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999ED6" w14:textId="77777777" w:rsidR="0049161F" w:rsidRPr="00652E4C" w:rsidRDefault="0049161F" w:rsidP="0086183C">
      <w:pPr>
        <w:spacing w:line="240" w:lineRule="auto"/>
        <w:ind w:left="547"/>
        <w:rPr>
          <w:rFonts w:ascii="Angsana New" w:hAnsi="Angsana New" w:cs="Angsana New"/>
          <w:sz w:val="2"/>
          <w:szCs w:val="2"/>
          <w: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49161F" w:rsidRPr="00F205C4" w14:paraId="51B07C2C" w14:textId="77777777" w:rsidTr="0069409F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36F2287" w14:textId="77777777" w:rsidR="0049161F" w:rsidRPr="00F205C4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8C6405" w14:textId="77777777" w:rsidR="0049161F" w:rsidRPr="00F205C4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09E5D887" w14:textId="77777777" w:rsidR="0049161F" w:rsidRPr="00F205C4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49161F" w:rsidRPr="00F205C4" w14:paraId="515065A9" w14:textId="77777777" w:rsidTr="0069409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7A98889C" w14:textId="77777777" w:rsidR="0049161F" w:rsidRPr="00F205C4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BDC6B3" w14:textId="77777777" w:rsidR="0049161F" w:rsidRPr="00F205C4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37CAEF3" w14:textId="77777777" w:rsidR="0049161F" w:rsidRPr="00F205C4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49161F" w:rsidRPr="00F205C4" w14:paraId="75646774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458E5E1" w14:textId="77777777" w:rsidR="0049161F" w:rsidRPr="00F205C4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177A847" w14:textId="77777777" w:rsidR="0049161F" w:rsidRPr="00F205C4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67F86D4" w14:textId="77777777" w:rsidR="0049161F" w:rsidRPr="00F205C4" w:rsidRDefault="00EA5C17" w:rsidP="0034035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ข้อมูล</w:t>
            </w:r>
            <w:r w:rsidR="00D25969" w:rsidRPr="00F205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ทั่วไป</w:t>
            </w:r>
          </w:p>
        </w:tc>
      </w:tr>
      <w:tr w:rsidR="0049161F" w:rsidRPr="00F205C4" w14:paraId="02543C61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7E1B152" w14:textId="77777777" w:rsidR="0049161F" w:rsidRPr="00F205C4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85C6B16" w14:textId="77777777" w:rsidR="0049161F" w:rsidRPr="00F205C4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C84EBBB" w14:textId="77777777" w:rsidR="0049161F" w:rsidRPr="00F205C4" w:rsidRDefault="0049161F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247131" w:rsidRPr="00F205C4" w14:paraId="6774C4D5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49D07BD" w14:textId="77777777" w:rsidR="00247131" w:rsidRPr="00F205C4" w:rsidRDefault="00340359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73EC7D6" w14:textId="77777777" w:rsidR="00247131" w:rsidRPr="00F205C4" w:rsidRDefault="00247131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E8535FB" w14:textId="77777777" w:rsidR="00247131" w:rsidRPr="00F205C4" w:rsidRDefault="00247131" w:rsidP="00247131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Theme="majorBidi" w:hAnsiTheme="majorBidi" w:cstheme="majorBidi"/>
                <w:b/>
                <w:sz w:val="30"/>
                <w:szCs w:val="30"/>
                <w:rtl/>
                <w:cs/>
              </w:rPr>
            </w:pPr>
            <w:r w:rsidRPr="00F205C4">
              <w:rPr>
                <w:rFonts w:asciiTheme="majorBidi" w:hAnsiTheme="majorBidi" w:cstheme="majorBidi"/>
                <w:b/>
                <w:sz w:val="30"/>
                <w:szCs w:val="30"/>
                <w:cs/>
                <w:lang w:bidi="th-TH"/>
              </w:rPr>
              <w:t>นโยบายการบัญชีที่สำคัญ</w:t>
            </w:r>
          </w:p>
        </w:tc>
      </w:tr>
      <w:tr w:rsidR="00247131" w:rsidRPr="00F205C4" w14:paraId="0DD8D1B3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5B019BE" w14:textId="77777777" w:rsidR="00247131" w:rsidRPr="00F205C4" w:rsidRDefault="00340359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FD832E3" w14:textId="77777777" w:rsidR="00247131" w:rsidRPr="00F205C4" w:rsidRDefault="00247131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4251664" w14:textId="77777777" w:rsidR="00247131" w:rsidRPr="00F205C4" w:rsidRDefault="00247131" w:rsidP="00247131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บุคคลหรือกิจการที่เกี่ยวข้องกัน</w:t>
            </w:r>
          </w:p>
        </w:tc>
      </w:tr>
      <w:tr w:rsidR="00C6795A" w:rsidRPr="00F205C4" w14:paraId="73DB0FA0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1F16B8F" w14:textId="77777777" w:rsidR="00C6795A" w:rsidRPr="00F205C4" w:rsidRDefault="00340359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5B83B3F" w14:textId="77777777" w:rsidR="00C6795A" w:rsidRPr="00F205C4" w:rsidRDefault="00C6795A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7C5A1BF" w14:textId="77777777" w:rsidR="00C6795A" w:rsidRPr="00F205C4" w:rsidRDefault="00C6795A" w:rsidP="0027530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EC60A9" w:rsidRPr="00F205C4" w14:paraId="5F44E66F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5F3550D" w14:textId="77777777" w:rsidR="00EC60A9" w:rsidRPr="00F205C4" w:rsidRDefault="00340359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312AB2A" w14:textId="77777777" w:rsidR="00EC60A9" w:rsidRPr="00F205C4" w:rsidRDefault="00EC60A9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E3D4320" w14:textId="77777777" w:rsidR="00EC60A9" w:rsidRPr="00F205C4" w:rsidRDefault="00EC60A9" w:rsidP="0027530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E7558E" w:rsidRPr="00F205C4" w14:paraId="7EE5D63C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14918EC" w14:textId="77777777" w:rsidR="00E7558E" w:rsidRPr="00F205C4" w:rsidRDefault="00340359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C4E0574" w14:textId="77777777" w:rsidR="00E7558E" w:rsidRPr="00F205C4" w:rsidRDefault="00E7558E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8340662" w14:textId="77777777" w:rsidR="00E7558E" w:rsidRPr="00F205C4" w:rsidRDefault="00E7558E" w:rsidP="0027530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</w:p>
        </w:tc>
      </w:tr>
      <w:tr w:rsidR="0002302B" w:rsidRPr="00F205C4" w14:paraId="7E6657E7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258A6B8" w14:textId="77777777" w:rsidR="0002302B" w:rsidRPr="00F205C4" w:rsidRDefault="00340359" w:rsidP="00BC55B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E00C27A" w14:textId="77777777" w:rsidR="0002302B" w:rsidRPr="00F205C4" w:rsidRDefault="0002302B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E318FCB" w14:textId="77777777" w:rsidR="0002302B" w:rsidRPr="00F205C4" w:rsidRDefault="009475D2" w:rsidP="00867C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15362C" w:rsidRPr="00F205C4" w14:paraId="247F3D7F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7472E2E" w14:textId="77777777" w:rsidR="0015362C" w:rsidRPr="00F205C4" w:rsidRDefault="00340359" w:rsidP="0034035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40C37EE4" w14:textId="77777777" w:rsidR="0015362C" w:rsidRPr="00F205C4" w:rsidRDefault="0015362C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6E7C50D" w14:textId="77777777" w:rsidR="0015362C" w:rsidRPr="00F205C4" w:rsidRDefault="0015362C" w:rsidP="00867C6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EC60A9" w:rsidRPr="00F205C4" w14:paraId="100C8F55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066E656" w14:textId="77777777" w:rsidR="00EC60A9" w:rsidRPr="00F205C4" w:rsidRDefault="0069409F" w:rsidP="00BC55B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340359" w:rsidRPr="00F205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469F49BC" w14:textId="77777777" w:rsidR="00EC60A9" w:rsidRPr="00F205C4" w:rsidRDefault="00EC60A9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7DC78A0" w14:textId="77777777" w:rsidR="00EC60A9" w:rsidRPr="00F205C4" w:rsidRDefault="00EC60A9" w:rsidP="00EC60A9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ที่ดิน อาคารและอุปกรณ์</w:t>
            </w:r>
          </w:p>
        </w:tc>
      </w:tr>
      <w:tr w:rsidR="00EF77C0" w:rsidRPr="00F205C4" w14:paraId="14D5EA85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CE3775C" w14:textId="77777777" w:rsidR="00EF77C0" w:rsidRPr="00F205C4" w:rsidRDefault="00EC60A9" w:rsidP="00BC55B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340359" w:rsidRPr="00F205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D66E933" w14:textId="77777777" w:rsidR="00EF77C0" w:rsidRPr="00F205C4" w:rsidRDefault="00EF77C0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00D2F22" w14:textId="77777777" w:rsidR="00EF77C0" w:rsidRPr="00F205C4" w:rsidRDefault="00EF77C0" w:rsidP="0027530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EC60A9" w:rsidRPr="00F205C4" w14:paraId="5DB031DB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7770716" w14:textId="3AF6079D" w:rsidR="00EC60A9" w:rsidRPr="00F205C4" w:rsidRDefault="0069409F" w:rsidP="00BC55B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4E6D67" w:rsidRPr="00F205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C57C225" w14:textId="77777777" w:rsidR="00EC60A9" w:rsidRPr="00F205C4" w:rsidRDefault="00EC60A9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DBFAF2E" w14:textId="77777777" w:rsidR="00EC60A9" w:rsidRPr="00F205C4" w:rsidRDefault="00EC60A9" w:rsidP="00EC60A9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ทุนเรือนหุ้น</w:t>
            </w:r>
          </w:p>
        </w:tc>
      </w:tr>
      <w:tr w:rsidR="00826AE9" w:rsidRPr="00F205C4" w14:paraId="4A72C0CD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B757699" w14:textId="0343F5D6" w:rsidR="00826AE9" w:rsidRPr="00F205C4" w:rsidRDefault="0023690B" w:rsidP="00BC55B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4E6D67" w:rsidRPr="00F205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453B5D4" w14:textId="77777777" w:rsidR="00826AE9" w:rsidRPr="00F205C4" w:rsidRDefault="00826AE9" w:rsidP="002E503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A737595" w14:textId="77777777" w:rsidR="00826AE9" w:rsidRPr="00F205C4" w:rsidRDefault="00143A5D" w:rsidP="00F52C1A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ส่วนเกินทุนและ</w:t>
            </w:r>
            <w:r w:rsidR="00826AE9"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สำรอง</w:t>
            </w:r>
          </w:p>
        </w:tc>
      </w:tr>
      <w:tr w:rsidR="00AB6434" w:rsidRPr="00F205C4" w14:paraId="50E328FD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F5B52FD" w14:textId="2942E7F5" w:rsidR="00AB6434" w:rsidRPr="00F205C4" w:rsidRDefault="00AB6434" w:rsidP="00AB64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4E6D67" w:rsidRPr="00F205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D8B7792" w14:textId="77777777" w:rsidR="00AB6434" w:rsidRPr="00F205C4" w:rsidRDefault="00AB6434" w:rsidP="00AB64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A76F6B4" w14:textId="551610C2" w:rsidR="00AB6434" w:rsidRPr="00F205C4" w:rsidRDefault="00DB2F45" w:rsidP="00AB6434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ส่วนงานดำเนินงาน</w:t>
            </w:r>
            <w:r w:rsidR="00442D9F"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และการจำแนกรายได้</w:t>
            </w:r>
          </w:p>
        </w:tc>
      </w:tr>
      <w:tr w:rsidR="00945244" w:rsidRPr="00F205C4" w14:paraId="43E81699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4E5F414" w14:textId="76794EFD" w:rsidR="00945244" w:rsidRPr="00F205C4" w:rsidRDefault="00945244" w:rsidP="009452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4E6D67" w:rsidRPr="00F205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4D18E90" w14:textId="77777777" w:rsidR="00945244" w:rsidRPr="00F205C4" w:rsidRDefault="00945244" w:rsidP="009452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6570859" w14:textId="77777777" w:rsidR="00945244" w:rsidRPr="00F205C4" w:rsidRDefault="00945244" w:rsidP="00945244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ค่าใช้จ่ายผลประโยชน์ของพนักงาน</w:t>
            </w:r>
          </w:p>
        </w:tc>
      </w:tr>
      <w:tr w:rsidR="00945244" w:rsidRPr="00F205C4" w14:paraId="22D813DF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9B7C45F" w14:textId="4F997BDF" w:rsidR="00945244" w:rsidRPr="00F205C4" w:rsidRDefault="00945244" w:rsidP="009452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4E6D67" w:rsidRPr="00F205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9F553B7" w14:textId="77777777" w:rsidR="00945244" w:rsidRPr="00F205C4" w:rsidRDefault="00945244" w:rsidP="009452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3998034" w14:textId="77777777" w:rsidR="00945244" w:rsidRPr="00F205C4" w:rsidRDefault="00945244" w:rsidP="00945244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ค่าใช้จ่ายตามลักษณะ</w:t>
            </w:r>
          </w:p>
        </w:tc>
      </w:tr>
      <w:tr w:rsidR="00945244" w:rsidRPr="00F205C4" w14:paraId="3754AD85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AA87C2E" w14:textId="3068168B" w:rsidR="00945244" w:rsidRPr="00F205C4" w:rsidRDefault="004E6D67" w:rsidP="009452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1630F9" w:rsidRPr="00F205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CB0ABC2" w14:textId="77777777" w:rsidR="00945244" w:rsidRPr="00F205C4" w:rsidRDefault="00945244" w:rsidP="009452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0B9EA0C" w14:textId="77777777" w:rsidR="00945244" w:rsidRPr="00F205C4" w:rsidRDefault="00945244" w:rsidP="00945244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945244" w:rsidRPr="00F205C4" w14:paraId="1A99E089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6919504" w14:textId="382FE74A" w:rsidR="00945244" w:rsidRPr="00F205C4" w:rsidRDefault="004E6D67" w:rsidP="009452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1630F9" w:rsidRPr="00F205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A0EA227" w14:textId="77777777" w:rsidR="00945244" w:rsidRPr="00F205C4" w:rsidRDefault="00945244" w:rsidP="009452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E6F9AFD" w14:textId="77777777" w:rsidR="00945244" w:rsidRPr="00F205C4" w:rsidRDefault="00945244" w:rsidP="00945244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กำไรต่อหุ้นขั้นพื้นฐาน</w:t>
            </w:r>
          </w:p>
        </w:tc>
      </w:tr>
      <w:tr w:rsidR="00945244" w:rsidRPr="00F205C4" w14:paraId="174AF08D" w14:textId="77777777" w:rsidTr="00500B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C47AEBB" w14:textId="58F471CE" w:rsidR="00945244" w:rsidRPr="00F205C4" w:rsidRDefault="001630F9" w:rsidP="009452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0506EFF0" w14:textId="77777777" w:rsidR="00945244" w:rsidRPr="00F205C4" w:rsidRDefault="00945244" w:rsidP="009452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62F7FE8" w14:textId="77777777" w:rsidR="00945244" w:rsidRPr="00F205C4" w:rsidRDefault="00945244" w:rsidP="00945244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เงินปันผล</w:t>
            </w:r>
          </w:p>
        </w:tc>
      </w:tr>
      <w:tr w:rsidR="00945244" w:rsidRPr="00F205C4" w14:paraId="3723FA95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0FB2212" w14:textId="19EDFEC4" w:rsidR="00945244" w:rsidRPr="00F205C4" w:rsidRDefault="00945244" w:rsidP="009452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="001630F9" w:rsidRPr="00F205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2D56E601" w14:textId="77777777" w:rsidR="00945244" w:rsidRPr="00F205C4" w:rsidRDefault="00945244" w:rsidP="009452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9C2898E" w14:textId="77777777" w:rsidR="00945244" w:rsidRPr="00F205C4" w:rsidRDefault="00945244" w:rsidP="00945244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</w:tr>
      <w:tr w:rsidR="00945244" w:rsidRPr="00F205C4" w14:paraId="498156B0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A50F27A" w14:textId="4D4F5C6C" w:rsidR="00945244" w:rsidRPr="00F205C4" w:rsidRDefault="00945244" w:rsidP="009452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="001630F9" w:rsidRPr="00F205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E73360C" w14:textId="77777777" w:rsidR="00945244" w:rsidRPr="00F205C4" w:rsidRDefault="00945244" w:rsidP="009452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4ED2A6C" w14:textId="77777777" w:rsidR="00945244" w:rsidRPr="00F205C4" w:rsidRDefault="00945244" w:rsidP="00945244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1923F3" w:rsidRPr="00F205C4" w14:paraId="04AEB3CF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3E5BBD7" w14:textId="325289E5" w:rsidR="001923F3" w:rsidRPr="00F205C4" w:rsidRDefault="004E6D67" w:rsidP="009452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="001630F9" w:rsidRPr="00F205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F63E645" w14:textId="77777777" w:rsidR="001923F3" w:rsidRPr="00F205C4" w:rsidRDefault="001923F3" w:rsidP="009452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685C39F" w14:textId="501B7BD0" w:rsidR="001923F3" w:rsidRPr="00F205C4" w:rsidRDefault="001923F3" w:rsidP="00945244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เหตุการณ</w:t>
            </w:r>
            <w:r w:rsidR="00B350A9"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์</w:t>
            </w:r>
            <w:r w:rsidR="00E4173E"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ภายหลังรอบระยะเวลาที่รายงาน</w:t>
            </w:r>
          </w:p>
        </w:tc>
      </w:tr>
      <w:tr w:rsidR="00945244" w:rsidRPr="00F205C4" w14:paraId="65F25BCF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1E775AF" w14:textId="222F4F7B" w:rsidR="00945244" w:rsidRPr="00F205C4" w:rsidRDefault="00945244" w:rsidP="009452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  <w:r w:rsidR="001630F9" w:rsidRPr="00F205C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79A6296" w14:textId="77777777" w:rsidR="00945244" w:rsidRPr="00F205C4" w:rsidRDefault="00945244" w:rsidP="009452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8C4EE2E" w14:textId="77777777" w:rsidR="00945244" w:rsidRPr="00F205C4" w:rsidRDefault="009608B0" w:rsidP="00945244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มาตรฐานการรายงานทางการเงินที่ยังไม่ได้ใช้</w:t>
            </w:r>
          </w:p>
        </w:tc>
      </w:tr>
      <w:tr w:rsidR="00945244" w:rsidRPr="00F205C4" w14:paraId="6F8EC62A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DB91321" w14:textId="77777777" w:rsidR="00945244" w:rsidRPr="00F205C4" w:rsidRDefault="00945244" w:rsidP="009452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1FA749" w14:textId="77777777" w:rsidR="00945244" w:rsidRPr="00F205C4" w:rsidRDefault="00945244" w:rsidP="009452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961949B" w14:textId="77777777" w:rsidR="00945244" w:rsidRPr="00F205C4" w:rsidRDefault="00945244" w:rsidP="00945244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945244" w:rsidRPr="00F205C4" w14:paraId="7A6CFAF1" w14:textId="77777777" w:rsidTr="002E503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3551A84" w14:textId="77777777" w:rsidR="00945244" w:rsidRPr="00F205C4" w:rsidRDefault="00945244" w:rsidP="009452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E70B1B" w14:textId="77777777" w:rsidR="00945244" w:rsidRPr="00F205C4" w:rsidRDefault="00945244" w:rsidP="0094524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4A1B36B" w14:textId="77777777" w:rsidR="00945244" w:rsidRPr="00F205C4" w:rsidRDefault="00945244" w:rsidP="00945244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</w:tbl>
    <w:p w14:paraId="41E3F60C" w14:textId="77777777" w:rsidR="0049161F" w:rsidRPr="00F205C4" w:rsidRDefault="0049161F" w:rsidP="0086183C">
      <w:pPr>
        <w:spacing w:line="240" w:lineRule="auto"/>
        <w:ind w:left="550"/>
        <w:jc w:val="both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br w:type="page"/>
      </w:r>
      <w:r w:rsidRPr="00F205C4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616305FF" w14:textId="77777777" w:rsidR="0049161F" w:rsidRPr="00F205C4" w:rsidRDefault="0049161F" w:rsidP="007876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2EE9E719" w14:textId="1673DF3F" w:rsidR="00820DA6" w:rsidRPr="00F205C4" w:rsidRDefault="00820DA6" w:rsidP="00820D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firstLine="540"/>
        <w:jc w:val="both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งบการเงินนี้ได้รับอนุมัติให้ออกงบการเงินจาก</w:t>
      </w:r>
      <w:r w:rsidR="005255CE" w:rsidRPr="00F205C4">
        <w:rPr>
          <w:rFonts w:asciiTheme="majorBidi" w:hAnsiTheme="majorBidi" w:cstheme="majorBidi"/>
          <w:sz w:val="30"/>
          <w:szCs w:val="30"/>
          <w:cs/>
        </w:rPr>
        <w:t>คณะ</w:t>
      </w:r>
      <w:r w:rsidRPr="00F205C4">
        <w:rPr>
          <w:rFonts w:asciiTheme="majorBidi" w:hAnsiTheme="majorBidi" w:cstheme="majorBidi"/>
          <w:sz w:val="30"/>
          <w:szCs w:val="30"/>
          <w:cs/>
        </w:rPr>
        <w:t>กรรมการเมื่อวันที่</w:t>
      </w:r>
      <w:r w:rsidR="00453D65" w:rsidRPr="00F205C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14DFF" w:rsidRPr="00F205C4">
        <w:rPr>
          <w:rFonts w:asciiTheme="majorBidi" w:hAnsiTheme="majorBidi" w:cstheme="majorBidi"/>
          <w:sz w:val="30"/>
          <w:szCs w:val="30"/>
        </w:rPr>
        <w:t>24</w:t>
      </w:r>
      <w:r w:rsidR="00614DFF" w:rsidRPr="00F205C4">
        <w:rPr>
          <w:rFonts w:asciiTheme="majorBidi" w:hAnsiTheme="majorBidi" w:cstheme="majorBidi"/>
          <w:sz w:val="30"/>
          <w:szCs w:val="30"/>
          <w:cs/>
        </w:rPr>
        <w:t xml:space="preserve"> กุมภาพันธ์ </w:t>
      </w:r>
      <w:r w:rsidR="00564BA0" w:rsidRPr="00F205C4">
        <w:rPr>
          <w:rFonts w:asciiTheme="majorBidi" w:hAnsiTheme="majorBidi" w:cstheme="majorBidi"/>
          <w:sz w:val="30"/>
          <w:szCs w:val="30"/>
        </w:rPr>
        <w:t>256</w:t>
      </w:r>
      <w:r w:rsidR="00EB6986" w:rsidRPr="00F205C4">
        <w:rPr>
          <w:rFonts w:asciiTheme="majorBidi" w:hAnsiTheme="majorBidi" w:cstheme="majorBidi"/>
          <w:sz w:val="30"/>
          <w:szCs w:val="30"/>
        </w:rPr>
        <w:t>3</w:t>
      </w:r>
    </w:p>
    <w:p w14:paraId="5E536D4B" w14:textId="77777777" w:rsidR="00BA4E25" w:rsidRPr="00F205C4" w:rsidRDefault="00BA4E25" w:rsidP="007876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4194AD76" w14:textId="77777777" w:rsidR="00D218EE" w:rsidRPr="00F205C4" w:rsidRDefault="00135923" w:rsidP="00DF5C8C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205C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ข้อมูล</w:t>
      </w:r>
      <w:r w:rsidR="00D218EE" w:rsidRPr="00F205C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ทั่วไป</w:t>
      </w:r>
    </w:p>
    <w:p w14:paraId="7FCF7230" w14:textId="77777777" w:rsidR="0069409F" w:rsidRPr="00F205C4" w:rsidRDefault="0069409F" w:rsidP="007876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"/>
        <w:jc w:val="both"/>
        <w:rPr>
          <w:rFonts w:asciiTheme="majorBidi" w:hAnsiTheme="majorBidi" w:cstheme="majorBidi"/>
          <w:sz w:val="30"/>
          <w:szCs w:val="30"/>
        </w:rPr>
      </w:pPr>
    </w:p>
    <w:p w14:paraId="545C91F9" w14:textId="539116DC" w:rsidR="001346EA" w:rsidRPr="00F205C4" w:rsidRDefault="00CD1AC9" w:rsidP="001A51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บริษัท ออโตคอร์ป โฮลดิ้ง จำกัด (มหาชน) “บริษัท” เป็นนิติบุคคลที่จัดตั้งขึ้นในประเทศไทย และจดทะเบียน</w:t>
      </w:r>
      <w:r w:rsidR="000F1567" w:rsidRPr="00F205C4">
        <w:rPr>
          <w:rFonts w:asciiTheme="majorBidi" w:hAnsiTheme="majorBidi" w:cstheme="majorBidi"/>
          <w:sz w:val="30"/>
          <w:szCs w:val="30"/>
          <w:cs/>
        </w:rPr>
        <w:t>กับตลาดหลักทรัพย์</w:t>
      </w:r>
      <w:r w:rsidR="001A5952" w:rsidRPr="00F205C4">
        <w:rPr>
          <w:rFonts w:asciiTheme="majorBidi" w:hAnsiTheme="majorBidi" w:cstheme="majorBidi"/>
          <w:sz w:val="30"/>
          <w:szCs w:val="30"/>
          <w:cs/>
        </w:rPr>
        <w:t xml:space="preserve"> เอ็ม เอ ไอ </w:t>
      </w:r>
      <w:r w:rsidR="00250A77" w:rsidRPr="00F205C4">
        <w:rPr>
          <w:rFonts w:asciiTheme="majorBidi" w:hAnsiTheme="majorBidi" w:cstheme="majorBidi"/>
          <w:spacing w:val="8"/>
          <w:sz w:val="30"/>
          <w:szCs w:val="30"/>
          <w:cs/>
        </w:rPr>
        <w:t xml:space="preserve">เมื่อวันที่ 27 มิถุนายน </w:t>
      </w:r>
      <w:r w:rsidR="00250A77" w:rsidRPr="00F205C4">
        <w:rPr>
          <w:rFonts w:asciiTheme="majorBidi" w:hAnsiTheme="majorBidi" w:cstheme="majorBidi"/>
          <w:spacing w:val="8"/>
          <w:sz w:val="30"/>
          <w:szCs w:val="30"/>
        </w:rPr>
        <w:t>2562</w:t>
      </w:r>
      <w:r w:rsidR="003022CA" w:rsidRPr="00F205C4">
        <w:rPr>
          <w:rFonts w:asciiTheme="majorBidi" w:hAnsiTheme="majorBidi" w:cstheme="majorBidi"/>
          <w:spacing w:val="8"/>
          <w:sz w:val="30"/>
          <w:szCs w:val="30"/>
        </w:rPr>
        <w:t xml:space="preserve"> </w:t>
      </w:r>
      <w:r w:rsidR="001A5952" w:rsidRPr="00F205C4">
        <w:rPr>
          <w:rFonts w:asciiTheme="majorBidi" w:hAnsiTheme="majorBidi" w:cstheme="majorBidi"/>
          <w:sz w:val="30"/>
          <w:szCs w:val="30"/>
          <w:cs/>
        </w:rPr>
        <w:t>โดยมีที่อยู่จดทะเบียนของบริษัทตั้งอยู่</w:t>
      </w:r>
      <w:r w:rsidRPr="00F205C4">
        <w:rPr>
          <w:rFonts w:asciiTheme="majorBidi" w:hAnsiTheme="majorBidi" w:cstheme="majorBidi"/>
          <w:sz w:val="30"/>
          <w:szCs w:val="30"/>
          <w:cs/>
        </w:rPr>
        <w:t>เลขที่</w:t>
      </w:r>
      <w:r w:rsidRPr="00F205C4">
        <w:rPr>
          <w:rFonts w:asciiTheme="majorBidi" w:hAnsiTheme="majorBidi" w:cstheme="majorBidi"/>
          <w:sz w:val="30"/>
          <w:szCs w:val="30"/>
        </w:rPr>
        <w:t xml:space="preserve"> 1111 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หมู่ </w:t>
      </w:r>
      <w:r w:rsidRPr="00F205C4">
        <w:rPr>
          <w:rFonts w:asciiTheme="majorBidi" w:hAnsiTheme="majorBidi" w:cstheme="majorBidi"/>
          <w:sz w:val="30"/>
          <w:szCs w:val="30"/>
        </w:rPr>
        <w:t xml:space="preserve">1 </w:t>
      </w:r>
      <w:r w:rsidRPr="00F205C4">
        <w:rPr>
          <w:rFonts w:asciiTheme="majorBidi" w:hAnsiTheme="majorBidi" w:cstheme="majorBidi"/>
          <w:sz w:val="30"/>
          <w:szCs w:val="30"/>
          <w:cs/>
        </w:rPr>
        <w:t>ถนนมะลิวัลย์ ตำบลบ้านทุ่ม อำเภอเมืองขอนแก่น จังหวัดขอนแก่น ประเทศไทย</w:t>
      </w:r>
    </w:p>
    <w:p w14:paraId="7E58E514" w14:textId="77777777" w:rsidR="00CD1AC9" w:rsidRPr="001A5A02" w:rsidRDefault="00CD1AC9" w:rsidP="001A51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both"/>
        <w:rPr>
          <w:rFonts w:asciiTheme="majorBidi" w:hAnsiTheme="majorBidi" w:cstheme="majorBidi"/>
          <w:sz w:val="28"/>
          <w:szCs w:val="28"/>
          <w:highlight w:val="yellow"/>
        </w:rPr>
      </w:pPr>
    </w:p>
    <w:p w14:paraId="3359387D" w14:textId="77777777" w:rsidR="00965F01" w:rsidRPr="00F205C4" w:rsidRDefault="00965F01" w:rsidP="00965F01">
      <w:pPr>
        <w:pStyle w:val="block"/>
        <w:spacing w:after="0" w:line="240" w:lineRule="atLeast"/>
        <w:ind w:left="540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  <w:r w:rsidRPr="00F205C4">
        <w:rPr>
          <w:rFonts w:asciiTheme="majorBidi" w:hAnsiTheme="majorBidi" w:cstheme="majorBidi"/>
          <w:sz w:val="30"/>
          <w:szCs w:val="30"/>
          <w:cs/>
          <w:lang w:val="en-US" w:bidi="th-TH"/>
        </w:rPr>
        <w:t>กลุ่มบริษัทมีสาขาที่จดทะเบียนดังนี้</w:t>
      </w:r>
    </w:p>
    <w:p w14:paraId="00D8CF95" w14:textId="77777777" w:rsidR="00965F01" w:rsidRPr="001A5A02" w:rsidRDefault="00965F01" w:rsidP="00965F01">
      <w:pPr>
        <w:pStyle w:val="block"/>
        <w:spacing w:after="0" w:line="240" w:lineRule="atLeast"/>
        <w:ind w:left="540"/>
        <w:jc w:val="both"/>
        <w:rPr>
          <w:rFonts w:asciiTheme="majorBidi" w:hAnsiTheme="majorBidi" w:cstheme="majorBidi"/>
          <w:sz w:val="24"/>
          <w:szCs w:val="24"/>
          <w:lang w:val="en-US" w:bidi="th-TH"/>
        </w:rPr>
      </w:pPr>
    </w:p>
    <w:tbl>
      <w:tblPr>
        <w:tblW w:w="92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450"/>
        <w:gridCol w:w="6552"/>
      </w:tblGrid>
      <w:tr w:rsidR="00965F01" w:rsidRPr="00F205C4" w14:paraId="630BD882" w14:textId="77777777" w:rsidTr="00056D87">
        <w:tc>
          <w:tcPr>
            <w:tcW w:w="2250" w:type="dxa"/>
          </w:tcPr>
          <w:p w14:paraId="18A03523" w14:textId="77777777" w:rsidR="00965F01" w:rsidRPr="00F205C4" w:rsidRDefault="00965F01" w:rsidP="00D26DD0">
            <w:pPr>
              <w:pStyle w:val="BodyText2"/>
              <w:tabs>
                <w:tab w:val="left" w:pos="540"/>
              </w:tabs>
              <w:ind w:left="0" w:right="-43" w:firstLine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สำนักงานใหญ่</w:t>
            </w:r>
          </w:p>
        </w:tc>
        <w:tc>
          <w:tcPr>
            <w:tcW w:w="450" w:type="dxa"/>
          </w:tcPr>
          <w:p w14:paraId="5523476C" w14:textId="77777777" w:rsidR="00965F01" w:rsidRPr="00F205C4" w:rsidRDefault="00965F01" w:rsidP="00D26DD0">
            <w:pPr>
              <w:pStyle w:val="BodyText2"/>
              <w:tabs>
                <w:tab w:val="left" w:pos="285"/>
              </w:tabs>
              <w:ind w:left="-198" w:right="-108" w:firstLine="27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:</w:t>
            </w:r>
          </w:p>
          <w:p w14:paraId="4577D90E" w14:textId="77777777" w:rsidR="00965F01" w:rsidRPr="00F205C4" w:rsidRDefault="00965F01" w:rsidP="00D26DD0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52" w:type="dxa"/>
          </w:tcPr>
          <w:p w14:paraId="21CED5F0" w14:textId="77777777" w:rsidR="00965F01" w:rsidRPr="00F205C4" w:rsidRDefault="00965F01" w:rsidP="00D26DD0">
            <w:pPr>
              <w:pStyle w:val="BodyText2"/>
              <w:ind w:left="270" w:right="72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เลขที่ </w:t>
            </w:r>
            <w:r w:rsidRPr="00F205C4">
              <w:rPr>
                <w:rFonts w:asciiTheme="majorBidi" w:hAnsiTheme="majorBidi" w:cstheme="majorBidi"/>
                <w:sz w:val="30"/>
                <w:szCs w:val="30"/>
              </w:rPr>
              <w:t xml:space="preserve">1111 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หมู่ที่ </w:t>
            </w:r>
            <w:r w:rsidRPr="00F205C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ถนนมะลิวัลย์ ตำบลบ้านทุ่ม</w:t>
            </w:r>
          </w:p>
          <w:p w14:paraId="16F22897" w14:textId="77777777" w:rsidR="00965F01" w:rsidRPr="00F205C4" w:rsidRDefault="00965F01" w:rsidP="00D26DD0">
            <w:pPr>
              <w:pStyle w:val="BodyText2"/>
              <w:ind w:left="270" w:right="72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อำเภอเมืองขอนแก่น จังหวัดขอนแก่น ประเทศไทย</w:t>
            </w:r>
          </w:p>
        </w:tc>
      </w:tr>
      <w:tr w:rsidR="00965F01" w:rsidRPr="00F205C4" w14:paraId="2F8EE76A" w14:textId="77777777" w:rsidTr="00056D87">
        <w:tc>
          <w:tcPr>
            <w:tcW w:w="2250" w:type="dxa"/>
          </w:tcPr>
          <w:p w14:paraId="587DE125" w14:textId="77777777" w:rsidR="00965F01" w:rsidRPr="00F205C4" w:rsidRDefault="00965F01" w:rsidP="00D26DD0">
            <w:pPr>
              <w:pStyle w:val="BodyText2"/>
              <w:tabs>
                <w:tab w:val="left" w:pos="540"/>
              </w:tabs>
              <w:ind w:left="0" w:right="-43" w:firstLine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สาขาประชาสโมสร</w:t>
            </w:r>
          </w:p>
        </w:tc>
        <w:tc>
          <w:tcPr>
            <w:tcW w:w="450" w:type="dxa"/>
          </w:tcPr>
          <w:p w14:paraId="70333430" w14:textId="77777777" w:rsidR="00965F01" w:rsidRPr="00F205C4" w:rsidRDefault="00965F01" w:rsidP="00D26DD0">
            <w:pPr>
              <w:pStyle w:val="BodyText2"/>
              <w:tabs>
                <w:tab w:val="left" w:pos="432"/>
              </w:tabs>
              <w:ind w:left="-198" w:right="-108" w:firstLine="27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:</w:t>
            </w:r>
          </w:p>
        </w:tc>
        <w:tc>
          <w:tcPr>
            <w:tcW w:w="6552" w:type="dxa"/>
          </w:tcPr>
          <w:p w14:paraId="7765F6EB" w14:textId="77777777" w:rsidR="00965F01" w:rsidRPr="00F205C4" w:rsidRDefault="00965F01" w:rsidP="00D26DD0">
            <w:pPr>
              <w:pStyle w:val="BodyText2"/>
              <w:ind w:left="270" w:right="72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เลขที่ </w:t>
            </w:r>
            <w:r w:rsidRPr="00F205C4">
              <w:rPr>
                <w:rFonts w:asciiTheme="majorBidi" w:hAnsiTheme="majorBidi" w:cstheme="majorBidi"/>
                <w:sz w:val="30"/>
                <w:szCs w:val="30"/>
              </w:rPr>
              <w:t xml:space="preserve">345 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หมู่ที่ </w:t>
            </w:r>
            <w:r w:rsidRPr="00F205C4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ถนนประชาสโมสร ตำบลในเมือง</w:t>
            </w:r>
          </w:p>
          <w:p w14:paraId="1DBE7B5A" w14:textId="77777777" w:rsidR="00965F01" w:rsidRPr="00F205C4" w:rsidRDefault="00965F01" w:rsidP="00D26DD0">
            <w:pPr>
              <w:pStyle w:val="BodyText2"/>
              <w:ind w:left="270" w:right="72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อำเภอเมืองขอนแก่น จังหวัดขอนแก่น ประเทศไทย</w:t>
            </w:r>
          </w:p>
        </w:tc>
      </w:tr>
      <w:tr w:rsidR="00965F01" w:rsidRPr="00F205C4" w14:paraId="485DA073" w14:textId="77777777" w:rsidTr="00056D87">
        <w:tc>
          <w:tcPr>
            <w:tcW w:w="2250" w:type="dxa"/>
          </w:tcPr>
          <w:p w14:paraId="18509E6F" w14:textId="77777777" w:rsidR="00965F01" w:rsidRPr="00F205C4" w:rsidRDefault="00965F01" w:rsidP="00D26DD0">
            <w:pPr>
              <w:pStyle w:val="BodyText2"/>
              <w:tabs>
                <w:tab w:val="left" w:pos="540"/>
              </w:tabs>
              <w:ind w:left="0" w:right="-43" w:firstLine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สาขาสุรินทร์</w:t>
            </w:r>
          </w:p>
        </w:tc>
        <w:tc>
          <w:tcPr>
            <w:tcW w:w="450" w:type="dxa"/>
          </w:tcPr>
          <w:p w14:paraId="67DAC264" w14:textId="77777777" w:rsidR="00965F01" w:rsidRPr="00F205C4" w:rsidRDefault="00965F01" w:rsidP="00D26DD0">
            <w:pPr>
              <w:pStyle w:val="BodyText2"/>
              <w:tabs>
                <w:tab w:val="left" w:pos="432"/>
              </w:tabs>
              <w:ind w:left="-198" w:right="-108" w:firstLine="27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:</w:t>
            </w:r>
          </w:p>
        </w:tc>
        <w:tc>
          <w:tcPr>
            <w:tcW w:w="6552" w:type="dxa"/>
          </w:tcPr>
          <w:p w14:paraId="4E606DC3" w14:textId="77777777" w:rsidR="00965F01" w:rsidRPr="00F205C4" w:rsidRDefault="00965F01" w:rsidP="00D26DD0">
            <w:pPr>
              <w:pStyle w:val="BodyText2"/>
              <w:ind w:left="270" w:right="72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เลขที่ </w:t>
            </w:r>
            <w:r w:rsidRPr="00F205C4">
              <w:rPr>
                <w:rFonts w:asciiTheme="majorBidi" w:hAnsiTheme="majorBidi" w:cstheme="majorBidi"/>
                <w:sz w:val="30"/>
                <w:szCs w:val="30"/>
              </w:rPr>
              <w:t xml:space="preserve">274 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หมู่ที่ </w:t>
            </w:r>
            <w:r w:rsidRPr="00F205C4">
              <w:rPr>
                <w:rFonts w:asciiTheme="majorBidi" w:hAnsiTheme="majorBidi" w:cstheme="majorBidi"/>
                <w:sz w:val="30"/>
                <w:szCs w:val="30"/>
              </w:rPr>
              <w:t xml:space="preserve">9 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ถนนปัทมานนท์ ตำบลแสลงพันธ์ </w:t>
            </w:r>
          </w:p>
          <w:p w14:paraId="645FC035" w14:textId="77777777" w:rsidR="00965F01" w:rsidRPr="00F205C4" w:rsidRDefault="00965F01" w:rsidP="00D26DD0">
            <w:pPr>
              <w:pStyle w:val="BodyText2"/>
              <w:ind w:left="270" w:right="72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อำเภอเมืองสุรินทร์ จังหวัดสุรินทร์ ประเทศไทย</w:t>
            </w:r>
          </w:p>
        </w:tc>
      </w:tr>
      <w:tr w:rsidR="00965F01" w:rsidRPr="00F205C4" w14:paraId="4A43D68F" w14:textId="77777777" w:rsidTr="00056D87">
        <w:trPr>
          <w:trHeight w:val="80"/>
        </w:trPr>
        <w:tc>
          <w:tcPr>
            <w:tcW w:w="2250" w:type="dxa"/>
          </w:tcPr>
          <w:p w14:paraId="4AE12488" w14:textId="77777777" w:rsidR="00965F01" w:rsidRPr="00F205C4" w:rsidRDefault="00965F01" w:rsidP="00D26DD0">
            <w:pPr>
              <w:pStyle w:val="BodyText2"/>
              <w:tabs>
                <w:tab w:val="left" w:pos="540"/>
              </w:tabs>
              <w:ind w:left="0" w:right="-43" w:firstLine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สาขาวีรวัฒน์โยธิน</w:t>
            </w:r>
          </w:p>
        </w:tc>
        <w:tc>
          <w:tcPr>
            <w:tcW w:w="450" w:type="dxa"/>
          </w:tcPr>
          <w:p w14:paraId="3A435D8F" w14:textId="77777777" w:rsidR="00965F01" w:rsidRPr="00F205C4" w:rsidRDefault="00965F01" w:rsidP="00D26DD0">
            <w:pPr>
              <w:pStyle w:val="BodyText2"/>
              <w:tabs>
                <w:tab w:val="left" w:pos="432"/>
              </w:tabs>
              <w:ind w:left="-198" w:right="-108" w:firstLine="27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:</w:t>
            </w:r>
          </w:p>
        </w:tc>
        <w:tc>
          <w:tcPr>
            <w:tcW w:w="6552" w:type="dxa"/>
          </w:tcPr>
          <w:p w14:paraId="4568FCDB" w14:textId="77777777" w:rsidR="00965F01" w:rsidRPr="00F205C4" w:rsidRDefault="00965F01" w:rsidP="00D26DD0">
            <w:pPr>
              <w:pStyle w:val="BodyText2"/>
              <w:ind w:left="270" w:right="72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เลขที่ </w:t>
            </w:r>
            <w:r w:rsidRPr="00F205C4">
              <w:rPr>
                <w:rFonts w:asciiTheme="majorBidi" w:hAnsiTheme="majorBidi" w:cstheme="majorBidi"/>
                <w:sz w:val="30"/>
                <w:szCs w:val="30"/>
              </w:rPr>
              <w:t xml:space="preserve">783 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หมู่ที่ </w:t>
            </w:r>
            <w:r w:rsidRPr="00F205C4">
              <w:rPr>
                <w:rFonts w:asciiTheme="majorBidi" w:hAnsiTheme="majorBidi" w:cstheme="majorBidi"/>
                <w:sz w:val="30"/>
                <w:szCs w:val="30"/>
              </w:rPr>
              <w:t xml:space="preserve">20 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ถนนสุรินทร์-ปราสาท ตำบลนอกเมือง </w:t>
            </w:r>
          </w:p>
          <w:p w14:paraId="67B94974" w14:textId="77777777" w:rsidR="00965F01" w:rsidRPr="00F205C4" w:rsidRDefault="00965F01" w:rsidP="00D26DD0">
            <w:pPr>
              <w:pStyle w:val="BodyText2"/>
              <w:ind w:left="270" w:right="72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อำเภอเมืองสุรินทร์ จังหวัดสุรินทร์ ประเทศไทย</w:t>
            </w:r>
          </w:p>
        </w:tc>
      </w:tr>
      <w:tr w:rsidR="00965F01" w:rsidRPr="00F205C4" w14:paraId="3873366E" w14:textId="77777777" w:rsidTr="00056D87">
        <w:tc>
          <w:tcPr>
            <w:tcW w:w="2250" w:type="dxa"/>
          </w:tcPr>
          <w:p w14:paraId="278B099D" w14:textId="77777777" w:rsidR="00965F01" w:rsidRPr="00F205C4" w:rsidRDefault="00965F01" w:rsidP="00D26DD0">
            <w:pPr>
              <w:pStyle w:val="BodyText2"/>
              <w:tabs>
                <w:tab w:val="left" w:pos="540"/>
              </w:tabs>
              <w:ind w:left="0" w:right="-43" w:firstLine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สาขาบุรีรัมย์</w:t>
            </w:r>
          </w:p>
        </w:tc>
        <w:tc>
          <w:tcPr>
            <w:tcW w:w="450" w:type="dxa"/>
          </w:tcPr>
          <w:p w14:paraId="1BFC8176" w14:textId="77777777" w:rsidR="00965F01" w:rsidRPr="00F205C4" w:rsidRDefault="00965F01" w:rsidP="00D26DD0">
            <w:pPr>
              <w:pStyle w:val="BodyText2"/>
              <w:tabs>
                <w:tab w:val="left" w:pos="252"/>
              </w:tabs>
              <w:ind w:left="-198" w:right="-108" w:firstLine="27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:</w:t>
            </w:r>
          </w:p>
        </w:tc>
        <w:tc>
          <w:tcPr>
            <w:tcW w:w="6552" w:type="dxa"/>
          </w:tcPr>
          <w:p w14:paraId="40FF52E6" w14:textId="77777777" w:rsidR="00965F01" w:rsidRPr="00F205C4" w:rsidRDefault="00965F01" w:rsidP="00D26DD0">
            <w:pPr>
              <w:pStyle w:val="BodyText2"/>
              <w:ind w:left="270" w:right="72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เลขที่ </w:t>
            </w:r>
            <w:r w:rsidRPr="00F205C4">
              <w:rPr>
                <w:rFonts w:asciiTheme="majorBidi" w:hAnsiTheme="majorBidi" w:cstheme="majorBidi"/>
                <w:sz w:val="30"/>
                <w:szCs w:val="30"/>
              </w:rPr>
              <w:t xml:space="preserve">65 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หมู่ที่ </w:t>
            </w:r>
            <w:r w:rsidRPr="00F205C4">
              <w:rPr>
                <w:rFonts w:asciiTheme="majorBidi" w:hAnsiTheme="majorBidi" w:cstheme="majorBidi"/>
                <w:sz w:val="30"/>
                <w:szCs w:val="30"/>
              </w:rPr>
              <w:t xml:space="preserve">9 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ถนนบุรีรัมย์-นางรอง ตำบลอิสาณ </w:t>
            </w:r>
          </w:p>
          <w:p w14:paraId="1E1C22E4" w14:textId="77777777" w:rsidR="00965F01" w:rsidRPr="00F205C4" w:rsidRDefault="00965F01" w:rsidP="00D26DD0">
            <w:pPr>
              <w:pStyle w:val="BodyText2"/>
              <w:ind w:left="270" w:right="72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อำเภอเมืองบุรีรัมย์ จังหวัดบุรีรัมย์ ประเทศไทย</w:t>
            </w:r>
          </w:p>
        </w:tc>
      </w:tr>
      <w:tr w:rsidR="00965F01" w:rsidRPr="00F205C4" w14:paraId="3E6AB46D" w14:textId="77777777" w:rsidTr="00056D87">
        <w:tc>
          <w:tcPr>
            <w:tcW w:w="2250" w:type="dxa"/>
          </w:tcPr>
          <w:p w14:paraId="36FBFD3E" w14:textId="77777777" w:rsidR="00965F01" w:rsidRPr="00F205C4" w:rsidRDefault="00965F01" w:rsidP="00D26DD0">
            <w:pPr>
              <w:pStyle w:val="BodyText2"/>
              <w:tabs>
                <w:tab w:val="left" w:pos="540"/>
              </w:tabs>
              <w:ind w:left="0" w:right="-43" w:firstLine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สาขานางรอง</w:t>
            </w:r>
          </w:p>
        </w:tc>
        <w:tc>
          <w:tcPr>
            <w:tcW w:w="450" w:type="dxa"/>
          </w:tcPr>
          <w:p w14:paraId="7C2F00D9" w14:textId="77777777" w:rsidR="00965F01" w:rsidRPr="00F205C4" w:rsidRDefault="00965F01" w:rsidP="00D26DD0">
            <w:pPr>
              <w:pStyle w:val="BodyText2"/>
              <w:tabs>
                <w:tab w:val="left" w:pos="252"/>
              </w:tabs>
              <w:ind w:left="-198" w:right="-108" w:firstLine="27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:</w:t>
            </w:r>
          </w:p>
        </w:tc>
        <w:tc>
          <w:tcPr>
            <w:tcW w:w="6552" w:type="dxa"/>
          </w:tcPr>
          <w:p w14:paraId="3240700E" w14:textId="77777777" w:rsidR="00965F01" w:rsidRPr="00F205C4" w:rsidRDefault="00965F01" w:rsidP="00D26DD0">
            <w:pPr>
              <w:pStyle w:val="BodyText2"/>
              <w:ind w:left="270" w:right="72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เลขที่ </w:t>
            </w:r>
            <w:r w:rsidRPr="00F205C4">
              <w:rPr>
                <w:rFonts w:asciiTheme="majorBidi" w:hAnsiTheme="majorBidi" w:cstheme="majorBidi"/>
                <w:sz w:val="30"/>
                <w:szCs w:val="30"/>
              </w:rPr>
              <w:t xml:space="preserve">123 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หมู่ที่ </w:t>
            </w:r>
            <w:r w:rsidRPr="00F205C4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ถนนโชคชัย-เดชอุดม ตำบลถนนหัก </w:t>
            </w:r>
          </w:p>
          <w:p w14:paraId="6D17A03A" w14:textId="77777777" w:rsidR="00965F01" w:rsidRPr="00F205C4" w:rsidRDefault="00965F01" w:rsidP="00D26DD0">
            <w:pPr>
              <w:pStyle w:val="BodyText2"/>
              <w:ind w:left="270" w:right="72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อำเภอนางรอง จังหวัดบุรีรัมย์ ประเทศไทย</w:t>
            </w:r>
          </w:p>
        </w:tc>
      </w:tr>
      <w:tr w:rsidR="00965F01" w:rsidRPr="00F205C4" w14:paraId="46FA2A91" w14:textId="77777777" w:rsidTr="00056D87">
        <w:tc>
          <w:tcPr>
            <w:tcW w:w="2250" w:type="dxa"/>
          </w:tcPr>
          <w:p w14:paraId="1E988E0B" w14:textId="77777777" w:rsidR="00965F01" w:rsidRPr="00F205C4" w:rsidRDefault="00965F01" w:rsidP="00D26DD0">
            <w:pPr>
              <w:pStyle w:val="BodyText2"/>
              <w:tabs>
                <w:tab w:val="left" w:pos="540"/>
              </w:tabs>
              <w:ind w:left="0" w:right="-43" w:firstLine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สาขาภูเก็ต</w:t>
            </w:r>
          </w:p>
        </w:tc>
        <w:tc>
          <w:tcPr>
            <w:tcW w:w="450" w:type="dxa"/>
          </w:tcPr>
          <w:p w14:paraId="5D8E0AAB" w14:textId="77777777" w:rsidR="00965F01" w:rsidRPr="00F205C4" w:rsidRDefault="00965F01" w:rsidP="00D26DD0">
            <w:pPr>
              <w:pStyle w:val="BodyText2"/>
              <w:tabs>
                <w:tab w:val="left" w:pos="252"/>
              </w:tabs>
              <w:ind w:left="-198" w:right="-108" w:firstLine="27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:</w:t>
            </w:r>
          </w:p>
        </w:tc>
        <w:tc>
          <w:tcPr>
            <w:tcW w:w="6552" w:type="dxa"/>
          </w:tcPr>
          <w:p w14:paraId="2D3C37AF" w14:textId="77777777" w:rsidR="00965F01" w:rsidRPr="00F205C4" w:rsidRDefault="00965F01" w:rsidP="00D26DD0">
            <w:pPr>
              <w:pStyle w:val="BodyText2"/>
              <w:ind w:left="270" w:right="72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เลขที่ </w:t>
            </w:r>
            <w:r w:rsidRPr="00F205C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/</w:t>
            </w:r>
            <w:r w:rsidRPr="00F205C4">
              <w:rPr>
                <w:rFonts w:asciiTheme="majorBidi" w:hAnsiTheme="majorBidi" w:cstheme="majorBidi"/>
                <w:sz w:val="30"/>
                <w:szCs w:val="30"/>
              </w:rPr>
              <w:t xml:space="preserve">17 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หมู่ที่ </w:t>
            </w:r>
            <w:r w:rsidRPr="00F205C4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ถนนเทพกระษัตรี ตำบลรัษฎา </w:t>
            </w:r>
          </w:p>
          <w:p w14:paraId="7A310E2F" w14:textId="77777777" w:rsidR="00965F01" w:rsidRPr="00F205C4" w:rsidRDefault="00965F01" w:rsidP="00D26DD0">
            <w:pPr>
              <w:pStyle w:val="BodyText2"/>
              <w:ind w:left="270" w:right="72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อำเภอเมืองภูเก็ต จังหวัดภูเก็ต ประเทศไทย</w:t>
            </w:r>
          </w:p>
        </w:tc>
      </w:tr>
      <w:tr w:rsidR="00965F01" w:rsidRPr="00F205C4" w14:paraId="00C82782" w14:textId="77777777" w:rsidTr="00056D87">
        <w:tc>
          <w:tcPr>
            <w:tcW w:w="2250" w:type="dxa"/>
          </w:tcPr>
          <w:p w14:paraId="063FE282" w14:textId="77777777" w:rsidR="00965F01" w:rsidRPr="00F205C4" w:rsidRDefault="00965F01" w:rsidP="00D26DD0">
            <w:pPr>
              <w:pStyle w:val="BodyText2"/>
              <w:tabs>
                <w:tab w:val="left" w:pos="540"/>
              </w:tabs>
              <w:ind w:left="0" w:right="-43" w:firstLine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สาขานาคา</w:t>
            </w:r>
          </w:p>
        </w:tc>
        <w:tc>
          <w:tcPr>
            <w:tcW w:w="450" w:type="dxa"/>
          </w:tcPr>
          <w:p w14:paraId="5BE142EE" w14:textId="77777777" w:rsidR="00965F01" w:rsidRPr="00F205C4" w:rsidRDefault="00965F01" w:rsidP="00D26DD0">
            <w:pPr>
              <w:pStyle w:val="BodyText2"/>
              <w:tabs>
                <w:tab w:val="left" w:pos="252"/>
              </w:tabs>
              <w:ind w:left="-198" w:right="-108" w:firstLine="27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:</w:t>
            </w:r>
          </w:p>
        </w:tc>
        <w:tc>
          <w:tcPr>
            <w:tcW w:w="6552" w:type="dxa"/>
          </w:tcPr>
          <w:p w14:paraId="6BD19D05" w14:textId="77777777" w:rsidR="00965F01" w:rsidRPr="00F205C4" w:rsidRDefault="00965F01" w:rsidP="00D26DD0">
            <w:pPr>
              <w:pStyle w:val="BodyText2"/>
              <w:ind w:left="270" w:right="72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เลขที่ </w:t>
            </w:r>
            <w:r w:rsidRPr="00F205C4">
              <w:rPr>
                <w:rFonts w:asciiTheme="majorBidi" w:hAnsiTheme="majorBidi" w:cstheme="majorBidi"/>
                <w:sz w:val="30"/>
                <w:szCs w:val="30"/>
              </w:rPr>
              <w:t>36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/</w:t>
            </w:r>
            <w:r w:rsidRPr="00F205C4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หมู่ที่ </w:t>
            </w:r>
            <w:r w:rsidRPr="00F205C4">
              <w:rPr>
                <w:rFonts w:asciiTheme="majorBidi" w:hAnsiTheme="majorBidi" w:cstheme="majorBidi"/>
                <w:sz w:val="30"/>
                <w:szCs w:val="30"/>
              </w:rPr>
              <w:t xml:space="preserve">4 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ถนนเจ้าฟ้าตะวันตก ตำบลวิชิต</w:t>
            </w:r>
          </w:p>
          <w:p w14:paraId="6381AC9E" w14:textId="77777777" w:rsidR="00965F01" w:rsidRPr="00F205C4" w:rsidRDefault="00965F01" w:rsidP="00D26DD0">
            <w:pPr>
              <w:pStyle w:val="BodyText2"/>
              <w:ind w:left="270" w:right="72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อำเภอเมืองภูเก็ต จังหวัดภูเก็ต ประเทศไทย</w:t>
            </w:r>
          </w:p>
        </w:tc>
      </w:tr>
      <w:tr w:rsidR="00965F01" w:rsidRPr="00F205C4" w14:paraId="29EB4D7A" w14:textId="77777777" w:rsidTr="00056D87">
        <w:tc>
          <w:tcPr>
            <w:tcW w:w="2250" w:type="dxa"/>
          </w:tcPr>
          <w:p w14:paraId="19A04E3E" w14:textId="77777777" w:rsidR="00965F01" w:rsidRPr="00F205C4" w:rsidRDefault="00965F01" w:rsidP="00D26DD0">
            <w:pPr>
              <w:pStyle w:val="BodyText2"/>
              <w:tabs>
                <w:tab w:val="left" w:pos="540"/>
              </w:tabs>
              <w:ind w:left="0" w:right="-43" w:firstLine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สาขากระบี่</w:t>
            </w:r>
          </w:p>
        </w:tc>
        <w:tc>
          <w:tcPr>
            <w:tcW w:w="450" w:type="dxa"/>
          </w:tcPr>
          <w:p w14:paraId="35E653DA" w14:textId="77777777" w:rsidR="00965F01" w:rsidRPr="00F205C4" w:rsidRDefault="00965F01" w:rsidP="00D26DD0">
            <w:pPr>
              <w:pStyle w:val="BodyText2"/>
              <w:tabs>
                <w:tab w:val="left" w:pos="252"/>
              </w:tabs>
              <w:ind w:left="-198" w:right="-108" w:firstLine="27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:</w:t>
            </w:r>
          </w:p>
        </w:tc>
        <w:tc>
          <w:tcPr>
            <w:tcW w:w="6552" w:type="dxa"/>
          </w:tcPr>
          <w:p w14:paraId="602BA16E" w14:textId="77777777" w:rsidR="00965F01" w:rsidRPr="00F205C4" w:rsidRDefault="00965F01" w:rsidP="00D26DD0">
            <w:pPr>
              <w:pStyle w:val="BodyText2"/>
              <w:ind w:left="270" w:right="72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เลขที่</w:t>
            </w:r>
            <w:r w:rsidRPr="00F205C4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489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/</w:t>
            </w:r>
            <w:r w:rsidRPr="00F205C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8, 489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/</w:t>
            </w:r>
            <w:r w:rsidRPr="00F205C4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10 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ถนนอุตรกิจ ตำบลกระบี่ใหญ่</w:t>
            </w:r>
          </w:p>
          <w:p w14:paraId="04DCE935" w14:textId="77777777" w:rsidR="00965F01" w:rsidRPr="00F205C4" w:rsidRDefault="00965F01" w:rsidP="00D26DD0">
            <w:pPr>
              <w:pStyle w:val="BodyText2"/>
              <w:ind w:left="270" w:right="72" w:firstLine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อำเภอเมืองกระบี่ จังหวัดกระบี่ 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</w:tr>
      <w:tr w:rsidR="00661C89" w:rsidRPr="00F205C4" w14:paraId="1D8EB104" w14:textId="77777777" w:rsidTr="00056D87">
        <w:tc>
          <w:tcPr>
            <w:tcW w:w="2250" w:type="dxa"/>
          </w:tcPr>
          <w:p w14:paraId="705A372C" w14:textId="4FD3FF61" w:rsidR="00661C89" w:rsidRPr="00F205C4" w:rsidRDefault="00661C89" w:rsidP="00D26DD0">
            <w:pPr>
              <w:pStyle w:val="BodyText2"/>
              <w:tabs>
                <w:tab w:val="left" w:pos="540"/>
              </w:tabs>
              <w:ind w:left="0" w:right="-43" w:firstLine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สาขาเมืองกระบี่</w:t>
            </w:r>
          </w:p>
        </w:tc>
        <w:tc>
          <w:tcPr>
            <w:tcW w:w="450" w:type="dxa"/>
          </w:tcPr>
          <w:p w14:paraId="50037810" w14:textId="7043D5B2" w:rsidR="00661C89" w:rsidRPr="00F205C4" w:rsidRDefault="00661C89" w:rsidP="00D26DD0">
            <w:pPr>
              <w:pStyle w:val="BodyText2"/>
              <w:tabs>
                <w:tab w:val="left" w:pos="252"/>
              </w:tabs>
              <w:ind w:left="-198" w:right="-108" w:firstLine="27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:</w:t>
            </w:r>
          </w:p>
        </w:tc>
        <w:tc>
          <w:tcPr>
            <w:tcW w:w="6552" w:type="dxa"/>
          </w:tcPr>
          <w:p w14:paraId="476897B4" w14:textId="77777777" w:rsidR="009F53E8" w:rsidRPr="00F205C4" w:rsidRDefault="009F53E8" w:rsidP="009F53E8">
            <w:pPr>
              <w:pStyle w:val="BodyText2"/>
              <w:ind w:left="270" w:right="72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เลขที่</w:t>
            </w:r>
            <w:r w:rsidRPr="00F205C4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328 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หมู่ </w:t>
            </w:r>
            <w:r w:rsidRPr="00F205C4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2 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ถนนเพชรเกษม ตำบลกระบี่น้อย</w:t>
            </w:r>
          </w:p>
          <w:p w14:paraId="3021D900" w14:textId="12909FEC" w:rsidR="00661C89" w:rsidRPr="00F205C4" w:rsidRDefault="009F53E8" w:rsidP="009F53E8">
            <w:pPr>
              <w:pStyle w:val="BodyText2"/>
              <w:ind w:left="270" w:right="72" w:firstLine="0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อำเภอเมืองกระบี่ จังหวัดกระบี่ 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</w:tr>
    </w:tbl>
    <w:p w14:paraId="7F1C588E" w14:textId="77777777" w:rsidR="00281B7F" w:rsidRPr="001A5A02" w:rsidRDefault="00281B7F" w:rsidP="00C800AA">
      <w:pPr>
        <w:pStyle w:val="block"/>
        <w:spacing w:after="0" w:line="240" w:lineRule="atLeast"/>
        <w:ind w:left="540"/>
        <w:jc w:val="both"/>
        <w:rPr>
          <w:rFonts w:asciiTheme="majorBidi" w:hAnsiTheme="majorBidi" w:cstheme="majorBidi"/>
          <w:sz w:val="24"/>
          <w:szCs w:val="24"/>
          <w:lang w:val="en-US" w:bidi="th-TH"/>
        </w:rPr>
      </w:pPr>
    </w:p>
    <w:p w14:paraId="32679C73" w14:textId="57F5787E" w:rsidR="00C800AA" w:rsidRPr="00F205C4" w:rsidRDefault="00FB2306" w:rsidP="00C800AA">
      <w:pPr>
        <w:pStyle w:val="block"/>
        <w:spacing w:after="0" w:line="240" w:lineRule="atLeast"/>
        <w:ind w:left="540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  <w:r w:rsidRPr="00F205C4">
        <w:rPr>
          <w:rFonts w:asciiTheme="majorBidi" w:hAnsiTheme="majorBidi" w:cstheme="majorBidi"/>
          <w:sz w:val="30"/>
          <w:szCs w:val="30"/>
          <w:cs/>
          <w:lang w:val="en-US" w:bidi="th-TH"/>
        </w:rPr>
        <w:lastRenderedPageBreak/>
        <w:t>ผู้ถือหุ้น</w:t>
      </w:r>
      <w:r w:rsidR="00FE3960" w:rsidRPr="00F205C4">
        <w:rPr>
          <w:rFonts w:asciiTheme="majorBidi" w:hAnsiTheme="majorBidi" w:cstheme="majorBidi"/>
          <w:sz w:val="30"/>
          <w:szCs w:val="30"/>
          <w:cs/>
          <w:lang w:val="en-US" w:bidi="th-TH"/>
        </w:rPr>
        <w:t>รายใหญ่ในระหว่าง</w:t>
      </w:r>
      <w:r w:rsidR="00BD6BA1" w:rsidRPr="00F205C4">
        <w:rPr>
          <w:rFonts w:asciiTheme="majorBidi" w:hAnsiTheme="majorBidi" w:cstheme="majorBidi"/>
          <w:sz w:val="30"/>
          <w:szCs w:val="30"/>
          <w:cs/>
          <w:lang w:val="en-US" w:bidi="th-TH"/>
        </w:rPr>
        <w:t>ปี</w:t>
      </w:r>
      <w:r w:rsidR="00FE3960" w:rsidRPr="00F205C4">
        <w:rPr>
          <w:rFonts w:asciiTheme="majorBidi" w:hAnsiTheme="majorBidi" w:cstheme="majorBidi"/>
          <w:sz w:val="30"/>
          <w:szCs w:val="30"/>
          <w:cs/>
          <w:lang w:val="en-US" w:bidi="th-TH"/>
        </w:rPr>
        <w:t>คือ ครอบครัว</w:t>
      </w:r>
      <w:r w:rsidR="009F3BA4" w:rsidRPr="00F205C4">
        <w:rPr>
          <w:rFonts w:asciiTheme="majorBidi" w:hAnsiTheme="majorBidi" w:cstheme="majorBidi"/>
          <w:sz w:val="30"/>
          <w:szCs w:val="30"/>
          <w:cs/>
          <w:lang w:val="en-US" w:bidi="th-TH"/>
        </w:rPr>
        <w:t>รังคกูลนุวัฒน์</w:t>
      </w:r>
    </w:p>
    <w:p w14:paraId="4BE9B33B" w14:textId="77777777" w:rsidR="00135923" w:rsidRPr="00F205C4" w:rsidRDefault="00135923" w:rsidP="003E0E5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both"/>
        <w:rPr>
          <w:rFonts w:asciiTheme="majorBidi" w:hAnsiTheme="majorBidi" w:cstheme="majorBidi"/>
          <w:sz w:val="30"/>
          <w:szCs w:val="30"/>
          <w:highlight w:val="yellow"/>
        </w:rPr>
      </w:pPr>
    </w:p>
    <w:p w14:paraId="5F8DB4E6" w14:textId="0300F3B0" w:rsidR="00BD6BA1" w:rsidRPr="00F205C4" w:rsidRDefault="00BD6BA1" w:rsidP="00BD6BA1">
      <w:pPr>
        <w:pStyle w:val="BodyText"/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 xml:space="preserve">บริษัทดำเนินธุรกิจหลักเกี่ยวกับการลงทุนในกิจการจำหน่ายรถยนต์และอะไหล่ และศูนย์บริการ </w:t>
      </w:r>
      <w:r w:rsidR="00953B64" w:rsidRPr="00F205C4">
        <w:rPr>
          <w:rFonts w:asciiTheme="majorBidi" w:hAnsiTheme="majorBidi" w:cstheme="majorBidi"/>
          <w:sz w:val="30"/>
          <w:szCs w:val="30"/>
          <w:cs/>
        </w:rPr>
        <w:t>โดย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รายละเอียดของบริษัทย่อย ณ วันที่ </w:t>
      </w:r>
      <w:r w:rsidR="005B651E" w:rsidRPr="00F205C4">
        <w:rPr>
          <w:rFonts w:asciiTheme="majorBidi" w:hAnsiTheme="majorBidi" w:cstheme="majorBidi"/>
          <w:sz w:val="30"/>
          <w:szCs w:val="30"/>
        </w:rPr>
        <w:t xml:space="preserve">31 </w:t>
      </w:r>
      <w:r w:rsidR="005B651E" w:rsidRPr="00F205C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CD1AC9" w:rsidRPr="00F205C4">
        <w:rPr>
          <w:rFonts w:asciiTheme="majorBidi" w:hAnsiTheme="majorBidi" w:cstheme="majorBidi"/>
          <w:sz w:val="30"/>
          <w:szCs w:val="30"/>
        </w:rPr>
        <w:t>256</w:t>
      </w:r>
      <w:r w:rsidR="001A5952" w:rsidRPr="00F205C4">
        <w:rPr>
          <w:rFonts w:asciiTheme="majorBidi" w:hAnsiTheme="majorBidi" w:cstheme="majorBidi"/>
          <w:sz w:val="30"/>
          <w:szCs w:val="30"/>
        </w:rPr>
        <w:t>2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CD1AC9" w:rsidRPr="00F205C4">
        <w:rPr>
          <w:rFonts w:asciiTheme="majorBidi" w:hAnsiTheme="majorBidi" w:cstheme="majorBidi"/>
          <w:sz w:val="30"/>
          <w:szCs w:val="30"/>
        </w:rPr>
        <w:t>256</w:t>
      </w:r>
      <w:r w:rsidR="001A5952" w:rsidRPr="00F205C4">
        <w:rPr>
          <w:rFonts w:asciiTheme="majorBidi" w:hAnsiTheme="majorBidi" w:cstheme="majorBidi"/>
          <w:sz w:val="30"/>
          <w:szCs w:val="30"/>
        </w:rPr>
        <w:t>1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50A77" w:rsidRPr="00F205C4">
        <w:rPr>
          <w:rFonts w:asciiTheme="majorBidi" w:hAnsiTheme="majorBidi" w:cstheme="majorBidi"/>
          <w:spacing w:val="8"/>
          <w:sz w:val="30"/>
          <w:szCs w:val="30"/>
          <w:cs/>
        </w:rPr>
        <w:t xml:space="preserve">ได้เปิดเผยไว้ในหมายเหตุข้อ </w:t>
      </w:r>
      <w:r w:rsidR="00250A77" w:rsidRPr="00F205C4">
        <w:rPr>
          <w:rFonts w:asciiTheme="majorBidi" w:hAnsiTheme="majorBidi" w:cstheme="majorBidi"/>
          <w:spacing w:val="8"/>
          <w:sz w:val="30"/>
          <w:szCs w:val="30"/>
        </w:rPr>
        <w:t>8</w:t>
      </w:r>
    </w:p>
    <w:p w14:paraId="36BB7288" w14:textId="77777777" w:rsidR="00B67453" w:rsidRPr="00F205C4" w:rsidRDefault="00B67453" w:rsidP="00250A77">
      <w:pPr>
        <w:pStyle w:val="BodyText"/>
        <w:spacing w:after="0"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50259EE0" w14:textId="77777777" w:rsidR="00135923" w:rsidRPr="00F205C4" w:rsidRDefault="00135923" w:rsidP="00DF5C8C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205C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เกณฑ์การจัดทำงบการเงิน</w:t>
      </w:r>
    </w:p>
    <w:p w14:paraId="4E4CDE8D" w14:textId="77777777" w:rsidR="00135923" w:rsidRPr="00F205C4" w:rsidRDefault="00135923" w:rsidP="0086183C">
      <w:pPr>
        <w:pStyle w:val="BodyText"/>
        <w:spacing w:after="0"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7602A5A1" w14:textId="77777777" w:rsidR="00B67453" w:rsidRPr="00F205C4" w:rsidRDefault="00B67453" w:rsidP="00DF5C8C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F205C4">
        <w:rPr>
          <w:rFonts w:asciiTheme="majorBidi" w:hAnsiTheme="majorBidi" w:cstheme="majorBidi"/>
          <w:i/>
          <w:iCs/>
          <w:sz w:val="30"/>
          <w:szCs w:val="30"/>
          <w:cs/>
        </w:rPr>
        <w:t>เกณฑ์การถือปฏิบัติ</w:t>
      </w:r>
    </w:p>
    <w:p w14:paraId="5E990C98" w14:textId="77777777" w:rsidR="00B67453" w:rsidRPr="00F205C4" w:rsidRDefault="00B67453" w:rsidP="00B674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rFonts w:asciiTheme="majorBidi" w:hAnsiTheme="majorBidi" w:cstheme="majorBidi"/>
          <w:sz w:val="30"/>
          <w:szCs w:val="30"/>
        </w:rPr>
      </w:pPr>
    </w:p>
    <w:p w14:paraId="30850DD8" w14:textId="6F65AC06" w:rsidR="00D84554" w:rsidRPr="00F205C4" w:rsidRDefault="00B67453" w:rsidP="00477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 xml:space="preserve">งบการเงินนี้จัดทำขึ้นตามมาตรฐานการรายงานทางการเงิน รวมถึงแนวปฏิบัติทางการบัญชีที่ประกาศใช้โดยสภาวิชาชีพบัญชีฯ </w:t>
      </w:r>
      <w:r w:rsidR="00477A13" w:rsidRPr="00F205C4">
        <w:rPr>
          <w:rFonts w:asciiTheme="majorBidi" w:hAnsiTheme="majorBidi" w:cstheme="majorBidi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14:paraId="7B70DD26" w14:textId="3CE620C8" w:rsidR="00477A13" w:rsidRPr="00B22D00" w:rsidRDefault="00477A13" w:rsidP="00477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D417F12" w14:textId="4F1D9FA0" w:rsidR="00041F76" w:rsidRPr="00F205C4" w:rsidRDefault="00521089" w:rsidP="00281B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F205C4">
        <w:rPr>
          <w:rFonts w:asciiTheme="majorBidi" w:hAnsiTheme="majorBidi" w:cstheme="majorBidi"/>
          <w:sz w:val="30"/>
          <w:szCs w:val="30"/>
          <w:cs/>
          <w:lang w:val="en-GB"/>
        </w:rPr>
        <w:t>มาตรฐานการรายงานทางการเงินหลายฉบับได้มีการออกและปรับปรุงใหม่ซึ่งมีผลบังคับใช้ตั้งแต่รอบระยะเวลาบัญชีที่เริ่มในหรือหลังวันที่</w:t>
      </w:r>
      <w:r w:rsidR="003D6395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F205C4">
        <w:rPr>
          <w:rFonts w:asciiTheme="majorBidi" w:hAnsiTheme="majorBidi" w:cstheme="majorBidi"/>
          <w:sz w:val="30"/>
          <w:szCs w:val="30"/>
          <w:lang w:val="en-GB"/>
        </w:rPr>
        <w:t xml:space="preserve">1  </w:t>
      </w:r>
      <w:r w:rsidRPr="00F205C4">
        <w:rPr>
          <w:rFonts w:asciiTheme="majorBidi" w:hAnsiTheme="majorBidi" w:cstheme="majorBidi"/>
          <w:sz w:val="30"/>
          <w:szCs w:val="30"/>
          <w:cs/>
          <w:lang w:val="en-GB"/>
        </w:rPr>
        <w:t xml:space="preserve">มกราคม </w:t>
      </w:r>
      <w:r w:rsidRPr="00F205C4">
        <w:rPr>
          <w:rFonts w:asciiTheme="majorBidi" w:hAnsiTheme="majorBidi" w:cstheme="majorBidi"/>
          <w:sz w:val="30"/>
          <w:szCs w:val="30"/>
          <w:lang w:val="en-GB"/>
        </w:rPr>
        <w:t xml:space="preserve">2562  </w:t>
      </w:r>
      <w:r w:rsidRPr="00F205C4">
        <w:rPr>
          <w:rFonts w:asciiTheme="majorBidi" w:hAnsiTheme="majorBidi" w:cstheme="majorBidi"/>
          <w:sz w:val="30"/>
          <w:szCs w:val="30"/>
          <w:cs/>
          <w:lang w:val="en-GB"/>
        </w:rPr>
        <w:t>การถือปฏิบัติตามมาตรฐานการรายงานทางการเงินที่ออกและปรับปรุงใหม่นั้น มีผลให้เกิดการเปลี่ยนแปลงนโยบายการบัญชีของกลุ่มบริษัทซึ่งไม่มีผลกระทบอย่างมีสาระสำคัญต่องบการเงินของกลุ่มบริษัท ทั้งนี้กลุ่มบริษัทได้ปฏิบัติตามมาตรฐานการรายงานทางการเงิน ฉบับที่ 15 เรื่อง รายได้จากสัญญาที่ทำกับลูกค้า (“</w:t>
      </w:r>
      <w:r w:rsidRPr="00F205C4">
        <w:rPr>
          <w:rFonts w:asciiTheme="majorBidi" w:hAnsiTheme="majorBidi" w:cstheme="majorBidi"/>
          <w:sz w:val="30"/>
          <w:szCs w:val="30"/>
          <w:lang w:val="en-GB"/>
        </w:rPr>
        <w:t xml:space="preserve">TFRS </w:t>
      </w:r>
      <w:r w:rsidRPr="00F205C4">
        <w:rPr>
          <w:rFonts w:asciiTheme="majorBidi" w:hAnsiTheme="majorBidi" w:cstheme="majorBidi"/>
          <w:sz w:val="30"/>
          <w:szCs w:val="30"/>
          <w:cs/>
          <w:lang w:val="en-GB"/>
        </w:rPr>
        <w:t>15”) เป็นครั้งแรกแทนมาตรฐานการบัญชี ฉบับที่ 18 เรื่อง รายได้ (“</w:t>
      </w:r>
      <w:r w:rsidRPr="00F205C4">
        <w:rPr>
          <w:rFonts w:asciiTheme="majorBidi" w:hAnsiTheme="majorBidi" w:cstheme="majorBidi"/>
          <w:sz w:val="30"/>
          <w:szCs w:val="30"/>
          <w:lang w:val="en-GB"/>
        </w:rPr>
        <w:t xml:space="preserve">TAS </w:t>
      </w:r>
      <w:r w:rsidRPr="00F205C4">
        <w:rPr>
          <w:rFonts w:asciiTheme="majorBidi" w:hAnsiTheme="majorBidi" w:cstheme="majorBidi"/>
          <w:sz w:val="30"/>
          <w:szCs w:val="30"/>
          <w:cs/>
          <w:lang w:val="en-GB"/>
        </w:rPr>
        <w:t>18”) มาตรฐานการบัญชี ฉบับที่ 11 เรื่อง สัญญาก่อสร้าง (“</w:t>
      </w:r>
      <w:r w:rsidRPr="00F205C4">
        <w:rPr>
          <w:rFonts w:asciiTheme="majorBidi" w:hAnsiTheme="majorBidi" w:cstheme="majorBidi"/>
          <w:sz w:val="30"/>
          <w:szCs w:val="30"/>
          <w:lang w:val="en-GB"/>
        </w:rPr>
        <w:t xml:space="preserve">TAS </w:t>
      </w:r>
      <w:r w:rsidRPr="00F205C4">
        <w:rPr>
          <w:rFonts w:asciiTheme="majorBidi" w:hAnsiTheme="majorBidi" w:cstheme="majorBidi"/>
          <w:sz w:val="30"/>
          <w:szCs w:val="30"/>
          <w:cs/>
          <w:lang w:val="en-GB"/>
        </w:rPr>
        <w:t xml:space="preserve">11”) และการตีความมาตรฐานการรายงานทางการเงินที่เกี่ยวข้อง รายละเอียดของนโยบายการบัญชีได้เปิดเผยในหมายเหตุข้อ </w:t>
      </w:r>
      <w:r w:rsidR="0030005B" w:rsidRPr="00F205C4">
        <w:rPr>
          <w:rFonts w:asciiTheme="majorBidi" w:hAnsiTheme="majorBidi" w:cstheme="majorBidi"/>
          <w:sz w:val="30"/>
          <w:szCs w:val="30"/>
        </w:rPr>
        <w:t>3</w:t>
      </w:r>
      <w:r w:rsidRPr="00F205C4">
        <w:rPr>
          <w:rFonts w:asciiTheme="majorBidi" w:hAnsiTheme="majorBidi" w:cstheme="majorBidi"/>
          <w:sz w:val="30"/>
          <w:szCs w:val="30"/>
          <w:cs/>
          <w:lang w:val="en-GB"/>
        </w:rPr>
        <w:t xml:space="preserve"> (</w:t>
      </w:r>
      <w:r w:rsidR="007A5400" w:rsidRPr="00F205C4">
        <w:rPr>
          <w:rFonts w:asciiTheme="majorBidi" w:hAnsiTheme="majorBidi" w:cstheme="majorBidi"/>
          <w:sz w:val="30"/>
          <w:szCs w:val="30"/>
          <w:cs/>
          <w:lang w:val="en-GB"/>
        </w:rPr>
        <w:t>ณ</w:t>
      </w:r>
      <w:r w:rsidRPr="00F205C4">
        <w:rPr>
          <w:rFonts w:asciiTheme="majorBidi" w:hAnsiTheme="majorBidi" w:cstheme="majorBidi"/>
          <w:sz w:val="30"/>
          <w:szCs w:val="30"/>
          <w:cs/>
          <w:lang w:val="en-GB"/>
        </w:rPr>
        <w:t>)</w:t>
      </w:r>
    </w:p>
    <w:p w14:paraId="36E71132" w14:textId="77777777" w:rsidR="00BB2781" w:rsidRPr="00B22D00" w:rsidRDefault="00BB2781" w:rsidP="00281B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4"/>
          <w:szCs w:val="24"/>
          <w:lang w:val="en-GB"/>
        </w:rPr>
      </w:pPr>
    </w:p>
    <w:p w14:paraId="2CC733F6" w14:textId="65F5B652" w:rsidR="007F3792" w:rsidRPr="00F205C4" w:rsidRDefault="007F3792" w:rsidP="00477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F205C4">
        <w:rPr>
          <w:rFonts w:asciiTheme="majorBidi" w:hAnsiTheme="majorBidi" w:cstheme="majorBidi"/>
          <w:sz w:val="30"/>
          <w:szCs w:val="30"/>
          <w:cs/>
          <w:lang w:val="en-GB"/>
        </w:rPr>
        <w:t xml:space="preserve">กลุ่มบริษัทประเมินผลกระทบจากการถือปฏิบัติตาม </w:t>
      </w:r>
      <w:r w:rsidRPr="00F205C4">
        <w:rPr>
          <w:rFonts w:asciiTheme="majorBidi" w:hAnsiTheme="majorBidi" w:cstheme="majorBidi"/>
          <w:sz w:val="30"/>
          <w:szCs w:val="30"/>
          <w:lang w:val="en-GB"/>
        </w:rPr>
        <w:t xml:space="preserve">TFRS </w:t>
      </w:r>
      <w:r w:rsidRPr="00F205C4">
        <w:rPr>
          <w:rFonts w:asciiTheme="majorBidi" w:hAnsiTheme="majorBidi" w:cstheme="majorBidi"/>
          <w:sz w:val="30"/>
          <w:szCs w:val="30"/>
          <w:cs/>
          <w:lang w:val="en-GB"/>
        </w:rPr>
        <w:t>15 โดยใช้วิธีรับรู้ผลกระทบสะสม ซึ่งผลกระทบของการ</w:t>
      </w:r>
      <w:r w:rsidR="003822B0" w:rsidRPr="00F205C4">
        <w:rPr>
          <w:rFonts w:asciiTheme="majorBidi" w:hAnsiTheme="majorBidi" w:cstheme="majorBidi"/>
          <w:sz w:val="30"/>
          <w:szCs w:val="30"/>
          <w:cs/>
          <w:lang w:val="en-GB"/>
        </w:rPr>
        <w:br/>
      </w:r>
      <w:r w:rsidRPr="00F205C4">
        <w:rPr>
          <w:rFonts w:asciiTheme="majorBidi" w:hAnsiTheme="majorBidi" w:cstheme="majorBidi"/>
          <w:sz w:val="30"/>
          <w:szCs w:val="30"/>
          <w:cs/>
          <w:lang w:val="en-GB"/>
        </w:rPr>
        <w:t xml:space="preserve">ถือปฏิบัติตามมาตรฐานฉบับนี้เป็นครั้งแรกสำหรับสัญญาที่ยังไม่เสร็จสมบูรณ์ก่อนวันที่ 1 มกราคม 2562 ไม่มีสาระสำคัญต่อกำไรสะสม ณ วันที่ 1 มกราคม 2562  ดังนั้น กลุ่มบริษัทจึงไม่ได้ปรับปรุงกำไรสะสม ณ วันที่ 1 มกราคม 2562  และไม่ปรับปรุงข้อมูลที่นำเสนอในปี 2561 ซึ่งได้เคยรายงานไว้ตาม </w:t>
      </w:r>
      <w:r w:rsidRPr="00F205C4">
        <w:rPr>
          <w:rFonts w:asciiTheme="majorBidi" w:hAnsiTheme="majorBidi" w:cstheme="majorBidi"/>
          <w:sz w:val="30"/>
          <w:szCs w:val="30"/>
          <w:lang w:val="en-GB"/>
        </w:rPr>
        <w:t xml:space="preserve">TAS </w:t>
      </w:r>
      <w:r w:rsidRPr="00F205C4">
        <w:rPr>
          <w:rFonts w:asciiTheme="majorBidi" w:hAnsiTheme="majorBidi" w:cstheme="majorBidi"/>
          <w:sz w:val="30"/>
          <w:szCs w:val="30"/>
          <w:cs/>
          <w:lang w:val="en-GB"/>
        </w:rPr>
        <w:t xml:space="preserve">18 และการตีความมาตรฐานการรายงานทางการเงินที่เกี่ยวข้อง ทั้งนี้ ข้อกำหนดในการเปิดเผยข้อมูลของ </w:t>
      </w:r>
      <w:r w:rsidRPr="00F205C4">
        <w:rPr>
          <w:rFonts w:asciiTheme="majorBidi" w:hAnsiTheme="majorBidi" w:cstheme="majorBidi"/>
          <w:sz w:val="30"/>
          <w:szCs w:val="30"/>
          <w:lang w:val="en-GB"/>
        </w:rPr>
        <w:t xml:space="preserve">TFRS </w:t>
      </w:r>
      <w:r w:rsidRPr="00F205C4">
        <w:rPr>
          <w:rFonts w:asciiTheme="majorBidi" w:hAnsiTheme="majorBidi" w:cstheme="majorBidi"/>
          <w:sz w:val="30"/>
          <w:szCs w:val="30"/>
          <w:cs/>
          <w:lang w:val="en-GB"/>
        </w:rPr>
        <w:t>15 จะไม่ถูกนำมาใช้กับข้อมูลเปรียบเทียบ</w:t>
      </w:r>
    </w:p>
    <w:p w14:paraId="2E4CDD85" w14:textId="77777777" w:rsidR="00C279CD" w:rsidRPr="00B22D00" w:rsidRDefault="00C279CD" w:rsidP="00477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0DDC79E1" w14:textId="55DB0850" w:rsidR="0030005B" w:rsidRPr="00F205C4" w:rsidRDefault="0030005B" w:rsidP="003000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  <w:lang w:val="en-GB"/>
        </w:rPr>
        <w:t xml:space="preserve">นอกจากนี้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 มาตรฐานการรายงานทางการเงินที่ออกและปรับปรุงใหม่ที่เกี่ยวกับการดำเนินงานของกลุ่มบริษัท ได้เปิดเผยในหมายเหตุข้อ </w:t>
      </w:r>
      <w:r w:rsidRPr="00F205C4">
        <w:rPr>
          <w:rFonts w:asciiTheme="majorBidi" w:hAnsiTheme="majorBidi" w:cstheme="majorBidi"/>
          <w:sz w:val="30"/>
          <w:szCs w:val="30"/>
        </w:rPr>
        <w:t>2</w:t>
      </w:r>
      <w:r w:rsidR="00757030" w:rsidRPr="00F205C4">
        <w:rPr>
          <w:rFonts w:asciiTheme="majorBidi" w:hAnsiTheme="majorBidi" w:cstheme="majorBidi"/>
          <w:sz w:val="30"/>
          <w:szCs w:val="30"/>
        </w:rPr>
        <w:t>3</w:t>
      </w:r>
    </w:p>
    <w:p w14:paraId="094434D4" w14:textId="5E606357" w:rsidR="00233B53" w:rsidRDefault="00233B53" w:rsidP="008C6BD3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>
        <w:rPr>
          <w:rFonts w:asciiTheme="majorBidi" w:hAnsiTheme="majorBidi" w:cstheme="majorBidi"/>
          <w:sz w:val="28"/>
          <w:szCs w:val="28"/>
          <w:lang w:bidi="th-TH"/>
        </w:rPr>
        <w:br w:type="page"/>
      </w:r>
    </w:p>
    <w:p w14:paraId="1149F849" w14:textId="77777777" w:rsidR="00002BCB" w:rsidRPr="00F205C4" w:rsidRDefault="00002BCB" w:rsidP="00DF5C8C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F205C4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สกุลเงินที่ใช้ในการดำเนินงานและนำเสนองบการเงิน</w:t>
      </w:r>
    </w:p>
    <w:p w14:paraId="5DC6BCB5" w14:textId="77777777" w:rsidR="00002BCB" w:rsidRPr="00B22D00" w:rsidRDefault="00002BCB" w:rsidP="00F60888">
      <w:pPr>
        <w:pStyle w:val="a"/>
        <w:tabs>
          <w:tab w:val="clear" w:pos="1080"/>
        </w:tabs>
        <w:spacing w:line="240" w:lineRule="atLeast"/>
        <w:ind w:left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2C424615" w14:textId="1FFC24AE" w:rsidR="00002BCB" w:rsidRPr="00F205C4" w:rsidRDefault="00666011" w:rsidP="006660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งบการเงินนี้จัดทำเป็นเงินบาทซึ่งเป็นสกุลเงินที่ใช้ในการดำเนินงานของบริษัท</w:t>
      </w:r>
    </w:p>
    <w:p w14:paraId="05875904" w14:textId="77777777" w:rsidR="00752DDA" w:rsidRPr="00F205C4" w:rsidRDefault="00752DDA" w:rsidP="006660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46EA993" w14:textId="77777777" w:rsidR="00002BCB" w:rsidRPr="00F205C4" w:rsidRDefault="00002BCB" w:rsidP="00DF5C8C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F205C4">
        <w:rPr>
          <w:rFonts w:asciiTheme="majorBidi" w:hAnsiTheme="majorBidi" w:cstheme="majorBidi"/>
          <w:i/>
          <w:iCs/>
          <w:sz w:val="30"/>
          <w:szCs w:val="30"/>
          <w:cs/>
        </w:rPr>
        <w:t>การใช้วิจารณญาณและการประมาณการ</w:t>
      </w:r>
      <w:r w:rsidRPr="00F205C4">
        <w:rPr>
          <w:rFonts w:asciiTheme="majorBidi" w:hAnsiTheme="majorBidi" w:cstheme="majorBidi"/>
          <w:i/>
          <w:iCs/>
          <w:color w:val="0000FF"/>
          <w:sz w:val="30"/>
          <w:szCs w:val="30"/>
          <w:cs/>
        </w:rPr>
        <w:t xml:space="preserve"> </w:t>
      </w:r>
    </w:p>
    <w:p w14:paraId="7D354ECB" w14:textId="77777777" w:rsidR="00002BCB" w:rsidRPr="00B22D00" w:rsidRDefault="00002BCB" w:rsidP="00645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4"/>
          <w:szCs w:val="24"/>
        </w:rPr>
      </w:pPr>
    </w:p>
    <w:p w14:paraId="639E811B" w14:textId="6996CA62" w:rsidR="006453F6" w:rsidRDefault="006453F6" w:rsidP="00645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ซึ่งมีผลกระทบต่อการปฏิบัติตามนโยบายการบัญชีของกลุ่มบริษัท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 การปรับประมาณการทางบัญชีจะบันทึกโดยวิธีเปลี่ยนทันทีเป็นต้นไป</w:t>
      </w:r>
    </w:p>
    <w:p w14:paraId="58DEF33B" w14:textId="7C261245" w:rsidR="00977E13" w:rsidRDefault="00977E13" w:rsidP="00645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30"/>
          <w:szCs w:val="30"/>
        </w:rPr>
      </w:pPr>
    </w:p>
    <w:p w14:paraId="6B9BB1F8" w14:textId="62238859" w:rsidR="00977E13" w:rsidRPr="00977E13" w:rsidRDefault="00977E13" w:rsidP="00977E13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977E13">
        <w:rPr>
          <w:rFonts w:asciiTheme="majorBidi" w:hAnsiTheme="majorBidi" w:cstheme="majorBidi"/>
          <w:sz w:val="30"/>
          <w:szCs w:val="30"/>
          <w:cs/>
        </w:rPr>
        <w:t>การใช้วิจารณญาณ</w:t>
      </w:r>
      <w:r w:rsidRPr="00977E13">
        <w:rPr>
          <w:rFonts w:asciiTheme="majorBidi" w:hAnsiTheme="majorBidi" w:cstheme="majorBidi"/>
          <w:sz w:val="30"/>
          <w:szCs w:val="30"/>
        </w:rPr>
        <w:t xml:space="preserve"> </w:t>
      </w:r>
    </w:p>
    <w:p w14:paraId="4F075B33" w14:textId="77777777" w:rsidR="00977E13" w:rsidRPr="00977E13" w:rsidRDefault="00977E13" w:rsidP="00977E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684280C7" w14:textId="67DE5585" w:rsidR="00977E13" w:rsidRPr="00977E13" w:rsidRDefault="00977E13" w:rsidP="00977E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977E13">
        <w:rPr>
          <w:rFonts w:asciiTheme="majorBidi" w:hAnsiTheme="majorBidi" w:cstheme="majorBidi"/>
          <w:sz w:val="30"/>
          <w:szCs w:val="30"/>
          <w:cs/>
        </w:rPr>
        <w:t>ข้อมูลเกี่ยวกับการใช้วิจารณญาณในการปฏิบัติตามนโยบายการบัญชีซึ่งมีผลกระทบที่มีนัยสำคัญที่สุดต่อจำนวนเงินที่รับรู้ในงบการเงิน</w:t>
      </w:r>
      <w:r w:rsidRPr="00977E13">
        <w:rPr>
          <w:rFonts w:asciiTheme="majorBidi" w:hAnsiTheme="majorBidi" w:cstheme="majorBidi"/>
          <w:sz w:val="30"/>
          <w:szCs w:val="30"/>
        </w:rPr>
        <w:t xml:space="preserve"> </w:t>
      </w:r>
      <w:r w:rsidRPr="00977E13">
        <w:rPr>
          <w:rFonts w:asciiTheme="majorBidi" w:hAnsiTheme="majorBidi" w:cstheme="majorBidi"/>
          <w:sz w:val="30"/>
          <w:szCs w:val="30"/>
          <w:cs/>
        </w:rPr>
        <w:t>ประกอบด้วยหมายเหตุข้อต่อไปนี้</w:t>
      </w:r>
      <w:r w:rsidRPr="00977E13">
        <w:rPr>
          <w:rFonts w:asciiTheme="majorBidi" w:hAnsiTheme="majorBidi" w:cstheme="majorBidi"/>
          <w:sz w:val="30"/>
          <w:szCs w:val="30"/>
        </w:rPr>
        <w:t xml:space="preserve"> </w:t>
      </w:r>
    </w:p>
    <w:p w14:paraId="5A53368C" w14:textId="77777777" w:rsidR="00977E13" w:rsidRPr="00891863" w:rsidRDefault="00977E13" w:rsidP="00977E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882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90"/>
        <w:gridCol w:w="6930"/>
      </w:tblGrid>
      <w:tr w:rsidR="00977E13" w:rsidRPr="00623946" w14:paraId="31E42E82" w14:textId="77777777" w:rsidTr="00000188">
        <w:tc>
          <w:tcPr>
            <w:tcW w:w="1890" w:type="dxa"/>
          </w:tcPr>
          <w:p w14:paraId="4560740C" w14:textId="1B5ECC7D" w:rsidR="00977E13" w:rsidRPr="00977E13" w:rsidRDefault="00977E13" w:rsidP="0000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77E1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977E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(ณ)</w:t>
            </w:r>
            <w:r w:rsidRPr="00977E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77E13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Pr="00977E13">
              <w:rPr>
                <w:rFonts w:asciiTheme="majorBidi" w:hAnsiTheme="majorBidi" w:cstheme="majorBidi"/>
                <w:sz w:val="30"/>
                <w:szCs w:val="30"/>
              </w:rPr>
              <w:t xml:space="preserve"> 14</w:t>
            </w:r>
          </w:p>
        </w:tc>
        <w:tc>
          <w:tcPr>
            <w:tcW w:w="6930" w:type="dxa"/>
          </w:tcPr>
          <w:p w14:paraId="2050CC60" w14:textId="1ED78C50" w:rsidR="00977E13" w:rsidRPr="00977E13" w:rsidRDefault="00977E13" w:rsidP="0000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77E13">
              <w:rPr>
                <w:rFonts w:asciiTheme="majorBidi" w:hAnsiTheme="majorBidi" w:cstheme="majorBidi"/>
                <w:sz w:val="30"/>
                <w:szCs w:val="30"/>
                <w:cs/>
              </w:rPr>
              <w:t>การพิจารณาเกี่ยวกับการรับรู้รายได้</w:t>
            </w:r>
            <w:r w:rsidRPr="00977E13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  <w:p w14:paraId="56BD3473" w14:textId="77777777" w:rsidR="00977E13" w:rsidRPr="00977E13" w:rsidRDefault="00977E13" w:rsidP="00977E13">
            <w:pPr>
              <w:pStyle w:val="ListParagraph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77E13">
              <w:rPr>
                <w:rFonts w:asciiTheme="majorBidi" w:hAnsiTheme="majorBidi" w:cstheme="majorBidi"/>
                <w:sz w:val="30"/>
                <w:szCs w:val="30"/>
                <w:cs/>
              </w:rPr>
              <w:t>การขายสินค้าและบริการหลายประเภทเข้าด้วยกันจะสามารถบันทึกรายการแยกจากกันได้หรือไม่</w:t>
            </w:r>
          </w:p>
          <w:p w14:paraId="3391F4BF" w14:textId="4C398AB7" w:rsidR="00977E13" w:rsidRPr="00977E13" w:rsidRDefault="00977E13" w:rsidP="00977E13">
            <w:pPr>
              <w:pStyle w:val="ListParagraph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77E13">
              <w:rPr>
                <w:rFonts w:asciiTheme="majorBidi" w:hAnsiTheme="majorBidi" w:cstheme="majorBidi"/>
                <w:sz w:val="30"/>
                <w:szCs w:val="30"/>
                <w:cs/>
              </w:rPr>
              <w:t>การขายสินค้าควรจะรับรู้รายได้ตลอดช่วงเวลาหนึ่ง หรือควรจะรับรู้ ณ เวลาใดเวลาหนึ่ง</w:t>
            </w:r>
            <w:r w:rsidRPr="00977E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6BBC4D08" w14:textId="7A75D970" w:rsidR="00977E13" w:rsidRPr="00977E13" w:rsidRDefault="00977E13" w:rsidP="00977E13">
            <w:pPr>
              <w:pStyle w:val="ListParagraph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7E13">
              <w:rPr>
                <w:rFonts w:asciiTheme="majorBidi" w:hAnsiTheme="majorBidi" w:cstheme="majorBidi"/>
                <w:sz w:val="30"/>
                <w:szCs w:val="30"/>
                <w:cs/>
              </w:rPr>
              <w:t>ค่านายหน้า โดยพิจารณาว่ารายการค้าที่กลุ่มบริษัททำรายการนั้นมีลักษณะการเป็นตัวแทนมากกว่าการเป็นตัวการหรือไม่</w:t>
            </w:r>
          </w:p>
        </w:tc>
      </w:tr>
    </w:tbl>
    <w:p w14:paraId="4B046A05" w14:textId="77777777" w:rsidR="00977E13" w:rsidRPr="00891863" w:rsidRDefault="00977E13" w:rsidP="00977E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036415D1" w14:textId="19BC6DDF" w:rsidR="00977E13" w:rsidRPr="00977E13" w:rsidRDefault="00977E13" w:rsidP="00977E13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  <w:bookmarkStart w:id="0" w:name="_Hlk31810007"/>
      <w:r w:rsidRPr="00977E13">
        <w:rPr>
          <w:rFonts w:asciiTheme="majorBidi" w:hAnsiTheme="majorBidi" w:cstheme="majorBidi"/>
          <w:sz w:val="30"/>
          <w:szCs w:val="30"/>
          <w:cs/>
        </w:rPr>
        <w:t xml:space="preserve">ข้อสมมติและความไม่แน่นอนของการประมาณการ </w:t>
      </w:r>
    </w:p>
    <w:p w14:paraId="31A597CB" w14:textId="77777777" w:rsidR="00977E13" w:rsidRPr="00977E13" w:rsidRDefault="00977E13" w:rsidP="00977E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38BD084F" w14:textId="0832A3A4" w:rsidR="00977E13" w:rsidRPr="00977E13" w:rsidRDefault="00977E13" w:rsidP="00977E13">
      <w:pPr>
        <w:pStyle w:val="AccountingPolicy"/>
        <w:tabs>
          <w:tab w:val="clear" w:pos="1531"/>
          <w:tab w:val="clear" w:pos="1871"/>
          <w:tab w:val="left" w:pos="-6210"/>
        </w:tabs>
        <w:ind w:left="1080" w:firstLine="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D9D9D9"/>
        </w:rPr>
      </w:pPr>
      <w:r w:rsidRPr="00977E13">
        <w:rPr>
          <w:rFonts w:asciiTheme="majorBidi" w:hAnsiTheme="majorBidi" w:cstheme="majorBidi"/>
          <w:sz w:val="30"/>
          <w:szCs w:val="30"/>
          <w:cs/>
          <w:lang w:bidi="th-TH"/>
        </w:rPr>
        <w:t>ข้อมูลเกี่ยวกับข้อสมมติและความไม่แน่นอนของการประมาณการ</w:t>
      </w:r>
      <w:r w:rsidRPr="00977E13">
        <w:rPr>
          <w:rFonts w:asciiTheme="majorBidi" w:hAnsiTheme="majorBidi" w:cstheme="majorBidi"/>
          <w:sz w:val="30"/>
          <w:szCs w:val="30"/>
        </w:rPr>
        <w:t xml:space="preserve"> </w:t>
      </w:r>
      <w:r w:rsidRPr="00977E13">
        <w:rPr>
          <w:rFonts w:asciiTheme="majorBidi" w:hAnsiTheme="majorBidi" w:cstheme="majorBidi"/>
          <w:sz w:val="30"/>
          <w:szCs w:val="30"/>
          <w:cs/>
          <w:lang w:bidi="th-TH"/>
        </w:rPr>
        <w:t xml:space="preserve">ณ วันที่ </w:t>
      </w:r>
      <w:r w:rsidRPr="00977E13">
        <w:rPr>
          <w:rFonts w:asciiTheme="majorBidi" w:hAnsiTheme="majorBidi" w:cstheme="majorBidi"/>
          <w:sz w:val="30"/>
          <w:szCs w:val="30"/>
          <w:lang w:val="en-US" w:bidi="th-TH"/>
        </w:rPr>
        <w:t xml:space="preserve">31 </w:t>
      </w:r>
      <w:r w:rsidRPr="00977E13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ธันวาคม </w:t>
      </w:r>
      <w:r w:rsidRPr="00977E13">
        <w:rPr>
          <w:rFonts w:asciiTheme="majorBidi" w:hAnsiTheme="majorBidi" w:cstheme="majorBidi"/>
          <w:sz w:val="30"/>
          <w:szCs w:val="30"/>
          <w:lang w:val="en-US" w:bidi="th-TH"/>
        </w:rPr>
        <w:t xml:space="preserve">2562 </w:t>
      </w:r>
      <w:r w:rsidRPr="00977E13">
        <w:rPr>
          <w:rFonts w:asciiTheme="majorBidi" w:hAnsiTheme="majorBidi" w:cstheme="majorBidi"/>
          <w:sz w:val="30"/>
          <w:szCs w:val="30"/>
          <w:cs/>
          <w:lang w:bidi="th-TH"/>
        </w:rPr>
        <w:t>ซึ่งมีความเสี่ยงอย่างมีนัยสำคัญที่จะส่งผลให้ต้องมีการปรับปรุงที่มีสาระสำคัญในมูลค่าตามบัญชีของสินทรัพย์และหนี้สินในปีบัญชีถัดไป</w:t>
      </w:r>
      <w:r w:rsidRPr="00977E13">
        <w:rPr>
          <w:rFonts w:asciiTheme="majorBidi" w:hAnsiTheme="majorBidi" w:cs="Times New Roman"/>
          <w:sz w:val="30"/>
          <w:szCs w:val="30"/>
          <w:rtl/>
        </w:rPr>
        <w:t xml:space="preserve"> </w:t>
      </w:r>
      <w:r w:rsidRPr="00977E13">
        <w:rPr>
          <w:rFonts w:asciiTheme="majorBidi" w:hAnsiTheme="majorBidi" w:cstheme="majorBidi"/>
          <w:sz w:val="30"/>
          <w:szCs w:val="30"/>
          <w:cs/>
          <w:lang w:bidi="th-TH"/>
        </w:rPr>
        <w:t xml:space="preserve">ได้เปิดเผยในหมายเหตุข้อต่อไปนี้ </w:t>
      </w:r>
    </w:p>
    <w:p w14:paraId="46F49611" w14:textId="77777777" w:rsidR="00977E13" w:rsidRPr="00977E13" w:rsidRDefault="00977E13" w:rsidP="00977E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8820" w:type="dxa"/>
        <w:tblInd w:w="540" w:type="dxa"/>
        <w:tblLook w:val="04A0" w:firstRow="1" w:lastRow="0" w:firstColumn="1" w:lastColumn="0" w:noHBand="0" w:noVBand="1"/>
      </w:tblPr>
      <w:tblGrid>
        <w:gridCol w:w="1890"/>
        <w:gridCol w:w="6930"/>
      </w:tblGrid>
      <w:tr w:rsidR="00977E13" w:rsidRPr="00977E13" w14:paraId="1E37645F" w14:textId="77777777" w:rsidTr="00000188">
        <w:tc>
          <w:tcPr>
            <w:tcW w:w="1890" w:type="dxa"/>
          </w:tcPr>
          <w:bookmarkEnd w:id="0"/>
          <w:p w14:paraId="590DFC43" w14:textId="200DECAA" w:rsidR="00977E13" w:rsidRPr="00977E13" w:rsidRDefault="00977E13" w:rsidP="0000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77E13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6930" w:type="dxa"/>
          </w:tcPr>
          <w:p w14:paraId="089383E4" w14:textId="3266752A" w:rsidR="00977E13" w:rsidRPr="00977E13" w:rsidRDefault="00977E13" w:rsidP="000001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77E13">
              <w:rPr>
                <w:rFonts w:asciiTheme="majorBidi" w:hAnsiTheme="majorBidi" w:cstheme="majorBidi"/>
                <w:sz w:val="30"/>
                <w:szCs w:val="30"/>
                <w:cs/>
              </w:rPr>
              <w:t>การวัดมูลค่าค่าเผื่อ</w:t>
            </w:r>
            <w:r w:rsidRPr="00977E13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มูลค่าสินค้า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คงเหลือ</w:t>
            </w:r>
          </w:p>
        </w:tc>
      </w:tr>
    </w:tbl>
    <w:p w14:paraId="5B97DA39" w14:textId="77777777" w:rsidR="00977E13" w:rsidRPr="00F205C4" w:rsidRDefault="00977E13" w:rsidP="006453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30"/>
          <w:szCs w:val="30"/>
        </w:rPr>
      </w:pPr>
    </w:p>
    <w:p w14:paraId="6D5C6E94" w14:textId="77777777" w:rsidR="00C84535" w:rsidRPr="00B22D00" w:rsidRDefault="00C84535" w:rsidP="006275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0"/>
          <w:szCs w:val="20"/>
        </w:rPr>
      </w:pPr>
    </w:p>
    <w:p w14:paraId="38E76E21" w14:textId="64B68298" w:rsidR="00E048A5" w:rsidRPr="00F205C4" w:rsidRDefault="0055215A" w:rsidP="00DF5C8C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205C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นโยบายการบัญชีที่สำคัญ</w:t>
      </w:r>
    </w:p>
    <w:p w14:paraId="2178A7FB" w14:textId="28F7F005" w:rsidR="008E6F0E" w:rsidRPr="00000188" w:rsidRDefault="008E6F0E" w:rsidP="00F60888">
      <w:pPr>
        <w:pStyle w:val="block"/>
        <w:tabs>
          <w:tab w:val="left" w:pos="3060"/>
        </w:tabs>
        <w:spacing w:after="0" w:line="240" w:lineRule="atLeast"/>
        <w:ind w:left="540" w:right="-7"/>
        <w:rPr>
          <w:rFonts w:asciiTheme="majorBidi" w:hAnsiTheme="majorBidi" w:cstheme="majorBidi"/>
          <w:szCs w:val="22"/>
        </w:rPr>
      </w:pPr>
    </w:p>
    <w:p w14:paraId="4ABFC5E9" w14:textId="4EA07867" w:rsidR="00000188" w:rsidRPr="00000188" w:rsidRDefault="00000188" w:rsidP="00F60888">
      <w:pPr>
        <w:pStyle w:val="block"/>
        <w:tabs>
          <w:tab w:val="left" w:pos="3060"/>
        </w:tabs>
        <w:spacing w:after="0" w:line="240" w:lineRule="atLeast"/>
        <w:ind w:left="540" w:right="-7"/>
        <w:rPr>
          <w:rFonts w:asciiTheme="majorBidi" w:hAnsiTheme="majorBidi" w:cstheme="majorBidi"/>
          <w:sz w:val="30"/>
          <w:szCs w:val="30"/>
        </w:rPr>
      </w:pPr>
      <w:r w:rsidRPr="00000188">
        <w:rPr>
          <w:rFonts w:asciiTheme="majorBidi" w:hAnsiTheme="majorBidi" w:cstheme="majorBidi"/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</w:p>
    <w:p w14:paraId="7D37F436" w14:textId="77777777" w:rsidR="00000188" w:rsidRPr="00000188" w:rsidRDefault="00000188" w:rsidP="00F60888">
      <w:pPr>
        <w:pStyle w:val="block"/>
        <w:tabs>
          <w:tab w:val="left" w:pos="3060"/>
        </w:tabs>
        <w:spacing w:after="0" w:line="240" w:lineRule="atLeast"/>
        <w:ind w:left="540" w:right="-7"/>
        <w:rPr>
          <w:rFonts w:asciiTheme="majorBidi" w:hAnsiTheme="majorBidi" w:cstheme="majorBidi"/>
          <w:sz w:val="28"/>
          <w:szCs w:val="28"/>
        </w:rPr>
      </w:pPr>
    </w:p>
    <w:p w14:paraId="14DA8ECA" w14:textId="77777777" w:rsidR="008C1E27" w:rsidRPr="00F205C4" w:rsidRDefault="008C1E27" w:rsidP="00DF5C8C">
      <w:pPr>
        <w:pStyle w:val="Heading8"/>
        <w:numPr>
          <w:ilvl w:val="0"/>
          <w:numId w:val="22"/>
        </w:numPr>
        <w:tabs>
          <w:tab w:val="left" w:pos="540"/>
        </w:tabs>
        <w:ind w:hanging="72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F205C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เกณฑ์ในการจัดทำงบการเงินรวม</w:t>
      </w:r>
    </w:p>
    <w:p w14:paraId="1FA49A7A" w14:textId="77777777" w:rsidR="003E7253" w:rsidRPr="00000188" w:rsidRDefault="003E7253" w:rsidP="00F60888">
      <w:pPr>
        <w:pStyle w:val="block"/>
        <w:tabs>
          <w:tab w:val="left" w:pos="3060"/>
        </w:tabs>
        <w:spacing w:after="0" w:line="240" w:lineRule="atLeast"/>
        <w:ind w:left="540" w:right="-7"/>
        <w:rPr>
          <w:rFonts w:asciiTheme="majorBidi" w:hAnsiTheme="majorBidi" w:cstheme="majorBidi"/>
          <w:szCs w:val="22"/>
          <w:rtl/>
          <w:cs/>
        </w:rPr>
      </w:pPr>
    </w:p>
    <w:p w14:paraId="08C6EB8D" w14:textId="77777777" w:rsidR="008C1E27" w:rsidRPr="00F205C4" w:rsidRDefault="008C1E27" w:rsidP="003E7253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งบการเงินรวมประกอบด้วยงบการเงินของบริษัท และบริษัทย่อย (รวมกันเรียกว่า “กลุ่มบริษัท”)</w:t>
      </w:r>
    </w:p>
    <w:p w14:paraId="524740A9" w14:textId="77777777" w:rsidR="008C1E27" w:rsidRPr="00000188" w:rsidRDefault="008C1E27" w:rsidP="00F60888">
      <w:pPr>
        <w:pStyle w:val="block"/>
        <w:tabs>
          <w:tab w:val="left" w:pos="3060"/>
        </w:tabs>
        <w:spacing w:after="0" w:line="240" w:lineRule="atLeast"/>
        <w:ind w:left="540" w:right="-7"/>
        <w:rPr>
          <w:rFonts w:asciiTheme="majorBidi" w:hAnsiTheme="majorBidi" w:cstheme="majorBidi"/>
          <w:szCs w:val="22"/>
        </w:rPr>
      </w:pPr>
    </w:p>
    <w:p w14:paraId="12887554" w14:textId="13A9428D" w:rsidR="008C1E27" w:rsidRPr="00F205C4" w:rsidRDefault="00B119A5" w:rsidP="00545EC0">
      <w:pPr>
        <w:pStyle w:val="BodyText2"/>
        <w:spacing w:line="240" w:lineRule="atLeast"/>
        <w:ind w:left="54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205C4">
        <w:rPr>
          <w:rFonts w:asciiTheme="majorBidi" w:hAnsiTheme="majorBidi" w:cstheme="majorBidi"/>
          <w:i/>
          <w:iCs/>
          <w:sz w:val="30"/>
          <w:szCs w:val="30"/>
          <w:cs/>
        </w:rPr>
        <w:t>ก</w:t>
      </w:r>
      <w:r w:rsidR="008C1E27" w:rsidRPr="00F205C4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ารรวมธุรกิจภายใต้การควบคุมเดียวกัน </w:t>
      </w:r>
    </w:p>
    <w:p w14:paraId="1809DA81" w14:textId="77777777" w:rsidR="002205BB" w:rsidRPr="00000188" w:rsidRDefault="002205BB" w:rsidP="00F60888">
      <w:pPr>
        <w:pStyle w:val="block"/>
        <w:tabs>
          <w:tab w:val="left" w:pos="3060"/>
        </w:tabs>
        <w:spacing w:after="0" w:line="240" w:lineRule="atLeast"/>
        <w:ind w:left="540" w:right="-7"/>
        <w:rPr>
          <w:rFonts w:asciiTheme="majorBidi" w:hAnsiTheme="majorBidi" w:cstheme="majorBidi"/>
          <w:szCs w:val="22"/>
        </w:rPr>
      </w:pPr>
    </w:p>
    <w:p w14:paraId="4D10492D" w14:textId="77777777" w:rsidR="005B10A3" w:rsidRPr="00F205C4" w:rsidRDefault="005B10A3" w:rsidP="009608B0">
      <w:pPr>
        <w:pStyle w:val="block"/>
        <w:tabs>
          <w:tab w:val="left" w:pos="3060"/>
        </w:tabs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F205C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วิธีการดังกล่าวผู้ซื้อต้อง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 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 รายการส่วนเกินหรือส่วนขาดจะถูกโอนไปยังกำไรสะสมเมื่อมีการขายเงินลงทุนในธุรกิจที่ซื้อดังกล่าวไป </w:t>
      </w:r>
    </w:p>
    <w:p w14:paraId="04D413AD" w14:textId="77777777" w:rsidR="008C1E27" w:rsidRPr="00F205C4" w:rsidRDefault="005B10A3" w:rsidP="009608B0">
      <w:pPr>
        <w:pStyle w:val="block"/>
        <w:tabs>
          <w:tab w:val="left" w:pos="3060"/>
        </w:tabs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F205C4">
        <w:rPr>
          <w:rFonts w:asciiTheme="majorBidi" w:hAnsiTheme="majorBidi" w:cstheme="majorBidi"/>
          <w:sz w:val="30"/>
          <w:szCs w:val="30"/>
          <w:cs/>
          <w:lang w:val="en-US" w:bidi="th-TH"/>
        </w:rPr>
        <w:t>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 จนถึงวันที่การควบคุมสิ้นสุด</w:t>
      </w:r>
    </w:p>
    <w:p w14:paraId="3DD6CA1B" w14:textId="77777777" w:rsidR="00000188" w:rsidRPr="00000188" w:rsidRDefault="00000188" w:rsidP="008C1E27">
      <w:pPr>
        <w:pStyle w:val="BodyText2"/>
        <w:spacing w:line="240" w:lineRule="atLeast"/>
        <w:ind w:left="540" w:right="47" w:firstLine="0"/>
        <w:rPr>
          <w:rFonts w:asciiTheme="majorBidi" w:hAnsiTheme="majorBidi" w:cstheme="majorBidi"/>
          <w:i/>
          <w:iCs/>
          <w:sz w:val="24"/>
          <w:szCs w:val="24"/>
        </w:rPr>
      </w:pPr>
    </w:p>
    <w:p w14:paraId="3BCD5F73" w14:textId="66A0B1ED" w:rsidR="008C1E27" w:rsidRPr="00F205C4" w:rsidRDefault="008C1E27" w:rsidP="008C1E27">
      <w:pPr>
        <w:pStyle w:val="BodyText2"/>
        <w:spacing w:line="240" w:lineRule="atLeast"/>
        <w:ind w:left="540" w:right="47" w:firstLine="0"/>
        <w:rPr>
          <w:rFonts w:asciiTheme="majorBidi" w:hAnsiTheme="majorBidi" w:cstheme="majorBidi"/>
          <w:i/>
          <w:iCs/>
          <w:sz w:val="30"/>
          <w:szCs w:val="30"/>
        </w:rPr>
      </w:pPr>
      <w:r w:rsidRPr="00F205C4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บริษัทย่อย   </w:t>
      </w:r>
    </w:p>
    <w:p w14:paraId="50D383C9" w14:textId="77777777" w:rsidR="008C1E27" w:rsidRPr="00000188" w:rsidRDefault="008C1E27" w:rsidP="00D52559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5D739B05" w14:textId="31F58B53" w:rsidR="008C1E27" w:rsidRPr="00F205C4" w:rsidRDefault="008C1E27" w:rsidP="00D52559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 xml:space="preserve">บริษัทย่อยเป็นกิจการที่อยู่ภายใต้การควบคุมของกลุ่มบริษัท 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 </w:t>
      </w:r>
    </w:p>
    <w:p w14:paraId="33EEC3F9" w14:textId="77777777" w:rsidR="009471E6" w:rsidRPr="00000188" w:rsidRDefault="009471E6" w:rsidP="00D52559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56E58E51" w14:textId="1595E158" w:rsidR="008C1E27" w:rsidRPr="00F205C4" w:rsidRDefault="008C1E27" w:rsidP="008C1E27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205C4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ส่วนได้เสียที่ไม่มีอำนาจควบคุม </w:t>
      </w:r>
    </w:p>
    <w:p w14:paraId="3F91991C" w14:textId="77777777" w:rsidR="008C1E27" w:rsidRPr="00000188" w:rsidRDefault="008C1E27" w:rsidP="008C1E27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4FAB9F49" w14:textId="77777777" w:rsidR="008C1E27" w:rsidRPr="00F205C4" w:rsidRDefault="008C1E27" w:rsidP="00D52559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 xml:space="preserve"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 </w:t>
      </w:r>
    </w:p>
    <w:p w14:paraId="4B1005D4" w14:textId="77777777" w:rsidR="00000188" w:rsidRPr="00000188" w:rsidRDefault="00000188" w:rsidP="00D52559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18"/>
          <w:szCs w:val="18"/>
        </w:rPr>
      </w:pPr>
    </w:p>
    <w:p w14:paraId="615EABBE" w14:textId="7414550F" w:rsidR="008C1E27" w:rsidRPr="00F205C4" w:rsidRDefault="008C1E27" w:rsidP="00D52559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จะ</w:t>
      </w:r>
      <w:r w:rsidR="00D52559" w:rsidRPr="00F205C4">
        <w:rPr>
          <w:rFonts w:asciiTheme="majorBidi" w:hAnsiTheme="majorBidi" w:cstheme="majorBidi"/>
          <w:sz w:val="30"/>
          <w:szCs w:val="30"/>
          <w:cs/>
        </w:rPr>
        <w:t>บันทึก</w:t>
      </w:r>
      <w:r w:rsidRPr="00F205C4">
        <w:rPr>
          <w:rFonts w:asciiTheme="majorBidi" w:hAnsiTheme="majorBidi" w:cstheme="majorBidi"/>
          <w:sz w:val="30"/>
          <w:szCs w:val="30"/>
          <w:cs/>
        </w:rPr>
        <w:t>บัญชีโดยถือเป็นรายการในส่วนของเจ้าของ</w:t>
      </w:r>
    </w:p>
    <w:p w14:paraId="07EF8400" w14:textId="77777777" w:rsidR="008C1E27" w:rsidRPr="00000188" w:rsidRDefault="008C1E27" w:rsidP="008C1E27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12"/>
          <w:szCs w:val="12"/>
        </w:rPr>
      </w:pPr>
    </w:p>
    <w:p w14:paraId="0AA79DAA" w14:textId="69E0F29C" w:rsidR="008C1E27" w:rsidRPr="00F205C4" w:rsidRDefault="008C1E27" w:rsidP="00545E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F205C4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การสูญเสียการควบคุม</w:t>
      </w:r>
      <w:r w:rsidRPr="00F205C4"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  <w:t xml:space="preserve"> </w:t>
      </w:r>
    </w:p>
    <w:p w14:paraId="5B5835EF" w14:textId="77777777" w:rsidR="008C1E27" w:rsidRPr="00F205C4" w:rsidRDefault="008C1E27" w:rsidP="00F60888">
      <w:pPr>
        <w:pStyle w:val="block"/>
        <w:tabs>
          <w:tab w:val="left" w:pos="3060"/>
        </w:tabs>
        <w:spacing w:after="0" w:line="240" w:lineRule="atLeast"/>
        <w:ind w:left="540" w:right="-7"/>
        <w:rPr>
          <w:rFonts w:asciiTheme="majorBidi" w:hAnsiTheme="majorBidi" w:cstheme="majorBidi"/>
          <w:sz w:val="30"/>
          <w:szCs w:val="30"/>
        </w:rPr>
      </w:pPr>
    </w:p>
    <w:p w14:paraId="6219EDFC" w14:textId="77777777" w:rsidR="008C1E27" w:rsidRPr="00F205C4" w:rsidRDefault="008C1E27" w:rsidP="008C1E27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กำไรหรือขาดทุนที่เกิดขึ้นจากการสูญเสียการควบคุมในบริษัทย่อยรับรู้ในกำไรหรือขาดทุน 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17CBC66C" w14:textId="77777777" w:rsidR="00D52559" w:rsidRPr="00F205C4" w:rsidRDefault="00D52559" w:rsidP="00F60888">
      <w:pPr>
        <w:pStyle w:val="block"/>
        <w:tabs>
          <w:tab w:val="left" w:pos="3060"/>
        </w:tabs>
        <w:spacing w:after="0" w:line="240" w:lineRule="atLeast"/>
        <w:ind w:left="540" w:right="-7"/>
        <w:rPr>
          <w:rFonts w:asciiTheme="majorBidi" w:hAnsiTheme="majorBidi" w:cstheme="majorBidi"/>
          <w:sz w:val="30"/>
          <w:szCs w:val="30"/>
          <w:rtl/>
          <w:cs/>
        </w:rPr>
      </w:pPr>
    </w:p>
    <w:p w14:paraId="7F87E9F5" w14:textId="74E50662" w:rsidR="008C1E27" w:rsidRPr="00F205C4" w:rsidRDefault="008C1E27" w:rsidP="008C1E27">
      <w:pPr>
        <w:pStyle w:val="BodyText2"/>
        <w:tabs>
          <w:tab w:val="left" w:pos="540"/>
        </w:tabs>
        <w:spacing w:line="240" w:lineRule="atLeast"/>
        <w:ind w:left="540" w:firstLine="0"/>
        <w:rPr>
          <w:rFonts w:asciiTheme="majorBidi" w:hAnsiTheme="majorBidi" w:cstheme="majorBidi"/>
          <w:i/>
          <w:iCs/>
          <w:sz w:val="30"/>
          <w:szCs w:val="30"/>
        </w:rPr>
      </w:pPr>
      <w:r w:rsidRPr="00F205C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การตัดรายการในงบการเงินรวม</w:t>
      </w:r>
      <w:r w:rsidRPr="00F205C4"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  <w:t xml:space="preserve"> </w:t>
      </w:r>
    </w:p>
    <w:p w14:paraId="1C275C35" w14:textId="77777777" w:rsidR="008C1E27" w:rsidRPr="00F205C4" w:rsidRDefault="008C1E27" w:rsidP="008F74F7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D092F01" w14:textId="77777777" w:rsidR="008C1E27" w:rsidRPr="00F205C4" w:rsidRDefault="008C1E27" w:rsidP="008C1E27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</w:t>
      </w:r>
      <w:r w:rsidR="0031751D" w:rsidRPr="00F205C4">
        <w:rPr>
          <w:rFonts w:asciiTheme="majorBidi" w:hAnsiTheme="majorBidi" w:cstheme="majorBidi"/>
          <w:sz w:val="30"/>
          <w:szCs w:val="30"/>
          <w:cs/>
        </w:rPr>
        <w:t>ัดรายการในการจัดทำงบการเงินรวม</w:t>
      </w:r>
    </w:p>
    <w:p w14:paraId="545CF35B" w14:textId="77777777" w:rsidR="0005654F" w:rsidRPr="00F205C4" w:rsidRDefault="0005654F" w:rsidP="008F74F7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CF0DA88" w14:textId="77777777" w:rsidR="0055215A" w:rsidRPr="00F205C4" w:rsidRDefault="00AF7CB6" w:rsidP="00DF5C8C">
      <w:pPr>
        <w:pStyle w:val="Heading8"/>
        <w:numPr>
          <w:ilvl w:val="1"/>
          <w:numId w:val="21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F205C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เงินสดและ</w:t>
      </w:r>
      <w:r w:rsidR="006D3AA4" w:rsidRPr="00F205C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รายการเทียบเท่าเงินสด</w:t>
      </w:r>
    </w:p>
    <w:p w14:paraId="0EFC392C" w14:textId="77777777" w:rsidR="0060272F" w:rsidRPr="00F205C4" w:rsidRDefault="0060272F" w:rsidP="008F74F7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D2A1570" w14:textId="7C0D108E" w:rsidR="00E45BAD" w:rsidRDefault="00E45BAD" w:rsidP="00E45B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เงินสดและรายการเทียบเท่าเงินสดในงบกระแสเงินสดประกอบด้วย ยอดเงินสด ยอดเงินฝากธนาคารประเภท                  กระแสรายวันและออมทรัพย์</w:t>
      </w:r>
      <w:r w:rsidR="005255CE" w:rsidRPr="00F205C4">
        <w:rPr>
          <w:rFonts w:asciiTheme="majorBidi" w:hAnsiTheme="majorBidi" w:cstheme="majorBidi"/>
          <w:sz w:val="30"/>
          <w:szCs w:val="30"/>
          <w:cs/>
        </w:rPr>
        <w:t xml:space="preserve"> เงินลงทุนระยะสั้นที่มีสภาพคล่องสูง</w:t>
      </w:r>
      <w:r w:rsidR="0031751D" w:rsidRPr="00F205C4">
        <w:rPr>
          <w:rFonts w:asciiTheme="majorBidi" w:hAnsiTheme="majorBidi" w:cstheme="majorBidi"/>
          <w:sz w:val="30"/>
          <w:szCs w:val="30"/>
          <w:cs/>
        </w:rPr>
        <w:t xml:space="preserve"> และเช็คในมือ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 เงินเบิกเกินบัญชีธนาคารซึ่งจะต้องชำระคืนเมื่อทวงถามถือเป็นส่วนหนึ่งของกิจกรรมจัดหาเงินในงบกระแสเงินสด</w:t>
      </w:r>
    </w:p>
    <w:p w14:paraId="1C410E6D" w14:textId="77777777" w:rsidR="00000188" w:rsidRPr="00F205C4" w:rsidRDefault="00000188" w:rsidP="00E45B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133D90E" w14:textId="6693807A" w:rsidR="00ED5087" w:rsidRPr="00F205C4" w:rsidRDefault="00ED5087" w:rsidP="00DF5C8C">
      <w:pPr>
        <w:pStyle w:val="Heading8"/>
        <w:numPr>
          <w:ilvl w:val="1"/>
          <w:numId w:val="21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F205C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ลูกหนี้การค้าและลูกหนี้อื่น</w:t>
      </w:r>
    </w:p>
    <w:p w14:paraId="1D1AE66C" w14:textId="77777777" w:rsidR="00ED5087" w:rsidRPr="00F205C4" w:rsidRDefault="00ED5087" w:rsidP="008F74F7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026C7E8" w14:textId="0518D735" w:rsidR="00687B26" w:rsidRPr="00F205C4" w:rsidRDefault="00687B26" w:rsidP="00687B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ลูกหนี้รับรู้เมื่อกลุ่มบริษัทมีสิทธิที่ปราศจากเงื่อนไขในการได้รับสิ่งตอบแทนตามสัญญา หากกลุ่มบริษัทรับรู้รายได้ก่อนที่จะมีสิทธิที่ปราศจากเงื่อนไขในการได้รับสิ่งตอบแทน จำนวนสิ่งตอบแทนนั้นจะรับรู้เป็นสินทรัพย์ที่เกิดจากสัญญา</w:t>
      </w:r>
    </w:p>
    <w:p w14:paraId="7ACFDF60" w14:textId="77777777" w:rsidR="00687B26" w:rsidRPr="00F205C4" w:rsidRDefault="00687B26" w:rsidP="00687B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C068C23" w14:textId="7D99B663" w:rsidR="00E45BAD" w:rsidRPr="00F205C4" w:rsidRDefault="00687B26" w:rsidP="00687B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ลูกหนี้</w:t>
      </w:r>
      <w:r w:rsidR="001E5EB1" w:rsidRPr="00F205C4">
        <w:rPr>
          <w:rFonts w:asciiTheme="majorBidi" w:hAnsiTheme="majorBidi" w:cstheme="majorBidi"/>
          <w:sz w:val="30"/>
          <w:szCs w:val="30"/>
          <w:cs/>
        </w:rPr>
        <w:t xml:space="preserve">แสดงในราคาตามใบแจ้งหนี้หักค่าเผื่อหนี้สงสัยจะสูญ </w:t>
      </w:r>
      <w:r w:rsidRPr="00F205C4">
        <w:rPr>
          <w:rFonts w:asciiTheme="majorBidi" w:hAnsiTheme="majorBidi" w:cstheme="majorBidi"/>
          <w:sz w:val="30"/>
          <w:szCs w:val="30"/>
          <w:cs/>
        </w:rPr>
        <w:t>ซึ่งประเมินโดยการวิเคราะห์ประวัติการชำระหนี้ และการคาดการณ์เกี่ยวกับการชำระหนี้ในอนาคตของลูกค้า หนี้สูญจะถูกตัดจำหน่ายเมื่อเกิดขึ้น</w:t>
      </w:r>
    </w:p>
    <w:p w14:paraId="683D2108" w14:textId="504BCFB7" w:rsidR="00E1663A" w:rsidRDefault="00E166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</w:p>
    <w:p w14:paraId="24A3767D" w14:textId="232BF405" w:rsidR="00ED5087" w:rsidRPr="00F205C4" w:rsidRDefault="00ED5087" w:rsidP="00DF5C8C">
      <w:pPr>
        <w:pStyle w:val="Heading8"/>
        <w:numPr>
          <w:ilvl w:val="1"/>
          <w:numId w:val="21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F205C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สินค้าคงเหลือ</w:t>
      </w:r>
    </w:p>
    <w:p w14:paraId="2E055CFF" w14:textId="77777777" w:rsidR="00ED5087" w:rsidRPr="00F205C4" w:rsidRDefault="00ED5087" w:rsidP="00ED5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ECD7655" w14:textId="77777777" w:rsidR="00E45BAD" w:rsidRPr="00F205C4" w:rsidRDefault="00E45BAD" w:rsidP="00E45B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</w:p>
    <w:p w14:paraId="4B417099" w14:textId="77777777" w:rsidR="00ED5087" w:rsidRPr="00F205C4" w:rsidRDefault="00ED5087" w:rsidP="00ED5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CDA67E2" w14:textId="77777777" w:rsidR="00000188" w:rsidRDefault="000001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8896FA1" w14:textId="06D32260" w:rsidR="00ED5087" w:rsidRPr="00F205C4" w:rsidRDefault="00ED5087" w:rsidP="00ED5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lastRenderedPageBreak/>
        <w:t>ต้นทุนของสินค้าคำนวณโดยใช้วิธีดังต่อไปนี้</w:t>
      </w:r>
    </w:p>
    <w:p w14:paraId="3B8C495B" w14:textId="77777777" w:rsidR="00ED5087" w:rsidRPr="00000188" w:rsidRDefault="00ED5087" w:rsidP="00ED5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6210"/>
      </w:tblGrid>
      <w:tr w:rsidR="00ED5087" w:rsidRPr="00F205C4" w14:paraId="19C3C37F" w14:textId="77777777" w:rsidTr="008C1F19">
        <w:tc>
          <w:tcPr>
            <w:tcW w:w="2790" w:type="dxa"/>
          </w:tcPr>
          <w:p w14:paraId="0FE7080C" w14:textId="77777777" w:rsidR="00ED5087" w:rsidRPr="00F205C4" w:rsidRDefault="00ED5087" w:rsidP="008C4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รถยนต์</w:t>
            </w:r>
          </w:p>
        </w:tc>
        <w:tc>
          <w:tcPr>
            <w:tcW w:w="6210" w:type="dxa"/>
          </w:tcPr>
          <w:p w14:paraId="2D2C5BA0" w14:textId="77777777" w:rsidR="00ED5087" w:rsidRPr="00F205C4" w:rsidRDefault="00ED5087" w:rsidP="00080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F205C4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ราคาทุนของแต่ละรายการที่ซื้อมา (วิธีราคาเจาะจง) </w:t>
            </w:r>
          </w:p>
        </w:tc>
      </w:tr>
      <w:tr w:rsidR="00ED5087" w:rsidRPr="00F205C4" w14:paraId="1CB30D44" w14:textId="77777777" w:rsidTr="008C1F19">
        <w:tc>
          <w:tcPr>
            <w:tcW w:w="2790" w:type="dxa"/>
          </w:tcPr>
          <w:p w14:paraId="062FA5B9" w14:textId="77777777" w:rsidR="00ED5087" w:rsidRPr="00F205C4" w:rsidRDefault="00ED5087" w:rsidP="008C4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อะไหล่รถยนต์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และอื่น ๆ</w:t>
            </w:r>
          </w:p>
        </w:tc>
        <w:tc>
          <w:tcPr>
            <w:tcW w:w="6210" w:type="dxa"/>
          </w:tcPr>
          <w:p w14:paraId="6CF561BA" w14:textId="77777777" w:rsidR="00ED5087" w:rsidRPr="00F205C4" w:rsidRDefault="00ED5087" w:rsidP="00080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F205C4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5255CE" w:rsidRPr="00F205C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เข้าก่อน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ออกก่อน</w:t>
            </w:r>
          </w:p>
        </w:tc>
      </w:tr>
    </w:tbl>
    <w:p w14:paraId="1C10A460" w14:textId="77777777" w:rsidR="00ED5087" w:rsidRPr="00000188" w:rsidRDefault="00ED5087" w:rsidP="00ED5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457EB2F8" w14:textId="77777777" w:rsidR="00ED5087" w:rsidRPr="00F205C4" w:rsidRDefault="00ED5087" w:rsidP="00ED5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 xml:space="preserve">ต้นทุนสินค้าประกอบด้วยราคาทุนที่ซื้อ ต้นทุนแปลงสภาพหรือต้นทุนอื่นเพื่อให้สินค้าอยู่ในสถานที่และสภาพปัจจุบัน  </w:t>
      </w:r>
    </w:p>
    <w:p w14:paraId="28A4A17F" w14:textId="77777777" w:rsidR="002205BB" w:rsidRPr="00000188" w:rsidRDefault="002205BB" w:rsidP="00ED5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4ED450F7" w14:textId="0CF6EB1B" w:rsidR="00ED5087" w:rsidRPr="00F205C4" w:rsidRDefault="00ED5087" w:rsidP="00ED5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5DB22D82" w14:textId="77777777" w:rsidR="001A5A02" w:rsidRPr="00000188" w:rsidRDefault="001A5A02" w:rsidP="00ED50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35C8579C" w14:textId="77777777" w:rsidR="008736DD" w:rsidRPr="00F205C4" w:rsidRDefault="008736DD" w:rsidP="00DF5C8C">
      <w:pPr>
        <w:pStyle w:val="Heading8"/>
        <w:numPr>
          <w:ilvl w:val="1"/>
          <w:numId w:val="21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F205C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เงินลงทุนในบริษัทย่อย</w:t>
      </w:r>
    </w:p>
    <w:p w14:paraId="61D5D090" w14:textId="77777777" w:rsidR="00C800AA" w:rsidRPr="00000188" w:rsidRDefault="00C800AA" w:rsidP="00154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62AF1CCC" w14:textId="77777777" w:rsidR="00C800AA" w:rsidRPr="00F205C4" w:rsidRDefault="00C800AA" w:rsidP="00C800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เงินลงทุนในบริษัทย่อย</w:t>
      </w:r>
      <w:r w:rsidR="00ED5087" w:rsidRPr="00F205C4">
        <w:rPr>
          <w:rFonts w:asciiTheme="majorBidi" w:hAnsiTheme="majorBidi" w:cstheme="majorBidi"/>
          <w:sz w:val="30"/>
          <w:szCs w:val="30"/>
          <w:cs/>
        </w:rPr>
        <w:t>ในงบการเงินเฉพาะกิจการของบริษัท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D5087" w:rsidRPr="00F205C4">
        <w:rPr>
          <w:rFonts w:asciiTheme="majorBidi" w:hAnsiTheme="majorBidi" w:cstheme="majorBidi"/>
          <w:sz w:val="30"/>
          <w:szCs w:val="30"/>
          <w:cs/>
        </w:rPr>
        <w:t>บันทึกบัญชีโดยใช้วิธีราคาทุน</w:t>
      </w:r>
    </w:p>
    <w:p w14:paraId="72F09AF1" w14:textId="77777777" w:rsidR="00144F6E" w:rsidRPr="00000188" w:rsidRDefault="00144F6E" w:rsidP="00C800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137511C7" w14:textId="77777777" w:rsidR="00C800AA" w:rsidRPr="00F205C4" w:rsidRDefault="00C800AA" w:rsidP="00C800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F205C4">
        <w:rPr>
          <w:rFonts w:asciiTheme="majorBidi" w:hAnsiTheme="majorBidi" w:cstheme="majorBidi"/>
          <w:i/>
          <w:iCs/>
          <w:sz w:val="30"/>
          <w:szCs w:val="30"/>
          <w:cs/>
        </w:rPr>
        <w:t>การจำหน่ายเงินลงทุน</w:t>
      </w:r>
    </w:p>
    <w:p w14:paraId="0D37CD72" w14:textId="77777777" w:rsidR="006C1DC1" w:rsidRPr="00000188" w:rsidRDefault="006C1DC1" w:rsidP="006C1D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30D15333" w14:textId="11D02CFC" w:rsidR="009D548A" w:rsidRDefault="00C800AA" w:rsidP="00453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เมื่อมีการจำหน่ายเงินลงทุน  ผลต่างระหว่างจำนวนเงินสุทธิที่ได้รับและมูลค่าตามบัญชีและรวมถึงกำไรหรือขาดทุนสะสมจากการตีราคาหลักทรัพย์ที่เกี่ยวข้องที่เคยบันทึกในส่วนของผู้ถือหุ้น จะถูกบันทึกในกำไร</w:t>
      </w:r>
      <w:r w:rsidR="00682428" w:rsidRPr="00F205C4">
        <w:rPr>
          <w:rFonts w:asciiTheme="majorBidi" w:hAnsiTheme="majorBidi" w:cstheme="majorBidi"/>
          <w:sz w:val="30"/>
          <w:szCs w:val="30"/>
          <w:cs/>
        </w:rPr>
        <w:t>หรือ</w:t>
      </w:r>
      <w:r w:rsidRPr="00F205C4">
        <w:rPr>
          <w:rFonts w:asciiTheme="majorBidi" w:hAnsiTheme="majorBidi" w:cstheme="majorBidi"/>
          <w:sz w:val="30"/>
          <w:szCs w:val="30"/>
          <w:cs/>
        </w:rPr>
        <w:t>ขาดทุน</w:t>
      </w:r>
    </w:p>
    <w:p w14:paraId="7A5A77F7" w14:textId="77777777" w:rsidR="00000188" w:rsidRPr="00000188" w:rsidRDefault="00000188" w:rsidP="00453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466C29A2" w14:textId="77777777" w:rsidR="00A91AC7" w:rsidRPr="00F205C4" w:rsidRDefault="00A91AC7" w:rsidP="00DF5C8C">
      <w:pPr>
        <w:pStyle w:val="Heading8"/>
        <w:numPr>
          <w:ilvl w:val="1"/>
          <w:numId w:val="21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F205C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อสังหาริมทรัพย์เพื่อการลงทุน</w:t>
      </w:r>
    </w:p>
    <w:p w14:paraId="3E8603E5" w14:textId="77777777" w:rsidR="00A91AC7" w:rsidRPr="008252FF" w:rsidRDefault="00A91AC7" w:rsidP="00A91AC7">
      <w:pPr>
        <w:pStyle w:val="Heading8"/>
        <w:ind w:left="518"/>
        <w:jc w:val="thaiDistribute"/>
        <w:rPr>
          <w:rFonts w:asciiTheme="majorBidi" w:hAnsiTheme="majorBidi" w:cstheme="majorBidi"/>
          <w:b w:val="0"/>
          <w:bCs w:val="0"/>
          <w:sz w:val="22"/>
          <w:szCs w:val="22"/>
          <w:cs/>
          <w:lang w:val="th-TH"/>
        </w:rPr>
      </w:pPr>
    </w:p>
    <w:p w14:paraId="36502C14" w14:textId="77777777" w:rsidR="00A91AC7" w:rsidRPr="00F205C4" w:rsidRDefault="00A91AC7" w:rsidP="00A91A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 xml:space="preserve">อสังหาริมทรัพย์เพื่อการลงทุนได้แก่อสังหาริมทรัพย์ที่ถือครองเพื่อหาประโยชน์จากรายได้ค่าเช่าหรือจากมูลค่าที่เพิ่มขึ้นหรือทั้งสองอย่าง 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  </w:t>
      </w:r>
    </w:p>
    <w:p w14:paraId="3CB7C479" w14:textId="77777777" w:rsidR="00144F6E" w:rsidRPr="008252FF" w:rsidRDefault="00144F6E" w:rsidP="00A91A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70F91B30" w14:textId="77777777" w:rsidR="00A91AC7" w:rsidRPr="00F205C4" w:rsidRDefault="00A91AC7" w:rsidP="00A91A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</w:t>
      </w:r>
      <w:r w:rsidR="00682428" w:rsidRPr="00F205C4">
        <w:rPr>
          <w:rFonts w:asciiTheme="majorBidi" w:hAnsiTheme="majorBidi" w:cstheme="majorBidi"/>
          <w:sz w:val="30"/>
          <w:szCs w:val="30"/>
          <w:cs/>
        </w:rPr>
        <w:t>วัดมูลค่าด้วย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ราคาทุนหักค่าเสื่อมราคาสะสมและขาดทุนจากการด้อยค่า  </w:t>
      </w:r>
    </w:p>
    <w:p w14:paraId="1F94FA59" w14:textId="77777777" w:rsidR="00A91AC7" w:rsidRPr="00000188" w:rsidRDefault="00A91AC7" w:rsidP="00A91A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3154F031" w14:textId="77777777" w:rsidR="00A91AC7" w:rsidRPr="00F205C4" w:rsidRDefault="00A91AC7" w:rsidP="00A91A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ต้นทุนรวมค่าใช้จ่ายทางตรงเพื่อให้ได้มาซึ่งอสังหาริมทรัพย์เพื่อการลงทุน และต้นทุนทางตรงอื่นเพื่อให้อสังหาริมทรัพย์เพื่อการลงทุนอยู่ในสภาพพร้อมใช้งาน</w:t>
      </w:r>
    </w:p>
    <w:p w14:paraId="228F42B2" w14:textId="77777777" w:rsidR="00F60888" w:rsidRPr="00000188" w:rsidRDefault="00F60888" w:rsidP="00F608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</w:rPr>
      </w:pPr>
    </w:p>
    <w:p w14:paraId="6CFE77A9" w14:textId="77777777" w:rsidR="00A91AC7" w:rsidRPr="00F205C4" w:rsidRDefault="00A91AC7" w:rsidP="004E1F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ค่าเสื่อมราคาจะบันทึกในกำไรหรือขาดทุน ซึ่งคำนวณโดยวิธีเส้นตรงตามอายุการให้ประโยชน์โดยประมาณของสินทรัพย์แต่ละรายการ</w:t>
      </w:r>
    </w:p>
    <w:p w14:paraId="794175CB" w14:textId="77777777" w:rsidR="002205BB" w:rsidRPr="00000188" w:rsidRDefault="002205BB" w:rsidP="004E1F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5F50E00F" w14:textId="77777777" w:rsidR="00A91AC7" w:rsidRPr="00F205C4" w:rsidRDefault="00682428" w:rsidP="004E1F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กลุ่ม</w:t>
      </w:r>
      <w:r w:rsidR="00A91AC7" w:rsidRPr="00F205C4">
        <w:rPr>
          <w:rFonts w:asciiTheme="majorBidi" w:hAnsiTheme="majorBidi" w:cstheme="majorBidi"/>
          <w:sz w:val="30"/>
          <w:szCs w:val="30"/>
          <w:cs/>
        </w:rPr>
        <w:t>บริษัทไม่คิดค่าเสื่อมราคาสำหรับ</w:t>
      </w:r>
      <w:r w:rsidR="005255CE" w:rsidRPr="00F205C4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อสังหาริมทรัพย์เพื่อการลงทุนประเภท</w:t>
      </w:r>
      <w:r w:rsidR="00A91AC7" w:rsidRPr="00F205C4">
        <w:rPr>
          <w:rFonts w:asciiTheme="majorBidi" w:hAnsiTheme="majorBidi" w:cstheme="majorBidi"/>
          <w:sz w:val="30"/>
          <w:szCs w:val="30"/>
          <w:cs/>
        </w:rPr>
        <w:t>ที่ดิน</w:t>
      </w:r>
    </w:p>
    <w:p w14:paraId="3CB08E45" w14:textId="66F57F45" w:rsidR="005240F2" w:rsidRPr="00000188" w:rsidRDefault="005240F2" w:rsidP="00F608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10"/>
          <w:szCs w:val="10"/>
          <w:cs/>
        </w:rPr>
      </w:pPr>
    </w:p>
    <w:p w14:paraId="5C4EB958" w14:textId="77777777" w:rsidR="00ED5087" w:rsidRPr="00F205C4" w:rsidRDefault="00ED5087" w:rsidP="00DF5C8C">
      <w:pPr>
        <w:pStyle w:val="Heading8"/>
        <w:numPr>
          <w:ilvl w:val="1"/>
          <w:numId w:val="21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F205C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lastRenderedPageBreak/>
        <w:t>ที่ดิน อาคารและอุปกรณ์</w:t>
      </w:r>
    </w:p>
    <w:p w14:paraId="53293B5C" w14:textId="77777777" w:rsidR="00ED5087" w:rsidRPr="00F205C4" w:rsidRDefault="00ED5087" w:rsidP="008F74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FD722D1" w14:textId="77777777" w:rsidR="00E45BAD" w:rsidRPr="00F205C4" w:rsidRDefault="00E45BAD" w:rsidP="00E45B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F205C4">
        <w:rPr>
          <w:rFonts w:asciiTheme="majorBidi" w:hAnsiTheme="majorBidi" w:cstheme="majorBidi"/>
          <w:i/>
          <w:iCs/>
          <w:sz w:val="30"/>
          <w:szCs w:val="30"/>
          <w:cs/>
        </w:rPr>
        <w:t>การรับรู้และการวัดมูลค่า</w:t>
      </w:r>
    </w:p>
    <w:p w14:paraId="2B5FA96F" w14:textId="77777777" w:rsidR="00E45BAD" w:rsidRPr="001A5A02" w:rsidRDefault="00E45BAD" w:rsidP="00662F73">
      <w:pPr>
        <w:jc w:val="thaiDistribute"/>
        <w:rPr>
          <w:rFonts w:asciiTheme="majorBidi" w:hAnsiTheme="majorBidi" w:cstheme="majorBidi"/>
          <w:sz w:val="24"/>
          <w:szCs w:val="24"/>
        </w:rPr>
      </w:pPr>
    </w:p>
    <w:p w14:paraId="0FF3C465" w14:textId="77777777" w:rsidR="00E45BAD" w:rsidRPr="00F205C4" w:rsidRDefault="00E45BAD" w:rsidP="000565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</w:t>
      </w:r>
      <w:r w:rsidR="00682428" w:rsidRPr="00F205C4">
        <w:rPr>
          <w:rFonts w:asciiTheme="majorBidi" w:hAnsiTheme="majorBidi" w:cstheme="majorBidi"/>
          <w:sz w:val="30"/>
          <w:szCs w:val="30"/>
          <w:cs/>
        </w:rPr>
        <w:t>วัดมูลค่า</w:t>
      </w:r>
      <w:r w:rsidRPr="00F205C4">
        <w:rPr>
          <w:rFonts w:asciiTheme="majorBidi" w:hAnsiTheme="majorBidi" w:cstheme="majorBidi"/>
          <w:sz w:val="30"/>
          <w:szCs w:val="30"/>
          <w:cs/>
        </w:rPr>
        <w:t>ด้วยราคาทุนหักค่าเสื่อมราคาสะสมและขาดทุนจากการด้อยค่า</w:t>
      </w:r>
    </w:p>
    <w:p w14:paraId="15C20B98" w14:textId="77777777" w:rsidR="00E45BAD" w:rsidRPr="00A90DEA" w:rsidRDefault="00E45BAD" w:rsidP="00E45BAD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04382D6" w14:textId="7E046BC0" w:rsidR="00E45BAD" w:rsidRDefault="00E45BAD" w:rsidP="006603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lang w:eastAsia="en-GB"/>
        </w:rPr>
      </w:pPr>
      <w:r w:rsidRPr="00F205C4">
        <w:rPr>
          <w:rFonts w:asciiTheme="majorBidi" w:hAnsiTheme="majorBidi" w:cstheme="majorBidi"/>
          <w:color w:val="000000"/>
          <w:sz w:val="30"/>
          <w:szCs w:val="30"/>
          <w:cs/>
          <w:lang w:eastAsia="en-GB"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 แรงงานทางตรง และต้นทุนทางตรงอื่น ๆ ที่เกี่ยวข้องกับการจัดหาสินทรัพย์เพื่อให้สินทรัพย์นั้นอยู่ในสภาพที่</w:t>
      </w:r>
      <w:r w:rsidR="00F60888" w:rsidRPr="00F205C4">
        <w:rPr>
          <w:rFonts w:asciiTheme="majorBidi" w:hAnsiTheme="majorBidi" w:cstheme="majorBidi"/>
          <w:color w:val="000000"/>
          <w:sz w:val="30"/>
          <w:szCs w:val="30"/>
          <w:cs/>
          <w:lang w:eastAsia="en-GB"/>
        </w:rPr>
        <w:t xml:space="preserve">พร้อมจะใช้งานได้ตามความประสงค์ </w:t>
      </w:r>
      <w:r w:rsidRPr="00F205C4">
        <w:rPr>
          <w:rFonts w:asciiTheme="majorBidi" w:hAnsiTheme="majorBidi" w:cstheme="majorBidi"/>
          <w:color w:val="000000"/>
          <w:sz w:val="30"/>
          <w:szCs w:val="30"/>
          <w:cs/>
          <w:lang w:eastAsia="en-GB"/>
        </w:rPr>
        <w:t>ต้นทุนในการรื้อถอน การขนย้าย</w:t>
      </w:r>
      <w:r w:rsidR="001F170A" w:rsidRPr="00F205C4">
        <w:rPr>
          <w:rFonts w:asciiTheme="majorBidi" w:hAnsiTheme="majorBidi" w:cstheme="majorBidi"/>
          <w:color w:val="000000"/>
          <w:sz w:val="30"/>
          <w:szCs w:val="30"/>
          <w:cs/>
          <w:lang w:eastAsia="en-GB"/>
        </w:rPr>
        <w:t>และ</w:t>
      </w:r>
      <w:r w:rsidRPr="00F205C4">
        <w:rPr>
          <w:rFonts w:asciiTheme="majorBidi" w:hAnsiTheme="majorBidi" w:cstheme="majorBidi"/>
          <w:color w:val="000000"/>
          <w:sz w:val="30"/>
          <w:szCs w:val="30"/>
          <w:cs/>
          <w:lang w:eastAsia="en-GB"/>
        </w:rPr>
        <w:t>การบูรณะสถานที่ตั้งขอ</w:t>
      </w:r>
      <w:r w:rsidR="00F60888" w:rsidRPr="00F205C4">
        <w:rPr>
          <w:rFonts w:asciiTheme="majorBidi" w:hAnsiTheme="majorBidi" w:cstheme="majorBidi"/>
          <w:color w:val="000000"/>
          <w:sz w:val="30"/>
          <w:szCs w:val="30"/>
          <w:cs/>
          <w:lang w:eastAsia="en-GB"/>
        </w:rPr>
        <w:t xml:space="preserve">งสินทรัพย์ </w:t>
      </w:r>
      <w:r w:rsidRPr="00F205C4">
        <w:rPr>
          <w:rFonts w:asciiTheme="majorBidi" w:hAnsiTheme="majorBidi" w:cstheme="majorBidi"/>
          <w:color w:val="000000"/>
          <w:sz w:val="30"/>
          <w:szCs w:val="30"/>
          <w:cs/>
          <w:lang w:eastAsia="en-GB"/>
        </w:rPr>
        <w:t>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 ลิขสิทธิ์ซอฟต์แวร์ดังกล่าวเป็นส่วนหนึ่งของอุปกรณ์</w:t>
      </w:r>
    </w:p>
    <w:p w14:paraId="0AA6A09C" w14:textId="77777777" w:rsidR="00A90DEA" w:rsidRPr="00A90DEA" w:rsidRDefault="00A90DEA" w:rsidP="006603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16"/>
          <w:szCs w:val="16"/>
          <w:cs/>
          <w:lang w:eastAsia="en-GB"/>
        </w:rPr>
      </w:pPr>
    </w:p>
    <w:p w14:paraId="7F03FA4A" w14:textId="77777777" w:rsidR="00E45BAD" w:rsidRPr="00F205C4" w:rsidRDefault="00E45BAD" w:rsidP="00E45B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lang w:eastAsia="en-GB"/>
        </w:rPr>
      </w:pPr>
      <w:r w:rsidRPr="00F205C4">
        <w:rPr>
          <w:rFonts w:asciiTheme="majorBidi" w:hAnsiTheme="majorBidi" w:cstheme="majorBidi"/>
          <w:color w:val="000000"/>
          <w:sz w:val="30"/>
          <w:szCs w:val="30"/>
          <w:cs/>
          <w:lang w:eastAsia="en-GB"/>
        </w:rPr>
        <w:t xml:space="preserve">ส่วนประกอบของรายการที่ดิน อาคาร 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 </w:t>
      </w:r>
    </w:p>
    <w:p w14:paraId="56A5E4D0" w14:textId="77777777" w:rsidR="00E40C37" w:rsidRPr="001A5A02" w:rsidRDefault="00E40C37" w:rsidP="00E45B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3547EA30" w14:textId="77777777" w:rsidR="00ED5087" w:rsidRPr="00F205C4" w:rsidRDefault="00E45BAD" w:rsidP="00E45B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กำไรหรือขาดทุนจากการจำหน่ายที่ดิน อาคาร 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 และอุปกรณ์ โดยรับรู้ในกำไรหรือขาดทุน</w:t>
      </w:r>
    </w:p>
    <w:p w14:paraId="22EFF91F" w14:textId="77777777" w:rsidR="00E45BAD" w:rsidRPr="001A5A02" w:rsidRDefault="00E45BAD" w:rsidP="00E45B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6B34F140" w14:textId="1B3E9AFA" w:rsidR="00A91AC7" w:rsidRPr="00F205C4" w:rsidRDefault="00A91AC7" w:rsidP="00A91A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F205C4">
        <w:rPr>
          <w:rFonts w:asciiTheme="majorBidi" w:hAnsiTheme="majorBidi" w:cstheme="majorBidi"/>
          <w:i/>
          <w:iCs/>
          <w:sz w:val="30"/>
          <w:szCs w:val="30"/>
          <w:cs/>
        </w:rPr>
        <w:t>ต้นทุนที่เกิดขึ้นในภายหลัง</w:t>
      </w:r>
    </w:p>
    <w:p w14:paraId="69182008" w14:textId="77777777" w:rsidR="00A91AC7" w:rsidRPr="00A90DEA" w:rsidRDefault="00A91AC7" w:rsidP="00A91A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16"/>
          <w:szCs w:val="16"/>
        </w:rPr>
      </w:pPr>
    </w:p>
    <w:p w14:paraId="5D91AF71" w14:textId="77777777" w:rsidR="00A91AC7" w:rsidRPr="00F205C4" w:rsidRDefault="00A91AC7" w:rsidP="007B75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 xml:space="preserve">ต้นทุนในการเปลี่ยนแทนส่วนประกอบจะรับรู้เป็นส่วนหนึ่งของมูลค่าตามบัญชีของรายการที่ดิน </w:t>
      </w:r>
      <w:r w:rsidR="002205BB" w:rsidRPr="00F205C4">
        <w:rPr>
          <w:rFonts w:asciiTheme="majorBidi" w:hAnsiTheme="majorBidi" w:cstheme="majorBidi"/>
          <w:sz w:val="30"/>
          <w:szCs w:val="30"/>
          <w:cs/>
        </w:rPr>
        <w:t xml:space="preserve">อาคารและอุปกรณ์ </w:t>
      </w:r>
      <w:r w:rsidRPr="00F205C4">
        <w:rPr>
          <w:rFonts w:asciiTheme="majorBidi" w:hAnsiTheme="majorBidi" w:cstheme="majorBidi"/>
          <w:sz w:val="30"/>
          <w:szCs w:val="30"/>
          <w:cs/>
        </w:rPr>
        <w:t>ถ้ามีความเป็นไปได้ค่อนข้างแน่ที่</w:t>
      </w:r>
      <w:r w:rsidR="00682428" w:rsidRPr="00F205C4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F205C4">
        <w:rPr>
          <w:rFonts w:asciiTheme="majorBidi" w:hAnsiTheme="majorBidi" w:cstheme="majorBidi"/>
          <w:sz w:val="30"/>
          <w:szCs w:val="30"/>
          <w:cs/>
        </w:rPr>
        <w:t>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 ชิ้นส่วนที่ถูกเปลี่ยนแทนจะ</w:t>
      </w:r>
      <w:r w:rsidR="002205BB" w:rsidRPr="00F205C4">
        <w:rPr>
          <w:rFonts w:asciiTheme="majorBidi" w:hAnsiTheme="majorBidi" w:cstheme="majorBidi"/>
          <w:sz w:val="30"/>
          <w:szCs w:val="30"/>
          <w:cs/>
        </w:rPr>
        <w:t xml:space="preserve">ถูกตัดจำหน่ายตามมูลค่าตามบัญชี </w:t>
      </w:r>
      <w:r w:rsidRPr="00F205C4">
        <w:rPr>
          <w:rFonts w:asciiTheme="majorBidi" w:hAnsiTheme="majorBidi" w:cstheme="majorBidi"/>
          <w:sz w:val="30"/>
          <w:szCs w:val="30"/>
          <w:cs/>
        </w:rPr>
        <w:t>ต้นทุนที่เกิดขึ้นในการซ่อมบำรุงที่ดิน อาคารและอุปกรณ์ที่เกิดขึ้นเป็นประจำจะรับรู้ในกำไรหรือขาดทุนเมื่อเกิดขึ้น</w:t>
      </w:r>
    </w:p>
    <w:p w14:paraId="39046867" w14:textId="77777777" w:rsidR="00F60888" w:rsidRPr="001A5A02" w:rsidRDefault="00F60888" w:rsidP="00F608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792615E6" w14:textId="77777777" w:rsidR="00A91AC7" w:rsidRPr="00F205C4" w:rsidRDefault="00A91AC7" w:rsidP="007B75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205C4">
        <w:rPr>
          <w:rFonts w:asciiTheme="majorBidi" w:hAnsiTheme="majorBidi" w:cstheme="majorBidi"/>
          <w:i/>
          <w:iCs/>
          <w:sz w:val="30"/>
          <w:szCs w:val="30"/>
          <w:cs/>
        </w:rPr>
        <w:t>ค่าเสื่อมราคา</w:t>
      </w:r>
    </w:p>
    <w:p w14:paraId="45231AA1" w14:textId="77777777" w:rsidR="00A91AC7" w:rsidRPr="001A5A02" w:rsidRDefault="00A91AC7" w:rsidP="00A91A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6EC178EA" w14:textId="77777777" w:rsidR="00A91AC7" w:rsidRPr="00F205C4" w:rsidRDefault="00A91AC7" w:rsidP="007B75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 xml:space="preserve">ค่าเสื่อมราคาคำนวณจากมูลค่าเสื่อมสภาพของรายการอาคาร และอุปกรณ์ ซึ่งประกอบด้วยราคาทุนของสินทรัพย์หรือต้นทุนในการเปลี่ยนแทนอื่น หักด้วยมูลค่าคงเหลือของสินทรัพย์ </w:t>
      </w:r>
    </w:p>
    <w:p w14:paraId="0F488E77" w14:textId="77777777" w:rsidR="00D22BFA" w:rsidRPr="001A5A02" w:rsidRDefault="00D22BFA" w:rsidP="00A91AC7">
      <w:pPr>
        <w:pStyle w:val="Default"/>
        <w:ind w:left="540"/>
        <w:jc w:val="thaiDistribute"/>
        <w:rPr>
          <w:rFonts w:asciiTheme="majorBidi" w:hAnsiTheme="majorBidi" w:cstheme="majorBidi"/>
        </w:rPr>
      </w:pPr>
    </w:p>
    <w:p w14:paraId="0B65975F" w14:textId="77777777" w:rsidR="00000188" w:rsidRDefault="000001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D8E1C9B" w14:textId="7BB93650" w:rsidR="00A91AC7" w:rsidRPr="00F205C4" w:rsidRDefault="00A91AC7" w:rsidP="007B75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lastRenderedPageBreak/>
        <w:t>ค่าเสื่อมราคาบันทึกเป็นค่าใช้จ่ายในกำไรหรือขาดทุน คำนวณโดยวิธีเส้นตรงตามเกณฑ์อายุการให้ประโยชน์โดยประมาณของส่วนประกอบของสินทรัพย์แต่ละรายการ ประมาณการอายุการให้ประโยชน์ของสินทรัพย์แสดงได้ดังนี้</w:t>
      </w:r>
    </w:p>
    <w:p w14:paraId="7FEC5B0B" w14:textId="77777777" w:rsidR="00CB474F" w:rsidRPr="001A5A02" w:rsidRDefault="00CB474F" w:rsidP="00240D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  <w:cs/>
        </w:rPr>
      </w:pPr>
    </w:p>
    <w:tbl>
      <w:tblPr>
        <w:tblW w:w="91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548"/>
        <w:gridCol w:w="1593"/>
      </w:tblGrid>
      <w:tr w:rsidR="00CB474F" w:rsidRPr="00F205C4" w14:paraId="063107A4" w14:textId="77777777" w:rsidTr="007B75EE">
        <w:tc>
          <w:tcPr>
            <w:tcW w:w="6030" w:type="dxa"/>
          </w:tcPr>
          <w:p w14:paraId="296DB533" w14:textId="77777777" w:rsidR="00CB474F" w:rsidRPr="00F205C4" w:rsidRDefault="00CB474F" w:rsidP="00B04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และส่วนปรับปรุง</w:t>
            </w:r>
          </w:p>
        </w:tc>
        <w:tc>
          <w:tcPr>
            <w:tcW w:w="1548" w:type="dxa"/>
          </w:tcPr>
          <w:p w14:paraId="70CD3745" w14:textId="77777777" w:rsidR="00CB474F" w:rsidRPr="00F205C4" w:rsidRDefault="00A20C4E" w:rsidP="00F04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  <w:r w:rsidR="00D57193"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05654F"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="00D57193"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CB474F" w:rsidRPr="00F205C4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CC4F2B" w:rsidRPr="00F205C4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593" w:type="dxa"/>
          </w:tcPr>
          <w:p w14:paraId="0BCE58CA" w14:textId="77777777" w:rsidR="00CB474F" w:rsidRPr="00F205C4" w:rsidRDefault="00CB474F" w:rsidP="00080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ปี</w:t>
            </w:r>
          </w:p>
        </w:tc>
      </w:tr>
      <w:tr w:rsidR="00CB474F" w:rsidRPr="00F205C4" w14:paraId="67B1367B" w14:textId="77777777" w:rsidTr="007B75EE">
        <w:tc>
          <w:tcPr>
            <w:tcW w:w="6030" w:type="dxa"/>
          </w:tcPr>
          <w:p w14:paraId="21FED248" w14:textId="77777777" w:rsidR="00CB474F" w:rsidRPr="00F205C4" w:rsidRDefault="00CB474F" w:rsidP="00B04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ตกแต่ง ติดตั้งและเครื่องใช้สำนักงาน</w:t>
            </w:r>
          </w:p>
        </w:tc>
        <w:tc>
          <w:tcPr>
            <w:tcW w:w="1548" w:type="dxa"/>
          </w:tcPr>
          <w:p w14:paraId="47D5D45F" w14:textId="77777777" w:rsidR="00CB474F" w:rsidRPr="00F205C4" w:rsidRDefault="00C3400A" w:rsidP="00F04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3 </w:t>
            </w:r>
            <w:r w:rsidR="00160259"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="00160259"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A20C4E"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CB474F" w:rsidRPr="00F205C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593" w:type="dxa"/>
          </w:tcPr>
          <w:p w14:paraId="71410D89" w14:textId="77777777" w:rsidR="00CB474F" w:rsidRPr="00F205C4" w:rsidRDefault="00CB474F" w:rsidP="00080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ปี</w:t>
            </w:r>
          </w:p>
        </w:tc>
      </w:tr>
      <w:tr w:rsidR="00CB474F" w:rsidRPr="00F205C4" w14:paraId="70251186" w14:textId="77777777" w:rsidTr="007B75EE">
        <w:tc>
          <w:tcPr>
            <w:tcW w:w="6030" w:type="dxa"/>
          </w:tcPr>
          <w:p w14:paraId="1483F450" w14:textId="77777777" w:rsidR="00CB474F" w:rsidRPr="00F205C4" w:rsidRDefault="00CB474F" w:rsidP="00B04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และอุปกรณ์</w:t>
            </w:r>
          </w:p>
        </w:tc>
        <w:tc>
          <w:tcPr>
            <w:tcW w:w="1548" w:type="dxa"/>
          </w:tcPr>
          <w:p w14:paraId="25405C8F" w14:textId="77777777" w:rsidR="00CB474F" w:rsidRPr="00F205C4" w:rsidRDefault="00CB474F" w:rsidP="00F04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C3400A"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205C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C4F2B" w:rsidRPr="00F205C4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593" w:type="dxa"/>
          </w:tcPr>
          <w:p w14:paraId="312B95F8" w14:textId="77777777" w:rsidR="00CB474F" w:rsidRPr="00F205C4" w:rsidRDefault="00CB474F" w:rsidP="00080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ปี</w:t>
            </w:r>
          </w:p>
        </w:tc>
      </w:tr>
      <w:tr w:rsidR="00CB474F" w:rsidRPr="00F205C4" w14:paraId="5770244A" w14:textId="77777777" w:rsidTr="007B75EE">
        <w:tc>
          <w:tcPr>
            <w:tcW w:w="6030" w:type="dxa"/>
          </w:tcPr>
          <w:p w14:paraId="591E37FE" w14:textId="77777777" w:rsidR="00CB474F" w:rsidRPr="00F205C4" w:rsidRDefault="00CB474F" w:rsidP="00B04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548" w:type="dxa"/>
          </w:tcPr>
          <w:p w14:paraId="7756DDEB" w14:textId="77777777" w:rsidR="00CB474F" w:rsidRPr="00F205C4" w:rsidRDefault="00CB474F" w:rsidP="00F04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593" w:type="dxa"/>
          </w:tcPr>
          <w:p w14:paraId="5A8C679F" w14:textId="77777777" w:rsidR="00CB474F" w:rsidRPr="00F205C4" w:rsidRDefault="00CB474F" w:rsidP="00080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ปี</w:t>
            </w:r>
          </w:p>
        </w:tc>
      </w:tr>
    </w:tbl>
    <w:p w14:paraId="042D0972" w14:textId="77777777" w:rsidR="00AF3D6A" w:rsidRPr="001A5A02" w:rsidRDefault="00AF3D6A" w:rsidP="00CB47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4ED016BB" w14:textId="77777777" w:rsidR="00CB474F" w:rsidRPr="00F205C4" w:rsidRDefault="00CB474F" w:rsidP="00CB47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กลุ่มบริษัทไม่คิดค่าเสื่อมราคาสำหรับที่ดินและสินทรัพย์ที่อยู่ระหว่างการก่อสร้าง</w:t>
      </w:r>
    </w:p>
    <w:p w14:paraId="2004E63E" w14:textId="77777777" w:rsidR="003D3F9A" w:rsidRPr="001A5A02" w:rsidRDefault="003D3F9A" w:rsidP="00CB47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770197FC" w14:textId="1788C838" w:rsidR="00CB474F" w:rsidRDefault="00CB474F" w:rsidP="00E960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ab/>
        <w:t>วิธีการคิดค่าเสื่อมราคา</w:t>
      </w:r>
      <w:r w:rsidR="00E9606D" w:rsidRPr="00F205C4">
        <w:rPr>
          <w:rFonts w:asciiTheme="majorBidi" w:hAnsiTheme="majorBidi" w:cstheme="majorBidi"/>
          <w:sz w:val="30"/>
          <w:szCs w:val="30"/>
        </w:rPr>
        <w:t xml:space="preserve"> </w:t>
      </w:r>
      <w:r w:rsidR="00381865" w:rsidRPr="00F205C4">
        <w:rPr>
          <w:rFonts w:asciiTheme="majorBidi" w:hAnsiTheme="majorBidi" w:cstheme="majorBidi"/>
          <w:sz w:val="30"/>
          <w:szCs w:val="30"/>
          <w:cs/>
        </w:rPr>
        <w:t>อายุการให้ประโยชน์ของสินทรัพย์และมูลค่าคงเหลือ</w:t>
      </w:r>
      <w:r w:rsidRPr="00F205C4">
        <w:rPr>
          <w:rFonts w:asciiTheme="majorBidi" w:hAnsiTheme="majorBidi" w:cstheme="majorBidi"/>
          <w:sz w:val="30"/>
          <w:szCs w:val="30"/>
          <w:cs/>
        </w:rPr>
        <w:t>ถูกทบทวนอย่างน้อยที่สุดทุกสิ้นรอบปีบัญชีและปรับปรุงตามความเหมาะสม</w:t>
      </w:r>
    </w:p>
    <w:p w14:paraId="7575C6B6" w14:textId="77777777" w:rsidR="001A5A02" w:rsidRPr="00F205C4" w:rsidRDefault="001A5A02" w:rsidP="00E960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thaiDistribute"/>
        <w:rPr>
          <w:rFonts w:asciiTheme="majorBidi" w:hAnsiTheme="majorBidi" w:cstheme="majorBidi"/>
          <w:sz w:val="30"/>
          <w:szCs w:val="30"/>
        </w:rPr>
      </w:pPr>
    </w:p>
    <w:p w14:paraId="4A69A788" w14:textId="2752F04F" w:rsidR="00CB474F" w:rsidRPr="00F205C4" w:rsidRDefault="00CB474F" w:rsidP="00DF5C8C">
      <w:pPr>
        <w:pStyle w:val="Heading8"/>
        <w:numPr>
          <w:ilvl w:val="1"/>
          <w:numId w:val="21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F205C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สินทรัพย์ไม่มีตัวตน </w:t>
      </w:r>
    </w:p>
    <w:p w14:paraId="524CD7C9" w14:textId="77777777" w:rsidR="00CB474F" w:rsidRPr="001A5A02" w:rsidRDefault="00CB474F" w:rsidP="00240D58">
      <w:pPr>
        <w:pStyle w:val="AccPolicyHeading"/>
        <w:rPr>
          <w:rFonts w:asciiTheme="majorBidi" w:hAnsiTheme="majorBidi" w:cstheme="majorBidi"/>
          <w:sz w:val="28"/>
          <w:szCs w:val="28"/>
          <w:cs/>
        </w:rPr>
      </w:pPr>
    </w:p>
    <w:p w14:paraId="68FF0984" w14:textId="77777777" w:rsidR="00A91AC7" w:rsidRPr="00F205C4" w:rsidRDefault="00A91AC7" w:rsidP="00A91A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F205C4">
        <w:rPr>
          <w:rFonts w:asciiTheme="majorBidi" w:hAnsiTheme="majorBidi" w:cstheme="majorBidi"/>
          <w:i/>
          <w:iCs/>
          <w:sz w:val="30"/>
          <w:szCs w:val="30"/>
          <w:cs/>
        </w:rPr>
        <w:t>สินทรัพย์ไม่มีตัวตนอื่น</w:t>
      </w:r>
      <w:r w:rsidR="000018A3" w:rsidRPr="00F205C4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F205C4">
        <w:rPr>
          <w:rFonts w:asciiTheme="majorBidi" w:hAnsiTheme="majorBidi" w:cstheme="majorBidi"/>
          <w:i/>
          <w:iCs/>
          <w:sz w:val="30"/>
          <w:szCs w:val="30"/>
          <w:cs/>
        </w:rPr>
        <w:t>ๆ</w:t>
      </w:r>
    </w:p>
    <w:p w14:paraId="1B1D0271" w14:textId="77777777" w:rsidR="00A91AC7" w:rsidRPr="001A5A02" w:rsidRDefault="00A91AC7" w:rsidP="00A91A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42F37BB2" w14:textId="77777777" w:rsidR="00CB474F" w:rsidRPr="00F205C4" w:rsidRDefault="00A91AC7" w:rsidP="00A91A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สินทรัพย์ไม่มีตัวตนอื่นๆ</w:t>
      </w:r>
      <w:r w:rsidR="00F0424B" w:rsidRPr="00F205C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ที่กลุ่มบริษัทซื้อมาและมีอายุการใช้งานจำกัด </w:t>
      </w:r>
      <w:r w:rsidR="00682428" w:rsidRPr="00F205C4">
        <w:rPr>
          <w:rFonts w:asciiTheme="majorBidi" w:hAnsiTheme="majorBidi" w:cstheme="majorBidi"/>
          <w:sz w:val="30"/>
          <w:szCs w:val="30"/>
          <w:cs/>
        </w:rPr>
        <w:t>วัดมูลค่าด้วย</w:t>
      </w:r>
      <w:r w:rsidRPr="00F205C4">
        <w:rPr>
          <w:rFonts w:asciiTheme="majorBidi" w:hAnsiTheme="majorBidi" w:cstheme="majorBidi"/>
          <w:sz w:val="30"/>
          <w:szCs w:val="30"/>
          <w:cs/>
        </w:rPr>
        <w:t>ราคาทุนหักค่าตัดจำหน่ายสะสมและผลขาดทุนจากการด้อยค่าสะสม</w:t>
      </w:r>
    </w:p>
    <w:p w14:paraId="11DD42EB" w14:textId="77777777" w:rsidR="00A91AC7" w:rsidRPr="00F205C4" w:rsidRDefault="00A91AC7" w:rsidP="00A91A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05CF062" w14:textId="77777777" w:rsidR="00CB474F" w:rsidRPr="00F205C4" w:rsidRDefault="00CB474F" w:rsidP="00CB47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F205C4">
        <w:rPr>
          <w:rFonts w:asciiTheme="majorBidi" w:hAnsiTheme="majorBidi" w:cstheme="majorBidi"/>
          <w:i/>
          <w:iCs/>
          <w:sz w:val="30"/>
          <w:szCs w:val="30"/>
          <w:cs/>
        </w:rPr>
        <w:t>รายจ่ายภายหลังการรับรู้รายการ</w:t>
      </w:r>
    </w:p>
    <w:p w14:paraId="387ED697" w14:textId="77777777" w:rsidR="00CB474F" w:rsidRPr="00000188" w:rsidRDefault="00CB474F" w:rsidP="00CB474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4FB2369" w14:textId="77777777" w:rsidR="00CB474F" w:rsidRPr="00F205C4" w:rsidRDefault="00CB474F" w:rsidP="00CB47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F205C4">
        <w:rPr>
          <w:rFonts w:asciiTheme="majorBidi" w:eastAsia="Calibri" w:hAnsiTheme="majorBidi" w:cstheme="majorBidi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  <w:r w:rsidR="00A91AC7" w:rsidRPr="00F205C4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F205C4">
        <w:rPr>
          <w:rFonts w:asciiTheme="majorBidi" w:eastAsia="Calibri" w:hAnsiTheme="majorBidi" w:cstheme="majorBidi"/>
          <w:sz w:val="30"/>
          <w:szCs w:val="30"/>
          <w:cs/>
        </w:rPr>
        <w:t>โดยรวมเป็นสินทรัพย์ที่สามารถระบุได้ที</w:t>
      </w:r>
      <w:r w:rsidR="00A91AC7" w:rsidRPr="00F205C4">
        <w:rPr>
          <w:rFonts w:asciiTheme="majorBidi" w:eastAsia="Calibri" w:hAnsiTheme="majorBidi" w:cstheme="majorBidi"/>
          <w:sz w:val="30"/>
          <w:szCs w:val="30"/>
          <w:cs/>
        </w:rPr>
        <w:t>่เกี่ยวข้องนั้น ค่าใช้จ่ายอื่น</w:t>
      </w:r>
      <w:r w:rsidRPr="00F205C4">
        <w:rPr>
          <w:rFonts w:asciiTheme="majorBidi" w:eastAsia="Calibri" w:hAnsiTheme="majorBidi" w:cstheme="majorBidi"/>
          <w:sz w:val="30"/>
          <w:szCs w:val="30"/>
          <w:cs/>
        </w:rPr>
        <w:t>รับรู้ในกำไรหรือขาดทุนเมื่อเกิดขึ้น</w:t>
      </w:r>
    </w:p>
    <w:p w14:paraId="618A7B10" w14:textId="77777777" w:rsidR="00CB474F" w:rsidRPr="00F205C4" w:rsidRDefault="00CB474F" w:rsidP="00CB474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8A001D6" w14:textId="56E240D9" w:rsidR="00CB474F" w:rsidRPr="00F205C4" w:rsidRDefault="00CB474F" w:rsidP="00CB474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  <w:shd w:val="clear" w:color="auto" w:fill="E0E0E0"/>
        </w:rPr>
      </w:pPr>
      <w:r w:rsidRPr="00F205C4">
        <w:rPr>
          <w:rFonts w:asciiTheme="majorBidi" w:hAnsiTheme="majorBidi" w:cstheme="majorBidi"/>
          <w:i/>
          <w:iCs/>
          <w:sz w:val="30"/>
          <w:szCs w:val="30"/>
          <w:cs/>
        </w:rPr>
        <w:t>ค่าตัดจำหน่าย</w:t>
      </w:r>
    </w:p>
    <w:p w14:paraId="4D732D3B" w14:textId="77777777" w:rsidR="00CB474F" w:rsidRPr="00000188" w:rsidRDefault="00CB474F" w:rsidP="00CB474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69B1D01" w14:textId="77777777" w:rsidR="00CB474F" w:rsidRPr="00F205C4" w:rsidRDefault="00CB474F" w:rsidP="00CB47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ค่าตัดจำหน่ายคำนวณจาก</w:t>
      </w:r>
      <w:r w:rsidRPr="00F205C4">
        <w:rPr>
          <w:rFonts w:asciiTheme="majorBidi" w:eastAsia="Calibri" w:hAnsiTheme="majorBidi" w:cstheme="majorBidi"/>
          <w:sz w:val="30"/>
          <w:szCs w:val="30"/>
          <w:cs/>
        </w:rPr>
        <w:t>ราคาทุนของสินทรัพย์หรือจำนวนอื่นที่ใช้แทนราคาทุนหักด้วยมูลค่าคงเหลือ</w:t>
      </w:r>
    </w:p>
    <w:p w14:paraId="17B490C6" w14:textId="77777777" w:rsidR="00CB474F" w:rsidRPr="00000188" w:rsidRDefault="00CB474F" w:rsidP="00CB474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522B481" w14:textId="77777777" w:rsidR="00CB474F" w:rsidRPr="00F205C4" w:rsidRDefault="00CB474F" w:rsidP="00CB47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เชิงเศรษฐกิจในอนาคตจากสินทรัพย์นั้นตามระยะเวลาที่คาดว่าจะได้รับประโยชน์จากสินทรัพย์ไม่มีตัวตน โดยเริ่มตัดจำหน่ายสินทรัพย์ไม่มีตัวตนเมื่อสินทรัพย์นั้นพร้อมที่จะให้ประโยชน์</w:t>
      </w:r>
    </w:p>
    <w:p w14:paraId="1F7371A9" w14:textId="77777777" w:rsidR="00CB474F" w:rsidRPr="00000188" w:rsidRDefault="00CB474F" w:rsidP="00CB47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ADC2E19" w14:textId="77777777" w:rsidR="00CB474F" w:rsidRPr="00F205C4" w:rsidRDefault="00CB474F" w:rsidP="00CB47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lastRenderedPageBreak/>
        <w:t>ระยะเวลาที่คาดว่าจะได้รับประโยชน์สำหรับปีปัจจุบันและปีเปรียบเทียบแสดงได้ดังนี้</w:t>
      </w:r>
    </w:p>
    <w:p w14:paraId="5BE1366B" w14:textId="77777777" w:rsidR="00CB474F" w:rsidRPr="00F205C4" w:rsidRDefault="00CB474F" w:rsidP="00240D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6318"/>
        <w:gridCol w:w="1350"/>
        <w:gridCol w:w="1089"/>
      </w:tblGrid>
      <w:tr w:rsidR="00CB474F" w:rsidRPr="00F205C4" w14:paraId="461397C8" w14:textId="77777777" w:rsidTr="00EF7AC6">
        <w:tc>
          <w:tcPr>
            <w:tcW w:w="6318" w:type="dxa"/>
          </w:tcPr>
          <w:p w14:paraId="69F18FB2" w14:textId="77777777" w:rsidR="00CB474F" w:rsidRPr="00F205C4" w:rsidRDefault="00CB474F" w:rsidP="00F04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ลิขสิทธิ์ซอฟต์แวร์</w:t>
            </w:r>
          </w:p>
        </w:tc>
        <w:tc>
          <w:tcPr>
            <w:tcW w:w="1350" w:type="dxa"/>
          </w:tcPr>
          <w:p w14:paraId="73227DEC" w14:textId="77777777" w:rsidR="00CB474F" w:rsidRPr="00F205C4" w:rsidRDefault="0023690B" w:rsidP="00C273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52042"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C2734E"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</w:t>
            </w:r>
            <w:r w:rsidRPr="00F205C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C4F2B" w:rsidRPr="00F205C4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089" w:type="dxa"/>
          </w:tcPr>
          <w:p w14:paraId="0D45B3E9" w14:textId="77777777" w:rsidR="00CB474F" w:rsidRPr="00F205C4" w:rsidRDefault="00CB474F" w:rsidP="00080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78B2BEF3" w14:textId="77777777" w:rsidR="00CB474F" w:rsidRPr="00F205C4" w:rsidRDefault="00CB474F" w:rsidP="00240D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C5474AC" w14:textId="74E9ED4A" w:rsidR="00F11D46" w:rsidRPr="00F205C4" w:rsidRDefault="00CB474F" w:rsidP="00CB474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วิธีการตัดจำหน่าย ระยะเวลาที่คาดว่าจะได้รับประโยชน์ และ มูลค่าคงเหลือ จะได้รับการทบทวนทุกสิ้นรอบปีบัญชีและปรับปรุงตามความเหมาะสม</w:t>
      </w:r>
      <w:r w:rsidRPr="00F205C4" w:rsidDel="00E44C55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D412898" w14:textId="77777777" w:rsidR="009471E6" w:rsidRPr="00F205C4" w:rsidRDefault="009471E6" w:rsidP="00CB474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F0CE930" w14:textId="4BCC3A6B" w:rsidR="00CB474F" w:rsidRPr="00F205C4" w:rsidRDefault="00CB474F" w:rsidP="00DF5C8C">
      <w:pPr>
        <w:pStyle w:val="Heading8"/>
        <w:numPr>
          <w:ilvl w:val="1"/>
          <w:numId w:val="21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F205C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การด้อยค่า</w:t>
      </w:r>
    </w:p>
    <w:p w14:paraId="3D5AB645" w14:textId="77777777" w:rsidR="00CB474F" w:rsidRPr="00F205C4" w:rsidRDefault="00CB474F" w:rsidP="000800A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C0F5B1E" w14:textId="77777777" w:rsidR="00CB474F" w:rsidRPr="00F205C4" w:rsidRDefault="00CB474F" w:rsidP="000800A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</w:t>
      </w:r>
    </w:p>
    <w:p w14:paraId="542776DF" w14:textId="77777777" w:rsidR="00CB474F" w:rsidRPr="00F205C4" w:rsidRDefault="00CB474F" w:rsidP="000800A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083536" w14:textId="77777777" w:rsidR="00CB474F" w:rsidRPr="00F205C4" w:rsidRDefault="00CB474F" w:rsidP="000800A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รับรู้เมื่อมูลค่าตามบัญชีของสินทรัพย์หรือมูลค่าตามบัญชีของหน่วยสินทรัพย์ที่ก่อให้เกิดเงินสด</w:t>
      </w:r>
      <w:r w:rsidR="000800AA" w:rsidRPr="00F205C4">
        <w:rPr>
          <w:rFonts w:asciiTheme="majorBidi" w:hAnsiTheme="majorBidi" w:cstheme="majorBidi"/>
          <w:sz w:val="30"/>
          <w:szCs w:val="30"/>
          <w:cs/>
        </w:rPr>
        <w:t>สูง</w:t>
      </w:r>
      <w:r w:rsidRPr="00F205C4">
        <w:rPr>
          <w:rFonts w:asciiTheme="majorBidi" w:hAnsiTheme="majorBidi" w:cstheme="majorBidi"/>
          <w:sz w:val="30"/>
          <w:szCs w:val="30"/>
          <w:cs/>
        </w:rPr>
        <w:t>กว่ามูลค่าที่จะได้รับคืน ขาดทุนจากการด้อยค่าบันทึกในกำไรหรือขาดทุน</w:t>
      </w:r>
    </w:p>
    <w:p w14:paraId="1AEE172F" w14:textId="77777777" w:rsidR="00CB474F" w:rsidRPr="00F205C4" w:rsidRDefault="00CB474F" w:rsidP="000800A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AFC3340" w14:textId="77777777" w:rsidR="00CB474F" w:rsidRPr="00F205C4" w:rsidRDefault="00CB474F" w:rsidP="00CB474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F205C4">
        <w:rPr>
          <w:rFonts w:asciiTheme="majorBidi" w:hAnsiTheme="majorBidi" w:cstheme="majorBidi"/>
          <w:iCs/>
          <w:sz w:val="30"/>
          <w:szCs w:val="30"/>
          <w:cs/>
        </w:rPr>
        <w:t>การคำนวณมูลค่าที่คาดว่าจะได้รับคืน</w:t>
      </w:r>
    </w:p>
    <w:p w14:paraId="7846FB88" w14:textId="77777777" w:rsidR="00CB474F" w:rsidRPr="00F205C4" w:rsidRDefault="00CB474F" w:rsidP="000800A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62C9614" w14:textId="77777777" w:rsidR="00CB474F" w:rsidRPr="00F205C4" w:rsidRDefault="00CB474F" w:rsidP="000800A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</w:t>
      </w:r>
      <w:r w:rsidR="000800AA" w:rsidRPr="00F205C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205C4">
        <w:rPr>
          <w:rFonts w:asciiTheme="majorBidi" w:hAnsiTheme="majorBidi" w:cstheme="majorBidi"/>
          <w:sz w:val="30"/>
          <w:szCs w:val="30"/>
          <w:cs/>
        </w:rPr>
        <w:t>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</w:t>
      </w:r>
      <w:r w:rsidR="000800AA" w:rsidRPr="00F205C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205C4">
        <w:rPr>
          <w:rFonts w:asciiTheme="majorBidi" w:hAnsiTheme="majorBidi" w:cstheme="majorBidi"/>
          <w:sz w:val="30"/>
          <w:szCs w:val="30"/>
          <w:cs/>
        </w:rPr>
        <w:t>ในการประ</w:t>
      </w:r>
      <w:r w:rsidR="000800AA" w:rsidRPr="00F205C4">
        <w:rPr>
          <w:rFonts w:asciiTheme="majorBidi" w:hAnsiTheme="majorBidi" w:cstheme="majorBidi"/>
          <w:sz w:val="30"/>
          <w:szCs w:val="30"/>
          <w:cs/>
        </w:rPr>
        <w:t>เมินมูลค่าจากการใช้ของสินทรัพย์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078658E8" w14:textId="77777777" w:rsidR="00CB474F" w:rsidRPr="00F205C4" w:rsidRDefault="00CB474F" w:rsidP="000800A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80D7560" w14:textId="77777777" w:rsidR="00CB474F" w:rsidRPr="00F205C4" w:rsidRDefault="00CB474F" w:rsidP="00CB474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F205C4">
        <w:rPr>
          <w:rFonts w:asciiTheme="majorBidi" w:hAnsiTheme="majorBidi" w:cstheme="majorBidi"/>
          <w:iCs/>
          <w:sz w:val="30"/>
          <w:szCs w:val="30"/>
          <w:cs/>
        </w:rPr>
        <w:t>การกลับรายการด้อยค่า</w:t>
      </w:r>
    </w:p>
    <w:p w14:paraId="475CCD73" w14:textId="77777777" w:rsidR="00CB474F" w:rsidRPr="00F205C4" w:rsidRDefault="00CB474F" w:rsidP="000800A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E428BFE" w14:textId="77777777" w:rsidR="00CB474F" w:rsidRPr="00F205C4" w:rsidRDefault="00CB474F" w:rsidP="000800A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ขาดทุนจากการด้อยค่าของสินทรัพย์ที่ไม่ใช่สินทรัพย์ทางการเงินอื่นๆ ที่เคยรับรู้ในงวดก่อนจะถูกประเมิน ณ ทุกวันที่ที่ออกรายงานว่ามีข้อบ่งชี้เรื่องการด้อ</w:t>
      </w:r>
      <w:r w:rsidR="000800AA" w:rsidRPr="00F205C4">
        <w:rPr>
          <w:rFonts w:asciiTheme="majorBidi" w:hAnsiTheme="majorBidi" w:cstheme="majorBidi"/>
          <w:sz w:val="30"/>
          <w:szCs w:val="30"/>
          <w:cs/>
        </w:rPr>
        <w:t xml:space="preserve">ยค่าหรือไม่ 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 </w:t>
      </w:r>
    </w:p>
    <w:p w14:paraId="6A017998" w14:textId="77777777" w:rsidR="00110F06" w:rsidRPr="00F205C4" w:rsidRDefault="00110F06" w:rsidP="000800AA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5A2B2C1" w14:textId="77777777" w:rsidR="00E56DEE" w:rsidRPr="00F205C4" w:rsidRDefault="001663E3" w:rsidP="00DF5C8C">
      <w:pPr>
        <w:pStyle w:val="Heading8"/>
        <w:numPr>
          <w:ilvl w:val="1"/>
          <w:numId w:val="21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F205C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lastRenderedPageBreak/>
        <w:t>หนี้สินที่มี</w:t>
      </w:r>
      <w:r w:rsidR="006804DA" w:rsidRPr="00F205C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ภาระ</w:t>
      </w:r>
      <w:r w:rsidRPr="00F205C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ดอกเบี้ย</w:t>
      </w:r>
    </w:p>
    <w:p w14:paraId="5DB07D96" w14:textId="77777777" w:rsidR="00E56DEE" w:rsidRPr="00F205C4" w:rsidRDefault="00E56DEE" w:rsidP="00DB332A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6CEDDC6" w14:textId="056259C6" w:rsidR="00375299" w:rsidRPr="00F205C4" w:rsidRDefault="00375299" w:rsidP="0037529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หนี้สินที่มีภาระดอกเบี้ยบันทึกเริ่มแรก</w:t>
      </w:r>
      <w:r w:rsidR="00B37EF4" w:rsidRPr="00F205C4">
        <w:rPr>
          <w:rFonts w:asciiTheme="majorBidi" w:hAnsiTheme="majorBidi" w:cstheme="majorBidi"/>
          <w:sz w:val="30"/>
          <w:szCs w:val="30"/>
          <w:cs/>
        </w:rPr>
        <w:t>ด้วย</w:t>
      </w:r>
      <w:r w:rsidRPr="00F205C4">
        <w:rPr>
          <w:rFonts w:asciiTheme="majorBidi" w:hAnsiTheme="majorBidi" w:cstheme="majorBidi"/>
          <w:sz w:val="30"/>
          <w:szCs w:val="30"/>
          <w:cs/>
        </w:rPr>
        <w:t>มูลค่ายุติธรรมหักค่าใช้จ่ายที่เกี่ยวกับการเกิดหนี้สิน</w:t>
      </w:r>
      <w:r w:rsidR="00F60888" w:rsidRPr="00F205C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205C4">
        <w:rPr>
          <w:rFonts w:asciiTheme="majorBidi" w:hAnsiTheme="majorBidi" w:cstheme="majorBidi"/>
          <w:sz w:val="30"/>
          <w:szCs w:val="30"/>
          <w:cs/>
        </w:rPr>
        <w:t>ภายหลังจากการบันทึกหนี้สินที่มีภาระดอกเบี้ยจะบันทึกต่อมาโดยวิธีราคาทุนตัดจำหน่าย  ผลต่างระหว่างยอดหนี้เริ่มแรกและยอดหนี้เมื่อครบกำหนดไถ่ถอนจะบันทึกในกำไรหรือขาดทุนตลอดอายุการกู้ยืมโดยใช้วิธีอัตราดอกเบี้ยที่แท้จริง</w:t>
      </w:r>
    </w:p>
    <w:p w14:paraId="591EDF8D" w14:textId="377C0E17" w:rsidR="00B37EF4" w:rsidRPr="00F205C4" w:rsidRDefault="00B37EF4" w:rsidP="00AD0762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0731046" w14:textId="77777777" w:rsidR="00E56DEE" w:rsidRPr="00F205C4" w:rsidRDefault="000800AA" w:rsidP="00DF5C8C">
      <w:pPr>
        <w:pStyle w:val="Heading8"/>
        <w:numPr>
          <w:ilvl w:val="1"/>
          <w:numId w:val="21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F205C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เจ้าหนี้การค้าและ</w:t>
      </w:r>
      <w:r w:rsidR="00E56DEE" w:rsidRPr="00F205C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เจ้าหนี้อื่น</w:t>
      </w:r>
    </w:p>
    <w:p w14:paraId="2943FE0F" w14:textId="77777777" w:rsidR="00E56DEE" w:rsidRPr="00F205C4" w:rsidRDefault="00E56DEE" w:rsidP="00DB332A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0765ADE" w14:textId="77777777" w:rsidR="000800AA" w:rsidRPr="00F205C4" w:rsidRDefault="000800AA" w:rsidP="000800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เจ้าหนี้การค้าและเจ้าหนี้อื่นแสดงในราคาทุน</w:t>
      </w:r>
    </w:p>
    <w:p w14:paraId="4788D32F" w14:textId="77777777" w:rsidR="00B2500D" w:rsidRPr="00F205C4" w:rsidRDefault="00B2500D" w:rsidP="00AD0762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71A986D" w14:textId="77777777" w:rsidR="000800AA" w:rsidRPr="00F205C4" w:rsidRDefault="000800AA" w:rsidP="00DF5C8C">
      <w:pPr>
        <w:pStyle w:val="Heading8"/>
        <w:numPr>
          <w:ilvl w:val="1"/>
          <w:numId w:val="21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F205C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ผลประโยชน์ของพนักงาน </w:t>
      </w:r>
    </w:p>
    <w:p w14:paraId="02566C16" w14:textId="77777777" w:rsidR="00F0424B" w:rsidRPr="00F205C4" w:rsidRDefault="00F0424B" w:rsidP="006603EC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87D3D57" w14:textId="77777777" w:rsidR="00F0424B" w:rsidRPr="00F205C4" w:rsidRDefault="00F0424B" w:rsidP="002B4D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F205C4">
        <w:rPr>
          <w:rFonts w:asciiTheme="majorBidi" w:hAnsiTheme="majorBidi" w:cstheme="majorBidi"/>
          <w:iCs/>
          <w:sz w:val="30"/>
          <w:szCs w:val="30"/>
          <w:cs/>
        </w:rPr>
        <w:t>โครงการสมทบเงิน</w:t>
      </w:r>
    </w:p>
    <w:p w14:paraId="07A7190A" w14:textId="77777777" w:rsidR="00F0424B" w:rsidRPr="00F205C4" w:rsidRDefault="00F0424B" w:rsidP="006603EC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078445D" w14:textId="77777777" w:rsidR="000800AA" w:rsidRPr="00F205C4" w:rsidRDefault="00F0424B" w:rsidP="00AD0762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F205C4">
        <w:rPr>
          <w:rFonts w:asciiTheme="majorBidi" w:hAnsiTheme="majorBidi" w:cstheme="majorBidi"/>
          <w:i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10E37250" w14:textId="77777777" w:rsidR="00F0424B" w:rsidRPr="00F205C4" w:rsidRDefault="00F0424B" w:rsidP="00AD0762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0A52854" w14:textId="5538EC9B" w:rsidR="000800AA" w:rsidRPr="00F205C4" w:rsidRDefault="000800AA" w:rsidP="000800AA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F205C4">
        <w:rPr>
          <w:rFonts w:asciiTheme="majorBidi" w:hAnsiTheme="majorBidi" w:cstheme="majorBidi"/>
          <w:iCs/>
          <w:sz w:val="30"/>
          <w:szCs w:val="30"/>
          <w:cs/>
        </w:rPr>
        <w:t>โครงการผลประโยชน์ที่กำหนดไว้</w:t>
      </w:r>
    </w:p>
    <w:p w14:paraId="5B08DA02" w14:textId="77777777" w:rsidR="000800AA" w:rsidRPr="00DE6275" w:rsidRDefault="000800AA" w:rsidP="00AD0762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7DA0611B" w14:textId="77777777" w:rsidR="000800AA" w:rsidRPr="00F205C4" w:rsidRDefault="000800AA" w:rsidP="00AD0762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F205C4">
        <w:rPr>
          <w:rFonts w:asciiTheme="majorBidi" w:hAnsiTheme="majorBidi" w:cstheme="majorBidi"/>
          <w:i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งวดปัจจุบันและงวดก่อนๆ  ผลประโยชน์ดังกล่าวได้มีการคิดลดกระแสเงินสดเพื่อให้เป็นมูลค่าปัจจุบัน</w:t>
      </w:r>
    </w:p>
    <w:p w14:paraId="0CBA4112" w14:textId="77777777" w:rsidR="000800AA" w:rsidRPr="00DE6275" w:rsidRDefault="000800AA" w:rsidP="00AD0762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05F178B" w14:textId="77777777" w:rsidR="00AD0762" w:rsidRPr="00F205C4" w:rsidRDefault="000800AA" w:rsidP="00AD0762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i/>
          <w:sz w:val="30"/>
          <w:szCs w:val="30"/>
          <w:cs/>
        </w:rPr>
      </w:pPr>
      <w:r w:rsidRPr="00F205C4">
        <w:rPr>
          <w:rFonts w:asciiTheme="majorBidi" w:hAnsiTheme="majorBidi" w:cstheme="majorBidi"/>
          <w:i/>
          <w:sz w:val="30"/>
          <w:szCs w:val="30"/>
          <w:cs/>
        </w:rPr>
        <w:t>การคำนวณภาระผูกพันของโครงการผลประโยชน์ที่กำหนดไว้นั้นจัดทำโดยนักคณิตศาสตร์ประกัน</w:t>
      </w:r>
      <w:r w:rsidR="00F60888" w:rsidRPr="00F205C4">
        <w:rPr>
          <w:rFonts w:asciiTheme="majorBidi" w:hAnsiTheme="majorBidi" w:cstheme="majorBidi"/>
          <w:i/>
          <w:sz w:val="30"/>
          <w:szCs w:val="30"/>
          <w:cs/>
        </w:rPr>
        <w:t>ภัยที่ได้รับอนุญาต</w:t>
      </w:r>
      <w:r w:rsidRPr="00F205C4">
        <w:rPr>
          <w:rFonts w:asciiTheme="majorBidi" w:hAnsiTheme="majorBidi" w:cstheme="majorBidi"/>
          <w:i/>
          <w:sz w:val="30"/>
          <w:szCs w:val="30"/>
          <w:cs/>
        </w:rPr>
        <w:t xml:space="preserve"> โดยวิธีคิดลดแต่ละหน่วยที่ประมาณการไว้  ผลจากการคำนวณอาจทำให้กลุ่มบริษัทมีสินทรัพย์เกิดขึ้น ซึ่งการรับรู้เป็นสินทรัพย์จะใช้มูลค่าปัจจุบันของประโยชน์เชิงเศรษฐกิจที่มีในรูปของการได้รับคืนในอนาคตจากโครงการหรือการหักการสมทบเข้าโครงการในอนาคต ในการคำนวณมูลค่าปัจจุบันของประโยชน์เชิงเศรษฐกิจได้มีการพิจารณาถึงความต้องการเงินทุนขั้นต่ำสำหรับโครงการต่าง ๆ ของกลุ่มบริษัท</w:t>
      </w:r>
    </w:p>
    <w:p w14:paraId="3B171EB1" w14:textId="77777777" w:rsidR="00375299" w:rsidRPr="00DE6275" w:rsidRDefault="00375299" w:rsidP="006603EC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101350F" w14:textId="57BF1AAC" w:rsidR="000800AA" w:rsidRPr="00F205C4" w:rsidRDefault="000800AA" w:rsidP="00F0424B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F205C4">
        <w:rPr>
          <w:rFonts w:asciiTheme="majorBidi" w:hAnsiTheme="majorBidi" w:cstheme="majorBidi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F205C4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F205C4">
        <w:rPr>
          <w:rFonts w:asciiTheme="majorBidi" w:hAnsiTheme="majorBidi" w:cstheme="majorBidi"/>
          <w:i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F205C4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F205C4">
        <w:rPr>
          <w:rFonts w:asciiTheme="majorBidi" w:hAnsiTheme="majorBidi" w:cstheme="majorBidi"/>
          <w:i/>
          <w:sz w:val="30"/>
          <w:szCs w:val="30"/>
          <w:cs/>
        </w:rPr>
        <w:t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</w:t>
      </w:r>
      <w:r w:rsidR="00F0424B" w:rsidRPr="00F205C4">
        <w:rPr>
          <w:rFonts w:asciiTheme="majorBidi" w:hAnsiTheme="majorBidi" w:cstheme="majorBidi"/>
          <w:i/>
          <w:sz w:val="30"/>
          <w:szCs w:val="30"/>
          <w:cs/>
        </w:rPr>
        <w:t>งการผลประโยชน์ณ ต้น</w:t>
      </w:r>
      <w:r w:rsidRPr="00F205C4">
        <w:rPr>
          <w:rFonts w:asciiTheme="majorBidi" w:hAnsiTheme="majorBidi" w:cstheme="majorBidi"/>
          <w:i/>
          <w:sz w:val="30"/>
          <w:szCs w:val="30"/>
          <w:cs/>
        </w:rPr>
        <w:t>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</w:t>
      </w:r>
      <w:r w:rsidRPr="00F205C4">
        <w:rPr>
          <w:rFonts w:asciiTheme="majorBidi" w:hAnsiTheme="majorBidi" w:cstheme="majorBidi"/>
          <w:i/>
          <w:sz w:val="30"/>
          <w:szCs w:val="30"/>
          <w:cs/>
        </w:rPr>
        <w:lastRenderedPageBreak/>
        <w:t xml:space="preserve">จ่ายชำระผลประโยชน์ ดอกเบี้ยจ่ายสุทธิและค่าใช้จ่ายอื่นๆ ที่เกี่ยวข้องกับโครงการผลประโยชน์รับรู้รายการในกำไรหรือขาดทุน </w:t>
      </w:r>
    </w:p>
    <w:p w14:paraId="265D423D" w14:textId="77777777" w:rsidR="000800AA" w:rsidRPr="00DE6275" w:rsidRDefault="000800AA" w:rsidP="00AD0762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2C2E411" w14:textId="77777777" w:rsidR="000800AA" w:rsidRPr="00F205C4" w:rsidRDefault="000800AA" w:rsidP="00AD0762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F205C4">
        <w:rPr>
          <w:rFonts w:asciiTheme="majorBidi" w:hAnsiTheme="majorBidi" w:cstheme="majorBidi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กลุ่มบริษัท รับรู้กำไรและขาดทุนจากการจ่ายชำระผลประโยชน์พนักงานเมื่อเกิดขึ้น</w:t>
      </w:r>
    </w:p>
    <w:p w14:paraId="42589FE9" w14:textId="2D3565CB" w:rsidR="00B37EF4" w:rsidRPr="00DE6275" w:rsidRDefault="00B37EF4" w:rsidP="005368D3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24"/>
          <w:szCs w:val="24"/>
          <w:cs/>
        </w:rPr>
      </w:pPr>
    </w:p>
    <w:p w14:paraId="69B45792" w14:textId="2D87807A" w:rsidR="000800AA" w:rsidRPr="00F205C4" w:rsidRDefault="000800AA" w:rsidP="005368D3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  <w:r w:rsidRPr="00F205C4">
        <w:rPr>
          <w:rFonts w:asciiTheme="majorBidi" w:hAnsiTheme="majorBidi" w:cstheme="majorBidi"/>
          <w:iCs/>
          <w:sz w:val="30"/>
          <w:szCs w:val="30"/>
          <w:cs/>
        </w:rPr>
        <w:t>ผลประโยชน์ระยะสั้นของพนักงาน</w:t>
      </w:r>
    </w:p>
    <w:p w14:paraId="46907A12" w14:textId="77777777" w:rsidR="000800AA" w:rsidRPr="00DE6275" w:rsidRDefault="000800AA" w:rsidP="00AD0762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24"/>
          <w:szCs w:val="24"/>
        </w:rPr>
      </w:pPr>
    </w:p>
    <w:p w14:paraId="2FA7CBF2" w14:textId="77777777" w:rsidR="000800AA" w:rsidRPr="00F205C4" w:rsidRDefault="000800AA" w:rsidP="002B4D3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F205C4">
        <w:rPr>
          <w:rFonts w:asciiTheme="majorBidi" w:hAnsiTheme="majorBidi" w:cstheme="majorBidi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F205C4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F205C4">
        <w:rPr>
          <w:rFonts w:asciiTheme="majorBidi" w:hAnsiTheme="majorBidi" w:cstheme="majorBidi"/>
          <w:i/>
          <w:sz w:val="30"/>
          <w:szCs w:val="30"/>
          <w:cs/>
        </w:rPr>
        <w:t>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5347E0B9" w14:textId="77777777" w:rsidR="000800AA" w:rsidRPr="00DE6275" w:rsidRDefault="000800AA" w:rsidP="00AD0762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24"/>
          <w:szCs w:val="24"/>
        </w:rPr>
      </w:pPr>
    </w:p>
    <w:p w14:paraId="078502EF" w14:textId="7D23026C" w:rsidR="0055215A" w:rsidRPr="00F205C4" w:rsidRDefault="0055215A" w:rsidP="00DF5C8C">
      <w:pPr>
        <w:pStyle w:val="Heading8"/>
        <w:numPr>
          <w:ilvl w:val="1"/>
          <w:numId w:val="21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F205C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ประมาณการหนี้สิน</w:t>
      </w:r>
    </w:p>
    <w:p w14:paraId="14CE499E" w14:textId="77777777" w:rsidR="0055215A" w:rsidRPr="00DE6275" w:rsidRDefault="0055215A" w:rsidP="00AD0762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Theme="majorBidi" w:hAnsiTheme="majorBidi" w:cstheme="majorBidi"/>
          <w:iCs/>
          <w:sz w:val="24"/>
          <w:szCs w:val="24"/>
        </w:rPr>
      </w:pPr>
    </w:p>
    <w:p w14:paraId="48EAEE1E" w14:textId="32868514" w:rsidR="001F404A" w:rsidRPr="00F205C4" w:rsidRDefault="000800AA" w:rsidP="001F404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</w:t>
      </w:r>
      <w:r w:rsidR="00682428" w:rsidRPr="00F205C4">
        <w:rPr>
          <w:rFonts w:asciiTheme="majorBidi" w:hAnsiTheme="majorBidi" w:cstheme="majorBidi"/>
          <w:sz w:val="30"/>
          <w:szCs w:val="30"/>
          <w:cs/>
        </w:rPr>
        <w:t>ผูกพัน</w:t>
      </w:r>
      <w:r w:rsidR="00F60888" w:rsidRPr="00F205C4">
        <w:rPr>
          <w:rFonts w:asciiTheme="majorBidi" w:hAnsiTheme="majorBidi" w:cstheme="majorBidi"/>
          <w:sz w:val="30"/>
          <w:szCs w:val="30"/>
          <w:cs/>
        </w:rPr>
        <w:t xml:space="preserve">ดังกล่าว </w:t>
      </w:r>
      <w:r w:rsidRPr="00F205C4">
        <w:rPr>
          <w:rFonts w:asciiTheme="majorBidi" w:hAnsiTheme="majorBidi" w:cstheme="majorBidi"/>
          <w:sz w:val="30"/>
          <w:szCs w:val="30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</w:t>
      </w:r>
      <w:r w:rsidR="00F60888" w:rsidRPr="00F205C4">
        <w:rPr>
          <w:rFonts w:asciiTheme="majorBidi" w:hAnsiTheme="majorBidi" w:cstheme="majorBidi"/>
          <w:sz w:val="30"/>
          <w:szCs w:val="30"/>
          <w:cs/>
        </w:rPr>
        <w:t xml:space="preserve">ภาษีเงินได้ </w:t>
      </w:r>
      <w:r w:rsidRPr="00F205C4">
        <w:rPr>
          <w:rFonts w:asciiTheme="majorBidi" w:hAnsiTheme="majorBidi" w:cstheme="majorBidi"/>
          <w:sz w:val="30"/>
          <w:szCs w:val="30"/>
          <w:cs/>
        </w:rPr>
        <w:t>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6DAC3065" w14:textId="01C9949F" w:rsidR="0040700B" w:rsidRPr="00F205C4" w:rsidRDefault="0040700B" w:rsidP="001F404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08C036E8" w14:textId="77777777" w:rsidR="0040700B" w:rsidRPr="00F205C4" w:rsidRDefault="0040700B" w:rsidP="0040700B">
      <w:pPr>
        <w:pStyle w:val="Heading8"/>
        <w:numPr>
          <w:ilvl w:val="1"/>
          <w:numId w:val="21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F205C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การวัดมูลค่ายุติธรรม</w:t>
      </w:r>
    </w:p>
    <w:p w14:paraId="51072185" w14:textId="77777777" w:rsidR="0040700B" w:rsidRPr="00F205C4" w:rsidRDefault="0040700B" w:rsidP="004070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Theme="majorBidi" w:hAnsiTheme="majorBidi" w:cstheme="majorBidi"/>
          <w:sz w:val="30"/>
          <w:szCs w:val="30"/>
        </w:rPr>
      </w:pPr>
    </w:p>
    <w:p w14:paraId="0103683A" w14:textId="77777777" w:rsidR="0040700B" w:rsidRPr="00F205C4" w:rsidRDefault="0040700B" w:rsidP="0040700B">
      <w:pPr>
        <w:pStyle w:val="BodyText"/>
        <w:shd w:val="clear" w:color="auto" w:fill="FFFFFF"/>
        <w:spacing w:after="0"/>
        <w:ind w:left="540"/>
        <w:jc w:val="both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 xml:space="preserve">กลุ่มบริษัทกำหนดกรอบแนวคิดของการควบคุมเกี่ยวกับการวัดมูลค่ายุติธรรม กรอบแนวคิดนี้รวมถึงกลุ่ม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Pr="00F205C4">
        <w:rPr>
          <w:rFonts w:asciiTheme="majorBidi" w:hAnsiTheme="majorBidi" w:cstheme="majorBidi"/>
          <w:sz w:val="30"/>
          <w:szCs w:val="30"/>
        </w:rPr>
        <w:t xml:space="preserve">3 </w:t>
      </w:r>
      <w:r w:rsidRPr="00F205C4">
        <w:rPr>
          <w:rFonts w:asciiTheme="majorBidi" w:hAnsiTheme="majorBidi" w:cstheme="majorBidi"/>
          <w:sz w:val="30"/>
          <w:szCs w:val="30"/>
          <w:cs/>
        </w:rPr>
        <w:t>และรายงานโดยตรงต่อผู้บริหารสูงสุดทางด้านการเงิน</w:t>
      </w:r>
    </w:p>
    <w:p w14:paraId="7AC23502" w14:textId="77777777" w:rsidR="0040700B" w:rsidRPr="00F205C4" w:rsidRDefault="0040700B" w:rsidP="0040700B">
      <w:pPr>
        <w:pStyle w:val="BodyText"/>
        <w:shd w:val="clear" w:color="auto" w:fill="FFFFFF"/>
        <w:spacing w:after="0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077899EC" w14:textId="77777777" w:rsidR="0040700B" w:rsidRPr="00F205C4" w:rsidRDefault="0040700B" w:rsidP="0040700B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F205C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 กลุ่มผู้ประเมินได้ประเมินหลักฐานที่ได้มาจากบุคคลที่สามที่สนับสนุนข้อสรุปเกี่ยวกับการวัดมูลค่ารวมถึงการจัดลำดับชั้นของมูลค่ายุติธรรมว่าเป็นไปตามที่กำหนดไว้ในมาตรฐานการรายงานทางการเงินอย่างเหมาะสม </w:t>
      </w:r>
    </w:p>
    <w:p w14:paraId="38B5AC0E" w14:textId="77777777" w:rsidR="0040700B" w:rsidRPr="00F205C4" w:rsidRDefault="0040700B" w:rsidP="0040700B">
      <w:pPr>
        <w:pStyle w:val="BodyText"/>
        <w:shd w:val="clear" w:color="auto" w:fill="FFFFFF"/>
        <w:spacing w:after="0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63561A78" w14:textId="77777777" w:rsidR="0040700B" w:rsidRPr="00F205C4" w:rsidRDefault="0040700B" w:rsidP="0040700B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lastRenderedPageBreak/>
        <w:t xml:space="preserve">การวัดมูลค่ายุติธรรมของสินทรัพย์หรือหนี้สิน กลุ่มบริษัทได้ใช้ข้อมูลที่สามารถสังเกตได้ให้มากที่สุดเท่าที่จะทำได้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 </w:t>
      </w:r>
    </w:p>
    <w:p w14:paraId="79425990" w14:textId="77777777" w:rsidR="0040700B" w:rsidRPr="00F205C4" w:rsidRDefault="0040700B" w:rsidP="0040700B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172DFB4" w14:textId="4AECAB5A" w:rsidR="0040700B" w:rsidRPr="00F205C4" w:rsidRDefault="0040700B" w:rsidP="00091EB2">
      <w:pPr>
        <w:pStyle w:val="block"/>
        <w:numPr>
          <w:ilvl w:val="0"/>
          <w:numId w:val="17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F205C4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Pr="00091EB2">
        <w:rPr>
          <w:rFonts w:asciiTheme="majorBidi" w:hAnsiTheme="majorBidi" w:cstheme="majorBidi"/>
          <w:sz w:val="30"/>
          <w:szCs w:val="30"/>
          <w:lang w:bidi="th-TH"/>
        </w:rPr>
        <w:t xml:space="preserve">1 </w:t>
      </w:r>
      <w:r w:rsidRPr="00F205C4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เป็นราคาเสนอซื้อขาย ในตลาดที่มีสภาพคล่องสำหรับสินทรัพย์หรือหนี้สินอย่างเดียวกัน</w:t>
      </w:r>
    </w:p>
    <w:p w14:paraId="2EFCAF91" w14:textId="435C40B3" w:rsidR="0040700B" w:rsidRPr="00F205C4" w:rsidRDefault="0040700B" w:rsidP="00091EB2">
      <w:pPr>
        <w:pStyle w:val="block"/>
        <w:numPr>
          <w:ilvl w:val="0"/>
          <w:numId w:val="17"/>
        </w:numPr>
        <w:spacing w:after="0" w:line="240" w:lineRule="atLeast"/>
        <w:ind w:left="900" w:right="-7"/>
        <w:rPr>
          <w:rFonts w:asciiTheme="majorBidi" w:hAnsiTheme="majorBidi" w:cstheme="majorBidi"/>
          <w:sz w:val="30"/>
          <w:szCs w:val="30"/>
          <w:lang w:bidi="th-TH"/>
        </w:rPr>
      </w:pPr>
      <w:r w:rsidRPr="00F205C4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F205C4">
        <w:rPr>
          <w:rFonts w:asciiTheme="majorBidi" w:hAnsiTheme="majorBidi" w:cstheme="majorBidi"/>
          <w:sz w:val="30"/>
          <w:szCs w:val="30"/>
          <w:lang w:bidi="th-TH"/>
        </w:rPr>
        <w:t xml:space="preserve"> 2  </w:t>
      </w:r>
      <w:r w:rsidRPr="00F205C4">
        <w:rPr>
          <w:rFonts w:asciiTheme="majorBidi" w:hAnsiTheme="majorBidi" w:cstheme="majorBidi"/>
          <w:sz w:val="30"/>
          <w:szCs w:val="30"/>
          <w:cs/>
          <w:lang w:bidi="th-TH"/>
        </w:rPr>
        <w:t>เป็นข้อมูลอื่นที่สังเกตได้โดยตรง</w:t>
      </w:r>
      <w:r w:rsidR="00091EB2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F205C4">
        <w:rPr>
          <w:rFonts w:asciiTheme="majorBidi" w:hAnsiTheme="majorBidi" w:cstheme="majorBidi"/>
          <w:sz w:val="30"/>
          <w:szCs w:val="30"/>
          <w:cs/>
          <w:lang w:bidi="th-TH"/>
        </w:rPr>
        <w:t>หรือโดยอ้อม สำหรับสินทรัพย์นั้นหรือหนี้สินนั้</w:t>
      </w:r>
      <w:r w:rsidR="00091EB2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น </w:t>
      </w:r>
      <w:r w:rsidRPr="00F205C4">
        <w:rPr>
          <w:rFonts w:asciiTheme="majorBidi" w:hAnsiTheme="majorBidi" w:cstheme="majorBidi"/>
          <w:sz w:val="30"/>
          <w:szCs w:val="30"/>
          <w:cs/>
          <w:lang w:bidi="th-TH"/>
        </w:rPr>
        <w:t>นอกเหนือ</w:t>
      </w:r>
      <w:r w:rsidR="00091EB2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F205C4">
        <w:rPr>
          <w:rFonts w:asciiTheme="majorBidi" w:hAnsiTheme="majorBidi" w:cstheme="majorBidi"/>
          <w:sz w:val="30"/>
          <w:szCs w:val="30"/>
          <w:cs/>
          <w:lang w:bidi="th-TH"/>
        </w:rPr>
        <w:t xml:space="preserve">จากราคาเสนอซื้อขายซึ่งรวมอยู่ในข้อมูลระดับ </w:t>
      </w:r>
      <w:r w:rsidRPr="00F205C4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14:paraId="2EE829D7" w14:textId="0527D4E4" w:rsidR="0040700B" w:rsidRPr="00F205C4" w:rsidRDefault="0040700B" w:rsidP="0040700B">
      <w:pPr>
        <w:pStyle w:val="block"/>
        <w:numPr>
          <w:ilvl w:val="0"/>
          <w:numId w:val="17"/>
        </w:numPr>
        <w:spacing w:after="0" w:line="240" w:lineRule="atLeast"/>
        <w:ind w:left="90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F205C4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F205C4">
        <w:rPr>
          <w:rFonts w:asciiTheme="majorBidi" w:hAnsiTheme="majorBidi" w:cstheme="majorBidi"/>
          <w:sz w:val="30"/>
          <w:szCs w:val="30"/>
          <w:lang w:bidi="th-TH"/>
        </w:rPr>
        <w:t xml:space="preserve"> 3 </w:t>
      </w:r>
      <w:r w:rsidR="007F0163" w:rsidRPr="00F205C4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ข้อมูลที่ใช้เป็นข้อมูลที่ไม่สามารถสังเกตได้สำหรับสินทรัพย์หรือหนี้สินนั้น</w:t>
      </w:r>
    </w:p>
    <w:p w14:paraId="1B99EC1F" w14:textId="77777777" w:rsidR="0040700B" w:rsidRPr="00091EB2" w:rsidRDefault="0040700B" w:rsidP="0040700B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B041645" w14:textId="77777777" w:rsidR="0040700B" w:rsidRPr="00F205C4" w:rsidRDefault="0040700B" w:rsidP="0040700B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66D755AE" w14:textId="77777777" w:rsidR="0040700B" w:rsidRPr="00091EB2" w:rsidRDefault="0040700B" w:rsidP="004070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2D574A0A" w14:textId="536CD82D" w:rsidR="0040700B" w:rsidRDefault="0040700B" w:rsidP="0040700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11AE06D3" w14:textId="77777777" w:rsidR="00000188" w:rsidRPr="00F205C4" w:rsidRDefault="00000188" w:rsidP="0040700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2FEBC171" w14:textId="14F7EBCF" w:rsidR="00C07BF8" w:rsidRPr="00F205C4" w:rsidRDefault="00C07BF8" w:rsidP="00C07BF8">
      <w:pPr>
        <w:pStyle w:val="Heading8"/>
        <w:numPr>
          <w:ilvl w:val="1"/>
          <w:numId w:val="21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F205C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ทุนเรือนหุ้น</w:t>
      </w:r>
    </w:p>
    <w:p w14:paraId="77BDC5D1" w14:textId="68D3D2DF" w:rsidR="00110F06" w:rsidRPr="004B75BA" w:rsidRDefault="00110F06" w:rsidP="000F5EB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27"/>
        <w:jc w:val="thaiDistribute"/>
        <w:rPr>
          <w:rFonts w:asciiTheme="majorBidi" w:hAnsiTheme="majorBidi" w:cstheme="majorBidi"/>
          <w:sz w:val="20"/>
          <w:szCs w:val="20"/>
        </w:rPr>
      </w:pPr>
    </w:p>
    <w:p w14:paraId="380F0BA0" w14:textId="77777777" w:rsidR="006C16B8" w:rsidRPr="00F205C4" w:rsidRDefault="006C16B8" w:rsidP="006C16B8">
      <w:pPr>
        <w:pStyle w:val="AccPolicyHeading"/>
        <w:rPr>
          <w:rFonts w:asciiTheme="majorBidi" w:hAnsiTheme="majorBidi" w:cstheme="majorBidi"/>
          <w:i/>
          <w:iCs/>
        </w:rPr>
      </w:pPr>
      <w:r w:rsidRPr="00F205C4">
        <w:rPr>
          <w:rFonts w:asciiTheme="majorBidi" w:hAnsiTheme="majorBidi" w:cstheme="majorBidi"/>
          <w:i/>
          <w:iCs/>
          <w:cs/>
        </w:rPr>
        <w:t>หุ้นสามัญ</w:t>
      </w:r>
    </w:p>
    <w:p w14:paraId="343DD1EB" w14:textId="77777777" w:rsidR="006C16B8" w:rsidRPr="005A4F6C" w:rsidRDefault="006C16B8" w:rsidP="006C16B8">
      <w:pPr>
        <w:pStyle w:val="AccPolicyHeading"/>
        <w:rPr>
          <w:rFonts w:asciiTheme="majorBidi" w:hAnsiTheme="majorBidi" w:cstheme="majorBidi"/>
          <w:i/>
          <w:iCs/>
          <w:sz w:val="24"/>
          <w:szCs w:val="24"/>
        </w:rPr>
      </w:pPr>
    </w:p>
    <w:p w14:paraId="214D930D" w14:textId="7B5463F7" w:rsidR="006C16B8" w:rsidRDefault="006C16B8" w:rsidP="006C16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หุ้นสามัญจัดประเภทเป็นทุน ต้นทุนส่วนเพิ่มที่เกี่ยวข้องโดยตรงกับการออกหุ้นสามัญ รับรู้เป็นรายการหักจากส่วนของทุน</w:t>
      </w:r>
    </w:p>
    <w:p w14:paraId="6F8C0126" w14:textId="77777777" w:rsidR="004B75BA" w:rsidRPr="002347C1" w:rsidRDefault="004B75BA" w:rsidP="006C16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465AE9B9" w14:textId="77777777" w:rsidR="00511666" w:rsidRPr="00F205C4" w:rsidRDefault="00FB2306" w:rsidP="00DF5C8C">
      <w:pPr>
        <w:pStyle w:val="Heading8"/>
        <w:numPr>
          <w:ilvl w:val="1"/>
          <w:numId w:val="21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F205C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รายได้</w:t>
      </w:r>
    </w:p>
    <w:p w14:paraId="28C52F5B" w14:textId="7902EE6B" w:rsidR="00FB2306" w:rsidRPr="002347C1" w:rsidRDefault="00FB2306" w:rsidP="00FB2306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08185F9" w14:textId="29E56B14" w:rsidR="00537D9E" w:rsidRPr="00F205C4" w:rsidRDefault="00537D9E" w:rsidP="00FB2306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205C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นโยบายการบัญชีสำหรับการรับรู้รายได้ในปี 2562</w:t>
      </w:r>
    </w:p>
    <w:p w14:paraId="6149A778" w14:textId="67B73558" w:rsidR="00537D9E" w:rsidRPr="002347C1" w:rsidRDefault="00537D9E" w:rsidP="00FB2306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A865F1C" w14:textId="3AB700E3" w:rsidR="00537D9E" w:rsidRPr="00F205C4" w:rsidRDefault="00537D9E" w:rsidP="00FB2306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 xml:space="preserve"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 </w:t>
      </w:r>
      <w:r w:rsidRPr="00F205C4">
        <w:rPr>
          <w:rFonts w:asciiTheme="majorBidi" w:hAnsiTheme="majorBidi" w:cstheme="majorBidi"/>
          <w:sz w:val="30"/>
          <w:szCs w:val="30"/>
          <w:cs/>
        </w:rPr>
        <w:br/>
        <w:t>คาดว่าจะมีสิทธิได้รับซึ่งไม่รวม</w:t>
      </w:r>
      <w:r w:rsidR="007D4D08" w:rsidRPr="00F205C4">
        <w:rPr>
          <w:rFonts w:asciiTheme="majorBidi" w:hAnsiTheme="majorBidi" w:cstheme="majorBidi"/>
          <w:sz w:val="30"/>
          <w:szCs w:val="30"/>
          <w:cs/>
        </w:rPr>
        <w:t xml:space="preserve">จำนวนเงินที่เก็บแทนบุคคลที่สาม </w:t>
      </w:r>
      <w:r w:rsidRPr="00F205C4">
        <w:rPr>
          <w:rFonts w:asciiTheme="majorBidi" w:hAnsiTheme="majorBidi" w:cstheme="majorBidi"/>
          <w:sz w:val="30"/>
          <w:szCs w:val="30"/>
          <w:cs/>
        </w:rPr>
        <w:t>ภาษีมูลค่าเพิ่ม และแสดงสุทธิจากส่วนลดการค้า และส่วนลดตามปริมาณ</w:t>
      </w:r>
    </w:p>
    <w:p w14:paraId="081A6EFC" w14:textId="45A85619" w:rsidR="000800AA" w:rsidRPr="002347C1" w:rsidRDefault="000800AA" w:rsidP="00AD0762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9205C4F" w14:textId="78348504" w:rsidR="000800AA" w:rsidRPr="00F205C4" w:rsidRDefault="000800AA" w:rsidP="000800A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Cs/>
          <w:sz w:val="30"/>
          <w:szCs w:val="30"/>
          <w:cs/>
        </w:rPr>
      </w:pPr>
      <w:r w:rsidRPr="00F205C4">
        <w:rPr>
          <w:rFonts w:asciiTheme="majorBidi" w:hAnsiTheme="majorBidi" w:cstheme="majorBidi"/>
          <w:iCs/>
          <w:sz w:val="30"/>
          <w:szCs w:val="30"/>
          <w:cs/>
        </w:rPr>
        <w:t>การขายสินค้า</w:t>
      </w:r>
      <w:r w:rsidR="009A05DA" w:rsidRPr="00F205C4">
        <w:rPr>
          <w:rFonts w:asciiTheme="majorBidi" w:hAnsiTheme="majorBidi" w:cstheme="majorBidi"/>
          <w:iCs/>
          <w:sz w:val="30"/>
          <w:szCs w:val="30"/>
          <w:cs/>
        </w:rPr>
        <w:t>และการบริการ</w:t>
      </w:r>
    </w:p>
    <w:p w14:paraId="69824DB0" w14:textId="3B879AF2" w:rsidR="000800AA" w:rsidRPr="002347C1" w:rsidRDefault="000800AA" w:rsidP="00AD0762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1CFDB89" w14:textId="72E9033A" w:rsidR="00537D9E" w:rsidRPr="00F205C4" w:rsidRDefault="00537D9E" w:rsidP="00110F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 สำหรับสัญญาที่ให้สิทธิลูกค้าในการคืนสินค้า รายได้จะรับรู้ในจำนวนที่มีความเป็นไปได้ค่อนข้างแน่ใน</w:t>
      </w:r>
      <w:r w:rsidRPr="00F205C4">
        <w:rPr>
          <w:rFonts w:asciiTheme="majorBidi" w:hAnsiTheme="majorBidi" w:cstheme="majorBidi"/>
          <w:sz w:val="30"/>
          <w:szCs w:val="30"/>
          <w:cs/>
        </w:rPr>
        <w:lastRenderedPageBreak/>
        <w:t>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</w:t>
      </w:r>
    </w:p>
    <w:p w14:paraId="518DF7D2" w14:textId="77777777" w:rsidR="00EA5700" w:rsidRPr="00000188" w:rsidRDefault="00EA5700" w:rsidP="00110F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1D172CF0" w14:textId="18F5326F" w:rsidR="00537D9E" w:rsidRPr="00F205C4" w:rsidRDefault="00537D9E" w:rsidP="00110F0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รายได้จากการให้บริการรับรู้เมื่อได้ให้บริการ</w:t>
      </w:r>
      <w:r w:rsidR="00C95B94" w:rsidRPr="00F205C4">
        <w:rPr>
          <w:rFonts w:asciiTheme="majorBidi" w:hAnsiTheme="majorBidi" w:cstheme="majorBidi"/>
          <w:sz w:val="30"/>
          <w:szCs w:val="30"/>
        </w:rPr>
        <w:t xml:space="preserve"> </w:t>
      </w:r>
      <w:r w:rsidR="006309B0" w:rsidRPr="00F205C4">
        <w:rPr>
          <w:rFonts w:asciiTheme="majorBidi" w:hAnsiTheme="majorBidi" w:cstheme="majorBidi"/>
          <w:sz w:val="30"/>
          <w:szCs w:val="30"/>
          <w:cs/>
        </w:rPr>
        <w:t>ต้นทุนที่เกี่ยวข้องรับรู้ในกำไรหรือขาดทุนเมื่อเกิดขึ้น</w:t>
      </w:r>
    </w:p>
    <w:p w14:paraId="672A1A44" w14:textId="77777777" w:rsidR="004B75BA" w:rsidRPr="00000188" w:rsidRDefault="004B75BA" w:rsidP="000F5EB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A3C2387" w14:textId="553E8EC0" w:rsidR="000F5EB0" w:rsidRDefault="000F5EB0" w:rsidP="000F5EB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 xml:space="preserve">สำหรับสัญญาที่มีการรวมการขายสินค้าและบริการเข้าด้วยกัน กลุ่มบริษัทบันทึกสินค้าและบริการแยกจากกัน หากสินค้าและบริการดังกล่าวแตกต่างกัน (เช่น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) หรือมีการให้บริการหลายๆ ประเภทในรอบระยะเวลารายงานที่แตกต่างกัน สิ่งตอบแทนที่ได้รับจะถูกปันส่วนตามสัดส่วนของราคาขายที่เป็นเอกเทศของสินค้าและบริการนั้นๆ ซึ่งได้ระบุไว้ในรายงานอัตราค่าสินค้าหรือบริการที่กลุ่มบริษัทขายสินค้าและบริการเป็นเอกเทศแยกต่างหาก </w:t>
      </w:r>
    </w:p>
    <w:p w14:paraId="5BF732BE" w14:textId="77777777" w:rsidR="004B75BA" w:rsidRPr="00000188" w:rsidRDefault="004B75BA" w:rsidP="000F5EB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A9C0AC2" w14:textId="08D51233" w:rsidR="00950B25" w:rsidRPr="00F205C4" w:rsidRDefault="00950B25" w:rsidP="00950B2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205C4">
        <w:rPr>
          <w:rFonts w:asciiTheme="majorBidi" w:hAnsiTheme="majorBidi" w:cstheme="majorBidi"/>
          <w:i/>
          <w:iCs/>
          <w:sz w:val="30"/>
          <w:szCs w:val="30"/>
          <w:cs/>
        </w:rPr>
        <w:t>รายได้ค่านายหน้า</w:t>
      </w:r>
    </w:p>
    <w:p w14:paraId="0F5576A4" w14:textId="77777777" w:rsidR="00950B25" w:rsidRPr="00000188" w:rsidRDefault="00950B25" w:rsidP="00950B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5CB533F7" w14:textId="77777777" w:rsidR="00950B25" w:rsidRPr="00F205C4" w:rsidRDefault="00950B25" w:rsidP="00950B2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 xml:space="preserve">สำหรับสัญญาที่กลุ่มบริษัทดำเนินการจัดหาสินค้าหรือบริการแทนลูกค้าและไม่มีอำนาจควบคุมในสินค้าหรือบริการดังกล่าวก่อนที่ผู้ขายหรือผู้ให้บริการหลักจะโอนสินค้าหรือบริการนั้นให้กับลูกค้า กลุ่มบริษัทดำเนินการในลักษณะการเป็นตัวแทนและรับรู้ผลตอบแทนสุทธิของสัญญาดังกล่าวเป็นรายได้จากค่านายหน้า  </w:t>
      </w:r>
    </w:p>
    <w:p w14:paraId="0470E832" w14:textId="77777777" w:rsidR="002347C1" w:rsidRDefault="002347C1" w:rsidP="000F5EB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B256A90" w14:textId="5C500231" w:rsidR="000F5EB0" w:rsidRPr="00F205C4" w:rsidRDefault="000F5EB0" w:rsidP="000F5EB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นโยบายการบัญชีสำหรับการรับรู้รายได้ในปี 256</w:t>
      </w:r>
      <w:r w:rsidRPr="00F205C4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</w:p>
    <w:p w14:paraId="2575EFEE" w14:textId="77777777" w:rsidR="000F5EB0" w:rsidRPr="00F205C4" w:rsidRDefault="000F5EB0" w:rsidP="000F5EB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8823A3B" w14:textId="77777777" w:rsidR="000F5EB0" w:rsidRPr="00F205C4" w:rsidRDefault="000F5EB0" w:rsidP="000F5EB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รายได้ที่รับรู้ไม่รวมภาษีมูลค่าเพิ่ม และแสดงสุทธิจากส่วนลดการค้า และส่วนลดตามปริมาณ</w:t>
      </w:r>
    </w:p>
    <w:p w14:paraId="7700A8D2" w14:textId="77777777" w:rsidR="000F5EB0" w:rsidRPr="00000188" w:rsidRDefault="000F5EB0" w:rsidP="000F5EB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F5973C0" w14:textId="77777777" w:rsidR="000F5EB0" w:rsidRPr="00F205C4" w:rsidRDefault="000F5EB0" w:rsidP="000F5EB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F205C4">
        <w:rPr>
          <w:rFonts w:asciiTheme="majorBidi" w:hAnsiTheme="majorBidi" w:cstheme="majorBidi"/>
          <w:iCs/>
          <w:sz w:val="30"/>
          <w:szCs w:val="30"/>
          <w:cs/>
        </w:rPr>
        <w:t>การขายสินค้าและให้บริการ</w:t>
      </w:r>
    </w:p>
    <w:p w14:paraId="55BA8981" w14:textId="77777777" w:rsidR="000F5EB0" w:rsidRPr="00000188" w:rsidRDefault="000F5EB0" w:rsidP="000F5EB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349C9CEE" w14:textId="77879864" w:rsidR="000F5EB0" w:rsidRPr="00F205C4" w:rsidRDefault="000F5EB0" w:rsidP="00511FB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รายได้รับรู้ในกำไรหรือขาดทุนเมื่อได้โอนความเสี่ยงและผลตอบแทนของความเป็นเจ้าของสินค้าที่มีนัยสำคัญไปให้กับผู้ซื้อแล้ว และ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 ไม่อาจวัดมูลค่าของจำนวนรายได้และต้นทุนที่เกิดขึ้นได้อย่างน่าเชื่อถือ หรือมีความเป็นไปได้ค่อนข้างแน่นอนที่จะต้องรับคืนสินค้า รายได้จากการให้บริการรับรู้เมื่อมีการให้บริการ</w:t>
      </w:r>
    </w:p>
    <w:p w14:paraId="773D2B34" w14:textId="77777777" w:rsidR="000F5EB0" w:rsidRPr="00000188" w:rsidRDefault="000F5EB0" w:rsidP="000F5EB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00AF5471" w14:textId="77777777" w:rsidR="000F5EB0" w:rsidRPr="00F205C4" w:rsidRDefault="000F5EB0" w:rsidP="000F5EB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F205C4">
        <w:rPr>
          <w:rFonts w:asciiTheme="majorBidi" w:hAnsiTheme="majorBidi" w:cstheme="majorBidi"/>
          <w:iCs/>
          <w:sz w:val="30"/>
          <w:szCs w:val="30"/>
          <w:cs/>
        </w:rPr>
        <w:t>ค่านายหน้า</w:t>
      </w:r>
    </w:p>
    <w:p w14:paraId="614731EA" w14:textId="77777777" w:rsidR="000F5EB0" w:rsidRPr="00000188" w:rsidRDefault="000F5EB0" w:rsidP="000F5EB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352C710" w14:textId="77777777" w:rsidR="000F5EB0" w:rsidRPr="00F205C4" w:rsidRDefault="000F5EB0" w:rsidP="000F5EB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F205C4">
        <w:rPr>
          <w:rFonts w:asciiTheme="majorBidi" w:hAnsiTheme="majorBidi" w:cstheme="majorBidi"/>
          <w:i/>
          <w:sz w:val="30"/>
          <w:szCs w:val="30"/>
          <w:cs/>
        </w:rPr>
        <w:t>สำหรับรายการค้าที่บริษัทเข้าลักษณะการเป็นตัวแทนมากกว่าการเป็นตัวการ บริษัทจะรับรู้รายได้ด้วยจำนวนเงินสุทธิเป็นค่านายหน้า</w:t>
      </w:r>
    </w:p>
    <w:p w14:paraId="19AB62B8" w14:textId="748EE3A0" w:rsidR="00E775BE" w:rsidRPr="0043786C" w:rsidRDefault="00E775BE" w:rsidP="000F5EB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EF6DF45" w14:textId="77777777" w:rsidR="000F5EB0" w:rsidRPr="00F205C4" w:rsidRDefault="000F5EB0" w:rsidP="00067CAF">
      <w:pPr>
        <w:pStyle w:val="Heading8"/>
        <w:numPr>
          <w:ilvl w:val="1"/>
          <w:numId w:val="21"/>
        </w:numPr>
        <w:jc w:val="thaiDistribute"/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  <w:lang w:val="th-TH"/>
        </w:rPr>
      </w:pPr>
      <w:r w:rsidRPr="00F205C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lastRenderedPageBreak/>
        <w:t>รายได้จากการลงทุน</w:t>
      </w:r>
    </w:p>
    <w:p w14:paraId="3FE05446" w14:textId="77777777" w:rsidR="000F5EB0" w:rsidRPr="004B75BA" w:rsidRDefault="000F5EB0" w:rsidP="000F5E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  <w:cs/>
          <w:lang w:val="th-TH"/>
        </w:rPr>
      </w:pPr>
    </w:p>
    <w:p w14:paraId="1C0DE516" w14:textId="098F5934" w:rsidR="000F5EB0" w:rsidRPr="00F205C4" w:rsidRDefault="000F5EB0" w:rsidP="000F5EB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F205C4">
        <w:rPr>
          <w:rFonts w:asciiTheme="majorBidi" w:hAnsiTheme="majorBidi" w:cstheme="majorBidi"/>
          <w:i/>
          <w:sz w:val="30"/>
          <w:szCs w:val="30"/>
          <w:cs/>
        </w:rPr>
        <w:t>รายได้จากการลงทุนประกอบด้วยเงินปันผลและดอกเบี้ยรับจากการลงทุนและเงินฝากธนาคาร โดยเงินปันผลรับบันทึกในกำไรหรือขาดทุนในวันที่กลุ่มบริษัท มีสิทธิได้รับเงินปันผล และดอกเบี้ยรับบันทึกในกำไรหรือขาดทุนตามเกณฑ์คงค้าง</w:t>
      </w:r>
    </w:p>
    <w:p w14:paraId="0BEFD146" w14:textId="77777777" w:rsidR="000F5EB0" w:rsidRPr="0043786C" w:rsidRDefault="000F5EB0" w:rsidP="00F60888">
      <w:pPr>
        <w:tabs>
          <w:tab w:val="num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62D7017" w14:textId="77777777" w:rsidR="00DC7BDC" w:rsidRPr="00F205C4" w:rsidRDefault="00DC7BDC" w:rsidP="00DF5C8C">
      <w:pPr>
        <w:pStyle w:val="Heading8"/>
        <w:numPr>
          <w:ilvl w:val="1"/>
          <w:numId w:val="21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F205C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ต้นทุนทางการเงิน</w:t>
      </w:r>
    </w:p>
    <w:p w14:paraId="48321AB1" w14:textId="77777777" w:rsidR="00DC7BDC" w:rsidRPr="002347C1" w:rsidRDefault="00DC7BDC" w:rsidP="00DC7BD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p w14:paraId="4536C75A" w14:textId="77777777" w:rsidR="00DC7BDC" w:rsidRPr="00F205C4" w:rsidRDefault="00DC7BDC" w:rsidP="00DC7BD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ดอกเบี้ยจ่ายและค่าใช้จ่ายในทำนองเดียวกันบันทึกในกำไรหรือขาดทุนในงว</w:t>
      </w:r>
      <w:r w:rsidR="00E31D9F" w:rsidRPr="00F205C4">
        <w:rPr>
          <w:rFonts w:asciiTheme="majorBidi" w:hAnsiTheme="majorBidi" w:cstheme="majorBidi"/>
          <w:sz w:val="30"/>
          <w:szCs w:val="30"/>
          <w:cs/>
        </w:rPr>
        <w:t xml:space="preserve">ดที่ค่าใช้จ่ายดังกล่าวเกิดขึ้น </w:t>
      </w:r>
    </w:p>
    <w:p w14:paraId="618A935F" w14:textId="77777777" w:rsidR="00DC7BDC" w:rsidRPr="002347C1" w:rsidRDefault="00DC7BDC" w:rsidP="00AD076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1C448EE3" w14:textId="77777777" w:rsidR="00DC7BDC" w:rsidRPr="00F205C4" w:rsidRDefault="00DC7BDC" w:rsidP="00DF5C8C">
      <w:pPr>
        <w:pStyle w:val="Heading8"/>
        <w:numPr>
          <w:ilvl w:val="1"/>
          <w:numId w:val="21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F205C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สัญญาเช่าดำเนินงาน </w:t>
      </w:r>
    </w:p>
    <w:p w14:paraId="0D2A591C" w14:textId="77777777" w:rsidR="00DC7BDC" w:rsidRPr="004B75BA" w:rsidRDefault="00DC7BDC" w:rsidP="00DC7BD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CA934F4" w14:textId="77777777" w:rsidR="00DC7BDC" w:rsidRPr="00F205C4" w:rsidRDefault="00DC7BDC" w:rsidP="00DC7BD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รายจ่ายภายใต้สัญญาเช่าดำเนินงานบันทึกในกำไรหรือขาดทุนโดยวิธีเส้นตรงตลอดอายุสัญ</w:t>
      </w:r>
      <w:r w:rsidR="00E31D9F" w:rsidRPr="00F205C4">
        <w:rPr>
          <w:rFonts w:asciiTheme="majorBidi" w:hAnsiTheme="majorBidi" w:cstheme="majorBidi"/>
          <w:sz w:val="30"/>
          <w:szCs w:val="30"/>
          <w:cs/>
        </w:rPr>
        <w:t xml:space="preserve">ญาเช่า </w:t>
      </w:r>
      <w:r w:rsidRPr="00F205C4">
        <w:rPr>
          <w:rFonts w:asciiTheme="majorBidi" w:hAnsiTheme="majorBidi" w:cstheme="majorBidi"/>
          <w:sz w:val="30"/>
          <w:szCs w:val="30"/>
          <w:cs/>
        </w:rPr>
        <w:t>ประโยชน์ที่ได้รับตามสัญญาเช่า จะรับรู้ในกำไรหรือขาดทุนเป็นส่วนหนึ่งของค่าเช่าทั้งสิ้นตามสัญญาตลอดอายุสัญญาเช่า</w:t>
      </w:r>
    </w:p>
    <w:p w14:paraId="0F774183" w14:textId="77777777" w:rsidR="00B119A5" w:rsidRPr="004B75BA" w:rsidRDefault="00B119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6D18EA0C" w14:textId="77777777" w:rsidR="00DC7BDC" w:rsidRPr="00F205C4" w:rsidRDefault="00DC7BDC" w:rsidP="00DF5C8C">
      <w:pPr>
        <w:pStyle w:val="Heading8"/>
        <w:numPr>
          <w:ilvl w:val="1"/>
          <w:numId w:val="21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F205C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ภาษีเงินได้</w:t>
      </w:r>
    </w:p>
    <w:p w14:paraId="6FD7B5AF" w14:textId="77777777" w:rsidR="00DC7BDC" w:rsidRPr="00F205C4" w:rsidRDefault="00DC7BDC" w:rsidP="00DC7BD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161E6FF" w14:textId="77777777" w:rsidR="00DC7BDC" w:rsidRPr="00F205C4" w:rsidRDefault="00DC7BDC" w:rsidP="00DC7BD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  ภาษีเงินได้ของงวดปัจจุบันและภาษีเงินได้รอการตัดบัญชีรับรู้ในกำไรหรือขาดทุน</w:t>
      </w:r>
    </w:p>
    <w:p w14:paraId="63E7982E" w14:textId="77777777" w:rsidR="00DC7BDC" w:rsidRPr="00F205C4" w:rsidRDefault="00DC7BDC" w:rsidP="00DC7BD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6C60ADB" w14:textId="77777777" w:rsidR="00DC7BDC" w:rsidRPr="00F205C4" w:rsidRDefault="00DC7BDC" w:rsidP="00DC7BD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ภาษีเงินได้ของงวดปัจจุบันได้แก่ภาษีที่คาดว่าจะจ่ายชำระหรือได้รับชำระ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68E06E1F" w14:textId="77777777" w:rsidR="004B75BA" w:rsidRPr="004B75BA" w:rsidRDefault="004B75BA" w:rsidP="00D571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4"/>
          <w:szCs w:val="24"/>
        </w:rPr>
      </w:pPr>
    </w:p>
    <w:p w14:paraId="7F0652F2" w14:textId="1107875B" w:rsidR="00DC7BDC" w:rsidRPr="00F205C4" w:rsidRDefault="00DC7BDC" w:rsidP="00D571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</w:t>
      </w:r>
      <w:r w:rsidR="00375299" w:rsidRPr="00F205C4">
        <w:rPr>
          <w:rFonts w:asciiTheme="majorBidi" w:hAnsiTheme="majorBidi" w:cstheme="majorBidi"/>
          <w:sz w:val="30"/>
          <w:szCs w:val="30"/>
          <w:cs/>
        </w:rPr>
        <w:t>ที่ใช้เพื่อความมุ่งหมายทางภาษี</w:t>
      </w:r>
    </w:p>
    <w:p w14:paraId="30A91B4E" w14:textId="77777777" w:rsidR="00DC7BDC" w:rsidRPr="004B75BA" w:rsidRDefault="00DC7BDC" w:rsidP="00DC7BD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2894FE2" w14:textId="77777777" w:rsidR="00DC7BDC" w:rsidRPr="00F205C4" w:rsidRDefault="00DC7BDC" w:rsidP="00DC7BD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</w:p>
    <w:p w14:paraId="48CA750E" w14:textId="77777777" w:rsidR="00DC7BDC" w:rsidRPr="004B75BA" w:rsidRDefault="00DC7BDC" w:rsidP="00DC7BD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13A74857" w14:textId="2073FC1B" w:rsidR="00682428" w:rsidRPr="00F205C4" w:rsidRDefault="00DC7BDC" w:rsidP="00AE396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</w:t>
      </w:r>
    </w:p>
    <w:p w14:paraId="1C9B51E1" w14:textId="77777777" w:rsidR="00735A59" w:rsidRPr="004B75BA" w:rsidRDefault="00735A59" w:rsidP="00AE396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38EE5AF" w14:textId="77777777" w:rsidR="00DC7BDC" w:rsidRPr="00F205C4" w:rsidRDefault="00DC7BDC" w:rsidP="00DC7BD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lastRenderedPageBreak/>
        <w:t>ในการกำหนดมูลค่าของภาษีเงินได้ของงวดปัจจุบันและภาษีเงินได้รอการตัดบัญชี กลุ่มบริษัทต้องคำนึงถึงผลกระทบของสถานการณ์ทางภาษีที่ไม่แน่นอนและอาจทำให้จำนวนภาษีที่ต้องจ่ายเพิ</w:t>
      </w:r>
      <w:r w:rsidR="00E31D9F" w:rsidRPr="00F205C4">
        <w:rPr>
          <w:rFonts w:asciiTheme="majorBidi" w:hAnsiTheme="majorBidi" w:cstheme="majorBidi"/>
          <w:sz w:val="30"/>
          <w:szCs w:val="30"/>
          <w:cs/>
        </w:rPr>
        <w:t>่มขึ้น และมีดอกเบี้ยที่ต้องชำระ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 กลุ่มบริษัทเชื่อว่าได้ตั้งภาษีเงินได้ค้างจ่ายเพียงพอสำหรับภาษีเงินได้ที่จะจ่ายในอนาคต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 การตีความทางกฎหมายภาษี และจากประสบการณ์ในอดีต การประเมินนี้อยู่บนพื้นฐานการประมาณการและข้อสมมติ และอาจจะเกี่ยวข้องกับการตัดสินใจเกี่ยวกับเหตุการณ์ในอนาคต  ข้อมูลใหม่ๆ</w:t>
      </w:r>
      <w:r w:rsidR="00F0424B" w:rsidRPr="00F205C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205C4">
        <w:rPr>
          <w:rFonts w:asciiTheme="majorBidi" w:hAnsiTheme="majorBidi" w:cstheme="majorBidi"/>
          <w:sz w:val="30"/>
          <w:szCs w:val="30"/>
          <w:cs/>
        </w:rPr>
        <w:t>อาจจะทำให้กลุ่มบริษัทเปลี่ยนการตัดสินใจโดยขึ้นอยู่กับความเพียงพอของภาษีเงินได้ค้างจ่ายที่มีอยู่ 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6C0E2744" w14:textId="77777777" w:rsidR="00682428" w:rsidRPr="004B75BA" w:rsidRDefault="00682428" w:rsidP="00DC7BD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76053A7C" w14:textId="7A888A32" w:rsidR="00DC7BDC" w:rsidRPr="00F205C4" w:rsidRDefault="00DC7BDC" w:rsidP="00DC7BD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41A19EB5" w14:textId="77777777" w:rsidR="00A462A5" w:rsidRPr="00857968" w:rsidRDefault="00A462A5" w:rsidP="00DC7BD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BCE8CDD" w14:textId="467C330E" w:rsidR="009471E6" w:rsidRPr="00F205C4" w:rsidRDefault="00DC7BDC" w:rsidP="009471E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สินทรัพย์ภาษีเงินได้รอการตัดบัญชีจะบันทึกต่อเม</w:t>
      </w:r>
      <w:r w:rsidR="00940DC6" w:rsidRPr="00F205C4">
        <w:rPr>
          <w:rFonts w:asciiTheme="majorBidi" w:hAnsiTheme="majorBidi" w:cstheme="majorBidi"/>
          <w:sz w:val="30"/>
          <w:szCs w:val="30"/>
          <w:cs/>
        </w:rPr>
        <w:t>ื่อมีความเป็นไปได้ค่อนข้างแน่</w:t>
      </w:r>
      <w:r w:rsidRPr="00F205C4">
        <w:rPr>
          <w:rFonts w:asciiTheme="majorBidi" w:hAnsiTheme="majorBidi" w:cstheme="majorBidi"/>
          <w:sz w:val="30"/>
          <w:szCs w:val="30"/>
          <w:cs/>
        </w:rPr>
        <w:t>ว่ากำไรเพื่อเสียภาษีในอนาคตจะมีจำนวนเพียงพอกับการใช้ประโย</w:t>
      </w:r>
      <w:r w:rsidR="00E31D9F" w:rsidRPr="00F205C4">
        <w:rPr>
          <w:rFonts w:asciiTheme="majorBidi" w:hAnsiTheme="majorBidi" w:cstheme="majorBidi"/>
          <w:sz w:val="30"/>
          <w:szCs w:val="30"/>
          <w:cs/>
        </w:rPr>
        <w:t>ชน์จากผลแตกต่างชั่วคราวดังกล่าว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5278C" w:rsidRPr="00F205C4">
        <w:rPr>
          <w:rFonts w:asciiTheme="majorBidi" w:hAnsiTheme="majorBidi" w:cstheme="majorBidi"/>
          <w:sz w:val="30"/>
          <w:szCs w:val="30"/>
          <w:cs/>
        </w:rPr>
        <w:t xml:space="preserve">กำไรเพื่อเสียภาษีในอนาคตต้องพิจารณาถึงการกลับรายการผลแตกต่างชั่วคราวที่เกี่ยวข้อง ดังนั้น กำไรเพื่อเสียภาษีในอนาคตหลังปรับปรุงการกลับรายการ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ทั้งจำนวน </w:t>
      </w:r>
      <w:r w:rsidRPr="00F205C4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25BF8098" w14:textId="77777777" w:rsidR="009471E6" w:rsidRPr="00857968" w:rsidRDefault="009471E6" w:rsidP="009471E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D6DD74B" w14:textId="6F44571B" w:rsidR="00DC7BDC" w:rsidRPr="00F205C4" w:rsidRDefault="00F0424B" w:rsidP="009471E6">
      <w:pPr>
        <w:pStyle w:val="Heading8"/>
        <w:numPr>
          <w:ilvl w:val="1"/>
          <w:numId w:val="21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F205C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กำไรต่อหุ้นขั้นพื้นฐาน</w:t>
      </w:r>
    </w:p>
    <w:p w14:paraId="49E90ECB" w14:textId="77777777" w:rsidR="00DC7BDC" w:rsidRPr="00857968" w:rsidRDefault="00DC7BDC" w:rsidP="00DC7BD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0CE96494" w14:textId="77777777" w:rsidR="00E239B9" w:rsidRPr="00F205C4" w:rsidRDefault="00DC7BDC" w:rsidP="004779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</w:t>
      </w:r>
      <w:r w:rsidR="00F0424B" w:rsidRPr="00F205C4">
        <w:rPr>
          <w:rFonts w:asciiTheme="majorBidi" w:hAnsiTheme="majorBidi" w:cstheme="majorBidi"/>
          <w:sz w:val="30"/>
          <w:szCs w:val="30"/>
          <w:cs/>
        </w:rPr>
        <w:br/>
      </w:r>
      <w:r w:rsidRPr="00F205C4">
        <w:rPr>
          <w:rFonts w:asciiTheme="majorBidi" w:hAnsiTheme="majorBidi" w:cstheme="majorBidi"/>
          <w:sz w:val="30"/>
          <w:szCs w:val="30"/>
          <w:cs/>
        </w:rPr>
        <w:t>ถัวเฉลี่ยถ่วงน้ำหนักที่ออกจำหน่ายระหว่างปี</w:t>
      </w:r>
    </w:p>
    <w:p w14:paraId="70C44BA4" w14:textId="58DBA1B6" w:rsidR="003D744A" w:rsidRPr="005A4F6C" w:rsidRDefault="003D744A" w:rsidP="00E239B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6261AC0" w14:textId="04ED80B8" w:rsidR="00193749" w:rsidRPr="00F205C4" w:rsidRDefault="00193749" w:rsidP="00193749">
      <w:pPr>
        <w:pStyle w:val="Heading8"/>
        <w:numPr>
          <w:ilvl w:val="1"/>
          <w:numId w:val="21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F205C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7CD7996E" w14:textId="1BE73080" w:rsidR="00193749" w:rsidRPr="00857968" w:rsidRDefault="00193749" w:rsidP="00E239B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0F3C5594" w14:textId="71109BBE" w:rsidR="00193749" w:rsidRDefault="00E20DD2" w:rsidP="0019374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2533B80C" w14:textId="77777777" w:rsidR="0043786C" w:rsidRPr="00857968" w:rsidRDefault="0043786C" w:rsidP="0019374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</w:rPr>
      </w:pPr>
    </w:p>
    <w:p w14:paraId="3596D687" w14:textId="77777777" w:rsidR="003D744A" w:rsidRPr="00F205C4" w:rsidRDefault="003D744A" w:rsidP="00DF5C8C">
      <w:pPr>
        <w:pStyle w:val="Heading8"/>
        <w:numPr>
          <w:ilvl w:val="1"/>
          <w:numId w:val="21"/>
        </w:numPr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F205C4">
        <w:rPr>
          <w:rFonts w:asciiTheme="majorBidi" w:hAnsiTheme="majorBidi" w:cstheme="majorBidi"/>
          <w:sz w:val="30"/>
          <w:szCs w:val="30"/>
          <w:cs/>
          <w:lang w:val="th-TH"/>
        </w:rPr>
        <w:lastRenderedPageBreak/>
        <w:t>รายงานทางการเงินจำแนกตามส่วนงาน</w:t>
      </w:r>
    </w:p>
    <w:p w14:paraId="76B0CDEF" w14:textId="77777777" w:rsidR="003D744A" w:rsidRPr="00F205C4" w:rsidRDefault="003D744A" w:rsidP="003D744A">
      <w:pPr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77D9424E" w14:textId="48353199" w:rsidR="00E31D9F" w:rsidRPr="00F205C4" w:rsidRDefault="003D744A" w:rsidP="00861F2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ผลการดำเนินงานของส่วนงานที่รายงานต่อประธานเจ้าหน้าที่บริหาร (ผู้มีอำนาจตัดสินใจสูงสุดด้านการดำเนินงาน</w:t>
      </w:r>
      <w:r w:rsidR="00F6089C" w:rsidRPr="00F205C4">
        <w:rPr>
          <w:rFonts w:asciiTheme="majorBidi" w:hAnsiTheme="majorBidi" w:cstheme="majorBidi"/>
          <w:sz w:val="30"/>
          <w:szCs w:val="30"/>
          <w:cs/>
        </w:rPr>
        <w:t>ของกลุ่มบริษัท</w:t>
      </w:r>
      <w:r w:rsidRPr="00F205C4">
        <w:rPr>
          <w:rFonts w:asciiTheme="majorBidi" w:hAnsiTheme="majorBidi" w:cstheme="majorBidi"/>
          <w:sz w:val="30"/>
          <w:szCs w:val="30"/>
          <w:cs/>
        </w:rPr>
        <w:t>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รายการที่ไม่สามารถปันส่วนได้ส่วนใหญ่เป็นรายการค่าใช้</w:t>
      </w:r>
      <w:r w:rsidR="00861F28" w:rsidRPr="00F205C4">
        <w:rPr>
          <w:rFonts w:asciiTheme="majorBidi" w:hAnsiTheme="majorBidi" w:cstheme="majorBidi"/>
          <w:sz w:val="30"/>
          <w:szCs w:val="30"/>
          <w:cs/>
        </w:rPr>
        <w:t>จ่ายในการบริหาร</w:t>
      </w:r>
    </w:p>
    <w:p w14:paraId="5EED9359" w14:textId="1A76A7F8" w:rsidR="00E1663A" w:rsidRDefault="00E166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5AFB3CB5" w14:textId="4C285DAE" w:rsidR="00154B96" w:rsidRPr="00F205C4" w:rsidRDefault="00154B96" w:rsidP="00DF5C8C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205C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5DCC0666" w14:textId="77777777" w:rsidR="00154B96" w:rsidRPr="00E1663A" w:rsidRDefault="00154B96" w:rsidP="00154B96">
      <w:pPr>
        <w:pStyle w:val="BodyText2"/>
        <w:spacing w:line="240" w:lineRule="atLeast"/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771E5A42" w14:textId="389D0833" w:rsidR="00154B96" w:rsidRPr="00F205C4" w:rsidRDefault="00065E8C" w:rsidP="00154B96">
      <w:pPr>
        <w:ind w:left="540" w:right="4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F205C4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ความสัมพันธ์ที่มีกับบริษัทย่อย</w:t>
      </w:r>
      <w:r w:rsidR="00154B96" w:rsidRPr="00F205C4">
        <w:rPr>
          <w:rFonts w:asciiTheme="majorBidi" w:hAnsiTheme="majorBidi" w:cstheme="majorBidi"/>
          <w:b/>
          <w:sz w:val="30"/>
          <w:szCs w:val="30"/>
          <w:cs/>
        </w:rPr>
        <w:t>และ</w:t>
      </w:r>
      <w:r w:rsidR="00DE147C" w:rsidRPr="00DE147C">
        <w:rPr>
          <w:rFonts w:asciiTheme="majorBidi" w:hAnsiTheme="majorBidi" w:cs="Angsana New" w:hint="cs"/>
          <w:b/>
          <w:sz w:val="30"/>
          <w:szCs w:val="30"/>
          <w:cs/>
        </w:rPr>
        <w:t>บุคคลหรือกิจการอื่น</w:t>
      </w:r>
      <w:r w:rsidR="00EF21C6" w:rsidRPr="00F205C4">
        <w:rPr>
          <w:rFonts w:asciiTheme="majorBidi" w:hAnsiTheme="majorBidi" w:cstheme="majorBidi"/>
          <w:b/>
          <w:sz w:val="30"/>
          <w:szCs w:val="30"/>
          <w:cs/>
        </w:rPr>
        <w:t>ที่เ</w:t>
      </w:r>
      <w:r w:rsidR="00AB6E30" w:rsidRPr="00F205C4">
        <w:rPr>
          <w:rFonts w:asciiTheme="majorBidi" w:hAnsiTheme="majorBidi" w:cstheme="majorBidi"/>
          <w:b/>
          <w:sz w:val="30"/>
          <w:szCs w:val="30"/>
          <w:cs/>
        </w:rPr>
        <w:t>กี่ยวข้องกันที่มีรายการระหว่างกันที่มีนัยสำคัญกับ</w:t>
      </w:r>
      <w:r w:rsidR="00DE147C">
        <w:rPr>
          <w:rFonts w:asciiTheme="majorBidi" w:hAnsiTheme="majorBidi" w:cstheme="majorBidi"/>
          <w:b/>
          <w:sz w:val="30"/>
          <w:szCs w:val="30"/>
        </w:rPr>
        <w:br/>
      </w:r>
      <w:r w:rsidR="00AB6E30" w:rsidRPr="00F205C4">
        <w:rPr>
          <w:rFonts w:asciiTheme="majorBidi" w:hAnsiTheme="majorBidi" w:cstheme="majorBidi"/>
          <w:b/>
          <w:sz w:val="30"/>
          <w:szCs w:val="30"/>
          <w:cs/>
        </w:rPr>
        <w:t>กลุ่มบริษัทในระหว่างปีมีดังต่อไปนี้</w:t>
      </w:r>
    </w:p>
    <w:p w14:paraId="627982B2" w14:textId="77777777" w:rsidR="00154B96" w:rsidRPr="00E1663A" w:rsidRDefault="00154B96" w:rsidP="00154B96">
      <w:pPr>
        <w:ind w:left="540" w:right="45"/>
        <w:jc w:val="thaiDistribute"/>
        <w:rPr>
          <w:rFonts w:asciiTheme="majorBidi" w:hAnsiTheme="majorBidi" w:cstheme="majorBidi"/>
          <w:b/>
          <w:sz w:val="16"/>
          <w:szCs w:val="16"/>
        </w:rPr>
      </w:pPr>
    </w:p>
    <w:tbl>
      <w:tblPr>
        <w:tblW w:w="937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98"/>
        <w:gridCol w:w="1530"/>
        <w:gridCol w:w="4050"/>
      </w:tblGrid>
      <w:tr w:rsidR="00154B96" w:rsidRPr="00F205C4" w14:paraId="65B60084" w14:textId="77777777" w:rsidTr="00347213">
        <w:trPr>
          <w:tblHeader/>
        </w:trPr>
        <w:tc>
          <w:tcPr>
            <w:tcW w:w="3798" w:type="dxa"/>
          </w:tcPr>
          <w:p w14:paraId="6A97D615" w14:textId="77777777" w:rsidR="00154B96" w:rsidRPr="00F205C4" w:rsidRDefault="00154B96" w:rsidP="00E31D9F">
            <w:pPr>
              <w:pStyle w:val="block"/>
              <w:spacing w:after="0" w:line="240" w:lineRule="atLeast"/>
              <w:ind w:left="9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5DFCC14A" w14:textId="77777777" w:rsidR="00154B96" w:rsidRPr="00F205C4" w:rsidRDefault="00154B96" w:rsidP="00CE714B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ประเทศที่จัดตั้ง/</w:t>
            </w:r>
          </w:p>
        </w:tc>
        <w:tc>
          <w:tcPr>
            <w:tcW w:w="4050" w:type="dxa"/>
          </w:tcPr>
          <w:p w14:paraId="44900FAC" w14:textId="77777777" w:rsidR="00154B96" w:rsidRPr="00F205C4" w:rsidRDefault="00154B96" w:rsidP="00CE714B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54B96" w:rsidRPr="00F205C4" w14:paraId="47ED50D7" w14:textId="77777777" w:rsidTr="00347213">
        <w:trPr>
          <w:tblHeader/>
        </w:trPr>
        <w:tc>
          <w:tcPr>
            <w:tcW w:w="3798" w:type="dxa"/>
            <w:vAlign w:val="bottom"/>
          </w:tcPr>
          <w:p w14:paraId="123EA94A" w14:textId="77777777" w:rsidR="00154B96" w:rsidRPr="00F205C4" w:rsidRDefault="00154B96" w:rsidP="00E31D9F">
            <w:pPr>
              <w:spacing w:line="360" w:lineRule="exact"/>
              <w:ind w:left="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530" w:type="dxa"/>
            <w:vAlign w:val="bottom"/>
          </w:tcPr>
          <w:p w14:paraId="08F12D7D" w14:textId="77777777" w:rsidR="00154B96" w:rsidRPr="00F205C4" w:rsidRDefault="00154B96" w:rsidP="00CE714B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050" w:type="dxa"/>
            <w:vAlign w:val="bottom"/>
          </w:tcPr>
          <w:p w14:paraId="276AD154" w14:textId="77777777" w:rsidR="00154B96" w:rsidRPr="00F205C4" w:rsidRDefault="00154B96" w:rsidP="00CE714B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940DC6" w:rsidRPr="00F205C4" w14:paraId="67A6641C" w14:textId="77777777" w:rsidTr="00347213">
        <w:tc>
          <w:tcPr>
            <w:tcW w:w="3798" w:type="dxa"/>
            <w:vAlign w:val="bottom"/>
          </w:tcPr>
          <w:p w14:paraId="76433353" w14:textId="77777777" w:rsidR="00940DC6" w:rsidRPr="00F205C4" w:rsidRDefault="00940DC6" w:rsidP="00940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530" w:type="dxa"/>
            <w:vAlign w:val="bottom"/>
          </w:tcPr>
          <w:p w14:paraId="0B14F496" w14:textId="77777777" w:rsidR="00940DC6" w:rsidRPr="00F205C4" w:rsidRDefault="00940DC6" w:rsidP="00940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vAlign w:val="bottom"/>
          </w:tcPr>
          <w:p w14:paraId="3DF7D4AA" w14:textId="77777777" w:rsidR="00940DC6" w:rsidRPr="00F205C4" w:rsidRDefault="00940DC6" w:rsidP="00940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บุคคลที่มีอำนาจ และความรับผิดชอบการ</w:t>
            </w:r>
          </w:p>
        </w:tc>
      </w:tr>
      <w:tr w:rsidR="00940DC6" w:rsidRPr="00F205C4" w14:paraId="7457621D" w14:textId="77777777" w:rsidTr="00347213">
        <w:tc>
          <w:tcPr>
            <w:tcW w:w="3798" w:type="dxa"/>
            <w:vAlign w:val="bottom"/>
          </w:tcPr>
          <w:p w14:paraId="755B64A7" w14:textId="77777777" w:rsidR="00940DC6" w:rsidRPr="00F205C4" w:rsidRDefault="00940DC6" w:rsidP="00940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4E315CBE" w14:textId="77777777" w:rsidR="00940DC6" w:rsidRPr="00F205C4" w:rsidRDefault="00940DC6" w:rsidP="00940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050" w:type="dxa"/>
            <w:vAlign w:val="bottom"/>
          </w:tcPr>
          <w:p w14:paraId="56BFCB73" w14:textId="77777777" w:rsidR="00940DC6" w:rsidRPr="00F205C4" w:rsidRDefault="00940DC6" w:rsidP="00940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วางแผน </w:t>
            </w:r>
            <w:r w:rsidR="005B5A55"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สั่งการและควบคุมกิจกรรม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ต่างๆ ของ</w:t>
            </w:r>
          </w:p>
          <w:p w14:paraId="16ECE03C" w14:textId="77777777" w:rsidR="00940DC6" w:rsidRPr="00F205C4" w:rsidRDefault="00940DC6" w:rsidP="00940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กิจการไม่ว่าทางตรง หรือทางอ้อม ทั้งนี้รวมถึง</w:t>
            </w:r>
          </w:p>
          <w:p w14:paraId="18630F07" w14:textId="77777777" w:rsidR="00940DC6" w:rsidRPr="00F205C4" w:rsidRDefault="00940DC6" w:rsidP="00940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คณะกรรมการของกลุ่มบริษัท (ไม่ว่าจะทำ</w:t>
            </w:r>
          </w:p>
          <w:p w14:paraId="2B443FFC" w14:textId="77777777" w:rsidR="00940DC6" w:rsidRPr="00F205C4" w:rsidRDefault="00940DC6" w:rsidP="00940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หน้าที่ในระดับบริหารหรือไม่)</w:t>
            </w:r>
          </w:p>
        </w:tc>
      </w:tr>
      <w:tr w:rsidR="00940DC6" w:rsidRPr="00F205C4" w14:paraId="3D04E761" w14:textId="77777777" w:rsidTr="00347213">
        <w:tc>
          <w:tcPr>
            <w:tcW w:w="3798" w:type="dxa"/>
            <w:vAlign w:val="bottom"/>
          </w:tcPr>
          <w:p w14:paraId="575BDBE2" w14:textId="77777777" w:rsidR="00940DC6" w:rsidRPr="00F205C4" w:rsidRDefault="00940DC6" w:rsidP="00962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เอ.วี. บุรีรัมย์ ฮอนด้าคาร์ส์ จำกัด</w:t>
            </w:r>
          </w:p>
        </w:tc>
        <w:tc>
          <w:tcPr>
            <w:tcW w:w="1530" w:type="dxa"/>
            <w:vAlign w:val="bottom"/>
          </w:tcPr>
          <w:p w14:paraId="7A0F55EC" w14:textId="77777777" w:rsidR="00940DC6" w:rsidRPr="00F205C4" w:rsidRDefault="00940DC6" w:rsidP="00940DC6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vAlign w:val="bottom"/>
          </w:tcPr>
          <w:p w14:paraId="3960435C" w14:textId="77777777" w:rsidR="00940DC6" w:rsidRPr="00F205C4" w:rsidRDefault="00940DC6" w:rsidP="00940DC6">
            <w:pPr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เป็นบริษัทย่อย บริษัทถือหุ้นร้อยละ </w:t>
            </w:r>
            <w:r w:rsidRPr="00F205C4">
              <w:rPr>
                <w:rFonts w:asciiTheme="majorBidi" w:hAnsiTheme="majorBidi" w:cstheme="majorBidi"/>
                <w:sz w:val="30"/>
                <w:szCs w:val="30"/>
              </w:rPr>
              <w:t>99</w:t>
            </w:r>
          </w:p>
        </w:tc>
      </w:tr>
      <w:tr w:rsidR="00940DC6" w:rsidRPr="00F205C4" w14:paraId="1DA1A1CC" w14:textId="77777777" w:rsidTr="00347213">
        <w:tc>
          <w:tcPr>
            <w:tcW w:w="3798" w:type="dxa"/>
            <w:vAlign w:val="bottom"/>
          </w:tcPr>
          <w:p w14:paraId="002D4E9B" w14:textId="77777777" w:rsidR="00940DC6" w:rsidRPr="00F205C4" w:rsidRDefault="00940DC6" w:rsidP="00940DC6">
            <w:pPr>
              <w:spacing w:line="360" w:lineRule="exact"/>
              <w:ind w:left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52D4608" w14:textId="77777777" w:rsidR="00940DC6" w:rsidRPr="00F205C4" w:rsidRDefault="00940DC6" w:rsidP="00940DC6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50" w:type="dxa"/>
            <w:vAlign w:val="bottom"/>
          </w:tcPr>
          <w:p w14:paraId="14E483D1" w14:textId="77777777" w:rsidR="00940DC6" w:rsidRPr="00F205C4" w:rsidRDefault="00940DC6" w:rsidP="00940DC6">
            <w:pPr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และมีกรรมการร่วมกัน </w:t>
            </w:r>
            <w:r w:rsidRPr="00F205C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(โอนกิจการและ</w:t>
            </w:r>
            <w:r w:rsidRPr="00F205C4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ควบรวมบริษัท เมื่อวันที่ </w:t>
            </w:r>
            <w:r w:rsidRPr="00F205C4">
              <w:rPr>
                <w:rFonts w:asciiTheme="majorBidi" w:hAnsiTheme="majorBidi" w:cstheme="majorBidi"/>
                <w:sz w:val="30"/>
                <w:szCs w:val="30"/>
              </w:rPr>
              <w:t xml:space="preserve">28 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กุมภาพันธ์ </w:t>
            </w:r>
            <w:r w:rsidRPr="00F205C4">
              <w:rPr>
                <w:rFonts w:asciiTheme="majorBidi" w:hAnsiTheme="majorBidi" w:cstheme="majorBidi"/>
                <w:sz w:val="30"/>
                <w:szCs w:val="30"/>
              </w:rPr>
              <w:t>2561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940DC6" w:rsidRPr="00F205C4" w14:paraId="1CCF025C" w14:textId="77777777" w:rsidTr="00347213">
        <w:tc>
          <w:tcPr>
            <w:tcW w:w="3798" w:type="dxa"/>
            <w:vAlign w:val="bottom"/>
          </w:tcPr>
          <w:p w14:paraId="5CC8E3C7" w14:textId="77777777" w:rsidR="00940DC6" w:rsidRPr="00F205C4" w:rsidRDefault="00940DC6" w:rsidP="00962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เอ.วี. คาร์ส์ (สุรินทร์) จำกัด</w:t>
            </w:r>
          </w:p>
        </w:tc>
        <w:tc>
          <w:tcPr>
            <w:tcW w:w="1530" w:type="dxa"/>
            <w:vAlign w:val="bottom"/>
          </w:tcPr>
          <w:p w14:paraId="21D72CE0" w14:textId="77777777" w:rsidR="00940DC6" w:rsidRPr="00F205C4" w:rsidRDefault="00940DC6" w:rsidP="00940DC6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vAlign w:val="bottom"/>
          </w:tcPr>
          <w:p w14:paraId="56E15036" w14:textId="77777777" w:rsidR="00940DC6" w:rsidRPr="00F205C4" w:rsidRDefault="00940DC6" w:rsidP="00940DC6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เป็นบริษัทย่อย บริษัทถือหุ้นร้อยละ </w:t>
            </w:r>
            <w:r w:rsidRPr="00F205C4">
              <w:rPr>
                <w:rFonts w:asciiTheme="majorBidi" w:hAnsiTheme="majorBidi" w:cstheme="majorBidi"/>
                <w:sz w:val="30"/>
                <w:szCs w:val="30"/>
              </w:rPr>
              <w:t>99</w:t>
            </w:r>
          </w:p>
        </w:tc>
      </w:tr>
      <w:tr w:rsidR="00940DC6" w:rsidRPr="00F205C4" w14:paraId="1F94AAA6" w14:textId="77777777" w:rsidTr="00347213">
        <w:tc>
          <w:tcPr>
            <w:tcW w:w="3798" w:type="dxa"/>
            <w:vAlign w:val="bottom"/>
          </w:tcPr>
          <w:p w14:paraId="4C9A35A0" w14:textId="77777777" w:rsidR="00940DC6" w:rsidRPr="00F205C4" w:rsidRDefault="00940DC6" w:rsidP="00940DC6">
            <w:pPr>
              <w:spacing w:line="360" w:lineRule="exact"/>
              <w:ind w:left="90" w:right="-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308096D" w14:textId="77777777" w:rsidR="00940DC6" w:rsidRPr="00F205C4" w:rsidRDefault="00940DC6" w:rsidP="00940DC6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50" w:type="dxa"/>
            <w:vAlign w:val="bottom"/>
          </w:tcPr>
          <w:p w14:paraId="765E6D51" w14:textId="77777777" w:rsidR="00940DC6" w:rsidRPr="00F205C4" w:rsidRDefault="00940DC6" w:rsidP="00940DC6">
            <w:pPr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และมีกรรมการร่วมกัน </w:t>
            </w:r>
            <w:r w:rsidRPr="00F205C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(โอนกิจการและ</w:t>
            </w:r>
            <w:r w:rsidRPr="00F205C4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ควบรวมบริษัท เมื่อวันที่ </w:t>
            </w:r>
            <w:r w:rsidRPr="00F205C4">
              <w:rPr>
                <w:rFonts w:asciiTheme="majorBidi" w:hAnsiTheme="majorBidi" w:cstheme="majorBidi"/>
                <w:sz w:val="30"/>
                <w:szCs w:val="30"/>
              </w:rPr>
              <w:t xml:space="preserve">28 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กุมภาพันธ์ </w:t>
            </w:r>
            <w:r w:rsidRPr="00F205C4">
              <w:rPr>
                <w:rFonts w:asciiTheme="majorBidi" w:hAnsiTheme="majorBidi" w:cstheme="majorBidi"/>
                <w:sz w:val="30"/>
                <w:szCs w:val="30"/>
              </w:rPr>
              <w:t>2561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940DC6" w:rsidRPr="00F205C4" w14:paraId="09C97CDD" w14:textId="77777777" w:rsidTr="00347213">
        <w:tc>
          <w:tcPr>
            <w:tcW w:w="3798" w:type="dxa"/>
            <w:vAlign w:val="bottom"/>
          </w:tcPr>
          <w:p w14:paraId="25635D46" w14:textId="77777777" w:rsidR="00940DC6" w:rsidRPr="00F205C4" w:rsidRDefault="00940DC6" w:rsidP="00962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ฮอนด้ามะลิวัลย์ จำกัด</w:t>
            </w:r>
          </w:p>
        </w:tc>
        <w:tc>
          <w:tcPr>
            <w:tcW w:w="1530" w:type="dxa"/>
            <w:vAlign w:val="bottom"/>
          </w:tcPr>
          <w:p w14:paraId="6FFE1E65" w14:textId="77777777" w:rsidR="00940DC6" w:rsidRPr="00F205C4" w:rsidRDefault="00940DC6" w:rsidP="00940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vAlign w:val="bottom"/>
          </w:tcPr>
          <w:p w14:paraId="02E0EBFA" w14:textId="77777777" w:rsidR="00940DC6" w:rsidRPr="00F205C4" w:rsidRDefault="00940DC6" w:rsidP="00940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เป็นบริษัทย่อย บริษัทถือหุ้นร้อยละ </w:t>
            </w:r>
            <w:r w:rsidRPr="00F205C4">
              <w:rPr>
                <w:rFonts w:asciiTheme="majorBidi" w:hAnsiTheme="majorBidi" w:cstheme="majorBidi"/>
                <w:sz w:val="30"/>
                <w:szCs w:val="30"/>
              </w:rPr>
              <w:t>99</w:t>
            </w:r>
          </w:p>
        </w:tc>
      </w:tr>
      <w:tr w:rsidR="00940DC6" w:rsidRPr="00F205C4" w14:paraId="07F7DDA4" w14:textId="77777777" w:rsidTr="00347213">
        <w:tc>
          <w:tcPr>
            <w:tcW w:w="3798" w:type="dxa"/>
            <w:vAlign w:val="bottom"/>
          </w:tcPr>
          <w:p w14:paraId="11C7CFC1" w14:textId="77777777" w:rsidR="00940DC6" w:rsidRPr="00F205C4" w:rsidRDefault="00940DC6" w:rsidP="00940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3979E2B1" w14:textId="77777777" w:rsidR="00940DC6" w:rsidRPr="00F205C4" w:rsidRDefault="00940DC6" w:rsidP="00940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50" w:type="dxa"/>
            <w:vAlign w:val="bottom"/>
          </w:tcPr>
          <w:p w14:paraId="13FA64C0" w14:textId="77777777" w:rsidR="00940DC6" w:rsidRPr="00F205C4" w:rsidRDefault="00940DC6" w:rsidP="00940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และมีกรรมการร่วมกัน </w:t>
            </w:r>
            <w:r w:rsidRPr="00F205C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(โอนกิจการและ</w:t>
            </w:r>
            <w:r w:rsidRPr="00F205C4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ควบรวมบริษัท เมื่อวันที่ </w:t>
            </w:r>
            <w:r w:rsidRPr="00F205C4">
              <w:rPr>
                <w:rFonts w:asciiTheme="majorBidi" w:hAnsiTheme="majorBidi" w:cstheme="majorBidi"/>
                <w:sz w:val="30"/>
                <w:szCs w:val="30"/>
              </w:rPr>
              <w:t xml:space="preserve">28 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กุมภาพันธ์ </w:t>
            </w:r>
            <w:r w:rsidRPr="00F205C4">
              <w:rPr>
                <w:rFonts w:asciiTheme="majorBidi" w:hAnsiTheme="majorBidi" w:cstheme="majorBidi"/>
                <w:sz w:val="30"/>
                <w:szCs w:val="30"/>
              </w:rPr>
              <w:t>2561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940DC6" w:rsidRPr="00F205C4" w14:paraId="350D6EDC" w14:textId="77777777" w:rsidTr="00347213">
        <w:tc>
          <w:tcPr>
            <w:tcW w:w="3798" w:type="dxa"/>
            <w:vAlign w:val="bottom"/>
          </w:tcPr>
          <w:p w14:paraId="4AFE7F6B" w14:textId="77777777" w:rsidR="00940DC6" w:rsidRPr="00F205C4" w:rsidRDefault="00940DC6" w:rsidP="00962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ฮอนด้ามะลิวัลย์ จำกัด</w:t>
            </w:r>
          </w:p>
        </w:tc>
        <w:tc>
          <w:tcPr>
            <w:tcW w:w="1530" w:type="dxa"/>
            <w:vAlign w:val="bottom"/>
          </w:tcPr>
          <w:p w14:paraId="206B1778" w14:textId="77777777" w:rsidR="00940DC6" w:rsidRPr="00F205C4" w:rsidRDefault="00940DC6" w:rsidP="00940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050" w:type="dxa"/>
            <w:vAlign w:val="bottom"/>
          </w:tcPr>
          <w:p w14:paraId="47702A23" w14:textId="77777777" w:rsidR="00940DC6" w:rsidRPr="00F205C4" w:rsidRDefault="00940DC6" w:rsidP="00940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เป็นบริษัทย่อย บริษัทถือหุ้นร้อยละ </w:t>
            </w:r>
            <w:r w:rsidRPr="00F205C4">
              <w:rPr>
                <w:rFonts w:asciiTheme="majorBidi" w:hAnsiTheme="majorBidi" w:cstheme="majorBidi"/>
                <w:sz w:val="30"/>
                <w:szCs w:val="30"/>
              </w:rPr>
              <w:t>99</w:t>
            </w:r>
          </w:p>
        </w:tc>
      </w:tr>
      <w:tr w:rsidR="00940DC6" w:rsidRPr="00F205C4" w14:paraId="3CAE5BB3" w14:textId="77777777" w:rsidTr="00347213">
        <w:tc>
          <w:tcPr>
            <w:tcW w:w="3798" w:type="dxa"/>
            <w:vAlign w:val="bottom"/>
          </w:tcPr>
          <w:p w14:paraId="5F62C835" w14:textId="77777777" w:rsidR="00940DC6" w:rsidRPr="00F205C4" w:rsidRDefault="00940DC6" w:rsidP="00962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(บริษัทใหม่ภายหลังการควบกิจการ)</w:t>
            </w:r>
          </w:p>
        </w:tc>
        <w:tc>
          <w:tcPr>
            <w:tcW w:w="1530" w:type="dxa"/>
            <w:vAlign w:val="bottom"/>
          </w:tcPr>
          <w:p w14:paraId="6BA794BC" w14:textId="77777777" w:rsidR="00940DC6" w:rsidRPr="00F205C4" w:rsidRDefault="00940DC6" w:rsidP="00940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50" w:type="dxa"/>
            <w:vAlign w:val="bottom"/>
          </w:tcPr>
          <w:p w14:paraId="1701D753" w14:textId="77777777" w:rsidR="00940DC6" w:rsidRPr="00F205C4" w:rsidRDefault="00940DC6" w:rsidP="00940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และมีกรรมการร่วมกัน</w:t>
            </w:r>
          </w:p>
        </w:tc>
      </w:tr>
    </w:tbl>
    <w:p w14:paraId="2CE2F444" w14:textId="5F453AE5" w:rsidR="00DE147C" w:rsidRDefault="00DE147C" w:rsidP="006603EC">
      <w:pPr>
        <w:pStyle w:val="block"/>
        <w:spacing w:after="0"/>
        <w:ind w:left="540" w:right="29"/>
        <w:jc w:val="thaiDistribute"/>
        <w:rPr>
          <w:rFonts w:asciiTheme="majorBidi" w:hAnsiTheme="majorBidi" w:cstheme="majorBidi"/>
          <w:b/>
          <w:sz w:val="30"/>
          <w:szCs w:val="30"/>
          <w:lang w:bidi="th-TH"/>
        </w:rPr>
      </w:pPr>
      <w:r>
        <w:rPr>
          <w:rFonts w:asciiTheme="majorBidi" w:hAnsiTheme="majorBidi" w:cstheme="majorBidi"/>
          <w:b/>
          <w:sz w:val="30"/>
          <w:szCs w:val="30"/>
          <w:lang w:bidi="th-TH"/>
        </w:rPr>
        <w:br w:type="page"/>
      </w:r>
    </w:p>
    <w:p w14:paraId="20B813DD" w14:textId="464053FD" w:rsidR="00154B96" w:rsidRPr="00F205C4" w:rsidRDefault="00154B96" w:rsidP="006603EC">
      <w:pPr>
        <w:pStyle w:val="block"/>
        <w:spacing w:after="0"/>
        <w:ind w:left="540" w:right="29"/>
        <w:jc w:val="thaiDistribute"/>
        <w:rPr>
          <w:rFonts w:asciiTheme="majorBidi" w:hAnsiTheme="majorBidi" w:cstheme="majorBidi"/>
          <w:b/>
          <w:sz w:val="30"/>
          <w:szCs w:val="30"/>
          <w:rtl/>
          <w:cs/>
        </w:rPr>
      </w:pPr>
      <w:r w:rsidRPr="00F205C4">
        <w:rPr>
          <w:rFonts w:asciiTheme="majorBidi" w:hAnsiTheme="majorBidi" w:cstheme="majorBidi"/>
          <w:b/>
          <w:sz w:val="30"/>
          <w:szCs w:val="30"/>
          <w:cs/>
          <w:lang w:bidi="th-TH"/>
        </w:rPr>
        <w:lastRenderedPageBreak/>
        <w:t>นโยบายการกำหนดราคาสำหรับรายการแต่ละประเภทอธิบายได้ดังต่อไปนี้</w:t>
      </w:r>
    </w:p>
    <w:p w14:paraId="50DECB6B" w14:textId="77777777" w:rsidR="00154B96" w:rsidRPr="00E1663A" w:rsidRDefault="00154B96" w:rsidP="00E31D9F">
      <w:pPr>
        <w:ind w:left="540" w:right="45"/>
        <w:jc w:val="thaiDistribute"/>
        <w:rPr>
          <w:rFonts w:asciiTheme="majorBidi" w:hAnsiTheme="majorBidi" w:cstheme="majorBidi"/>
          <w:b/>
          <w:bCs/>
        </w:rPr>
      </w:pPr>
    </w:p>
    <w:tbl>
      <w:tblPr>
        <w:tblW w:w="9288" w:type="dxa"/>
        <w:tblInd w:w="450" w:type="dxa"/>
        <w:tblLook w:val="01E0" w:firstRow="1" w:lastRow="1" w:firstColumn="1" w:lastColumn="1" w:noHBand="0" w:noVBand="0"/>
      </w:tblPr>
      <w:tblGrid>
        <w:gridCol w:w="4446"/>
        <w:gridCol w:w="4842"/>
      </w:tblGrid>
      <w:tr w:rsidR="00154B96" w:rsidRPr="00F205C4" w14:paraId="0CD231E7" w14:textId="77777777" w:rsidTr="00E520B0">
        <w:tc>
          <w:tcPr>
            <w:tcW w:w="4446" w:type="dxa"/>
          </w:tcPr>
          <w:p w14:paraId="0E2EA250" w14:textId="77777777" w:rsidR="00154B96" w:rsidRPr="00F205C4" w:rsidRDefault="00154B96" w:rsidP="00CE714B">
            <w:pPr>
              <w:pStyle w:val="block"/>
              <w:spacing w:after="0" w:line="240" w:lineRule="atLeast"/>
              <w:ind w:left="-216" w:right="-45" w:firstLine="21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รายการ</w:t>
            </w:r>
          </w:p>
        </w:tc>
        <w:tc>
          <w:tcPr>
            <w:tcW w:w="4842" w:type="dxa"/>
          </w:tcPr>
          <w:p w14:paraId="2E1593C1" w14:textId="77777777" w:rsidR="00154B96" w:rsidRPr="00F205C4" w:rsidRDefault="00154B96" w:rsidP="00F0424B">
            <w:pPr>
              <w:pStyle w:val="block"/>
              <w:spacing w:after="0" w:line="240" w:lineRule="atLeast"/>
              <w:ind w:left="0"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นโยบายการกำหนดราคา</w:t>
            </w:r>
          </w:p>
        </w:tc>
      </w:tr>
      <w:tr w:rsidR="00154B96" w:rsidRPr="00F205C4" w14:paraId="202F69D3" w14:textId="77777777" w:rsidTr="00E520B0">
        <w:tc>
          <w:tcPr>
            <w:tcW w:w="4446" w:type="dxa"/>
          </w:tcPr>
          <w:p w14:paraId="76D115C6" w14:textId="77777777" w:rsidR="00154B96" w:rsidRPr="00F205C4" w:rsidRDefault="00154B96" w:rsidP="00962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4842" w:type="dxa"/>
          </w:tcPr>
          <w:p w14:paraId="4E3D493C" w14:textId="2707D405" w:rsidR="00154B96" w:rsidRPr="00F205C4" w:rsidRDefault="000F4764" w:rsidP="00CE714B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ต้นทุนบวกด้วย</w:t>
            </w:r>
            <w:r w:rsidR="003F615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อัตราส่วนเพิ่ม</w:t>
            </w:r>
          </w:p>
        </w:tc>
      </w:tr>
      <w:tr w:rsidR="00154B96" w:rsidRPr="00F205C4" w14:paraId="3A498679" w14:textId="77777777" w:rsidTr="00E520B0">
        <w:tc>
          <w:tcPr>
            <w:tcW w:w="4446" w:type="dxa"/>
          </w:tcPr>
          <w:p w14:paraId="55FB9420" w14:textId="77777777" w:rsidR="00154B96" w:rsidRPr="00F205C4" w:rsidRDefault="00154B96" w:rsidP="00962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การรับบริการ</w:t>
            </w:r>
          </w:p>
        </w:tc>
        <w:tc>
          <w:tcPr>
            <w:tcW w:w="4842" w:type="dxa"/>
          </w:tcPr>
          <w:p w14:paraId="2F6E6C9D" w14:textId="79840CFE" w:rsidR="00154B96" w:rsidRPr="00F205C4" w:rsidRDefault="000F4764" w:rsidP="00CE714B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ต้นทุนบวกด้วย</w:t>
            </w:r>
            <w:r w:rsidR="003F615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อัตราส่วนเพิ่ม</w:t>
            </w:r>
          </w:p>
        </w:tc>
      </w:tr>
      <w:tr w:rsidR="001E7733" w:rsidRPr="00F205C4" w14:paraId="6EAA9F58" w14:textId="77777777" w:rsidTr="00E520B0">
        <w:tc>
          <w:tcPr>
            <w:tcW w:w="4446" w:type="dxa"/>
          </w:tcPr>
          <w:p w14:paraId="31B895B7" w14:textId="77777777" w:rsidR="001E7733" w:rsidRPr="00F205C4" w:rsidRDefault="001E7733" w:rsidP="00962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การซื้อสินทรัพย์</w:t>
            </w:r>
          </w:p>
        </w:tc>
        <w:tc>
          <w:tcPr>
            <w:tcW w:w="4842" w:type="dxa"/>
          </w:tcPr>
          <w:p w14:paraId="11546B72" w14:textId="1FF6F4C9" w:rsidR="001E7733" w:rsidRPr="00F205C4" w:rsidRDefault="00466761" w:rsidP="00CE714B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B75B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ราคาที่ตกลงกัน</w:t>
            </w:r>
          </w:p>
        </w:tc>
      </w:tr>
      <w:tr w:rsidR="00065E8C" w:rsidRPr="00F205C4" w14:paraId="6B9CEBF0" w14:textId="77777777" w:rsidTr="00E520B0">
        <w:tc>
          <w:tcPr>
            <w:tcW w:w="4446" w:type="dxa"/>
          </w:tcPr>
          <w:p w14:paraId="22AFF63F" w14:textId="77777777" w:rsidR="00065E8C" w:rsidRPr="00F205C4" w:rsidRDefault="00065E8C" w:rsidP="00962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4842" w:type="dxa"/>
          </w:tcPr>
          <w:p w14:paraId="53868B5A" w14:textId="77777777" w:rsidR="00065E8C" w:rsidRPr="004B75BA" w:rsidRDefault="00065E8C" w:rsidP="00CE714B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B75BA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ราคาที่ตกลงกัน</w:t>
            </w:r>
          </w:p>
        </w:tc>
      </w:tr>
      <w:tr w:rsidR="00154B96" w:rsidRPr="00F205C4" w14:paraId="3D1FFBD9" w14:textId="77777777" w:rsidTr="00E520B0">
        <w:tc>
          <w:tcPr>
            <w:tcW w:w="4446" w:type="dxa"/>
          </w:tcPr>
          <w:p w14:paraId="7E1433C5" w14:textId="77777777" w:rsidR="00154B96" w:rsidRPr="00F205C4" w:rsidRDefault="00154B96" w:rsidP="00962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</w:t>
            </w:r>
            <w:r w:rsidR="00F0424B"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จ่าย</w:t>
            </w:r>
          </w:p>
        </w:tc>
        <w:tc>
          <w:tcPr>
            <w:tcW w:w="4842" w:type="dxa"/>
          </w:tcPr>
          <w:p w14:paraId="681307D2" w14:textId="77777777" w:rsidR="00154B96" w:rsidRPr="004B75BA" w:rsidRDefault="00154B96" w:rsidP="00CE714B">
            <w:pPr>
              <w:pStyle w:val="block"/>
              <w:spacing w:after="0" w:line="240" w:lineRule="atLeast"/>
              <w:ind w:left="234" w:right="-45" w:hanging="23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B75B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อัตราดอกเบี้ยที่กำหนดในสัญญาโดยอ้างอิง</w:t>
            </w:r>
            <w:r w:rsidR="003454DD" w:rsidRPr="004B75B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  <w:r w:rsidRPr="004B75BA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อัตราดอกเบี้ยเงินฝากประจำ</w:t>
            </w:r>
          </w:p>
        </w:tc>
      </w:tr>
    </w:tbl>
    <w:p w14:paraId="0F0D97A4" w14:textId="77777777" w:rsidR="00796C5F" w:rsidRPr="00E1663A" w:rsidRDefault="00796C5F" w:rsidP="00154B96">
      <w:pPr>
        <w:pStyle w:val="block"/>
        <w:spacing w:after="0"/>
        <w:ind w:left="540" w:right="-45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177F1FF5" w14:textId="77777777" w:rsidR="00154B96" w:rsidRPr="00F205C4" w:rsidRDefault="00154B96" w:rsidP="00E31D9F">
      <w:pPr>
        <w:pStyle w:val="block"/>
        <w:spacing w:after="0"/>
        <w:ind w:left="540" w:right="29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F205C4">
        <w:rPr>
          <w:rFonts w:asciiTheme="majorBidi" w:hAnsiTheme="majorBidi" w:cstheme="majorBidi"/>
          <w:b/>
          <w:sz w:val="30"/>
          <w:szCs w:val="30"/>
          <w:cs/>
          <w:lang w:bidi="th-TH"/>
        </w:rPr>
        <w:t>รายการที่สำคัญกับ</w:t>
      </w:r>
      <w:r w:rsidR="00DC7BDC" w:rsidRPr="00F205C4">
        <w:rPr>
          <w:rFonts w:asciiTheme="majorBidi" w:hAnsiTheme="majorBidi" w:cstheme="majorBidi"/>
          <w:b/>
          <w:sz w:val="30"/>
          <w:szCs w:val="30"/>
          <w:cs/>
          <w:lang w:bidi="th-TH"/>
        </w:rPr>
        <w:t>บุคคลหรือ</w:t>
      </w:r>
      <w:r w:rsidRPr="00F205C4">
        <w:rPr>
          <w:rFonts w:asciiTheme="majorBidi" w:hAnsiTheme="majorBidi" w:cstheme="majorBidi"/>
          <w:b/>
          <w:sz w:val="30"/>
          <w:szCs w:val="30"/>
          <w:cs/>
          <w:lang w:bidi="th-TH"/>
        </w:rPr>
        <w:t>กิจการที่เกี่ยวข้องกันสำหรับ</w:t>
      </w:r>
      <w:r w:rsidR="00DC7BDC" w:rsidRPr="00F205C4">
        <w:rPr>
          <w:rFonts w:asciiTheme="majorBidi" w:hAnsiTheme="majorBidi" w:cstheme="majorBidi"/>
          <w:b/>
          <w:sz w:val="30"/>
          <w:szCs w:val="30"/>
          <w:cs/>
          <w:lang w:bidi="th-TH"/>
        </w:rPr>
        <w:t>แต่ละ</w:t>
      </w:r>
      <w:r w:rsidR="00D661A3" w:rsidRPr="00F205C4">
        <w:rPr>
          <w:rFonts w:asciiTheme="majorBidi" w:hAnsiTheme="majorBidi" w:cstheme="majorBidi"/>
          <w:b/>
          <w:sz w:val="30"/>
          <w:szCs w:val="30"/>
          <w:cs/>
          <w:lang w:bidi="th-TH"/>
        </w:rPr>
        <w:t>ปี</w:t>
      </w:r>
      <w:r w:rsidR="00D661A3" w:rsidRPr="00F205C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สิ้นสุดวันที่ </w:t>
      </w:r>
      <w:r w:rsidR="005B651E" w:rsidRPr="00F205C4">
        <w:rPr>
          <w:rFonts w:asciiTheme="majorBidi" w:hAnsiTheme="majorBidi" w:cstheme="majorBidi"/>
          <w:sz w:val="30"/>
          <w:szCs w:val="30"/>
          <w:lang w:val="en-US" w:bidi="th-TH"/>
        </w:rPr>
        <w:t xml:space="preserve">31 </w:t>
      </w:r>
      <w:r w:rsidR="005B651E" w:rsidRPr="00F205C4">
        <w:rPr>
          <w:rFonts w:asciiTheme="majorBidi" w:hAnsiTheme="majorBidi" w:cstheme="majorBidi"/>
          <w:sz w:val="30"/>
          <w:szCs w:val="30"/>
          <w:cs/>
          <w:lang w:val="en-US" w:bidi="th-TH"/>
        </w:rPr>
        <w:t>ธันวาคม</w:t>
      </w:r>
      <w:r w:rsidR="00D661A3" w:rsidRPr="00F205C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F205C4">
        <w:rPr>
          <w:rFonts w:asciiTheme="majorBidi" w:hAnsiTheme="majorBidi" w:cstheme="majorBidi"/>
          <w:sz w:val="30"/>
          <w:szCs w:val="30"/>
          <w:cs/>
          <w:lang w:val="en-US" w:bidi="th-TH"/>
        </w:rPr>
        <w:t>สรุปได้ดังนี้</w:t>
      </w:r>
    </w:p>
    <w:p w14:paraId="02F9C862" w14:textId="77777777" w:rsidR="00154B96" w:rsidRPr="00E1663A" w:rsidRDefault="00154B96" w:rsidP="00AD0762">
      <w:pPr>
        <w:pStyle w:val="block"/>
        <w:spacing w:after="0"/>
        <w:ind w:left="540" w:right="-45"/>
        <w:jc w:val="thaiDistribute"/>
        <w:rPr>
          <w:rFonts w:asciiTheme="majorBidi" w:hAnsiTheme="majorBidi" w:cstheme="majorBidi"/>
          <w:b/>
          <w:szCs w:val="22"/>
          <w:rtl/>
          <w:cs/>
          <w:lang w:bidi="th-TH"/>
        </w:rPr>
      </w:pPr>
    </w:p>
    <w:tbl>
      <w:tblPr>
        <w:tblW w:w="91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87"/>
        <w:gridCol w:w="1418"/>
        <w:gridCol w:w="276"/>
        <w:gridCol w:w="1228"/>
        <w:gridCol w:w="276"/>
        <w:gridCol w:w="1149"/>
        <w:gridCol w:w="237"/>
        <w:gridCol w:w="1124"/>
      </w:tblGrid>
      <w:tr w:rsidR="00885119" w:rsidRPr="00F205C4" w14:paraId="64607376" w14:textId="77777777" w:rsidTr="001E7733">
        <w:trPr>
          <w:tblHeader/>
        </w:trPr>
        <w:tc>
          <w:tcPr>
            <w:tcW w:w="1896" w:type="pct"/>
          </w:tcPr>
          <w:p w14:paraId="43890AED" w14:textId="77777777" w:rsidR="00D661A3" w:rsidRPr="00F205C4" w:rsidRDefault="00D661A3" w:rsidP="00CE71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9" w:type="pct"/>
            <w:gridSpan w:val="3"/>
          </w:tcPr>
          <w:p w14:paraId="7B751032" w14:textId="77777777" w:rsidR="00D661A3" w:rsidRPr="00F205C4" w:rsidRDefault="00D661A3" w:rsidP="00885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54FB46CC" w14:textId="77777777" w:rsidR="00D661A3" w:rsidRPr="00F205C4" w:rsidRDefault="00D661A3" w:rsidP="00885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5" w:type="pct"/>
            <w:gridSpan w:val="3"/>
          </w:tcPr>
          <w:p w14:paraId="46D7EB08" w14:textId="77777777" w:rsidR="00D661A3" w:rsidRPr="00F205C4" w:rsidRDefault="00D661A3" w:rsidP="008851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4BA0" w:rsidRPr="00F205C4" w14:paraId="56109DE8" w14:textId="77777777" w:rsidTr="001E7733">
        <w:trPr>
          <w:tblHeader/>
        </w:trPr>
        <w:tc>
          <w:tcPr>
            <w:tcW w:w="1896" w:type="pct"/>
          </w:tcPr>
          <w:p w14:paraId="633A62BC" w14:textId="77777777" w:rsidR="00564BA0" w:rsidRPr="00F205C4" w:rsidRDefault="00564BA0" w:rsidP="00E5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F205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F205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771" w:type="pct"/>
          </w:tcPr>
          <w:p w14:paraId="51EAC394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50" w:type="pct"/>
          </w:tcPr>
          <w:p w14:paraId="365DD337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8" w:type="pct"/>
          </w:tcPr>
          <w:p w14:paraId="487CC5A3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50" w:type="pct"/>
          </w:tcPr>
          <w:p w14:paraId="75B6E430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045D0DD0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29" w:type="pct"/>
          </w:tcPr>
          <w:p w14:paraId="00E78828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</w:tcPr>
          <w:p w14:paraId="4D5F24B9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564BA0" w:rsidRPr="00F205C4" w14:paraId="1B9CEF5F" w14:textId="77777777" w:rsidTr="001E7733">
        <w:trPr>
          <w:tblHeader/>
        </w:trPr>
        <w:tc>
          <w:tcPr>
            <w:tcW w:w="1896" w:type="pct"/>
          </w:tcPr>
          <w:p w14:paraId="5686A446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 w:hanging="18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04" w:type="pct"/>
            <w:gridSpan w:val="7"/>
          </w:tcPr>
          <w:p w14:paraId="0658E6DA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64BA0" w:rsidRPr="00F205C4" w14:paraId="54A585EE" w14:textId="77777777" w:rsidTr="001E7733">
        <w:tc>
          <w:tcPr>
            <w:tcW w:w="1896" w:type="pct"/>
          </w:tcPr>
          <w:p w14:paraId="6E97CF7F" w14:textId="77777777" w:rsidR="00564BA0" w:rsidRPr="00F205C4" w:rsidRDefault="00564BA0" w:rsidP="002D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771" w:type="pct"/>
          </w:tcPr>
          <w:p w14:paraId="51003FFC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right="1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11A38256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right="1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8" w:type="pct"/>
          </w:tcPr>
          <w:p w14:paraId="48CBE446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right="1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510132C3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right="1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36053ACE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6" w:hanging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01ADD41F" w14:textId="77777777" w:rsidR="00564BA0" w:rsidRPr="00F205C4" w:rsidRDefault="00564BA0" w:rsidP="00564BA0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1" w:type="pct"/>
          </w:tcPr>
          <w:p w14:paraId="04AF503A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90" w:firstLine="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64BA0" w:rsidRPr="00F205C4" w14:paraId="7E86C1B0" w14:textId="77777777" w:rsidTr="001E7733">
        <w:tc>
          <w:tcPr>
            <w:tcW w:w="1896" w:type="pct"/>
          </w:tcPr>
          <w:p w14:paraId="6D0FE985" w14:textId="77777777" w:rsidR="00564BA0" w:rsidRPr="00F205C4" w:rsidRDefault="00564BA0" w:rsidP="002D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771" w:type="pct"/>
          </w:tcPr>
          <w:p w14:paraId="167E7DB8" w14:textId="26FADEDF" w:rsidR="00564BA0" w:rsidRPr="00F205C4" w:rsidRDefault="009F53E8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right="1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50" w:type="pct"/>
          </w:tcPr>
          <w:p w14:paraId="0DA9ACA0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right="1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8" w:type="pct"/>
          </w:tcPr>
          <w:p w14:paraId="4150331E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right="1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50" w:type="pct"/>
          </w:tcPr>
          <w:p w14:paraId="3CC5DA31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right="1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0D5070E8" w14:textId="098D2039" w:rsidR="00564BA0" w:rsidRPr="00F205C4" w:rsidRDefault="009F53E8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42,435</w:t>
            </w:r>
          </w:p>
        </w:tc>
        <w:tc>
          <w:tcPr>
            <w:tcW w:w="129" w:type="pct"/>
          </w:tcPr>
          <w:p w14:paraId="6208255C" w14:textId="77777777" w:rsidR="00564BA0" w:rsidRPr="00F205C4" w:rsidRDefault="00564BA0" w:rsidP="00564BA0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1" w:type="pct"/>
          </w:tcPr>
          <w:p w14:paraId="6D8E1349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36,740</w:t>
            </w:r>
          </w:p>
        </w:tc>
      </w:tr>
      <w:tr w:rsidR="00564BA0" w:rsidRPr="00F205C4" w14:paraId="0B8E1EEE" w14:textId="77777777" w:rsidTr="001E7733">
        <w:tc>
          <w:tcPr>
            <w:tcW w:w="1896" w:type="pct"/>
          </w:tcPr>
          <w:p w14:paraId="4CCEDB55" w14:textId="77777777" w:rsidR="00564BA0" w:rsidRPr="00F205C4" w:rsidRDefault="00564BA0" w:rsidP="002D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771" w:type="pct"/>
          </w:tcPr>
          <w:p w14:paraId="36C12E1C" w14:textId="45778C0B" w:rsidR="00564BA0" w:rsidRPr="00F205C4" w:rsidRDefault="009F53E8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right="14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50" w:type="pct"/>
          </w:tcPr>
          <w:p w14:paraId="2C12C708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right="1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8" w:type="pct"/>
          </w:tcPr>
          <w:p w14:paraId="676A5618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right="14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50" w:type="pct"/>
          </w:tcPr>
          <w:p w14:paraId="7575CEE7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right="1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438F5B3F" w14:textId="172C3846" w:rsidR="00564BA0" w:rsidRPr="00F205C4" w:rsidRDefault="009F53E8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</w:tcPr>
          <w:p w14:paraId="6DAC45F1" w14:textId="77777777" w:rsidR="00564BA0" w:rsidRPr="00F205C4" w:rsidRDefault="00564BA0" w:rsidP="00564BA0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1" w:type="pct"/>
          </w:tcPr>
          <w:p w14:paraId="05042863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560</w:t>
            </w:r>
          </w:p>
        </w:tc>
      </w:tr>
      <w:tr w:rsidR="00564BA0" w:rsidRPr="00F205C4" w14:paraId="60FEB66C" w14:textId="77777777" w:rsidTr="001E7733">
        <w:tc>
          <w:tcPr>
            <w:tcW w:w="1896" w:type="pct"/>
          </w:tcPr>
          <w:p w14:paraId="66455671" w14:textId="77777777" w:rsidR="00564BA0" w:rsidRPr="00F205C4" w:rsidRDefault="00564BA0" w:rsidP="002D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รายจ่ายค่าเช่า</w:t>
            </w:r>
          </w:p>
        </w:tc>
        <w:tc>
          <w:tcPr>
            <w:tcW w:w="771" w:type="pct"/>
          </w:tcPr>
          <w:p w14:paraId="0D121FEB" w14:textId="64023921" w:rsidR="00564BA0" w:rsidRPr="00F205C4" w:rsidRDefault="009F53E8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right="14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50" w:type="pct"/>
          </w:tcPr>
          <w:p w14:paraId="0B5F3F4F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right="1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8" w:type="pct"/>
          </w:tcPr>
          <w:p w14:paraId="600C715F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right="14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50" w:type="pct"/>
          </w:tcPr>
          <w:p w14:paraId="586621C7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right="1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612AA815" w14:textId="0E7B02B2" w:rsidR="00564BA0" w:rsidRPr="00F205C4" w:rsidRDefault="009F53E8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972</w:t>
            </w:r>
          </w:p>
        </w:tc>
        <w:tc>
          <w:tcPr>
            <w:tcW w:w="129" w:type="pct"/>
          </w:tcPr>
          <w:p w14:paraId="3C7F10D6" w14:textId="77777777" w:rsidR="00564BA0" w:rsidRPr="00F205C4" w:rsidRDefault="00564BA0" w:rsidP="00564BA0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1" w:type="pct"/>
          </w:tcPr>
          <w:p w14:paraId="71B5A819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830</w:t>
            </w:r>
          </w:p>
        </w:tc>
      </w:tr>
    </w:tbl>
    <w:p w14:paraId="50D6D91A" w14:textId="77777777" w:rsidR="009471E6" w:rsidRPr="00A90DEA" w:rsidRDefault="009471E6">
      <w:pPr>
        <w:rPr>
          <w:rFonts w:asciiTheme="majorBidi" w:hAnsiTheme="majorBidi" w:cstheme="majorBidi"/>
          <w:sz w:val="22"/>
          <w:szCs w:val="22"/>
        </w:rPr>
      </w:pPr>
    </w:p>
    <w:tbl>
      <w:tblPr>
        <w:tblW w:w="91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87"/>
        <w:gridCol w:w="1418"/>
        <w:gridCol w:w="276"/>
        <w:gridCol w:w="1228"/>
        <w:gridCol w:w="276"/>
        <w:gridCol w:w="1149"/>
        <w:gridCol w:w="237"/>
        <w:gridCol w:w="1124"/>
      </w:tblGrid>
      <w:tr w:rsidR="00564BA0" w:rsidRPr="00F205C4" w14:paraId="22ABF2EB" w14:textId="77777777" w:rsidTr="001E7733">
        <w:tc>
          <w:tcPr>
            <w:tcW w:w="1896" w:type="pct"/>
          </w:tcPr>
          <w:p w14:paraId="02316002" w14:textId="3EB51F43" w:rsidR="00564BA0" w:rsidRPr="00F205C4" w:rsidRDefault="00564BA0" w:rsidP="002D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771" w:type="pct"/>
          </w:tcPr>
          <w:p w14:paraId="3B3CCC7F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right="1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267DFE94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right="1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8" w:type="pct"/>
          </w:tcPr>
          <w:p w14:paraId="4A9C4776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right="1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686E4F95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right="1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6AEFFF89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142B2701" w14:textId="77777777" w:rsidR="00564BA0" w:rsidRPr="00F205C4" w:rsidRDefault="00564BA0" w:rsidP="00564BA0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1" w:type="pct"/>
          </w:tcPr>
          <w:p w14:paraId="56840B22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90" w:firstLine="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64BA0" w:rsidRPr="00F205C4" w14:paraId="16E290B0" w14:textId="77777777" w:rsidTr="001E7733">
        <w:tc>
          <w:tcPr>
            <w:tcW w:w="1896" w:type="pct"/>
          </w:tcPr>
          <w:p w14:paraId="3992D380" w14:textId="77777777" w:rsidR="00564BA0" w:rsidRPr="00F205C4" w:rsidRDefault="00564BA0" w:rsidP="002D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ค่าเช่าที่ดิน</w:t>
            </w:r>
          </w:p>
        </w:tc>
        <w:tc>
          <w:tcPr>
            <w:tcW w:w="771" w:type="pct"/>
          </w:tcPr>
          <w:p w14:paraId="50C89CD5" w14:textId="54E27A12" w:rsidR="00564BA0" w:rsidRPr="00F205C4" w:rsidRDefault="009F53E8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right="1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50" w:type="pct"/>
          </w:tcPr>
          <w:p w14:paraId="3B356E39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right="1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8" w:type="pct"/>
          </w:tcPr>
          <w:p w14:paraId="0BD24831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453</w:t>
            </w:r>
          </w:p>
        </w:tc>
        <w:tc>
          <w:tcPr>
            <w:tcW w:w="150" w:type="pct"/>
          </w:tcPr>
          <w:p w14:paraId="1D283E38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right="1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2BE7A996" w14:textId="251EFA43" w:rsidR="00564BA0" w:rsidRPr="00F205C4" w:rsidRDefault="009F53E8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</w:tcPr>
          <w:p w14:paraId="71619EA7" w14:textId="77777777" w:rsidR="00564BA0" w:rsidRPr="00F205C4" w:rsidRDefault="00564BA0" w:rsidP="00564BA0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1" w:type="pct"/>
          </w:tcPr>
          <w:p w14:paraId="49107197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564BA0" w:rsidRPr="00F205C4" w14:paraId="6D1DD6E0" w14:textId="77777777" w:rsidTr="001E7733">
        <w:tc>
          <w:tcPr>
            <w:tcW w:w="1896" w:type="pct"/>
          </w:tcPr>
          <w:p w14:paraId="0CD579D2" w14:textId="77777777" w:rsidR="00564BA0" w:rsidRPr="00F205C4" w:rsidRDefault="00564BA0" w:rsidP="002D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771" w:type="pct"/>
          </w:tcPr>
          <w:p w14:paraId="74AF2482" w14:textId="2B68E1BC" w:rsidR="00564BA0" w:rsidRPr="00F205C4" w:rsidRDefault="009F53E8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right="1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50" w:type="pct"/>
          </w:tcPr>
          <w:p w14:paraId="7E188A68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8" w:type="pct"/>
          </w:tcPr>
          <w:p w14:paraId="0E82A94D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  <w:tc>
          <w:tcPr>
            <w:tcW w:w="150" w:type="pct"/>
          </w:tcPr>
          <w:p w14:paraId="45A5A9A4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7F69DB08" w14:textId="18A6C3A0" w:rsidR="00564BA0" w:rsidRPr="00F205C4" w:rsidRDefault="009F53E8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</w:tcPr>
          <w:p w14:paraId="1B04B5AC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4" w:hanging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1" w:type="pct"/>
          </w:tcPr>
          <w:p w14:paraId="1EBA5364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564BA0" w:rsidRPr="00F205C4" w14:paraId="5620D807" w14:textId="77777777" w:rsidTr="001E7733">
        <w:tc>
          <w:tcPr>
            <w:tcW w:w="1896" w:type="pct"/>
          </w:tcPr>
          <w:p w14:paraId="2CC94E61" w14:textId="77777777" w:rsidR="00564BA0" w:rsidRPr="00F205C4" w:rsidRDefault="00564BA0" w:rsidP="002D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771" w:type="pct"/>
          </w:tcPr>
          <w:p w14:paraId="41D0B495" w14:textId="751C7710" w:rsidR="00564BA0" w:rsidRPr="00F205C4" w:rsidRDefault="009F53E8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right="1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50" w:type="pct"/>
          </w:tcPr>
          <w:p w14:paraId="7EAC8DB2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8" w:type="pct"/>
          </w:tcPr>
          <w:p w14:paraId="3CC4D023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18,563</w:t>
            </w:r>
          </w:p>
        </w:tc>
        <w:tc>
          <w:tcPr>
            <w:tcW w:w="150" w:type="pct"/>
          </w:tcPr>
          <w:p w14:paraId="6571ACE6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5502D9C2" w14:textId="41D42664" w:rsidR="00564BA0" w:rsidRPr="00F205C4" w:rsidRDefault="009F53E8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</w:tcPr>
          <w:p w14:paraId="6968B806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4" w:hanging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1" w:type="pct"/>
          </w:tcPr>
          <w:p w14:paraId="7168A222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18,563</w:t>
            </w:r>
          </w:p>
        </w:tc>
      </w:tr>
      <w:tr w:rsidR="00564BA0" w:rsidRPr="00F205C4" w14:paraId="468B89B8" w14:textId="77777777" w:rsidTr="001E7733">
        <w:tc>
          <w:tcPr>
            <w:tcW w:w="1896" w:type="pct"/>
          </w:tcPr>
          <w:p w14:paraId="450C711D" w14:textId="77777777" w:rsidR="00564BA0" w:rsidRPr="00F205C4" w:rsidRDefault="00564BA0" w:rsidP="002D5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771" w:type="pct"/>
          </w:tcPr>
          <w:p w14:paraId="095C46F2" w14:textId="18D07E12" w:rsidR="00564BA0" w:rsidRPr="00F205C4" w:rsidRDefault="009F53E8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left="360" w:right="1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50" w:type="pct"/>
          </w:tcPr>
          <w:p w14:paraId="341A6A7C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left="36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8" w:type="pct"/>
          </w:tcPr>
          <w:p w14:paraId="7473F634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left="3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155,933</w:t>
            </w:r>
          </w:p>
        </w:tc>
        <w:tc>
          <w:tcPr>
            <w:tcW w:w="150" w:type="pct"/>
          </w:tcPr>
          <w:p w14:paraId="1FB91CF5" w14:textId="77777777" w:rsidR="00564BA0" w:rsidRPr="00F205C4" w:rsidRDefault="00564BA0" w:rsidP="00564BA0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5" w:type="pct"/>
          </w:tcPr>
          <w:p w14:paraId="1B98A46B" w14:textId="2657C04C" w:rsidR="00564BA0" w:rsidRPr="00F205C4" w:rsidRDefault="009F53E8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</w:tcPr>
          <w:p w14:paraId="49E8664D" w14:textId="77777777" w:rsidR="00564BA0" w:rsidRPr="00F205C4" w:rsidRDefault="00564BA0" w:rsidP="00564BA0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1" w:type="pct"/>
          </w:tcPr>
          <w:p w14:paraId="73A9721C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564BA0" w:rsidRPr="00F205C4" w14:paraId="2B5C1914" w14:textId="77777777" w:rsidTr="001E7733">
        <w:tc>
          <w:tcPr>
            <w:tcW w:w="1896" w:type="pct"/>
          </w:tcPr>
          <w:p w14:paraId="722F20E5" w14:textId="77777777" w:rsidR="00564BA0" w:rsidRPr="00F205C4" w:rsidRDefault="00564BA0" w:rsidP="00417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771" w:type="pct"/>
          </w:tcPr>
          <w:p w14:paraId="150DF538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left="360" w:right="15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" w:type="pct"/>
          </w:tcPr>
          <w:p w14:paraId="53851AEB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left="36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8" w:type="pct"/>
          </w:tcPr>
          <w:p w14:paraId="34667E57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left="36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" w:type="pct"/>
          </w:tcPr>
          <w:p w14:paraId="5B09A8B2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left="36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5" w:type="pct"/>
          </w:tcPr>
          <w:p w14:paraId="1C998D62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49D19E7A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1" w:type="pct"/>
          </w:tcPr>
          <w:p w14:paraId="09B978CD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64BA0" w:rsidRPr="00F205C4" w14:paraId="4A014E35" w14:textId="77777777" w:rsidTr="001E7733">
        <w:tc>
          <w:tcPr>
            <w:tcW w:w="1896" w:type="pct"/>
          </w:tcPr>
          <w:p w14:paraId="073AEE7C" w14:textId="77777777" w:rsidR="00564BA0" w:rsidRPr="00F205C4" w:rsidRDefault="00564BA0" w:rsidP="00417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ผลประโยชน์ระยะสั้น</w:t>
            </w:r>
          </w:p>
        </w:tc>
        <w:tc>
          <w:tcPr>
            <w:tcW w:w="771" w:type="pct"/>
          </w:tcPr>
          <w:p w14:paraId="7ADBB2D5" w14:textId="3A9A69E9" w:rsidR="00564BA0" w:rsidRPr="00F205C4" w:rsidRDefault="00AE3965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left="360" w:right="15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5,035</w:t>
            </w:r>
          </w:p>
        </w:tc>
        <w:tc>
          <w:tcPr>
            <w:tcW w:w="150" w:type="pct"/>
          </w:tcPr>
          <w:p w14:paraId="59688086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left="360" w:right="15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68" w:type="pct"/>
          </w:tcPr>
          <w:p w14:paraId="19178B4B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left="36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3,840</w:t>
            </w:r>
          </w:p>
        </w:tc>
        <w:tc>
          <w:tcPr>
            <w:tcW w:w="150" w:type="pct"/>
          </w:tcPr>
          <w:p w14:paraId="37478454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left="36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5" w:type="pct"/>
          </w:tcPr>
          <w:p w14:paraId="4DAC5A50" w14:textId="5B8F7A1C" w:rsidR="00564BA0" w:rsidRPr="00F205C4" w:rsidRDefault="00AE3965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5,035</w:t>
            </w:r>
          </w:p>
        </w:tc>
        <w:tc>
          <w:tcPr>
            <w:tcW w:w="129" w:type="pct"/>
          </w:tcPr>
          <w:p w14:paraId="68119A0F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1" w:type="pct"/>
          </w:tcPr>
          <w:p w14:paraId="065019FA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3,840</w:t>
            </w:r>
          </w:p>
        </w:tc>
      </w:tr>
      <w:tr w:rsidR="00564BA0" w:rsidRPr="00F205C4" w14:paraId="0B6F4F8C" w14:textId="77777777" w:rsidTr="001E7733">
        <w:tc>
          <w:tcPr>
            <w:tcW w:w="1896" w:type="pct"/>
          </w:tcPr>
          <w:p w14:paraId="2F221E8C" w14:textId="77777777" w:rsidR="00564BA0" w:rsidRPr="00F205C4" w:rsidRDefault="00564BA0" w:rsidP="00417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ผลประโยชน์หลังออกจากงาน</w:t>
            </w:r>
          </w:p>
        </w:tc>
        <w:tc>
          <w:tcPr>
            <w:tcW w:w="771" w:type="pct"/>
            <w:tcBorders>
              <w:bottom w:val="single" w:sz="4" w:space="0" w:color="auto"/>
            </w:tcBorders>
          </w:tcPr>
          <w:p w14:paraId="4AFAABCA" w14:textId="60887D55" w:rsidR="00564BA0" w:rsidRPr="00F205C4" w:rsidRDefault="004036AB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55" w:firstLine="34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93</w:t>
            </w:r>
          </w:p>
        </w:tc>
        <w:tc>
          <w:tcPr>
            <w:tcW w:w="150" w:type="pct"/>
          </w:tcPr>
          <w:p w14:paraId="0D9D3070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55" w:firstLine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8" w:type="pct"/>
            <w:tcBorders>
              <w:bottom w:val="single" w:sz="4" w:space="0" w:color="auto"/>
            </w:tcBorders>
          </w:tcPr>
          <w:p w14:paraId="6257FA2C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50" w:type="pct"/>
          </w:tcPr>
          <w:p w14:paraId="642560BE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08FD5568" w14:textId="4CD4BBF8" w:rsidR="00564BA0" w:rsidRPr="00F205C4" w:rsidRDefault="004036AB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93</w:t>
            </w:r>
          </w:p>
        </w:tc>
        <w:tc>
          <w:tcPr>
            <w:tcW w:w="129" w:type="pct"/>
          </w:tcPr>
          <w:p w14:paraId="79C23E56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1" w:type="pct"/>
          </w:tcPr>
          <w:p w14:paraId="2BDE54FE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564BA0" w:rsidRPr="00F205C4" w14:paraId="133D261C" w14:textId="77777777" w:rsidTr="001E7733">
        <w:tc>
          <w:tcPr>
            <w:tcW w:w="1896" w:type="pct"/>
          </w:tcPr>
          <w:p w14:paraId="484B54F9" w14:textId="77777777" w:rsidR="00564BA0" w:rsidRPr="00F205C4" w:rsidRDefault="00564BA0" w:rsidP="00417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  รวมค่าตอบแทนผู้บริหารสำคัญ</w:t>
            </w:r>
          </w:p>
        </w:tc>
        <w:tc>
          <w:tcPr>
            <w:tcW w:w="771" w:type="pct"/>
            <w:tcBorders>
              <w:top w:val="single" w:sz="4" w:space="0" w:color="auto"/>
              <w:bottom w:val="double" w:sz="4" w:space="0" w:color="auto"/>
            </w:tcBorders>
          </w:tcPr>
          <w:p w14:paraId="0D07A742" w14:textId="02240E87" w:rsidR="00564BA0" w:rsidRPr="00F205C4" w:rsidRDefault="004036AB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5,128</w:t>
            </w:r>
          </w:p>
        </w:tc>
        <w:tc>
          <w:tcPr>
            <w:tcW w:w="150" w:type="pct"/>
          </w:tcPr>
          <w:p w14:paraId="79A8376F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8" w:type="pct"/>
            <w:tcBorders>
              <w:top w:val="single" w:sz="4" w:space="0" w:color="auto"/>
              <w:bottom w:val="double" w:sz="4" w:space="0" w:color="auto"/>
            </w:tcBorders>
          </w:tcPr>
          <w:p w14:paraId="4563A0D3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3,849</w:t>
            </w:r>
          </w:p>
        </w:tc>
        <w:tc>
          <w:tcPr>
            <w:tcW w:w="150" w:type="pct"/>
          </w:tcPr>
          <w:p w14:paraId="1A1D901A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7B2DF9ED" w14:textId="16C5BF36" w:rsidR="00564BA0" w:rsidRPr="00F205C4" w:rsidRDefault="004036AB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5,128</w:t>
            </w:r>
          </w:p>
        </w:tc>
        <w:tc>
          <w:tcPr>
            <w:tcW w:w="129" w:type="pct"/>
          </w:tcPr>
          <w:p w14:paraId="2DD9FA0D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</w:tcPr>
          <w:p w14:paraId="1E5A8F6E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3,849</w:t>
            </w:r>
          </w:p>
        </w:tc>
      </w:tr>
    </w:tbl>
    <w:p w14:paraId="48ABF790" w14:textId="77777777" w:rsidR="002516F9" w:rsidRPr="00F205C4" w:rsidRDefault="002516F9" w:rsidP="00154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8B7C98F" w14:textId="77777777" w:rsidR="006A0246" w:rsidRDefault="006A0246" w:rsidP="00154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04B8B75" w14:textId="6EE23FD5" w:rsidR="00154B96" w:rsidRPr="00F205C4" w:rsidRDefault="00154B96" w:rsidP="00154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lastRenderedPageBreak/>
        <w:t xml:space="preserve">ยอดคงเหลือกับบุคคลหรือกิจการที่เกี่ยวข้องกัน ณ วันที่ </w:t>
      </w:r>
      <w:r w:rsidR="005B651E" w:rsidRPr="00F205C4">
        <w:rPr>
          <w:rFonts w:asciiTheme="majorBidi" w:hAnsiTheme="majorBidi" w:cstheme="majorBidi"/>
          <w:sz w:val="30"/>
          <w:szCs w:val="30"/>
        </w:rPr>
        <w:t xml:space="preserve">31 </w:t>
      </w:r>
      <w:r w:rsidR="005B651E" w:rsidRPr="00F205C4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3D31C1B9" w14:textId="77777777" w:rsidR="008803CB" w:rsidRPr="00E1663A" w:rsidRDefault="008803CB" w:rsidP="00154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3"/>
        <w:gridCol w:w="1197"/>
        <w:gridCol w:w="275"/>
        <w:gridCol w:w="1230"/>
        <w:gridCol w:w="275"/>
        <w:gridCol w:w="1148"/>
        <w:gridCol w:w="237"/>
        <w:gridCol w:w="1126"/>
      </w:tblGrid>
      <w:tr w:rsidR="008803CB" w:rsidRPr="00F205C4" w14:paraId="4F43E908" w14:textId="77777777" w:rsidTr="00164B1B">
        <w:trPr>
          <w:tblHeader/>
        </w:trPr>
        <w:tc>
          <w:tcPr>
            <w:tcW w:w="2011" w:type="pct"/>
          </w:tcPr>
          <w:p w14:paraId="38E1B538" w14:textId="77777777" w:rsidR="008803CB" w:rsidRPr="00F205C4" w:rsidRDefault="008803CB" w:rsidP="0016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2" w:type="pct"/>
            <w:gridSpan w:val="3"/>
          </w:tcPr>
          <w:p w14:paraId="45F1E51C" w14:textId="77777777" w:rsidR="008803CB" w:rsidRPr="00F205C4" w:rsidRDefault="008803CB" w:rsidP="0016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6BEF2CC0" w14:textId="77777777" w:rsidR="008803CB" w:rsidRPr="00F205C4" w:rsidRDefault="008803CB" w:rsidP="0016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7" w:type="pct"/>
            <w:gridSpan w:val="3"/>
          </w:tcPr>
          <w:p w14:paraId="5194A9D3" w14:textId="77777777" w:rsidR="008803CB" w:rsidRPr="00F205C4" w:rsidRDefault="008803CB" w:rsidP="0016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4BA0" w:rsidRPr="00F205C4" w14:paraId="6BFC0C91" w14:textId="77777777" w:rsidTr="008803CB">
        <w:trPr>
          <w:tblHeader/>
        </w:trPr>
        <w:tc>
          <w:tcPr>
            <w:tcW w:w="2011" w:type="pct"/>
          </w:tcPr>
          <w:p w14:paraId="7B4FA887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52" w:type="pct"/>
          </w:tcPr>
          <w:p w14:paraId="3A012DF7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50" w:type="pct"/>
          </w:tcPr>
          <w:p w14:paraId="5A4D3E5C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" w:type="pct"/>
          </w:tcPr>
          <w:p w14:paraId="605E4342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50" w:type="pct"/>
          </w:tcPr>
          <w:p w14:paraId="1B473423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15A7F18B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29" w:type="pct"/>
          </w:tcPr>
          <w:p w14:paraId="66EA1844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3DB1E070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564BA0" w:rsidRPr="00F205C4" w14:paraId="7749BB68" w14:textId="77777777" w:rsidTr="0046731A">
        <w:trPr>
          <w:tblHeader/>
        </w:trPr>
        <w:tc>
          <w:tcPr>
            <w:tcW w:w="2011" w:type="pct"/>
          </w:tcPr>
          <w:p w14:paraId="3F7AF563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 w:hanging="18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89" w:type="pct"/>
            <w:gridSpan w:val="7"/>
          </w:tcPr>
          <w:p w14:paraId="6B24A137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64BA0" w:rsidRPr="00F205C4" w14:paraId="270C3FC8" w14:textId="77777777" w:rsidTr="0046731A">
        <w:trPr>
          <w:tblHeader/>
        </w:trPr>
        <w:tc>
          <w:tcPr>
            <w:tcW w:w="2011" w:type="pct"/>
          </w:tcPr>
          <w:p w14:paraId="62A76B82" w14:textId="52BB4B2C" w:rsidR="00564BA0" w:rsidRPr="00F205C4" w:rsidRDefault="00564BA0" w:rsidP="00170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2989" w:type="pct"/>
            <w:gridSpan w:val="7"/>
          </w:tcPr>
          <w:p w14:paraId="4BD43544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hanging="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564BA0" w:rsidRPr="00F205C4" w14:paraId="75A8131B" w14:textId="77777777" w:rsidTr="00654977">
        <w:tc>
          <w:tcPr>
            <w:tcW w:w="2011" w:type="pct"/>
          </w:tcPr>
          <w:p w14:paraId="1BF7997A" w14:textId="77777777" w:rsidR="00564BA0" w:rsidRPr="00F205C4" w:rsidRDefault="00564BA0" w:rsidP="00170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52" w:type="pct"/>
            <w:tcBorders>
              <w:bottom w:val="double" w:sz="4" w:space="0" w:color="auto"/>
            </w:tcBorders>
          </w:tcPr>
          <w:p w14:paraId="04C78B2E" w14:textId="0B4234BA" w:rsidR="00564BA0" w:rsidRPr="00F205C4" w:rsidRDefault="004B1B2D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50" w:type="pct"/>
          </w:tcPr>
          <w:p w14:paraId="76331D7A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" w:type="pct"/>
            <w:tcBorders>
              <w:bottom w:val="double" w:sz="4" w:space="0" w:color="auto"/>
            </w:tcBorders>
          </w:tcPr>
          <w:p w14:paraId="21FED340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50" w:type="pct"/>
          </w:tcPr>
          <w:p w14:paraId="47FAF087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double" w:sz="4" w:space="0" w:color="auto"/>
            </w:tcBorders>
          </w:tcPr>
          <w:p w14:paraId="00EA4051" w14:textId="147B04F7" w:rsidR="00564BA0" w:rsidRPr="00F205C4" w:rsidRDefault="004B1B2D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8,171</w:t>
            </w:r>
          </w:p>
        </w:tc>
        <w:tc>
          <w:tcPr>
            <w:tcW w:w="129" w:type="pct"/>
          </w:tcPr>
          <w:p w14:paraId="35B20BAA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3" w:type="pct"/>
            <w:tcBorders>
              <w:bottom w:val="double" w:sz="4" w:space="0" w:color="auto"/>
            </w:tcBorders>
          </w:tcPr>
          <w:p w14:paraId="0A7640FE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9,061</w:t>
            </w:r>
          </w:p>
        </w:tc>
      </w:tr>
      <w:tr w:rsidR="00564BA0" w:rsidRPr="00F205C4" w14:paraId="0CFAFDB4" w14:textId="77777777" w:rsidTr="0046731A">
        <w:tc>
          <w:tcPr>
            <w:tcW w:w="2011" w:type="pct"/>
          </w:tcPr>
          <w:p w14:paraId="4BF1F3E9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2" w:type="pct"/>
          </w:tcPr>
          <w:p w14:paraId="1C270A4A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right="1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20C267CA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right="1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" w:type="pct"/>
          </w:tcPr>
          <w:p w14:paraId="5D147EFB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right="1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765851C6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right="1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35461D07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5DD4785F" w14:textId="77777777" w:rsidR="00564BA0" w:rsidRPr="00F205C4" w:rsidRDefault="00564BA0" w:rsidP="00564BA0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3" w:type="pct"/>
          </w:tcPr>
          <w:p w14:paraId="3B1AC4C1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1B2D" w:rsidRPr="00F205C4" w14:paraId="127D3097" w14:textId="77777777" w:rsidTr="004901A0">
        <w:tc>
          <w:tcPr>
            <w:tcW w:w="2011" w:type="pct"/>
          </w:tcPr>
          <w:p w14:paraId="13E390D9" w14:textId="77777777" w:rsidR="004B1B2D" w:rsidRPr="00F205C4" w:rsidRDefault="004B1B2D" w:rsidP="00170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เงินลงทุนในบริษัทย่อย (</w:t>
            </w:r>
            <w:bookmarkStart w:id="1" w:name="_GoBack"/>
            <w:r w:rsidRPr="009A14D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หมายเหตุ </w:t>
            </w:r>
            <w:r w:rsidRPr="009A14D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  <w:bookmarkEnd w:id="1"/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652" w:type="pct"/>
            <w:tcBorders>
              <w:bottom w:val="double" w:sz="4" w:space="0" w:color="auto"/>
            </w:tcBorders>
          </w:tcPr>
          <w:p w14:paraId="1C389FFD" w14:textId="515357E0" w:rsidR="004B1B2D" w:rsidRPr="00F205C4" w:rsidRDefault="004B1B2D" w:rsidP="004B1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50" w:type="pct"/>
          </w:tcPr>
          <w:p w14:paraId="435E6781" w14:textId="77777777" w:rsidR="004B1B2D" w:rsidRPr="00F205C4" w:rsidRDefault="004B1B2D" w:rsidP="004B1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" w:type="pct"/>
            <w:tcBorders>
              <w:bottom w:val="double" w:sz="4" w:space="0" w:color="auto"/>
            </w:tcBorders>
          </w:tcPr>
          <w:p w14:paraId="17B59B5A" w14:textId="77777777" w:rsidR="004B1B2D" w:rsidRPr="00F205C4" w:rsidRDefault="004B1B2D" w:rsidP="004B1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50" w:type="pct"/>
          </w:tcPr>
          <w:p w14:paraId="2D159D38" w14:textId="77777777" w:rsidR="004B1B2D" w:rsidRPr="00F205C4" w:rsidRDefault="004B1B2D" w:rsidP="004B1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double" w:sz="4" w:space="0" w:color="auto"/>
            </w:tcBorders>
          </w:tcPr>
          <w:p w14:paraId="313D38CC" w14:textId="1072DC8E" w:rsidR="004B1B2D" w:rsidRPr="00F205C4" w:rsidRDefault="004B1B2D" w:rsidP="004B1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548,600</w:t>
            </w:r>
          </w:p>
        </w:tc>
        <w:tc>
          <w:tcPr>
            <w:tcW w:w="129" w:type="pct"/>
          </w:tcPr>
          <w:p w14:paraId="14B8C094" w14:textId="77777777" w:rsidR="004B1B2D" w:rsidRPr="00F205C4" w:rsidRDefault="004B1B2D" w:rsidP="004B1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3" w:type="pct"/>
            <w:tcBorders>
              <w:bottom w:val="double" w:sz="4" w:space="0" w:color="auto"/>
            </w:tcBorders>
          </w:tcPr>
          <w:p w14:paraId="0EC0B8C6" w14:textId="77777777" w:rsidR="004B1B2D" w:rsidRPr="00F205C4" w:rsidRDefault="004B1B2D" w:rsidP="004B1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335,600</w:t>
            </w:r>
          </w:p>
        </w:tc>
      </w:tr>
      <w:tr w:rsidR="004B1B2D" w:rsidRPr="00F205C4" w14:paraId="2EE4B61A" w14:textId="77777777" w:rsidTr="004901A0">
        <w:tc>
          <w:tcPr>
            <w:tcW w:w="2011" w:type="pct"/>
          </w:tcPr>
          <w:p w14:paraId="67BDCE38" w14:textId="77777777" w:rsidR="004B1B2D" w:rsidRPr="00F205C4" w:rsidRDefault="004B1B2D" w:rsidP="004B1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652" w:type="pct"/>
          </w:tcPr>
          <w:p w14:paraId="779D317A" w14:textId="77777777" w:rsidR="004B1B2D" w:rsidRPr="00F205C4" w:rsidRDefault="004B1B2D" w:rsidP="004B1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right="14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" w:type="pct"/>
          </w:tcPr>
          <w:p w14:paraId="64800E2E" w14:textId="77777777" w:rsidR="004B1B2D" w:rsidRPr="00F205C4" w:rsidRDefault="004B1B2D" w:rsidP="004B1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right="1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" w:type="pct"/>
          </w:tcPr>
          <w:p w14:paraId="1FACD41A" w14:textId="77777777" w:rsidR="004B1B2D" w:rsidRPr="00F205C4" w:rsidRDefault="004B1B2D" w:rsidP="004B1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right="14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0" w:type="pct"/>
          </w:tcPr>
          <w:p w14:paraId="4451B7AC" w14:textId="77777777" w:rsidR="004B1B2D" w:rsidRPr="00F205C4" w:rsidRDefault="004B1B2D" w:rsidP="004B1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515"/>
                <w:tab w:val="clear" w:pos="3742"/>
                <w:tab w:val="clear" w:pos="5387"/>
                <w:tab w:val="clear" w:pos="5613"/>
              </w:tabs>
              <w:ind w:right="1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0E000D3E" w14:textId="77777777" w:rsidR="004B1B2D" w:rsidRPr="00F205C4" w:rsidRDefault="004B1B2D" w:rsidP="004B1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3308A923" w14:textId="77777777" w:rsidR="004B1B2D" w:rsidRPr="00F205C4" w:rsidRDefault="004B1B2D" w:rsidP="004B1B2D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3" w:type="pct"/>
          </w:tcPr>
          <w:p w14:paraId="6E4D8498" w14:textId="77777777" w:rsidR="004B1B2D" w:rsidRPr="00F205C4" w:rsidRDefault="004B1B2D" w:rsidP="004B1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1B2D" w:rsidRPr="00F205C4" w14:paraId="346E740C" w14:textId="77777777" w:rsidTr="00515569">
        <w:trPr>
          <w:tblHeader/>
        </w:trPr>
        <w:tc>
          <w:tcPr>
            <w:tcW w:w="2011" w:type="pct"/>
          </w:tcPr>
          <w:p w14:paraId="1159C0F6" w14:textId="07384041" w:rsidR="004B1B2D" w:rsidRPr="00F205C4" w:rsidRDefault="004B1B2D" w:rsidP="00170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F205C4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อื่น</w:t>
            </w:r>
          </w:p>
        </w:tc>
        <w:tc>
          <w:tcPr>
            <w:tcW w:w="652" w:type="pct"/>
          </w:tcPr>
          <w:p w14:paraId="3B4C4B13" w14:textId="77777777" w:rsidR="004B1B2D" w:rsidRPr="00F205C4" w:rsidRDefault="004B1B2D" w:rsidP="004B1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78E8EA18" w14:textId="77777777" w:rsidR="004B1B2D" w:rsidRPr="00F205C4" w:rsidRDefault="004B1B2D" w:rsidP="004B1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" w:type="pct"/>
          </w:tcPr>
          <w:p w14:paraId="1A69A4E4" w14:textId="77777777" w:rsidR="004B1B2D" w:rsidRPr="00F205C4" w:rsidRDefault="004B1B2D" w:rsidP="004B1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61E77034" w14:textId="77777777" w:rsidR="004B1B2D" w:rsidRPr="00F205C4" w:rsidRDefault="004B1B2D" w:rsidP="004B1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06C86FA2" w14:textId="77777777" w:rsidR="004B1B2D" w:rsidRPr="00F205C4" w:rsidRDefault="004B1B2D" w:rsidP="004B1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hanging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526F4D2D" w14:textId="77777777" w:rsidR="004B1B2D" w:rsidRPr="00F205C4" w:rsidRDefault="004B1B2D" w:rsidP="004B1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hanging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12F0A173" w14:textId="77777777" w:rsidR="004B1B2D" w:rsidRPr="00F205C4" w:rsidRDefault="004B1B2D" w:rsidP="004B1B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hanging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2722" w:rsidRPr="00F205C4" w14:paraId="286C43C0" w14:textId="77777777" w:rsidTr="00BC2426">
        <w:tc>
          <w:tcPr>
            <w:tcW w:w="2011" w:type="pct"/>
          </w:tcPr>
          <w:p w14:paraId="0C66BDD7" w14:textId="77777777" w:rsidR="00052722" w:rsidRPr="00F205C4" w:rsidRDefault="00052722" w:rsidP="00170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52" w:type="pct"/>
            <w:tcBorders>
              <w:bottom w:val="double" w:sz="4" w:space="0" w:color="auto"/>
            </w:tcBorders>
          </w:tcPr>
          <w:p w14:paraId="5C8D8D89" w14:textId="75AA6939" w:rsidR="00052722" w:rsidRPr="00F205C4" w:rsidRDefault="00052722" w:rsidP="0005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50" w:type="pct"/>
          </w:tcPr>
          <w:p w14:paraId="3D7BB5F5" w14:textId="77777777" w:rsidR="00052722" w:rsidRPr="00F205C4" w:rsidRDefault="00052722" w:rsidP="0005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" w:type="pct"/>
            <w:tcBorders>
              <w:bottom w:val="double" w:sz="4" w:space="0" w:color="auto"/>
            </w:tcBorders>
          </w:tcPr>
          <w:p w14:paraId="4E005524" w14:textId="2A48481A" w:rsidR="00052722" w:rsidRPr="00F205C4" w:rsidRDefault="00052722" w:rsidP="0005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50" w:type="pct"/>
          </w:tcPr>
          <w:p w14:paraId="7DCF1772" w14:textId="77777777" w:rsidR="00052722" w:rsidRPr="00F205C4" w:rsidRDefault="00052722" w:rsidP="0005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double" w:sz="4" w:space="0" w:color="auto"/>
            </w:tcBorders>
          </w:tcPr>
          <w:p w14:paraId="0CC37AA9" w14:textId="707E833A" w:rsidR="00052722" w:rsidRPr="00F205C4" w:rsidRDefault="00052722" w:rsidP="0005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288</w:t>
            </w:r>
          </w:p>
        </w:tc>
        <w:tc>
          <w:tcPr>
            <w:tcW w:w="129" w:type="pct"/>
          </w:tcPr>
          <w:p w14:paraId="42455DD1" w14:textId="77777777" w:rsidR="00052722" w:rsidRPr="00F205C4" w:rsidRDefault="00052722" w:rsidP="0005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3" w:type="pct"/>
            <w:tcBorders>
              <w:bottom w:val="double" w:sz="4" w:space="0" w:color="auto"/>
            </w:tcBorders>
          </w:tcPr>
          <w:p w14:paraId="7A2CEC25" w14:textId="23A78DAD" w:rsidR="00052722" w:rsidRPr="00F205C4" w:rsidRDefault="00052722" w:rsidP="0005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-</w:t>
            </w:r>
          </w:p>
        </w:tc>
      </w:tr>
    </w:tbl>
    <w:p w14:paraId="57CC1B45" w14:textId="77777777" w:rsidR="00D8083E" w:rsidRPr="00A90DEA" w:rsidRDefault="00D8083E" w:rsidP="002544FE">
      <w:pPr>
        <w:tabs>
          <w:tab w:val="clear" w:pos="454"/>
          <w:tab w:val="left" w:pos="540"/>
        </w:tabs>
        <w:ind w:left="540"/>
        <w:rPr>
          <w:rFonts w:asciiTheme="majorBidi" w:hAnsiTheme="majorBidi" w:cstheme="majorBidi"/>
          <w:sz w:val="22"/>
          <w:szCs w:val="22"/>
        </w:rPr>
      </w:pPr>
    </w:p>
    <w:p w14:paraId="4C3EF830" w14:textId="77777777" w:rsidR="00E85ACF" w:rsidRPr="00F205C4" w:rsidRDefault="002544FE" w:rsidP="002544FE">
      <w:pPr>
        <w:tabs>
          <w:tab w:val="clear" w:pos="454"/>
          <w:tab w:val="left" w:pos="540"/>
        </w:tabs>
        <w:ind w:left="540"/>
        <w:rPr>
          <w:rFonts w:asciiTheme="majorBidi" w:hAnsiTheme="majorBidi" w:cstheme="majorBidi"/>
          <w:sz w:val="30"/>
          <w:szCs w:val="30"/>
          <w:cs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รายการเคลื่อนไหวของเงิน</w:t>
      </w:r>
      <w:r w:rsidR="00BD2C86" w:rsidRPr="00F205C4">
        <w:rPr>
          <w:rFonts w:asciiTheme="majorBidi" w:hAnsiTheme="majorBidi" w:cstheme="majorBidi"/>
          <w:sz w:val="30"/>
          <w:szCs w:val="30"/>
          <w:cs/>
        </w:rPr>
        <w:t>กู้ยืมระยะสั้นจากบุคคล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ที่เกี่ยวข้องกันสำหรับแต่ละปีสิ้นสุดวันที่ </w:t>
      </w:r>
      <w:r w:rsidRPr="00F205C4">
        <w:rPr>
          <w:rFonts w:asciiTheme="majorBidi" w:hAnsiTheme="majorBidi" w:cstheme="majorBidi"/>
          <w:sz w:val="30"/>
          <w:szCs w:val="30"/>
        </w:rPr>
        <w:t xml:space="preserve">31 </w:t>
      </w:r>
      <w:r w:rsidRPr="00F205C4">
        <w:rPr>
          <w:rFonts w:asciiTheme="majorBidi" w:hAnsiTheme="majorBidi" w:cstheme="majorBidi"/>
          <w:sz w:val="30"/>
          <w:szCs w:val="30"/>
          <w:cs/>
        </w:rPr>
        <w:t>ธันวาคม  มีดังนี้</w:t>
      </w:r>
    </w:p>
    <w:p w14:paraId="26C42647" w14:textId="77777777" w:rsidR="002544FE" w:rsidRPr="004B75BA" w:rsidRDefault="002544FE" w:rsidP="00E31D9F">
      <w:pPr>
        <w:ind w:left="540" w:hanging="90"/>
        <w:rPr>
          <w:rFonts w:asciiTheme="majorBidi" w:hAnsiTheme="majorBidi" w:cstheme="majorBidi"/>
          <w:sz w:val="20"/>
          <w:szCs w:val="20"/>
        </w:rPr>
      </w:pPr>
    </w:p>
    <w:tbl>
      <w:tblPr>
        <w:tblW w:w="92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11"/>
        <w:gridCol w:w="1134"/>
        <w:gridCol w:w="283"/>
        <w:gridCol w:w="1136"/>
        <w:gridCol w:w="284"/>
        <w:gridCol w:w="1134"/>
        <w:gridCol w:w="284"/>
        <w:gridCol w:w="1131"/>
      </w:tblGrid>
      <w:tr w:rsidR="008B489F" w:rsidRPr="00F205C4" w14:paraId="1C1535FF" w14:textId="77777777" w:rsidTr="00D60ADC">
        <w:trPr>
          <w:tblHeader/>
        </w:trPr>
        <w:tc>
          <w:tcPr>
            <w:tcW w:w="2103" w:type="pct"/>
          </w:tcPr>
          <w:p w14:paraId="4DFD274B" w14:textId="77777777" w:rsidR="008B489F" w:rsidRPr="00F205C4" w:rsidRDefault="008B489F" w:rsidP="00DF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3" w:type="pct"/>
            <w:gridSpan w:val="3"/>
          </w:tcPr>
          <w:p w14:paraId="03D93640" w14:textId="77777777" w:rsidR="008B489F" w:rsidRPr="00F205C4" w:rsidRDefault="008B489F" w:rsidP="00DF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3" w:type="pct"/>
          </w:tcPr>
          <w:p w14:paraId="3F02EC19" w14:textId="77777777" w:rsidR="008B489F" w:rsidRPr="00F205C4" w:rsidRDefault="008B489F" w:rsidP="00DF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1" w:type="pct"/>
            <w:gridSpan w:val="3"/>
          </w:tcPr>
          <w:p w14:paraId="6E28536C" w14:textId="77777777" w:rsidR="008B489F" w:rsidRPr="00F205C4" w:rsidRDefault="008B489F" w:rsidP="00DF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4BA0" w:rsidRPr="00F205C4" w14:paraId="0E16CBB2" w14:textId="77777777" w:rsidTr="00D60ADC">
        <w:trPr>
          <w:tblHeader/>
        </w:trPr>
        <w:tc>
          <w:tcPr>
            <w:tcW w:w="2103" w:type="pct"/>
          </w:tcPr>
          <w:p w14:paraId="74C53081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0" w:type="pct"/>
          </w:tcPr>
          <w:p w14:paraId="4BE2BFE5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52" w:type="pct"/>
          </w:tcPr>
          <w:p w14:paraId="54E897EC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</w:tcPr>
          <w:p w14:paraId="7A190981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53" w:type="pct"/>
          </w:tcPr>
          <w:p w14:paraId="2D8E92B9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519F9C99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53" w:type="pct"/>
          </w:tcPr>
          <w:p w14:paraId="734767CE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8" w:type="pct"/>
          </w:tcPr>
          <w:p w14:paraId="15663BF4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564BA0" w:rsidRPr="00F205C4" w14:paraId="1C0EEDB2" w14:textId="77777777" w:rsidTr="00D60ADC">
        <w:trPr>
          <w:tblHeader/>
        </w:trPr>
        <w:tc>
          <w:tcPr>
            <w:tcW w:w="2103" w:type="pct"/>
          </w:tcPr>
          <w:p w14:paraId="1B912D27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 w:hanging="18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97" w:type="pct"/>
            <w:gridSpan w:val="7"/>
          </w:tcPr>
          <w:p w14:paraId="2B7E0191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64BA0" w:rsidRPr="00F205C4" w14:paraId="03B2E5E3" w14:textId="77777777" w:rsidTr="00D60ADC">
        <w:tc>
          <w:tcPr>
            <w:tcW w:w="2103" w:type="pct"/>
          </w:tcPr>
          <w:p w14:paraId="03C18D39" w14:textId="77777777" w:rsidR="00564BA0" w:rsidRPr="00F205C4" w:rsidRDefault="00564BA0" w:rsidP="00102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10" w:type="pct"/>
          </w:tcPr>
          <w:p w14:paraId="33538917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" w:type="pct"/>
          </w:tcPr>
          <w:p w14:paraId="26BF18D7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</w:tcPr>
          <w:p w14:paraId="0C28AFA6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</w:tcPr>
          <w:p w14:paraId="0FE727FC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31F59643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4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" w:type="pct"/>
          </w:tcPr>
          <w:p w14:paraId="35924628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8" w:type="pct"/>
          </w:tcPr>
          <w:p w14:paraId="479A40C0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90" w:firstLine="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64BA0" w:rsidRPr="00F205C4" w14:paraId="26313E07" w14:textId="77777777" w:rsidTr="00D60ADC">
        <w:tc>
          <w:tcPr>
            <w:tcW w:w="2103" w:type="pct"/>
          </w:tcPr>
          <w:p w14:paraId="0129EAAB" w14:textId="77777777" w:rsidR="00564BA0" w:rsidRPr="00F205C4" w:rsidRDefault="00564BA0" w:rsidP="00102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205C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610" w:type="pct"/>
          </w:tcPr>
          <w:p w14:paraId="401C5440" w14:textId="057F316A" w:rsidR="00564BA0" w:rsidRPr="00F205C4" w:rsidRDefault="00617691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5387"/>
                <w:tab w:val="clear" w:pos="5613"/>
              </w:tabs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52" w:type="pct"/>
          </w:tcPr>
          <w:p w14:paraId="19D8E296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</w:tcPr>
          <w:p w14:paraId="30795070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5387"/>
                <w:tab w:val="clear" w:pos="5613"/>
              </w:tabs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29,000</w:t>
            </w:r>
          </w:p>
        </w:tc>
        <w:tc>
          <w:tcPr>
            <w:tcW w:w="153" w:type="pct"/>
          </w:tcPr>
          <w:p w14:paraId="390F9827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</w:tcPr>
          <w:p w14:paraId="264CE43D" w14:textId="723CC5CD" w:rsidR="00564BA0" w:rsidRPr="00F205C4" w:rsidRDefault="00617691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53" w:type="pct"/>
          </w:tcPr>
          <w:p w14:paraId="6EDCCA5B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8" w:type="pct"/>
          </w:tcPr>
          <w:p w14:paraId="274BE8DD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72" w:firstLine="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617691" w:rsidRPr="00F205C4" w14:paraId="262BE766" w14:textId="77777777" w:rsidTr="00D60ADC">
        <w:tc>
          <w:tcPr>
            <w:tcW w:w="2103" w:type="pct"/>
          </w:tcPr>
          <w:p w14:paraId="4A2560EB" w14:textId="77777777" w:rsidR="00617691" w:rsidRPr="00F205C4" w:rsidRDefault="00617691" w:rsidP="00102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610" w:type="pct"/>
            <w:tcBorders>
              <w:bottom w:val="single" w:sz="4" w:space="0" w:color="auto"/>
            </w:tcBorders>
          </w:tcPr>
          <w:p w14:paraId="1703F110" w14:textId="4470F21A" w:rsidR="00617691" w:rsidRPr="00F205C4" w:rsidRDefault="00617691" w:rsidP="002E0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5387"/>
                <w:tab w:val="clear" w:pos="5613"/>
              </w:tabs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52" w:type="pct"/>
          </w:tcPr>
          <w:p w14:paraId="0D43B68D" w14:textId="77777777" w:rsidR="00617691" w:rsidRPr="00F205C4" w:rsidRDefault="00617691" w:rsidP="0061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</w:tcPr>
          <w:p w14:paraId="79BEFA7D" w14:textId="77777777" w:rsidR="00617691" w:rsidRPr="00F205C4" w:rsidRDefault="00617691" w:rsidP="0061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5387"/>
                <w:tab w:val="clear" w:pos="5613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F205C4">
              <w:rPr>
                <w:rFonts w:asciiTheme="majorBidi" w:hAnsiTheme="majorBidi" w:cstheme="majorBidi"/>
                <w:sz w:val="30"/>
                <w:szCs w:val="30"/>
              </w:rPr>
              <w:t>29,000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53" w:type="pct"/>
          </w:tcPr>
          <w:p w14:paraId="2E9C8140" w14:textId="77777777" w:rsidR="00617691" w:rsidRPr="00F205C4" w:rsidRDefault="00617691" w:rsidP="0061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</w:tcPr>
          <w:p w14:paraId="45174732" w14:textId="215EBB7F" w:rsidR="00617691" w:rsidRPr="00F205C4" w:rsidRDefault="00617691" w:rsidP="0061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53" w:type="pct"/>
          </w:tcPr>
          <w:p w14:paraId="291325ED" w14:textId="77777777" w:rsidR="00617691" w:rsidRPr="00F205C4" w:rsidRDefault="00617691" w:rsidP="0061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</w:tcPr>
          <w:p w14:paraId="5EA2C9FD" w14:textId="77777777" w:rsidR="00617691" w:rsidRPr="00F205C4" w:rsidRDefault="00617691" w:rsidP="0061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72" w:firstLine="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617691" w:rsidRPr="00F205C4" w14:paraId="0490D962" w14:textId="77777777" w:rsidTr="00D60ADC">
        <w:tc>
          <w:tcPr>
            <w:tcW w:w="2103" w:type="pct"/>
          </w:tcPr>
          <w:p w14:paraId="7D58EA86" w14:textId="77777777" w:rsidR="00617691" w:rsidRPr="00F205C4" w:rsidRDefault="00617691" w:rsidP="00102E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 31 ธันวาคม</w:t>
            </w: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572A18E7" w14:textId="4FB3EDD7" w:rsidR="00617691" w:rsidRPr="00F205C4" w:rsidRDefault="00617691" w:rsidP="0061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5387"/>
                <w:tab w:val="clear" w:pos="5613"/>
              </w:tabs>
              <w:ind w:right="7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52" w:type="pct"/>
          </w:tcPr>
          <w:p w14:paraId="050A4A6F" w14:textId="77777777" w:rsidR="00617691" w:rsidRPr="00F205C4" w:rsidRDefault="00617691" w:rsidP="0061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</w:tcPr>
          <w:p w14:paraId="76D6491B" w14:textId="77777777" w:rsidR="00617691" w:rsidRPr="00F205C4" w:rsidRDefault="00617691" w:rsidP="0061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5387"/>
                <w:tab w:val="clear" w:pos="5613"/>
              </w:tabs>
              <w:ind w:right="7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53" w:type="pct"/>
          </w:tcPr>
          <w:p w14:paraId="15BF8746" w14:textId="77777777" w:rsidR="00617691" w:rsidRPr="00F205C4" w:rsidRDefault="00617691" w:rsidP="0061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6FB542A5" w14:textId="28F0DD68" w:rsidR="00617691" w:rsidRPr="00F205C4" w:rsidRDefault="00617691" w:rsidP="0061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53" w:type="pct"/>
          </w:tcPr>
          <w:p w14:paraId="17CAB951" w14:textId="77777777" w:rsidR="00617691" w:rsidRPr="00F205C4" w:rsidRDefault="00617691" w:rsidP="0061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14:paraId="57341830" w14:textId="77777777" w:rsidR="00617691" w:rsidRPr="00F205C4" w:rsidRDefault="00617691" w:rsidP="00617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72" w:firstLine="1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43F04650" w14:textId="77777777" w:rsidR="008B489F" w:rsidRPr="004B75BA" w:rsidRDefault="008B489F" w:rsidP="00E31D9F">
      <w:pPr>
        <w:ind w:left="540" w:hanging="90"/>
        <w:rPr>
          <w:rFonts w:asciiTheme="majorBidi" w:hAnsiTheme="majorBidi" w:cstheme="majorBidi"/>
          <w:sz w:val="24"/>
          <w:szCs w:val="24"/>
        </w:rPr>
      </w:pPr>
    </w:p>
    <w:p w14:paraId="73C6505D" w14:textId="56C6F892" w:rsidR="0098085C" w:rsidRPr="00F205C4" w:rsidRDefault="0098085C" w:rsidP="000628E4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205C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สัญญาสำคัญที่ทำกับบุคคลหรือกิจการที่เกี่ยวข้องกัน </w:t>
      </w:r>
    </w:p>
    <w:p w14:paraId="1A05EFCE" w14:textId="77777777" w:rsidR="0098085C" w:rsidRPr="004B75BA" w:rsidRDefault="0098085C" w:rsidP="00E31D9F">
      <w:pPr>
        <w:ind w:left="540" w:hanging="90"/>
        <w:rPr>
          <w:rFonts w:asciiTheme="majorBidi" w:hAnsiTheme="majorBidi" w:cstheme="majorBidi"/>
          <w:sz w:val="20"/>
          <w:szCs w:val="20"/>
        </w:rPr>
      </w:pPr>
    </w:p>
    <w:p w14:paraId="70CD7A97" w14:textId="0899356B" w:rsidR="0098085C" w:rsidRPr="00F205C4" w:rsidRDefault="0098085C" w:rsidP="000628E4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F205C4">
        <w:rPr>
          <w:rFonts w:asciiTheme="majorBidi" w:hAnsiTheme="majorBidi" w:cstheme="majorBidi"/>
          <w:sz w:val="30"/>
          <w:szCs w:val="30"/>
        </w:rPr>
        <w:t>31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617691" w:rsidRPr="00F205C4">
        <w:rPr>
          <w:rFonts w:asciiTheme="majorBidi" w:hAnsiTheme="majorBidi" w:cstheme="majorBidi"/>
          <w:sz w:val="30"/>
          <w:szCs w:val="30"/>
        </w:rPr>
        <w:t>2562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 กลุ่มบริษัทมีสัญญาที่สำคัญกับบุคคลหรือกิจการที่เกี่ยวข้องกันดังนี้</w:t>
      </w:r>
    </w:p>
    <w:p w14:paraId="419754F8" w14:textId="41BE42AA" w:rsidR="0079557E" w:rsidRPr="004B75BA" w:rsidRDefault="0079557E" w:rsidP="00617691">
      <w:pPr>
        <w:tabs>
          <w:tab w:val="clear" w:pos="454"/>
          <w:tab w:val="left" w:pos="450"/>
        </w:tabs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65A394E5" w14:textId="77777777" w:rsidR="0098085C" w:rsidRPr="00F205C4" w:rsidRDefault="0098085C" w:rsidP="000628E4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F205C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สัญญาบริหารจัดการ</w:t>
      </w:r>
    </w:p>
    <w:p w14:paraId="4F93F71F" w14:textId="77777777" w:rsidR="0098085C" w:rsidRPr="004B75BA" w:rsidRDefault="0098085C" w:rsidP="005B481E">
      <w:pPr>
        <w:tabs>
          <w:tab w:val="clear" w:pos="454"/>
          <w:tab w:val="left" w:pos="450"/>
        </w:tabs>
        <w:ind w:left="450"/>
        <w:jc w:val="thaiDistribute"/>
        <w:rPr>
          <w:rFonts w:asciiTheme="majorBidi" w:hAnsiTheme="majorBidi" w:cstheme="majorBidi"/>
          <w:sz w:val="24"/>
          <w:szCs w:val="24"/>
        </w:rPr>
      </w:pPr>
    </w:p>
    <w:p w14:paraId="7A7C499C" w14:textId="47ECB7F6" w:rsidR="00272AEF" w:rsidRPr="00F205C4" w:rsidRDefault="00272AEF" w:rsidP="000628E4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บริษัทมีสัญญาบริหารจัดการกับบริษัทย่อย โดยบริษัทจะให้บริการในด้านการบริหารจัดการ การให้คำปรึกษา และการให้บริการด้านอื่นๆ ซึ่งค่าบริการจะเป็นไปตามที่กำหนดในสัญญา สัญญาดังกล่าวมีระยะเวลา</w:t>
      </w:r>
      <w:r w:rsidR="00421436" w:rsidRPr="00F205C4">
        <w:rPr>
          <w:rFonts w:asciiTheme="majorBidi" w:hAnsiTheme="majorBidi" w:cstheme="majorBidi"/>
          <w:sz w:val="30"/>
          <w:szCs w:val="30"/>
        </w:rPr>
        <w:t xml:space="preserve"> 1</w:t>
      </w:r>
      <w:r w:rsidR="00421436" w:rsidRPr="00F205C4">
        <w:rPr>
          <w:rFonts w:asciiTheme="majorBidi" w:hAnsiTheme="majorBidi" w:cstheme="majorBidi"/>
          <w:sz w:val="30"/>
          <w:szCs w:val="30"/>
          <w:cs/>
        </w:rPr>
        <w:t xml:space="preserve"> ปี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 และจะมีผลสิ้นสุดในเดือนธันวาคม</w:t>
      </w:r>
      <w:r w:rsidR="00421436" w:rsidRPr="00F205C4">
        <w:rPr>
          <w:rFonts w:asciiTheme="majorBidi" w:hAnsiTheme="majorBidi" w:cstheme="majorBidi"/>
          <w:sz w:val="30"/>
          <w:szCs w:val="30"/>
          <w:cs/>
        </w:rPr>
        <w:t xml:space="preserve"> 256</w:t>
      </w:r>
      <w:r w:rsidR="00421436" w:rsidRPr="00F205C4">
        <w:rPr>
          <w:rFonts w:asciiTheme="majorBidi" w:hAnsiTheme="majorBidi" w:cstheme="majorBidi"/>
          <w:sz w:val="30"/>
          <w:szCs w:val="30"/>
          <w:lang w:val="en-GB"/>
        </w:rPr>
        <w:t>3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 ทั้งนี้ หลังจากวันสิ้นสุดสัญญาจะมีการต่ออายุสัญญาอัตโนมัติไปคราวละหนึ่งปี จนกว่าคู่สัญญาฝ่ายหนึ่งฝ่ายใดยกเลิกสัญญา</w:t>
      </w:r>
    </w:p>
    <w:p w14:paraId="0D20CE5A" w14:textId="77777777" w:rsidR="00272AEF" w:rsidRPr="004B75BA" w:rsidRDefault="00272AEF" w:rsidP="00272AEF">
      <w:pPr>
        <w:tabs>
          <w:tab w:val="clear" w:pos="454"/>
          <w:tab w:val="left" w:pos="450"/>
        </w:tabs>
        <w:ind w:left="450"/>
        <w:jc w:val="thaiDistribute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3E98FCBB" w14:textId="77777777" w:rsidR="005B481E" w:rsidRPr="00F205C4" w:rsidRDefault="005B481E" w:rsidP="000628E4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205C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สัญญาเช่าอาคารสำนักงานและบริการอุปกรณ์สำนักงาน</w:t>
      </w:r>
    </w:p>
    <w:p w14:paraId="0E2467F4" w14:textId="4C9B7121" w:rsidR="005B481E" w:rsidRPr="00F205C4" w:rsidRDefault="005B481E" w:rsidP="005B48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Theme="majorBidi" w:hAnsiTheme="majorBidi" w:cstheme="majorBidi"/>
          <w:sz w:val="30"/>
          <w:szCs w:val="30"/>
        </w:rPr>
      </w:pPr>
    </w:p>
    <w:p w14:paraId="4E6DCF15" w14:textId="32A6B06F" w:rsidR="000018A3" w:rsidRPr="00F205C4" w:rsidRDefault="00272AEF" w:rsidP="00307B53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บริษัทมีสัญญาเช่าอาคารสำนักงานและบริการอุปกรณ์สำนักงานกับบริษัทย่อยแห่งหนึ่ง โดยบริษัทย่อยดังกล่าวให้เช่าอาคารสำนักงานรวมทั้งบริการอุปกรณ์สำนักงานเพื่อใช้เป็นสำนักงานประกอบธุรกิจแก่บริษัท ซึ่งค่าบริการจะเป็นไปตามที่กำหนดในสัญญา สัญญาดังกล่าวมีระยะเวลา 1 ปี และจะมีผลสิ้นสุดในเดือนกันยายน</w:t>
      </w:r>
      <w:r w:rsidR="00421436" w:rsidRPr="00F205C4">
        <w:rPr>
          <w:rFonts w:asciiTheme="majorBidi" w:hAnsiTheme="majorBidi" w:cstheme="majorBidi"/>
          <w:sz w:val="30"/>
          <w:szCs w:val="30"/>
          <w:cs/>
        </w:rPr>
        <w:t xml:space="preserve"> 256</w:t>
      </w:r>
      <w:r w:rsidR="00421436" w:rsidRPr="00F205C4">
        <w:rPr>
          <w:rFonts w:asciiTheme="majorBidi" w:hAnsiTheme="majorBidi" w:cstheme="majorBidi"/>
          <w:sz w:val="30"/>
          <w:szCs w:val="30"/>
        </w:rPr>
        <w:t>3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 และสามารถต่ออายุได้โดยแจ้งความจำนงเป็นหนังสือให้แก่บริษัทย่อยดังกล่าวทราบไม่น้อยกว่า 30 วัน ก่อนวันสิ้นสุดสัญญา</w:t>
      </w:r>
    </w:p>
    <w:p w14:paraId="75DF7573" w14:textId="3DBC6477" w:rsidR="00E1663A" w:rsidRDefault="00E166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65128B70" w14:textId="5B3AB285" w:rsidR="00C00C92" w:rsidRPr="00F205C4" w:rsidRDefault="00C00C92" w:rsidP="00451C86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205C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เงินสดและ</w:t>
      </w:r>
      <w:r w:rsidR="006E2531" w:rsidRPr="00F205C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รายการเทียบเท่าเงินสด</w:t>
      </w:r>
    </w:p>
    <w:p w14:paraId="137C3E27" w14:textId="77777777" w:rsidR="000162DF" w:rsidRPr="00F205C4" w:rsidRDefault="000162DF" w:rsidP="000162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3"/>
        <w:gridCol w:w="1197"/>
        <w:gridCol w:w="275"/>
        <w:gridCol w:w="1230"/>
        <w:gridCol w:w="275"/>
        <w:gridCol w:w="1148"/>
        <w:gridCol w:w="237"/>
        <w:gridCol w:w="1126"/>
      </w:tblGrid>
      <w:tr w:rsidR="000162DF" w:rsidRPr="00F205C4" w14:paraId="2945B8FD" w14:textId="77777777" w:rsidTr="00DF3A01">
        <w:trPr>
          <w:tblHeader/>
        </w:trPr>
        <w:tc>
          <w:tcPr>
            <w:tcW w:w="2011" w:type="pct"/>
          </w:tcPr>
          <w:p w14:paraId="20691851" w14:textId="77777777" w:rsidR="000162DF" w:rsidRPr="00F205C4" w:rsidRDefault="000162DF" w:rsidP="00DF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2" w:type="pct"/>
            <w:gridSpan w:val="3"/>
          </w:tcPr>
          <w:p w14:paraId="7AD68D1A" w14:textId="77777777" w:rsidR="000162DF" w:rsidRPr="00F205C4" w:rsidRDefault="000162DF" w:rsidP="00DF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13F008B2" w14:textId="77777777" w:rsidR="000162DF" w:rsidRPr="00F205C4" w:rsidRDefault="000162DF" w:rsidP="00DF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7" w:type="pct"/>
            <w:gridSpan w:val="3"/>
          </w:tcPr>
          <w:p w14:paraId="7A8A5E04" w14:textId="77777777" w:rsidR="000162DF" w:rsidRPr="00F205C4" w:rsidRDefault="000162DF" w:rsidP="00DF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4BA0" w:rsidRPr="00F205C4" w14:paraId="50A9DF4D" w14:textId="77777777" w:rsidTr="00DF3A01">
        <w:trPr>
          <w:tblHeader/>
        </w:trPr>
        <w:tc>
          <w:tcPr>
            <w:tcW w:w="2011" w:type="pct"/>
          </w:tcPr>
          <w:p w14:paraId="72D68D5C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2" w:type="pct"/>
          </w:tcPr>
          <w:p w14:paraId="2BF9FF41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50" w:type="pct"/>
          </w:tcPr>
          <w:p w14:paraId="30C22BC5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" w:type="pct"/>
          </w:tcPr>
          <w:p w14:paraId="2415DF2A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50" w:type="pct"/>
          </w:tcPr>
          <w:p w14:paraId="761F0361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1ED19820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29" w:type="pct"/>
          </w:tcPr>
          <w:p w14:paraId="69C5CF13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64A608BB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0162DF" w:rsidRPr="00F205C4" w14:paraId="095D3224" w14:textId="77777777" w:rsidTr="000162DF">
        <w:trPr>
          <w:tblHeader/>
        </w:trPr>
        <w:tc>
          <w:tcPr>
            <w:tcW w:w="2011" w:type="pct"/>
          </w:tcPr>
          <w:p w14:paraId="1FE85FFF" w14:textId="77777777" w:rsidR="000162DF" w:rsidRPr="00F205C4" w:rsidRDefault="000162DF" w:rsidP="00DF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 w:hanging="18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89" w:type="pct"/>
            <w:gridSpan w:val="7"/>
          </w:tcPr>
          <w:p w14:paraId="30B77701" w14:textId="77777777" w:rsidR="000162DF" w:rsidRPr="00F205C4" w:rsidRDefault="000162DF" w:rsidP="00DF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52722" w:rsidRPr="00F205C4" w14:paraId="2F23778B" w14:textId="77777777" w:rsidTr="000162DF">
        <w:tc>
          <w:tcPr>
            <w:tcW w:w="2011" w:type="pct"/>
          </w:tcPr>
          <w:p w14:paraId="57593B36" w14:textId="77777777" w:rsidR="00052722" w:rsidRPr="00F205C4" w:rsidRDefault="00052722" w:rsidP="00F17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652" w:type="pct"/>
          </w:tcPr>
          <w:p w14:paraId="15415FEF" w14:textId="7CFA6A17" w:rsidR="00052722" w:rsidRPr="00F205C4" w:rsidRDefault="00052722" w:rsidP="0005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135</w:t>
            </w:r>
          </w:p>
        </w:tc>
        <w:tc>
          <w:tcPr>
            <w:tcW w:w="150" w:type="pct"/>
          </w:tcPr>
          <w:p w14:paraId="080A1B16" w14:textId="77777777" w:rsidR="00052722" w:rsidRPr="00F205C4" w:rsidRDefault="00052722" w:rsidP="0005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" w:type="pct"/>
          </w:tcPr>
          <w:p w14:paraId="06BDC482" w14:textId="77777777" w:rsidR="00052722" w:rsidRPr="00F205C4" w:rsidRDefault="00052722" w:rsidP="0005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225</w:t>
            </w:r>
          </w:p>
        </w:tc>
        <w:tc>
          <w:tcPr>
            <w:tcW w:w="150" w:type="pct"/>
          </w:tcPr>
          <w:p w14:paraId="39285477" w14:textId="77777777" w:rsidR="00052722" w:rsidRPr="00F205C4" w:rsidRDefault="00052722" w:rsidP="0005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5B3D3DA2" w14:textId="59090FF9" w:rsidR="00052722" w:rsidRPr="00F205C4" w:rsidRDefault="00052722" w:rsidP="0005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29" w:type="pct"/>
          </w:tcPr>
          <w:p w14:paraId="577258FA" w14:textId="77777777" w:rsidR="00052722" w:rsidRPr="00F205C4" w:rsidRDefault="00052722" w:rsidP="0005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3" w:type="pct"/>
          </w:tcPr>
          <w:p w14:paraId="58CC4297" w14:textId="77777777" w:rsidR="00052722" w:rsidRPr="00F205C4" w:rsidRDefault="00052722" w:rsidP="0005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052722" w:rsidRPr="00F205C4" w14:paraId="0AE6844B" w14:textId="77777777" w:rsidTr="000162DF">
        <w:tc>
          <w:tcPr>
            <w:tcW w:w="2011" w:type="pct"/>
          </w:tcPr>
          <w:p w14:paraId="7EADDD6B" w14:textId="77777777" w:rsidR="00052722" w:rsidRPr="00F205C4" w:rsidRDefault="00052722" w:rsidP="00F17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652" w:type="pct"/>
          </w:tcPr>
          <w:p w14:paraId="6F144E79" w14:textId="2DC4F7C8" w:rsidR="00052722" w:rsidRPr="00F205C4" w:rsidRDefault="00052722" w:rsidP="0005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97</w:t>
            </w:r>
          </w:p>
        </w:tc>
        <w:tc>
          <w:tcPr>
            <w:tcW w:w="150" w:type="pct"/>
          </w:tcPr>
          <w:p w14:paraId="79137ADB" w14:textId="77777777" w:rsidR="00052722" w:rsidRPr="00F205C4" w:rsidRDefault="00052722" w:rsidP="0005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" w:type="pct"/>
          </w:tcPr>
          <w:p w14:paraId="7B5D09FB" w14:textId="77777777" w:rsidR="00052722" w:rsidRPr="00F205C4" w:rsidRDefault="00052722" w:rsidP="0005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3,281</w:t>
            </w:r>
          </w:p>
        </w:tc>
        <w:tc>
          <w:tcPr>
            <w:tcW w:w="150" w:type="pct"/>
          </w:tcPr>
          <w:p w14:paraId="3B54EE13" w14:textId="77777777" w:rsidR="00052722" w:rsidRPr="00F205C4" w:rsidRDefault="00052722" w:rsidP="0005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443E2D89" w14:textId="6F89C940" w:rsidR="00052722" w:rsidRPr="00F205C4" w:rsidRDefault="00052722" w:rsidP="0005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906901" w:rsidRPr="00F205C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9" w:type="pct"/>
          </w:tcPr>
          <w:p w14:paraId="2065CA6C" w14:textId="77777777" w:rsidR="00052722" w:rsidRPr="00F205C4" w:rsidRDefault="00052722" w:rsidP="0005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3" w:type="pct"/>
          </w:tcPr>
          <w:p w14:paraId="7C13490D" w14:textId="77777777" w:rsidR="00052722" w:rsidRPr="00F205C4" w:rsidRDefault="00052722" w:rsidP="0005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</w:tr>
      <w:tr w:rsidR="00052722" w:rsidRPr="00F205C4" w14:paraId="527845B6" w14:textId="77777777" w:rsidTr="000162DF">
        <w:tc>
          <w:tcPr>
            <w:tcW w:w="2011" w:type="pct"/>
          </w:tcPr>
          <w:p w14:paraId="486DDB6E" w14:textId="77777777" w:rsidR="00052722" w:rsidRPr="00F205C4" w:rsidRDefault="00052722" w:rsidP="00F17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652" w:type="pct"/>
          </w:tcPr>
          <w:p w14:paraId="3987EEEA" w14:textId="78627E35" w:rsidR="00052722" w:rsidRPr="00F205C4" w:rsidRDefault="00052722" w:rsidP="0005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140,582</w:t>
            </w:r>
          </w:p>
        </w:tc>
        <w:tc>
          <w:tcPr>
            <w:tcW w:w="150" w:type="pct"/>
          </w:tcPr>
          <w:p w14:paraId="2EE56CB0" w14:textId="77777777" w:rsidR="00052722" w:rsidRPr="00F205C4" w:rsidRDefault="00052722" w:rsidP="0005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" w:type="pct"/>
          </w:tcPr>
          <w:p w14:paraId="32876212" w14:textId="77777777" w:rsidR="00052722" w:rsidRPr="00F205C4" w:rsidRDefault="00052722" w:rsidP="0005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138,880</w:t>
            </w:r>
          </w:p>
        </w:tc>
        <w:tc>
          <w:tcPr>
            <w:tcW w:w="150" w:type="pct"/>
          </w:tcPr>
          <w:p w14:paraId="0ECA26FB" w14:textId="77777777" w:rsidR="00052722" w:rsidRPr="00F205C4" w:rsidRDefault="00052722" w:rsidP="0005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7C4627DF" w14:textId="376CC1E7" w:rsidR="00052722" w:rsidRPr="00F205C4" w:rsidRDefault="00052722" w:rsidP="0005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5,020</w:t>
            </w:r>
          </w:p>
        </w:tc>
        <w:tc>
          <w:tcPr>
            <w:tcW w:w="129" w:type="pct"/>
          </w:tcPr>
          <w:p w14:paraId="2A749B29" w14:textId="77777777" w:rsidR="00052722" w:rsidRPr="00F205C4" w:rsidRDefault="00052722" w:rsidP="0005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3" w:type="pct"/>
          </w:tcPr>
          <w:p w14:paraId="56714531" w14:textId="77777777" w:rsidR="00052722" w:rsidRPr="00F205C4" w:rsidRDefault="00052722" w:rsidP="0005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3,603</w:t>
            </w:r>
          </w:p>
        </w:tc>
      </w:tr>
      <w:tr w:rsidR="00052722" w:rsidRPr="00F205C4" w14:paraId="2816CBC2" w14:textId="77777777" w:rsidTr="000162DF">
        <w:tc>
          <w:tcPr>
            <w:tcW w:w="2011" w:type="pct"/>
          </w:tcPr>
          <w:p w14:paraId="6B1739F2" w14:textId="77777777" w:rsidR="00052722" w:rsidRPr="00F205C4" w:rsidRDefault="00052722" w:rsidP="00F17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652" w:type="pct"/>
          </w:tcPr>
          <w:p w14:paraId="7516E927" w14:textId="7590AD30" w:rsidR="00052722" w:rsidRPr="00F205C4" w:rsidRDefault="00052722" w:rsidP="0005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50" w:type="pct"/>
          </w:tcPr>
          <w:p w14:paraId="0AFB8145" w14:textId="77777777" w:rsidR="00052722" w:rsidRPr="00F205C4" w:rsidRDefault="00052722" w:rsidP="0005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" w:type="pct"/>
          </w:tcPr>
          <w:p w14:paraId="6D9AF088" w14:textId="77777777" w:rsidR="00052722" w:rsidRPr="00F205C4" w:rsidRDefault="00052722" w:rsidP="0005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536</w:t>
            </w:r>
          </w:p>
        </w:tc>
        <w:tc>
          <w:tcPr>
            <w:tcW w:w="150" w:type="pct"/>
          </w:tcPr>
          <w:p w14:paraId="6C0A81A5" w14:textId="77777777" w:rsidR="00052722" w:rsidRPr="00F205C4" w:rsidRDefault="00052722" w:rsidP="0005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6A1C9B0A" w14:textId="6257949B" w:rsidR="00052722" w:rsidRPr="00F205C4" w:rsidRDefault="00052722" w:rsidP="0005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</w:tcPr>
          <w:p w14:paraId="6674B176" w14:textId="77777777" w:rsidR="00052722" w:rsidRPr="00F205C4" w:rsidRDefault="00052722" w:rsidP="0005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3" w:type="pct"/>
          </w:tcPr>
          <w:p w14:paraId="25C8EC1D" w14:textId="77777777" w:rsidR="00052722" w:rsidRPr="00F205C4" w:rsidRDefault="00052722" w:rsidP="0005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052722" w:rsidRPr="00F205C4" w14:paraId="1F1B3BBA" w14:textId="77777777" w:rsidTr="000162DF">
        <w:tc>
          <w:tcPr>
            <w:tcW w:w="2011" w:type="pct"/>
          </w:tcPr>
          <w:p w14:paraId="0D93A64C" w14:textId="77777777" w:rsidR="00052722" w:rsidRPr="00F205C4" w:rsidRDefault="00052722" w:rsidP="00F17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เช็คในมือ</w:t>
            </w:r>
          </w:p>
        </w:tc>
        <w:tc>
          <w:tcPr>
            <w:tcW w:w="652" w:type="pct"/>
          </w:tcPr>
          <w:p w14:paraId="745F7CC2" w14:textId="4A51070B" w:rsidR="00052722" w:rsidRPr="00F205C4" w:rsidRDefault="00052722" w:rsidP="0005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13,087</w:t>
            </w:r>
          </w:p>
        </w:tc>
        <w:tc>
          <w:tcPr>
            <w:tcW w:w="150" w:type="pct"/>
          </w:tcPr>
          <w:p w14:paraId="0E4225CD" w14:textId="77777777" w:rsidR="00052722" w:rsidRPr="00F205C4" w:rsidRDefault="00052722" w:rsidP="0005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" w:type="pct"/>
          </w:tcPr>
          <w:p w14:paraId="1AB0DEC0" w14:textId="77777777" w:rsidR="00052722" w:rsidRPr="00F205C4" w:rsidRDefault="00052722" w:rsidP="0005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23,856</w:t>
            </w:r>
          </w:p>
        </w:tc>
        <w:tc>
          <w:tcPr>
            <w:tcW w:w="150" w:type="pct"/>
          </w:tcPr>
          <w:p w14:paraId="0E5E24D9" w14:textId="77777777" w:rsidR="00052722" w:rsidRPr="00F205C4" w:rsidRDefault="00052722" w:rsidP="0005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4CB85C0B" w14:textId="54ECE868" w:rsidR="00052722" w:rsidRPr="00F205C4" w:rsidRDefault="00052722" w:rsidP="0005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</w:tcPr>
          <w:p w14:paraId="57AFE936" w14:textId="77777777" w:rsidR="00052722" w:rsidRPr="00F205C4" w:rsidRDefault="00052722" w:rsidP="0005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3" w:type="pct"/>
          </w:tcPr>
          <w:p w14:paraId="1292A6F2" w14:textId="77777777" w:rsidR="00052722" w:rsidRPr="00F205C4" w:rsidRDefault="00052722" w:rsidP="0005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052722" w:rsidRPr="00F205C4" w14:paraId="556E3BEA" w14:textId="77777777" w:rsidTr="00DF3A01">
        <w:tc>
          <w:tcPr>
            <w:tcW w:w="2011" w:type="pct"/>
          </w:tcPr>
          <w:p w14:paraId="72CF0FAE" w14:textId="77777777" w:rsidR="00052722" w:rsidRPr="00F205C4" w:rsidRDefault="00052722" w:rsidP="00F17D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52" w:type="pct"/>
            <w:tcBorders>
              <w:top w:val="single" w:sz="4" w:space="0" w:color="auto"/>
              <w:bottom w:val="double" w:sz="4" w:space="0" w:color="auto"/>
            </w:tcBorders>
          </w:tcPr>
          <w:p w14:paraId="0C99807F" w14:textId="21880D89" w:rsidR="00052722" w:rsidRPr="00F205C4" w:rsidRDefault="00052722" w:rsidP="0005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153,901</w:t>
            </w:r>
          </w:p>
        </w:tc>
        <w:tc>
          <w:tcPr>
            <w:tcW w:w="150" w:type="pct"/>
          </w:tcPr>
          <w:p w14:paraId="77E34C65" w14:textId="77777777" w:rsidR="00052722" w:rsidRPr="00F205C4" w:rsidRDefault="00052722" w:rsidP="0005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0" w:type="pct"/>
            <w:tcBorders>
              <w:top w:val="single" w:sz="4" w:space="0" w:color="auto"/>
              <w:bottom w:val="double" w:sz="4" w:space="0" w:color="auto"/>
            </w:tcBorders>
          </w:tcPr>
          <w:p w14:paraId="65F6AABC" w14:textId="77777777" w:rsidR="00052722" w:rsidRPr="00F205C4" w:rsidRDefault="00052722" w:rsidP="0005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166,778</w:t>
            </w:r>
          </w:p>
        </w:tc>
        <w:tc>
          <w:tcPr>
            <w:tcW w:w="150" w:type="pct"/>
          </w:tcPr>
          <w:p w14:paraId="4300EBCD" w14:textId="77777777" w:rsidR="00052722" w:rsidRPr="00F205C4" w:rsidRDefault="00052722" w:rsidP="0005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1562FAD5" w14:textId="105C5F60" w:rsidR="00052722" w:rsidRPr="00F205C4" w:rsidRDefault="00052722" w:rsidP="0005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5,06</w:t>
            </w:r>
            <w:r w:rsidR="00906901" w:rsidRPr="00F20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29" w:type="pct"/>
          </w:tcPr>
          <w:p w14:paraId="113D6B50" w14:textId="77777777" w:rsidR="00052722" w:rsidRPr="00F205C4" w:rsidRDefault="00052722" w:rsidP="0005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7C4A9CCC" w14:textId="77777777" w:rsidR="00052722" w:rsidRPr="00F205C4" w:rsidRDefault="00052722" w:rsidP="0005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3,665</w:t>
            </w:r>
          </w:p>
        </w:tc>
      </w:tr>
    </w:tbl>
    <w:p w14:paraId="3CB2051D" w14:textId="4F27B8F9" w:rsidR="00FA6A6A" w:rsidRPr="00F205C4" w:rsidRDefault="00FA6A6A" w:rsidP="000018A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540"/>
        </w:tabs>
        <w:spacing w:line="240" w:lineRule="auto"/>
        <w:ind w:left="0" w:right="-43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124A2D0F" w14:textId="6A0AA746" w:rsidR="00C14DF3" w:rsidRPr="00F205C4" w:rsidRDefault="00C14DF3" w:rsidP="00DF5C8C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205C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ลูกหนี้การค้า</w:t>
      </w:r>
    </w:p>
    <w:p w14:paraId="42AF5691" w14:textId="77777777" w:rsidR="00BB04EC" w:rsidRPr="004B75BA" w:rsidRDefault="00BB04EC" w:rsidP="00BB04E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Theme="majorBidi" w:hAnsiTheme="majorBidi" w:cstheme="majorBidi"/>
          <w:sz w:val="22"/>
          <w:cs/>
          <w:lang w:val="th-TH"/>
        </w:rPr>
      </w:pPr>
    </w:p>
    <w:tbl>
      <w:tblPr>
        <w:tblW w:w="9320" w:type="dxa"/>
        <w:tblInd w:w="450" w:type="dxa"/>
        <w:tblLook w:val="01E0" w:firstRow="1" w:lastRow="1" w:firstColumn="1" w:lastColumn="1" w:noHBand="0" w:noVBand="0"/>
      </w:tblPr>
      <w:tblGrid>
        <w:gridCol w:w="2808"/>
        <w:gridCol w:w="990"/>
        <w:gridCol w:w="1202"/>
        <w:gridCol w:w="270"/>
        <w:gridCol w:w="1170"/>
        <w:gridCol w:w="270"/>
        <w:gridCol w:w="1170"/>
        <w:gridCol w:w="270"/>
        <w:gridCol w:w="1170"/>
      </w:tblGrid>
      <w:tr w:rsidR="00BB04EC" w:rsidRPr="00F205C4" w14:paraId="16464ADB" w14:textId="77777777" w:rsidTr="00127CDB">
        <w:tc>
          <w:tcPr>
            <w:tcW w:w="2808" w:type="dxa"/>
          </w:tcPr>
          <w:p w14:paraId="5B98CDE8" w14:textId="77777777" w:rsidR="00BB04EC" w:rsidRPr="00F205C4" w:rsidRDefault="00BB04EC" w:rsidP="0016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10201B8B" w14:textId="77777777" w:rsidR="00BB04EC" w:rsidRPr="00F205C4" w:rsidRDefault="00BB04EC" w:rsidP="0016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42" w:type="dxa"/>
            <w:gridSpan w:val="3"/>
          </w:tcPr>
          <w:p w14:paraId="3ACD6A4E" w14:textId="77777777" w:rsidR="00BB04EC" w:rsidRPr="00F205C4" w:rsidRDefault="00BB04EC" w:rsidP="0016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573FEC3" w14:textId="77777777" w:rsidR="00BB04EC" w:rsidRPr="00F205C4" w:rsidRDefault="00BB04EC" w:rsidP="0016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7E01632A" w14:textId="77777777" w:rsidR="00BB04EC" w:rsidRPr="00F205C4" w:rsidRDefault="00BB04EC" w:rsidP="0016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4BA0" w:rsidRPr="00F205C4" w14:paraId="5185ECCE" w14:textId="77777777" w:rsidTr="00127CDB">
        <w:tc>
          <w:tcPr>
            <w:tcW w:w="2808" w:type="dxa"/>
          </w:tcPr>
          <w:p w14:paraId="21B26C22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54EB0D25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02" w:type="dxa"/>
          </w:tcPr>
          <w:p w14:paraId="58643881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17D89491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C84123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1F77B9FA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2672C7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110E16A9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88071E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BB04EC" w:rsidRPr="00F205C4" w14:paraId="3D6A12B9" w14:textId="77777777" w:rsidTr="00127CDB">
        <w:tc>
          <w:tcPr>
            <w:tcW w:w="2808" w:type="dxa"/>
          </w:tcPr>
          <w:p w14:paraId="19DA6BB0" w14:textId="77777777" w:rsidR="00BB04EC" w:rsidRPr="00F205C4" w:rsidRDefault="00BB04EC" w:rsidP="0016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6B61F209" w14:textId="77777777" w:rsidR="00BB04EC" w:rsidRPr="00F205C4" w:rsidRDefault="00BB04EC" w:rsidP="0016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522" w:type="dxa"/>
            <w:gridSpan w:val="7"/>
          </w:tcPr>
          <w:p w14:paraId="278F3ED4" w14:textId="77777777" w:rsidR="00BB04EC" w:rsidRPr="00F205C4" w:rsidRDefault="00BB04EC" w:rsidP="00164B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26949" w:rsidRPr="00F205C4" w14:paraId="6D35E976" w14:textId="77777777" w:rsidTr="00127CDB">
        <w:tc>
          <w:tcPr>
            <w:tcW w:w="2808" w:type="dxa"/>
          </w:tcPr>
          <w:p w14:paraId="295D1687" w14:textId="77777777" w:rsidR="00E26949" w:rsidRPr="00F205C4" w:rsidRDefault="00E26949" w:rsidP="003F5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990" w:type="dxa"/>
          </w:tcPr>
          <w:p w14:paraId="73361248" w14:textId="77777777" w:rsidR="00E26949" w:rsidRPr="00F205C4" w:rsidRDefault="00E26949" w:rsidP="00E2694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7C683ACE" w14:textId="5B8A15E3" w:rsidR="00E26949" w:rsidRPr="00F205C4" w:rsidRDefault="00E26949" w:rsidP="00E2694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130,781</w:t>
            </w:r>
          </w:p>
        </w:tc>
        <w:tc>
          <w:tcPr>
            <w:tcW w:w="270" w:type="dxa"/>
          </w:tcPr>
          <w:p w14:paraId="45A4EB58" w14:textId="77777777" w:rsidR="00E26949" w:rsidRPr="00F205C4" w:rsidRDefault="00E26949" w:rsidP="00E26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2E56835" w14:textId="77777777" w:rsidR="00E26949" w:rsidRPr="00F205C4" w:rsidRDefault="00E26949" w:rsidP="00E2694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95,154</w:t>
            </w:r>
          </w:p>
        </w:tc>
        <w:tc>
          <w:tcPr>
            <w:tcW w:w="270" w:type="dxa"/>
          </w:tcPr>
          <w:p w14:paraId="15DB9FE9" w14:textId="77777777" w:rsidR="00E26949" w:rsidRPr="00F205C4" w:rsidRDefault="00E26949" w:rsidP="00E26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5925B47" w14:textId="15A04C02" w:rsidR="00E26949" w:rsidRPr="00F205C4" w:rsidRDefault="00E26949" w:rsidP="00E26949">
            <w:pPr>
              <w:pStyle w:val="acctfourfigures"/>
              <w:tabs>
                <w:tab w:val="clear" w:pos="765"/>
                <w:tab w:val="left" w:pos="94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7AC47E05" w14:textId="77777777" w:rsidR="00E26949" w:rsidRPr="00F205C4" w:rsidRDefault="00E26949" w:rsidP="00E26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F236DBE" w14:textId="77777777" w:rsidR="00E26949" w:rsidRPr="00F205C4" w:rsidRDefault="00E26949" w:rsidP="00E26949">
            <w:pPr>
              <w:pStyle w:val="acctfourfigures"/>
              <w:tabs>
                <w:tab w:val="clear" w:pos="765"/>
                <w:tab w:val="left" w:pos="94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E26949" w:rsidRPr="00F205C4" w14:paraId="5DD727AD" w14:textId="77777777" w:rsidTr="00127CDB">
        <w:tc>
          <w:tcPr>
            <w:tcW w:w="2808" w:type="dxa"/>
          </w:tcPr>
          <w:p w14:paraId="484A5318" w14:textId="77777777" w:rsidR="00E26949" w:rsidRPr="00F205C4" w:rsidRDefault="00E26949" w:rsidP="003F5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6662AA0A" w14:textId="77777777" w:rsidR="00E26949" w:rsidRPr="00F205C4" w:rsidRDefault="00E26949" w:rsidP="00E2694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7222382B" w14:textId="5B768B4B" w:rsidR="00E26949" w:rsidRPr="00F205C4" w:rsidRDefault="00E26949" w:rsidP="00E2694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130,781</w:t>
            </w:r>
          </w:p>
        </w:tc>
        <w:tc>
          <w:tcPr>
            <w:tcW w:w="270" w:type="dxa"/>
          </w:tcPr>
          <w:p w14:paraId="25D1B119" w14:textId="77777777" w:rsidR="00E26949" w:rsidRPr="00F205C4" w:rsidRDefault="00E26949" w:rsidP="00E26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883E013" w14:textId="77777777" w:rsidR="00E26949" w:rsidRPr="00F205C4" w:rsidRDefault="00E26949" w:rsidP="00E2694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95,154</w:t>
            </w:r>
          </w:p>
        </w:tc>
        <w:tc>
          <w:tcPr>
            <w:tcW w:w="270" w:type="dxa"/>
          </w:tcPr>
          <w:p w14:paraId="76382A7E" w14:textId="77777777" w:rsidR="00E26949" w:rsidRPr="00F205C4" w:rsidRDefault="00E26949" w:rsidP="00E26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3C30BB2" w14:textId="4190A9EA" w:rsidR="00E26949" w:rsidRPr="00F205C4" w:rsidRDefault="00E26949" w:rsidP="00E26949">
            <w:pPr>
              <w:pStyle w:val="acctfourfigures"/>
              <w:tabs>
                <w:tab w:val="clear" w:pos="765"/>
                <w:tab w:val="left" w:pos="94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4CA4A978" w14:textId="77777777" w:rsidR="00E26949" w:rsidRPr="00F205C4" w:rsidRDefault="00E26949" w:rsidP="00E26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4063975" w14:textId="77777777" w:rsidR="00E26949" w:rsidRPr="00F205C4" w:rsidRDefault="00E26949" w:rsidP="00E26949">
            <w:pPr>
              <w:pStyle w:val="acctfourfigures"/>
              <w:tabs>
                <w:tab w:val="clear" w:pos="765"/>
                <w:tab w:val="left" w:pos="94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</w:tr>
      <w:tr w:rsidR="00E26949" w:rsidRPr="00F205C4" w14:paraId="2AFE3145" w14:textId="77777777" w:rsidTr="00127CDB">
        <w:tc>
          <w:tcPr>
            <w:tcW w:w="2808" w:type="dxa"/>
          </w:tcPr>
          <w:p w14:paraId="221A0073" w14:textId="77777777" w:rsidR="00E26949" w:rsidRPr="00F205C4" w:rsidRDefault="00E26949" w:rsidP="003F5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990" w:type="dxa"/>
          </w:tcPr>
          <w:p w14:paraId="5A900521" w14:textId="77777777" w:rsidR="00E26949" w:rsidRPr="00F205C4" w:rsidRDefault="00E26949" w:rsidP="00E2694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6221BC85" w14:textId="6DCA9050" w:rsidR="00E26949" w:rsidRPr="00F205C4" w:rsidRDefault="00E26949" w:rsidP="00E26949">
            <w:pPr>
              <w:pStyle w:val="acctfourfigures"/>
              <w:tabs>
                <w:tab w:val="clear" w:pos="765"/>
              </w:tabs>
              <w:spacing w:line="240" w:lineRule="atLeast"/>
              <w:ind w:left="-79" w:right="-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Pr="00F205C4">
              <w:rPr>
                <w:rFonts w:asciiTheme="majorBidi" w:hAnsiTheme="majorBidi" w:cstheme="majorBidi"/>
                <w:sz w:val="30"/>
                <w:szCs w:val="30"/>
              </w:rPr>
              <w:t>227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434A2BFC" w14:textId="77777777" w:rsidR="00E26949" w:rsidRPr="00F205C4" w:rsidRDefault="00E26949" w:rsidP="00E26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F862B15" w14:textId="77777777" w:rsidR="00E26949" w:rsidRPr="00F205C4" w:rsidRDefault="00E26949" w:rsidP="00E26949">
            <w:pPr>
              <w:pStyle w:val="acctfourfigures"/>
              <w:tabs>
                <w:tab w:val="clear" w:pos="765"/>
              </w:tabs>
              <w:spacing w:line="240" w:lineRule="atLeast"/>
              <w:ind w:left="-79" w:right="-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Pr="00F205C4">
              <w:rPr>
                <w:rFonts w:asciiTheme="majorBidi" w:hAnsiTheme="majorBidi" w:cstheme="majorBidi"/>
                <w:sz w:val="30"/>
                <w:szCs w:val="30"/>
              </w:rPr>
              <w:t>49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292F7183" w14:textId="77777777" w:rsidR="00E26949" w:rsidRPr="00F205C4" w:rsidRDefault="00E26949" w:rsidP="00E26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C2280DD" w14:textId="65D350E5" w:rsidR="00E26949" w:rsidRPr="00F205C4" w:rsidRDefault="00E26949" w:rsidP="00E26949">
            <w:pPr>
              <w:pStyle w:val="acctfourfigures"/>
              <w:tabs>
                <w:tab w:val="clear" w:pos="765"/>
                <w:tab w:val="left" w:pos="94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72B662B1" w14:textId="77777777" w:rsidR="00E26949" w:rsidRPr="00F205C4" w:rsidRDefault="00E26949" w:rsidP="00E26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9F51A48" w14:textId="77777777" w:rsidR="00E26949" w:rsidRPr="00F205C4" w:rsidRDefault="00E26949" w:rsidP="00E26949">
            <w:pPr>
              <w:pStyle w:val="acctfourfigures"/>
              <w:tabs>
                <w:tab w:val="clear" w:pos="765"/>
                <w:tab w:val="left" w:pos="94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E26949" w:rsidRPr="00F205C4" w14:paraId="7C7C0279" w14:textId="77777777" w:rsidTr="00127CDB">
        <w:tc>
          <w:tcPr>
            <w:tcW w:w="2808" w:type="dxa"/>
          </w:tcPr>
          <w:p w14:paraId="74B4FA3B" w14:textId="77777777" w:rsidR="00E26949" w:rsidRPr="00F205C4" w:rsidRDefault="00E26949" w:rsidP="003F5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</w:tcPr>
          <w:p w14:paraId="5DF0A54A" w14:textId="77777777" w:rsidR="00E26949" w:rsidRPr="00F205C4" w:rsidRDefault="00E26949" w:rsidP="00E2694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double" w:sz="4" w:space="0" w:color="auto"/>
            </w:tcBorders>
          </w:tcPr>
          <w:p w14:paraId="7401EB76" w14:textId="0F0F45A0" w:rsidR="00E26949" w:rsidRPr="00F205C4" w:rsidRDefault="00E26949" w:rsidP="00E2694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130,554</w:t>
            </w:r>
          </w:p>
        </w:tc>
        <w:tc>
          <w:tcPr>
            <w:tcW w:w="270" w:type="dxa"/>
          </w:tcPr>
          <w:p w14:paraId="08B2F712" w14:textId="77777777" w:rsidR="00E26949" w:rsidRPr="00F205C4" w:rsidRDefault="00E26949" w:rsidP="00E26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4BD21EA" w14:textId="77777777" w:rsidR="00E26949" w:rsidRPr="00F205C4" w:rsidRDefault="00E26949" w:rsidP="00E2694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95,105</w:t>
            </w:r>
          </w:p>
        </w:tc>
        <w:tc>
          <w:tcPr>
            <w:tcW w:w="270" w:type="dxa"/>
          </w:tcPr>
          <w:p w14:paraId="76CAE692" w14:textId="77777777" w:rsidR="00E26949" w:rsidRPr="00F205C4" w:rsidRDefault="00E26949" w:rsidP="00E26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0FC63B3" w14:textId="76D347B1" w:rsidR="00E26949" w:rsidRPr="00F205C4" w:rsidRDefault="00E26949" w:rsidP="00E26949">
            <w:pPr>
              <w:pStyle w:val="acctfourfigures"/>
              <w:tabs>
                <w:tab w:val="clear" w:pos="765"/>
                <w:tab w:val="left" w:pos="94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4D89C330" w14:textId="77777777" w:rsidR="00E26949" w:rsidRPr="00F205C4" w:rsidRDefault="00E26949" w:rsidP="00E26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911D743" w14:textId="77777777" w:rsidR="00E26949" w:rsidRPr="00F205C4" w:rsidRDefault="00E26949" w:rsidP="00E26949">
            <w:pPr>
              <w:pStyle w:val="acctfourfigures"/>
              <w:tabs>
                <w:tab w:val="clear" w:pos="765"/>
                <w:tab w:val="left" w:pos="94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</w:tr>
      <w:tr w:rsidR="00E26949" w:rsidRPr="00F205C4" w14:paraId="75072EDD" w14:textId="77777777" w:rsidTr="00127CDB">
        <w:tc>
          <w:tcPr>
            <w:tcW w:w="2808" w:type="dxa"/>
          </w:tcPr>
          <w:p w14:paraId="3C77D3B1" w14:textId="77777777" w:rsidR="00E26949" w:rsidRPr="00F205C4" w:rsidRDefault="00E26949" w:rsidP="00E26949">
            <w:pPr>
              <w:tabs>
                <w:tab w:val="left" w:pos="360"/>
              </w:tabs>
              <w:ind w:left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C011154" w14:textId="77777777" w:rsidR="00E26949" w:rsidRPr="00F205C4" w:rsidRDefault="00E26949" w:rsidP="00E2694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double" w:sz="4" w:space="0" w:color="auto"/>
            </w:tcBorders>
          </w:tcPr>
          <w:p w14:paraId="3002B02A" w14:textId="77777777" w:rsidR="00E26949" w:rsidRPr="00F205C4" w:rsidRDefault="00E26949" w:rsidP="00E2694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22CFD44" w14:textId="77777777" w:rsidR="00E26949" w:rsidRPr="00F205C4" w:rsidRDefault="00E26949" w:rsidP="00E26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2FD1AE1" w14:textId="77777777" w:rsidR="00E26949" w:rsidRPr="00F205C4" w:rsidRDefault="00E26949" w:rsidP="00E2694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2FD0947" w14:textId="77777777" w:rsidR="00E26949" w:rsidRPr="00F205C4" w:rsidRDefault="00E26949" w:rsidP="00E26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0598C9C" w14:textId="77777777" w:rsidR="00E26949" w:rsidRPr="00F205C4" w:rsidRDefault="00E26949" w:rsidP="00E26949">
            <w:pPr>
              <w:pStyle w:val="acctfourfigures"/>
              <w:tabs>
                <w:tab w:val="clear" w:pos="765"/>
                <w:tab w:val="left" w:pos="94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6740FC5" w14:textId="77777777" w:rsidR="00E26949" w:rsidRPr="00F205C4" w:rsidRDefault="00E26949" w:rsidP="00E26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D8DD3E7" w14:textId="77777777" w:rsidR="00E26949" w:rsidRPr="00F205C4" w:rsidRDefault="00E26949" w:rsidP="00E26949">
            <w:pPr>
              <w:pStyle w:val="acctfourfigures"/>
              <w:tabs>
                <w:tab w:val="clear" w:pos="765"/>
                <w:tab w:val="left" w:pos="94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26949" w:rsidRPr="00F205C4" w14:paraId="4DB80792" w14:textId="77777777" w:rsidTr="00127CDB">
        <w:tc>
          <w:tcPr>
            <w:tcW w:w="2808" w:type="dxa"/>
          </w:tcPr>
          <w:p w14:paraId="2F9DCE7F" w14:textId="77777777" w:rsidR="00E26949" w:rsidRPr="00F205C4" w:rsidRDefault="00E26949" w:rsidP="003F5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หนี้สงสัยจะสูญสำหรับปี</w:t>
            </w:r>
          </w:p>
        </w:tc>
        <w:tc>
          <w:tcPr>
            <w:tcW w:w="990" w:type="dxa"/>
          </w:tcPr>
          <w:p w14:paraId="54079B81" w14:textId="77777777" w:rsidR="00E26949" w:rsidRPr="00F205C4" w:rsidRDefault="00E26949" w:rsidP="00E2694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2" w:type="dxa"/>
            <w:tcBorders>
              <w:bottom w:val="double" w:sz="4" w:space="0" w:color="auto"/>
            </w:tcBorders>
          </w:tcPr>
          <w:p w14:paraId="42E574A3" w14:textId="2F4DD822" w:rsidR="00E26949" w:rsidRPr="00F205C4" w:rsidRDefault="00E26949" w:rsidP="00E2694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178</w:t>
            </w:r>
          </w:p>
        </w:tc>
        <w:tc>
          <w:tcPr>
            <w:tcW w:w="270" w:type="dxa"/>
          </w:tcPr>
          <w:p w14:paraId="77B863B5" w14:textId="77777777" w:rsidR="00E26949" w:rsidRPr="00F205C4" w:rsidRDefault="00E26949" w:rsidP="00E26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7D6166E" w14:textId="77777777" w:rsidR="00E26949" w:rsidRPr="00F205C4" w:rsidRDefault="00E26949" w:rsidP="00E2694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270" w:type="dxa"/>
          </w:tcPr>
          <w:p w14:paraId="6B276794" w14:textId="77777777" w:rsidR="00E26949" w:rsidRPr="00F205C4" w:rsidRDefault="00E26949" w:rsidP="00E26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1BD8F13" w14:textId="22723DB9" w:rsidR="00E26949" w:rsidRPr="00F205C4" w:rsidRDefault="00E26949" w:rsidP="00E26949">
            <w:pPr>
              <w:pStyle w:val="acctfourfigures"/>
              <w:tabs>
                <w:tab w:val="clear" w:pos="765"/>
                <w:tab w:val="left" w:pos="94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4026C4E9" w14:textId="77777777" w:rsidR="00E26949" w:rsidRPr="00F205C4" w:rsidRDefault="00E26949" w:rsidP="00E26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A5D05E6" w14:textId="77777777" w:rsidR="00E26949" w:rsidRPr="00F205C4" w:rsidRDefault="00E26949" w:rsidP="00E26949">
            <w:pPr>
              <w:pStyle w:val="acctfourfigures"/>
              <w:tabs>
                <w:tab w:val="clear" w:pos="765"/>
                <w:tab w:val="left" w:pos="940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</w:tr>
    </w:tbl>
    <w:p w14:paraId="28073CAA" w14:textId="77777777" w:rsidR="00515569" w:rsidRPr="004B75BA" w:rsidRDefault="00515569" w:rsidP="00E85A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38AF0A51" w14:textId="18A9B484" w:rsidR="00C14DF3" w:rsidRPr="00F205C4" w:rsidRDefault="00C14DF3" w:rsidP="00127CDB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F205C4">
        <w:rPr>
          <w:rFonts w:asciiTheme="majorBidi" w:hAnsiTheme="majorBidi" w:cstheme="majorBidi"/>
          <w:sz w:val="30"/>
          <w:szCs w:val="30"/>
          <w:cs/>
          <w:lang w:val="th-TH"/>
        </w:rPr>
        <w:lastRenderedPageBreak/>
        <w:t>การวิเคราะห์อายุของลูกหนี้การค้า</w:t>
      </w:r>
      <w:r w:rsidR="005737D8" w:rsidRPr="00F205C4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F205C4">
        <w:rPr>
          <w:rFonts w:asciiTheme="majorBidi" w:hAnsiTheme="majorBidi" w:cstheme="majorBidi"/>
          <w:sz w:val="30"/>
          <w:szCs w:val="30"/>
          <w:cs/>
          <w:lang w:val="th-TH"/>
        </w:rPr>
        <w:t>มีดังนี้</w:t>
      </w:r>
    </w:p>
    <w:p w14:paraId="2E2BA6FC" w14:textId="77777777" w:rsidR="000162DF" w:rsidRPr="00F205C4" w:rsidRDefault="000162DF" w:rsidP="000162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3"/>
        <w:gridCol w:w="1197"/>
        <w:gridCol w:w="275"/>
        <w:gridCol w:w="1230"/>
        <w:gridCol w:w="275"/>
        <w:gridCol w:w="1148"/>
        <w:gridCol w:w="237"/>
        <w:gridCol w:w="1126"/>
      </w:tblGrid>
      <w:tr w:rsidR="000162DF" w:rsidRPr="00F205C4" w14:paraId="4A114252" w14:textId="77777777" w:rsidTr="00DF3A01">
        <w:trPr>
          <w:tblHeader/>
        </w:trPr>
        <w:tc>
          <w:tcPr>
            <w:tcW w:w="2011" w:type="pct"/>
          </w:tcPr>
          <w:p w14:paraId="5BB1D80E" w14:textId="77777777" w:rsidR="000162DF" w:rsidRPr="00F205C4" w:rsidRDefault="000162DF" w:rsidP="00DF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2" w:type="pct"/>
            <w:gridSpan w:val="3"/>
          </w:tcPr>
          <w:p w14:paraId="50BA6801" w14:textId="77777777" w:rsidR="000162DF" w:rsidRPr="00F205C4" w:rsidRDefault="000162DF" w:rsidP="00DF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1A34BCD1" w14:textId="77777777" w:rsidR="000162DF" w:rsidRPr="00F205C4" w:rsidRDefault="000162DF" w:rsidP="00DF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7" w:type="pct"/>
            <w:gridSpan w:val="3"/>
          </w:tcPr>
          <w:p w14:paraId="743C5838" w14:textId="77777777" w:rsidR="000162DF" w:rsidRPr="00F205C4" w:rsidRDefault="000162DF" w:rsidP="00DF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4BA0" w:rsidRPr="00F205C4" w14:paraId="4BB74CA4" w14:textId="77777777" w:rsidTr="00DF3A01">
        <w:trPr>
          <w:tblHeader/>
        </w:trPr>
        <w:tc>
          <w:tcPr>
            <w:tcW w:w="2011" w:type="pct"/>
          </w:tcPr>
          <w:p w14:paraId="132A25E0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52" w:type="pct"/>
          </w:tcPr>
          <w:p w14:paraId="52FBACEF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50" w:type="pct"/>
          </w:tcPr>
          <w:p w14:paraId="1C262D42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" w:type="pct"/>
          </w:tcPr>
          <w:p w14:paraId="7FA30E0C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50" w:type="pct"/>
          </w:tcPr>
          <w:p w14:paraId="2D5ED0BB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297A5ED7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29" w:type="pct"/>
          </w:tcPr>
          <w:p w14:paraId="56952DD4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340C020C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564BA0" w:rsidRPr="00F205C4" w14:paraId="65252FAC" w14:textId="77777777" w:rsidTr="00DF3A01">
        <w:trPr>
          <w:tblHeader/>
        </w:trPr>
        <w:tc>
          <w:tcPr>
            <w:tcW w:w="2011" w:type="pct"/>
          </w:tcPr>
          <w:p w14:paraId="520417F4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 w:hanging="18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89" w:type="pct"/>
            <w:gridSpan w:val="7"/>
          </w:tcPr>
          <w:p w14:paraId="0217C675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64BA0" w:rsidRPr="00F205C4" w14:paraId="7BB9680D" w14:textId="77777777" w:rsidTr="000162DF">
        <w:tc>
          <w:tcPr>
            <w:tcW w:w="2011" w:type="pct"/>
          </w:tcPr>
          <w:p w14:paraId="5EA2CA07" w14:textId="77777777" w:rsidR="00564BA0" w:rsidRPr="00F205C4" w:rsidRDefault="00564BA0" w:rsidP="00127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652" w:type="pct"/>
          </w:tcPr>
          <w:p w14:paraId="262D58A5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34AE6D36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" w:type="pct"/>
          </w:tcPr>
          <w:p w14:paraId="22A07E18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02123185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0F0263C8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69BAA66E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3" w:type="pct"/>
          </w:tcPr>
          <w:p w14:paraId="388FB256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firstLine="1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814CC" w:rsidRPr="00F205C4" w14:paraId="34BFF0C7" w14:textId="77777777" w:rsidTr="000162DF">
        <w:tc>
          <w:tcPr>
            <w:tcW w:w="2011" w:type="pct"/>
          </w:tcPr>
          <w:p w14:paraId="12D9C09F" w14:textId="77777777" w:rsidR="00A814CC" w:rsidRPr="00F205C4" w:rsidRDefault="00A814CC" w:rsidP="00127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652" w:type="pct"/>
          </w:tcPr>
          <w:p w14:paraId="46BF5E04" w14:textId="33B2A877" w:rsidR="00A814CC" w:rsidRPr="00F205C4" w:rsidRDefault="00A814CC" w:rsidP="00A8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126,637</w:t>
            </w:r>
          </w:p>
        </w:tc>
        <w:tc>
          <w:tcPr>
            <w:tcW w:w="150" w:type="pct"/>
          </w:tcPr>
          <w:p w14:paraId="36869985" w14:textId="77777777" w:rsidR="00A814CC" w:rsidRPr="00F205C4" w:rsidRDefault="00A814CC" w:rsidP="00A8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" w:type="pct"/>
          </w:tcPr>
          <w:p w14:paraId="64BC4387" w14:textId="77777777" w:rsidR="00A814CC" w:rsidRPr="00F205C4" w:rsidRDefault="00A814CC" w:rsidP="00A8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94,264</w:t>
            </w:r>
          </w:p>
        </w:tc>
        <w:tc>
          <w:tcPr>
            <w:tcW w:w="150" w:type="pct"/>
          </w:tcPr>
          <w:p w14:paraId="2577856F" w14:textId="77777777" w:rsidR="00A814CC" w:rsidRPr="00F205C4" w:rsidRDefault="00A814CC" w:rsidP="00A8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7546C2AC" w14:textId="6362FF7F" w:rsidR="00A814CC" w:rsidRPr="00F205C4" w:rsidRDefault="00A814CC" w:rsidP="00A8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</w:tcPr>
          <w:p w14:paraId="36A72809" w14:textId="77777777" w:rsidR="00A814CC" w:rsidRPr="00F205C4" w:rsidRDefault="00A814CC" w:rsidP="00A8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3" w:type="pct"/>
          </w:tcPr>
          <w:p w14:paraId="45B7BC4F" w14:textId="6C3A9F84" w:rsidR="00A814CC" w:rsidRPr="00F205C4" w:rsidRDefault="00A814CC" w:rsidP="00A8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A814CC" w:rsidRPr="00F205C4" w14:paraId="1706FB59" w14:textId="77777777" w:rsidTr="000162DF">
        <w:tc>
          <w:tcPr>
            <w:tcW w:w="2011" w:type="pct"/>
          </w:tcPr>
          <w:p w14:paraId="4284C01C" w14:textId="77777777" w:rsidR="00A814CC" w:rsidRPr="00F205C4" w:rsidRDefault="00A814CC" w:rsidP="00127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652" w:type="pct"/>
          </w:tcPr>
          <w:p w14:paraId="79CAC663" w14:textId="77777777" w:rsidR="00A814CC" w:rsidRPr="00F205C4" w:rsidRDefault="00A814CC" w:rsidP="00A8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7329CA75" w14:textId="77777777" w:rsidR="00A814CC" w:rsidRPr="00F205C4" w:rsidRDefault="00A814CC" w:rsidP="00A8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" w:type="pct"/>
          </w:tcPr>
          <w:p w14:paraId="2548EC82" w14:textId="77777777" w:rsidR="00A814CC" w:rsidRPr="00F205C4" w:rsidRDefault="00A814CC" w:rsidP="00A8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0" w:type="pct"/>
          </w:tcPr>
          <w:p w14:paraId="79A5F065" w14:textId="77777777" w:rsidR="00A814CC" w:rsidRPr="00F205C4" w:rsidRDefault="00A814CC" w:rsidP="00A8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6E04433B" w14:textId="77777777" w:rsidR="00A814CC" w:rsidRPr="00F205C4" w:rsidRDefault="00A814CC" w:rsidP="00A8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3494280B" w14:textId="77777777" w:rsidR="00A814CC" w:rsidRPr="00F205C4" w:rsidRDefault="00A814CC" w:rsidP="00A8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3" w:type="pct"/>
          </w:tcPr>
          <w:p w14:paraId="32D10058" w14:textId="77777777" w:rsidR="00A814CC" w:rsidRPr="00F205C4" w:rsidRDefault="00A814CC" w:rsidP="00A8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814CC" w:rsidRPr="00F205C4" w14:paraId="45E59392" w14:textId="77777777" w:rsidTr="00D906D0">
        <w:tc>
          <w:tcPr>
            <w:tcW w:w="2011" w:type="pct"/>
          </w:tcPr>
          <w:p w14:paraId="01E554D6" w14:textId="77777777" w:rsidR="00A814CC" w:rsidRPr="00F205C4" w:rsidRDefault="00A814CC" w:rsidP="00A8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F205C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52" w:type="pct"/>
            <w:vAlign w:val="bottom"/>
          </w:tcPr>
          <w:p w14:paraId="55F43E81" w14:textId="67F5A190" w:rsidR="00A814CC" w:rsidRPr="00F205C4" w:rsidRDefault="00A814CC" w:rsidP="00A8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3,792</w:t>
            </w:r>
          </w:p>
        </w:tc>
        <w:tc>
          <w:tcPr>
            <w:tcW w:w="150" w:type="pct"/>
          </w:tcPr>
          <w:p w14:paraId="160EAD84" w14:textId="77777777" w:rsidR="00A814CC" w:rsidRPr="00F205C4" w:rsidRDefault="00A814CC" w:rsidP="00A8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" w:type="pct"/>
          </w:tcPr>
          <w:p w14:paraId="4C23527B" w14:textId="77777777" w:rsidR="00A814CC" w:rsidRPr="00F205C4" w:rsidRDefault="00A814CC" w:rsidP="00A8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624</w:t>
            </w:r>
          </w:p>
        </w:tc>
        <w:tc>
          <w:tcPr>
            <w:tcW w:w="150" w:type="pct"/>
          </w:tcPr>
          <w:p w14:paraId="02201500" w14:textId="77777777" w:rsidR="00A814CC" w:rsidRPr="00F205C4" w:rsidRDefault="00A814CC" w:rsidP="00A8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23D24C16" w14:textId="67F09695" w:rsidR="00A814CC" w:rsidRPr="00F205C4" w:rsidRDefault="00A814CC" w:rsidP="00A8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</w:tcPr>
          <w:p w14:paraId="55BDAC7A" w14:textId="77777777" w:rsidR="00A814CC" w:rsidRPr="00F205C4" w:rsidRDefault="00A814CC" w:rsidP="00A8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3" w:type="pct"/>
          </w:tcPr>
          <w:p w14:paraId="688EB5E9" w14:textId="3426E586" w:rsidR="00A814CC" w:rsidRPr="00F205C4" w:rsidRDefault="00A814CC" w:rsidP="00A8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A814CC" w:rsidRPr="00F205C4" w14:paraId="6B3B0853" w14:textId="77777777" w:rsidTr="00D906D0">
        <w:tc>
          <w:tcPr>
            <w:tcW w:w="2011" w:type="pct"/>
          </w:tcPr>
          <w:p w14:paraId="135B1F69" w14:textId="77777777" w:rsidR="00A814CC" w:rsidRPr="00F205C4" w:rsidRDefault="00A814CC" w:rsidP="00A8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F205C4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652" w:type="pct"/>
            <w:vAlign w:val="bottom"/>
          </w:tcPr>
          <w:p w14:paraId="29D0AAAE" w14:textId="55440454" w:rsidR="00A814CC" w:rsidRPr="00F205C4" w:rsidRDefault="00A814CC" w:rsidP="00A8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145</w:t>
            </w:r>
          </w:p>
        </w:tc>
        <w:tc>
          <w:tcPr>
            <w:tcW w:w="150" w:type="pct"/>
          </w:tcPr>
          <w:p w14:paraId="45309D24" w14:textId="77777777" w:rsidR="00A814CC" w:rsidRPr="00F205C4" w:rsidRDefault="00A814CC" w:rsidP="00A8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" w:type="pct"/>
          </w:tcPr>
          <w:p w14:paraId="7509564D" w14:textId="77777777" w:rsidR="00A814CC" w:rsidRPr="00F205C4" w:rsidRDefault="00A814CC" w:rsidP="00A8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150" w:type="pct"/>
          </w:tcPr>
          <w:p w14:paraId="0240BB37" w14:textId="77777777" w:rsidR="00A814CC" w:rsidRPr="00F205C4" w:rsidRDefault="00A814CC" w:rsidP="00A8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085AEE8C" w14:textId="13CDBE1B" w:rsidR="00A814CC" w:rsidRPr="00F205C4" w:rsidRDefault="00A814CC" w:rsidP="00A8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</w:tcPr>
          <w:p w14:paraId="237E21DE" w14:textId="77777777" w:rsidR="00A814CC" w:rsidRPr="00F205C4" w:rsidRDefault="00A814CC" w:rsidP="00A8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3" w:type="pct"/>
          </w:tcPr>
          <w:p w14:paraId="38E6042D" w14:textId="5BFDBA65" w:rsidR="00A814CC" w:rsidRPr="00F205C4" w:rsidRDefault="00A814CC" w:rsidP="00A8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A814CC" w:rsidRPr="00F205C4" w14:paraId="07BED8F4" w14:textId="77777777" w:rsidTr="00D906D0">
        <w:tc>
          <w:tcPr>
            <w:tcW w:w="2011" w:type="pct"/>
          </w:tcPr>
          <w:p w14:paraId="52BB55BB" w14:textId="77777777" w:rsidR="00A814CC" w:rsidRPr="00F205C4" w:rsidRDefault="00A814CC" w:rsidP="00A8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F205C4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52" w:type="pct"/>
            <w:vAlign w:val="bottom"/>
          </w:tcPr>
          <w:p w14:paraId="77D4D141" w14:textId="2D66DD63" w:rsidR="00A814CC" w:rsidRPr="00F205C4" w:rsidRDefault="00A814CC" w:rsidP="00A8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  <w:tc>
          <w:tcPr>
            <w:tcW w:w="150" w:type="pct"/>
          </w:tcPr>
          <w:p w14:paraId="3A6CA127" w14:textId="77777777" w:rsidR="00A814CC" w:rsidRPr="00F205C4" w:rsidRDefault="00A814CC" w:rsidP="00A8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" w:type="pct"/>
          </w:tcPr>
          <w:p w14:paraId="746F166D" w14:textId="77777777" w:rsidR="00A814CC" w:rsidRPr="00F205C4" w:rsidRDefault="00A814CC" w:rsidP="00A8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124</w:t>
            </w:r>
          </w:p>
        </w:tc>
        <w:tc>
          <w:tcPr>
            <w:tcW w:w="150" w:type="pct"/>
          </w:tcPr>
          <w:p w14:paraId="64BC5BD1" w14:textId="77777777" w:rsidR="00A814CC" w:rsidRPr="00F205C4" w:rsidRDefault="00A814CC" w:rsidP="00A8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291B4375" w14:textId="5702BB78" w:rsidR="00A814CC" w:rsidRPr="00F205C4" w:rsidRDefault="00A814CC" w:rsidP="00A8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</w:tcPr>
          <w:p w14:paraId="15F7B3E0" w14:textId="77777777" w:rsidR="00A814CC" w:rsidRPr="00F205C4" w:rsidRDefault="00A814CC" w:rsidP="00A8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3" w:type="pct"/>
          </w:tcPr>
          <w:p w14:paraId="5ABC6014" w14:textId="70B80C7F" w:rsidR="00A814CC" w:rsidRPr="00F205C4" w:rsidRDefault="00A814CC" w:rsidP="00A8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A814CC" w:rsidRPr="00F205C4" w14:paraId="3E22E1B5" w14:textId="77777777" w:rsidTr="00D906D0">
        <w:tc>
          <w:tcPr>
            <w:tcW w:w="2011" w:type="pct"/>
          </w:tcPr>
          <w:p w14:paraId="3F95BB84" w14:textId="77777777" w:rsidR="00A814CC" w:rsidRPr="00F205C4" w:rsidRDefault="00A814CC" w:rsidP="00A8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F205C4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652" w:type="pct"/>
            <w:tcBorders>
              <w:bottom w:val="single" w:sz="4" w:space="0" w:color="auto"/>
            </w:tcBorders>
            <w:vAlign w:val="bottom"/>
          </w:tcPr>
          <w:p w14:paraId="6E479D9A" w14:textId="5E47F4C2" w:rsidR="00A814CC" w:rsidRPr="00F205C4" w:rsidRDefault="00A814CC" w:rsidP="00A8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139</w:t>
            </w:r>
          </w:p>
        </w:tc>
        <w:tc>
          <w:tcPr>
            <w:tcW w:w="150" w:type="pct"/>
          </w:tcPr>
          <w:p w14:paraId="4C76174E" w14:textId="77777777" w:rsidR="00A814CC" w:rsidRPr="00F205C4" w:rsidRDefault="00A814CC" w:rsidP="00A8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" w:type="pct"/>
            <w:tcBorders>
              <w:bottom w:val="single" w:sz="4" w:space="0" w:color="auto"/>
            </w:tcBorders>
          </w:tcPr>
          <w:p w14:paraId="6968D6A3" w14:textId="77777777" w:rsidR="00A814CC" w:rsidRPr="00F205C4" w:rsidRDefault="00A814CC" w:rsidP="00A8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127</w:t>
            </w:r>
          </w:p>
        </w:tc>
        <w:tc>
          <w:tcPr>
            <w:tcW w:w="150" w:type="pct"/>
          </w:tcPr>
          <w:p w14:paraId="75FF1A1B" w14:textId="77777777" w:rsidR="00A814CC" w:rsidRPr="00F205C4" w:rsidRDefault="00A814CC" w:rsidP="00A8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5699776B" w14:textId="1EDEC423" w:rsidR="00A814CC" w:rsidRPr="00F205C4" w:rsidRDefault="00A814CC" w:rsidP="00A8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</w:tcPr>
          <w:p w14:paraId="58871637" w14:textId="77777777" w:rsidR="00A814CC" w:rsidRPr="00F205C4" w:rsidRDefault="00A814CC" w:rsidP="00A8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516C2DB9" w14:textId="07F78139" w:rsidR="00A814CC" w:rsidRPr="00F205C4" w:rsidRDefault="00A814CC" w:rsidP="00A8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A814CC" w:rsidRPr="00F205C4" w14:paraId="34A3C6B1" w14:textId="77777777" w:rsidTr="00D906D0">
        <w:tc>
          <w:tcPr>
            <w:tcW w:w="2011" w:type="pct"/>
          </w:tcPr>
          <w:p w14:paraId="5B39ABE0" w14:textId="77777777" w:rsidR="00A814CC" w:rsidRPr="00F205C4" w:rsidRDefault="00A814CC" w:rsidP="00A8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52" w:type="pct"/>
            <w:tcBorders>
              <w:top w:val="single" w:sz="4" w:space="0" w:color="auto"/>
            </w:tcBorders>
            <w:vAlign w:val="bottom"/>
          </w:tcPr>
          <w:p w14:paraId="4E83A962" w14:textId="09858F7F" w:rsidR="00A814CC" w:rsidRPr="00F205C4" w:rsidRDefault="00A814CC" w:rsidP="00A8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130,781</w:t>
            </w:r>
          </w:p>
        </w:tc>
        <w:tc>
          <w:tcPr>
            <w:tcW w:w="150" w:type="pct"/>
          </w:tcPr>
          <w:p w14:paraId="2C05FBDB" w14:textId="77777777" w:rsidR="00A814CC" w:rsidRPr="00F205C4" w:rsidRDefault="00A814CC" w:rsidP="00A8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" w:type="pct"/>
            <w:tcBorders>
              <w:top w:val="single" w:sz="4" w:space="0" w:color="auto"/>
            </w:tcBorders>
          </w:tcPr>
          <w:p w14:paraId="7C9BBF92" w14:textId="77777777" w:rsidR="00A814CC" w:rsidRPr="00F205C4" w:rsidRDefault="00A814CC" w:rsidP="00A8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95,154</w:t>
            </w:r>
          </w:p>
        </w:tc>
        <w:tc>
          <w:tcPr>
            <w:tcW w:w="150" w:type="pct"/>
          </w:tcPr>
          <w:p w14:paraId="7E113B06" w14:textId="77777777" w:rsidR="00A814CC" w:rsidRPr="00F205C4" w:rsidRDefault="00A814CC" w:rsidP="00A8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</w:tcPr>
          <w:p w14:paraId="76124019" w14:textId="63172883" w:rsidR="00A814CC" w:rsidRPr="00F205C4" w:rsidRDefault="00A814CC" w:rsidP="00A8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</w:tcPr>
          <w:p w14:paraId="35320714" w14:textId="77777777" w:rsidR="00A814CC" w:rsidRPr="00F205C4" w:rsidRDefault="00A814CC" w:rsidP="00A8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</w:tcPr>
          <w:p w14:paraId="5B4657D1" w14:textId="51E45F04" w:rsidR="00A814CC" w:rsidRPr="00F205C4" w:rsidRDefault="00A814CC" w:rsidP="00A8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A814CC" w:rsidRPr="00F205C4" w14:paraId="3DAAF5E7" w14:textId="77777777" w:rsidTr="00D906D0">
        <w:tc>
          <w:tcPr>
            <w:tcW w:w="2011" w:type="pct"/>
          </w:tcPr>
          <w:p w14:paraId="0A0A3F02" w14:textId="77777777" w:rsidR="00A814CC" w:rsidRPr="00F205C4" w:rsidRDefault="00A814CC" w:rsidP="00127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652" w:type="pct"/>
            <w:tcBorders>
              <w:bottom w:val="single" w:sz="4" w:space="0" w:color="auto"/>
            </w:tcBorders>
            <w:vAlign w:val="bottom"/>
          </w:tcPr>
          <w:p w14:paraId="461FE6E0" w14:textId="63DEA685" w:rsidR="00A814CC" w:rsidRPr="00F205C4" w:rsidRDefault="00A814CC" w:rsidP="00A8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F205C4">
              <w:rPr>
                <w:rFonts w:asciiTheme="majorBidi" w:hAnsiTheme="majorBidi" w:cstheme="majorBidi"/>
                <w:sz w:val="30"/>
                <w:szCs w:val="30"/>
              </w:rPr>
              <w:t>227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50" w:type="pct"/>
          </w:tcPr>
          <w:p w14:paraId="50E8ED3A" w14:textId="77777777" w:rsidR="00A814CC" w:rsidRPr="00F205C4" w:rsidRDefault="00A814CC" w:rsidP="00A8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" w:type="pct"/>
            <w:tcBorders>
              <w:bottom w:val="single" w:sz="4" w:space="0" w:color="auto"/>
            </w:tcBorders>
          </w:tcPr>
          <w:p w14:paraId="12E19959" w14:textId="77777777" w:rsidR="00A814CC" w:rsidRPr="00F205C4" w:rsidRDefault="00A814CC" w:rsidP="00A8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F205C4">
              <w:rPr>
                <w:rFonts w:asciiTheme="majorBidi" w:hAnsiTheme="majorBidi" w:cstheme="majorBidi"/>
                <w:sz w:val="30"/>
                <w:szCs w:val="30"/>
              </w:rPr>
              <w:t>49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50" w:type="pct"/>
          </w:tcPr>
          <w:p w14:paraId="73C4A58C" w14:textId="77777777" w:rsidR="00A814CC" w:rsidRPr="00F205C4" w:rsidRDefault="00A814CC" w:rsidP="00A8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5A0FF13B" w14:textId="0A7A1378" w:rsidR="00A814CC" w:rsidRPr="00F205C4" w:rsidRDefault="00A814CC" w:rsidP="00A8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</w:tcPr>
          <w:p w14:paraId="30A64A90" w14:textId="77777777" w:rsidR="00A814CC" w:rsidRPr="00F205C4" w:rsidRDefault="00A814CC" w:rsidP="00A8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76873FE4" w14:textId="3575CD4F" w:rsidR="00A814CC" w:rsidRPr="00F205C4" w:rsidRDefault="00A814CC" w:rsidP="00A8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A814CC" w:rsidRPr="00F205C4" w14:paraId="1035869D" w14:textId="77777777" w:rsidTr="00D906D0">
        <w:tc>
          <w:tcPr>
            <w:tcW w:w="2011" w:type="pct"/>
          </w:tcPr>
          <w:p w14:paraId="62A8844B" w14:textId="77777777" w:rsidR="00A814CC" w:rsidRPr="00F205C4" w:rsidRDefault="00A814CC" w:rsidP="00127C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52" w:type="pct"/>
            <w:tcBorders>
              <w:bottom w:val="double" w:sz="4" w:space="0" w:color="auto"/>
            </w:tcBorders>
            <w:vAlign w:val="bottom"/>
          </w:tcPr>
          <w:p w14:paraId="75E8283B" w14:textId="6FA71CAC" w:rsidR="00A814CC" w:rsidRPr="00F205C4" w:rsidRDefault="00A814CC" w:rsidP="00A8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130,554</w:t>
            </w:r>
          </w:p>
        </w:tc>
        <w:tc>
          <w:tcPr>
            <w:tcW w:w="150" w:type="pct"/>
          </w:tcPr>
          <w:p w14:paraId="665C4A5B" w14:textId="77777777" w:rsidR="00A814CC" w:rsidRPr="00F205C4" w:rsidRDefault="00A814CC" w:rsidP="00A8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" w:type="pct"/>
            <w:tcBorders>
              <w:bottom w:val="double" w:sz="4" w:space="0" w:color="auto"/>
            </w:tcBorders>
          </w:tcPr>
          <w:p w14:paraId="7D9D66B0" w14:textId="77777777" w:rsidR="00A814CC" w:rsidRPr="00F205C4" w:rsidRDefault="00A814CC" w:rsidP="00A8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95,105</w:t>
            </w:r>
          </w:p>
        </w:tc>
        <w:tc>
          <w:tcPr>
            <w:tcW w:w="150" w:type="pct"/>
          </w:tcPr>
          <w:p w14:paraId="1A7961C7" w14:textId="77777777" w:rsidR="00A814CC" w:rsidRPr="00F205C4" w:rsidRDefault="00A814CC" w:rsidP="00A8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double" w:sz="4" w:space="0" w:color="auto"/>
            </w:tcBorders>
          </w:tcPr>
          <w:p w14:paraId="3DA8E23D" w14:textId="084988F6" w:rsidR="00A814CC" w:rsidRPr="00F205C4" w:rsidRDefault="00A814CC" w:rsidP="00A8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</w:tcPr>
          <w:p w14:paraId="12FC1AED" w14:textId="77777777" w:rsidR="00A814CC" w:rsidRPr="00F205C4" w:rsidRDefault="00A814CC" w:rsidP="00A8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3" w:type="pct"/>
            <w:tcBorders>
              <w:bottom w:val="double" w:sz="4" w:space="0" w:color="auto"/>
            </w:tcBorders>
          </w:tcPr>
          <w:p w14:paraId="6CA1A4A0" w14:textId="7E19B274" w:rsidR="00A814CC" w:rsidRPr="00F205C4" w:rsidRDefault="00A814CC" w:rsidP="00A8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7079EB81" w14:textId="77777777" w:rsidR="000162DF" w:rsidRPr="00F205C4" w:rsidRDefault="000162DF" w:rsidP="000162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104CB618" w14:textId="77777777" w:rsidR="00C14DF3" w:rsidRPr="00F205C4" w:rsidRDefault="00C14DF3" w:rsidP="00002E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  <w:lang w:val="th-TH"/>
        </w:rPr>
        <w:t>โดยปกติระยะเวลาการให้สินเชื่อแก่ลูกค้าของกลุ่มบริษัท มีระยะเวลา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ตั้งแต่ </w:t>
      </w:r>
      <w:r w:rsidR="0023690B" w:rsidRPr="00F205C4">
        <w:rPr>
          <w:rFonts w:asciiTheme="majorBidi" w:hAnsiTheme="majorBidi" w:cstheme="majorBidi"/>
          <w:sz w:val="30"/>
          <w:szCs w:val="30"/>
        </w:rPr>
        <w:t>7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 วันถึง </w:t>
      </w:r>
      <w:r w:rsidR="0023690B" w:rsidRPr="00F205C4">
        <w:rPr>
          <w:rFonts w:asciiTheme="majorBidi" w:hAnsiTheme="majorBidi" w:cstheme="majorBidi"/>
          <w:sz w:val="30"/>
          <w:szCs w:val="30"/>
        </w:rPr>
        <w:t>6</w:t>
      </w:r>
      <w:r w:rsidR="00CC4F2B" w:rsidRPr="00F205C4">
        <w:rPr>
          <w:rFonts w:asciiTheme="majorBidi" w:hAnsiTheme="majorBidi" w:cstheme="majorBidi"/>
          <w:sz w:val="30"/>
          <w:szCs w:val="30"/>
        </w:rPr>
        <w:t>0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 วัน</w:t>
      </w:r>
    </w:p>
    <w:p w14:paraId="69F25E81" w14:textId="622186BF" w:rsidR="00804514" w:rsidRPr="00F205C4" w:rsidRDefault="00804514" w:rsidP="000D1C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12206604" w14:textId="7E240A17" w:rsidR="00CD0F58" w:rsidRPr="00F205C4" w:rsidRDefault="00CD0F58" w:rsidP="00DF5C8C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205C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สินค้าคงเหลือ</w:t>
      </w:r>
    </w:p>
    <w:p w14:paraId="7FF6512F" w14:textId="77777777" w:rsidR="00002E3C" w:rsidRPr="00F205C4" w:rsidRDefault="00002E3C" w:rsidP="00002E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3"/>
        <w:gridCol w:w="1197"/>
        <w:gridCol w:w="275"/>
        <w:gridCol w:w="1230"/>
        <w:gridCol w:w="275"/>
        <w:gridCol w:w="1148"/>
        <w:gridCol w:w="237"/>
        <w:gridCol w:w="1126"/>
      </w:tblGrid>
      <w:tr w:rsidR="00002E3C" w:rsidRPr="00F205C4" w14:paraId="370AF181" w14:textId="77777777" w:rsidTr="00DF3A01">
        <w:trPr>
          <w:tblHeader/>
        </w:trPr>
        <w:tc>
          <w:tcPr>
            <w:tcW w:w="2011" w:type="pct"/>
          </w:tcPr>
          <w:p w14:paraId="27957EF2" w14:textId="77777777" w:rsidR="00002E3C" w:rsidRPr="00F205C4" w:rsidRDefault="00002E3C" w:rsidP="00DF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2" w:type="pct"/>
            <w:gridSpan w:val="3"/>
          </w:tcPr>
          <w:p w14:paraId="2D33E1F5" w14:textId="77777777" w:rsidR="00002E3C" w:rsidRPr="00F205C4" w:rsidRDefault="00002E3C" w:rsidP="00DF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3A7037E4" w14:textId="77777777" w:rsidR="00002E3C" w:rsidRPr="00F205C4" w:rsidRDefault="00002E3C" w:rsidP="00DF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7" w:type="pct"/>
            <w:gridSpan w:val="3"/>
          </w:tcPr>
          <w:p w14:paraId="7E1CEF08" w14:textId="77777777" w:rsidR="00002E3C" w:rsidRPr="00F205C4" w:rsidRDefault="00002E3C" w:rsidP="00DF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4BA0" w:rsidRPr="00F205C4" w14:paraId="2938499D" w14:textId="77777777" w:rsidTr="00DF3A01">
        <w:trPr>
          <w:tblHeader/>
        </w:trPr>
        <w:tc>
          <w:tcPr>
            <w:tcW w:w="2011" w:type="pct"/>
          </w:tcPr>
          <w:p w14:paraId="39DFB569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52" w:type="pct"/>
          </w:tcPr>
          <w:p w14:paraId="563F44ED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50" w:type="pct"/>
          </w:tcPr>
          <w:p w14:paraId="54441263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" w:type="pct"/>
          </w:tcPr>
          <w:p w14:paraId="52823515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50" w:type="pct"/>
          </w:tcPr>
          <w:p w14:paraId="683B4DA7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461EF681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29" w:type="pct"/>
          </w:tcPr>
          <w:p w14:paraId="2CE38FDA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311261A2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002E3C" w:rsidRPr="00F205C4" w14:paraId="3E7861CB" w14:textId="77777777" w:rsidTr="00DF3A01">
        <w:trPr>
          <w:tblHeader/>
        </w:trPr>
        <w:tc>
          <w:tcPr>
            <w:tcW w:w="2011" w:type="pct"/>
          </w:tcPr>
          <w:p w14:paraId="6F6CC3A1" w14:textId="77777777" w:rsidR="00002E3C" w:rsidRPr="00F205C4" w:rsidRDefault="00002E3C" w:rsidP="00DF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 w:hanging="18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89" w:type="pct"/>
            <w:gridSpan w:val="7"/>
          </w:tcPr>
          <w:p w14:paraId="3A99EF26" w14:textId="77777777" w:rsidR="00002E3C" w:rsidRPr="00F205C4" w:rsidRDefault="00002E3C" w:rsidP="00DF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814CC" w:rsidRPr="00F205C4" w14:paraId="5302CEF3" w14:textId="77777777" w:rsidTr="00DF3A01">
        <w:tc>
          <w:tcPr>
            <w:tcW w:w="2011" w:type="pct"/>
          </w:tcPr>
          <w:p w14:paraId="2B4C6C2F" w14:textId="77777777" w:rsidR="00A814CC" w:rsidRPr="00F205C4" w:rsidRDefault="00A814CC" w:rsidP="00587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รถยนต์</w:t>
            </w:r>
          </w:p>
        </w:tc>
        <w:tc>
          <w:tcPr>
            <w:tcW w:w="652" w:type="pct"/>
          </w:tcPr>
          <w:p w14:paraId="2DDF0CD5" w14:textId="582D8347" w:rsidR="00A814CC" w:rsidRPr="00F205C4" w:rsidRDefault="00A814CC" w:rsidP="00A8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437,918</w:t>
            </w:r>
          </w:p>
        </w:tc>
        <w:tc>
          <w:tcPr>
            <w:tcW w:w="150" w:type="pct"/>
          </w:tcPr>
          <w:p w14:paraId="60FC2556" w14:textId="77777777" w:rsidR="00A814CC" w:rsidRPr="00F205C4" w:rsidRDefault="00A814CC" w:rsidP="00A8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" w:type="pct"/>
          </w:tcPr>
          <w:p w14:paraId="44314BE7" w14:textId="77777777" w:rsidR="00A814CC" w:rsidRPr="00F205C4" w:rsidRDefault="00A814CC" w:rsidP="00A8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185,782</w:t>
            </w:r>
          </w:p>
        </w:tc>
        <w:tc>
          <w:tcPr>
            <w:tcW w:w="150" w:type="pct"/>
          </w:tcPr>
          <w:p w14:paraId="3239B9D5" w14:textId="77777777" w:rsidR="00A814CC" w:rsidRPr="00F205C4" w:rsidRDefault="00A814CC" w:rsidP="00A8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6B9ADCD8" w14:textId="0D952706" w:rsidR="00A814CC" w:rsidRPr="00F205C4" w:rsidRDefault="00A814CC" w:rsidP="00A8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</w:tcPr>
          <w:p w14:paraId="2F173AB6" w14:textId="77777777" w:rsidR="00A814CC" w:rsidRPr="00F205C4" w:rsidRDefault="00A814CC" w:rsidP="00A8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3" w:type="pct"/>
          </w:tcPr>
          <w:p w14:paraId="293435DB" w14:textId="77777777" w:rsidR="00A814CC" w:rsidRPr="00F205C4" w:rsidRDefault="00A814CC" w:rsidP="00A8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A814CC" w:rsidRPr="00F205C4" w14:paraId="115D6BA6" w14:textId="77777777" w:rsidTr="00002E3C">
        <w:tc>
          <w:tcPr>
            <w:tcW w:w="2011" w:type="pct"/>
          </w:tcPr>
          <w:p w14:paraId="2DCA298E" w14:textId="77777777" w:rsidR="00A814CC" w:rsidRPr="00F205C4" w:rsidRDefault="00A814CC" w:rsidP="00587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อะไหล่รถยนต์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และอื่นๆ</w:t>
            </w:r>
          </w:p>
        </w:tc>
        <w:tc>
          <w:tcPr>
            <w:tcW w:w="652" w:type="pct"/>
            <w:tcBorders>
              <w:bottom w:val="single" w:sz="4" w:space="0" w:color="auto"/>
            </w:tcBorders>
          </w:tcPr>
          <w:p w14:paraId="3FA8E7EE" w14:textId="65123094" w:rsidR="00A814CC" w:rsidRPr="00F205C4" w:rsidRDefault="00A814CC" w:rsidP="00A8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39,333</w:t>
            </w:r>
          </w:p>
        </w:tc>
        <w:tc>
          <w:tcPr>
            <w:tcW w:w="150" w:type="pct"/>
          </w:tcPr>
          <w:p w14:paraId="4DD669E8" w14:textId="77777777" w:rsidR="00A814CC" w:rsidRPr="00F205C4" w:rsidRDefault="00A814CC" w:rsidP="00A8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" w:type="pct"/>
            <w:tcBorders>
              <w:bottom w:val="single" w:sz="4" w:space="0" w:color="auto"/>
            </w:tcBorders>
          </w:tcPr>
          <w:p w14:paraId="35A9B7F5" w14:textId="77777777" w:rsidR="00A814CC" w:rsidRPr="00F205C4" w:rsidRDefault="00A814CC" w:rsidP="00A8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33,055</w:t>
            </w:r>
          </w:p>
        </w:tc>
        <w:tc>
          <w:tcPr>
            <w:tcW w:w="150" w:type="pct"/>
          </w:tcPr>
          <w:p w14:paraId="4B030134" w14:textId="77777777" w:rsidR="00A814CC" w:rsidRPr="00F205C4" w:rsidRDefault="00A814CC" w:rsidP="00A8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4D520181" w14:textId="2E06C39C" w:rsidR="00A814CC" w:rsidRPr="00F205C4" w:rsidRDefault="00A814CC" w:rsidP="00A8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</w:tcPr>
          <w:p w14:paraId="5E1094FE" w14:textId="77777777" w:rsidR="00A814CC" w:rsidRPr="00F205C4" w:rsidRDefault="00A814CC" w:rsidP="00A8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3D30BA07" w14:textId="77777777" w:rsidR="00A814CC" w:rsidRPr="00F205C4" w:rsidRDefault="00A814CC" w:rsidP="00A8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A814CC" w:rsidRPr="00F205C4" w14:paraId="3761A9ED" w14:textId="77777777" w:rsidTr="00002E3C">
        <w:tc>
          <w:tcPr>
            <w:tcW w:w="2011" w:type="pct"/>
            <w:vAlign w:val="bottom"/>
          </w:tcPr>
          <w:p w14:paraId="47F76F42" w14:textId="77777777" w:rsidR="00A814CC" w:rsidRPr="00F205C4" w:rsidRDefault="00A814CC" w:rsidP="00587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52" w:type="pct"/>
            <w:tcBorders>
              <w:top w:val="single" w:sz="4" w:space="0" w:color="auto"/>
            </w:tcBorders>
          </w:tcPr>
          <w:p w14:paraId="7A741A67" w14:textId="05DE8C4A" w:rsidR="00A814CC" w:rsidRPr="00F205C4" w:rsidRDefault="00A814CC" w:rsidP="00A8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477,251</w:t>
            </w:r>
          </w:p>
        </w:tc>
        <w:tc>
          <w:tcPr>
            <w:tcW w:w="150" w:type="pct"/>
          </w:tcPr>
          <w:p w14:paraId="5325E30B" w14:textId="77777777" w:rsidR="00A814CC" w:rsidRPr="00F205C4" w:rsidRDefault="00A814CC" w:rsidP="00A8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" w:type="pct"/>
            <w:tcBorders>
              <w:top w:val="single" w:sz="4" w:space="0" w:color="auto"/>
            </w:tcBorders>
          </w:tcPr>
          <w:p w14:paraId="6F840020" w14:textId="77777777" w:rsidR="00A814CC" w:rsidRPr="00F205C4" w:rsidRDefault="00A814CC" w:rsidP="00A8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218,837</w:t>
            </w:r>
          </w:p>
        </w:tc>
        <w:tc>
          <w:tcPr>
            <w:tcW w:w="150" w:type="pct"/>
          </w:tcPr>
          <w:p w14:paraId="3605B161" w14:textId="77777777" w:rsidR="00A814CC" w:rsidRPr="00F205C4" w:rsidRDefault="00A814CC" w:rsidP="00A8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</w:tcPr>
          <w:p w14:paraId="1372A37E" w14:textId="548AF483" w:rsidR="00A814CC" w:rsidRPr="00F205C4" w:rsidRDefault="00A814CC" w:rsidP="00A8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</w:tcPr>
          <w:p w14:paraId="2FF6D6AA" w14:textId="77777777" w:rsidR="00A814CC" w:rsidRPr="00F205C4" w:rsidRDefault="00A814CC" w:rsidP="00A8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</w:tcPr>
          <w:p w14:paraId="2B9612F2" w14:textId="77777777" w:rsidR="00A814CC" w:rsidRPr="00F205C4" w:rsidRDefault="00A814CC" w:rsidP="00A8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A814CC" w:rsidRPr="00F205C4" w14:paraId="4358FFB3" w14:textId="77777777" w:rsidTr="00DF3A01">
        <w:tc>
          <w:tcPr>
            <w:tcW w:w="2011" w:type="pct"/>
            <w:vAlign w:val="bottom"/>
          </w:tcPr>
          <w:p w14:paraId="38C0C509" w14:textId="77777777" w:rsidR="00A814CC" w:rsidRPr="00F205C4" w:rsidRDefault="00A814CC" w:rsidP="00587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652" w:type="pct"/>
            <w:tcBorders>
              <w:bottom w:val="single" w:sz="4" w:space="0" w:color="auto"/>
            </w:tcBorders>
          </w:tcPr>
          <w:p w14:paraId="5653BF3D" w14:textId="45B8A349" w:rsidR="00A814CC" w:rsidRPr="00F205C4" w:rsidRDefault="00A814CC" w:rsidP="00A8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(</w:t>
            </w:r>
            <w:r w:rsidRPr="00F205C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2,953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150" w:type="pct"/>
          </w:tcPr>
          <w:p w14:paraId="65DC603F" w14:textId="77777777" w:rsidR="00A814CC" w:rsidRPr="00F205C4" w:rsidRDefault="00A814CC" w:rsidP="00A8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" w:type="pct"/>
            <w:tcBorders>
              <w:bottom w:val="single" w:sz="4" w:space="0" w:color="auto"/>
            </w:tcBorders>
          </w:tcPr>
          <w:p w14:paraId="52654FF7" w14:textId="77777777" w:rsidR="00A814CC" w:rsidRPr="00F205C4" w:rsidRDefault="00A814CC" w:rsidP="00A8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F205C4">
              <w:rPr>
                <w:rFonts w:asciiTheme="majorBidi" w:hAnsiTheme="majorBidi" w:cstheme="majorBidi"/>
                <w:sz w:val="30"/>
                <w:szCs w:val="30"/>
              </w:rPr>
              <w:t>2,299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50" w:type="pct"/>
          </w:tcPr>
          <w:p w14:paraId="13B992F8" w14:textId="77777777" w:rsidR="00A814CC" w:rsidRPr="00F205C4" w:rsidRDefault="00A814CC" w:rsidP="00A8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14:paraId="5147FE92" w14:textId="71D3324F" w:rsidR="00A814CC" w:rsidRPr="00F205C4" w:rsidRDefault="00A814CC" w:rsidP="00A8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</w:tcPr>
          <w:p w14:paraId="51FE1602" w14:textId="77777777" w:rsidR="00A814CC" w:rsidRPr="00F205C4" w:rsidRDefault="00A814CC" w:rsidP="00A8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1B9F24F1" w14:textId="77777777" w:rsidR="00A814CC" w:rsidRPr="00F205C4" w:rsidRDefault="00A814CC" w:rsidP="00A8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A814CC" w:rsidRPr="00F205C4" w14:paraId="61B7AA57" w14:textId="77777777" w:rsidTr="00BD2C86">
        <w:tc>
          <w:tcPr>
            <w:tcW w:w="2011" w:type="pct"/>
          </w:tcPr>
          <w:p w14:paraId="4856612D" w14:textId="77777777" w:rsidR="00A814CC" w:rsidRPr="00F205C4" w:rsidRDefault="00A814CC" w:rsidP="00587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52" w:type="pct"/>
            <w:tcBorders>
              <w:top w:val="single" w:sz="4" w:space="0" w:color="auto"/>
              <w:bottom w:val="double" w:sz="4" w:space="0" w:color="auto"/>
            </w:tcBorders>
          </w:tcPr>
          <w:p w14:paraId="34DACB72" w14:textId="575D0E65" w:rsidR="00A814CC" w:rsidRPr="00F205C4" w:rsidRDefault="00A814CC" w:rsidP="00A8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474,298</w:t>
            </w:r>
          </w:p>
        </w:tc>
        <w:tc>
          <w:tcPr>
            <w:tcW w:w="150" w:type="pct"/>
          </w:tcPr>
          <w:p w14:paraId="48BBB4EC" w14:textId="77777777" w:rsidR="00A814CC" w:rsidRPr="00F205C4" w:rsidRDefault="00A814CC" w:rsidP="00A8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" w:type="pct"/>
            <w:tcBorders>
              <w:top w:val="single" w:sz="4" w:space="0" w:color="auto"/>
              <w:bottom w:val="double" w:sz="4" w:space="0" w:color="auto"/>
            </w:tcBorders>
          </w:tcPr>
          <w:p w14:paraId="641899C6" w14:textId="77777777" w:rsidR="00A814CC" w:rsidRPr="00F205C4" w:rsidRDefault="00A814CC" w:rsidP="00A8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216,538</w:t>
            </w:r>
          </w:p>
        </w:tc>
        <w:tc>
          <w:tcPr>
            <w:tcW w:w="150" w:type="pct"/>
          </w:tcPr>
          <w:p w14:paraId="1ED02B2E" w14:textId="77777777" w:rsidR="00A814CC" w:rsidRPr="00F205C4" w:rsidRDefault="00A814CC" w:rsidP="00A8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33154CEB" w14:textId="4E3DF00B" w:rsidR="00A814CC" w:rsidRPr="00F205C4" w:rsidRDefault="00A814CC" w:rsidP="00A8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</w:tcPr>
          <w:p w14:paraId="5334989B" w14:textId="77777777" w:rsidR="00A814CC" w:rsidRPr="00F205C4" w:rsidRDefault="00A814CC" w:rsidP="00A8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23CF45DB" w14:textId="77777777" w:rsidR="00A814CC" w:rsidRPr="00F205C4" w:rsidRDefault="00A814CC" w:rsidP="00A8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5E0EA5E4" w14:textId="77777777" w:rsidR="00515569" w:rsidRPr="00F205C4" w:rsidRDefault="00515569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3"/>
        <w:gridCol w:w="1197"/>
        <w:gridCol w:w="275"/>
        <w:gridCol w:w="1230"/>
        <w:gridCol w:w="275"/>
        <w:gridCol w:w="1148"/>
        <w:gridCol w:w="237"/>
        <w:gridCol w:w="1126"/>
      </w:tblGrid>
      <w:tr w:rsidR="00515569" w:rsidRPr="00F205C4" w14:paraId="1E0EA6E4" w14:textId="77777777" w:rsidTr="00142FD9">
        <w:trPr>
          <w:tblHeader/>
        </w:trPr>
        <w:tc>
          <w:tcPr>
            <w:tcW w:w="2011" w:type="pct"/>
          </w:tcPr>
          <w:p w14:paraId="0DE22ADB" w14:textId="521F89FC" w:rsidR="00515569" w:rsidRPr="00F205C4" w:rsidRDefault="00515569" w:rsidP="00142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1472" w:type="pct"/>
            <w:gridSpan w:val="3"/>
          </w:tcPr>
          <w:p w14:paraId="3892D2E0" w14:textId="77777777" w:rsidR="00515569" w:rsidRPr="00F205C4" w:rsidRDefault="00515569" w:rsidP="00142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73B0A181" w14:textId="77777777" w:rsidR="00515569" w:rsidRPr="00F205C4" w:rsidRDefault="00515569" w:rsidP="00142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7" w:type="pct"/>
            <w:gridSpan w:val="3"/>
          </w:tcPr>
          <w:p w14:paraId="5A30D2AA" w14:textId="77777777" w:rsidR="00515569" w:rsidRPr="00F205C4" w:rsidRDefault="00515569" w:rsidP="00142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8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4BA0" w:rsidRPr="00F205C4" w14:paraId="5049E14B" w14:textId="77777777" w:rsidTr="00142FD9">
        <w:trPr>
          <w:tblHeader/>
        </w:trPr>
        <w:tc>
          <w:tcPr>
            <w:tcW w:w="2011" w:type="pct"/>
          </w:tcPr>
          <w:p w14:paraId="33253838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52" w:type="pct"/>
          </w:tcPr>
          <w:p w14:paraId="35EA8972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50" w:type="pct"/>
          </w:tcPr>
          <w:p w14:paraId="01A7B0BC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" w:type="pct"/>
          </w:tcPr>
          <w:p w14:paraId="1933D95E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50" w:type="pct"/>
          </w:tcPr>
          <w:p w14:paraId="7526A00C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65D6DAD7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29" w:type="pct"/>
          </w:tcPr>
          <w:p w14:paraId="7E9650AE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67A21699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515569" w:rsidRPr="00F205C4" w14:paraId="1CC30224" w14:textId="77777777" w:rsidTr="00142FD9">
        <w:trPr>
          <w:tblHeader/>
        </w:trPr>
        <w:tc>
          <w:tcPr>
            <w:tcW w:w="2011" w:type="pct"/>
          </w:tcPr>
          <w:p w14:paraId="3D54E1CC" w14:textId="77777777" w:rsidR="00515569" w:rsidRPr="00F205C4" w:rsidRDefault="00515569" w:rsidP="00142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90" w:hanging="18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89" w:type="pct"/>
            <w:gridSpan w:val="7"/>
          </w:tcPr>
          <w:p w14:paraId="7C6729FE" w14:textId="77777777" w:rsidR="00515569" w:rsidRPr="00F205C4" w:rsidRDefault="00515569" w:rsidP="00142F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02E3C" w:rsidRPr="00F205C4" w14:paraId="459ACBA1" w14:textId="77777777" w:rsidTr="00BF06FE">
        <w:tc>
          <w:tcPr>
            <w:tcW w:w="2011" w:type="pct"/>
          </w:tcPr>
          <w:p w14:paraId="0035E524" w14:textId="77777777" w:rsidR="00002E3C" w:rsidRPr="00F205C4" w:rsidRDefault="00002E3C" w:rsidP="00587F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ต้นทุนของสินค้าคงเหลือที่บันทึกเป็น  </w:t>
            </w:r>
            <w:r w:rsidRPr="00F205C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br/>
              <w:t xml:space="preserve">   ค่าใช้จ่ายและได้รวมในบัญชีต้นทุนขาย</w:t>
            </w:r>
          </w:p>
        </w:tc>
        <w:tc>
          <w:tcPr>
            <w:tcW w:w="652" w:type="pct"/>
          </w:tcPr>
          <w:p w14:paraId="2EA44330" w14:textId="77777777" w:rsidR="00002E3C" w:rsidRPr="00F205C4" w:rsidRDefault="00002E3C" w:rsidP="00DF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6EB24940" w14:textId="77777777" w:rsidR="00002E3C" w:rsidRPr="00F205C4" w:rsidRDefault="00002E3C" w:rsidP="00DF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" w:type="pct"/>
          </w:tcPr>
          <w:p w14:paraId="48B1090C" w14:textId="77777777" w:rsidR="00002E3C" w:rsidRPr="00F205C4" w:rsidRDefault="00002E3C" w:rsidP="00DF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</w:tcPr>
          <w:p w14:paraId="4AB4E14F" w14:textId="77777777" w:rsidR="00002E3C" w:rsidRPr="00F205C4" w:rsidRDefault="00002E3C" w:rsidP="00DF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18346646" w14:textId="77777777" w:rsidR="00002E3C" w:rsidRPr="00F205C4" w:rsidRDefault="00002E3C" w:rsidP="00DF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2D44455A" w14:textId="77777777" w:rsidR="00002E3C" w:rsidRPr="00F205C4" w:rsidRDefault="00002E3C" w:rsidP="00DF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3" w:type="pct"/>
          </w:tcPr>
          <w:p w14:paraId="2F2550D5" w14:textId="77777777" w:rsidR="00002E3C" w:rsidRPr="00F205C4" w:rsidRDefault="00002E3C" w:rsidP="00DF3A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firstLine="1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814CC" w:rsidRPr="00F205C4" w14:paraId="2BB27E77" w14:textId="77777777" w:rsidTr="00002E3C">
        <w:tc>
          <w:tcPr>
            <w:tcW w:w="2011" w:type="pct"/>
          </w:tcPr>
          <w:p w14:paraId="5E82A791" w14:textId="47AF7566" w:rsidR="00A814CC" w:rsidRPr="00F205C4" w:rsidRDefault="00A814CC" w:rsidP="00626F7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  ต้นทุนขาย</w:t>
            </w:r>
          </w:p>
        </w:tc>
        <w:tc>
          <w:tcPr>
            <w:tcW w:w="652" w:type="pct"/>
          </w:tcPr>
          <w:p w14:paraId="55635BD6" w14:textId="45544114" w:rsidR="00A814CC" w:rsidRPr="00F205C4" w:rsidRDefault="00A814CC" w:rsidP="00A8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2,751,498</w:t>
            </w:r>
          </w:p>
        </w:tc>
        <w:tc>
          <w:tcPr>
            <w:tcW w:w="150" w:type="pct"/>
          </w:tcPr>
          <w:p w14:paraId="5FC70BBD" w14:textId="77777777" w:rsidR="00A814CC" w:rsidRPr="00F205C4" w:rsidRDefault="00A814CC" w:rsidP="00A8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" w:type="pct"/>
          </w:tcPr>
          <w:p w14:paraId="721A3A2F" w14:textId="77777777" w:rsidR="00A814CC" w:rsidRPr="00F205C4" w:rsidRDefault="00A814CC" w:rsidP="00A8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2,103,358</w:t>
            </w:r>
          </w:p>
        </w:tc>
        <w:tc>
          <w:tcPr>
            <w:tcW w:w="150" w:type="pct"/>
          </w:tcPr>
          <w:p w14:paraId="733705D2" w14:textId="77777777" w:rsidR="00A814CC" w:rsidRPr="00F205C4" w:rsidRDefault="00A814CC" w:rsidP="00A8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20E74719" w14:textId="0ECC4DEC" w:rsidR="00A814CC" w:rsidRPr="00F205C4" w:rsidRDefault="00A814CC" w:rsidP="00A8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</w:tcPr>
          <w:p w14:paraId="639F3CA8" w14:textId="77777777" w:rsidR="00A814CC" w:rsidRPr="00F205C4" w:rsidRDefault="00A814CC" w:rsidP="00A8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3" w:type="pct"/>
          </w:tcPr>
          <w:p w14:paraId="6EE6EA2C" w14:textId="77777777" w:rsidR="00A814CC" w:rsidRPr="00F205C4" w:rsidRDefault="00A814CC" w:rsidP="00A8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firstLine="1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A814CC" w:rsidRPr="00F205C4" w14:paraId="74D740CF" w14:textId="77777777" w:rsidTr="00002E3C">
        <w:tc>
          <w:tcPr>
            <w:tcW w:w="2011" w:type="pct"/>
          </w:tcPr>
          <w:p w14:paraId="79AA6508" w14:textId="3137ACF6" w:rsidR="00A814CC" w:rsidRPr="00F205C4" w:rsidRDefault="00A814CC" w:rsidP="00626F7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  การปรับลดมูลค่าเป็นมูลค่าสุทธิ</w:t>
            </w:r>
          </w:p>
          <w:p w14:paraId="18F2E0E4" w14:textId="77777777" w:rsidR="00A814CC" w:rsidRPr="00F205C4" w:rsidRDefault="00A814CC" w:rsidP="00641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2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ที่คาดว่าจะได้รับ</w:t>
            </w:r>
          </w:p>
        </w:tc>
        <w:tc>
          <w:tcPr>
            <w:tcW w:w="652" w:type="pct"/>
          </w:tcPr>
          <w:p w14:paraId="4C5188E9" w14:textId="77777777" w:rsidR="00A814CC" w:rsidRPr="00F205C4" w:rsidRDefault="00A814CC" w:rsidP="00A8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9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8AA3D68" w14:textId="6EFE3B04" w:rsidR="00A814CC" w:rsidRPr="00F205C4" w:rsidRDefault="00A814CC" w:rsidP="00A8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546</w:t>
            </w:r>
          </w:p>
        </w:tc>
        <w:tc>
          <w:tcPr>
            <w:tcW w:w="150" w:type="pct"/>
          </w:tcPr>
          <w:p w14:paraId="7602898F" w14:textId="77777777" w:rsidR="00A814CC" w:rsidRPr="00F205C4" w:rsidRDefault="00A814CC" w:rsidP="00A8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" w:type="pct"/>
          </w:tcPr>
          <w:p w14:paraId="5A64176D" w14:textId="77777777" w:rsidR="00A814CC" w:rsidRPr="00F205C4" w:rsidRDefault="00A814CC" w:rsidP="00A8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CE3A0C4" w14:textId="77777777" w:rsidR="00A814CC" w:rsidRPr="00F205C4" w:rsidRDefault="00A814CC" w:rsidP="00A8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1,328</w:t>
            </w:r>
          </w:p>
        </w:tc>
        <w:tc>
          <w:tcPr>
            <w:tcW w:w="150" w:type="pct"/>
          </w:tcPr>
          <w:p w14:paraId="539B55D2" w14:textId="77777777" w:rsidR="00A814CC" w:rsidRPr="00F205C4" w:rsidRDefault="00A814CC" w:rsidP="00A8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534A6D2A" w14:textId="77777777" w:rsidR="00A814CC" w:rsidRDefault="00A814CC" w:rsidP="00A8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938323C" w14:textId="694AB734" w:rsidR="005214B7" w:rsidRPr="005214B7" w:rsidRDefault="005214B7" w:rsidP="00A8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214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4BEBCC36" w14:textId="77777777" w:rsidR="00A814CC" w:rsidRPr="00F205C4" w:rsidRDefault="00A814CC" w:rsidP="00A8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3" w:type="pct"/>
          </w:tcPr>
          <w:p w14:paraId="6035358F" w14:textId="77777777" w:rsidR="00A814CC" w:rsidRDefault="00A814CC" w:rsidP="00A8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firstLine="1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0061819" w14:textId="7454A782" w:rsidR="005214B7" w:rsidRPr="005214B7" w:rsidRDefault="005214B7" w:rsidP="00A8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firstLine="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214B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814CC" w:rsidRPr="00F205C4" w14:paraId="3D05E74E" w14:textId="77777777" w:rsidTr="00002E3C">
        <w:tc>
          <w:tcPr>
            <w:tcW w:w="2011" w:type="pct"/>
          </w:tcPr>
          <w:p w14:paraId="00DE3B37" w14:textId="77777777" w:rsidR="00A814CC" w:rsidRPr="00F205C4" w:rsidRDefault="00A814CC" w:rsidP="00641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52" w:type="pct"/>
            <w:tcBorders>
              <w:top w:val="single" w:sz="4" w:space="0" w:color="auto"/>
              <w:bottom w:val="double" w:sz="4" w:space="0" w:color="auto"/>
            </w:tcBorders>
          </w:tcPr>
          <w:p w14:paraId="689263C0" w14:textId="2A2B09A2" w:rsidR="00A814CC" w:rsidRPr="00F205C4" w:rsidRDefault="00A814CC" w:rsidP="00A8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2,752,044</w:t>
            </w:r>
          </w:p>
        </w:tc>
        <w:tc>
          <w:tcPr>
            <w:tcW w:w="150" w:type="pct"/>
          </w:tcPr>
          <w:p w14:paraId="5309B47C" w14:textId="77777777" w:rsidR="00A814CC" w:rsidRPr="00F205C4" w:rsidRDefault="00A814CC" w:rsidP="00A8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1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0" w:type="pct"/>
            <w:tcBorders>
              <w:top w:val="single" w:sz="4" w:space="0" w:color="auto"/>
              <w:bottom w:val="double" w:sz="4" w:space="0" w:color="auto"/>
            </w:tcBorders>
          </w:tcPr>
          <w:p w14:paraId="365DE864" w14:textId="77777777" w:rsidR="00A814CC" w:rsidRPr="00F205C4" w:rsidRDefault="00A814CC" w:rsidP="00A8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2,104,686</w:t>
            </w:r>
          </w:p>
        </w:tc>
        <w:tc>
          <w:tcPr>
            <w:tcW w:w="150" w:type="pct"/>
          </w:tcPr>
          <w:p w14:paraId="4BA91B05" w14:textId="77777777" w:rsidR="00A814CC" w:rsidRPr="00F205C4" w:rsidRDefault="00A814CC" w:rsidP="00A8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14:paraId="317E6EBA" w14:textId="4ED61992" w:rsidR="00A814CC" w:rsidRPr="00F205C4" w:rsidRDefault="00A814CC" w:rsidP="00A8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</w:tcPr>
          <w:p w14:paraId="5A6A9C3A" w14:textId="77777777" w:rsidR="00A814CC" w:rsidRPr="00F205C4" w:rsidRDefault="00A814CC" w:rsidP="00A8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14" w:firstLine="34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46F841EC" w14:textId="77777777" w:rsidR="00A814CC" w:rsidRPr="00F205C4" w:rsidRDefault="00A814CC" w:rsidP="00A8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firstLine="1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26877CBF" w14:textId="77777777" w:rsidR="0098085C" w:rsidRPr="00F205C4" w:rsidRDefault="0098085C" w:rsidP="005155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36C963F5" w14:textId="77777777" w:rsidR="006B11D7" w:rsidRPr="00F205C4" w:rsidRDefault="006B11D7" w:rsidP="00DF5C8C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</w:tabs>
        <w:spacing w:line="240" w:lineRule="auto"/>
        <w:ind w:left="540" w:right="-43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205C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เงินลงทุนในบริษัทย่อย</w:t>
      </w:r>
    </w:p>
    <w:p w14:paraId="670C8D29" w14:textId="77777777" w:rsidR="00966257" w:rsidRPr="004B75BA" w:rsidRDefault="00966257" w:rsidP="006B1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  <w:cs/>
          <w:lang w:val="th-TH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1"/>
        <w:gridCol w:w="717"/>
        <w:gridCol w:w="273"/>
        <w:gridCol w:w="721"/>
        <w:gridCol w:w="362"/>
        <w:gridCol w:w="1166"/>
        <w:gridCol w:w="269"/>
        <w:gridCol w:w="1261"/>
      </w:tblGrid>
      <w:tr w:rsidR="00E8157C" w:rsidRPr="00F205C4" w14:paraId="38E4E655" w14:textId="77777777" w:rsidTr="00BF7B5C">
        <w:tc>
          <w:tcPr>
            <w:tcW w:w="2428" w:type="pct"/>
          </w:tcPr>
          <w:p w14:paraId="679051F5" w14:textId="77777777" w:rsidR="00966257" w:rsidRPr="00F205C4" w:rsidRDefault="00966257" w:rsidP="00D37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hanging="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3" w:type="pct"/>
            <w:gridSpan w:val="3"/>
          </w:tcPr>
          <w:p w14:paraId="26A50BB5" w14:textId="77777777" w:rsidR="00966257" w:rsidRPr="00F205C4" w:rsidRDefault="00966257" w:rsidP="00D37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hanging="9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5" w:type="pct"/>
          </w:tcPr>
          <w:p w14:paraId="24BEE138" w14:textId="77777777" w:rsidR="00966257" w:rsidRPr="00F205C4" w:rsidRDefault="00966257" w:rsidP="00D37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hanging="9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4" w:type="pct"/>
            <w:gridSpan w:val="3"/>
          </w:tcPr>
          <w:p w14:paraId="49D2D93D" w14:textId="77777777" w:rsidR="00966257" w:rsidRPr="00F205C4" w:rsidRDefault="00966257" w:rsidP="00D37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hanging="9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4BA0" w:rsidRPr="00F205C4" w14:paraId="2794A84F" w14:textId="77777777" w:rsidTr="00BF7B5C">
        <w:tc>
          <w:tcPr>
            <w:tcW w:w="2428" w:type="pct"/>
          </w:tcPr>
          <w:p w14:paraId="4065174E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87" w:type="pct"/>
          </w:tcPr>
          <w:p w14:paraId="013BEFAB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73662EE9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9" w:type="pct"/>
          </w:tcPr>
          <w:p w14:paraId="32229EE7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5" w:type="pct"/>
          </w:tcPr>
          <w:p w14:paraId="7536C57A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14:paraId="5142D70D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45" w:type="pct"/>
          </w:tcPr>
          <w:p w14:paraId="0C40DFC6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" w:type="pct"/>
          </w:tcPr>
          <w:p w14:paraId="2FD55E6F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5"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564BA0" w:rsidRPr="00F205C4" w14:paraId="5131D48B" w14:textId="77777777" w:rsidTr="00272AEF">
        <w:trPr>
          <w:trHeight w:val="246"/>
        </w:trPr>
        <w:tc>
          <w:tcPr>
            <w:tcW w:w="2428" w:type="pct"/>
          </w:tcPr>
          <w:p w14:paraId="0D09AC54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9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7" w:type="pct"/>
          </w:tcPr>
          <w:p w14:paraId="4724CCE2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5" w:hanging="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69D4E70C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5" w:hanging="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9" w:type="pct"/>
          </w:tcPr>
          <w:p w14:paraId="27B0953F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5" w:hanging="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5" w:type="pct"/>
          </w:tcPr>
          <w:p w14:paraId="3C5A5C37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3515"/>
                <w:tab w:val="clear" w:pos="4451"/>
                <w:tab w:val="clear" w:pos="4678"/>
              </w:tabs>
              <w:ind w:hanging="94"/>
              <w:jc w:val="right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454" w:type="pct"/>
            <w:gridSpan w:val="3"/>
          </w:tcPr>
          <w:p w14:paraId="71908B03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9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64BA0" w:rsidRPr="00F205C4" w14:paraId="5ADE5E76" w14:textId="77777777" w:rsidTr="00272AEF">
        <w:trPr>
          <w:trHeight w:val="123"/>
        </w:trPr>
        <w:tc>
          <w:tcPr>
            <w:tcW w:w="2428" w:type="pct"/>
          </w:tcPr>
          <w:p w14:paraId="7FB3CC68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87" w:type="pct"/>
          </w:tcPr>
          <w:p w14:paraId="2FB5B1E9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5" w:hanging="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6877027F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5" w:hanging="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9" w:type="pct"/>
          </w:tcPr>
          <w:p w14:paraId="38A7AD96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5" w:hanging="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5" w:type="pct"/>
          </w:tcPr>
          <w:p w14:paraId="13BB191B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3515"/>
                <w:tab w:val="clear" w:pos="4451"/>
                <w:tab w:val="clear" w:pos="4678"/>
              </w:tabs>
              <w:ind w:hanging="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</w:tcPr>
          <w:p w14:paraId="0BBECA79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 w:hanging="94"/>
              <w:jc w:val="right"/>
              <w:rPr>
                <w:rFonts w:asciiTheme="majorBidi" w:hAnsiTheme="majorBidi" w:cstheme="majorBidi"/>
                <w:strike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316A3722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9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80" w:type="pct"/>
          </w:tcPr>
          <w:p w14:paraId="52D1EF83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5" w:hanging="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814CC" w:rsidRPr="00F205C4" w14:paraId="35ED8A49" w14:textId="77777777" w:rsidTr="00272AEF">
        <w:tc>
          <w:tcPr>
            <w:tcW w:w="2428" w:type="pct"/>
          </w:tcPr>
          <w:p w14:paraId="1FDAC7F6" w14:textId="77777777" w:rsidR="00A814CC" w:rsidRPr="00F205C4" w:rsidRDefault="00A814CC" w:rsidP="00EF5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205C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387" w:type="pct"/>
          </w:tcPr>
          <w:p w14:paraId="2735DBD8" w14:textId="77777777" w:rsidR="00A814CC" w:rsidRPr="00F205C4" w:rsidRDefault="00A814CC" w:rsidP="00A8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5" w:hanging="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583FBF24" w14:textId="77777777" w:rsidR="00A814CC" w:rsidRPr="00F205C4" w:rsidRDefault="00A814CC" w:rsidP="00A8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5" w:hanging="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9" w:type="pct"/>
          </w:tcPr>
          <w:p w14:paraId="2094A178" w14:textId="77777777" w:rsidR="00A814CC" w:rsidRPr="00F205C4" w:rsidRDefault="00A814CC" w:rsidP="00A8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5" w:hanging="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5" w:type="pct"/>
          </w:tcPr>
          <w:p w14:paraId="010346D3" w14:textId="77777777" w:rsidR="00A814CC" w:rsidRPr="00F205C4" w:rsidRDefault="00A814CC" w:rsidP="00A814CC">
            <w:pPr>
              <w:ind w:hanging="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</w:tcPr>
          <w:p w14:paraId="75C0B20A" w14:textId="62648763" w:rsidR="00A814CC" w:rsidRPr="00F205C4" w:rsidRDefault="00A814CC" w:rsidP="00A8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 w:hanging="9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335,600</w:t>
            </w:r>
          </w:p>
        </w:tc>
        <w:tc>
          <w:tcPr>
            <w:tcW w:w="145" w:type="pct"/>
          </w:tcPr>
          <w:p w14:paraId="7C7B1BF9" w14:textId="77777777" w:rsidR="00A814CC" w:rsidRPr="00F205C4" w:rsidRDefault="00A814CC" w:rsidP="00A8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7"/>
              </w:tabs>
              <w:spacing w:line="240" w:lineRule="auto"/>
              <w:ind w:hanging="9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0" w:type="pct"/>
          </w:tcPr>
          <w:p w14:paraId="19ED0BE2" w14:textId="77777777" w:rsidR="00A814CC" w:rsidRPr="00F205C4" w:rsidRDefault="00A814CC" w:rsidP="00A8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 w:hanging="9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138,600</w:t>
            </w:r>
          </w:p>
        </w:tc>
      </w:tr>
      <w:tr w:rsidR="00A814CC" w:rsidRPr="00F205C4" w14:paraId="55CBA37C" w14:textId="77777777" w:rsidTr="00272AEF">
        <w:tc>
          <w:tcPr>
            <w:tcW w:w="2428" w:type="pct"/>
          </w:tcPr>
          <w:p w14:paraId="74DEDA4C" w14:textId="77777777" w:rsidR="00A814CC" w:rsidRPr="00F205C4" w:rsidRDefault="00A814CC" w:rsidP="00EF5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ซื้อ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387" w:type="pct"/>
          </w:tcPr>
          <w:p w14:paraId="24699643" w14:textId="77777777" w:rsidR="00A814CC" w:rsidRPr="00F205C4" w:rsidRDefault="00A814CC" w:rsidP="00A8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5" w:hanging="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01B65D8A" w14:textId="77777777" w:rsidR="00A814CC" w:rsidRPr="00F205C4" w:rsidRDefault="00A814CC" w:rsidP="00A8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5" w:hanging="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9" w:type="pct"/>
          </w:tcPr>
          <w:p w14:paraId="4C2F1867" w14:textId="77777777" w:rsidR="00A814CC" w:rsidRPr="00F205C4" w:rsidRDefault="00A814CC" w:rsidP="00A8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5" w:hanging="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5" w:type="pct"/>
          </w:tcPr>
          <w:p w14:paraId="45C7F3C6" w14:textId="77777777" w:rsidR="00A814CC" w:rsidRPr="00F205C4" w:rsidRDefault="00A814CC" w:rsidP="00A814CC">
            <w:pPr>
              <w:ind w:hanging="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22DFC0EF" w14:textId="54ECF514" w:rsidR="00A814CC" w:rsidRPr="00F205C4" w:rsidRDefault="0065415E" w:rsidP="00A8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 w:hanging="9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213,000</w:t>
            </w:r>
          </w:p>
        </w:tc>
        <w:tc>
          <w:tcPr>
            <w:tcW w:w="145" w:type="pct"/>
          </w:tcPr>
          <w:p w14:paraId="7CF947AB" w14:textId="77777777" w:rsidR="00A814CC" w:rsidRPr="00F205C4" w:rsidRDefault="00A814CC" w:rsidP="00A8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7"/>
              </w:tabs>
              <w:spacing w:line="240" w:lineRule="auto"/>
              <w:ind w:hanging="9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0" w:type="pct"/>
            <w:tcBorders>
              <w:bottom w:val="single" w:sz="4" w:space="0" w:color="auto"/>
            </w:tcBorders>
          </w:tcPr>
          <w:p w14:paraId="023F69D4" w14:textId="77777777" w:rsidR="00A814CC" w:rsidRPr="00F205C4" w:rsidRDefault="00A814CC" w:rsidP="00A8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 w:hanging="9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197,000</w:t>
            </w:r>
          </w:p>
        </w:tc>
      </w:tr>
      <w:tr w:rsidR="00A814CC" w:rsidRPr="00F205C4" w14:paraId="24D22B76" w14:textId="77777777" w:rsidTr="00272AEF">
        <w:tc>
          <w:tcPr>
            <w:tcW w:w="2428" w:type="pct"/>
          </w:tcPr>
          <w:p w14:paraId="004BB21B" w14:textId="77777777" w:rsidR="00A814CC" w:rsidRPr="00F205C4" w:rsidRDefault="00A814CC" w:rsidP="00EF5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387" w:type="pct"/>
          </w:tcPr>
          <w:p w14:paraId="72FC690F" w14:textId="77777777" w:rsidR="00A814CC" w:rsidRPr="00F205C4" w:rsidRDefault="00A814CC" w:rsidP="00A8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5" w:hanging="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58574794" w14:textId="77777777" w:rsidR="00A814CC" w:rsidRPr="00F205C4" w:rsidRDefault="00A814CC" w:rsidP="00A8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5" w:hanging="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9" w:type="pct"/>
          </w:tcPr>
          <w:p w14:paraId="2761ECFB" w14:textId="77777777" w:rsidR="00A814CC" w:rsidRPr="00F205C4" w:rsidRDefault="00A814CC" w:rsidP="00A8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5" w:hanging="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5" w:type="pct"/>
          </w:tcPr>
          <w:p w14:paraId="72CD2874" w14:textId="77777777" w:rsidR="00A814CC" w:rsidRPr="00F205C4" w:rsidRDefault="00A814CC" w:rsidP="00A814CC">
            <w:pPr>
              <w:ind w:hanging="9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4395F116" w14:textId="08B0FCDC" w:rsidR="00A814CC" w:rsidRPr="00F205C4" w:rsidRDefault="0065415E" w:rsidP="00A8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 w:hanging="9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548,600</w:t>
            </w:r>
          </w:p>
        </w:tc>
        <w:tc>
          <w:tcPr>
            <w:tcW w:w="145" w:type="pct"/>
          </w:tcPr>
          <w:p w14:paraId="6A4EB813" w14:textId="77777777" w:rsidR="00A814CC" w:rsidRPr="00F205C4" w:rsidRDefault="00A814CC" w:rsidP="00A8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7"/>
              </w:tabs>
              <w:spacing w:line="240" w:lineRule="auto"/>
              <w:ind w:hanging="9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</w:tcPr>
          <w:p w14:paraId="68F89DFF" w14:textId="692CD026" w:rsidR="00A814CC" w:rsidRPr="00F205C4" w:rsidRDefault="00A814CC" w:rsidP="00A81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 w:hanging="9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335,600</w:t>
            </w:r>
          </w:p>
        </w:tc>
      </w:tr>
    </w:tbl>
    <w:p w14:paraId="2DDA0FF5" w14:textId="77777777" w:rsidR="000D1CF3" w:rsidRPr="004B75BA" w:rsidRDefault="000D1CF3" w:rsidP="000D1C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Theme="majorBidi" w:hAnsiTheme="majorBidi" w:cstheme="majorBidi"/>
          <w:sz w:val="28"/>
          <w:szCs w:val="28"/>
        </w:rPr>
      </w:pPr>
    </w:p>
    <w:p w14:paraId="21A2E56D" w14:textId="5DDBAAC6" w:rsidR="004B7341" w:rsidRPr="00F205C4" w:rsidRDefault="004B7341" w:rsidP="004B734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F205C4">
        <w:rPr>
          <w:rFonts w:asciiTheme="majorBidi" w:hAnsiTheme="majorBidi" w:cstheme="majorBidi"/>
          <w:i/>
          <w:iCs/>
          <w:sz w:val="30"/>
          <w:szCs w:val="30"/>
          <w:cs/>
        </w:rPr>
        <w:t>การควบรวมกิจการของบริษัทย่อย</w:t>
      </w:r>
    </w:p>
    <w:p w14:paraId="01483BA7" w14:textId="77777777" w:rsidR="004B7341" w:rsidRPr="004B75BA" w:rsidRDefault="004B7341" w:rsidP="004B734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4B2519DC" w14:textId="77777777" w:rsidR="004B7341" w:rsidRPr="00F205C4" w:rsidRDefault="004B7341" w:rsidP="004B734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ในการประชุมร่วมระหว่างผู้ถือหุ้นของบริษัท เอ.วี. คาร์ส์ (สุรินทร์) จำกัด บริษัท เอ.วี. บุรีรัมย์ ฮอนด้าคาร์ส์ จำกัดและบริษัท ฮอนด้ามะลิวัลย์ จำกัด (รวมเรียกว่า "กลุ่มบริษัทย่อย") เมื่อวันที่ 27 กุมภาพันธ์ 2561 ผู้ถือหุ้นของกลุ่มบริษัทย่อยมีมติอนุมัติการควบรวมกิจการของกลุ่มบริษัทย่อยดังกล่าว ซึ่งเป็นการรวมธุรกิจภายใต้การควบคุมเดียวกันเพื่อเป็นการปรับโครงสร้างกิจการของบริษัทในกลุ่มซึ่งประกอบกิจการจำหน่ายรถยนต์ อะไหล่ และบริการซ่อมรถยนต์เช่นเดียวกัน เพื่อความมีประสิทธิภาพในการบริหารและมุ่งหมายเพื่อสร้างกำไรของกลุ่มบริษัทให้ดียิ่งขึ้น</w:t>
      </w:r>
    </w:p>
    <w:p w14:paraId="695DDC7F" w14:textId="77777777" w:rsidR="004B7341" w:rsidRPr="004B75BA" w:rsidRDefault="004B7341" w:rsidP="004B734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5BE0715F" w14:textId="77777777" w:rsidR="00E1663A" w:rsidRDefault="00E166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0E0D5B1" w14:textId="3CD53F0C" w:rsidR="004B7341" w:rsidRPr="00F205C4" w:rsidRDefault="004B7341" w:rsidP="004B734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lastRenderedPageBreak/>
        <w:t>การควบรวมบริษัทมีผลให้ กลุ่มบริษัทย่อยดังกล่าวสิ้นสภาพนิติบุคคลในวันที่ 28 กุมภาพันธ์ 2561 ซึ่งเป็นวันจดทะเบียนของบริษัท ฮอนด้ามะลิวัลย์ จำกัด (บริษัทใหม่ภายหลังการควบบริษัท) และบริษัทดังกล่าวได้รับโอนสินทรัพย์ หนี้สิน สิทธิ หน้าที่และภาระผูกพันทั้งหมด ของกลุ่มบริษัทย่อยนับตั้งแต่วันควบรวม โดย ณ วันที่ 28 กุมภาพันธ์ 2561 (วันควบบริษัท) บริษัทดังกล่าวมีทุนจดทะเบียนจำนวน 140 ล้านบาท (แบ่งออกเป็นหุ้นสามัญจำนวน 1</w:t>
      </w:r>
      <w:r w:rsidRPr="00F205C4">
        <w:rPr>
          <w:rFonts w:asciiTheme="majorBidi" w:hAnsiTheme="majorBidi" w:cstheme="majorBidi"/>
          <w:sz w:val="30"/>
          <w:szCs w:val="30"/>
        </w:rPr>
        <w:t>,</w:t>
      </w:r>
      <w:r w:rsidRPr="00F205C4">
        <w:rPr>
          <w:rFonts w:asciiTheme="majorBidi" w:hAnsiTheme="majorBidi" w:cstheme="majorBidi"/>
          <w:sz w:val="30"/>
          <w:szCs w:val="30"/>
          <w:cs/>
        </w:rPr>
        <w:t>400</w:t>
      </w:r>
      <w:r w:rsidRPr="00F205C4">
        <w:rPr>
          <w:rFonts w:asciiTheme="majorBidi" w:hAnsiTheme="majorBidi" w:cstheme="majorBidi"/>
          <w:sz w:val="30"/>
          <w:szCs w:val="30"/>
        </w:rPr>
        <w:t>,</w:t>
      </w:r>
      <w:r w:rsidRPr="00F205C4">
        <w:rPr>
          <w:rFonts w:asciiTheme="majorBidi" w:hAnsiTheme="majorBidi" w:cstheme="majorBidi"/>
          <w:sz w:val="30"/>
          <w:szCs w:val="30"/>
          <w:cs/>
        </w:rPr>
        <w:t>000 หุ้น มูลค่าหุ้นละ 100 บาท)</w:t>
      </w:r>
    </w:p>
    <w:p w14:paraId="5C72D42C" w14:textId="77777777" w:rsidR="004B7341" w:rsidRPr="00F205C4" w:rsidRDefault="004B7341" w:rsidP="004B734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C4272E7" w14:textId="77777777" w:rsidR="004B7341" w:rsidRPr="00F205C4" w:rsidRDefault="004B7341" w:rsidP="004B734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205C4">
        <w:rPr>
          <w:rFonts w:asciiTheme="majorBidi" w:hAnsiTheme="majorBidi" w:cstheme="majorBidi"/>
          <w:i/>
          <w:iCs/>
          <w:sz w:val="30"/>
          <w:szCs w:val="30"/>
          <w:cs/>
        </w:rPr>
        <w:t>การซื้อเงินลงทุน</w:t>
      </w:r>
    </w:p>
    <w:p w14:paraId="5C3ED65E" w14:textId="77777777" w:rsidR="004B7341" w:rsidRPr="00F205C4" w:rsidRDefault="004B7341" w:rsidP="004B734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1B2B4CE" w14:textId="25FB5601" w:rsidR="004B7341" w:rsidRPr="00F205C4" w:rsidRDefault="004B7341" w:rsidP="004B73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ในการประชุมวิสามัญของผู้ถือหุ้นของบริษัทย่อย ("บริษัท ฮอนด้ามะลิวัลย์ จำกัด" (บริษัทใหม่ภายหลังการควบบริษัท) เมื่อวันที่ 21 มีนาคม 2561 ผู้ถือหุ้นของบริษัทย่อยดังกล่าวมีมติอนุมัติการเพิ่มทุนจดทะเบียนจาก 140 ล้านบาท (แบ่งออกเป็นหุ้นสามัญจำนวน 1</w:t>
      </w:r>
      <w:r w:rsidRPr="00F205C4">
        <w:rPr>
          <w:rFonts w:asciiTheme="majorBidi" w:hAnsiTheme="majorBidi" w:cstheme="majorBidi"/>
          <w:sz w:val="30"/>
          <w:szCs w:val="30"/>
        </w:rPr>
        <w:t>,</w:t>
      </w:r>
      <w:r w:rsidRPr="00F205C4">
        <w:rPr>
          <w:rFonts w:asciiTheme="majorBidi" w:hAnsiTheme="majorBidi" w:cstheme="majorBidi"/>
          <w:sz w:val="30"/>
          <w:szCs w:val="30"/>
          <w:cs/>
        </w:rPr>
        <w:t>400</w:t>
      </w:r>
      <w:r w:rsidRPr="00F205C4">
        <w:rPr>
          <w:rFonts w:asciiTheme="majorBidi" w:hAnsiTheme="majorBidi" w:cstheme="majorBidi"/>
          <w:sz w:val="30"/>
          <w:szCs w:val="30"/>
        </w:rPr>
        <w:t>,</w:t>
      </w:r>
      <w:r w:rsidRPr="00F205C4">
        <w:rPr>
          <w:rFonts w:asciiTheme="majorBidi" w:hAnsiTheme="majorBidi" w:cstheme="majorBidi"/>
          <w:sz w:val="30"/>
          <w:szCs w:val="30"/>
          <w:cs/>
        </w:rPr>
        <w:t>000 หุ้น มูลค่าหุ้นละ 100 บาท) เป็น 337 ล้านบาท (แบ่งออกเป็นหุ้นสามัญจำนวน 3</w:t>
      </w:r>
      <w:r w:rsidRPr="00F205C4">
        <w:rPr>
          <w:rFonts w:asciiTheme="majorBidi" w:hAnsiTheme="majorBidi" w:cstheme="majorBidi"/>
          <w:sz w:val="30"/>
          <w:szCs w:val="30"/>
        </w:rPr>
        <w:t>,</w:t>
      </w:r>
      <w:r w:rsidRPr="00F205C4">
        <w:rPr>
          <w:rFonts w:asciiTheme="majorBidi" w:hAnsiTheme="majorBidi" w:cstheme="majorBidi"/>
          <w:sz w:val="30"/>
          <w:szCs w:val="30"/>
          <w:cs/>
        </w:rPr>
        <w:t>370</w:t>
      </w:r>
      <w:r w:rsidRPr="00F205C4">
        <w:rPr>
          <w:rFonts w:asciiTheme="majorBidi" w:hAnsiTheme="majorBidi" w:cstheme="majorBidi"/>
          <w:sz w:val="30"/>
          <w:szCs w:val="30"/>
        </w:rPr>
        <w:t>,</w:t>
      </w:r>
      <w:r w:rsidRPr="00F205C4">
        <w:rPr>
          <w:rFonts w:asciiTheme="majorBidi" w:hAnsiTheme="majorBidi" w:cstheme="majorBidi"/>
          <w:sz w:val="30"/>
          <w:szCs w:val="30"/>
          <w:cs/>
        </w:rPr>
        <w:t>000 หุ้น มูลค่าหุ้นละ 100 บาท) โดยเสนอขายให้แก่ผู้ถือหุ้นเดิมตามสัดส่วน ทั้งนี้บริษัทได้ลงทุนในหุ้นสามัญของบริษัทย่อยดังกล่าวเป็นจำนวนเงิน 197 ล้านบาท บริษัทย่อยดังกล่าวได้จดทะเบียนการเพิ่มทุนกับกระทรวงพาณิชย์เมื่อวันที่ 23 มีนาคม 2561</w:t>
      </w:r>
    </w:p>
    <w:p w14:paraId="361F3CEE" w14:textId="12D2C3FB" w:rsidR="00F369C9" w:rsidRPr="00F205C4" w:rsidRDefault="00F369C9" w:rsidP="004B73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E39630C" w14:textId="0D776176" w:rsidR="00F369C9" w:rsidRPr="00F205C4" w:rsidRDefault="00F369C9" w:rsidP="00F369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ในการประชุมวิสามัญของผู้ถือหุ้นของบริษัทย่อย ("บริษัท ฮอนด้ามะลิวัลย์ จำกัด") เมื่อวันที่ 2</w:t>
      </w:r>
      <w:r w:rsidRPr="00F205C4">
        <w:rPr>
          <w:rFonts w:asciiTheme="majorBidi" w:hAnsiTheme="majorBidi" w:cstheme="majorBidi"/>
          <w:sz w:val="30"/>
          <w:szCs w:val="30"/>
        </w:rPr>
        <w:t>8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 สิงหาคม 256</w:t>
      </w:r>
      <w:r w:rsidRPr="00F205C4">
        <w:rPr>
          <w:rFonts w:asciiTheme="majorBidi" w:hAnsiTheme="majorBidi" w:cstheme="majorBidi"/>
          <w:sz w:val="30"/>
          <w:szCs w:val="30"/>
          <w:lang w:val="en-GB"/>
        </w:rPr>
        <w:t xml:space="preserve">2 </w:t>
      </w:r>
      <w:r w:rsidRPr="00F205C4">
        <w:rPr>
          <w:rFonts w:asciiTheme="majorBidi" w:hAnsiTheme="majorBidi" w:cstheme="majorBidi"/>
          <w:sz w:val="30"/>
          <w:szCs w:val="30"/>
          <w:cs/>
        </w:rPr>
        <w:t>ผู้ถือหุ้น</w:t>
      </w:r>
      <w:r w:rsidR="00D17380" w:rsidRPr="00F205C4">
        <w:rPr>
          <w:rFonts w:asciiTheme="majorBidi" w:hAnsiTheme="majorBidi" w:cstheme="majorBidi"/>
          <w:sz w:val="30"/>
          <w:szCs w:val="30"/>
          <w:cs/>
        </w:rPr>
        <w:t>ของบริษัทย่อย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มีมติอนุมัติการเพิ่มทุนจดทะเบียนจาก </w:t>
      </w:r>
      <w:r w:rsidRPr="00F205C4">
        <w:rPr>
          <w:rFonts w:asciiTheme="majorBidi" w:hAnsiTheme="majorBidi" w:cstheme="majorBidi"/>
          <w:sz w:val="30"/>
          <w:szCs w:val="30"/>
        </w:rPr>
        <w:t>337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 ล้านบาท (แบ่งออกเป็นหุ้นสามัญจำนวน </w:t>
      </w:r>
      <w:r w:rsidRPr="00F205C4">
        <w:rPr>
          <w:rFonts w:asciiTheme="majorBidi" w:hAnsiTheme="majorBidi" w:cstheme="majorBidi"/>
          <w:sz w:val="30"/>
          <w:szCs w:val="30"/>
        </w:rPr>
        <w:t>3,37</w:t>
      </w:r>
      <w:r w:rsidRPr="00F205C4">
        <w:rPr>
          <w:rFonts w:asciiTheme="majorBidi" w:hAnsiTheme="majorBidi" w:cstheme="majorBidi"/>
          <w:sz w:val="30"/>
          <w:szCs w:val="30"/>
          <w:cs/>
        </w:rPr>
        <w:t>0</w:t>
      </w:r>
      <w:r w:rsidRPr="00F205C4">
        <w:rPr>
          <w:rFonts w:asciiTheme="majorBidi" w:hAnsiTheme="majorBidi" w:cstheme="majorBidi"/>
          <w:sz w:val="30"/>
          <w:szCs w:val="30"/>
        </w:rPr>
        <w:t>,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000 หุ้น มูลค่าหุ้นละ 100 บาท) เป็น </w:t>
      </w:r>
      <w:r w:rsidRPr="00F205C4">
        <w:rPr>
          <w:rFonts w:asciiTheme="majorBidi" w:hAnsiTheme="majorBidi" w:cstheme="majorBidi"/>
          <w:sz w:val="30"/>
          <w:szCs w:val="30"/>
        </w:rPr>
        <w:t>550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 ล้านบาท (แบ่งออกเป็นหุ้นสามัญจำนวน </w:t>
      </w:r>
      <w:r w:rsidRPr="00F205C4">
        <w:rPr>
          <w:rFonts w:asciiTheme="majorBidi" w:hAnsiTheme="majorBidi" w:cstheme="majorBidi"/>
          <w:sz w:val="30"/>
          <w:szCs w:val="30"/>
        </w:rPr>
        <w:t>5,500,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000 หุ้น มูลค่าหุ้นละ 100 บาท) </w:t>
      </w:r>
      <w:r w:rsidR="00D17380" w:rsidRPr="00F205C4">
        <w:rPr>
          <w:rFonts w:asciiTheme="majorBidi" w:hAnsiTheme="majorBidi" w:cstheme="majorBidi"/>
          <w:sz w:val="30"/>
          <w:szCs w:val="30"/>
          <w:cs/>
        </w:rPr>
        <w:t>โดย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เสนอขายให้แก่ผู้ถือหุ้นเดิมตามสัดส่วน ทั้งนี้บริษัทได้ลงทุนในหุ้นสามัญของบริษัทย่อยดังกล่าวเป็นจำนวนเงิน </w:t>
      </w:r>
      <w:r w:rsidRPr="00F205C4">
        <w:rPr>
          <w:rFonts w:asciiTheme="majorBidi" w:hAnsiTheme="majorBidi" w:cstheme="majorBidi"/>
          <w:sz w:val="30"/>
          <w:szCs w:val="30"/>
        </w:rPr>
        <w:t>213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 ล้านบาท บริษัทย่อยดังกล่าวได้จดทะเบียนการเพิ่มทุนกับกระทรวงพาณิชย์เมื่อวันที่ </w:t>
      </w:r>
      <w:r w:rsidRPr="00F205C4">
        <w:rPr>
          <w:rFonts w:asciiTheme="majorBidi" w:hAnsiTheme="majorBidi" w:cstheme="majorBidi"/>
          <w:sz w:val="30"/>
          <w:szCs w:val="30"/>
        </w:rPr>
        <w:t xml:space="preserve">29 </w:t>
      </w:r>
      <w:r w:rsidRPr="00F205C4">
        <w:rPr>
          <w:rFonts w:asciiTheme="majorBidi" w:hAnsiTheme="majorBidi" w:cstheme="majorBidi"/>
          <w:sz w:val="30"/>
          <w:szCs w:val="30"/>
          <w:cs/>
        </w:rPr>
        <w:t>สิงหาคม</w:t>
      </w:r>
      <w:r w:rsidR="00332341">
        <w:rPr>
          <w:rFonts w:asciiTheme="majorBidi" w:hAnsiTheme="majorBidi" w:cstheme="majorBidi"/>
          <w:sz w:val="30"/>
          <w:szCs w:val="30"/>
        </w:rPr>
        <w:t xml:space="preserve"> </w:t>
      </w:r>
      <w:r w:rsidRPr="00F205C4">
        <w:rPr>
          <w:rFonts w:asciiTheme="majorBidi" w:hAnsiTheme="majorBidi" w:cstheme="majorBidi"/>
          <w:sz w:val="30"/>
          <w:szCs w:val="30"/>
          <w:cs/>
        </w:rPr>
        <w:t>256</w:t>
      </w:r>
      <w:r w:rsidR="002322F4">
        <w:rPr>
          <w:rFonts w:asciiTheme="majorBidi" w:hAnsiTheme="majorBidi" w:cstheme="majorBidi"/>
          <w:sz w:val="30"/>
          <w:szCs w:val="30"/>
        </w:rPr>
        <w:t>2</w:t>
      </w:r>
    </w:p>
    <w:p w14:paraId="3AB5343F" w14:textId="77777777" w:rsidR="00F369C9" w:rsidRPr="00F205C4" w:rsidRDefault="00F369C9" w:rsidP="004B73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080BAE3" w14:textId="061EF079" w:rsidR="00F369C9" w:rsidRPr="00F205C4" w:rsidRDefault="00F369C9" w:rsidP="00F369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95D95A4" w14:textId="77777777" w:rsidR="00EB00CF" w:rsidRPr="0024021E" w:rsidRDefault="00EB00CF" w:rsidP="004B73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  <w:sectPr w:rsidR="00EB00CF" w:rsidRPr="0024021E" w:rsidSect="006603EC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1152" w:bottom="576" w:left="1152" w:header="720" w:footer="720" w:gutter="0"/>
          <w:pgNumType w:start="17"/>
          <w:cols w:space="720"/>
          <w:docGrid w:linePitch="245"/>
        </w:sectPr>
      </w:pPr>
    </w:p>
    <w:p w14:paraId="1642ABF1" w14:textId="77777777" w:rsidR="00B13777" w:rsidRPr="00F205C4" w:rsidRDefault="00B13777" w:rsidP="007064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40" w:lineRule="exact"/>
        <w:ind w:right="-122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lastRenderedPageBreak/>
        <w:t xml:space="preserve">เงินลงทุนในบริษัทย่อย ณ วันที่ </w:t>
      </w:r>
      <w:r w:rsidR="005B651E" w:rsidRPr="00F205C4">
        <w:rPr>
          <w:rFonts w:asciiTheme="majorBidi" w:hAnsiTheme="majorBidi" w:cstheme="majorBidi"/>
          <w:sz w:val="30"/>
          <w:szCs w:val="30"/>
        </w:rPr>
        <w:t xml:space="preserve">31 </w:t>
      </w:r>
      <w:r w:rsidR="005B651E" w:rsidRPr="00F205C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63516C" w:rsidRPr="00F205C4">
        <w:rPr>
          <w:rFonts w:asciiTheme="majorBidi" w:hAnsiTheme="majorBidi" w:cstheme="majorBidi"/>
          <w:sz w:val="30"/>
          <w:szCs w:val="30"/>
        </w:rPr>
        <w:t>256</w:t>
      </w:r>
      <w:r w:rsidR="00564BA0" w:rsidRPr="00F205C4">
        <w:rPr>
          <w:rFonts w:asciiTheme="majorBidi" w:hAnsiTheme="majorBidi" w:cstheme="majorBidi"/>
          <w:sz w:val="30"/>
          <w:szCs w:val="30"/>
        </w:rPr>
        <w:t>2</w:t>
      </w:r>
      <w:r w:rsidR="00453D65" w:rsidRPr="00F205C4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63516C" w:rsidRPr="00F205C4">
        <w:rPr>
          <w:rFonts w:asciiTheme="majorBidi" w:hAnsiTheme="majorBidi" w:cstheme="majorBidi"/>
          <w:sz w:val="30"/>
          <w:szCs w:val="30"/>
        </w:rPr>
        <w:t>256</w:t>
      </w:r>
      <w:r w:rsidR="00564BA0" w:rsidRPr="00F205C4">
        <w:rPr>
          <w:rFonts w:asciiTheme="majorBidi" w:hAnsiTheme="majorBidi" w:cstheme="majorBidi"/>
          <w:sz w:val="30"/>
          <w:szCs w:val="30"/>
        </w:rPr>
        <w:t>1</w:t>
      </w:r>
      <w:r w:rsidR="00C35277" w:rsidRPr="00F205C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358C3" w:rsidRPr="00F205C4">
        <w:rPr>
          <w:rFonts w:asciiTheme="majorBidi" w:hAnsiTheme="majorBidi" w:cstheme="majorBidi"/>
          <w:sz w:val="30"/>
          <w:szCs w:val="30"/>
          <w:cs/>
        </w:rPr>
        <w:t>และเงินปันผลรับจากเงินลงทุนสำหรับ</w:t>
      </w:r>
      <w:r w:rsidR="00E8157C" w:rsidRPr="00F205C4">
        <w:rPr>
          <w:rFonts w:asciiTheme="majorBidi" w:hAnsiTheme="majorBidi" w:cstheme="majorBidi"/>
          <w:sz w:val="30"/>
          <w:szCs w:val="30"/>
          <w:cs/>
        </w:rPr>
        <w:t>แต่ละ</w:t>
      </w:r>
      <w:r w:rsidR="000358C3" w:rsidRPr="00F205C4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Pr="00F205C4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16CAFDAB" w14:textId="77777777" w:rsidR="00DA6BD9" w:rsidRPr="00F205C4" w:rsidRDefault="00DA6BD9" w:rsidP="00B724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tbl>
      <w:tblPr>
        <w:tblpPr w:leftFromText="180" w:rightFromText="180" w:vertAnchor="text" w:horzAnchor="margin" w:tblpX="-112" w:tblpY="47"/>
        <w:tblW w:w="1476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710"/>
        <w:gridCol w:w="630"/>
        <w:gridCol w:w="1710"/>
        <w:gridCol w:w="720"/>
        <w:gridCol w:w="184"/>
        <w:gridCol w:w="626"/>
        <w:gridCol w:w="180"/>
        <w:gridCol w:w="900"/>
        <w:gridCol w:w="180"/>
        <w:gridCol w:w="900"/>
        <w:gridCol w:w="180"/>
        <w:gridCol w:w="990"/>
        <w:gridCol w:w="184"/>
        <w:gridCol w:w="986"/>
        <w:gridCol w:w="180"/>
        <w:gridCol w:w="990"/>
        <w:gridCol w:w="184"/>
        <w:gridCol w:w="986"/>
        <w:gridCol w:w="180"/>
        <w:gridCol w:w="990"/>
        <w:gridCol w:w="184"/>
        <w:gridCol w:w="986"/>
      </w:tblGrid>
      <w:tr w:rsidR="00A275C4" w:rsidRPr="00F205C4" w:rsidDel="00685444" w14:paraId="2CA87579" w14:textId="77777777" w:rsidTr="00A275C4">
        <w:trPr>
          <w:cantSplit/>
          <w:tblHeader/>
        </w:trPr>
        <w:tc>
          <w:tcPr>
            <w:tcW w:w="1710" w:type="dxa"/>
          </w:tcPr>
          <w:p w14:paraId="1E7AE951" w14:textId="77777777" w:rsidR="00A275C4" w:rsidRPr="00F205C4" w:rsidRDefault="00A275C4" w:rsidP="00733B9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3050" w:type="dxa"/>
            <w:gridSpan w:val="21"/>
          </w:tcPr>
          <w:p w14:paraId="047236AE" w14:textId="0BF704AC" w:rsidR="00A275C4" w:rsidRPr="00F205C4" w:rsidRDefault="00A275C4" w:rsidP="00733B9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275C4" w:rsidRPr="00F205C4" w14:paraId="513E97DB" w14:textId="77777777" w:rsidTr="00A275C4">
        <w:trPr>
          <w:cantSplit/>
          <w:trHeight w:val="389"/>
          <w:tblHeader/>
        </w:trPr>
        <w:tc>
          <w:tcPr>
            <w:tcW w:w="2340" w:type="dxa"/>
            <w:gridSpan w:val="2"/>
          </w:tcPr>
          <w:p w14:paraId="55AF68A4" w14:textId="77777777" w:rsidR="00A275C4" w:rsidRPr="00F205C4" w:rsidRDefault="00A275C4" w:rsidP="00733B9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C2EDA14" w14:textId="77777777" w:rsidR="00A275C4" w:rsidRPr="00F205C4" w:rsidRDefault="00A275C4" w:rsidP="00733B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9845BCE" w14:textId="77ED7859" w:rsidR="00A275C4" w:rsidRPr="00F205C4" w:rsidRDefault="00A275C4" w:rsidP="00733B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ลักษณะธุรกิจ</w:t>
            </w:r>
          </w:p>
        </w:tc>
        <w:tc>
          <w:tcPr>
            <w:tcW w:w="1530" w:type="dxa"/>
            <w:gridSpan w:val="3"/>
            <w:vAlign w:val="bottom"/>
          </w:tcPr>
          <w:p w14:paraId="454E3292" w14:textId="6C55900E" w:rsidR="00A275C4" w:rsidRPr="00F205C4" w:rsidRDefault="00A275C4" w:rsidP="00733B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  <w:vAlign w:val="bottom"/>
          </w:tcPr>
          <w:p w14:paraId="63F6E075" w14:textId="77777777" w:rsidR="00A275C4" w:rsidRPr="00F205C4" w:rsidRDefault="00A275C4" w:rsidP="00733B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110DC50B" w14:textId="77777777" w:rsidR="00A275C4" w:rsidRPr="00F205C4" w:rsidRDefault="00A275C4" w:rsidP="00733B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584CF6FC" w14:textId="77777777" w:rsidR="00A275C4" w:rsidRPr="00F205C4" w:rsidRDefault="00A275C4" w:rsidP="00733B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1BAC0009" w14:textId="77777777" w:rsidR="00A275C4" w:rsidRPr="00F205C4" w:rsidRDefault="00A275C4" w:rsidP="00733B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308A0E9F" w14:textId="77777777" w:rsidR="00A275C4" w:rsidRPr="00F205C4" w:rsidRDefault="00A275C4" w:rsidP="00733B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3B5FA9D3" w14:textId="77777777" w:rsidR="00A275C4" w:rsidRPr="00F205C4" w:rsidRDefault="00A275C4" w:rsidP="00733B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-สุทธิ</w:t>
            </w:r>
          </w:p>
        </w:tc>
        <w:tc>
          <w:tcPr>
            <w:tcW w:w="180" w:type="dxa"/>
          </w:tcPr>
          <w:p w14:paraId="6002E91B" w14:textId="77777777" w:rsidR="00A275C4" w:rsidRPr="00F205C4" w:rsidRDefault="00A275C4" w:rsidP="00733B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6AB58866" w14:textId="356C3DE4" w:rsidR="00A275C4" w:rsidRPr="00F205C4" w:rsidRDefault="00A275C4" w:rsidP="00A90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1" w:right="-108" w:hanging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เงินปันผลรับสำหรับปี</w:t>
            </w:r>
          </w:p>
        </w:tc>
      </w:tr>
      <w:tr w:rsidR="00A275C4" w:rsidRPr="00F205C4" w14:paraId="5AA9DA77" w14:textId="77777777" w:rsidTr="00A275C4">
        <w:trPr>
          <w:cantSplit/>
          <w:trHeight w:val="389"/>
          <w:tblHeader/>
        </w:trPr>
        <w:tc>
          <w:tcPr>
            <w:tcW w:w="2340" w:type="dxa"/>
            <w:gridSpan w:val="2"/>
          </w:tcPr>
          <w:p w14:paraId="69548E7D" w14:textId="42B460D2" w:rsidR="00A275C4" w:rsidRPr="00F205C4" w:rsidRDefault="00A275C4" w:rsidP="00733B9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710" w:type="dxa"/>
          </w:tcPr>
          <w:p w14:paraId="273D4587" w14:textId="77777777" w:rsidR="00A275C4" w:rsidRPr="00F205C4" w:rsidRDefault="00A275C4" w:rsidP="00733B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6BEB3AC2" w14:textId="55C2A4E8" w:rsidR="00A275C4" w:rsidRPr="00F205C4" w:rsidRDefault="00A275C4" w:rsidP="00733B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256</w:t>
            </w:r>
            <w:r w:rsidRPr="00F205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4" w:type="dxa"/>
            <w:vAlign w:val="center"/>
          </w:tcPr>
          <w:p w14:paraId="3A3A0D27" w14:textId="77777777" w:rsidR="00A275C4" w:rsidRPr="00F205C4" w:rsidRDefault="00A275C4" w:rsidP="00733B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dxa"/>
            <w:vAlign w:val="center"/>
          </w:tcPr>
          <w:p w14:paraId="60176190" w14:textId="77777777" w:rsidR="00A275C4" w:rsidRPr="00F205C4" w:rsidRDefault="00A275C4" w:rsidP="00733B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</w:t>
            </w:r>
            <w:r w:rsidRPr="00F205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</w:t>
            </w:r>
          </w:p>
        </w:tc>
        <w:tc>
          <w:tcPr>
            <w:tcW w:w="180" w:type="dxa"/>
          </w:tcPr>
          <w:p w14:paraId="7C06CDB1" w14:textId="77777777" w:rsidR="00A275C4" w:rsidRPr="00F205C4" w:rsidRDefault="00A275C4" w:rsidP="00733B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2C0DED39" w14:textId="77777777" w:rsidR="00A275C4" w:rsidRPr="00F205C4" w:rsidRDefault="00A275C4" w:rsidP="00733B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256</w:t>
            </w:r>
            <w:r w:rsidRPr="00F205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vAlign w:val="center"/>
          </w:tcPr>
          <w:p w14:paraId="2D52692B" w14:textId="77777777" w:rsidR="00A275C4" w:rsidRPr="00F205C4" w:rsidRDefault="00A275C4" w:rsidP="00733B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vAlign w:val="center"/>
          </w:tcPr>
          <w:p w14:paraId="4D9958B5" w14:textId="77777777" w:rsidR="00A275C4" w:rsidRPr="00F205C4" w:rsidRDefault="00A275C4" w:rsidP="00733B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</w:t>
            </w:r>
            <w:r w:rsidRPr="00F205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</w:t>
            </w:r>
          </w:p>
        </w:tc>
        <w:tc>
          <w:tcPr>
            <w:tcW w:w="180" w:type="dxa"/>
          </w:tcPr>
          <w:p w14:paraId="0EECF98A" w14:textId="77777777" w:rsidR="00A275C4" w:rsidRPr="00F205C4" w:rsidRDefault="00A275C4" w:rsidP="00733B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342DD82F" w14:textId="77777777" w:rsidR="00A275C4" w:rsidRPr="00F205C4" w:rsidRDefault="00A275C4" w:rsidP="00733B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256</w:t>
            </w:r>
            <w:r w:rsidRPr="00F205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4" w:type="dxa"/>
            <w:vAlign w:val="center"/>
          </w:tcPr>
          <w:p w14:paraId="5DCB4DA0" w14:textId="77777777" w:rsidR="00A275C4" w:rsidRPr="00F205C4" w:rsidRDefault="00A275C4" w:rsidP="00733B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  <w:vAlign w:val="center"/>
          </w:tcPr>
          <w:p w14:paraId="5B6DE910" w14:textId="77777777" w:rsidR="00A275C4" w:rsidRPr="00F205C4" w:rsidRDefault="00A275C4" w:rsidP="00733B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</w:t>
            </w:r>
            <w:r w:rsidRPr="00F205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</w:t>
            </w:r>
          </w:p>
        </w:tc>
        <w:tc>
          <w:tcPr>
            <w:tcW w:w="180" w:type="dxa"/>
          </w:tcPr>
          <w:p w14:paraId="2292E0E8" w14:textId="77777777" w:rsidR="00A275C4" w:rsidRPr="00F205C4" w:rsidRDefault="00A275C4" w:rsidP="00733B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77CAF2CE" w14:textId="77777777" w:rsidR="00A275C4" w:rsidRPr="00F205C4" w:rsidRDefault="00A275C4" w:rsidP="00733B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256</w:t>
            </w:r>
            <w:r w:rsidRPr="00F205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4" w:type="dxa"/>
            <w:vAlign w:val="center"/>
          </w:tcPr>
          <w:p w14:paraId="3FD1B076" w14:textId="77777777" w:rsidR="00A275C4" w:rsidRPr="00F205C4" w:rsidRDefault="00A275C4" w:rsidP="00733B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  <w:vAlign w:val="center"/>
          </w:tcPr>
          <w:p w14:paraId="6A6B80CC" w14:textId="77777777" w:rsidR="00A275C4" w:rsidRPr="00F205C4" w:rsidRDefault="00A275C4" w:rsidP="00733B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</w:t>
            </w:r>
            <w:r w:rsidRPr="00F205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</w:t>
            </w:r>
          </w:p>
        </w:tc>
        <w:tc>
          <w:tcPr>
            <w:tcW w:w="180" w:type="dxa"/>
          </w:tcPr>
          <w:p w14:paraId="3938FB76" w14:textId="77777777" w:rsidR="00A275C4" w:rsidRPr="00F205C4" w:rsidRDefault="00A275C4" w:rsidP="00733B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5A13A02D" w14:textId="77777777" w:rsidR="00A275C4" w:rsidRPr="00F205C4" w:rsidRDefault="00A275C4" w:rsidP="00733B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256</w:t>
            </w:r>
            <w:r w:rsidRPr="00F205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4" w:type="dxa"/>
            <w:vAlign w:val="center"/>
          </w:tcPr>
          <w:p w14:paraId="3DF4D509" w14:textId="77777777" w:rsidR="00A275C4" w:rsidRPr="00F205C4" w:rsidRDefault="00A275C4" w:rsidP="00733B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  <w:vAlign w:val="center"/>
          </w:tcPr>
          <w:p w14:paraId="749D8951" w14:textId="77777777" w:rsidR="00A275C4" w:rsidRPr="00F205C4" w:rsidRDefault="00A275C4" w:rsidP="00733B9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25</w:t>
            </w:r>
            <w:r w:rsidRPr="00F205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</w:t>
            </w:r>
          </w:p>
        </w:tc>
      </w:tr>
      <w:tr w:rsidR="00A275C4" w:rsidRPr="00F205C4" w14:paraId="2BAED77A" w14:textId="77777777" w:rsidTr="00A275C4">
        <w:trPr>
          <w:cantSplit/>
        </w:trPr>
        <w:tc>
          <w:tcPr>
            <w:tcW w:w="2340" w:type="dxa"/>
            <w:gridSpan w:val="2"/>
          </w:tcPr>
          <w:p w14:paraId="412EF2C1" w14:textId="77777777" w:rsidR="00A275C4" w:rsidRPr="00F205C4" w:rsidRDefault="00A275C4" w:rsidP="00733B94">
            <w:pPr>
              <w:tabs>
                <w:tab w:val="clear" w:pos="227"/>
                <w:tab w:val="clear" w:pos="454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43FEBE5" w14:textId="77777777" w:rsidR="00A275C4" w:rsidRPr="00F205C4" w:rsidRDefault="00A275C4" w:rsidP="00733B94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  <w:gridSpan w:val="3"/>
          </w:tcPr>
          <w:p w14:paraId="4123A2B1" w14:textId="74A11F6F" w:rsidR="00A275C4" w:rsidRPr="00F205C4" w:rsidRDefault="00A275C4" w:rsidP="00733B94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205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0F252C35" w14:textId="77777777" w:rsidR="00A275C4" w:rsidRPr="00F205C4" w:rsidRDefault="00A275C4" w:rsidP="00733B9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0" w:type="dxa"/>
            <w:gridSpan w:val="15"/>
          </w:tcPr>
          <w:p w14:paraId="201DA0CF" w14:textId="77777777" w:rsidR="00A275C4" w:rsidRPr="00F205C4" w:rsidRDefault="00A275C4" w:rsidP="00733B9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205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275C4" w:rsidRPr="00F205C4" w14:paraId="70A64B80" w14:textId="77777777" w:rsidTr="00A275C4">
        <w:trPr>
          <w:cantSplit/>
        </w:trPr>
        <w:tc>
          <w:tcPr>
            <w:tcW w:w="2340" w:type="dxa"/>
            <w:gridSpan w:val="2"/>
          </w:tcPr>
          <w:p w14:paraId="6D8D3896" w14:textId="77777777" w:rsidR="00A275C4" w:rsidRPr="00F205C4" w:rsidRDefault="00A275C4" w:rsidP="00733B94">
            <w:pPr>
              <w:tabs>
                <w:tab w:val="clear" w:pos="227"/>
                <w:tab w:val="clear" w:pos="454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1710" w:type="dxa"/>
          </w:tcPr>
          <w:p w14:paraId="388E9794" w14:textId="77777777" w:rsidR="00A275C4" w:rsidRPr="00F205C4" w:rsidRDefault="00A275C4" w:rsidP="00733B9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720" w:type="dxa"/>
          </w:tcPr>
          <w:p w14:paraId="5DC0C774" w14:textId="034992BA" w:rsidR="00A275C4" w:rsidRPr="00F205C4" w:rsidRDefault="00A275C4" w:rsidP="00733B9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4" w:type="dxa"/>
          </w:tcPr>
          <w:p w14:paraId="47B09BCF" w14:textId="77777777" w:rsidR="00A275C4" w:rsidRPr="00F205C4" w:rsidRDefault="00A275C4" w:rsidP="00733B9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dxa"/>
          </w:tcPr>
          <w:p w14:paraId="5D5638E7" w14:textId="77777777" w:rsidR="00A275C4" w:rsidRPr="00F205C4" w:rsidRDefault="00A275C4" w:rsidP="00733B94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4FD1D48D" w14:textId="77777777" w:rsidR="00A275C4" w:rsidRPr="00F205C4" w:rsidRDefault="00A275C4" w:rsidP="00733B9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FD40EDF" w14:textId="77777777" w:rsidR="00A275C4" w:rsidRPr="00F205C4" w:rsidRDefault="00A275C4" w:rsidP="00733B9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454B5F32" w14:textId="77777777" w:rsidR="00A275C4" w:rsidRPr="00F205C4" w:rsidRDefault="00A275C4" w:rsidP="00733B9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78FE75D" w14:textId="77777777" w:rsidR="00A275C4" w:rsidRPr="00F205C4" w:rsidRDefault="00A275C4" w:rsidP="00733B94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66ABD1B2" w14:textId="77777777" w:rsidR="00A275C4" w:rsidRPr="00F205C4" w:rsidRDefault="00A275C4" w:rsidP="00733B9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</w:tcPr>
          <w:p w14:paraId="68987DB1" w14:textId="77777777" w:rsidR="00A275C4" w:rsidRPr="00F205C4" w:rsidRDefault="00A275C4" w:rsidP="00733B94">
            <w:pPr>
              <w:pStyle w:val="acctfourfigures"/>
              <w:tabs>
                <w:tab w:val="clear" w:pos="765"/>
                <w:tab w:val="decimal" w:pos="491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4" w:type="dxa"/>
          </w:tcPr>
          <w:p w14:paraId="3D1ADBF3" w14:textId="77777777" w:rsidR="00A275C4" w:rsidRPr="00F205C4" w:rsidRDefault="00A275C4" w:rsidP="00733B9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</w:tcPr>
          <w:p w14:paraId="4A74BB4A" w14:textId="77777777" w:rsidR="00A275C4" w:rsidRPr="00F205C4" w:rsidRDefault="00A275C4" w:rsidP="00733B9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7B41E0B1" w14:textId="77777777" w:rsidR="00A275C4" w:rsidRPr="00F205C4" w:rsidRDefault="00A275C4" w:rsidP="00733B9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955EC33" w14:textId="77777777" w:rsidR="00A275C4" w:rsidRPr="00F205C4" w:rsidRDefault="00A275C4" w:rsidP="00733B9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4" w:type="dxa"/>
          </w:tcPr>
          <w:p w14:paraId="60532AC8" w14:textId="77777777" w:rsidR="00A275C4" w:rsidRPr="00F205C4" w:rsidRDefault="00A275C4" w:rsidP="00733B9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86" w:type="dxa"/>
          </w:tcPr>
          <w:p w14:paraId="719D14B8" w14:textId="77777777" w:rsidR="00A275C4" w:rsidRPr="00F205C4" w:rsidRDefault="00A275C4" w:rsidP="00733B9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3230BD6C" w14:textId="77777777" w:rsidR="00A275C4" w:rsidRPr="00F205C4" w:rsidRDefault="00A275C4" w:rsidP="00733B9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2DFA557" w14:textId="77777777" w:rsidR="00A275C4" w:rsidRPr="00F205C4" w:rsidRDefault="00A275C4" w:rsidP="00733B9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4" w:type="dxa"/>
          </w:tcPr>
          <w:p w14:paraId="28D6AA90" w14:textId="77777777" w:rsidR="00A275C4" w:rsidRPr="00F205C4" w:rsidRDefault="00A275C4" w:rsidP="00733B9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</w:tcPr>
          <w:p w14:paraId="4E5A1361" w14:textId="77777777" w:rsidR="00A275C4" w:rsidRPr="00F205C4" w:rsidRDefault="00A275C4" w:rsidP="00733B9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A275C4" w:rsidRPr="00F205C4" w14:paraId="48E3B11C" w14:textId="77777777" w:rsidTr="00FA2C6D">
        <w:trPr>
          <w:cantSplit/>
        </w:trPr>
        <w:tc>
          <w:tcPr>
            <w:tcW w:w="2340" w:type="dxa"/>
            <w:gridSpan w:val="2"/>
            <w:vAlign w:val="bottom"/>
          </w:tcPr>
          <w:p w14:paraId="3884415A" w14:textId="555D0E36" w:rsidR="00A275C4" w:rsidRPr="00F205C4" w:rsidRDefault="00A275C4" w:rsidP="00733B94">
            <w:pPr>
              <w:tabs>
                <w:tab w:val="clear" w:pos="227"/>
                <w:tab w:val="clear" w:pos="454"/>
              </w:tabs>
              <w:ind w:left="191" w:hanging="19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ฮอนด้ามะลิวัลย์ จำกัด</w:t>
            </w:r>
          </w:p>
        </w:tc>
        <w:tc>
          <w:tcPr>
            <w:tcW w:w="1710" w:type="dxa"/>
            <w:vAlign w:val="bottom"/>
          </w:tcPr>
          <w:p w14:paraId="7D9F9C47" w14:textId="1244D365" w:rsidR="00A275C4" w:rsidRPr="00F205C4" w:rsidRDefault="00A275C4" w:rsidP="00FA2C6D">
            <w:pPr>
              <w:pStyle w:val="acctfourfigures"/>
              <w:tabs>
                <w:tab w:val="clear" w:pos="765"/>
              </w:tabs>
              <w:spacing w:line="240" w:lineRule="atLeast"/>
              <w:ind w:hanging="13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ตัวแทนจำหน่ายรถยนต์ อะไหล่และศูนย์บริการ</w:t>
            </w:r>
          </w:p>
        </w:tc>
        <w:tc>
          <w:tcPr>
            <w:tcW w:w="720" w:type="dxa"/>
          </w:tcPr>
          <w:p w14:paraId="5E93F43E" w14:textId="77777777" w:rsidR="00A275C4" w:rsidRPr="00F205C4" w:rsidRDefault="00A275C4" w:rsidP="00733B94">
            <w:pPr>
              <w:pStyle w:val="acctfourfigures"/>
              <w:tabs>
                <w:tab w:val="clear" w:pos="765"/>
              </w:tabs>
              <w:spacing w:line="240" w:lineRule="atLeast"/>
              <w:ind w:hanging="1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8FFDF88" w14:textId="77777777" w:rsidR="00F00D18" w:rsidRDefault="00F00D18" w:rsidP="00733B94">
            <w:pPr>
              <w:pStyle w:val="acctfourfigures"/>
              <w:tabs>
                <w:tab w:val="clear" w:pos="765"/>
              </w:tabs>
              <w:spacing w:line="240" w:lineRule="atLeast"/>
              <w:ind w:hanging="1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4CBF08A" w14:textId="1D7E1532" w:rsidR="00A275C4" w:rsidRPr="00F205C4" w:rsidRDefault="00A275C4" w:rsidP="00733B94">
            <w:pPr>
              <w:pStyle w:val="acctfourfigures"/>
              <w:tabs>
                <w:tab w:val="clear" w:pos="765"/>
              </w:tabs>
              <w:spacing w:line="240" w:lineRule="atLeast"/>
              <w:ind w:hanging="1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99</w:t>
            </w:r>
          </w:p>
        </w:tc>
        <w:tc>
          <w:tcPr>
            <w:tcW w:w="184" w:type="dxa"/>
          </w:tcPr>
          <w:p w14:paraId="5ED7A59D" w14:textId="77777777" w:rsidR="00A275C4" w:rsidRPr="00F205C4" w:rsidRDefault="00A275C4" w:rsidP="00733B9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dxa"/>
          </w:tcPr>
          <w:p w14:paraId="48B4BC74" w14:textId="77777777" w:rsidR="00A275C4" w:rsidRPr="00F205C4" w:rsidRDefault="00A275C4" w:rsidP="00733B94">
            <w:pPr>
              <w:pStyle w:val="acctfourfigures"/>
              <w:tabs>
                <w:tab w:val="clear" w:pos="765"/>
              </w:tabs>
              <w:spacing w:line="240" w:lineRule="atLeast"/>
              <w:ind w:hanging="1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8DF28D6" w14:textId="77777777" w:rsidR="00F00D18" w:rsidRDefault="00F00D18" w:rsidP="00733B94">
            <w:pPr>
              <w:pStyle w:val="acctfourfigures"/>
              <w:tabs>
                <w:tab w:val="clear" w:pos="765"/>
              </w:tabs>
              <w:spacing w:line="240" w:lineRule="atLeast"/>
              <w:ind w:hanging="1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1F95CD1" w14:textId="5B2F1901" w:rsidR="00A275C4" w:rsidRPr="00F205C4" w:rsidRDefault="00A275C4" w:rsidP="00733B94">
            <w:pPr>
              <w:pStyle w:val="acctfourfigures"/>
              <w:tabs>
                <w:tab w:val="clear" w:pos="765"/>
              </w:tabs>
              <w:spacing w:line="240" w:lineRule="atLeast"/>
              <w:ind w:hanging="1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99</w:t>
            </w:r>
          </w:p>
        </w:tc>
        <w:tc>
          <w:tcPr>
            <w:tcW w:w="180" w:type="dxa"/>
          </w:tcPr>
          <w:p w14:paraId="266A7D2B" w14:textId="77777777" w:rsidR="00A275C4" w:rsidRPr="00F205C4" w:rsidRDefault="00A275C4" w:rsidP="00733B9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86493B9" w14:textId="77777777" w:rsidR="00A275C4" w:rsidRPr="00F205C4" w:rsidRDefault="00A275C4" w:rsidP="00733B9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17FF60E" w14:textId="77777777" w:rsidR="00F00D18" w:rsidRDefault="00F00D18" w:rsidP="00733B9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E5099C9" w14:textId="642E5BAD" w:rsidR="00A275C4" w:rsidRPr="00F205C4" w:rsidRDefault="00A275C4" w:rsidP="00733B9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550,000</w:t>
            </w:r>
          </w:p>
        </w:tc>
        <w:tc>
          <w:tcPr>
            <w:tcW w:w="180" w:type="dxa"/>
          </w:tcPr>
          <w:p w14:paraId="55289294" w14:textId="77777777" w:rsidR="00A275C4" w:rsidRPr="00F205C4" w:rsidRDefault="00A275C4" w:rsidP="00733B9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301452F3" w14:textId="77777777" w:rsidR="00A275C4" w:rsidRPr="00F205C4" w:rsidRDefault="00A275C4" w:rsidP="00733B9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918F4D4" w14:textId="77777777" w:rsidR="00F00D18" w:rsidRDefault="00F00D18" w:rsidP="00733B9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08C1A73" w14:textId="050F5ABF" w:rsidR="00A275C4" w:rsidRPr="00F205C4" w:rsidRDefault="00A275C4" w:rsidP="00733B9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337,000</w:t>
            </w:r>
          </w:p>
        </w:tc>
        <w:tc>
          <w:tcPr>
            <w:tcW w:w="180" w:type="dxa"/>
          </w:tcPr>
          <w:p w14:paraId="69DF69B8" w14:textId="77777777" w:rsidR="00A275C4" w:rsidRPr="00F205C4" w:rsidRDefault="00A275C4" w:rsidP="00733B9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A81E717" w14:textId="77777777" w:rsidR="00A275C4" w:rsidRPr="00F205C4" w:rsidRDefault="00A275C4" w:rsidP="00733B9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61702CA" w14:textId="77777777" w:rsidR="00F00D18" w:rsidRDefault="00F00D18" w:rsidP="00733B9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AE79DAC" w14:textId="0D753FA3" w:rsidR="00A275C4" w:rsidRPr="00F205C4" w:rsidRDefault="00A275C4" w:rsidP="00733B9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548,000</w:t>
            </w:r>
          </w:p>
        </w:tc>
        <w:tc>
          <w:tcPr>
            <w:tcW w:w="184" w:type="dxa"/>
          </w:tcPr>
          <w:p w14:paraId="6298A38D" w14:textId="77777777" w:rsidR="00A275C4" w:rsidRPr="00F205C4" w:rsidRDefault="00A275C4" w:rsidP="00733B9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14:paraId="0878B161" w14:textId="77777777" w:rsidR="00A275C4" w:rsidRPr="00F205C4" w:rsidRDefault="00A275C4" w:rsidP="00733B9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662292A" w14:textId="77777777" w:rsidR="00F00D18" w:rsidRDefault="00F00D18" w:rsidP="00733B9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4C750C9" w14:textId="1BD2F087" w:rsidR="00A275C4" w:rsidRPr="00F205C4" w:rsidRDefault="00A275C4" w:rsidP="00733B9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335,600</w:t>
            </w:r>
          </w:p>
        </w:tc>
        <w:tc>
          <w:tcPr>
            <w:tcW w:w="180" w:type="dxa"/>
          </w:tcPr>
          <w:p w14:paraId="3D72EC76" w14:textId="77777777" w:rsidR="00A275C4" w:rsidRPr="00F205C4" w:rsidRDefault="00A275C4" w:rsidP="00733B9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F650327" w14:textId="77777777" w:rsidR="00A275C4" w:rsidRPr="00F205C4" w:rsidRDefault="00A275C4" w:rsidP="00733B9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2B070C6" w14:textId="77777777" w:rsidR="00F00D18" w:rsidRDefault="00F00D18" w:rsidP="00733B9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CE6429B" w14:textId="7ED1D39F" w:rsidR="00A275C4" w:rsidRPr="00F205C4" w:rsidRDefault="00A275C4" w:rsidP="00733B9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548,000</w:t>
            </w:r>
          </w:p>
        </w:tc>
        <w:tc>
          <w:tcPr>
            <w:tcW w:w="184" w:type="dxa"/>
          </w:tcPr>
          <w:p w14:paraId="2896290C" w14:textId="77777777" w:rsidR="00A275C4" w:rsidRPr="00F205C4" w:rsidRDefault="00A275C4" w:rsidP="00733B9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14:paraId="5DB8E42C" w14:textId="77777777" w:rsidR="00A275C4" w:rsidRPr="00F205C4" w:rsidRDefault="00A275C4" w:rsidP="00733B9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911128D" w14:textId="77777777" w:rsidR="00F00D18" w:rsidRDefault="00F00D18" w:rsidP="00733B9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3B18B33" w14:textId="55E33911" w:rsidR="00A275C4" w:rsidRPr="00F205C4" w:rsidRDefault="00A275C4" w:rsidP="00733B9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335,600</w:t>
            </w:r>
          </w:p>
        </w:tc>
        <w:tc>
          <w:tcPr>
            <w:tcW w:w="180" w:type="dxa"/>
          </w:tcPr>
          <w:p w14:paraId="6D35F532" w14:textId="77777777" w:rsidR="00A275C4" w:rsidRPr="00F205C4" w:rsidRDefault="00A275C4" w:rsidP="00733B9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A24D76D" w14:textId="77777777" w:rsidR="00A275C4" w:rsidRPr="00F205C4" w:rsidRDefault="00A275C4" w:rsidP="00733B9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41BF95F" w14:textId="77777777" w:rsidR="00F00D18" w:rsidRDefault="00F00D18" w:rsidP="00A275C4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A0C7EEB" w14:textId="6F0168BC" w:rsidR="00A275C4" w:rsidRPr="00F205C4" w:rsidRDefault="00A275C4" w:rsidP="00A275C4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4" w:type="dxa"/>
          </w:tcPr>
          <w:p w14:paraId="5C6DCBAB" w14:textId="77777777" w:rsidR="00A275C4" w:rsidRPr="00F205C4" w:rsidRDefault="00A275C4" w:rsidP="00733B9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14:paraId="57A7F26B" w14:textId="77777777" w:rsidR="00A275C4" w:rsidRPr="00F205C4" w:rsidRDefault="00A275C4" w:rsidP="00733B9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EAAE844" w14:textId="77777777" w:rsidR="00F00D18" w:rsidRDefault="00F00D18" w:rsidP="00A275C4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B2B5834" w14:textId="603A7BC4" w:rsidR="00A275C4" w:rsidRPr="00F205C4" w:rsidRDefault="00A275C4" w:rsidP="00A275C4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A275C4" w:rsidRPr="00F205C4" w14:paraId="1D1F6283" w14:textId="77777777" w:rsidTr="00A275C4">
        <w:trPr>
          <w:cantSplit/>
          <w:trHeight w:val="197"/>
        </w:trPr>
        <w:tc>
          <w:tcPr>
            <w:tcW w:w="2340" w:type="dxa"/>
            <w:gridSpan w:val="2"/>
            <w:vAlign w:val="bottom"/>
          </w:tcPr>
          <w:p w14:paraId="620E6081" w14:textId="77777777" w:rsidR="00A275C4" w:rsidRPr="00F205C4" w:rsidRDefault="00A275C4" w:rsidP="00733B9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</w:tcPr>
          <w:p w14:paraId="5005EC24" w14:textId="77777777" w:rsidR="00A275C4" w:rsidRPr="00F205C4" w:rsidRDefault="00A275C4" w:rsidP="00733B9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5C990CD4" w14:textId="6F3B4654" w:rsidR="00A275C4" w:rsidRPr="00F205C4" w:rsidRDefault="00A275C4" w:rsidP="00733B9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768E044B" w14:textId="77777777" w:rsidR="00A275C4" w:rsidRPr="00F205C4" w:rsidRDefault="00A275C4" w:rsidP="00733B9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6" w:type="dxa"/>
            <w:vAlign w:val="bottom"/>
          </w:tcPr>
          <w:p w14:paraId="4147A4F0" w14:textId="77777777" w:rsidR="00A275C4" w:rsidRPr="00F205C4" w:rsidRDefault="00A275C4" w:rsidP="00733B9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48F500B" w14:textId="77777777" w:rsidR="00A275C4" w:rsidRPr="00F205C4" w:rsidRDefault="00A275C4" w:rsidP="00733B9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38FEB36D" w14:textId="77777777" w:rsidR="00A275C4" w:rsidRPr="00F205C4" w:rsidRDefault="00A275C4" w:rsidP="00733B94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1E363923" w14:textId="77777777" w:rsidR="00A275C4" w:rsidRPr="00F205C4" w:rsidRDefault="00A275C4" w:rsidP="00733B94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</w:tcPr>
          <w:p w14:paraId="213AB3B5" w14:textId="77777777" w:rsidR="00A275C4" w:rsidRPr="00F205C4" w:rsidRDefault="00A275C4" w:rsidP="00733B94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640CDEE0" w14:textId="77777777" w:rsidR="00A275C4" w:rsidRPr="00F205C4" w:rsidRDefault="00A275C4" w:rsidP="00733B94">
            <w:pPr>
              <w:pStyle w:val="acctfourfigures"/>
              <w:tabs>
                <w:tab w:val="clear" w:pos="765"/>
                <w:tab w:val="decimal" w:pos="65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CF1316" w14:textId="458C658C" w:rsidR="00A275C4" w:rsidRPr="00F205C4" w:rsidRDefault="00A275C4" w:rsidP="00733B9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548,000</w:t>
            </w:r>
          </w:p>
        </w:tc>
        <w:tc>
          <w:tcPr>
            <w:tcW w:w="184" w:type="dxa"/>
            <w:vAlign w:val="bottom"/>
          </w:tcPr>
          <w:p w14:paraId="0F1C196C" w14:textId="77777777" w:rsidR="00A275C4" w:rsidRPr="00F205C4" w:rsidRDefault="00A275C4" w:rsidP="00733B9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080353" w14:textId="77777777" w:rsidR="00A275C4" w:rsidRPr="00F205C4" w:rsidRDefault="00A275C4" w:rsidP="00733B9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335,600</w:t>
            </w:r>
          </w:p>
        </w:tc>
        <w:tc>
          <w:tcPr>
            <w:tcW w:w="180" w:type="dxa"/>
            <w:vAlign w:val="bottom"/>
          </w:tcPr>
          <w:p w14:paraId="02745EBF" w14:textId="77777777" w:rsidR="00A275C4" w:rsidRPr="00F205C4" w:rsidRDefault="00A275C4" w:rsidP="00733B9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6385D3" w14:textId="269DA9C4" w:rsidR="00A275C4" w:rsidRPr="00F205C4" w:rsidRDefault="00A275C4" w:rsidP="00733B9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548,000</w:t>
            </w:r>
          </w:p>
        </w:tc>
        <w:tc>
          <w:tcPr>
            <w:tcW w:w="184" w:type="dxa"/>
            <w:vAlign w:val="bottom"/>
          </w:tcPr>
          <w:p w14:paraId="1611D197" w14:textId="77777777" w:rsidR="00A275C4" w:rsidRPr="00F205C4" w:rsidRDefault="00A275C4" w:rsidP="00733B9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A2417B" w14:textId="77777777" w:rsidR="00A275C4" w:rsidRPr="00F205C4" w:rsidRDefault="00A275C4" w:rsidP="00733B9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335,600</w:t>
            </w:r>
          </w:p>
        </w:tc>
        <w:tc>
          <w:tcPr>
            <w:tcW w:w="180" w:type="dxa"/>
            <w:vAlign w:val="bottom"/>
          </w:tcPr>
          <w:p w14:paraId="1FB6EB4B" w14:textId="77777777" w:rsidR="00A275C4" w:rsidRPr="00F205C4" w:rsidRDefault="00A275C4" w:rsidP="00733B9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76D6D65" w14:textId="39AF3DBD" w:rsidR="00A275C4" w:rsidRPr="00F205C4" w:rsidRDefault="00A275C4" w:rsidP="00A275C4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4" w:type="dxa"/>
          </w:tcPr>
          <w:p w14:paraId="4C0A8AAA" w14:textId="77777777" w:rsidR="00A275C4" w:rsidRPr="00F205C4" w:rsidRDefault="00A275C4" w:rsidP="00733B9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</w:tcPr>
          <w:p w14:paraId="4B7686D4" w14:textId="77777777" w:rsidR="00A275C4" w:rsidRPr="00F205C4" w:rsidRDefault="00A275C4" w:rsidP="00A275C4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</w:tr>
    </w:tbl>
    <w:p w14:paraId="5812F9DB" w14:textId="77777777" w:rsidR="00963862" w:rsidRPr="00F205C4" w:rsidRDefault="00963862" w:rsidP="0070648E">
      <w:pPr>
        <w:tabs>
          <w:tab w:val="left" w:pos="0"/>
        </w:tabs>
        <w:rPr>
          <w:rFonts w:asciiTheme="majorBidi" w:hAnsiTheme="majorBidi" w:cstheme="majorBidi"/>
          <w:sz w:val="30"/>
          <w:szCs w:val="30"/>
          <w:cs/>
        </w:rPr>
      </w:pPr>
    </w:p>
    <w:p w14:paraId="6B081E39" w14:textId="5D54C653" w:rsidR="00963862" w:rsidRPr="00F205C4" w:rsidRDefault="00B362AF" w:rsidP="00B362AF">
      <w:pPr>
        <w:autoSpaceDE w:val="0"/>
        <w:autoSpaceDN w:val="0"/>
        <w:spacing w:line="240" w:lineRule="auto"/>
        <w:ind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 xml:space="preserve">บริษัทย่อยดำเนินธุรกิจในประเทศไทย กลุ่มบริษัทและบริษัทไม่มีเงินลงทุนในบริษัทย่อยซึ่งจดทะเบียนในตลาดหลักทรัพย์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ดังนั้นจึงไม่มีราคาที่เปิดเผยต่อสาธารณชน </w:t>
      </w:r>
    </w:p>
    <w:p w14:paraId="317C5E7A" w14:textId="77777777" w:rsidR="00963862" w:rsidRPr="00F205C4" w:rsidRDefault="00963862" w:rsidP="00963862">
      <w:pPr>
        <w:rPr>
          <w:rFonts w:asciiTheme="majorBidi" w:hAnsiTheme="majorBidi" w:cstheme="majorBidi"/>
          <w:sz w:val="30"/>
          <w:szCs w:val="30"/>
          <w:cs/>
        </w:rPr>
      </w:pPr>
    </w:p>
    <w:p w14:paraId="0B414C36" w14:textId="77777777" w:rsidR="00B72457" w:rsidRPr="00F205C4" w:rsidRDefault="00B72457" w:rsidP="00963862">
      <w:pPr>
        <w:rPr>
          <w:rFonts w:asciiTheme="majorBidi" w:hAnsiTheme="majorBidi" w:cstheme="majorBidi"/>
          <w:sz w:val="30"/>
          <w:szCs w:val="30"/>
          <w:cs/>
        </w:rPr>
        <w:sectPr w:rsidR="00B72457" w:rsidRPr="00F205C4" w:rsidSect="000D202D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63155795" w14:textId="77777777" w:rsidR="00370B9B" w:rsidRPr="00F205C4" w:rsidRDefault="00370B9B" w:rsidP="00DF5C8C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205C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อสังหาริมทรัพย์เพื่อการลงทุน</w:t>
      </w:r>
    </w:p>
    <w:p w14:paraId="44CDD029" w14:textId="77777777" w:rsidR="00370B9B" w:rsidRPr="00F205C4" w:rsidRDefault="00370B9B" w:rsidP="00370B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3240"/>
        <w:gridCol w:w="1080"/>
        <w:gridCol w:w="1080"/>
        <w:gridCol w:w="270"/>
        <w:gridCol w:w="990"/>
        <w:gridCol w:w="270"/>
        <w:gridCol w:w="1080"/>
        <w:gridCol w:w="270"/>
        <w:gridCol w:w="990"/>
      </w:tblGrid>
      <w:tr w:rsidR="00370B9B" w:rsidRPr="00F205C4" w14:paraId="47D8173D" w14:textId="77777777" w:rsidTr="00CB28F5">
        <w:tc>
          <w:tcPr>
            <w:tcW w:w="3240" w:type="dxa"/>
          </w:tcPr>
          <w:p w14:paraId="26B7975A" w14:textId="77777777" w:rsidR="00370B9B" w:rsidRPr="00F205C4" w:rsidRDefault="00370B9B" w:rsidP="00DF3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362518" w14:textId="77777777" w:rsidR="00370B9B" w:rsidRPr="00F205C4" w:rsidRDefault="00370B9B" w:rsidP="00DF3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7439FBE8" w14:textId="77777777" w:rsidR="00370B9B" w:rsidRPr="00F205C4" w:rsidRDefault="00370B9B" w:rsidP="00DF3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F81EC96" w14:textId="77777777" w:rsidR="00370B9B" w:rsidRPr="00F205C4" w:rsidRDefault="00370B9B" w:rsidP="00DF3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665E39B1" w14:textId="77777777" w:rsidR="00370B9B" w:rsidRPr="00F205C4" w:rsidRDefault="00370B9B" w:rsidP="00DF3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64BA0" w:rsidRPr="00F205C4" w14:paraId="069F2EFB" w14:textId="77777777" w:rsidTr="00CB28F5">
        <w:tc>
          <w:tcPr>
            <w:tcW w:w="3240" w:type="dxa"/>
          </w:tcPr>
          <w:p w14:paraId="48005421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A84F14" w14:textId="386DF8C3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06EE8AFC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F205C4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center"/>
          </w:tcPr>
          <w:p w14:paraId="08569B6D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7D9548B6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F205C4"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14:paraId="63135D16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8E6EF47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F205C4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center"/>
          </w:tcPr>
          <w:p w14:paraId="4E767246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310ACE75" w14:textId="77777777" w:rsidR="00564BA0" w:rsidRPr="00F205C4" w:rsidRDefault="00564BA0" w:rsidP="00564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F205C4"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</w:tr>
      <w:tr w:rsidR="00370B9B" w:rsidRPr="00F205C4" w14:paraId="52738D7E" w14:textId="77777777" w:rsidTr="00CB28F5">
        <w:tc>
          <w:tcPr>
            <w:tcW w:w="3240" w:type="dxa"/>
          </w:tcPr>
          <w:p w14:paraId="23DA09CF" w14:textId="77777777" w:rsidR="00370B9B" w:rsidRPr="00F205C4" w:rsidRDefault="00370B9B" w:rsidP="00DF3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B70DA2" w14:textId="77777777" w:rsidR="00370B9B" w:rsidRPr="00F205C4" w:rsidRDefault="00370B9B" w:rsidP="00DF3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4950" w:type="dxa"/>
            <w:gridSpan w:val="7"/>
          </w:tcPr>
          <w:p w14:paraId="4F92EBF9" w14:textId="77777777" w:rsidR="00370B9B" w:rsidRPr="00F205C4" w:rsidRDefault="00F94CA1" w:rsidP="00DF3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</w:t>
            </w:r>
            <w:r w:rsidR="00370B9B" w:rsidRPr="00F205C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70B9B" w:rsidRPr="00F205C4" w14:paraId="49019E8C" w14:textId="77777777" w:rsidTr="00CB28F5">
        <w:tc>
          <w:tcPr>
            <w:tcW w:w="3240" w:type="dxa"/>
          </w:tcPr>
          <w:p w14:paraId="3607F30A" w14:textId="77777777" w:rsidR="00370B9B" w:rsidRPr="00F205C4" w:rsidRDefault="00370B9B" w:rsidP="00DF398A">
            <w:pPr>
              <w:ind w:left="252" w:hanging="2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039F6C" w14:textId="77777777" w:rsidR="00370B9B" w:rsidRPr="00F205C4" w:rsidRDefault="00370B9B" w:rsidP="00DF398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807D571" w14:textId="77777777" w:rsidR="00370B9B" w:rsidRPr="00F205C4" w:rsidRDefault="00370B9B" w:rsidP="00DF398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941668" w14:textId="77777777" w:rsidR="00370B9B" w:rsidRPr="00F205C4" w:rsidRDefault="00370B9B" w:rsidP="00DF3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F2C831F" w14:textId="77777777" w:rsidR="00370B9B" w:rsidRPr="00F205C4" w:rsidRDefault="00370B9B" w:rsidP="00DF398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AF3951" w14:textId="77777777" w:rsidR="00370B9B" w:rsidRPr="00F205C4" w:rsidRDefault="00370B9B" w:rsidP="00DF3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36B86A" w14:textId="77777777" w:rsidR="00370B9B" w:rsidRPr="00F205C4" w:rsidRDefault="00370B9B" w:rsidP="00DF398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4D61C6" w14:textId="77777777" w:rsidR="00370B9B" w:rsidRPr="00F205C4" w:rsidRDefault="00370B9B" w:rsidP="00DF3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BACA34E" w14:textId="77777777" w:rsidR="00370B9B" w:rsidRPr="00F205C4" w:rsidRDefault="00370B9B" w:rsidP="00DF398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0B9B" w:rsidRPr="00F205C4" w14:paraId="738A1DC9" w14:textId="77777777" w:rsidTr="00CB28F5">
        <w:tc>
          <w:tcPr>
            <w:tcW w:w="3240" w:type="dxa"/>
          </w:tcPr>
          <w:p w14:paraId="5E2C4CCB" w14:textId="77777777" w:rsidR="00370B9B" w:rsidRPr="00F205C4" w:rsidRDefault="00370B9B" w:rsidP="00733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080" w:type="dxa"/>
          </w:tcPr>
          <w:p w14:paraId="648AE781" w14:textId="77777777" w:rsidR="00370B9B" w:rsidRPr="00F205C4" w:rsidRDefault="00370B9B" w:rsidP="00DF398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FE01EF3" w14:textId="77777777" w:rsidR="00370B9B" w:rsidRPr="00F205C4" w:rsidRDefault="00370B9B" w:rsidP="00DF398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4101703" w14:textId="77777777" w:rsidR="00370B9B" w:rsidRPr="00F205C4" w:rsidRDefault="00370B9B" w:rsidP="00DF3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84F938C" w14:textId="77777777" w:rsidR="00370B9B" w:rsidRPr="00F205C4" w:rsidRDefault="00370B9B" w:rsidP="00DF398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DC4A50" w14:textId="77777777" w:rsidR="00370B9B" w:rsidRPr="00F205C4" w:rsidRDefault="00370B9B" w:rsidP="00DF3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11B9A7B" w14:textId="77777777" w:rsidR="00370B9B" w:rsidRPr="00F205C4" w:rsidRDefault="00370B9B" w:rsidP="00DF398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B023C1A" w14:textId="77777777" w:rsidR="00370B9B" w:rsidRPr="00F205C4" w:rsidRDefault="00370B9B" w:rsidP="00DF39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FC855A2" w14:textId="77777777" w:rsidR="00370B9B" w:rsidRPr="00F205C4" w:rsidRDefault="00370B9B" w:rsidP="00DF398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362AF" w:rsidRPr="00F205C4" w14:paraId="143CDF7D" w14:textId="77777777" w:rsidTr="00CB28F5">
        <w:tc>
          <w:tcPr>
            <w:tcW w:w="3240" w:type="dxa"/>
          </w:tcPr>
          <w:p w14:paraId="14A5A4A1" w14:textId="77777777" w:rsidR="00B362AF" w:rsidRPr="00F205C4" w:rsidRDefault="00B362AF" w:rsidP="00733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ณ วันที่ 1 มกราคม</w:t>
            </w:r>
          </w:p>
        </w:tc>
        <w:tc>
          <w:tcPr>
            <w:tcW w:w="1080" w:type="dxa"/>
          </w:tcPr>
          <w:p w14:paraId="31A96AAA" w14:textId="77777777" w:rsidR="00B362AF" w:rsidRPr="00F205C4" w:rsidRDefault="00B362AF" w:rsidP="00B362A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B6DBBBF" w14:textId="49F7DC2F" w:rsidR="00B362AF" w:rsidRPr="00F205C4" w:rsidRDefault="00B362AF" w:rsidP="00B362A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69,597</w:t>
            </w:r>
          </w:p>
        </w:tc>
        <w:tc>
          <w:tcPr>
            <w:tcW w:w="270" w:type="dxa"/>
            <w:vAlign w:val="bottom"/>
          </w:tcPr>
          <w:p w14:paraId="4BC86CDF" w14:textId="77777777" w:rsidR="00B362AF" w:rsidRPr="00F205C4" w:rsidRDefault="00B362AF" w:rsidP="00B3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30582B9" w14:textId="77777777" w:rsidR="00B362AF" w:rsidRPr="00F205C4" w:rsidRDefault="00B362AF" w:rsidP="00B362A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69,597</w:t>
            </w:r>
          </w:p>
        </w:tc>
        <w:tc>
          <w:tcPr>
            <w:tcW w:w="270" w:type="dxa"/>
          </w:tcPr>
          <w:p w14:paraId="6574D9A2" w14:textId="77777777" w:rsidR="00B362AF" w:rsidRPr="00F205C4" w:rsidRDefault="00B362AF" w:rsidP="00B3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ECE014E" w14:textId="75A4D707" w:rsidR="00B362AF" w:rsidRPr="00F205C4" w:rsidRDefault="00B362AF" w:rsidP="00B362A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014E4ED" w14:textId="77777777" w:rsidR="00B362AF" w:rsidRPr="00F205C4" w:rsidRDefault="00B362AF" w:rsidP="00B3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C9F3EE6" w14:textId="77777777" w:rsidR="00B362AF" w:rsidRPr="00F205C4" w:rsidRDefault="00B362AF" w:rsidP="00B362A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B362AF" w:rsidRPr="00F205C4" w14:paraId="55BDBBD9" w14:textId="77777777" w:rsidTr="00CB28F5">
        <w:tc>
          <w:tcPr>
            <w:tcW w:w="3240" w:type="dxa"/>
          </w:tcPr>
          <w:p w14:paraId="7E568164" w14:textId="77777777" w:rsidR="00B362AF" w:rsidRPr="00F205C4" w:rsidRDefault="00B362AF" w:rsidP="00733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ณ วันที่ 31 ธันวาคม</w:t>
            </w:r>
          </w:p>
        </w:tc>
        <w:tc>
          <w:tcPr>
            <w:tcW w:w="1080" w:type="dxa"/>
          </w:tcPr>
          <w:p w14:paraId="57AEE85D" w14:textId="77777777" w:rsidR="00B362AF" w:rsidRPr="00F205C4" w:rsidRDefault="00B362AF" w:rsidP="00B362A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152E8B" w14:textId="44C6D868" w:rsidR="00B362AF" w:rsidRPr="00F205C4" w:rsidRDefault="00B362AF" w:rsidP="00B362A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69,597</w:t>
            </w:r>
          </w:p>
        </w:tc>
        <w:tc>
          <w:tcPr>
            <w:tcW w:w="270" w:type="dxa"/>
            <w:vAlign w:val="bottom"/>
          </w:tcPr>
          <w:p w14:paraId="03A786E2" w14:textId="77777777" w:rsidR="00B362AF" w:rsidRPr="00F205C4" w:rsidRDefault="00B362AF" w:rsidP="00B3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EE2D4B" w14:textId="77777777" w:rsidR="00B362AF" w:rsidRPr="00F205C4" w:rsidRDefault="00B362AF" w:rsidP="00B362A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69,597</w:t>
            </w:r>
          </w:p>
        </w:tc>
        <w:tc>
          <w:tcPr>
            <w:tcW w:w="270" w:type="dxa"/>
          </w:tcPr>
          <w:p w14:paraId="684C81FE" w14:textId="77777777" w:rsidR="00B362AF" w:rsidRPr="00F205C4" w:rsidRDefault="00B362AF" w:rsidP="00B3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23CEC1" w14:textId="4FDA2785" w:rsidR="00B362AF" w:rsidRPr="00F205C4" w:rsidRDefault="00B362AF" w:rsidP="00B362A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ABFA804" w14:textId="77777777" w:rsidR="00B362AF" w:rsidRPr="00F205C4" w:rsidRDefault="00B362AF" w:rsidP="00B3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9D7C7E" w14:textId="77777777" w:rsidR="00B362AF" w:rsidRPr="00F205C4" w:rsidRDefault="00B362AF" w:rsidP="00B362A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</w:tr>
      <w:tr w:rsidR="00B362AF" w:rsidRPr="00F205C4" w14:paraId="61AE9B57" w14:textId="77777777" w:rsidTr="00CB28F5">
        <w:tc>
          <w:tcPr>
            <w:tcW w:w="3240" w:type="dxa"/>
          </w:tcPr>
          <w:p w14:paraId="6ADC5802" w14:textId="77777777" w:rsidR="00B362AF" w:rsidRPr="00F205C4" w:rsidRDefault="00B362AF" w:rsidP="00B362AF">
            <w:pPr>
              <w:ind w:left="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293F50" w14:textId="77777777" w:rsidR="00B362AF" w:rsidRPr="00F205C4" w:rsidRDefault="00B362AF" w:rsidP="00B362A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36E99D6" w14:textId="77777777" w:rsidR="00B362AF" w:rsidRPr="00F205C4" w:rsidRDefault="00B362AF" w:rsidP="00B362A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5105BF0" w14:textId="77777777" w:rsidR="00B362AF" w:rsidRPr="00F205C4" w:rsidRDefault="00B362AF" w:rsidP="00B3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FA4050B" w14:textId="77777777" w:rsidR="00B362AF" w:rsidRPr="00F205C4" w:rsidRDefault="00B362AF" w:rsidP="00B362A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623E55" w14:textId="77777777" w:rsidR="00B362AF" w:rsidRPr="00F205C4" w:rsidRDefault="00B362AF" w:rsidP="00B3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DFDF35B" w14:textId="77777777" w:rsidR="00B362AF" w:rsidRPr="00F205C4" w:rsidRDefault="00B362AF" w:rsidP="00B362A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26DD7E7" w14:textId="77777777" w:rsidR="00B362AF" w:rsidRPr="00F205C4" w:rsidRDefault="00B362AF" w:rsidP="00B3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B009DB1" w14:textId="77777777" w:rsidR="00B362AF" w:rsidRPr="00F205C4" w:rsidRDefault="00B362AF" w:rsidP="00B362A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362AF" w:rsidRPr="00F205C4" w14:paraId="62900DF5" w14:textId="77777777" w:rsidTr="00CB28F5">
        <w:tc>
          <w:tcPr>
            <w:tcW w:w="3240" w:type="dxa"/>
          </w:tcPr>
          <w:p w14:paraId="028A452E" w14:textId="77777777" w:rsidR="00B362AF" w:rsidRPr="00F205C4" w:rsidRDefault="00B362AF" w:rsidP="00733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080" w:type="dxa"/>
          </w:tcPr>
          <w:p w14:paraId="0D8CB0C2" w14:textId="77777777" w:rsidR="00B362AF" w:rsidRPr="00F205C4" w:rsidRDefault="00B362AF" w:rsidP="00B362A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965BB0C" w14:textId="77777777" w:rsidR="00B362AF" w:rsidRPr="00F205C4" w:rsidRDefault="00B362AF" w:rsidP="00B362A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EC5B185" w14:textId="77777777" w:rsidR="00B362AF" w:rsidRPr="00F205C4" w:rsidRDefault="00B362AF" w:rsidP="00B3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1382651" w14:textId="77777777" w:rsidR="00B362AF" w:rsidRPr="00F205C4" w:rsidRDefault="00B362AF" w:rsidP="00B362A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22B396" w14:textId="77777777" w:rsidR="00B362AF" w:rsidRPr="00F205C4" w:rsidRDefault="00B362AF" w:rsidP="00B3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8506A3E" w14:textId="77777777" w:rsidR="00B362AF" w:rsidRPr="00F205C4" w:rsidRDefault="00B362AF" w:rsidP="00B362A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008AF47" w14:textId="77777777" w:rsidR="00B362AF" w:rsidRPr="00F205C4" w:rsidRDefault="00B362AF" w:rsidP="00B3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8392012" w14:textId="77777777" w:rsidR="00B362AF" w:rsidRPr="00F205C4" w:rsidRDefault="00B362AF" w:rsidP="00B362A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362AF" w:rsidRPr="00F205C4" w14:paraId="2C5AB955" w14:textId="77777777" w:rsidTr="00CB28F5">
        <w:tc>
          <w:tcPr>
            <w:tcW w:w="3240" w:type="dxa"/>
          </w:tcPr>
          <w:p w14:paraId="4B744B6B" w14:textId="77777777" w:rsidR="00B362AF" w:rsidRPr="00F205C4" w:rsidRDefault="00B362AF" w:rsidP="00733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ณ วันที่ 1 มกราคม</w:t>
            </w:r>
          </w:p>
        </w:tc>
        <w:tc>
          <w:tcPr>
            <w:tcW w:w="1080" w:type="dxa"/>
          </w:tcPr>
          <w:p w14:paraId="477E126D" w14:textId="77777777" w:rsidR="00B362AF" w:rsidRPr="00F205C4" w:rsidRDefault="00B362AF" w:rsidP="00B362A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A95AF2C" w14:textId="1B68E5C0" w:rsidR="00B362AF" w:rsidRPr="00F205C4" w:rsidRDefault="00B362AF" w:rsidP="00B362A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69,597</w:t>
            </w:r>
          </w:p>
        </w:tc>
        <w:tc>
          <w:tcPr>
            <w:tcW w:w="270" w:type="dxa"/>
            <w:vAlign w:val="bottom"/>
          </w:tcPr>
          <w:p w14:paraId="6B6E0113" w14:textId="77777777" w:rsidR="00B362AF" w:rsidRPr="00F205C4" w:rsidRDefault="00B362AF" w:rsidP="00B3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62C2ACA" w14:textId="77777777" w:rsidR="00B362AF" w:rsidRPr="00F205C4" w:rsidRDefault="00B362AF" w:rsidP="00B362A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69,597</w:t>
            </w:r>
          </w:p>
        </w:tc>
        <w:tc>
          <w:tcPr>
            <w:tcW w:w="270" w:type="dxa"/>
          </w:tcPr>
          <w:p w14:paraId="17726F03" w14:textId="77777777" w:rsidR="00B362AF" w:rsidRPr="00F205C4" w:rsidRDefault="00B362AF" w:rsidP="00B3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C1981A9" w14:textId="7F2AFC71" w:rsidR="00B362AF" w:rsidRPr="00F205C4" w:rsidRDefault="00B362AF" w:rsidP="00B362A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98FF362" w14:textId="77777777" w:rsidR="00B362AF" w:rsidRPr="00F205C4" w:rsidRDefault="00B362AF" w:rsidP="00B3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4278B8EA" w14:textId="77777777" w:rsidR="00B362AF" w:rsidRPr="00F205C4" w:rsidRDefault="00B362AF" w:rsidP="00B362A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B362AF" w:rsidRPr="00F205C4" w14:paraId="12300910" w14:textId="77777777" w:rsidTr="00CB28F5">
        <w:tc>
          <w:tcPr>
            <w:tcW w:w="3240" w:type="dxa"/>
          </w:tcPr>
          <w:p w14:paraId="2F84C0EE" w14:textId="77777777" w:rsidR="00B362AF" w:rsidRPr="00F205C4" w:rsidRDefault="00B362AF" w:rsidP="00733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ณ วันที่ 31 ธันวาคม</w:t>
            </w:r>
          </w:p>
        </w:tc>
        <w:tc>
          <w:tcPr>
            <w:tcW w:w="1080" w:type="dxa"/>
          </w:tcPr>
          <w:p w14:paraId="12EA3624" w14:textId="77777777" w:rsidR="00B362AF" w:rsidRPr="00F205C4" w:rsidRDefault="00B362AF" w:rsidP="00B362A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E2BC816" w14:textId="2242B3AB" w:rsidR="00B362AF" w:rsidRPr="00F205C4" w:rsidRDefault="00B362AF" w:rsidP="00B362A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69,597</w:t>
            </w:r>
          </w:p>
        </w:tc>
        <w:tc>
          <w:tcPr>
            <w:tcW w:w="270" w:type="dxa"/>
            <w:vAlign w:val="bottom"/>
          </w:tcPr>
          <w:p w14:paraId="30A7D8FF" w14:textId="77777777" w:rsidR="00B362AF" w:rsidRPr="00F205C4" w:rsidRDefault="00B362AF" w:rsidP="00B3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23C82C8" w14:textId="77777777" w:rsidR="00B362AF" w:rsidRPr="00F205C4" w:rsidRDefault="00B362AF" w:rsidP="00B362A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69,597</w:t>
            </w:r>
          </w:p>
        </w:tc>
        <w:tc>
          <w:tcPr>
            <w:tcW w:w="270" w:type="dxa"/>
          </w:tcPr>
          <w:p w14:paraId="56720BD2" w14:textId="77777777" w:rsidR="00B362AF" w:rsidRPr="00F205C4" w:rsidRDefault="00B362AF" w:rsidP="00B3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03C56F8" w14:textId="2F23872B" w:rsidR="00B362AF" w:rsidRPr="00F205C4" w:rsidRDefault="00B362AF" w:rsidP="00B362A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5E16692" w14:textId="77777777" w:rsidR="00B362AF" w:rsidRPr="00F205C4" w:rsidRDefault="00B362AF" w:rsidP="00B3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328E041" w14:textId="77777777" w:rsidR="00B362AF" w:rsidRPr="00F205C4" w:rsidRDefault="00B362AF" w:rsidP="00B362A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</w:tr>
    </w:tbl>
    <w:p w14:paraId="57D8706B" w14:textId="77777777" w:rsidR="0033217D" w:rsidRPr="00F205C4" w:rsidRDefault="0033217D" w:rsidP="00370B9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F1240CE" w14:textId="77777777" w:rsidR="001133D7" w:rsidRPr="00F205C4" w:rsidRDefault="008D683B" w:rsidP="00204B6A">
      <w:pPr>
        <w:tabs>
          <w:tab w:val="clear" w:pos="227"/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</w:t>
      </w:r>
      <w:r w:rsidR="00BC261A" w:rsidRPr="00F205C4">
        <w:rPr>
          <w:rFonts w:asciiTheme="majorBidi" w:hAnsiTheme="majorBidi" w:cstheme="majorBidi"/>
          <w:sz w:val="30"/>
          <w:szCs w:val="30"/>
          <w:cs/>
        </w:rPr>
        <w:t>ประกอบด้วย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C261A" w:rsidRPr="00F205C4">
        <w:rPr>
          <w:rFonts w:asciiTheme="majorBidi" w:hAnsiTheme="majorBidi" w:cstheme="majorBidi"/>
          <w:sz w:val="30"/>
          <w:szCs w:val="30"/>
          <w:cs/>
        </w:rPr>
        <w:t>ที่ดินที่</w:t>
      </w:r>
      <w:r w:rsidR="00A573B1" w:rsidRPr="00F205C4">
        <w:rPr>
          <w:rFonts w:asciiTheme="majorBidi" w:hAnsiTheme="majorBidi" w:cstheme="majorBidi"/>
          <w:sz w:val="30"/>
          <w:szCs w:val="30"/>
          <w:cs/>
        </w:rPr>
        <w:t>บริษัทย่อย</w:t>
      </w:r>
      <w:r w:rsidR="0070648E" w:rsidRPr="00F205C4">
        <w:rPr>
          <w:rFonts w:asciiTheme="majorBidi" w:hAnsiTheme="majorBidi" w:cstheme="majorBidi"/>
          <w:sz w:val="30"/>
          <w:szCs w:val="30"/>
          <w:cs/>
        </w:rPr>
        <w:t>หลายแห่ง</w:t>
      </w:r>
      <w:r w:rsidR="00A573B1" w:rsidRPr="00F205C4">
        <w:rPr>
          <w:rFonts w:asciiTheme="majorBidi" w:hAnsiTheme="majorBidi" w:cstheme="majorBidi"/>
          <w:sz w:val="30"/>
          <w:szCs w:val="30"/>
          <w:cs/>
        </w:rPr>
        <w:t>ยังมิได้ระบุ</w:t>
      </w:r>
      <w:r w:rsidR="00BC261A" w:rsidRPr="00F205C4">
        <w:rPr>
          <w:rFonts w:asciiTheme="majorBidi" w:hAnsiTheme="majorBidi" w:cstheme="majorBidi"/>
          <w:sz w:val="30"/>
          <w:szCs w:val="30"/>
          <w:cs/>
        </w:rPr>
        <w:t>วัตถุ</w:t>
      </w:r>
      <w:r w:rsidR="00A573B1" w:rsidRPr="00F205C4">
        <w:rPr>
          <w:rFonts w:asciiTheme="majorBidi" w:hAnsiTheme="majorBidi" w:cstheme="majorBidi"/>
          <w:sz w:val="30"/>
          <w:szCs w:val="30"/>
          <w:cs/>
        </w:rPr>
        <w:t xml:space="preserve">ประสงค์ของการใช้ </w:t>
      </w:r>
      <w:r w:rsidR="0070648E" w:rsidRPr="00F205C4">
        <w:rPr>
          <w:rFonts w:asciiTheme="majorBidi" w:hAnsiTheme="majorBidi" w:cstheme="majorBidi"/>
          <w:sz w:val="30"/>
          <w:szCs w:val="30"/>
          <w:cs/>
        </w:rPr>
        <w:t xml:space="preserve">     </w:t>
      </w:r>
    </w:p>
    <w:p w14:paraId="35969A66" w14:textId="77777777" w:rsidR="001133D7" w:rsidRPr="00F205C4" w:rsidRDefault="001133D7" w:rsidP="00204B6A">
      <w:pPr>
        <w:tabs>
          <w:tab w:val="clear" w:pos="227"/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D5779FA" w14:textId="5A26D085" w:rsidR="00D62B77" w:rsidRPr="00F205C4" w:rsidRDefault="001A2E2B" w:rsidP="0026129B">
      <w:pPr>
        <w:tabs>
          <w:tab w:val="clear" w:pos="227"/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มูลค่ายุติธรรมของอสังหาริมทรัพย์เพื่อการลงทุน ณ วันที่ </w:t>
      </w:r>
      <w:r w:rsidRPr="00F205C4">
        <w:rPr>
          <w:rFonts w:asciiTheme="majorBidi" w:hAnsiTheme="majorBidi" w:cstheme="majorBidi"/>
          <w:sz w:val="30"/>
          <w:szCs w:val="30"/>
        </w:rPr>
        <w:t xml:space="preserve">31 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F205C4">
        <w:rPr>
          <w:rFonts w:asciiTheme="majorBidi" w:hAnsiTheme="majorBidi" w:cstheme="majorBidi"/>
          <w:sz w:val="30"/>
          <w:szCs w:val="30"/>
        </w:rPr>
        <w:t>256</w:t>
      </w:r>
      <w:r w:rsidR="00564BA0" w:rsidRPr="00F205C4">
        <w:rPr>
          <w:rFonts w:asciiTheme="majorBidi" w:hAnsiTheme="majorBidi" w:cstheme="majorBidi"/>
          <w:sz w:val="30"/>
          <w:szCs w:val="30"/>
        </w:rPr>
        <w:t>2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40709" w:rsidRPr="00F205C4">
        <w:rPr>
          <w:rFonts w:asciiTheme="majorBidi" w:hAnsiTheme="majorBidi" w:cstheme="majorBidi"/>
          <w:sz w:val="30"/>
          <w:szCs w:val="30"/>
          <w:cs/>
        </w:rPr>
        <w:t>จำนวน</w:t>
      </w:r>
      <w:r w:rsidR="00940709" w:rsidRPr="00F205C4">
        <w:rPr>
          <w:rFonts w:asciiTheme="majorBidi" w:hAnsiTheme="majorBidi" w:cstheme="majorBidi"/>
          <w:sz w:val="30"/>
          <w:szCs w:val="30"/>
        </w:rPr>
        <w:t xml:space="preserve"> 152</w:t>
      </w:r>
      <w:r w:rsidR="00940709" w:rsidRPr="00F205C4">
        <w:rPr>
          <w:rFonts w:asciiTheme="majorBidi" w:hAnsiTheme="majorBidi" w:cstheme="majorBidi"/>
          <w:sz w:val="30"/>
          <w:szCs w:val="30"/>
          <w:cs/>
        </w:rPr>
        <w:t>.</w:t>
      </w:r>
      <w:r w:rsidR="00940709" w:rsidRPr="00F205C4">
        <w:rPr>
          <w:rFonts w:asciiTheme="majorBidi" w:hAnsiTheme="majorBidi" w:cstheme="majorBidi"/>
          <w:sz w:val="30"/>
          <w:szCs w:val="30"/>
        </w:rPr>
        <w:t xml:space="preserve">46 </w:t>
      </w:r>
      <w:r w:rsidR="008D093B" w:rsidRPr="00F205C4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8D093B" w:rsidRPr="00F205C4">
        <w:rPr>
          <w:rFonts w:asciiTheme="majorBidi" w:hAnsiTheme="majorBidi" w:cstheme="majorBidi"/>
          <w:i/>
          <w:iCs/>
          <w:sz w:val="30"/>
          <w:szCs w:val="30"/>
          <w:cs/>
        </w:rPr>
        <w:t xml:space="preserve"> (</w:t>
      </w:r>
      <w:r w:rsidR="00193BA3" w:rsidRPr="00F205C4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564BA0" w:rsidRPr="00F205C4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8D093B" w:rsidRPr="00F205C4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564BA0" w:rsidRPr="00F205C4">
        <w:rPr>
          <w:rFonts w:asciiTheme="majorBidi" w:hAnsiTheme="majorBidi" w:cstheme="majorBidi"/>
          <w:i/>
          <w:iCs/>
          <w:sz w:val="30"/>
          <w:szCs w:val="30"/>
        </w:rPr>
        <w:t>141</w:t>
      </w:r>
      <w:r w:rsidR="00564BA0" w:rsidRPr="00F205C4">
        <w:rPr>
          <w:rFonts w:asciiTheme="majorBidi" w:hAnsiTheme="majorBidi" w:cstheme="majorBidi"/>
          <w:i/>
          <w:iCs/>
          <w:sz w:val="30"/>
          <w:szCs w:val="30"/>
          <w:cs/>
        </w:rPr>
        <w:t>.</w:t>
      </w:r>
      <w:r w:rsidR="00564BA0" w:rsidRPr="00F205C4">
        <w:rPr>
          <w:rFonts w:asciiTheme="majorBidi" w:hAnsiTheme="majorBidi" w:cstheme="majorBidi"/>
          <w:i/>
          <w:iCs/>
          <w:sz w:val="30"/>
          <w:szCs w:val="30"/>
        </w:rPr>
        <w:t>46</w:t>
      </w:r>
      <w:r w:rsidR="008363FF" w:rsidRPr="00F205C4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F205C4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8D093B" w:rsidRPr="00F205C4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70B9B" w:rsidRPr="00F205C4">
        <w:rPr>
          <w:rFonts w:asciiTheme="majorBidi" w:hAnsiTheme="majorBidi" w:cstheme="majorBidi"/>
          <w:sz w:val="30"/>
          <w:szCs w:val="30"/>
          <w:cs/>
        </w:rPr>
        <w:t>ประเมินราคาโดย</w:t>
      </w:r>
      <w:r w:rsidR="00A72DB5" w:rsidRPr="00F205C4">
        <w:rPr>
          <w:rFonts w:asciiTheme="majorBidi" w:hAnsiTheme="majorBidi" w:cstheme="majorBidi"/>
          <w:sz w:val="30"/>
          <w:szCs w:val="30"/>
          <w:cs/>
        </w:rPr>
        <w:t>ผู้ประเมินราคาอิสระโดย</w:t>
      </w:r>
      <w:r w:rsidR="00AA1849" w:rsidRPr="00F205C4">
        <w:rPr>
          <w:rFonts w:asciiTheme="majorBidi" w:hAnsiTheme="majorBidi" w:cstheme="majorBidi"/>
          <w:sz w:val="30"/>
          <w:szCs w:val="30"/>
          <w:cs/>
        </w:rPr>
        <w:t>ใช้วิธี</w:t>
      </w:r>
      <w:r w:rsidR="001133D7" w:rsidRPr="00F205C4">
        <w:rPr>
          <w:rFonts w:asciiTheme="majorBidi" w:hAnsiTheme="majorBidi" w:cstheme="majorBidi"/>
          <w:sz w:val="30"/>
          <w:szCs w:val="30"/>
          <w:cs/>
        </w:rPr>
        <w:t>มูลค่าตลาดสำหรับการใช้ประโยชน์ปัจจุบัน</w:t>
      </w:r>
      <w:r w:rsidR="0026129B">
        <w:rPr>
          <w:rFonts w:asciiTheme="majorBidi" w:hAnsiTheme="majorBidi" w:cstheme="majorBidi"/>
          <w:sz w:val="30"/>
          <w:szCs w:val="30"/>
        </w:rPr>
        <w:t xml:space="preserve"> </w:t>
      </w:r>
      <w:r w:rsidR="00D62B77" w:rsidRPr="00F205C4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ของอสังหาริมทรัพย์เพื่อการลงทุนทั้งหมดถูกจัดลำดับชั้นการวัดมูลค่ายุติธรรมอยู่ในระดับที่ </w:t>
      </w:r>
      <w:r w:rsidR="00D62B77" w:rsidRPr="00F205C4">
        <w:rPr>
          <w:rFonts w:asciiTheme="majorBidi" w:hAnsiTheme="majorBidi" w:cstheme="majorBidi"/>
          <w:sz w:val="30"/>
          <w:szCs w:val="30"/>
        </w:rPr>
        <w:t>3</w:t>
      </w:r>
    </w:p>
    <w:p w14:paraId="365C58AD" w14:textId="77777777" w:rsidR="00BD2C86" w:rsidRPr="00F205C4" w:rsidRDefault="00BD2C86" w:rsidP="00BD2C86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2174E4C" w14:textId="77777777" w:rsidR="00083351" w:rsidRPr="00F205C4" w:rsidRDefault="00083351" w:rsidP="00083351">
      <w:pPr>
        <w:tabs>
          <w:tab w:val="clear" w:pos="227"/>
          <w:tab w:val="clear" w:pos="454"/>
        </w:tabs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F205C4">
        <w:rPr>
          <w:rFonts w:asciiTheme="majorBidi" w:hAnsiTheme="majorBidi" w:cstheme="majorBidi"/>
          <w:i/>
          <w:iCs/>
          <w:sz w:val="30"/>
          <w:szCs w:val="30"/>
          <w:cs/>
        </w:rPr>
        <w:t>การค้ำประกัน</w:t>
      </w:r>
    </w:p>
    <w:p w14:paraId="6323A834" w14:textId="77777777" w:rsidR="00083351" w:rsidRPr="00F205C4" w:rsidRDefault="00083351" w:rsidP="00370B9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9F8C7A0" w14:textId="20C8E7E9" w:rsidR="00D2717F" w:rsidRPr="00F205C4" w:rsidRDefault="00D2717F" w:rsidP="00CB28F5">
      <w:pPr>
        <w:tabs>
          <w:tab w:val="clear" w:pos="227"/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571050" w:rsidRPr="00F205C4">
        <w:rPr>
          <w:rFonts w:asciiTheme="majorBidi" w:hAnsiTheme="majorBidi" w:cstheme="majorBidi"/>
          <w:sz w:val="30"/>
          <w:szCs w:val="30"/>
        </w:rPr>
        <w:t>31</w:t>
      </w:r>
      <w:r w:rsidR="005B651E" w:rsidRPr="00F205C4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204B6A" w:rsidRPr="00F205C4">
        <w:rPr>
          <w:rFonts w:asciiTheme="majorBidi" w:hAnsiTheme="majorBidi" w:cstheme="majorBidi"/>
          <w:sz w:val="30"/>
          <w:szCs w:val="30"/>
        </w:rPr>
        <w:t>256</w:t>
      </w:r>
      <w:r w:rsidR="00F537A0" w:rsidRPr="00F205C4">
        <w:rPr>
          <w:rFonts w:asciiTheme="majorBidi" w:hAnsiTheme="majorBidi" w:cstheme="majorBidi"/>
          <w:sz w:val="30"/>
          <w:szCs w:val="30"/>
        </w:rPr>
        <w:t>2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 อสังหาริมทรัพย์เพื่อการลงทุนของกลุ่มบริษัทมูลค่าตามบัญชีจำนวน </w:t>
      </w:r>
      <w:r w:rsidR="00BC2426" w:rsidRPr="00F205C4">
        <w:rPr>
          <w:rFonts w:asciiTheme="majorBidi" w:hAnsiTheme="majorBidi" w:cstheme="majorBidi"/>
          <w:sz w:val="30"/>
          <w:szCs w:val="30"/>
        </w:rPr>
        <w:t>23</w:t>
      </w:r>
      <w:r w:rsidR="00BC2426" w:rsidRPr="00F205C4">
        <w:rPr>
          <w:rFonts w:asciiTheme="majorBidi" w:hAnsiTheme="majorBidi" w:cstheme="majorBidi"/>
          <w:sz w:val="30"/>
          <w:szCs w:val="30"/>
          <w:cs/>
        </w:rPr>
        <w:t>.</w:t>
      </w:r>
      <w:r w:rsidR="00BC2426" w:rsidRPr="00F205C4">
        <w:rPr>
          <w:rFonts w:asciiTheme="majorBidi" w:hAnsiTheme="majorBidi" w:cstheme="majorBidi"/>
          <w:sz w:val="30"/>
          <w:szCs w:val="30"/>
        </w:rPr>
        <w:t>64</w:t>
      </w:r>
      <w:r w:rsidR="00571050" w:rsidRPr="00F205C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205C4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CB28F5" w:rsidRPr="00F205C4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B362AF" w:rsidRPr="00F205C4">
        <w:rPr>
          <w:rFonts w:asciiTheme="majorBidi" w:hAnsiTheme="majorBidi" w:cstheme="majorBidi"/>
          <w:i/>
          <w:iCs/>
          <w:sz w:val="30"/>
          <w:szCs w:val="30"/>
        </w:rPr>
        <w:t>2561</w:t>
      </w:r>
      <w:r w:rsidR="00CB28F5" w:rsidRPr="00F205C4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B362AF" w:rsidRPr="00F205C4">
        <w:rPr>
          <w:rFonts w:asciiTheme="majorBidi" w:hAnsiTheme="majorBidi" w:cstheme="majorBidi"/>
          <w:i/>
          <w:iCs/>
          <w:sz w:val="30"/>
          <w:szCs w:val="30"/>
        </w:rPr>
        <w:t>23</w:t>
      </w:r>
      <w:r w:rsidR="00B362AF" w:rsidRPr="00F205C4">
        <w:rPr>
          <w:rFonts w:asciiTheme="majorBidi" w:hAnsiTheme="majorBidi" w:cstheme="majorBidi"/>
          <w:i/>
          <w:iCs/>
          <w:sz w:val="30"/>
          <w:szCs w:val="30"/>
          <w:cs/>
        </w:rPr>
        <w:t>.</w:t>
      </w:r>
      <w:r w:rsidR="00B362AF" w:rsidRPr="00F205C4">
        <w:rPr>
          <w:rFonts w:asciiTheme="majorBidi" w:hAnsiTheme="majorBidi" w:cstheme="majorBidi"/>
          <w:i/>
          <w:iCs/>
          <w:sz w:val="30"/>
          <w:szCs w:val="30"/>
        </w:rPr>
        <w:t>64</w:t>
      </w:r>
      <w:r w:rsidR="00CB28F5" w:rsidRPr="00F205C4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ล้านบาท)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 ได้จดจำนองไว้เป็นหลักประกันเงินเบิกเกินบัญชี</w:t>
      </w:r>
      <w:r w:rsidR="008D683B" w:rsidRPr="00F205C4">
        <w:rPr>
          <w:rFonts w:asciiTheme="majorBidi" w:hAnsiTheme="majorBidi" w:cstheme="majorBidi"/>
          <w:sz w:val="30"/>
          <w:szCs w:val="30"/>
          <w:cs/>
        </w:rPr>
        <w:t>ธนาคาร</w:t>
      </w:r>
      <w:r w:rsidRPr="00F205C4">
        <w:rPr>
          <w:rFonts w:asciiTheme="majorBidi" w:hAnsiTheme="majorBidi" w:cstheme="majorBidi"/>
          <w:sz w:val="30"/>
          <w:szCs w:val="30"/>
          <w:cs/>
        </w:rPr>
        <w:t>และเงินกู้ยืมระยะสั้</w:t>
      </w:r>
      <w:r w:rsidR="00083351" w:rsidRPr="00F205C4">
        <w:rPr>
          <w:rFonts w:asciiTheme="majorBidi" w:hAnsiTheme="majorBidi" w:cstheme="majorBidi"/>
          <w:sz w:val="30"/>
          <w:szCs w:val="30"/>
          <w:cs/>
        </w:rPr>
        <w:t>นจากสถาบันการเงินให้กับบริษัทย่อยแห่งหนึ่ง</w:t>
      </w:r>
      <w:r w:rsidR="00571050" w:rsidRPr="00F205C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0648E" w:rsidRPr="00F205C4">
        <w:rPr>
          <w:rFonts w:asciiTheme="majorBidi" w:hAnsiTheme="majorBidi" w:cstheme="majorBidi"/>
          <w:sz w:val="30"/>
          <w:szCs w:val="30"/>
          <w:cs/>
        </w:rPr>
        <w:t>(ดูหมายเหตุข้อ 1</w:t>
      </w:r>
      <w:r w:rsidR="0070648E" w:rsidRPr="00F205C4">
        <w:rPr>
          <w:rFonts w:asciiTheme="majorBidi" w:hAnsiTheme="majorBidi" w:cstheme="majorBidi"/>
          <w:sz w:val="30"/>
          <w:szCs w:val="30"/>
        </w:rPr>
        <w:t>1</w:t>
      </w:r>
      <w:r w:rsidR="0070648E" w:rsidRPr="00F205C4">
        <w:rPr>
          <w:rFonts w:asciiTheme="majorBidi" w:hAnsiTheme="majorBidi" w:cstheme="majorBidi"/>
          <w:sz w:val="30"/>
          <w:szCs w:val="30"/>
          <w:cs/>
        </w:rPr>
        <w:t>)</w:t>
      </w:r>
    </w:p>
    <w:p w14:paraId="080F452E" w14:textId="77777777" w:rsidR="00B90C8B" w:rsidRPr="00F205C4" w:rsidRDefault="00B90C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sectPr w:rsidR="00B90C8B" w:rsidRPr="00F205C4" w:rsidSect="007E060E">
          <w:headerReference w:type="default" r:id="rId12"/>
          <w:footerReference w:type="default" r:id="rId13"/>
          <w:footerReference w:type="first" r:id="rId14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4CDDB972" w14:textId="77777777" w:rsidR="00F255D1" w:rsidRPr="00F205C4" w:rsidRDefault="00F255D1" w:rsidP="00DF5C8C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205C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ที่ดิน อาคารและอุปกรณ์</w:t>
      </w:r>
    </w:p>
    <w:p w14:paraId="71202C0B" w14:textId="77777777" w:rsidR="00F255D1" w:rsidRPr="00F205C4" w:rsidRDefault="00F255D1" w:rsidP="00D27B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517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10"/>
        <w:gridCol w:w="1189"/>
        <w:gridCol w:w="178"/>
        <w:gridCol w:w="1333"/>
        <w:gridCol w:w="178"/>
        <w:gridCol w:w="1555"/>
        <w:gridCol w:w="178"/>
        <w:gridCol w:w="1424"/>
        <w:gridCol w:w="178"/>
        <w:gridCol w:w="1312"/>
        <w:gridCol w:w="178"/>
        <w:gridCol w:w="1442"/>
        <w:gridCol w:w="180"/>
        <w:gridCol w:w="1434"/>
        <w:gridCol w:w="6"/>
      </w:tblGrid>
      <w:tr w:rsidR="00F255D1" w:rsidRPr="00F205C4" w14:paraId="6CBA0DC5" w14:textId="77777777" w:rsidTr="00724C71">
        <w:trPr>
          <w:gridAfter w:val="1"/>
          <w:wAfter w:w="6" w:type="dxa"/>
          <w:cantSplit/>
        </w:trPr>
        <w:tc>
          <w:tcPr>
            <w:tcW w:w="4410" w:type="dxa"/>
            <w:vAlign w:val="bottom"/>
          </w:tcPr>
          <w:p w14:paraId="7A4695D5" w14:textId="77777777" w:rsidR="00F255D1" w:rsidRPr="00F205C4" w:rsidRDefault="00F255D1" w:rsidP="00EE5ADE">
            <w:pPr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59" w:type="dxa"/>
            <w:gridSpan w:val="13"/>
            <w:vAlign w:val="bottom"/>
          </w:tcPr>
          <w:p w14:paraId="00EF05B1" w14:textId="77777777" w:rsidR="00F255D1" w:rsidRPr="00F205C4" w:rsidRDefault="00F255D1" w:rsidP="00CB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2" w:right="-12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10CAD" w:rsidRPr="00F205C4" w14:paraId="79DC13BD" w14:textId="77777777" w:rsidTr="00724C71">
        <w:trPr>
          <w:cantSplit/>
        </w:trPr>
        <w:tc>
          <w:tcPr>
            <w:tcW w:w="4410" w:type="dxa"/>
            <w:vAlign w:val="bottom"/>
          </w:tcPr>
          <w:p w14:paraId="38AF40CB" w14:textId="77777777" w:rsidR="00F255D1" w:rsidRPr="00F205C4" w:rsidRDefault="00F255D1" w:rsidP="00EE5ADE">
            <w:pPr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9" w:type="dxa"/>
            <w:vAlign w:val="bottom"/>
          </w:tcPr>
          <w:p w14:paraId="36558549" w14:textId="77777777" w:rsidR="00BB2342" w:rsidRPr="00F205C4" w:rsidRDefault="0005654F" w:rsidP="00BB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  <w:r w:rsidR="00BB2342"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</w:p>
          <w:p w14:paraId="09E71DAF" w14:textId="77777777" w:rsidR="00F255D1" w:rsidRPr="00F205C4" w:rsidRDefault="00BB2342" w:rsidP="00BB2342">
            <w:pPr>
              <w:tabs>
                <w:tab w:val="clear" w:pos="1871"/>
              </w:tabs>
              <w:spacing w:line="240" w:lineRule="auto"/>
              <w:ind w:left="-95" w:right="-6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78" w:type="dxa"/>
            <w:vAlign w:val="bottom"/>
          </w:tcPr>
          <w:p w14:paraId="026A8617" w14:textId="77777777" w:rsidR="00F255D1" w:rsidRPr="00F205C4" w:rsidRDefault="00F255D1" w:rsidP="00EE5ADE">
            <w:pPr>
              <w:spacing w:line="240" w:lineRule="auto"/>
              <w:ind w:left="-142" w:right="-1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4BA6C6B8" w14:textId="77777777" w:rsidR="00F255D1" w:rsidRPr="00F205C4" w:rsidRDefault="00F255D1" w:rsidP="00EE5ADE">
            <w:pPr>
              <w:tabs>
                <w:tab w:val="clear" w:pos="1871"/>
              </w:tabs>
              <w:spacing w:line="240" w:lineRule="auto"/>
              <w:ind w:left="-95" w:right="-6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ส่วนปรับปรุง</w:t>
            </w:r>
          </w:p>
        </w:tc>
        <w:tc>
          <w:tcPr>
            <w:tcW w:w="178" w:type="dxa"/>
            <w:vAlign w:val="bottom"/>
          </w:tcPr>
          <w:p w14:paraId="58225AAF" w14:textId="77777777" w:rsidR="00F255D1" w:rsidRPr="00F205C4" w:rsidRDefault="00F255D1" w:rsidP="00EE5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2" w:right="-12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55" w:type="dxa"/>
            <w:vAlign w:val="bottom"/>
          </w:tcPr>
          <w:p w14:paraId="38FDD440" w14:textId="77777777" w:rsidR="00F255D1" w:rsidRPr="00F205C4" w:rsidRDefault="00F255D1" w:rsidP="00EE5ADE">
            <w:pPr>
              <w:tabs>
                <w:tab w:val="clear" w:pos="1871"/>
              </w:tabs>
              <w:spacing w:line="240" w:lineRule="auto"/>
              <w:ind w:left="-95" w:right="-6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78" w:type="dxa"/>
            <w:vAlign w:val="bottom"/>
          </w:tcPr>
          <w:p w14:paraId="7CC46B92" w14:textId="77777777" w:rsidR="00F255D1" w:rsidRPr="00F205C4" w:rsidRDefault="00F255D1" w:rsidP="00EE5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2" w:right="-1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4" w:type="dxa"/>
            <w:vAlign w:val="bottom"/>
          </w:tcPr>
          <w:p w14:paraId="165FB574" w14:textId="77777777" w:rsidR="00F255D1" w:rsidRPr="00F205C4" w:rsidRDefault="00F255D1" w:rsidP="00EE5ADE">
            <w:pPr>
              <w:tabs>
                <w:tab w:val="clear" w:pos="1871"/>
              </w:tabs>
              <w:spacing w:line="240" w:lineRule="auto"/>
              <w:ind w:left="-95" w:right="-6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เครื่องมือและอุปกรณ์</w:t>
            </w:r>
          </w:p>
        </w:tc>
        <w:tc>
          <w:tcPr>
            <w:tcW w:w="178" w:type="dxa"/>
            <w:vAlign w:val="bottom"/>
          </w:tcPr>
          <w:p w14:paraId="70C0EEE4" w14:textId="77777777" w:rsidR="00F255D1" w:rsidRPr="00F205C4" w:rsidRDefault="00F255D1" w:rsidP="00EE5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2" w:right="-12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2" w:type="dxa"/>
            <w:vAlign w:val="bottom"/>
          </w:tcPr>
          <w:p w14:paraId="3499932B" w14:textId="77777777" w:rsidR="00F255D1" w:rsidRPr="00F205C4" w:rsidRDefault="00F255D1" w:rsidP="00EE5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2" w:right="-12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78" w:type="dxa"/>
            <w:vAlign w:val="bottom"/>
          </w:tcPr>
          <w:p w14:paraId="02AFB9A8" w14:textId="77777777" w:rsidR="00F255D1" w:rsidRPr="00F205C4" w:rsidRDefault="00F255D1" w:rsidP="00EE5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2" w:right="-1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  <w:vAlign w:val="bottom"/>
          </w:tcPr>
          <w:p w14:paraId="2A721E20" w14:textId="77777777" w:rsidR="00F255D1" w:rsidRPr="00F205C4" w:rsidRDefault="00F255D1" w:rsidP="00BF0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2" w:right="-12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สินทรัพย์ระหว่างก่อสร้าง</w:t>
            </w:r>
            <w:r w:rsidR="00667848"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180" w:type="dxa"/>
          </w:tcPr>
          <w:p w14:paraId="76FA7F06" w14:textId="77777777" w:rsidR="00F255D1" w:rsidRPr="00F205C4" w:rsidRDefault="00F255D1" w:rsidP="00EE5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2" w:right="-12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2"/>
          </w:tcPr>
          <w:p w14:paraId="02E81261" w14:textId="77777777" w:rsidR="00F255D1" w:rsidRPr="00F205C4" w:rsidRDefault="00F255D1" w:rsidP="00EE5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2" w:right="-12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C15B6D5" w14:textId="77777777" w:rsidR="00F255D1" w:rsidRPr="00F205C4" w:rsidRDefault="00F255D1" w:rsidP="00EE5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2" w:right="-1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813C793" w14:textId="77777777" w:rsidR="00F255D1" w:rsidRPr="00F205C4" w:rsidRDefault="00F255D1" w:rsidP="00EE5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2" w:right="-12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306006" w:rsidRPr="00F205C4" w14:paraId="62ACF660" w14:textId="77777777" w:rsidTr="00724C71">
        <w:trPr>
          <w:gridAfter w:val="1"/>
          <w:wAfter w:w="6" w:type="dxa"/>
          <w:cantSplit/>
        </w:trPr>
        <w:tc>
          <w:tcPr>
            <w:tcW w:w="4410" w:type="dxa"/>
            <w:vAlign w:val="bottom"/>
          </w:tcPr>
          <w:p w14:paraId="0AEE227D" w14:textId="77777777" w:rsidR="00306006" w:rsidRPr="00F205C4" w:rsidRDefault="00306006" w:rsidP="00EE5A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7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759" w:type="dxa"/>
            <w:gridSpan w:val="13"/>
            <w:vAlign w:val="bottom"/>
          </w:tcPr>
          <w:p w14:paraId="6CADCD61" w14:textId="77777777" w:rsidR="00306006" w:rsidRPr="00F205C4" w:rsidRDefault="00306006" w:rsidP="00EE5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2" w:right="-12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1328C" w:rsidRPr="00F205C4" w14:paraId="2A0905EC" w14:textId="77777777" w:rsidTr="00724C71">
        <w:trPr>
          <w:cantSplit/>
        </w:trPr>
        <w:tc>
          <w:tcPr>
            <w:tcW w:w="4410" w:type="dxa"/>
            <w:vAlign w:val="bottom"/>
          </w:tcPr>
          <w:p w14:paraId="2074AFB2" w14:textId="77777777" w:rsidR="00A1328C" w:rsidRPr="00F205C4" w:rsidRDefault="00A1328C" w:rsidP="00A13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37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89" w:type="dxa"/>
            <w:vAlign w:val="bottom"/>
          </w:tcPr>
          <w:p w14:paraId="37850BF1" w14:textId="77777777" w:rsidR="00A1328C" w:rsidRPr="00F205C4" w:rsidRDefault="00A1328C" w:rsidP="00A1328C">
            <w:pPr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0627F2F2" w14:textId="77777777" w:rsidR="00A1328C" w:rsidRPr="00F205C4" w:rsidRDefault="00A1328C" w:rsidP="00A1328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459FF1F3" w14:textId="77777777" w:rsidR="00A1328C" w:rsidRPr="00F205C4" w:rsidRDefault="00A1328C" w:rsidP="00A13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2411CE6C" w14:textId="77777777" w:rsidR="00A1328C" w:rsidRPr="00F205C4" w:rsidRDefault="00A1328C" w:rsidP="00A13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5" w:type="dxa"/>
            <w:vAlign w:val="bottom"/>
          </w:tcPr>
          <w:p w14:paraId="5A28C23A" w14:textId="77777777" w:rsidR="00A1328C" w:rsidRPr="00F205C4" w:rsidRDefault="00A1328C" w:rsidP="00A13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68AFFF5D" w14:textId="77777777" w:rsidR="00A1328C" w:rsidRPr="00F205C4" w:rsidRDefault="00A1328C" w:rsidP="00A13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4" w:type="dxa"/>
            <w:vAlign w:val="bottom"/>
          </w:tcPr>
          <w:p w14:paraId="42E479E3" w14:textId="77777777" w:rsidR="00A1328C" w:rsidRPr="00F205C4" w:rsidRDefault="00A1328C" w:rsidP="00A13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5224D0E8" w14:textId="77777777" w:rsidR="00A1328C" w:rsidRPr="00F205C4" w:rsidRDefault="00A1328C" w:rsidP="00A13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2" w:type="dxa"/>
            <w:vAlign w:val="bottom"/>
          </w:tcPr>
          <w:p w14:paraId="696F2D25" w14:textId="77777777" w:rsidR="00A1328C" w:rsidRPr="00F205C4" w:rsidRDefault="00A1328C" w:rsidP="00A13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6923CE9D" w14:textId="77777777" w:rsidR="00A1328C" w:rsidRPr="00F205C4" w:rsidRDefault="00A1328C" w:rsidP="00A13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  <w:vAlign w:val="bottom"/>
          </w:tcPr>
          <w:p w14:paraId="1DBA45A3" w14:textId="77777777" w:rsidR="00A1328C" w:rsidRPr="00F205C4" w:rsidRDefault="00A1328C" w:rsidP="00A13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E0E4793" w14:textId="77777777" w:rsidR="00A1328C" w:rsidRPr="00F205C4" w:rsidRDefault="00A1328C" w:rsidP="00A13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54DC7F35" w14:textId="77777777" w:rsidR="00A1328C" w:rsidRPr="00F205C4" w:rsidRDefault="00A1328C" w:rsidP="00A13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0303" w:rsidRPr="00F205C4" w14:paraId="52BE15EC" w14:textId="77777777" w:rsidTr="00724C71">
        <w:trPr>
          <w:cantSplit/>
        </w:trPr>
        <w:tc>
          <w:tcPr>
            <w:tcW w:w="4410" w:type="dxa"/>
            <w:vAlign w:val="bottom"/>
          </w:tcPr>
          <w:p w14:paraId="3734F744" w14:textId="77777777" w:rsidR="00A70303" w:rsidRPr="00F205C4" w:rsidRDefault="00A70303" w:rsidP="00A70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205C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F205C4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189" w:type="dxa"/>
            <w:vAlign w:val="bottom"/>
          </w:tcPr>
          <w:p w14:paraId="05FEBEF4" w14:textId="77777777" w:rsidR="00A70303" w:rsidRPr="00F205C4" w:rsidRDefault="00A70303" w:rsidP="00A70303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14" w:right="8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125</w:t>
            </w:r>
            <w:r w:rsidRPr="00F205C4">
              <w:rPr>
                <w:rFonts w:asciiTheme="majorBidi" w:hAnsiTheme="majorBidi" w:cstheme="majorBidi"/>
                <w:sz w:val="30"/>
                <w:szCs w:val="30"/>
              </w:rPr>
              <w:t>,420</w:t>
            </w:r>
          </w:p>
        </w:tc>
        <w:tc>
          <w:tcPr>
            <w:tcW w:w="178" w:type="dxa"/>
            <w:vAlign w:val="bottom"/>
          </w:tcPr>
          <w:p w14:paraId="18F0428D" w14:textId="77777777" w:rsidR="00A70303" w:rsidRPr="00F205C4" w:rsidRDefault="00A70303" w:rsidP="00A7030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5435DFA2" w14:textId="77777777" w:rsidR="00A70303" w:rsidRPr="00F205C4" w:rsidRDefault="00A70303" w:rsidP="00B362AF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79" w:right="17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311,752</w:t>
            </w:r>
          </w:p>
        </w:tc>
        <w:tc>
          <w:tcPr>
            <w:tcW w:w="178" w:type="dxa"/>
            <w:vAlign w:val="bottom"/>
          </w:tcPr>
          <w:p w14:paraId="31D11D79" w14:textId="77777777" w:rsidR="00A70303" w:rsidRPr="00F205C4" w:rsidRDefault="00A70303" w:rsidP="00A70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79" w:right="-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5" w:type="dxa"/>
            <w:vAlign w:val="bottom"/>
          </w:tcPr>
          <w:p w14:paraId="3E6479B5" w14:textId="77777777" w:rsidR="00A70303" w:rsidRPr="00F205C4" w:rsidRDefault="00A70303" w:rsidP="00A810B0">
            <w:pPr>
              <w:pStyle w:val="acctfourfigures"/>
              <w:tabs>
                <w:tab w:val="clear" w:pos="765"/>
                <w:tab w:val="decimal" w:pos="1273"/>
              </w:tabs>
              <w:spacing w:line="240" w:lineRule="auto"/>
              <w:ind w:left="-79" w:right="20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30,804</w:t>
            </w:r>
          </w:p>
        </w:tc>
        <w:tc>
          <w:tcPr>
            <w:tcW w:w="178" w:type="dxa"/>
            <w:vAlign w:val="bottom"/>
          </w:tcPr>
          <w:p w14:paraId="2F9DEAEC" w14:textId="77777777" w:rsidR="00A70303" w:rsidRPr="00F205C4" w:rsidRDefault="00A70303" w:rsidP="00A70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79" w:right="-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4" w:type="dxa"/>
            <w:vAlign w:val="bottom"/>
          </w:tcPr>
          <w:p w14:paraId="584A353A" w14:textId="77777777" w:rsidR="00A70303" w:rsidRPr="00F205C4" w:rsidRDefault="00A70303" w:rsidP="00A70303">
            <w:pPr>
              <w:pStyle w:val="acctfourfigures"/>
              <w:tabs>
                <w:tab w:val="clear" w:pos="765"/>
                <w:tab w:val="decimal" w:pos="1022"/>
              </w:tabs>
              <w:spacing w:line="240" w:lineRule="auto"/>
              <w:ind w:left="-79" w:right="10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40,785</w:t>
            </w:r>
          </w:p>
        </w:tc>
        <w:tc>
          <w:tcPr>
            <w:tcW w:w="178" w:type="dxa"/>
            <w:vAlign w:val="bottom"/>
          </w:tcPr>
          <w:p w14:paraId="31E8D594" w14:textId="77777777" w:rsidR="00A70303" w:rsidRPr="00F205C4" w:rsidRDefault="00A70303" w:rsidP="00A70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79" w:right="-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2" w:type="dxa"/>
            <w:vAlign w:val="bottom"/>
          </w:tcPr>
          <w:p w14:paraId="4C564AA2" w14:textId="77777777" w:rsidR="00A70303" w:rsidRPr="00F205C4" w:rsidRDefault="00A70303" w:rsidP="00B02413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9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36,937</w:t>
            </w:r>
          </w:p>
        </w:tc>
        <w:tc>
          <w:tcPr>
            <w:tcW w:w="178" w:type="dxa"/>
            <w:vAlign w:val="bottom"/>
          </w:tcPr>
          <w:p w14:paraId="257A07B6" w14:textId="77777777" w:rsidR="00A70303" w:rsidRPr="00F205C4" w:rsidRDefault="00A70303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"/>
              </w:tabs>
              <w:spacing w:line="240" w:lineRule="auto"/>
              <w:ind w:left="-79" w:right="-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  <w:vAlign w:val="bottom"/>
          </w:tcPr>
          <w:p w14:paraId="5586A94F" w14:textId="77777777" w:rsidR="00A70303" w:rsidRPr="00F205C4" w:rsidRDefault="00A70303" w:rsidP="00A70303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9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12,967</w:t>
            </w:r>
          </w:p>
        </w:tc>
        <w:tc>
          <w:tcPr>
            <w:tcW w:w="180" w:type="dxa"/>
          </w:tcPr>
          <w:p w14:paraId="2A1A0D86" w14:textId="77777777" w:rsidR="00A70303" w:rsidRPr="00F205C4" w:rsidRDefault="00A70303" w:rsidP="00A70303">
            <w:pPr>
              <w:pStyle w:val="acctfourfigures"/>
              <w:tabs>
                <w:tab w:val="clear" w:pos="765"/>
                <w:tab w:val="left" w:pos="774"/>
                <w:tab w:val="center" w:pos="828"/>
              </w:tabs>
              <w:spacing w:line="240" w:lineRule="auto"/>
              <w:ind w:right="278" w:firstLine="41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gridSpan w:val="2"/>
          </w:tcPr>
          <w:p w14:paraId="44858EA4" w14:textId="77777777" w:rsidR="00A70303" w:rsidRPr="00F205C4" w:rsidRDefault="00A70303" w:rsidP="00212B30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79" w:right="15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558,665</w:t>
            </w:r>
          </w:p>
        </w:tc>
      </w:tr>
      <w:tr w:rsidR="00A70303" w:rsidRPr="00F205C4" w14:paraId="00AF454E" w14:textId="77777777" w:rsidTr="00A70303">
        <w:trPr>
          <w:cantSplit/>
        </w:trPr>
        <w:tc>
          <w:tcPr>
            <w:tcW w:w="4410" w:type="dxa"/>
            <w:vAlign w:val="bottom"/>
          </w:tcPr>
          <w:p w14:paraId="615BF199" w14:textId="77777777" w:rsidR="00A70303" w:rsidRPr="00F205C4" w:rsidRDefault="00A70303" w:rsidP="00A70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37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89" w:type="dxa"/>
          </w:tcPr>
          <w:p w14:paraId="1F5065E2" w14:textId="77777777" w:rsidR="00A70303" w:rsidRPr="00F205C4" w:rsidRDefault="00A70303" w:rsidP="00A70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091"/>
              </w:tabs>
              <w:spacing w:after="0" w:line="240" w:lineRule="auto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155,934</w:t>
            </w:r>
          </w:p>
        </w:tc>
        <w:tc>
          <w:tcPr>
            <w:tcW w:w="178" w:type="dxa"/>
          </w:tcPr>
          <w:p w14:paraId="6A6146C5" w14:textId="77777777" w:rsidR="00A70303" w:rsidRPr="00F205C4" w:rsidRDefault="00A70303" w:rsidP="00A7030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</w:tcPr>
          <w:p w14:paraId="30E4F232" w14:textId="77777777" w:rsidR="00A70303" w:rsidRPr="00F205C4" w:rsidRDefault="00A70303" w:rsidP="00A70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03"/>
              </w:tabs>
              <w:spacing w:after="0" w:line="240" w:lineRule="auto"/>
              <w:ind w:left="-79" w:right="11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980</w:t>
            </w:r>
          </w:p>
        </w:tc>
        <w:tc>
          <w:tcPr>
            <w:tcW w:w="178" w:type="dxa"/>
          </w:tcPr>
          <w:p w14:paraId="5A2C40F4" w14:textId="77777777" w:rsidR="00A70303" w:rsidRPr="00F205C4" w:rsidRDefault="00A70303" w:rsidP="00A70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102"/>
              </w:tabs>
              <w:spacing w:after="0"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5" w:type="dxa"/>
          </w:tcPr>
          <w:p w14:paraId="6EC4B3D8" w14:textId="77777777" w:rsidR="00A70303" w:rsidRPr="00F205C4" w:rsidRDefault="00A70303" w:rsidP="00A70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001"/>
              </w:tabs>
              <w:spacing w:after="0" w:line="240" w:lineRule="auto"/>
              <w:ind w:left="-79" w:right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6,693</w:t>
            </w:r>
          </w:p>
        </w:tc>
        <w:tc>
          <w:tcPr>
            <w:tcW w:w="178" w:type="dxa"/>
            <w:vAlign w:val="bottom"/>
          </w:tcPr>
          <w:p w14:paraId="0B345231" w14:textId="77777777" w:rsidR="00A70303" w:rsidRPr="00F205C4" w:rsidRDefault="00A70303" w:rsidP="00A70303">
            <w:pPr>
              <w:pStyle w:val="acctfourfigures"/>
              <w:tabs>
                <w:tab w:val="clear" w:pos="765"/>
                <w:tab w:val="decimal" w:pos="1102"/>
                <w:tab w:val="decimal" w:pos="127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24" w:type="dxa"/>
          </w:tcPr>
          <w:p w14:paraId="7141EADA" w14:textId="77777777" w:rsidR="00A70303" w:rsidRPr="00F205C4" w:rsidRDefault="00A70303" w:rsidP="00A70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022"/>
              </w:tabs>
              <w:spacing w:after="0" w:line="240" w:lineRule="auto"/>
              <w:ind w:left="-79" w:right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12,330</w:t>
            </w:r>
          </w:p>
        </w:tc>
        <w:tc>
          <w:tcPr>
            <w:tcW w:w="178" w:type="dxa"/>
            <w:vAlign w:val="bottom"/>
          </w:tcPr>
          <w:p w14:paraId="08DBB139" w14:textId="77777777" w:rsidR="00A70303" w:rsidRPr="00F205C4" w:rsidRDefault="00A70303" w:rsidP="00A70303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12" w:type="dxa"/>
          </w:tcPr>
          <w:p w14:paraId="6F2A8D47" w14:textId="77777777" w:rsidR="00A70303" w:rsidRPr="00F205C4" w:rsidRDefault="00A70303" w:rsidP="00B024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7,211</w:t>
            </w:r>
          </w:p>
        </w:tc>
        <w:tc>
          <w:tcPr>
            <w:tcW w:w="178" w:type="dxa"/>
          </w:tcPr>
          <w:p w14:paraId="4E7AD820" w14:textId="77777777" w:rsidR="00A70303" w:rsidRPr="00F205C4" w:rsidRDefault="00A70303" w:rsidP="00A70303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</w:tcPr>
          <w:p w14:paraId="59C21CDD" w14:textId="77777777" w:rsidR="00A70303" w:rsidRPr="00F205C4" w:rsidRDefault="00A70303" w:rsidP="004F10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17"/>
                <w:tab w:val="decimal" w:pos="911"/>
              </w:tabs>
              <w:spacing w:after="0"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51,152</w:t>
            </w:r>
          </w:p>
        </w:tc>
        <w:tc>
          <w:tcPr>
            <w:tcW w:w="180" w:type="dxa"/>
            <w:vAlign w:val="bottom"/>
          </w:tcPr>
          <w:p w14:paraId="06DA30F1" w14:textId="77777777" w:rsidR="00A70303" w:rsidRPr="00F205C4" w:rsidRDefault="00A70303" w:rsidP="00A70303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gridSpan w:val="2"/>
          </w:tcPr>
          <w:p w14:paraId="7B943B2E" w14:textId="77777777" w:rsidR="00A70303" w:rsidRPr="00F205C4" w:rsidRDefault="00A70303" w:rsidP="00A70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45"/>
                <w:tab w:val="decimal" w:pos="1001"/>
              </w:tabs>
              <w:spacing w:after="0" w:line="240" w:lineRule="auto"/>
              <w:ind w:left="-79" w:right="1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234,300</w:t>
            </w:r>
          </w:p>
        </w:tc>
      </w:tr>
      <w:tr w:rsidR="00A70303" w:rsidRPr="00F205C4" w14:paraId="45C4D420" w14:textId="77777777" w:rsidTr="00A70303">
        <w:trPr>
          <w:cantSplit/>
        </w:trPr>
        <w:tc>
          <w:tcPr>
            <w:tcW w:w="4410" w:type="dxa"/>
            <w:vAlign w:val="bottom"/>
          </w:tcPr>
          <w:p w14:paraId="5F0282E6" w14:textId="77777777" w:rsidR="00A70303" w:rsidRPr="00F205C4" w:rsidRDefault="00A70303" w:rsidP="00A70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37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1189" w:type="dxa"/>
          </w:tcPr>
          <w:p w14:paraId="7E6488EB" w14:textId="77777777" w:rsidR="00A70303" w:rsidRPr="00F205C4" w:rsidRDefault="00A70303" w:rsidP="00A70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091"/>
              </w:tabs>
              <w:spacing w:after="0" w:line="240" w:lineRule="auto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643</w:t>
            </w:r>
          </w:p>
        </w:tc>
        <w:tc>
          <w:tcPr>
            <w:tcW w:w="178" w:type="dxa"/>
          </w:tcPr>
          <w:p w14:paraId="71E5A318" w14:textId="77777777" w:rsidR="00A70303" w:rsidRPr="00F205C4" w:rsidRDefault="00A70303" w:rsidP="00A7030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</w:tcPr>
          <w:p w14:paraId="11AEB626" w14:textId="77777777" w:rsidR="00A70303" w:rsidRPr="00F205C4" w:rsidRDefault="00A70303" w:rsidP="00A70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03"/>
              </w:tabs>
              <w:spacing w:after="0" w:line="240" w:lineRule="auto"/>
              <w:ind w:left="-79" w:right="11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46,333</w:t>
            </w:r>
          </w:p>
        </w:tc>
        <w:tc>
          <w:tcPr>
            <w:tcW w:w="178" w:type="dxa"/>
          </w:tcPr>
          <w:p w14:paraId="768E8EF7" w14:textId="77777777" w:rsidR="00A70303" w:rsidRPr="00F205C4" w:rsidRDefault="00A70303" w:rsidP="00A70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102"/>
              </w:tabs>
              <w:spacing w:after="0"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5" w:type="dxa"/>
          </w:tcPr>
          <w:p w14:paraId="560F9EA7" w14:textId="77777777" w:rsidR="00A70303" w:rsidRPr="00F205C4" w:rsidRDefault="00A70303" w:rsidP="00A70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001"/>
              </w:tabs>
              <w:spacing w:after="0" w:line="240" w:lineRule="auto"/>
              <w:ind w:left="-79" w:right="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F205C4">
              <w:rPr>
                <w:rFonts w:asciiTheme="majorBidi" w:hAnsiTheme="majorBidi" w:cstheme="majorBidi"/>
                <w:sz w:val="30"/>
                <w:szCs w:val="30"/>
              </w:rPr>
              <w:t>776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78" w:type="dxa"/>
            <w:vAlign w:val="bottom"/>
          </w:tcPr>
          <w:p w14:paraId="30464F80" w14:textId="77777777" w:rsidR="00A70303" w:rsidRPr="00F205C4" w:rsidRDefault="00A70303" w:rsidP="00A70303">
            <w:pPr>
              <w:pStyle w:val="acctfourfigures"/>
              <w:tabs>
                <w:tab w:val="clear" w:pos="765"/>
                <w:tab w:val="decimal" w:pos="1102"/>
                <w:tab w:val="decimal" w:pos="127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24" w:type="dxa"/>
          </w:tcPr>
          <w:p w14:paraId="1464AB62" w14:textId="77777777" w:rsidR="00A70303" w:rsidRPr="00F205C4" w:rsidRDefault="00A70303" w:rsidP="00A70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022"/>
              </w:tabs>
              <w:spacing w:after="0" w:line="240" w:lineRule="auto"/>
              <w:ind w:left="-79" w:right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2,348</w:t>
            </w:r>
          </w:p>
        </w:tc>
        <w:tc>
          <w:tcPr>
            <w:tcW w:w="178" w:type="dxa"/>
            <w:vAlign w:val="bottom"/>
          </w:tcPr>
          <w:p w14:paraId="750F85D2" w14:textId="77777777" w:rsidR="00A70303" w:rsidRPr="00F205C4" w:rsidRDefault="00A70303" w:rsidP="00A70303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12" w:type="dxa"/>
          </w:tcPr>
          <w:p w14:paraId="6F8DC478" w14:textId="77777777" w:rsidR="00A70303" w:rsidRPr="00F205C4" w:rsidRDefault="00A70303" w:rsidP="00DB5581">
            <w:pPr>
              <w:pStyle w:val="acctfourfigures"/>
              <w:tabs>
                <w:tab w:val="clear" w:pos="765"/>
                <w:tab w:val="decimal" w:pos="717"/>
              </w:tabs>
              <w:spacing w:line="240" w:lineRule="auto"/>
              <w:ind w:left="-79" w:right="16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78" w:type="dxa"/>
          </w:tcPr>
          <w:p w14:paraId="2CB7211D" w14:textId="77777777" w:rsidR="00A70303" w:rsidRPr="00F205C4" w:rsidRDefault="00A70303" w:rsidP="00A70303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</w:tcPr>
          <w:p w14:paraId="087E1035" w14:textId="77777777" w:rsidR="00A70303" w:rsidRPr="00F205C4" w:rsidRDefault="00A70303" w:rsidP="00AA456D">
            <w:pPr>
              <w:pStyle w:val="acctfourfigures"/>
              <w:tabs>
                <w:tab w:val="clear" w:pos="765"/>
                <w:tab w:val="decimal" w:pos="447"/>
                <w:tab w:val="decimal" w:pos="717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F205C4">
              <w:rPr>
                <w:rFonts w:asciiTheme="majorBidi" w:hAnsiTheme="majorBidi" w:cstheme="majorBidi"/>
                <w:sz w:val="30"/>
                <w:szCs w:val="30"/>
              </w:rPr>
              <w:t>48,548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  <w:vAlign w:val="bottom"/>
          </w:tcPr>
          <w:p w14:paraId="67407D58" w14:textId="77777777" w:rsidR="00A70303" w:rsidRPr="00F205C4" w:rsidRDefault="00A70303" w:rsidP="00A70303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gridSpan w:val="2"/>
          </w:tcPr>
          <w:p w14:paraId="30158CBC" w14:textId="77777777" w:rsidR="00A70303" w:rsidRPr="00F205C4" w:rsidRDefault="00A70303" w:rsidP="00A70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001"/>
              </w:tabs>
              <w:spacing w:after="0" w:line="240" w:lineRule="auto"/>
              <w:ind w:left="-79" w:right="1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A70303" w:rsidRPr="00F205C4" w14:paraId="4E353791" w14:textId="77777777" w:rsidTr="00724C71">
        <w:trPr>
          <w:cantSplit/>
          <w:trHeight w:val="360"/>
        </w:trPr>
        <w:tc>
          <w:tcPr>
            <w:tcW w:w="4410" w:type="dxa"/>
            <w:vAlign w:val="bottom"/>
          </w:tcPr>
          <w:p w14:paraId="2B0AA292" w14:textId="77777777" w:rsidR="00A70303" w:rsidRPr="00F205C4" w:rsidRDefault="00A70303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37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0B97CD" w14:textId="77777777" w:rsidR="00A70303" w:rsidRPr="00F205C4" w:rsidRDefault="00A70303" w:rsidP="00A70303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1CB685E" w14:textId="77777777" w:rsidR="00A70303" w:rsidRPr="00F205C4" w:rsidRDefault="00A70303" w:rsidP="00A70303">
            <w:pPr>
              <w:tabs>
                <w:tab w:val="clear" w:pos="227"/>
                <w:tab w:val="decimal" w:pos="966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6FB046" w14:textId="77777777" w:rsidR="00A70303" w:rsidRPr="00F205C4" w:rsidRDefault="00A70303" w:rsidP="00A70303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2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Pr="00F205C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77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3ECA23E7" w14:textId="77777777" w:rsidR="00A70303" w:rsidRPr="00F205C4" w:rsidRDefault="00A70303" w:rsidP="00A70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79" w:right="-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5" w:type="dxa"/>
            <w:tcBorders>
              <w:bottom w:val="single" w:sz="4" w:space="0" w:color="auto"/>
            </w:tcBorders>
            <w:vAlign w:val="bottom"/>
          </w:tcPr>
          <w:p w14:paraId="6BD030C7" w14:textId="77777777" w:rsidR="00A70303" w:rsidRPr="00F205C4" w:rsidRDefault="00A70303" w:rsidP="00A70303">
            <w:pPr>
              <w:pStyle w:val="acctfourfigures"/>
              <w:tabs>
                <w:tab w:val="clear" w:pos="765"/>
                <w:tab w:val="decimal" w:pos="1273"/>
              </w:tabs>
              <w:spacing w:line="240" w:lineRule="auto"/>
              <w:ind w:left="-79" w:right="45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Pr="00F205C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10,401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2CEC36A8" w14:textId="77777777" w:rsidR="00A70303" w:rsidRPr="00F205C4" w:rsidRDefault="00A70303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9" w:right="-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4" w:type="dxa"/>
            <w:tcBorders>
              <w:bottom w:val="single" w:sz="4" w:space="0" w:color="auto"/>
            </w:tcBorders>
            <w:vAlign w:val="bottom"/>
          </w:tcPr>
          <w:p w14:paraId="7CF9A850" w14:textId="77777777" w:rsidR="00A70303" w:rsidRPr="00F205C4" w:rsidRDefault="00A70303" w:rsidP="00A7030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79" w:right="2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Pr="00F205C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7,728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10BB0ABD" w14:textId="77777777" w:rsidR="00A70303" w:rsidRPr="00F205C4" w:rsidRDefault="00A70303" w:rsidP="00A70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1176"/>
              </w:tabs>
              <w:spacing w:after="0" w:line="240" w:lineRule="auto"/>
              <w:ind w:left="-79" w:right="-97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7297A9EE" w14:textId="77777777" w:rsidR="00A70303" w:rsidRPr="00F205C4" w:rsidRDefault="00A70303" w:rsidP="00B02413">
            <w:pPr>
              <w:pStyle w:val="acctfourfigures"/>
              <w:tabs>
                <w:tab w:val="clear" w:pos="765"/>
                <w:tab w:val="decimal" w:pos="447"/>
                <w:tab w:val="decimal" w:pos="717"/>
              </w:tabs>
              <w:spacing w:line="240" w:lineRule="auto"/>
              <w:ind w:left="-79" w:right="7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Pr="00F205C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10,169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3F5F1549" w14:textId="77777777" w:rsidR="00A70303" w:rsidRPr="00F205C4" w:rsidRDefault="00A70303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9" w:right="-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3DC054E1" w14:textId="77777777" w:rsidR="00A70303" w:rsidRPr="00F205C4" w:rsidRDefault="00A70303" w:rsidP="00A70303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9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168520E5" w14:textId="77777777" w:rsidR="00A70303" w:rsidRPr="00F205C4" w:rsidRDefault="00A70303" w:rsidP="00A70303">
            <w:pPr>
              <w:pStyle w:val="acctfourfigures"/>
              <w:tabs>
                <w:tab w:val="clear" w:pos="765"/>
                <w:tab w:val="decimal" w:pos="1176"/>
                <w:tab w:val="decimal" w:pos="1371"/>
              </w:tabs>
              <w:spacing w:line="240" w:lineRule="auto"/>
              <w:ind w:left="-79" w:right="-8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</w:tcPr>
          <w:p w14:paraId="0C4BACEA" w14:textId="77777777" w:rsidR="00A70303" w:rsidRPr="00F205C4" w:rsidRDefault="00A70303" w:rsidP="00A70303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79" w:right="7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Pr="00F205C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28,375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A70303" w:rsidRPr="00F205C4" w14:paraId="570374CE" w14:textId="77777777" w:rsidTr="00724C71">
        <w:trPr>
          <w:cantSplit/>
        </w:trPr>
        <w:tc>
          <w:tcPr>
            <w:tcW w:w="4410" w:type="dxa"/>
            <w:vAlign w:val="bottom"/>
          </w:tcPr>
          <w:p w14:paraId="6AA1961B" w14:textId="77777777" w:rsidR="00A70303" w:rsidRPr="00F205C4" w:rsidRDefault="00A70303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3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2561</w:t>
            </w: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และ </w:t>
            </w: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1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08813E" w14:textId="77777777" w:rsidR="00A70303" w:rsidRPr="00F205C4" w:rsidRDefault="00A70303" w:rsidP="00A70303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14" w:right="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281,997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55315E4" w14:textId="77777777" w:rsidR="00A70303" w:rsidRPr="00F205C4" w:rsidRDefault="00A70303" w:rsidP="00A7030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7BBB06" w14:textId="77777777" w:rsidR="00A70303" w:rsidRPr="00F205C4" w:rsidRDefault="00A70303" w:rsidP="00A70303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79" w:right="17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358,988</w:t>
            </w:r>
          </w:p>
        </w:tc>
        <w:tc>
          <w:tcPr>
            <w:tcW w:w="178" w:type="dxa"/>
            <w:vAlign w:val="bottom"/>
          </w:tcPr>
          <w:p w14:paraId="08C29DF0" w14:textId="77777777" w:rsidR="00A70303" w:rsidRPr="00F205C4" w:rsidRDefault="00A70303" w:rsidP="00A70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1176"/>
              </w:tabs>
              <w:spacing w:after="0" w:line="240" w:lineRule="auto"/>
              <w:ind w:left="-79" w:right="-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555" w:type="dxa"/>
            <w:tcBorders>
              <w:top w:val="single" w:sz="4" w:space="0" w:color="auto"/>
            </w:tcBorders>
            <w:vAlign w:val="bottom"/>
          </w:tcPr>
          <w:p w14:paraId="2D31C1FA" w14:textId="77777777" w:rsidR="00A70303" w:rsidRPr="00F205C4" w:rsidRDefault="00A70303" w:rsidP="00A70303">
            <w:pPr>
              <w:pStyle w:val="acctfourfigures"/>
              <w:tabs>
                <w:tab w:val="clear" w:pos="765"/>
                <w:tab w:val="decimal" w:pos="1273"/>
              </w:tabs>
              <w:spacing w:line="240" w:lineRule="auto"/>
              <w:ind w:left="-79" w:right="2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26,320</w:t>
            </w:r>
          </w:p>
        </w:tc>
        <w:tc>
          <w:tcPr>
            <w:tcW w:w="178" w:type="dxa"/>
            <w:vAlign w:val="bottom"/>
          </w:tcPr>
          <w:p w14:paraId="68EB59BA" w14:textId="77777777" w:rsidR="00A70303" w:rsidRPr="00F205C4" w:rsidRDefault="00A70303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9" w:right="-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  <w:vAlign w:val="bottom"/>
          </w:tcPr>
          <w:p w14:paraId="27DE2078" w14:textId="77777777" w:rsidR="00A70303" w:rsidRPr="00F205C4" w:rsidRDefault="00A70303" w:rsidP="00A70303">
            <w:pPr>
              <w:pStyle w:val="acctfourfigures"/>
              <w:tabs>
                <w:tab w:val="clear" w:pos="765"/>
                <w:tab w:val="decimal" w:pos="1022"/>
              </w:tabs>
              <w:spacing w:line="240" w:lineRule="auto"/>
              <w:ind w:left="-79" w:right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47,735</w:t>
            </w:r>
          </w:p>
        </w:tc>
        <w:tc>
          <w:tcPr>
            <w:tcW w:w="178" w:type="dxa"/>
            <w:vAlign w:val="bottom"/>
          </w:tcPr>
          <w:p w14:paraId="0F9064A7" w14:textId="77777777" w:rsidR="00A70303" w:rsidRPr="00F205C4" w:rsidRDefault="00A70303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9" w:right="-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317211F7" w14:textId="77777777" w:rsidR="00A70303" w:rsidRPr="00F205C4" w:rsidRDefault="00A70303" w:rsidP="00B02413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9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33,979</w:t>
            </w:r>
          </w:p>
        </w:tc>
        <w:tc>
          <w:tcPr>
            <w:tcW w:w="178" w:type="dxa"/>
            <w:vAlign w:val="bottom"/>
          </w:tcPr>
          <w:p w14:paraId="00280C86" w14:textId="77777777" w:rsidR="00A70303" w:rsidRPr="00F205C4" w:rsidRDefault="00A70303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9" w:right="-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1B75115A" w14:textId="77777777" w:rsidR="00A70303" w:rsidRPr="00F205C4" w:rsidRDefault="00A70303" w:rsidP="00B362AF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9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15,571</w:t>
            </w:r>
          </w:p>
        </w:tc>
        <w:tc>
          <w:tcPr>
            <w:tcW w:w="180" w:type="dxa"/>
          </w:tcPr>
          <w:p w14:paraId="752764AA" w14:textId="77777777" w:rsidR="00A70303" w:rsidRPr="00F205C4" w:rsidRDefault="00A70303" w:rsidP="00A70303">
            <w:pPr>
              <w:pStyle w:val="acctfourfigures"/>
              <w:tabs>
                <w:tab w:val="clear" w:pos="765"/>
                <w:tab w:val="decimal" w:pos="137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</w:tcPr>
          <w:p w14:paraId="034DB41D" w14:textId="77777777" w:rsidR="00A70303" w:rsidRPr="00F205C4" w:rsidRDefault="00A70303" w:rsidP="00A70303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79" w:right="15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764,590</w:t>
            </w:r>
          </w:p>
        </w:tc>
      </w:tr>
      <w:tr w:rsidR="00B362AF" w:rsidRPr="00F205C4" w14:paraId="32A66F46" w14:textId="77777777" w:rsidTr="00E745A7">
        <w:trPr>
          <w:cantSplit/>
        </w:trPr>
        <w:tc>
          <w:tcPr>
            <w:tcW w:w="4410" w:type="dxa"/>
            <w:vAlign w:val="bottom"/>
          </w:tcPr>
          <w:p w14:paraId="3AA4EC7D" w14:textId="77777777" w:rsidR="00B362AF" w:rsidRPr="00F205C4" w:rsidRDefault="00B362AF" w:rsidP="00B362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37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89" w:type="dxa"/>
          </w:tcPr>
          <w:p w14:paraId="6411463C" w14:textId="498D93A3" w:rsidR="00B362AF" w:rsidRPr="00F205C4" w:rsidRDefault="00B362AF" w:rsidP="00B362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091"/>
              </w:tabs>
              <w:spacing w:after="0" w:line="240" w:lineRule="auto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78" w:type="dxa"/>
          </w:tcPr>
          <w:p w14:paraId="05C048F0" w14:textId="77777777" w:rsidR="00B362AF" w:rsidRPr="00F205C4" w:rsidRDefault="00B362AF" w:rsidP="00B362A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</w:tcPr>
          <w:p w14:paraId="3CBACA32" w14:textId="5765B267" w:rsidR="00B362AF" w:rsidRPr="00F205C4" w:rsidRDefault="00B362AF" w:rsidP="00B362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03"/>
              </w:tabs>
              <w:spacing w:after="0" w:line="240" w:lineRule="auto"/>
              <w:ind w:left="-79" w:right="11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567</w:t>
            </w:r>
          </w:p>
        </w:tc>
        <w:tc>
          <w:tcPr>
            <w:tcW w:w="178" w:type="dxa"/>
          </w:tcPr>
          <w:p w14:paraId="64EBC40B" w14:textId="77777777" w:rsidR="00B362AF" w:rsidRPr="00F205C4" w:rsidRDefault="00B362AF" w:rsidP="00B362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102"/>
              </w:tabs>
              <w:spacing w:after="0"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5" w:type="dxa"/>
          </w:tcPr>
          <w:p w14:paraId="43CCB8B5" w14:textId="76D3D3B1" w:rsidR="00B362AF" w:rsidRPr="00F205C4" w:rsidRDefault="00212B30" w:rsidP="00A81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001"/>
              </w:tabs>
              <w:spacing w:after="0" w:line="240" w:lineRule="auto"/>
              <w:ind w:left="-79" w:right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5,768</w:t>
            </w:r>
          </w:p>
        </w:tc>
        <w:tc>
          <w:tcPr>
            <w:tcW w:w="178" w:type="dxa"/>
            <w:vAlign w:val="bottom"/>
          </w:tcPr>
          <w:p w14:paraId="1FD6C203" w14:textId="77777777" w:rsidR="00B362AF" w:rsidRPr="00F205C4" w:rsidRDefault="00B362AF" w:rsidP="00B362AF">
            <w:pPr>
              <w:pStyle w:val="acctfourfigures"/>
              <w:tabs>
                <w:tab w:val="clear" w:pos="765"/>
                <w:tab w:val="decimal" w:pos="1102"/>
                <w:tab w:val="decimal" w:pos="127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24" w:type="dxa"/>
          </w:tcPr>
          <w:p w14:paraId="0CDDA0CB" w14:textId="280301D3" w:rsidR="00B362AF" w:rsidRPr="00F205C4" w:rsidRDefault="00B362AF" w:rsidP="00B362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022"/>
              </w:tabs>
              <w:spacing w:after="0" w:line="240" w:lineRule="auto"/>
              <w:ind w:left="-79" w:right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9,439</w:t>
            </w:r>
          </w:p>
        </w:tc>
        <w:tc>
          <w:tcPr>
            <w:tcW w:w="178" w:type="dxa"/>
            <w:vAlign w:val="bottom"/>
          </w:tcPr>
          <w:p w14:paraId="2D6E4BF6" w14:textId="77777777" w:rsidR="00B362AF" w:rsidRPr="00F205C4" w:rsidRDefault="00B362AF" w:rsidP="00B362AF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12" w:type="dxa"/>
          </w:tcPr>
          <w:p w14:paraId="7B64E964" w14:textId="1669BA38" w:rsidR="00B362AF" w:rsidRPr="00F205C4" w:rsidRDefault="00B362AF" w:rsidP="00B02413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9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27,525</w:t>
            </w:r>
          </w:p>
        </w:tc>
        <w:tc>
          <w:tcPr>
            <w:tcW w:w="178" w:type="dxa"/>
          </w:tcPr>
          <w:p w14:paraId="695A970A" w14:textId="77777777" w:rsidR="00B362AF" w:rsidRPr="00F205C4" w:rsidRDefault="00B362AF" w:rsidP="00B362AF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</w:tcPr>
          <w:p w14:paraId="53614242" w14:textId="17F80912" w:rsidR="00B362AF" w:rsidRPr="00F205C4" w:rsidRDefault="00212B30" w:rsidP="00B362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001"/>
                <w:tab w:val="decimal" w:pos="1044"/>
              </w:tabs>
              <w:spacing w:after="0" w:line="240" w:lineRule="auto"/>
              <w:ind w:left="-79" w:right="9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66,711</w:t>
            </w:r>
          </w:p>
        </w:tc>
        <w:tc>
          <w:tcPr>
            <w:tcW w:w="180" w:type="dxa"/>
            <w:vAlign w:val="bottom"/>
          </w:tcPr>
          <w:p w14:paraId="5537BFD5" w14:textId="77777777" w:rsidR="00B362AF" w:rsidRPr="00F205C4" w:rsidRDefault="00B362AF" w:rsidP="00B362AF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gridSpan w:val="2"/>
          </w:tcPr>
          <w:p w14:paraId="56C730C2" w14:textId="046EA29B" w:rsidR="00B362AF" w:rsidRPr="00F205C4" w:rsidRDefault="00B362AF" w:rsidP="00B362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45"/>
                <w:tab w:val="decimal" w:pos="1001"/>
              </w:tabs>
              <w:spacing w:after="0" w:line="240" w:lineRule="auto"/>
              <w:ind w:left="-79" w:right="16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110,010</w:t>
            </w:r>
          </w:p>
        </w:tc>
      </w:tr>
      <w:tr w:rsidR="00B362AF" w:rsidRPr="00F205C4" w14:paraId="389AE519" w14:textId="77777777" w:rsidTr="00E745A7">
        <w:trPr>
          <w:cantSplit/>
        </w:trPr>
        <w:tc>
          <w:tcPr>
            <w:tcW w:w="4410" w:type="dxa"/>
            <w:vAlign w:val="bottom"/>
          </w:tcPr>
          <w:p w14:paraId="3607A061" w14:textId="77777777" w:rsidR="00B362AF" w:rsidRPr="00F205C4" w:rsidRDefault="00B362AF" w:rsidP="00B3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37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</w:p>
        </w:tc>
        <w:tc>
          <w:tcPr>
            <w:tcW w:w="1189" w:type="dxa"/>
            <w:shd w:val="clear" w:color="auto" w:fill="auto"/>
          </w:tcPr>
          <w:p w14:paraId="5DA07BCF" w14:textId="2360CD55" w:rsidR="00B362AF" w:rsidRPr="00F205C4" w:rsidRDefault="00B362AF" w:rsidP="00B362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091"/>
              </w:tabs>
              <w:spacing w:after="0" w:line="240" w:lineRule="auto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1,269</w:t>
            </w:r>
          </w:p>
        </w:tc>
        <w:tc>
          <w:tcPr>
            <w:tcW w:w="178" w:type="dxa"/>
            <w:shd w:val="clear" w:color="auto" w:fill="auto"/>
          </w:tcPr>
          <w:p w14:paraId="70BA947B" w14:textId="77777777" w:rsidR="00B362AF" w:rsidRPr="00F205C4" w:rsidRDefault="00B362AF" w:rsidP="00B362AF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3" w:type="dxa"/>
            <w:shd w:val="clear" w:color="auto" w:fill="auto"/>
          </w:tcPr>
          <w:p w14:paraId="40DF1C2F" w14:textId="53B1F21F" w:rsidR="00B362AF" w:rsidRPr="00F205C4" w:rsidRDefault="00B362AF" w:rsidP="00B362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703"/>
              </w:tabs>
              <w:spacing w:after="0" w:line="240" w:lineRule="auto"/>
              <w:ind w:left="-79" w:right="11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74,216</w:t>
            </w:r>
          </w:p>
        </w:tc>
        <w:tc>
          <w:tcPr>
            <w:tcW w:w="178" w:type="dxa"/>
          </w:tcPr>
          <w:p w14:paraId="4A490752" w14:textId="77777777" w:rsidR="00B362AF" w:rsidRPr="00F205C4" w:rsidRDefault="00B362AF" w:rsidP="00B362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102"/>
              </w:tabs>
              <w:spacing w:after="0"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5" w:type="dxa"/>
          </w:tcPr>
          <w:p w14:paraId="6EAAC33B" w14:textId="6223FE6D" w:rsidR="00B362AF" w:rsidRPr="00F205C4" w:rsidRDefault="00B362AF" w:rsidP="00A810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001"/>
              </w:tabs>
              <w:spacing w:after="0" w:line="240" w:lineRule="auto"/>
              <w:ind w:left="-79" w:right="135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5,0</w:t>
            </w:r>
            <w:r w:rsidR="00862A27" w:rsidRPr="00F205C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12</w:t>
            </w:r>
          </w:p>
        </w:tc>
        <w:tc>
          <w:tcPr>
            <w:tcW w:w="178" w:type="dxa"/>
            <w:vAlign w:val="bottom"/>
          </w:tcPr>
          <w:p w14:paraId="2810A499" w14:textId="77777777" w:rsidR="00B362AF" w:rsidRPr="00F205C4" w:rsidRDefault="00B362AF" w:rsidP="00B362AF">
            <w:pPr>
              <w:pStyle w:val="acctfourfigures"/>
              <w:tabs>
                <w:tab w:val="clear" w:pos="765"/>
                <w:tab w:val="decimal" w:pos="1102"/>
                <w:tab w:val="decimal" w:pos="127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24" w:type="dxa"/>
          </w:tcPr>
          <w:p w14:paraId="2187464B" w14:textId="2DE05988" w:rsidR="00B362AF" w:rsidRPr="00F205C4" w:rsidRDefault="00B362AF" w:rsidP="00B362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022"/>
              </w:tabs>
              <w:spacing w:after="0" w:line="240" w:lineRule="auto"/>
              <w:ind w:left="-79" w:right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114</w:t>
            </w:r>
          </w:p>
        </w:tc>
        <w:tc>
          <w:tcPr>
            <w:tcW w:w="178" w:type="dxa"/>
            <w:vAlign w:val="bottom"/>
          </w:tcPr>
          <w:p w14:paraId="5DA07460" w14:textId="77777777" w:rsidR="00B362AF" w:rsidRPr="00F205C4" w:rsidRDefault="00B362AF" w:rsidP="00B362AF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12" w:type="dxa"/>
          </w:tcPr>
          <w:p w14:paraId="6F9D6B80" w14:textId="12D78A41" w:rsidR="00B362AF" w:rsidRPr="00F205C4" w:rsidRDefault="00B362AF" w:rsidP="00B02413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9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-</w:t>
            </w:r>
          </w:p>
        </w:tc>
        <w:tc>
          <w:tcPr>
            <w:tcW w:w="178" w:type="dxa"/>
          </w:tcPr>
          <w:p w14:paraId="05320B89" w14:textId="77777777" w:rsidR="00B362AF" w:rsidRPr="00F205C4" w:rsidRDefault="00B362AF" w:rsidP="00B362AF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2" w:type="dxa"/>
          </w:tcPr>
          <w:p w14:paraId="6BF127F6" w14:textId="64848318" w:rsidR="00B362AF" w:rsidRPr="00F205C4" w:rsidRDefault="00B362AF" w:rsidP="00B362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847"/>
                <w:tab w:val="decimal" w:pos="1044"/>
              </w:tabs>
              <w:spacing w:after="0" w:line="240" w:lineRule="auto"/>
              <w:ind w:left="-79"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(</w:t>
            </w:r>
            <w:r w:rsidRPr="00F205C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80,6</w:t>
            </w:r>
            <w:r w:rsidR="00862A27" w:rsidRPr="00F205C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11</w:t>
            </w:r>
            <w:r w:rsidRPr="00F205C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  <w:vAlign w:val="bottom"/>
          </w:tcPr>
          <w:p w14:paraId="1D96F41E" w14:textId="77777777" w:rsidR="00B362AF" w:rsidRPr="00F205C4" w:rsidRDefault="00B362AF" w:rsidP="00B362AF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  <w:gridSpan w:val="2"/>
          </w:tcPr>
          <w:p w14:paraId="431FDE2B" w14:textId="2A933A16" w:rsidR="00B362AF" w:rsidRPr="00F205C4" w:rsidRDefault="00B362AF" w:rsidP="00B362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001"/>
              </w:tabs>
              <w:spacing w:after="0" w:line="240" w:lineRule="auto"/>
              <w:ind w:left="-79" w:right="15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-</w:t>
            </w:r>
          </w:p>
        </w:tc>
      </w:tr>
      <w:tr w:rsidR="00B362AF" w:rsidRPr="00F205C4" w14:paraId="61218955" w14:textId="77777777" w:rsidTr="00724C71">
        <w:trPr>
          <w:cantSplit/>
          <w:trHeight w:val="360"/>
        </w:trPr>
        <w:tc>
          <w:tcPr>
            <w:tcW w:w="4410" w:type="dxa"/>
            <w:vAlign w:val="bottom"/>
          </w:tcPr>
          <w:p w14:paraId="2953C2E1" w14:textId="77777777" w:rsidR="00B362AF" w:rsidRPr="00F205C4" w:rsidRDefault="00B362AF" w:rsidP="00B3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37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0D680091" w14:textId="6D2834AF" w:rsidR="00B362AF" w:rsidRPr="00F205C4" w:rsidRDefault="00B362AF" w:rsidP="00B362AF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ind w:left="-79" w:right="8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05C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9EA7172" w14:textId="77777777" w:rsidR="00B362AF" w:rsidRPr="00F205C4" w:rsidRDefault="00B362AF" w:rsidP="00B362AF">
            <w:pPr>
              <w:tabs>
                <w:tab w:val="clear" w:pos="227"/>
                <w:tab w:val="decimal" w:pos="966"/>
              </w:tabs>
              <w:spacing w:line="240" w:lineRule="auto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33" w:type="dxa"/>
            <w:shd w:val="clear" w:color="auto" w:fill="auto"/>
            <w:vAlign w:val="bottom"/>
          </w:tcPr>
          <w:p w14:paraId="620F1A26" w14:textId="3A79FD7C" w:rsidR="00B362AF" w:rsidRPr="00F205C4" w:rsidRDefault="00B362AF" w:rsidP="00B362AF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79" w:right="2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05C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bidi="th-TH"/>
              </w:rPr>
              <w:t>(</w:t>
            </w:r>
            <w:r w:rsidRPr="00F205C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20</w:t>
            </w:r>
            <w:r w:rsidRPr="00F205C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786B07AE" w14:textId="77777777" w:rsidR="00B362AF" w:rsidRPr="00F205C4" w:rsidRDefault="00B362AF" w:rsidP="00B362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79" w:right="-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5" w:type="dxa"/>
            <w:vAlign w:val="bottom"/>
          </w:tcPr>
          <w:p w14:paraId="3D12A349" w14:textId="74FE44B4" w:rsidR="00B362AF" w:rsidRPr="00F205C4" w:rsidRDefault="00B362AF" w:rsidP="00B362AF">
            <w:pPr>
              <w:pStyle w:val="acctfourfigures"/>
              <w:tabs>
                <w:tab w:val="clear" w:pos="765"/>
                <w:tab w:val="decimal" w:pos="1273"/>
              </w:tabs>
              <w:spacing w:line="240" w:lineRule="auto"/>
              <w:ind w:left="-79" w:right="45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05C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bidi="th-TH"/>
              </w:rPr>
              <w:t>(</w:t>
            </w:r>
            <w:r w:rsidRPr="00F205C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354</w:t>
            </w:r>
            <w:r w:rsidRPr="00F205C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0F0EF1C7" w14:textId="77777777" w:rsidR="00B362AF" w:rsidRPr="00F205C4" w:rsidRDefault="00B362AF" w:rsidP="00B3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9" w:right="-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4" w:type="dxa"/>
            <w:vAlign w:val="bottom"/>
          </w:tcPr>
          <w:p w14:paraId="4B5E12FE" w14:textId="599E923E" w:rsidR="00B362AF" w:rsidRPr="00F205C4" w:rsidRDefault="00B362AF" w:rsidP="00B362A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79" w:right="2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05C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bidi="th-TH"/>
              </w:rPr>
              <w:t>(</w:t>
            </w:r>
            <w:r w:rsidRPr="00F205C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372</w:t>
            </w:r>
            <w:r w:rsidRPr="00F205C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730B80D9" w14:textId="77777777" w:rsidR="00B362AF" w:rsidRPr="00F205C4" w:rsidRDefault="00B362AF" w:rsidP="00B362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1176"/>
              </w:tabs>
              <w:spacing w:after="0" w:line="240" w:lineRule="auto"/>
              <w:ind w:left="-79" w:right="-97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12" w:type="dxa"/>
            <w:vAlign w:val="bottom"/>
          </w:tcPr>
          <w:p w14:paraId="1B5AF839" w14:textId="335D413F" w:rsidR="00B362AF" w:rsidRPr="00F205C4" w:rsidRDefault="00B362AF" w:rsidP="0098287F">
            <w:pPr>
              <w:pStyle w:val="acctfourfigures"/>
              <w:tabs>
                <w:tab w:val="clear" w:pos="765"/>
                <w:tab w:val="decimal" w:pos="1092"/>
              </w:tabs>
              <w:spacing w:line="240" w:lineRule="auto"/>
              <w:ind w:left="-79" w:right="16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05C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bidi="th-TH"/>
              </w:rPr>
              <w:t>(</w:t>
            </w:r>
            <w:r w:rsidRPr="00F205C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8,170</w:t>
            </w:r>
            <w:r w:rsidRPr="00F205C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0BF1720F" w14:textId="77777777" w:rsidR="00B362AF" w:rsidRPr="00F205C4" w:rsidRDefault="00B362AF" w:rsidP="00B3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9" w:right="-9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2" w:type="dxa"/>
            <w:vAlign w:val="bottom"/>
          </w:tcPr>
          <w:p w14:paraId="48B16AA3" w14:textId="1B9CD6DF" w:rsidR="00B362AF" w:rsidRPr="00F205C4" w:rsidRDefault="00B362AF" w:rsidP="00B362AF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9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05C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5954CA1A" w14:textId="77777777" w:rsidR="00B362AF" w:rsidRPr="00F205C4" w:rsidRDefault="00B362AF" w:rsidP="00B362AF">
            <w:pPr>
              <w:pStyle w:val="acctfourfigures"/>
              <w:tabs>
                <w:tab w:val="clear" w:pos="765"/>
                <w:tab w:val="decimal" w:pos="1176"/>
                <w:tab w:val="decimal" w:pos="1371"/>
              </w:tabs>
              <w:spacing w:line="240" w:lineRule="auto"/>
              <w:ind w:left="-79" w:right="-82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gridSpan w:val="2"/>
          </w:tcPr>
          <w:p w14:paraId="24DA2DF3" w14:textId="6AEBD957" w:rsidR="00B362AF" w:rsidRPr="00F205C4" w:rsidRDefault="00B362AF" w:rsidP="00B362AF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79" w:right="7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05C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bidi="th-TH"/>
              </w:rPr>
              <w:t>(</w:t>
            </w:r>
            <w:r w:rsidRPr="00F205C4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8,916</w:t>
            </w:r>
            <w:r w:rsidRPr="00F205C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B362AF" w:rsidRPr="00F205C4" w14:paraId="04CC4729" w14:textId="77777777" w:rsidTr="00724C71">
        <w:trPr>
          <w:cantSplit/>
        </w:trPr>
        <w:tc>
          <w:tcPr>
            <w:tcW w:w="4410" w:type="dxa"/>
            <w:vAlign w:val="bottom"/>
          </w:tcPr>
          <w:p w14:paraId="5E9E7BB6" w14:textId="77777777" w:rsidR="00B362AF" w:rsidRPr="00F205C4" w:rsidRDefault="00B362AF" w:rsidP="00B3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3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FCDC4C" w14:textId="74FDBE83" w:rsidR="00B362AF" w:rsidRPr="00F205C4" w:rsidRDefault="00B362AF" w:rsidP="00B362AF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ind w:left="-114" w:right="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283,266</w:t>
            </w:r>
          </w:p>
        </w:tc>
        <w:tc>
          <w:tcPr>
            <w:tcW w:w="178" w:type="dxa"/>
            <w:vAlign w:val="bottom"/>
          </w:tcPr>
          <w:p w14:paraId="7F9C07A7" w14:textId="77777777" w:rsidR="00B362AF" w:rsidRPr="00F205C4" w:rsidRDefault="00B362AF" w:rsidP="00B362AF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DE8CC7" w14:textId="4582949C" w:rsidR="00B362AF" w:rsidRPr="00F205C4" w:rsidRDefault="00B362AF" w:rsidP="00B362AF">
            <w:pPr>
              <w:pStyle w:val="acctfourfigures"/>
              <w:tabs>
                <w:tab w:val="clear" w:pos="765"/>
                <w:tab w:val="decimal" w:pos="1074"/>
              </w:tabs>
              <w:spacing w:line="240" w:lineRule="auto"/>
              <w:ind w:left="-79" w:right="17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F205C4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433,751</w:t>
            </w:r>
          </w:p>
        </w:tc>
        <w:tc>
          <w:tcPr>
            <w:tcW w:w="178" w:type="dxa"/>
            <w:vAlign w:val="bottom"/>
          </w:tcPr>
          <w:p w14:paraId="37CB7E18" w14:textId="77777777" w:rsidR="00B362AF" w:rsidRPr="00F205C4" w:rsidRDefault="00B362AF" w:rsidP="00B362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1176"/>
              </w:tabs>
              <w:spacing w:after="0" w:line="240" w:lineRule="auto"/>
              <w:ind w:left="-79" w:right="-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5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B1235B" w14:textId="71EC3CA2" w:rsidR="00B362AF" w:rsidRPr="00F205C4" w:rsidRDefault="00B362AF" w:rsidP="00B362AF">
            <w:pPr>
              <w:pStyle w:val="acctfourfigures"/>
              <w:tabs>
                <w:tab w:val="clear" w:pos="765"/>
                <w:tab w:val="decimal" w:pos="1273"/>
              </w:tabs>
              <w:spacing w:line="240" w:lineRule="auto"/>
              <w:ind w:left="-79" w:right="2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F205C4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36,74</w:t>
            </w:r>
            <w:r w:rsidR="00862A27" w:rsidRPr="00F205C4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178" w:type="dxa"/>
            <w:vAlign w:val="bottom"/>
          </w:tcPr>
          <w:p w14:paraId="6AA61C38" w14:textId="77777777" w:rsidR="00B362AF" w:rsidRPr="00F205C4" w:rsidRDefault="00B362AF" w:rsidP="00B3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9" w:right="-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957919" w14:textId="4059261F" w:rsidR="00B362AF" w:rsidRPr="00F205C4" w:rsidRDefault="00B362AF" w:rsidP="00B362AF">
            <w:pPr>
              <w:pStyle w:val="acctfourfigures"/>
              <w:tabs>
                <w:tab w:val="clear" w:pos="765"/>
                <w:tab w:val="decimal" w:pos="1022"/>
              </w:tabs>
              <w:spacing w:line="240" w:lineRule="auto"/>
              <w:ind w:left="-79" w:right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205C4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56,916</w:t>
            </w:r>
          </w:p>
        </w:tc>
        <w:tc>
          <w:tcPr>
            <w:tcW w:w="178" w:type="dxa"/>
            <w:vAlign w:val="bottom"/>
          </w:tcPr>
          <w:p w14:paraId="5E536502" w14:textId="77777777" w:rsidR="00B362AF" w:rsidRPr="00F205C4" w:rsidRDefault="00B362AF" w:rsidP="00B3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9" w:right="-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56EF05" w14:textId="3718508C" w:rsidR="00B362AF" w:rsidRPr="00F205C4" w:rsidRDefault="00B362AF" w:rsidP="00B02413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9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F205C4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53,334</w:t>
            </w:r>
          </w:p>
        </w:tc>
        <w:tc>
          <w:tcPr>
            <w:tcW w:w="178" w:type="dxa"/>
            <w:vAlign w:val="bottom"/>
          </w:tcPr>
          <w:p w14:paraId="621C6A55" w14:textId="77777777" w:rsidR="00B362AF" w:rsidRPr="00F205C4" w:rsidRDefault="00B362AF" w:rsidP="00B3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79" w:right="-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281EB6" w14:textId="63DFAA09" w:rsidR="00B362AF" w:rsidRPr="00F205C4" w:rsidRDefault="00B362AF" w:rsidP="00B362AF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9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F205C4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1,67</w:t>
            </w:r>
            <w:r w:rsidR="00862A27" w:rsidRPr="00F205C4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14:paraId="592F122B" w14:textId="77777777" w:rsidR="00B362AF" w:rsidRPr="00F205C4" w:rsidRDefault="00B362AF" w:rsidP="00B362AF">
            <w:pPr>
              <w:pStyle w:val="acctfourfigures"/>
              <w:tabs>
                <w:tab w:val="clear" w:pos="765"/>
                <w:tab w:val="decimal" w:pos="137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DD8E4BE" w14:textId="61E24F42" w:rsidR="00B362AF" w:rsidRPr="00F205C4" w:rsidRDefault="00B362AF" w:rsidP="00B362AF">
            <w:pPr>
              <w:pStyle w:val="acctfourfigures"/>
              <w:tabs>
                <w:tab w:val="clear" w:pos="765"/>
                <w:tab w:val="decimal" w:pos="845"/>
              </w:tabs>
              <w:spacing w:line="240" w:lineRule="auto"/>
              <w:ind w:left="-79" w:right="15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F205C4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865,684</w:t>
            </w:r>
          </w:p>
        </w:tc>
      </w:tr>
    </w:tbl>
    <w:p w14:paraId="2BD2A65E" w14:textId="77777777" w:rsidR="00B90C8B" w:rsidRPr="00F205C4" w:rsidRDefault="00B90C8B" w:rsidP="00DF5C8C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sectPr w:rsidR="00B90C8B" w:rsidRPr="00F205C4" w:rsidSect="00B90C8B">
          <w:pgSz w:w="16834" w:h="11909" w:orient="landscape" w:code="9"/>
          <w:pgMar w:top="1152" w:right="691" w:bottom="1152" w:left="576" w:header="720" w:footer="720" w:gutter="0"/>
          <w:cols w:space="720"/>
          <w:docGrid w:linePitch="245"/>
        </w:sectPr>
      </w:pPr>
    </w:p>
    <w:tbl>
      <w:tblPr>
        <w:tblW w:w="15038" w:type="dxa"/>
        <w:tblInd w:w="529" w:type="dxa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3"/>
        <w:gridCol w:w="1231"/>
        <w:gridCol w:w="208"/>
        <w:gridCol w:w="180"/>
        <w:gridCol w:w="1065"/>
        <w:gridCol w:w="182"/>
        <w:gridCol w:w="180"/>
        <w:gridCol w:w="1338"/>
        <w:gridCol w:w="193"/>
        <w:gridCol w:w="180"/>
        <w:gridCol w:w="1250"/>
        <w:gridCol w:w="189"/>
        <w:gridCol w:w="180"/>
        <w:gridCol w:w="1224"/>
        <w:gridCol w:w="180"/>
        <w:gridCol w:w="179"/>
        <w:gridCol w:w="1414"/>
        <w:gridCol w:w="179"/>
        <w:gridCol w:w="1433"/>
      </w:tblGrid>
      <w:tr w:rsidR="000D202D" w:rsidRPr="00F205C4" w14:paraId="60262C91" w14:textId="77777777" w:rsidTr="00B362AF">
        <w:trPr>
          <w:cantSplit/>
        </w:trPr>
        <w:tc>
          <w:tcPr>
            <w:tcW w:w="4053" w:type="dxa"/>
            <w:vAlign w:val="bottom"/>
          </w:tcPr>
          <w:p w14:paraId="4B454003" w14:textId="77777777" w:rsidR="000D202D" w:rsidRPr="00F205C4" w:rsidRDefault="000D202D" w:rsidP="00265CDD">
            <w:pPr>
              <w:spacing w:line="360" w:lineRule="exact"/>
              <w:ind w:righ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985" w:type="dxa"/>
            <w:gridSpan w:val="18"/>
            <w:vAlign w:val="bottom"/>
          </w:tcPr>
          <w:p w14:paraId="3AB58117" w14:textId="77777777" w:rsidR="000D202D" w:rsidRPr="00F205C4" w:rsidRDefault="000D202D" w:rsidP="00CB75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2" w:right="-12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42294" w:rsidRPr="00F205C4" w14:paraId="431D8ED6" w14:textId="77777777" w:rsidTr="00B362AF">
        <w:trPr>
          <w:cantSplit/>
        </w:trPr>
        <w:tc>
          <w:tcPr>
            <w:tcW w:w="4053" w:type="dxa"/>
            <w:vAlign w:val="bottom"/>
          </w:tcPr>
          <w:p w14:paraId="33888F04" w14:textId="77777777" w:rsidR="000D202D" w:rsidRPr="00F205C4" w:rsidRDefault="000D202D" w:rsidP="00265CDD">
            <w:pPr>
              <w:spacing w:line="360" w:lineRule="exact"/>
              <w:ind w:righ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31" w:type="dxa"/>
            <w:vAlign w:val="bottom"/>
          </w:tcPr>
          <w:p w14:paraId="18E36C37" w14:textId="77777777" w:rsidR="00BB2342" w:rsidRPr="00F205C4" w:rsidRDefault="00BB2342" w:rsidP="00BB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ที่ดินและ</w:t>
            </w:r>
          </w:p>
          <w:p w14:paraId="67BB32B3" w14:textId="77777777" w:rsidR="000D202D" w:rsidRPr="00F205C4" w:rsidRDefault="00BB2342" w:rsidP="00BB2342">
            <w:pPr>
              <w:tabs>
                <w:tab w:val="clear" w:pos="1871"/>
              </w:tabs>
              <w:spacing w:line="360" w:lineRule="exact"/>
              <w:ind w:left="-95" w:right="-6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208" w:type="dxa"/>
            <w:vAlign w:val="bottom"/>
          </w:tcPr>
          <w:p w14:paraId="1394EA20" w14:textId="77777777" w:rsidR="000D202D" w:rsidRPr="00F205C4" w:rsidRDefault="000D202D" w:rsidP="00265CDD">
            <w:pPr>
              <w:spacing w:line="360" w:lineRule="exact"/>
              <w:ind w:left="-142" w:right="-1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5" w:type="dxa"/>
            <w:gridSpan w:val="2"/>
            <w:vAlign w:val="bottom"/>
          </w:tcPr>
          <w:p w14:paraId="52E69315" w14:textId="77777777" w:rsidR="000D202D" w:rsidRPr="00F205C4" w:rsidRDefault="000D202D" w:rsidP="00265CDD">
            <w:pPr>
              <w:tabs>
                <w:tab w:val="clear" w:pos="1871"/>
              </w:tabs>
              <w:spacing w:line="360" w:lineRule="exact"/>
              <w:ind w:left="-95" w:right="-6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ส่วนปรับปรุง</w:t>
            </w:r>
          </w:p>
        </w:tc>
        <w:tc>
          <w:tcPr>
            <w:tcW w:w="182" w:type="dxa"/>
            <w:vAlign w:val="bottom"/>
          </w:tcPr>
          <w:p w14:paraId="72A57514" w14:textId="77777777" w:rsidR="000D202D" w:rsidRPr="00F205C4" w:rsidRDefault="000D202D" w:rsidP="00265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2" w:right="-12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18" w:type="dxa"/>
            <w:gridSpan w:val="2"/>
            <w:vAlign w:val="bottom"/>
          </w:tcPr>
          <w:p w14:paraId="5089620C" w14:textId="77777777" w:rsidR="000D202D" w:rsidRPr="00F205C4" w:rsidRDefault="000D202D" w:rsidP="00265CDD">
            <w:pPr>
              <w:tabs>
                <w:tab w:val="clear" w:pos="1871"/>
              </w:tabs>
              <w:spacing w:line="360" w:lineRule="exact"/>
              <w:ind w:left="-95" w:right="-6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</w:t>
            </w:r>
            <w:r w:rsidR="00BB04CC"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ติดตั้งและเครื่องใช้สำนักงาน</w:t>
            </w:r>
          </w:p>
        </w:tc>
        <w:tc>
          <w:tcPr>
            <w:tcW w:w="193" w:type="dxa"/>
            <w:vAlign w:val="bottom"/>
          </w:tcPr>
          <w:p w14:paraId="418341D9" w14:textId="77777777" w:rsidR="000D202D" w:rsidRPr="00F205C4" w:rsidRDefault="000D202D" w:rsidP="00265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2" w:right="-1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0" w:type="dxa"/>
            <w:gridSpan w:val="2"/>
            <w:vAlign w:val="bottom"/>
          </w:tcPr>
          <w:p w14:paraId="6381F35A" w14:textId="77777777" w:rsidR="000D202D" w:rsidRPr="00F205C4" w:rsidRDefault="000D202D" w:rsidP="00265CDD">
            <w:pPr>
              <w:tabs>
                <w:tab w:val="clear" w:pos="1871"/>
              </w:tabs>
              <w:spacing w:line="360" w:lineRule="exact"/>
              <w:ind w:left="-95" w:right="-6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เครื่องมือและอุปกรณ์</w:t>
            </w:r>
          </w:p>
        </w:tc>
        <w:tc>
          <w:tcPr>
            <w:tcW w:w="189" w:type="dxa"/>
            <w:vAlign w:val="bottom"/>
          </w:tcPr>
          <w:p w14:paraId="0B61B584" w14:textId="77777777" w:rsidR="000D202D" w:rsidRPr="00F205C4" w:rsidRDefault="000D202D" w:rsidP="00265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2" w:right="-12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04" w:type="dxa"/>
            <w:gridSpan w:val="2"/>
            <w:vAlign w:val="bottom"/>
          </w:tcPr>
          <w:p w14:paraId="3E7D390F" w14:textId="77777777" w:rsidR="000D202D" w:rsidRPr="00F205C4" w:rsidRDefault="000D202D" w:rsidP="00265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2" w:right="-12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359" w:type="dxa"/>
            <w:gridSpan w:val="2"/>
            <w:vAlign w:val="bottom"/>
          </w:tcPr>
          <w:p w14:paraId="6502BF73" w14:textId="77777777" w:rsidR="000D202D" w:rsidRPr="00F205C4" w:rsidRDefault="000D202D" w:rsidP="00265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2" w:right="-1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4" w:type="dxa"/>
            <w:vAlign w:val="bottom"/>
          </w:tcPr>
          <w:p w14:paraId="3577982A" w14:textId="77777777" w:rsidR="000D202D" w:rsidRPr="00F205C4" w:rsidRDefault="00861F28" w:rsidP="00BF0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2" w:right="-1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สินทรัพย์ระหว่างก่อสร้าง</w:t>
            </w:r>
            <w:r w:rsidR="00667848"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179" w:type="dxa"/>
          </w:tcPr>
          <w:p w14:paraId="481540A0" w14:textId="77777777" w:rsidR="000D202D" w:rsidRPr="00F205C4" w:rsidRDefault="000D202D" w:rsidP="00265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2" w:right="-12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3" w:type="dxa"/>
          </w:tcPr>
          <w:p w14:paraId="725D0AE5" w14:textId="77777777" w:rsidR="000D202D" w:rsidRPr="00F205C4" w:rsidRDefault="000D202D" w:rsidP="00265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2" w:right="-12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677EC0C" w14:textId="77777777" w:rsidR="000D202D" w:rsidRPr="00F205C4" w:rsidRDefault="000D202D" w:rsidP="00265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2" w:right="-12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1A7881C" w14:textId="77777777" w:rsidR="000D202D" w:rsidRPr="00F205C4" w:rsidRDefault="000D202D" w:rsidP="00265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2" w:right="-12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0D202D" w:rsidRPr="00F205C4" w14:paraId="75DA6A23" w14:textId="77777777" w:rsidTr="00B362AF">
        <w:trPr>
          <w:cantSplit/>
        </w:trPr>
        <w:tc>
          <w:tcPr>
            <w:tcW w:w="4053" w:type="dxa"/>
            <w:vAlign w:val="bottom"/>
          </w:tcPr>
          <w:p w14:paraId="5FFD7A89" w14:textId="77777777" w:rsidR="000D202D" w:rsidRPr="00F205C4" w:rsidRDefault="000D202D" w:rsidP="00265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37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985" w:type="dxa"/>
            <w:gridSpan w:val="18"/>
            <w:vAlign w:val="bottom"/>
          </w:tcPr>
          <w:p w14:paraId="1A52CEF6" w14:textId="77777777" w:rsidR="000D202D" w:rsidRPr="00F205C4" w:rsidRDefault="000D202D" w:rsidP="00265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2" w:right="-12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D202D" w:rsidRPr="00F205C4" w14:paraId="38F5867C" w14:textId="77777777" w:rsidTr="00B362AF">
        <w:trPr>
          <w:cantSplit/>
        </w:trPr>
        <w:tc>
          <w:tcPr>
            <w:tcW w:w="4053" w:type="dxa"/>
            <w:vAlign w:val="bottom"/>
          </w:tcPr>
          <w:p w14:paraId="5726B873" w14:textId="548F426F" w:rsidR="000D202D" w:rsidRPr="00F205C4" w:rsidRDefault="000D202D" w:rsidP="00265C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37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0985" w:type="dxa"/>
            <w:gridSpan w:val="18"/>
            <w:vAlign w:val="bottom"/>
          </w:tcPr>
          <w:p w14:paraId="037EF7D0" w14:textId="77777777" w:rsidR="000D202D" w:rsidRPr="00F205C4" w:rsidRDefault="000D202D" w:rsidP="00265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42" w:right="-12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70303" w:rsidRPr="00F205C4" w14:paraId="79F96C31" w14:textId="77777777" w:rsidTr="00B362AF">
        <w:trPr>
          <w:cantSplit/>
        </w:trPr>
        <w:tc>
          <w:tcPr>
            <w:tcW w:w="4053" w:type="dxa"/>
            <w:vAlign w:val="bottom"/>
          </w:tcPr>
          <w:p w14:paraId="3E35050F" w14:textId="77777777" w:rsidR="00A70303" w:rsidRPr="00F205C4" w:rsidRDefault="00A70303" w:rsidP="00A70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37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205C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F205C4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439" w:type="dxa"/>
            <w:gridSpan w:val="2"/>
            <w:vAlign w:val="bottom"/>
          </w:tcPr>
          <w:p w14:paraId="130FEB44" w14:textId="77777777" w:rsidR="00A70303" w:rsidRPr="00F205C4" w:rsidRDefault="00A70303" w:rsidP="00A70303">
            <w:pPr>
              <w:pStyle w:val="acctfourfigures"/>
              <w:tabs>
                <w:tab w:val="clear" w:pos="765"/>
                <w:tab w:val="decimal" w:pos="1015"/>
              </w:tabs>
              <w:spacing w:line="360" w:lineRule="exact"/>
              <w:ind w:left="-79" w:right="24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4C148DF" w14:textId="77777777" w:rsidR="00A70303" w:rsidRPr="00F205C4" w:rsidRDefault="00A70303" w:rsidP="00A70303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gridSpan w:val="2"/>
            <w:vAlign w:val="bottom"/>
          </w:tcPr>
          <w:p w14:paraId="6615838D" w14:textId="77777777" w:rsidR="00A70303" w:rsidRPr="00F205C4" w:rsidRDefault="00A70303" w:rsidP="00A70303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77,631</w:t>
            </w:r>
          </w:p>
        </w:tc>
        <w:tc>
          <w:tcPr>
            <w:tcW w:w="180" w:type="dxa"/>
            <w:vAlign w:val="bottom"/>
          </w:tcPr>
          <w:p w14:paraId="6264B1AE" w14:textId="77777777" w:rsidR="00A70303" w:rsidRPr="00F205C4" w:rsidRDefault="00A70303" w:rsidP="00A70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360" w:lineRule="exact"/>
              <w:ind w:left="-79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  <w:gridSpan w:val="2"/>
            <w:vAlign w:val="bottom"/>
          </w:tcPr>
          <w:p w14:paraId="4C014AE9" w14:textId="77777777" w:rsidR="00A70303" w:rsidRPr="00F205C4" w:rsidRDefault="00A70303" w:rsidP="00A70303">
            <w:pPr>
              <w:pStyle w:val="acctfourfigures"/>
              <w:tabs>
                <w:tab w:val="clear" w:pos="765"/>
                <w:tab w:val="decimal" w:pos="1183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21,651</w:t>
            </w:r>
          </w:p>
        </w:tc>
        <w:tc>
          <w:tcPr>
            <w:tcW w:w="180" w:type="dxa"/>
            <w:vAlign w:val="bottom"/>
          </w:tcPr>
          <w:p w14:paraId="68A3994B" w14:textId="77777777" w:rsidR="00A70303" w:rsidRPr="00F205C4" w:rsidRDefault="00A70303" w:rsidP="00A70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1001"/>
              </w:tabs>
              <w:spacing w:after="0"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39" w:type="dxa"/>
            <w:gridSpan w:val="2"/>
            <w:vAlign w:val="bottom"/>
          </w:tcPr>
          <w:p w14:paraId="673CCB7A" w14:textId="77777777" w:rsidR="00A70303" w:rsidRPr="00F205C4" w:rsidRDefault="00A70303" w:rsidP="00A70303">
            <w:pPr>
              <w:pStyle w:val="acctfourfigures"/>
              <w:tabs>
                <w:tab w:val="clear" w:pos="765"/>
                <w:tab w:val="decimal" w:pos="1181"/>
              </w:tabs>
              <w:spacing w:line="360" w:lineRule="exact"/>
              <w:ind w:right="-79" w:firstLine="27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29,470</w:t>
            </w:r>
          </w:p>
        </w:tc>
        <w:tc>
          <w:tcPr>
            <w:tcW w:w="180" w:type="dxa"/>
            <w:vAlign w:val="bottom"/>
          </w:tcPr>
          <w:p w14:paraId="2257037B" w14:textId="77777777" w:rsidR="00A70303" w:rsidRPr="00F205C4" w:rsidRDefault="00A70303" w:rsidP="00A70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1001"/>
              </w:tabs>
              <w:spacing w:after="0"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04" w:type="dxa"/>
            <w:gridSpan w:val="2"/>
            <w:vAlign w:val="bottom"/>
          </w:tcPr>
          <w:p w14:paraId="7F2D3855" w14:textId="77777777" w:rsidR="00A70303" w:rsidRPr="00F205C4" w:rsidRDefault="00A70303" w:rsidP="00A70303">
            <w:pPr>
              <w:pStyle w:val="acctfourfigures"/>
              <w:tabs>
                <w:tab w:val="clear" w:pos="765"/>
                <w:tab w:val="decimal" w:pos="1188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16,658</w:t>
            </w:r>
          </w:p>
        </w:tc>
        <w:tc>
          <w:tcPr>
            <w:tcW w:w="179" w:type="dxa"/>
            <w:vAlign w:val="bottom"/>
          </w:tcPr>
          <w:p w14:paraId="04D70CFE" w14:textId="77777777" w:rsidR="00A70303" w:rsidRPr="00F205C4" w:rsidRDefault="00A70303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"/>
              </w:tabs>
              <w:spacing w:line="360" w:lineRule="exact"/>
              <w:ind w:left="-79" w:right="-9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4" w:type="dxa"/>
            <w:vAlign w:val="bottom"/>
          </w:tcPr>
          <w:p w14:paraId="491A2658" w14:textId="77777777" w:rsidR="00A70303" w:rsidRPr="00F205C4" w:rsidRDefault="00A70303" w:rsidP="00A70303">
            <w:pPr>
              <w:pStyle w:val="acctfourfigures"/>
              <w:tabs>
                <w:tab w:val="clear" w:pos="765"/>
                <w:tab w:val="decimal" w:pos="1218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79" w:type="dxa"/>
          </w:tcPr>
          <w:p w14:paraId="0B3DCF0B" w14:textId="77777777" w:rsidR="00A70303" w:rsidRPr="00F205C4" w:rsidRDefault="00A70303" w:rsidP="00A70303">
            <w:pPr>
              <w:pStyle w:val="acctfourfigures"/>
              <w:tabs>
                <w:tab w:val="clear" w:pos="765"/>
                <w:tab w:val="left" w:pos="774"/>
                <w:tab w:val="center" w:pos="828"/>
              </w:tabs>
              <w:spacing w:line="360" w:lineRule="exact"/>
              <w:ind w:right="278" w:firstLine="41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33" w:type="dxa"/>
          </w:tcPr>
          <w:p w14:paraId="5D3CA100" w14:textId="77777777" w:rsidR="00A70303" w:rsidRPr="00F205C4" w:rsidRDefault="00A70303" w:rsidP="00A70303">
            <w:pPr>
              <w:pStyle w:val="acctfourfigures"/>
              <w:tabs>
                <w:tab w:val="clear" w:pos="765"/>
                <w:tab w:val="decimal" w:pos="1176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145,410</w:t>
            </w:r>
          </w:p>
        </w:tc>
      </w:tr>
      <w:tr w:rsidR="00A70303" w:rsidRPr="00F205C4" w14:paraId="6F37FFF4" w14:textId="77777777" w:rsidTr="00B362AF">
        <w:trPr>
          <w:cantSplit/>
        </w:trPr>
        <w:tc>
          <w:tcPr>
            <w:tcW w:w="4053" w:type="dxa"/>
            <w:vAlign w:val="bottom"/>
          </w:tcPr>
          <w:p w14:paraId="70B882EB" w14:textId="77777777" w:rsidR="00A70303" w:rsidRPr="00F205C4" w:rsidRDefault="00A70303" w:rsidP="00A70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37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439" w:type="dxa"/>
            <w:gridSpan w:val="2"/>
            <w:vAlign w:val="bottom"/>
          </w:tcPr>
          <w:p w14:paraId="71835998" w14:textId="77777777" w:rsidR="00A70303" w:rsidRPr="00F205C4" w:rsidRDefault="00A70303" w:rsidP="00A70303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19</w:t>
            </w:r>
          </w:p>
        </w:tc>
        <w:tc>
          <w:tcPr>
            <w:tcW w:w="180" w:type="dxa"/>
            <w:vAlign w:val="bottom"/>
          </w:tcPr>
          <w:p w14:paraId="57110F88" w14:textId="77777777" w:rsidR="00A70303" w:rsidRPr="00F205C4" w:rsidRDefault="00A70303" w:rsidP="00A70303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gridSpan w:val="2"/>
            <w:vAlign w:val="bottom"/>
          </w:tcPr>
          <w:p w14:paraId="448DC33A" w14:textId="77777777" w:rsidR="00A70303" w:rsidRPr="00F205C4" w:rsidRDefault="00A70303" w:rsidP="00A70303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9,080</w:t>
            </w:r>
          </w:p>
        </w:tc>
        <w:tc>
          <w:tcPr>
            <w:tcW w:w="180" w:type="dxa"/>
            <w:vAlign w:val="bottom"/>
          </w:tcPr>
          <w:p w14:paraId="0D87545A" w14:textId="77777777" w:rsidR="00A70303" w:rsidRPr="00F205C4" w:rsidRDefault="00A70303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  <w:gridSpan w:val="2"/>
            <w:vAlign w:val="bottom"/>
          </w:tcPr>
          <w:p w14:paraId="1BBBB0BA" w14:textId="77777777" w:rsidR="00A70303" w:rsidRPr="00F205C4" w:rsidRDefault="00A70303" w:rsidP="00A70303">
            <w:pPr>
              <w:pStyle w:val="acctfourfigures"/>
              <w:tabs>
                <w:tab w:val="clear" w:pos="765"/>
                <w:tab w:val="decimal" w:pos="913"/>
              </w:tabs>
              <w:spacing w:line="360" w:lineRule="exact"/>
              <w:ind w:left="-79" w:right="1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3,458</w:t>
            </w:r>
          </w:p>
        </w:tc>
        <w:tc>
          <w:tcPr>
            <w:tcW w:w="180" w:type="dxa"/>
            <w:vAlign w:val="bottom"/>
          </w:tcPr>
          <w:p w14:paraId="0A77939C" w14:textId="77777777" w:rsidR="00A70303" w:rsidRPr="00F205C4" w:rsidRDefault="00A70303" w:rsidP="00A70303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gridSpan w:val="2"/>
            <w:vAlign w:val="bottom"/>
          </w:tcPr>
          <w:p w14:paraId="28667874" w14:textId="77777777" w:rsidR="00A70303" w:rsidRPr="00F205C4" w:rsidRDefault="00A70303" w:rsidP="00A70303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79"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3,698</w:t>
            </w:r>
          </w:p>
        </w:tc>
        <w:tc>
          <w:tcPr>
            <w:tcW w:w="180" w:type="dxa"/>
            <w:vAlign w:val="bottom"/>
          </w:tcPr>
          <w:p w14:paraId="7E27B721" w14:textId="77777777" w:rsidR="00A70303" w:rsidRPr="00F205C4" w:rsidRDefault="00A70303" w:rsidP="00A70303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4" w:type="dxa"/>
            <w:gridSpan w:val="2"/>
            <w:vAlign w:val="bottom"/>
          </w:tcPr>
          <w:p w14:paraId="54A967A5" w14:textId="77777777" w:rsidR="00A70303" w:rsidRPr="00F205C4" w:rsidRDefault="00A70303" w:rsidP="00A70303">
            <w:pPr>
              <w:pStyle w:val="acctfourfigures"/>
              <w:tabs>
                <w:tab w:val="clear" w:pos="765"/>
                <w:tab w:val="decimal" w:pos="1057"/>
              </w:tabs>
              <w:spacing w:line="360" w:lineRule="exact"/>
              <w:ind w:left="-79"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6,364</w:t>
            </w:r>
          </w:p>
        </w:tc>
        <w:tc>
          <w:tcPr>
            <w:tcW w:w="179" w:type="dxa"/>
            <w:vAlign w:val="bottom"/>
          </w:tcPr>
          <w:p w14:paraId="01FA0C1F" w14:textId="77777777" w:rsidR="00A70303" w:rsidRPr="00F205C4" w:rsidRDefault="00A70303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4" w:type="dxa"/>
            <w:vAlign w:val="bottom"/>
          </w:tcPr>
          <w:p w14:paraId="70AFB94E" w14:textId="77777777" w:rsidR="00A70303" w:rsidRPr="00F205C4" w:rsidRDefault="00A70303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8"/>
              </w:tabs>
              <w:spacing w:line="360" w:lineRule="exact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79" w:type="dxa"/>
          </w:tcPr>
          <w:p w14:paraId="2064E073" w14:textId="77777777" w:rsidR="00A70303" w:rsidRPr="00F205C4" w:rsidRDefault="00A70303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3" w:type="dxa"/>
          </w:tcPr>
          <w:p w14:paraId="5903509A" w14:textId="77777777" w:rsidR="00A70303" w:rsidRPr="00F205C4" w:rsidRDefault="00A70303" w:rsidP="00A70303">
            <w:pPr>
              <w:pStyle w:val="acctfourfigures"/>
              <w:tabs>
                <w:tab w:val="clear" w:pos="765"/>
                <w:tab w:val="decimal" w:pos="1176"/>
              </w:tabs>
              <w:spacing w:line="360" w:lineRule="exact"/>
              <w:ind w:left="-79" w:right="9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22,619</w:t>
            </w:r>
          </w:p>
        </w:tc>
      </w:tr>
      <w:tr w:rsidR="00A70303" w:rsidRPr="00F205C4" w14:paraId="4D6DBD51" w14:textId="77777777" w:rsidTr="00B362AF">
        <w:trPr>
          <w:cantSplit/>
          <w:trHeight w:val="360"/>
        </w:trPr>
        <w:tc>
          <w:tcPr>
            <w:tcW w:w="4053" w:type="dxa"/>
            <w:vAlign w:val="bottom"/>
          </w:tcPr>
          <w:p w14:paraId="526335F1" w14:textId="77777777" w:rsidR="00A70303" w:rsidRPr="00F205C4" w:rsidRDefault="00A70303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37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43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193398" w14:textId="77777777" w:rsidR="00A70303" w:rsidRPr="00F205C4" w:rsidRDefault="00A70303" w:rsidP="00A70303">
            <w:pPr>
              <w:pStyle w:val="acctfourfigures"/>
              <w:tabs>
                <w:tab w:val="clear" w:pos="765"/>
                <w:tab w:val="decimal" w:pos="1015"/>
              </w:tabs>
              <w:spacing w:line="360" w:lineRule="exact"/>
              <w:ind w:left="-79" w:right="24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8DD2E47" w14:textId="77777777" w:rsidR="00A70303" w:rsidRPr="00F205C4" w:rsidRDefault="00A70303" w:rsidP="00A70303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452E64" w14:textId="77777777" w:rsidR="00A70303" w:rsidRPr="00F205C4" w:rsidRDefault="00A70303" w:rsidP="00A70303">
            <w:pPr>
              <w:pStyle w:val="acctfourfigures"/>
              <w:tabs>
                <w:tab w:val="clear" w:pos="765"/>
                <w:tab w:val="decimal" w:pos="1015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Pr="00F205C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77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1116894" w14:textId="77777777" w:rsidR="00A70303" w:rsidRPr="00F205C4" w:rsidRDefault="00A70303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  <w:gridSpan w:val="2"/>
            <w:tcBorders>
              <w:bottom w:val="single" w:sz="4" w:space="0" w:color="auto"/>
            </w:tcBorders>
            <w:vAlign w:val="bottom"/>
          </w:tcPr>
          <w:p w14:paraId="03E5BCBA" w14:textId="77777777" w:rsidR="00A70303" w:rsidRPr="00F205C4" w:rsidRDefault="00A70303" w:rsidP="00A70303">
            <w:pPr>
              <w:pStyle w:val="acctfourfigures"/>
              <w:tabs>
                <w:tab w:val="clear" w:pos="765"/>
                <w:tab w:val="decimal" w:pos="1015"/>
              </w:tabs>
              <w:spacing w:line="360" w:lineRule="exact"/>
              <w:ind w:left="-79" w:right="1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Pr="00F205C4">
              <w:rPr>
                <w:rFonts w:asciiTheme="majorBidi" w:hAnsiTheme="majorBidi" w:cstheme="majorBidi"/>
                <w:sz w:val="30"/>
                <w:szCs w:val="30"/>
              </w:rPr>
              <w:t>10,077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1F85DF93" w14:textId="77777777" w:rsidR="00A70303" w:rsidRPr="00F205C4" w:rsidRDefault="00A70303" w:rsidP="00A70303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gridSpan w:val="2"/>
            <w:tcBorders>
              <w:bottom w:val="single" w:sz="4" w:space="0" w:color="auto"/>
            </w:tcBorders>
            <w:vAlign w:val="bottom"/>
          </w:tcPr>
          <w:p w14:paraId="6DDEC020" w14:textId="77777777" w:rsidR="00A70303" w:rsidRPr="00F205C4" w:rsidRDefault="00A70303" w:rsidP="00A70303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left="-79" w:right="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Pr="00F205C4">
              <w:rPr>
                <w:rFonts w:asciiTheme="majorBidi" w:hAnsiTheme="majorBidi" w:cstheme="majorBidi"/>
                <w:sz w:val="30"/>
                <w:szCs w:val="30"/>
              </w:rPr>
              <w:t>7,434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157D6E89" w14:textId="77777777" w:rsidR="00A70303" w:rsidRPr="00F205C4" w:rsidRDefault="00A70303" w:rsidP="00A70303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4" w:type="dxa"/>
            <w:gridSpan w:val="2"/>
            <w:tcBorders>
              <w:bottom w:val="single" w:sz="4" w:space="0" w:color="auto"/>
            </w:tcBorders>
            <w:vAlign w:val="bottom"/>
          </w:tcPr>
          <w:p w14:paraId="08062842" w14:textId="77777777" w:rsidR="00A70303" w:rsidRPr="00F205C4" w:rsidRDefault="00A70303" w:rsidP="00A70303">
            <w:pPr>
              <w:pStyle w:val="acctfourfigures"/>
              <w:tabs>
                <w:tab w:val="clear" w:pos="765"/>
                <w:tab w:val="decimal" w:pos="460"/>
                <w:tab w:val="decimal" w:pos="1057"/>
              </w:tabs>
              <w:spacing w:line="360" w:lineRule="exact"/>
              <w:ind w:left="-79" w:right="-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Pr="00F205C4">
              <w:rPr>
                <w:rFonts w:asciiTheme="majorBidi" w:hAnsiTheme="majorBidi" w:cstheme="majorBidi"/>
                <w:sz w:val="30"/>
                <w:szCs w:val="30"/>
              </w:rPr>
              <w:t>5,006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79" w:type="dxa"/>
            <w:vAlign w:val="bottom"/>
          </w:tcPr>
          <w:p w14:paraId="6F431F13" w14:textId="77777777" w:rsidR="00A70303" w:rsidRPr="00F205C4" w:rsidRDefault="00A70303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vAlign w:val="bottom"/>
          </w:tcPr>
          <w:p w14:paraId="7D0C1775" w14:textId="77777777" w:rsidR="00A70303" w:rsidRPr="00F205C4" w:rsidRDefault="00A70303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8"/>
              </w:tabs>
              <w:spacing w:line="360" w:lineRule="exact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79" w:type="dxa"/>
          </w:tcPr>
          <w:p w14:paraId="53ECD193" w14:textId="77777777" w:rsidR="00A70303" w:rsidRPr="00F205C4" w:rsidRDefault="00A70303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14:paraId="3F30C7CC" w14:textId="77777777" w:rsidR="00A70303" w:rsidRPr="00F205C4" w:rsidRDefault="00A70303" w:rsidP="00A70303">
            <w:pPr>
              <w:pStyle w:val="acctfourfigures"/>
              <w:tabs>
                <w:tab w:val="clear" w:pos="765"/>
                <w:tab w:val="decimal" w:pos="703"/>
                <w:tab w:val="decimal" w:pos="793"/>
              </w:tabs>
              <w:spacing w:line="360" w:lineRule="exact"/>
              <w:ind w:left="-79" w:right="1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Pr="00F205C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22,594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A70303" w:rsidRPr="00F205C4" w14:paraId="0138BD48" w14:textId="77777777" w:rsidTr="00B362AF">
        <w:trPr>
          <w:cantSplit/>
        </w:trPr>
        <w:tc>
          <w:tcPr>
            <w:tcW w:w="4053" w:type="dxa"/>
            <w:vAlign w:val="bottom"/>
          </w:tcPr>
          <w:p w14:paraId="0604AEF6" w14:textId="77777777" w:rsidR="00A70303" w:rsidRPr="00F205C4" w:rsidRDefault="00A70303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3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2561</w:t>
            </w: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และ </w:t>
            </w: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B8C15F" w14:textId="77777777" w:rsidR="00A70303" w:rsidRPr="00F205C4" w:rsidRDefault="00A70303" w:rsidP="00A70303">
            <w:pPr>
              <w:pStyle w:val="acctfourfigures"/>
              <w:tabs>
                <w:tab w:val="clear" w:pos="765"/>
                <w:tab w:val="decimal" w:pos="1015"/>
              </w:tabs>
              <w:spacing w:line="360" w:lineRule="exact"/>
              <w:ind w:left="-79" w:right="2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6DF4795" w14:textId="77777777" w:rsidR="00A70303" w:rsidRPr="00F205C4" w:rsidRDefault="00A70303" w:rsidP="00A70303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C9F286" w14:textId="77777777" w:rsidR="00A70303" w:rsidRPr="00F205C4" w:rsidRDefault="00A70303" w:rsidP="00A70303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86,634</w:t>
            </w:r>
          </w:p>
        </w:tc>
        <w:tc>
          <w:tcPr>
            <w:tcW w:w="180" w:type="dxa"/>
            <w:vAlign w:val="bottom"/>
          </w:tcPr>
          <w:p w14:paraId="3469DEE3" w14:textId="77777777" w:rsidR="00A70303" w:rsidRPr="00F205C4" w:rsidRDefault="00A70303" w:rsidP="00A70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360" w:lineRule="exact"/>
              <w:ind w:left="-79" w:right="-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1" w:type="dxa"/>
            <w:gridSpan w:val="2"/>
            <w:tcBorders>
              <w:top w:val="single" w:sz="4" w:space="0" w:color="auto"/>
            </w:tcBorders>
            <w:vAlign w:val="bottom"/>
          </w:tcPr>
          <w:p w14:paraId="5C988CFE" w14:textId="77777777" w:rsidR="00A70303" w:rsidRPr="00F205C4" w:rsidRDefault="00A70303" w:rsidP="00A70303">
            <w:pPr>
              <w:pStyle w:val="acctfourfigures"/>
              <w:tabs>
                <w:tab w:val="clear" w:pos="765"/>
                <w:tab w:val="decimal" w:pos="1093"/>
              </w:tabs>
              <w:spacing w:line="360" w:lineRule="exact"/>
              <w:ind w:left="-79" w:right="19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15,032</w:t>
            </w:r>
          </w:p>
        </w:tc>
        <w:tc>
          <w:tcPr>
            <w:tcW w:w="180" w:type="dxa"/>
            <w:vAlign w:val="bottom"/>
          </w:tcPr>
          <w:p w14:paraId="6365E701" w14:textId="77777777" w:rsidR="00A70303" w:rsidRPr="00F205C4" w:rsidRDefault="00A70303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100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</w:tcBorders>
            <w:vAlign w:val="bottom"/>
          </w:tcPr>
          <w:p w14:paraId="575BFF6F" w14:textId="77777777" w:rsidR="00A70303" w:rsidRPr="00F205C4" w:rsidRDefault="00A70303" w:rsidP="00A70303">
            <w:pPr>
              <w:pStyle w:val="acctfourfigures"/>
              <w:tabs>
                <w:tab w:val="clear" w:pos="765"/>
              </w:tabs>
              <w:spacing w:line="360" w:lineRule="exact"/>
              <w:ind w:left="-79" w:right="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25,734</w:t>
            </w:r>
          </w:p>
        </w:tc>
        <w:tc>
          <w:tcPr>
            <w:tcW w:w="180" w:type="dxa"/>
            <w:vAlign w:val="bottom"/>
          </w:tcPr>
          <w:p w14:paraId="7F6318A4" w14:textId="77777777" w:rsidR="00A70303" w:rsidRPr="00F205C4" w:rsidRDefault="00A70303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100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04" w:type="dxa"/>
            <w:gridSpan w:val="2"/>
            <w:tcBorders>
              <w:top w:val="single" w:sz="4" w:space="0" w:color="auto"/>
            </w:tcBorders>
            <w:vAlign w:val="bottom"/>
          </w:tcPr>
          <w:p w14:paraId="17B54B2F" w14:textId="77777777" w:rsidR="00A70303" w:rsidRPr="00F205C4" w:rsidRDefault="00A70303" w:rsidP="00A70303">
            <w:pPr>
              <w:pStyle w:val="acctfourfigures"/>
              <w:tabs>
                <w:tab w:val="clear" w:pos="765"/>
                <w:tab w:val="decimal" w:pos="1057"/>
              </w:tabs>
              <w:spacing w:line="360" w:lineRule="exact"/>
              <w:ind w:left="-79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18,016</w:t>
            </w:r>
          </w:p>
        </w:tc>
        <w:tc>
          <w:tcPr>
            <w:tcW w:w="179" w:type="dxa"/>
            <w:vAlign w:val="bottom"/>
          </w:tcPr>
          <w:p w14:paraId="21120A71" w14:textId="77777777" w:rsidR="00A70303" w:rsidRPr="00F205C4" w:rsidRDefault="00A70303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ind w:left="-79" w:right="-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vAlign w:val="bottom"/>
          </w:tcPr>
          <w:p w14:paraId="4C2745A6" w14:textId="77777777" w:rsidR="00A70303" w:rsidRPr="00F205C4" w:rsidRDefault="00A70303" w:rsidP="00A70303">
            <w:pPr>
              <w:pStyle w:val="acctfourfigures"/>
              <w:tabs>
                <w:tab w:val="clear" w:pos="765"/>
                <w:tab w:val="decimal" w:pos="1218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79" w:type="dxa"/>
          </w:tcPr>
          <w:p w14:paraId="19A7DEC7" w14:textId="77777777" w:rsidR="00A70303" w:rsidRPr="00F205C4" w:rsidRDefault="00A70303" w:rsidP="00A70303">
            <w:pPr>
              <w:pStyle w:val="acctfourfigures"/>
              <w:tabs>
                <w:tab w:val="clear" w:pos="765"/>
                <w:tab w:val="decimal" w:pos="1371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</w:tcPr>
          <w:p w14:paraId="581A3A3B" w14:textId="77777777" w:rsidR="00A70303" w:rsidRPr="00F205C4" w:rsidRDefault="00A70303" w:rsidP="00A70303">
            <w:pPr>
              <w:pStyle w:val="acctfourfigures"/>
              <w:tabs>
                <w:tab w:val="clear" w:pos="765"/>
                <w:tab w:val="decimal" w:pos="1176"/>
              </w:tabs>
              <w:spacing w:line="360" w:lineRule="exact"/>
              <w:ind w:left="-79" w:right="9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145,435</w:t>
            </w:r>
          </w:p>
        </w:tc>
      </w:tr>
      <w:tr w:rsidR="00B362AF" w:rsidRPr="00F205C4" w14:paraId="35255B6F" w14:textId="77777777" w:rsidTr="00B362AF">
        <w:trPr>
          <w:cantSplit/>
        </w:trPr>
        <w:tc>
          <w:tcPr>
            <w:tcW w:w="4053" w:type="dxa"/>
            <w:vAlign w:val="bottom"/>
          </w:tcPr>
          <w:p w14:paraId="78C23072" w14:textId="77777777" w:rsidR="00B362AF" w:rsidRPr="00F205C4" w:rsidRDefault="00B362AF" w:rsidP="00B362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right="-37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439" w:type="dxa"/>
            <w:gridSpan w:val="2"/>
            <w:vAlign w:val="bottom"/>
          </w:tcPr>
          <w:p w14:paraId="4CC97595" w14:textId="55F0C5DA" w:rsidR="00B362AF" w:rsidRPr="00F205C4" w:rsidRDefault="00B362AF" w:rsidP="00B362AF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180" w:type="dxa"/>
            <w:vAlign w:val="bottom"/>
          </w:tcPr>
          <w:p w14:paraId="67B0B75C" w14:textId="77777777" w:rsidR="00B362AF" w:rsidRPr="00F205C4" w:rsidRDefault="00B362AF" w:rsidP="00B362A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gridSpan w:val="2"/>
            <w:vAlign w:val="bottom"/>
          </w:tcPr>
          <w:p w14:paraId="01772349" w14:textId="27132469" w:rsidR="00B362AF" w:rsidRPr="00F205C4" w:rsidRDefault="00B362AF" w:rsidP="00B362AF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12,845</w:t>
            </w:r>
          </w:p>
        </w:tc>
        <w:tc>
          <w:tcPr>
            <w:tcW w:w="180" w:type="dxa"/>
            <w:vAlign w:val="bottom"/>
          </w:tcPr>
          <w:p w14:paraId="52915959" w14:textId="77777777" w:rsidR="00B362AF" w:rsidRPr="00F205C4" w:rsidRDefault="00B362AF" w:rsidP="00B3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  <w:gridSpan w:val="2"/>
            <w:vAlign w:val="bottom"/>
          </w:tcPr>
          <w:p w14:paraId="2D1D7D28" w14:textId="75664B32" w:rsidR="00B362AF" w:rsidRPr="00F205C4" w:rsidRDefault="00B362AF" w:rsidP="00B362AF">
            <w:pPr>
              <w:pStyle w:val="acctfourfigures"/>
              <w:tabs>
                <w:tab w:val="clear" w:pos="765"/>
                <w:tab w:val="decimal" w:pos="913"/>
              </w:tabs>
              <w:spacing w:line="360" w:lineRule="exact"/>
              <w:ind w:left="-79" w:right="1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4,680</w:t>
            </w:r>
          </w:p>
        </w:tc>
        <w:tc>
          <w:tcPr>
            <w:tcW w:w="180" w:type="dxa"/>
            <w:vAlign w:val="bottom"/>
          </w:tcPr>
          <w:p w14:paraId="5F5733F5" w14:textId="77777777" w:rsidR="00B362AF" w:rsidRPr="00F205C4" w:rsidRDefault="00B362AF" w:rsidP="00B362AF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gridSpan w:val="2"/>
            <w:vAlign w:val="bottom"/>
          </w:tcPr>
          <w:p w14:paraId="2F712256" w14:textId="705FA1CA" w:rsidR="00B362AF" w:rsidRPr="00F205C4" w:rsidRDefault="00B362AF" w:rsidP="00B362AF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79"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4,837</w:t>
            </w:r>
          </w:p>
        </w:tc>
        <w:tc>
          <w:tcPr>
            <w:tcW w:w="180" w:type="dxa"/>
            <w:vAlign w:val="bottom"/>
          </w:tcPr>
          <w:p w14:paraId="223EF90A" w14:textId="77777777" w:rsidR="00B362AF" w:rsidRPr="00F205C4" w:rsidRDefault="00B362AF" w:rsidP="00B362AF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4" w:type="dxa"/>
            <w:gridSpan w:val="2"/>
            <w:vAlign w:val="bottom"/>
          </w:tcPr>
          <w:p w14:paraId="64E4A629" w14:textId="1FCEC07D" w:rsidR="00B362AF" w:rsidRPr="00F205C4" w:rsidRDefault="00B362AF" w:rsidP="00B362AF">
            <w:pPr>
              <w:pStyle w:val="acctfourfigures"/>
              <w:tabs>
                <w:tab w:val="clear" w:pos="765"/>
                <w:tab w:val="decimal" w:pos="1057"/>
              </w:tabs>
              <w:spacing w:line="360" w:lineRule="exact"/>
              <w:ind w:left="-79" w:right="4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7,113</w:t>
            </w:r>
          </w:p>
        </w:tc>
        <w:tc>
          <w:tcPr>
            <w:tcW w:w="179" w:type="dxa"/>
            <w:vAlign w:val="bottom"/>
          </w:tcPr>
          <w:p w14:paraId="32C74F35" w14:textId="77777777" w:rsidR="00B362AF" w:rsidRPr="00F205C4" w:rsidRDefault="00B362AF" w:rsidP="00B3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4" w:type="dxa"/>
          </w:tcPr>
          <w:p w14:paraId="233675B4" w14:textId="59BB49DC" w:rsidR="00B362AF" w:rsidRPr="00F205C4" w:rsidRDefault="00B362AF" w:rsidP="00B3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8"/>
              </w:tabs>
              <w:spacing w:line="360" w:lineRule="exact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79" w:type="dxa"/>
          </w:tcPr>
          <w:p w14:paraId="7B4E3EDF" w14:textId="77777777" w:rsidR="00B362AF" w:rsidRPr="00F205C4" w:rsidRDefault="00B362AF" w:rsidP="00B3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3" w:type="dxa"/>
          </w:tcPr>
          <w:p w14:paraId="03CEF1F8" w14:textId="010D5D95" w:rsidR="00B362AF" w:rsidRPr="00F205C4" w:rsidRDefault="00B362AF" w:rsidP="00B362AF">
            <w:pPr>
              <w:pStyle w:val="acctfourfigures"/>
              <w:tabs>
                <w:tab w:val="clear" w:pos="765"/>
                <w:tab w:val="decimal" w:pos="1176"/>
              </w:tabs>
              <w:spacing w:line="360" w:lineRule="exact"/>
              <w:ind w:left="-79" w:right="9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29,515</w:t>
            </w:r>
          </w:p>
        </w:tc>
      </w:tr>
      <w:tr w:rsidR="00B362AF" w:rsidRPr="00F205C4" w14:paraId="3F36BE5C" w14:textId="77777777" w:rsidTr="00B362AF">
        <w:trPr>
          <w:cantSplit/>
        </w:trPr>
        <w:tc>
          <w:tcPr>
            <w:tcW w:w="4053" w:type="dxa"/>
            <w:vAlign w:val="bottom"/>
          </w:tcPr>
          <w:p w14:paraId="75318ED5" w14:textId="77777777" w:rsidR="00B362AF" w:rsidRPr="00F205C4" w:rsidRDefault="00B362AF" w:rsidP="00B3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439" w:type="dxa"/>
            <w:gridSpan w:val="2"/>
            <w:vAlign w:val="bottom"/>
          </w:tcPr>
          <w:p w14:paraId="09417599" w14:textId="78CBDCBD" w:rsidR="00B362AF" w:rsidRPr="00F205C4" w:rsidRDefault="00B362AF" w:rsidP="00B362AF">
            <w:pPr>
              <w:pStyle w:val="acctfourfigures"/>
              <w:tabs>
                <w:tab w:val="clear" w:pos="765"/>
                <w:tab w:val="decimal" w:pos="1015"/>
              </w:tabs>
              <w:spacing w:line="360" w:lineRule="exact"/>
              <w:ind w:left="-79" w:right="24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F491792" w14:textId="77777777" w:rsidR="00B362AF" w:rsidRPr="00F205C4" w:rsidRDefault="00B362AF" w:rsidP="00B362AF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gridSpan w:val="2"/>
            <w:vAlign w:val="bottom"/>
          </w:tcPr>
          <w:p w14:paraId="2219FD3B" w14:textId="3FE04708" w:rsidR="00B362AF" w:rsidRPr="00F205C4" w:rsidRDefault="00B362AF" w:rsidP="00B362AF">
            <w:pPr>
              <w:pStyle w:val="acctfourfigures"/>
              <w:tabs>
                <w:tab w:val="clear" w:pos="765"/>
                <w:tab w:val="decimal" w:pos="1015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Pr="00F205C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5A1474F5" w14:textId="77777777" w:rsidR="00B362AF" w:rsidRPr="00F205C4" w:rsidRDefault="00B362AF" w:rsidP="00B3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  <w:gridSpan w:val="2"/>
            <w:vAlign w:val="bottom"/>
          </w:tcPr>
          <w:p w14:paraId="5DD7C181" w14:textId="1A11D367" w:rsidR="00B362AF" w:rsidRPr="00F205C4" w:rsidRDefault="00B362AF" w:rsidP="00B362AF">
            <w:pPr>
              <w:pStyle w:val="acctfourfigures"/>
              <w:tabs>
                <w:tab w:val="clear" w:pos="765"/>
                <w:tab w:val="decimal" w:pos="1015"/>
              </w:tabs>
              <w:spacing w:line="360" w:lineRule="exact"/>
              <w:ind w:left="-79" w:right="1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Pr="00F205C4">
              <w:rPr>
                <w:rFonts w:asciiTheme="majorBidi" w:hAnsiTheme="majorBidi" w:cstheme="majorBidi"/>
                <w:sz w:val="30"/>
                <w:szCs w:val="30"/>
              </w:rPr>
              <w:t>273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9275E49" w14:textId="77777777" w:rsidR="00B362AF" w:rsidRPr="00F205C4" w:rsidRDefault="00B362AF" w:rsidP="00B362AF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gridSpan w:val="2"/>
            <w:vAlign w:val="bottom"/>
          </w:tcPr>
          <w:p w14:paraId="3658E9FE" w14:textId="38E7D38F" w:rsidR="00B362AF" w:rsidRPr="00F205C4" w:rsidRDefault="00B362AF" w:rsidP="00B362AF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left="-79" w:right="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Pr="00F205C4">
              <w:rPr>
                <w:rFonts w:asciiTheme="majorBidi" w:hAnsiTheme="majorBidi" w:cstheme="majorBidi"/>
                <w:sz w:val="30"/>
                <w:szCs w:val="30"/>
              </w:rPr>
              <w:t>203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C157617" w14:textId="77777777" w:rsidR="00B362AF" w:rsidRPr="00F205C4" w:rsidRDefault="00B362AF" w:rsidP="00B362AF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4" w:type="dxa"/>
            <w:gridSpan w:val="2"/>
            <w:vAlign w:val="bottom"/>
          </w:tcPr>
          <w:p w14:paraId="2E600867" w14:textId="30ABF72E" w:rsidR="00B362AF" w:rsidRPr="00F205C4" w:rsidRDefault="00B362AF" w:rsidP="00B362AF">
            <w:pPr>
              <w:pStyle w:val="acctfourfigures"/>
              <w:tabs>
                <w:tab w:val="clear" w:pos="765"/>
                <w:tab w:val="decimal" w:pos="460"/>
                <w:tab w:val="decimal" w:pos="1057"/>
              </w:tabs>
              <w:spacing w:line="360" w:lineRule="exact"/>
              <w:ind w:left="-79" w:right="-2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Pr="00F205C4">
              <w:rPr>
                <w:rFonts w:asciiTheme="majorBidi" w:hAnsiTheme="majorBidi" w:cstheme="majorBidi"/>
                <w:sz w:val="30"/>
                <w:szCs w:val="30"/>
              </w:rPr>
              <w:t>4,606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79" w:type="dxa"/>
            <w:vAlign w:val="bottom"/>
          </w:tcPr>
          <w:p w14:paraId="352F2C2A" w14:textId="77777777" w:rsidR="00B362AF" w:rsidRPr="00F205C4" w:rsidRDefault="00B362AF" w:rsidP="00B3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4" w:type="dxa"/>
          </w:tcPr>
          <w:p w14:paraId="6DBE0B71" w14:textId="50367E92" w:rsidR="00B362AF" w:rsidRPr="00F205C4" w:rsidRDefault="00B362AF" w:rsidP="00B3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8"/>
              </w:tabs>
              <w:spacing w:line="360" w:lineRule="exact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79" w:type="dxa"/>
          </w:tcPr>
          <w:p w14:paraId="2EC9D321" w14:textId="77777777" w:rsidR="00B362AF" w:rsidRPr="00F205C4" w:rsidRDefault="00B362AF" w:rsidP="00B3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ind w:left="-61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3" w:type="dxa"/>
          </w:tcPr>
          <w:p w14:paraId="0FB5742E" w14:textId="55A27F3B" w:rsidR="00B362AF" w:rsidRPr="00F205C4" w:rsidRDefault="00B362AF" w:rsidP="00B362AF">
            <w:pPr>
              <w:pStyle w:val="acctfourfigures"/>
              <w:tabs>
                <w:tab w:val="clear" w:pos="765"/>
                <w:tab w:val="decimal" w:pos="703"/>
                <w:tab w:val="decimal" w:pos="793"/>
              </w:tabs>
              <w:spacing w:line="360" w:lineRule="exact"/>
              <w:ind w:left="-79" w:right="1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Pr="00F205C4">
              <w:rPr>
                <w:rFonts w:asciiTheme="majorBidi" w:hAnsiTheme="majorBidi" w:cstheme="majorBidi"/>
                <w:sz w:val="30"/>
                <w:szCs w:val="30"/>
              </w:rPr>
              <w:t>5,083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B362AF" w:rsidRPr="00F205C4" w14:paraId="5A3CD3E5" w14:textId="77777777" w:rsidTr="00B362AF">
        <w:trPr>
          <w:cantSplit/>
        </w:trPr>
        <w:tc>
          <w:tcPr>
            <w:tcW w:w="4053" w:type="dxa"/>
            <w:vAlign w:val="bottom"/>
          </w:tcPr>
          <w:p w14:paraId="3231AB5C" w14:textId="77777777" w:rsidR="00B362AF" w:rsidRPr="00F205C4" w:rsidRDefault="00B362AF" w:rsidP="00B362AF">
            <w:pPr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87BD64" w14:textId="55F7CC41" w:rsidR="00B362AF" w:rsidRPr="00F205C4" w:rsidRDefault="00B362AF" w:rsidP="00B362AF">
            <w:pPr>
              <w:pStyle w:val="acctfourfigures"/>
              <w:tabs>
                <w:tab w:val="clear" w:pos="765"/>
                <w:tab w:val="decimal" w:pos="1015"/>
              </w:tabs>
              <w:spacing w:line="360" w:lineRule="exact"/>
              <w:ind w:left="-79" w:right="2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</w:t>
            </w:r>
          </w:p>
        </w:tc>
        <w:tc>
          <w:tcPr>
            <w:tcW w:w="180" w:type="dxa"/>
            <w:vAlign w:val="bottom"/>
          </w:tcPr>
          <w:p w14:paraId="10797E6C" w14:textId="77777777" w:rsidR="00B362AF" w:rsidRPr="00F205C4" w:rsidRDefault="00B362AF" w:rsidP="00B362AF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F3A797" w14:textId="1E63C0F1" w:rsidR="00B362AF" w:rsidRPr="00F205C4" w:rsidRDefault="00B362AF" w:rsidP="00B362AF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99,478</w:t>
            </w:r>
          </w:p>
        </w:tc>
        <w:tc>
          <w:tcPr>
            <w:tcW w:w="180" w:type="dxa"/>
            <w:vAlign w:val="bottom"/>
          </w:tcPr>
          <w:p w14:paraId="617101BA" w14:textId="77777777" w:rsidR="00B362AF" w:rsidRPr="00F205C4" w:rsidRDefault="00B362AF" w:rsidP="00B362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360" w:lineRule="exact"/>
              <w:ind w:left="-79" w:right="-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5C2D6A" w14:textId="73EDA388" w:rsidR="00B362AF" w:rsidRPr="00F205C4" w:rsidRDefault="00B362AF" w:rsidP="00B362AF">
            <w:pPr>
              <w:pStyle w:val="acctfourfigures"/>
              <w:tabs>
                <w:tab w:val="clear" w:pos="765"/>
                <w:tab w:val="decimal" w:pos="1093"/>
              </w:tabs>
              <w:spacing w:line="360" w:lineRule="exact"/>
              <w:ind w:left="-79" w:right="19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19,439</w:t>
            </w:r>
          </w:p>
        </w:tc>
        <w:tc>
          <w:tcPr>
            <w:tcW w:w="180" w:type="dxa"/>
            <w:vAlign w:val="bottom"/>
          </w:tcPr>
          <w:p w14:paraId="3647041D" w14:textId="77777777" w:rsidR="00B362AF" w:rsidRPr="00F205C4" w:rsidRDefault="00B362AF" w:rsidP="00B3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100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75A6BF" w14:textId="7EA78B45" w:rsidR="00B362AF" w:rsidRPr="00F205C4" w:rsidRDefault="00B362AF" w:rsidP="00B362AF">
            <w:pPr>
              <w:pStyle w:val="acctfourfigures"/>
              <w:tabs>
                <w:tab w:val="clear" w:pos="765"/>
              </w:tabs>
              <w:spacing w:line="360" w:lineRule="exact"/>
              <w:ind w:left="-79" w:right="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30,368</w:t>
            </w:r>
          </w:p>
        </w:tc>
        <w:tc>
          <w:tcPr>
            <w:tcW w:w="180" w:type="dxa"/>
            <w:vAlign w:val="bottom"/>
          </w:tcPr>
          <w:p w14:paraId="058AE1E7" w14:textId="77777777" w:rsidR="00B362AF" w:rsidRPr="00F205C4" w:rsidRDefault="00B362AF" w:rsidP="00B3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100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0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091FB4" w14:textId="7C96C16F" w:rsidR="00B362AF" w:rsidRPr="00F205C4" w:rsidRDefault="00B362AF" w:rsidP="00B362AF">
            <w:pPr>
              <w:pStyle w:val="acctfourfigures"/>
              <w:tabs>
                <w:tab w:val="clear" w:pos="765"/>
                <w:tab w:val="decimal" w:pos="1057"/>
              </w:tabs>
              <w:spacing w:line="360" w:lineRule="exact"/>
              <w:ind w:left="-79" w:right="4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20,523</w:t>
            </w:r>
          </w:p>
        </w:tc>
        <w:tc>
          <w:tcPr>
            <w:tcW w:w="179" w:type="dxa"/>
            <w:vAlign w:val="bottom"/>
          </w:tcPr>
          <w:p w14:paraId="45120C7D" w14:textId="77777777" w:rsidR="00B362AF" w:rsidRPr="00F205C4" w:rsidRDefault="00B362AF" w:rsidP="00B3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ind w:left="-79" w:right="-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</w:tcPr>
          <w:p w14:paraId="6075F7EB" w14:textId="3E87CAC4" w:rsidR="00B362AF" w:rsidRPr="00F205C4" w:rsidRDefault="00B362AF" w:rsidP="00B362AF">
            <w:pPr>
              <w:pStyle w:val="acctfourfigures"/>
              <w:tabs>
                <w:tab w:val="clear" w:pos="765"/>
                <w:tab w:val="decimal" w:pos="1218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79" w:type="dxa"/>
          </w:tcPr>
          <w:p w14:paraId="28B4CA6A" w14:textId="77777777" w:rsidR="00B362AF" w:rsidRPr="00F205C4" w:rsidRDefault="00B362AF" w:rsidP="00B362AF">
            <w:pPr>
              <w:pStyle w:val="acctfourfigures"/>
              <w:tabs>
                <w:tab w:val="clear" w:pos="765"/>
                <w:tab w:val="decimal" w:pos="1371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433" w:type="dxa"/>
            <w:tcBorders>
              <w:top w:val="single" w:sz="4" w:space="0" w:color="auto"/>
              <w:bottom w:val="double" w:sz="4" w:space="0" w:color="auto"/>
            </w:tcBorders>
          </w:tcPr>
          <w:p w14:paraId="3AC60865" w14:textId="7A7A9C63" w:rsidR="00B362AF" w:rsidRPr="00F205C4" w:rsidRDefault="00B362AF" w:rsidP="00B362AF">
            <w:pPr>
              <w:pStyle w:val="acctfourfigures"/>
              <w:tabs>
                <w:tab w:val="clear" w:pos="765"/>
                <w:tab w:val="decimal" w:pos="1176"/>
              </w:tabs>
              <w:spacing w:line="360" w:lineRule="exact"/>
              <w:ind w:left="-79" w:right="9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169,867</w:t>
            </w:r>
          </w:p>
        </w:tc>
      </w:tr>
      <w:tr w:rsidR="00B362AF" w:rsidRPr="00F205C4" w14:paraId="70D6C8CB" w14:textId="77777777" w:rsidTr="00C45639">
        <w:trPr>
          <w:cantSplit/>
        </w:trPr>
        <w:tc>
          <w:tcPr>
            <w:tcW w:w="4053" w:type="dxa"/>
            <w:vAlign w:val="bottom"/>
          </w:tcPr>
          <w:p w14:paraId="6A99E3C9" w14:textId="77777777" w:rsidR="00B362AF" w:rsidRPr="00F205C4" w:rsidRDefault="00B362AF" w:rsidP="00B362AF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9" w:type="dxa"/>
            <w:gridSpan w:val="2"/>
            <w:tcBorders>
              <w:top w:val="double" w:sz="4" w:space="0" w:color="auto"/>
            </w:tcBorders>
            <w:vAlign w:val="bottom"/>
          </w:tcPr>
          <w:p w14:paraId="2CC48FEE" w14:textId="77777777" w:rsidR="00B362AF" w:rsidRPr="00F205C4" w:rsidRDefault="00B362AF" w:rsidP="00B362AF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BD2653F" w14:textId="77777777" w:rsidR="00B362AF" w:rsidRPr="00F205C4" w:rsidRDefault="00B362AF" w:rsidP="00B362AF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7" w:type="dxa"/>
            <w:gridSpan w:val="2"/>
            <w:tcBorders>
              <w:top w:val="double" w:sz="4" w:space="0" w:color="auto"/>
            </w:tcBorders>
            <w:vAlign w:val="bottom"/>
          </w:tcPr>
          <w:p w14:paraId="2182D5D0" w14:textId="77777777" w:rsidR="00B362AF" w:rsidRPr="00F205C4" w:rsidRDefault="00B362AF" w:rsidP="00B362AF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35161AF" w14:textId="77777777" w:rsidR="00B362AF" w:rsidRPr="00F205C4" w:rsidRDefault="00B362AF" w:rsidP="00B362AF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  <w:gridSpan w:val="2"/>
            <w:tcBorders>
              <w:top w:val="double" w:sz="4" w:space="0" w:color="auto"/>
            </w:tcBorders>
            <w:vAlign w:val="bottom"/>
          </w:tcPr>
          <w:p w14:paraId="541D373D" w14:textId="77777777" w:rsidR="00B362AF" w:rsidRPr="00F205C4" w:rsidRDefault="00B362AF" w:rsidP="00B362AF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FDCEFA1" w14:textId="77777777" w:rsidR="00B362AF" w:rsidRPr="00F205C4" w:rsidRDefault="00B362AF" w:rsidP="00B362AF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39" w:type="dxa"/>
            <w:gridSpan w:val="2"/>
            <w:tcBorders>
              <w:top w:val="double" w:sz="4" w:space="0" w:color="auto"/>
            </w:tcBorders>
            <w:vAlign w:val="bottom"/>
          </w:tcPr>
          <w:p w14:paraId="59E1F6D6" w14:textId="77777777" w:rsidR="00B362AF" w:rsidRPr="00F205C4" w:rsidRDefault="00B362AF" w:rsidP="00B362AF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CC7599E" w14:textId="77777777" w:rsidR="00B362AF" w:rsidRPr="00F205C4" w:rsidRDefault="00B362AF" w:rsidP="00B362AF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404" w:type="dxa"/>
            <w:gridSpan w:val="2"/>
            <w:tcBorders>
              <w:top w:val="double" w:sz="4" w:space="0" w:color="auto"/>
            </w:tcBorders>
            <w:vAlign w:val="bottom"/>
          </w:tcPr>
          <w:p w14:paraId="16C5CF21" w14:textId="77777777" w:rsidR="00B362AF" w:rsidRPr="00F205C4" w:rsidRDefault="00B362AF" w:rsidP="00B362AF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14:paraId="3DA7D877" w14:textId="77777777" w:rsidR="00B362AF" w:rsidRPr="00F205C4" w:rsidRDefault="00B362AF" w:rsidP="00B362AF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4" w:type="dxa"/>
            <w:tcBorders>
              <w:top w:val="double" w:sz="4" w:space="0" w:color="auto"/>
            </w:tcBorders>
            <w:vAlign w:val="bottom"/>
          </w:tcPr>
          <w:p w14:paraId="6B281EE6" w14:textId="77777777" w:rsidR="00B362AF" w:rsidRPr="00F205C4" w:rsidRDefault="00B362AF" w:rsidP="00B362AF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9" w:type="dxa"/>
          </w:tcPr>
          <w:p w14:paraId="7D365D4E" w14:textId="77777777" w:rsidR="00B362AF" w:rsidRPr="00F205C4" w:rsidRDefault="00B362AF" w:rsidP="00B362AF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3" w:type="dxa"/>
            <w:tcBorders>
              <w:top w:val="double" w:sz="4" w:space="0" w:color="auto"/>
            </w:tcBorders>
          </w:tcPr>
          <w:p w14:paraId="29A66E00" w14:textId="77777777" w:rsidR="00B362AF" w:rsidRPr="00F205C4" w:rsidRDefault="00B362AF" w:rsidP="00B362AF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362AF" w:rsidRPr="00F205C4" w14:paraId="7FF1DE09" w14:textId="77777777" w:rsidTr="00B362AF">
        <w:trPr>
          <w:cantSplit/>
        </w:trPr>
        <w:tc>
          <w:tcPr>
            <w:tcW w:w="4053" w:type="dxa"/>
            <w:vAlign w:val="bottom"/>
          </w:tcPr>
          <w:p w14:paraId="7AE208EE" w14:textId="77777777" w:rsidR="00B362AF" w:rsidRPr="00F205C4" w:rsidRDefault="00B362AF" w:rsidP="00B362AF">
            <w:pPr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439" w:type="dxa"/>
            <w:gridSpan w:val="2"/>
            <w:vAlign w:val="bottom"/>
          </w:tcPr>
          <w:p w14:paraId="4C7D95F6" w14:textId="77777777" w:rsidR="00B362AF" w:rsidRPr="00F205C4" w:rsidRDefault="00B362AF" w:rsidP="00B362AF">
            <w:pPr>
              <w:pStyle w:val="acctfourfigures"/>
              <w:tabs>
                <w:tab w:val="clear" w:pos="765"/>
                <w:tab w:val="decimal" w:pos="1015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8EECFD1" w14:textId="77777777" w:rsidR="00B362AF" w:rsidRPr="00F205C4" w:rsidRDefault="00B362AF" w:rsidP="00B362AF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7" w:type="dxa"/>
            <w:gridSpan w:val="2"/>
            <w:vAlign w:val="bottom"/>
          </w:tcPr>
          <w:p w14:paraId="4CA74969" w14:textId="77777777" w:rsidR="00B362AF" w:rsidRPr="00F205C4" w:rsidRDefault="00B362AF" w:rsidP="00B362AF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48B81BBC" w14:textId="77777777" w:rsidR="00B362AF" w:rsidRPr="00F205C4" w:rsidRDefault="00B362AF" w:rsidP="00B362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360" w:lineRule="exact"/>
              <w:ind w:left="-79" w:right="-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1" w:type="dxa"/>
            <w:gridSpan w:val="2"/>
            <w:vAlign w:val="bottom"/>
          </w:tcPr>
          <w:p w14:paraId="5A0CC5ED" w14:textId="77777777" w:rsidR="00B362AF" w:rsidRPr="00F205C4" w:rsidRDefault="00B362AF" w:rsidP="00B362AF">
            <w:pPr>
              <w:pStyle w:val="acctfourfigures"/>
              <w:tabs>
                <w:tab w:val="clear" w:pos="765"/>
                <w:tab w:val="decimal" w:pos="1298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711EBA4" w14:textId="77777777" w:rsidR="00B362AF" w:rsidRPr="00F205C4" w:rsidRDefault="00B362AF" w:rsidP="00B3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100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39" w:type="dxa"/>
            <w:gridSpan w:val="2"/>
            <w:vAlign w:val="bottom"/>
          </w:tcPr>
          <w:p w14:paraId="4589C48D" w14:textId="77777777" w:rsidR="00B362AF" w:rsidRPr="00F205C4" w:rsidRDefault="00B362AF" w:rsidP="00B362AF">
            <w:pPr>
              <w:pStyle w:val="acctfourfigures"/>
              <w:tabs>
                <w:tab w:val="clear" w:pos="765"/>
                <w:tab w:val="decimal" w:pos="1272"/>
              </w:tabs>
              <w:spacing w:line="360" w:lineRule="exact"/>
              <w:ind w:right="-79" w:firstLine="27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146241F" w14:textId="77777777" w:rsidR="00B362AF" w:rsidRPr="00F205C4" w:rsidRDefault="00B362AF" w:rsidP="00B3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100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04" w:type="dxa"/>
            <w:gridSpan w:val="2"/>
            <w:vAlign w:val="bottom"/>
          </w:tcPr>
          <w:p w14:paraId="0AE49D5F" w14:textId="77777777" w:rsidR="00B362AF" w:rsidRPr="00F205C4" w:rsidRDefault="00B362AF" w:rsidP="00B362AF">
            <w:pPr>
              <w:pStyle w:val="acctfourfigures"/>
              <w:tabs>
                <w:tab w:val="clear" w:pos="765"/>
                <w:tab w:val="decimal" w:pos="1188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14:paraId="7F75EC65" w14:textId="77777777" w:rsidR="00B362AF" w:rsidRPr="00F205C4" w:rsidRDefault="00B362AF" w:rsidP="00B3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ind w:left="-79" w:right="-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4" w:type="dxa"/>
            <w:vAlign w:val="bottom"/>
          </w:tcPr>
          <w:p w14:paraId="69FAE94E" w14:textId="77777777" w:rsidR="00B362AF" w:rsidRPr="00F205C4" w:rsidRDefault="00B362AF" w:rsidP="00B362AF">
            <w:pPr>
              <w:pStyle w:val="acctfourfigures"/>
              <w:tabs>
                <w:tab w:val="clear" w:pos="765"/>
                <w:tab w:val="decimal" w:pos="1218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79" w:type="dxa"/>
          </w:tcPr>
          <w:p w14:paraId="59D55709" w14:textId="77777777" w:rsidR="00B362AF" w:rsidRPr="00F205C4" w:rsidRDefault="00B362AF" w:rsidP="00B362AF">
            <w:pPr>
              <w:pStyle w:val="acctfourfigures"/>
              <w:tabs>
                <w:tab w:val="clear" w:pos="765"/>
                <w:tab w:val="decimal" w:pos="1371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433" w:type="dxa"/>
          </w:tcPr>
          <w:p w14:paraId="6878DE37" w14:textId="77777777" w:rsidR="00B362AF" w:rsidRPr="00F205C4" w:rsidRDefault="00B362AF" w:rsidP="00B362AF">
            <w:pPr>
              <w:pStyle w:val="acctfourfigures"/>
              <w:tabs>
                <w:tab w:val="clear" w:pos="765"/>
                <w:tab w:val="decimal" w:pos="1176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B362AF" w:rsidRPr="00F205C4" w14:paraId="2C9E65D4" w14:textId="77777777" w:rsidTr="00C45639">
        <w:trPr>
          <w:cantSplit/>
        </w:trPr>
        <w:tc>
          <w:tcPr>
            <w:tcW w:w="4053" w:type="dxa"/>
            <w:vAlign w:val="bottom"/>
          </w:tcPr>
          <w:p w14:paraId="594875A9" w14:textId="544D6792" w:rsidR="00B362AF" w:rsidRPr="00F205C4" w:rsidRDefault="00B362AF" w:rsidP="00B362AF">
            <w:pPr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439" w:type="dxa"/>
            <w:gridSpan w:val="2"/>
            <w:tcBorders>
              <w:bottom w:val="double" w:sz="4" w:space="0" w:color="auto"/>
            </w:tcBorders>
            <w:vAlign w:val="bottom"/>
          </w:tcPr>
          <w:p w14:paraId="4BD6B5F3" w14:textId="77777777" w:rsidR="00B362AF" w:rsidRPr="00F205C4" w:rsidRDefault="00B362AF" w:rsidP="00B362AF">
            <w:pPr>
              <w:pStyle w:val="acctfourfigures"/>
              <w:tabs>
                <w:tab w:val="clear" w:pos="765"/>
                <w:tab w:val="decimal" w:pos="1015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281,978</w:t>
            </w:r>
          </w:p>
        </w:tc>
        <w:tc>
          <w:tcPr>
            <w:tcW w:w="180" w:type="dxa"/>
            <w:vAlign w:val="bottom"/>
          </w:tcPr>
          <w:p w14:paraId="070F1827" w14:textId="77777777" w:rsidR="00B362AF" w:rsidRPr="00F205C4" w:rsidRDefault="00B362AF" w:rsidP="00B362AF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47" w:type="dxa"/>
            <w:gridSpan w:val="2"/>
            <w:tcBorders>
              <w:bottom w:val="double" w:sz="4" w:space="0" w:color="auto"/>
            </w:tcBorders>
            <w:vAlign w:val="bottom"/>
          </w:tcPr>
          <w:p w14:paraId="691E40B8" w14:textId="77777777" w:rsidR="00B362AF" w:rsidRPr="00F205C4" w:rsidRDefault="00B362AF" w:rsidP="00B362AF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272,354</w:t>
            </w:r>
          </w:p>
        </w:tc>
        <w:tc>
          <w:tcPr>
            <w:tcW w:w="180" w:type="dxa"/>
            <w:vAlign w:val="bottom"/>
          </w:tcPr>
          <w:p w14:paraId="48A5C7A8" w14:textId="77777777" w:rsidR="00B362AF" w:rsidRPr="00F205C4" w:rsidRDefault="00B362AF" w:rsidP="00B362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360" w:lineRule="exact"/>
              <w:ind w:left="-79" w:right="-9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531" w:type="dxa"/>
            <w:gridSpan w:val="2"/>
            <w:tcBorders>
              <w:bottom w:val="double" w:sz="4" w:space="0" w:color="auto"/>
            </w:tcBorders>
            <w:vAlign w:val="bottom"/>
          </w:tcPr>
          <w:p w14:paraId="1AE958B1" w14:textId="77777777" w:rsidR="00B362AF" w:rsidRPr="00F205C4" w:rsidRDefault="00B362AF" w:rsidP="00F80545">
            <w:pPr>
              <w:pStyle w:val="acctfourfigures"/>
              <w:tabs>
                <w:tab w:val="clear" w:pos="765"/>
                <w:tab w:val="decimal" w:pos="1093"/>
              </w:tabs>
              <w:spacing w:line="360" w:lineRule="exact"/>
              <w:ind w:left="-79" w:right="19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11,288</w:t>
            </w:r>
          </w:p>
        </w:tc>
        <w:tc>
          <w:tcPr>
            <w:tcW w:w="180" w:type="dxa"/>
            <w:vAlign w:val="bottom"/>
          </w:tcPr>
          <w:p w14:paraId="04FC3DEB" w14:textId="77777777" w:rsidR="00B362AF" w:rsidRPr="00F205C4" w:rsidRDefault="00B362AF" w:rsidP="00B3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100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39" w:type="dxa"/>
            <w:gridSpan w:val="2"/>
            <w:tcBorders>
              <w:bottom w:val="double" w:sz="4" w:space="0" w:color="auto"/>
            </w:tcBorders>
            <w:vAlign w:val="bottom"/>
          </w:tcPr>
          <w:p w14:paraId="5BE01C03" w14:textId="77777777" w:rsidR="00B362AF" w:rsidRPr="00F205C4" w:rsidRDefault="00B362AF" w:rsidP="00B362AF">
            <w:pPr>
              <w:pStyle w:val="acctfourfigures"/>
              <w:tabs>
                <w:tab w:val="clear" w:pos="765"/>
                <w:tab w:val="decimal" w:pos="1181"/>
              </w:tabs>
              <w:spacing w:line="360" w:lineRule="exact"/>
              <w:ind w:right="-79" w:firstLine="27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22,001</w:t>
            </w:r>
          </w:p>
        </w:tc>
        <w:tc>
          <w:tcPr>
            <w:tcW w:w="180" w:type="dxa"/>
            <w:vAlign w:val="bottom"/>
          </w:tcPr>
          <w:p w14:paraId="3F9F8F68" w14:textId="77777777" w:rsidR="00B362AF" w:rsidRPr="00F205C4" w:rsidRDefault="00B362AF" w:rsidP="00B3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100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04" w:type="dxa"/>
            <w:gridSpan w:val="2"/>
            <w:tcBorders>
              <w:bottom w:val="double" w:sz="4" w:space="0" w:color="auto"/>
            </w:tcBorders>
            <w:vAlign w:val="bottom"/>
          </w:tcPr>
          <w:p w14:paraId="674D6D55" w14:textId="77777777" w:rsidR="00B362AF" w:rsidRPr="00F205C4" w:rsidRDefault="00B362AF" w:rsidP="00B362AF">
            <w:pPr>
              <w:pStyle w:val="acctfourfigures"/>
              <w:tabs>
                <w:tab w:val="clear" w:pos="765"/>
                <w:tab w:val="decimal" w:pos="1188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15,963</w:t>
            </w:r>
          </w:p>
        </w:tc>
        <w:tc>
          <w:tcPr>
            <w:tcW w:w="179" w:type="dxa"/>
            <w:vAlign w:val="bottom"/>
          </w:tcPr>
          <w:p w14:paraId="20684CF1" w14:textId="77777777" w:rsidR="00B362AF" w:rsidRPr="00F205C4" w:rsidRDefault="00B362AF" w:rsidP="00B3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ind w:left="-79" w:right="-9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14" w:type="dxa"/>
            <w:tcBorders>
              <w:bottom w:val="double" w:sz="4" w:space="0" w:color="auto"/>
            </w:tcBorders>
            <w:vAlign w:val="bottom"/>
          </w:tcPr>
          <w:p w14:paraId="5C5C8514" w14:textId="77777777" w:rsidR="00B362AF" w:rsidRPr="00F205C4" w:rsidRDefault="00B362AF" w:rsidP="00B362AF">
            <w:pPr>
              <w:pStyle w:val="acctfourfigures"/>
              <w:tabs>
                <w:tab w:val="clear" w:pos="765"/>
                <w:tab w:val="decimal" w:pos="1218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15,571</w:t>
            </w:r>
          </w:p>
        </w:tc>
        <w:tc>
          <w:tcPr>
            <w:tcW w:w="179" w:type="dxa"/>
          </w:tcPr>
          <w:p w14:paraId="646A2DB3" w14:textId="77777777" w:rsidR="00B362AF" w:rsidRPr="00F205C4" w:rsidRDefault="00B362AF" w:rsidP="00B362AF">
            <w:pPr>
              <w:pStyle w:val="acctfourfigures"/>
              <w:tabs>
                <w:tab w:val="clear" w:pos="765"/>
                <w:tab w:val="decimal" w:pos="1371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433" w:type="dxa"/>
            <w:tcBorders>
              <w:bottom w:val="double" w:sz="4" w:space="0" w:color="auto"/>
            </w:tcBorders>
          </w:tcPr>
          <w:p w14:paraId="58681946" w14:textId="77777777" w:rsidR="00B362AF" w:rsidRPr="00F205C4" w:rsidRDefault="00B362AF" w:rsidP="00B362AF">
            <w:pPr>
              <w:pStyle w:val="acctfourfigures"/>
              <w:tabs>
                <w:tab w:val="clear" w:pos="765"/>
                <w:tab w:val="decimal" w:pos="1176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619,155</w:t>
            </w:r>
          </w:p>
        </w:tc>
      </w:tr>
      <w:tr w:rsidR="00B362AF" w:rsidRPr="00F205C4" w14:paraId="5F8814F3" w14:textId="77777777" w:rsidTr="00B362AF">
        <w:trPr>
          <w:cantSplit/>
        </w:trPr>
        <w:tc>
          <w:tcPr>
            <w:tcW w:w="4053" w:type="dxa"/>
            <w:vAlign w:val="bottom"/>
          </w:tcPr>
          <w:p w14:paraId="53B52FDC" w14:textId="77777777" w:rsidR="00B362AF" w:rsidRPr="00F205C4" w:rsidRDefault="00B362AF" w:rsidP="00B362AF">
            <w:pPr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439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8F9ED73" w14:textId="11A543DE" w:rsidR="00B362AF" w:rsidRPr="00F205C4" w:rsidRDefault="00B362AF" w:rsidP="00B362AF">
            <w:pPr>
              <w:pStyle w:val="acctfourfigures"/>
              <w:tabs>
                <w:tab w:val="clear" w:pos="765"/>
                <w:tab w:val="decimal" w:pos="1015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283,207</w:t>
            </w:r>
          </w:p>
        </w:tc>
        <w:tc>
          <w:tcPr>
            <w:tcW w:w="180" w:type="dxa"/>
            <w:vAlign w:val="bottom"/>
          </w:tcPr>
          <w:p w14:paraId="57174F82" w14:textId="77777777" w:rsidR="00B362AF" w:rsidRPr="00F205C4" w:rsidRDefault="00B362AF" w:rsidP="00B362AF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47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4521C4C" w14:textId="0C29484F" w:rsidR="00B362AF" w:rsidRPr="00F205C4" w:rsidRDefault="00B362AF" w:rsidP="00B362AF">
            <w:pPr>
              <w:pStyle w:val="acctfourfigures"/>
              <w:tabs>
                <w:tab w:val="clear" w:pos="765"/>
                <w:tab w:val="decimal" w:pos="100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334,273</w:t>
            </w:r>
          </w:p>
        </w:tc>
        <w:tc>
          <w:tcPr>
            <w:tcW w:w="180" w:type="dxa"/>
            <w:vAlign w:val="bottom"/>
          </w:tcPr>
          <w:p w14:paraId="4D1462EE" w14:textId="77777777" w:rsidR="00B362AF" w:rsidRPr="00F205C4" w:rsidRDefault="00B362AF" w:rsidP="00B362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360" w:lineRule="exact"/>
              <w:ind w:left="-79" w:right="-9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531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2241DB4" w14:textId="6DCA0F3E" w:rsidR="00B362AF" w:rsidRPr="00F205C4" w:rsidRDefault="00B362AF" w:rsidP="00F80545">
            <w:pPr>
              <w:pStyle w:val="acctfourfigures"/>
              <w:tabs>
                <w:tab w:val="clear" w:pos="765"/>
                <w:tab w:val="decimal" w:pos="1093"/>
              </w:tabs>
              <w:spacing w:line="360" w:lineRule="exact"/>
              <w:ind w:left="-79" w:right="19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17,30</w:t>
            </w:r>
            <w:r w:rsidR="00862A27" w:rsidRPr="00F20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80" w:type="dxa"/>
            <w:vAlign w:val="bottom"/>
          </w:tcPr>
          <w:p w14:paraId="5E9442AD" w14:textId="77777777" w:rsidR="00B362AF" w:rsidRPr="00F205C4" w:rsidRDefault="00B362AF" w:rsidP="00B3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100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39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8CEE134" w14:textId="5786A8F3" w:rsidR="00B362AF" w:rsidRPr="00F205C4" w:rsidRDefault="00B362AF" w:rsidP="00B362AF">
            <w:pPr>
              <w:pStyle w:val="acctfourfigures"/>
              <w:tabs>
                <w:tab w:val="clear" w:pos="765"/>
                <w:tab w:val="decimal" w:pos="1181"/>
              </w:tabs>
              <w:spacing w:line="360" w:lineRule="exact"/>
              <w:ind w:right="-79" w:firstLine="27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26,548</w:t>
            </w:r>
          </w:p>
        </w:tc>
        <w:tc>
          <w:tcPr>
            <w:tcW w:w="180" w:type="dxa"/>
            <w:vAlign w:val="bottom"/>
          </w:tcPr>
          <w:p w14:paraId="33A2797C" w14:textId="77777777" w:rsidR="00B362AF" w:rsidRPr="00F205C4" w:rsidRDefault="00B362AF" w:rsidP="00B3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1001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04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B1B4B9B" w14:textId="640C44C6" w:rsidR="00B362AF" w:rsidRPr="00F205C4" w:rsidRDefault="00B362AF" w:rsidP="00B362AF">
            <w:pPr>
              <w:pStyle w:val="acctfourfigures"/>
              <w:tabs>
                <w:tab w:val="clear" w:pos="765"/>
                <w:tab w:val="decimal" w:pos="1188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32,811</w:t>
            </w:r>
          </w:p>
        </w:tc>
        <w:tc>
          <w:tcPr>
            <w:tcW w:w="179" w:type="dxa"/>
            <w:vAlign w:val="bottom"/>
          </w:tcPr>
          <w:p w14:paraId="61307709" w14:textId="77777777" w:rsidR="00B362AF" w:rsidRPr="00F205C4" w:rsidRDefault="00B362AF" w:rsidP="00B362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60" w:lineRule="exact"/>
              <w:ind w:left="-79" w:right="-9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1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B538CAF" w14:textId="533E3702" w:rsidR="00B362AF" w:rsidRPr="00F205C4" w:rsidRDefault="00B362AF" w:rsidP="00B362AF">
            <w:pPr>
              <w:pStyle w:val="acctfourfigures"/>
              <w:tabs>
                <w:tab w:val="clear" w:pos="765"/>
                <w:tab w:val="decimal" w:pos="1218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1,67</w:t>
            </w:r>
            <w:r w:rsidR="00862A27" w:rsidRPr="00F20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79" w:type="dxa"/>
          </w:tcPr>
          <w:p w14:paraId="6F48C514" w14:textId="77777777" w:rsidR="00B362AF" w:rsidRPr="00F205C4" w:rsidRDefault="00B362AF" w:rsidP="00B362AF">
            <w:pPr>
              <w:pStyle w:val="acctfourfigures"/>
              <w:tabs>
                <w:tab w:val="clear" w:pos="765"/>
                <w:tab w:val="decimal" w:pos="1371"/>
              </w:tabs>
              <w:spacing w:line="360" w:lineRule="exac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433" w:type="dxa"/>
            <w:tcBorders>
              <w:top w:val="double" w:sz="4" w:space="0" w:color="auto"/>
              <w:bottom w:val="double" w:sz="4" w:space="0" w:color="auto"/>
            </w:tcBorders>
          </w:tcPr>
          <w:p w14:paraId="55BD703F" w14:textId="211BED25" w:rsidR="00B362AF" w:rsidRPr="00F205C4" w:rsidRDefault="00B362AF" w:rsidP="00B362AF">
            <w:pPr>
              <w:pStyle w:val="acctfourfigures"/>
              <w:tabs>
                <w:tab w:val="clear" w:pos="765"/>
                <w:tab w:val="decimal" w:pos="1176"/>
              </w:tabs>
              <w:spacing w:line="36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695,817</w:t>
            </w:r>
          </w:p>
        </w:tc>
      </w:tr>
    </w:tbl>
    <w:p w14:paraId="515A1834" w14:textId="5C238260" w:rsidR="00782903" w:rsidRPr="00F205C4" w:rsidRDefault="00782903" w:rsidP="00FA4C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685"/>
        </w:tabs>
        <w:rPr>
          <w:rFonts w:asciiTheme="majorBidi" w:hAnsiTheme="majorBidi" w:cstheme="majorBidi"/>
          <w:sz w:val="30"/>
          <w:szCs w:val="30"/>
        </w:rPr>
      </w:pPr>
    </w:p>
    <w:p w14:paraId="78C01563" w14:textId="77777777" w:rsidR="00FA4C5C" w:rsidRPr="00F205C4" w:rsidRDefault="00FA4C5C" w:rsidP="00FA4C5C">
      <w:pPr>
        <w:tabs>
          <w:tab w:val="clear" w:pos="227"/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 xml:space="preserve">ราคาทรัพย์สินของกลุ่มบริษัทก่อนหักค่าเสื่อมราคาสะสมของอุปกรณ์ ซึ่งได้คิดค่าเสื่อมราคาเต็มจำนวนแล้ว แต่ยังคงใช้งานจนถึง ณ วันที่ </w:t>
      </w:r>
      <w:r w:rsidRPr="00F205C4">
        <w:rPr>
          <w:rFonts w:asciiTheme="majorBidi" w:hAnsiTheme="majorBidi" w:cstheme="majorBidi"/>
          <w:sz w:val="30"/>
          <w:szCs w:val="30"/>
        </w:rPr>
        <w:t xml:space="preserve">31 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F205C4">
        <w:rPr>
          <w:rFonts w:asciiTheme="majorBidi" w:hAnsiTheme="majorBidi" w:cstheme="majorBidi"/>
          <w:sz w:val="30"/>
          <w:szCs w:val="30"/>
        </w:rPr>
        <w:t>2562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 มีจำนวน </w:t>
      </w:r>
      <w:r w:rsidRPr="00F205C4">
        <w:rPr>
          <w:rFonts w:asciiTheme="majorBidi" w:hAnsiTheme="majorBidi" w:cstheme="majorBidi"/>
          <w:sz w:val="30"/>
          <w:szCs w:val="30"/>
          <w:lang w:val="en-GB"/>
        </w:rPr>
        <w:t>78</w:t>
      </w:r>
      <w:r w:rsidRPr="00F205C4">
        <w:rPr>
          <w:rFonts w:asciiTheme="majorBidi" w:hAnsiTheme="majorBidi" w:cstheme="majorBidi"/>
          <w:sz w:val="30"/>
          <w:szCs w:val="30"/>
          <w:cs/>
          <w:lang w:val="en-GB"/>
        </w:rPr>
        <w:t>.</w:t>
      </w:r>
      <w:r w:rsidRPr="00F205C4">
        <w:rPr>
          <w:rFonts w:asciiTheme="majorBidi" w:hAnsiTheme="majorBidi" w:cstheme="majorBidi"/>
          <w:sz w:val="30"/>
          <w:szCs w:val="30"/>
          <w:lang w:val="en-GB"/>
        </w:rPr>
        <w:t xml:space="preserve">07 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F205C4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F205C4">
        <w:rPr>
          <w:rFonts w:asciiTheme="majorBidi" w:hAnsiTheme="majorBidi" w:cstheme="majorBidi"/>
          <w:i/>
          <w:iCs/>
          <w:sz w:val="30"/>
          <w:szCs w:val="30"/>
        </w:rPr>
        <w:t>2561</w:t>
      </w:r>
      <w:r w:rsidRPr="00F205C4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Pr="00F205C4">
        <w:rPr>
          <w:rFonts w:asciiTheme="majorBidi" w:hAnsiTheme="majorBidi" w:cstheme="majorBidi"/>
          <w:i/>
          <w:iCs/>
          <w:sz w:val="30"/>
          <w:szCs w:val="30"/>
        </w:rPr>
        <w:t>72</w:t>
      </w:r>
      <w:r w:rsidRPr="00F205C4">
        <w:rPr>
          <w:rFonts w:asciiTheme="majorBidi" w:hAnsiTheme="majorBidi" w:cstheme="majorBidi"/>
          <w:i/>
          <w:iCs/>
          <w:sz w:val="30"/>
          <w:szCs w:val="30"/>
          <w:cs/>
        </w:rPr>
        <w:t>.</w:t>
      </w:r>
      <w:r w:rsidRPr="00F205C4">
        <w:rPr>
          <w:rFonts w:asciiTheme="majorBidi" w:hAnsiTheme="majorBidi" w:cstheme="majorBidi"/>
          <w:i/>
          <w:iCs/>
          <w:sz w:val="30"/>
          <w:szCs w:val="30"/>
        </w:rPr>
        <w:t>55</w:t>
      </w:r>
      <w:r w:rsidRPr="00F205C4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ล้านบาท)</w:t>
      </w:r>
    </w:p>
    <w:p w14:paraId="085F60B4" w14:textId="77777777" w:rsidR="000D202D" w:rsidRPr="00F205C4" w:rsidRDefault="000D202D" w:rsidP="00782903">
      <w:pPr>
        <w:rPr>
          <w:rFonts w:asciiTheme="majorBidi" w:hAnsiTheme="majorBidi" w:cstheme="majorBidi"/>
          <w:sz w:val="30"/>
          <w:szCs w:val="30"/>
          <w:cs/>
        </w:rPr>
        <w:sectPr w:rsidR="000D202D" w:rsidRPr="00F205C4" w:rsidSect="00B90C8B">
          <w:pgSz w:w="16834" w:h="11909" w:orient="landscape" w:code="9"/>
          <w:pgMar w:top="1152" w:right="691" w:bottom="1152" w:left="576" w:header="720" w:footer="720" w:gutter="0"/>
          <w:cols w:space="720"/>
          <w:docGrid w:linePitch="245"/>
        </w:sectPr>
      </w:pPr>
    </w:p>
    <w:p w14:paraId="7B4356E6" w14:textId="77777777" w:rsidR="00AB256E" w:rsidRPr="00F205C4" w:rsidRDefault="00AB256E" w:rsidP="00D27B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169BDFF" w14:textId="77777777" w:rsidR="00AB256E" w:rsidRPr="00F205C4" w:rsidRDefault="00AB256E" w:rsidP="00AB256E">
      <w:pPr>
        <w:tabs>
          <w:tab w:val="clear" w:pos="227"/>
          <w:tab w:val="clear" w:pos="454"/>
        </w:tabs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F205C4">
        <w:rPr>
          <w:rFonts w:asciiTheme="majorBidi" w:hAnsiTheme="majorBidi" w:cstheme="majorBidi"/>
          <w:i/>
          <w:iCs/>
          <w:sz w:val="30"/>
          <w:szCs w:val="30"/>
          <w:cs/>
        </w:rPr>
        <w:t>การค้ำประกัน</w:t>
      </w:r>
    </w:p>
    <w:p w14:paraId="30AAD700" w14:textId="77777777" w:rsidR="00E2708F" w:rsidRPr="00F205C4" w:rsidRDefault="00E2708F" w:rsidP="00D27B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506DC0A" w14:textId="432BAED7" w:rsidR="00AB256E" w:rsidRPr="00F205C4" w:rsidRDefault="00AB256E" w:rsidP="00AB256E">
      <w:pPr>
        <w:tabs>
          <w:tab w:val="clear" w:pos="227"/>
          <w:tab w:val="clear" w:pos="454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5B651E" w:rsidRPr="00F205C4">
        <w:rPr>
          <w:rFonts w:asciiTheme="majorBidi" w:hAnsiTheme="majorBidi" w:cstheme="majorBidi"/>
          <w:sz w:val="30"/>
          <w:szCs w:val="30"/>
        </w:rPr>
        <w:t xml:space="preserve">31 </w:t>
      </w:r>
      <w:r w:rsidR="005B651E" w:rsidRPr="00F205C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0565CE" w:rsidRPr="00F205C4">
        <w:rPr>
          <w:rFonts w:asciiTheme="majorBidi" w:hAnsiTheme="majorBidi" w:cstheme="majorBidi"/>
          <w:sz w:val="30"/>
          <w:szCs w:val="30"/>
        </w:rPr>
        <w:t>256</w:t>
      </w:r>
      <w:r w:rsidR="00A70303" w:rsidRPr="00F205C4">
        <w:rPr>
          <w:rFonts w:asciiTheme="majorBidi" w:hAnsiTheme="majorBidi" w:cstheme="majorBidi"/>
          <w:sz w:val="30"/>
          <w:szCs w:val="30"/>
        </w:rPr>
        <w:t>2</w:t>
      </w:r>
      <w:r w:rsidR="00265CDD" w:rsidRPr="00F205C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205C4">
        <w:rPr>
          <w:rFonts w:asciiTheme="majorBidi" w:hAnsiTheme="majorBidi" w:cstheme="majorBidi"/>
          <w:sz w:val="30"/>
          <w:szCs w:val="30"/>
          <w:cs/>
        </w:rPr>
        <w:t>ทรัพย์สินของกลุ่มบริษัทมูลค่าตามบัญชีจำ</w:t>
      </w:r>
      <w:r w:rsidR="0013512D" w:rsidRPr="00F205C4">
        <w:rPr>
          <w:rFonts w:asciiTheme="majorBidi" w:hAnsiTheme="majorBidi" w:cstheme="majorBidi"/>
          <w:sz w:val="30"/>
          <w:szCs w:val="30"/>
          <w:cs/>
        </w:rPr>
        <w:t xml:space="preserve">นวน </w:t>
      </w:r>
      <w:r w:rsidR="0013512D" w:rsidRPr="00F205C4">
        <w:rPr>
          <w:rFonts w:asciiTheme="majorBidi" w:hAnsiTheme="majorBidi" w:cstheme="majorBidi"/>
          <w:sz w:val="30"/>
          <w:szCs w:val="30"/>
        </w:rPr>
        <w:t>509</w:t>
      </w:r>
      <w:r w:rsidR="0013512D" w:rsidRPr="00F205C4">
        <w:rPr>
          <w:rFonts w:asciiTheme="majorBidi" w:hAnsiTheme="majorBidi" w:cstheme="majorBidi"/>
          <w:sz w:val="30"/>
          <w:szCs w:val="30"/>
          <w:cs/>
        </w:rPr>
        <w:t>.</w:t>
      </w:r>
      <w:r w:rsidR="0013512D" w:rsidRPr="00F205C4">
        <w:rPr>
          <w:rFonts w:asciiTheme="majorBidi" w:hAnsiTheme="majorBidi" w:cstheme="majorBidi"/>
          <w:sz w:val="30"/>
          <w:szCs w:val="30"/>
          <w:lang w:val="en-GB"/>
        </w:rPr>
        <w:t>83</w:t>
      </w:r>
      <w:r w:rsidR="0013512D" w:rsidRPr="00F205C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205C4">
        <w:rPr>
          <w:rFonts w:asciiTheme="majorBidi" w:hAnsiTheme="majorBidi" w:cstheme="majorBidi"/>
          <w:sz w:val="30"/>
          <w:szCs w:val="30"/>
          <w:cs/>
        </w:rPr>
        <w:t>ล้านบาท (</w:t>
      </w:r>
      <w:r w:rsidR="000565CE" w:rsidRPr="00F205C4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A70303" w:rsidRPr="00F205C4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F205C4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A70303" w:rsidRPr="00F205C4">
        <w:rPr>
          <w:rFonts w:asciiTheme="majorBidi" w:hAnsiTheme="majorBidi" w:cstheme="majorBidi"/>
          <w:i/>
          <w:iCs/>
          <w:sz w:val="30"/>
          <w:szCs w:val="30"/>
        </w:rPr>
        <w:t>504</w:t>
      </w:r>
      <w:r w:rsidR="00A70303" w:rsidRPr="00F205C4">
        <w:rPr>
          <w:rFonts w:asciiTheme="majorBidi" w:hAnsiTheme="majorBidi" w:cstheme="majorBidi"/>
          <w:i/>
          <w:iCs/>
          <w:sz w:val="30"/>
          <w:szCs w:val="30"/>
          <w:cs/>
        </w:rPr>
        <w:t>.</w:t>
      </w:r>
      <w:r w:rsidR="00A70303" w:rsidRPr="00F205C4">
        <w:rPr>
          <w:rFonts w:asciiTheme="majorBidi" w:hAnsiTheme="majorBidi" w:cstheme="majorBidi"/>
          <w:i/>
          <w:iCs/>
          <w:sz w:val="30"/>
          <w:szCs w:val="30"/>
        </w:rPr>
        <w:t>94</w:t>
      </w:r>
      <w:r w:rsidR="00197540" w:rsidRPr="00F205C4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F205C4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F205C4">
        <w:rPr>
          <w:rFonts w:asciiTheme="majorBidi" w:hAnsiTheme="majorBidi" w:cstheme="majorBidi"/>
          <w:sz w:val="30"/>
          <w:szCs w:val="30"/>
          <w:cs/>
        </w:rPr>
        <w:t>) ได้จด</w:t>
      </w:r>
      <w:r w:rsidR="00CA0689" w:rsidRPr="00F205C4">
        <w:rPr>
          <w:rFonts w:asciiTheme="majorBidi" w:hAnsiTheme="majorBidi" w:cstheme="majorBidi"/>
          <w:sz w:val="30"/>
          <w:szCs w:val="30"/>
          <w:cs/>
        </w:rPr>
        <w:t>จำนองไว้เป็นหลักประกันเงินเกินบัญชี</w:t>
      </w:r>
      <w:r w:rsidR="00DF3A01" w:rsidRPr="00F205C4">
        <w:rPr>
          <w:rFonts w:asciiTheme="majorBidi" w:hAnsiTheme="majorBidi" w:cstheme="majorBidi"/>
          <w:sz w:val="30"/>
          <w:szCs w:val="30"/>
          <w:cs/>
        </w:rPr>
        <w:t>ธนาคาร</w:t>
      </w:r>
      <w:r w:rsidR="00CA0689" w:rsidRPr="00F205C4">
        <w:rPr>
          <w:rFonts w:asciiTheme="majorBidi" w:hAnsiTheme="majorBidi" w:cstheme="majorBidi"/>
          <w:sz w:val="30"/>
          <w:szCs w:val="30"/>
          <w:cs/>
        </w:rPr>
        <w:t>และสินเชื่ออื่นจาก</w:t>
      </w:r>
      <w:r w:rsidR="00141423" w:rsidRPr="00F205C4">
        <w:rPr>
          <w:rFonts w:asciiTheme="majorBidi" w:hAnsiTheme="majorBidi" w:cstheme="majorBidi"/>
          <w:sz w:val="30"/>
          <w:szCs w:val="30"/>
          <w:cs/>
        </w:rPr>
        <w:t>สถาบันการเงิน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 (ดูหมายเหตุข้อ </w:t>
      </w:r>
      <w:r w:rsidR="00CB759B" w:rsidRPr="00F205C4">
        <w:rPr>
          <w:rFonts w:asciiTheme="majorBidi" w:hAnsiTheme="majorBidi" w:cstheme="majorBidi"/>
          <w:sz w:val="30"/>
          <w:szCs w:val="30"/>
          <w:cs/>
        </w:rPr>
        <w:t>1</w:t>
      </w:r>
      <w:r w:rsidR="00CB759B" w:rsidRPr="00F205C4">
        <w:rPr>
          <w:rFonts w:asciiTheme="majorBidi" w:hAnsiTheme="majorBidi" w:cstheme="majorBidi"/>
          <w:sz w:val="30"/>
          <w:szCs w:val="30"/>
        </w:rPr>
        <w:t>1</w:t>
      </w:r>
      <w:r w:rsidRPr="00F205C4">
        <w:rPr>
          <w:rFonts w:asciiTheme="majorBidi" w:hAnsiTheme="majorBidi" w:cstheme="majorBidi"/>
          <w:sz w:val="30"/>
          <w:szCs w:val="30"/>
          <w:cs/>
        </w:rPr>
        <w:t>)</w:t>
      </w:r>
    </w:p>
    <w:p w14:paraId="13343896" w14:textId="77777777" w:rsidR="00A573B1" w:rsidRPr="00F205C4" w:rsidRDefault="00A573B1" w:rsidP="00CA0689">
      <w:pPr>
        <w:tabs>
          <w:tab w:val="clear" w:pos="454"/>
        </w:tabs>
        <w:spacing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</w:p>
    <w:p w14:paraId="556B9ADF" w14:textId="77777777" w:rsidR="004E18B5" w:rsidRPr="00F205C4" w:rsidRDefault="004E18B5" w:rsidP="00DF5C8C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205C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หนี้สินที่มีภาระดอกเบี้ย</w:t>
      </w:r>
    </w:p>
    <w:p w14:paraId="1C2148B0" w14:textId="4248B890" w:rsidR="00262719" w:rsidRPr="00420488" w:rsidRDefault="00262719" w:rsidP="002627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sz w:val="20"/>
          <w:szCs w:val="20"/>
          <w:lang w:val="th-TH"/>
        </w:rPr>
      </w:pPr>
    </w:p>
    <w:tbl>
      <w:tblPr>
        <w:tblW w:w="960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28"/>
        <w:gridCol w:w="955"/>
        <w:gridCol w:w="1082"/>
        <w:gridCol w:w="267"/>
        <w:gridCol w:w="1078"/>
        <w:gridCol w:w="240"/>
        <w:gridCol w:w="13"/>
        <w:gridCol w:w="1095"/>
        <w:gridCol w:w="242"/>
        <w:gridCol w:w="1107"/>
      </w:tblGrid>
      <w:tr w:rsidR="0017415E" w:rsidRPr="00DF3A01" w14:paraId="6E347B2E" w14:textId="77777777" w:rsidTr="00D56C7F">
        <w:trPr>
          <w:tblHeader/>
        </w:trPr>
        <w:tc>
          <w:tcPr>
            <w:tcW w:w="1836" w:type="pct"/>
          </w:tcPr>
          <w:p w14:paraId="35F8356D" w14:textId="77777777" w:rsidR="0017415E" w:rsidRPr="00DF3A01" w:rsidRDefault="0017415E" w:rsidP="00D5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97" w:type="pct"/>
          </w:tcPr>
          <w:p w14:paraId="0E2664E7" w14:textId="77777777" w:rsidR="0017415E" w:rsidRPr="00DF3A01" w:rsidRDefault="0017415E" w:rsidP="00D5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54" w:right="-8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3" w:type="pct"/>
            <w:gridSpan w:val="3"/>
          </w:tcPr>
          <w:p w14:paraId="71F99E46" w14:textId="77777777" w:rsidR="0017415E" w:rsidRPr="00DF3A01" w:rsidRDefault="0017415E" w:rsidP="00D5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F3A0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5" w:type="pct"/>
          </w:tcPr>
          <w:p w14:paraId="1039D1A7" w14:textId="77777777" w:rsidR="0017415E" w:rsidRPr="00DF3A01" w:rsidRDefault="0017415E" w:rsidP="00D5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9" w:type="pct"/>
            <w:gridSpan w:val="4"/>
          </w:tcPr>
          <w:p w14:paraId="152CAEA4" w14:textId="77777777" w:rsidR="0017415E" w:rsidRPr="00DF3A01" w:rsidRDefault="0017415E" w:rsidP="00D5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F3A0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7415E" w:rsidRPr="00DF3A01" w14:paraId="2FAC814D" w14:textId="77777777" w:rsidTr="00D56C7F">
        <w:tc>
          <w:tcPr>
            <w:tcW w:w="1836" w:type="pct"/>
            <w:vAlign w:val="bottom"/>
          </w:tcPr>
          <w:p w14:paraId="6E6676FD" w14:textId="77777777" w:rsidR="0017415E" w:rsidRPr="00DF3A01" w:rsidRDefault="0017415E" w:rsidP="00D5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7" w:type="pct"/>
          </w:tcPr>
          <w:p w14:paraId="6BEFBBAC" w14:textId="2A24298A" w:rsidR="0017415E" w:rsidRPr="00DF3A01" w:rsidRDefault="0017415E" w:rsidP="00D5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clear" w:pos="5387"/>
                <w:tab w:val="left" w:pos="1097"/>
              </w:tabs>
              <w:ind w:left="-54" w:right="-8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63" w:type="pct"/>
          </w:tcPr>
          <w:p w14:paraId="66FFA7BF" w14:textId="77777777" w:rsidR="0017415E" w:rsidRPr="00DF3A01" w:rsidRDefault="0017415E" w:rsidP="00D5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  <w:r w:rsidRPr="00DF3A01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39" w:type="pct"/>
          </w:tcPr>
          <w:p w14:paraId="78D34ABC" w14:textId="77777777" w:rsidR="0017415E" w:rsidRPr="00DF3A01" w:rsidRDefault="0017415E" w:rsidP="00D5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61" w:type="pct"/>
          </w:tcPr>
          <w:p w14:paraId="5CE71444" w14:textId="77777777" w:rsidR="0017415E" w:rsidRPr="00DF3A01" w:rsidRDefault="0017415E" w:rsidP="00D5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  <w:r w:rsidRPr="00DF3A01">
              <w:rPr>
                <w:rFonts w:ascii="Angsana New" w:hAnsi="Angsana New" w:cs="Angsana New"/>
                <w:sz w:val="30"/>
                <w:szCs w:val="30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</w:rPr>
              <w:t>61</w:t>
            </w:r>
          </w:p>
        </w:tc>
        <w:tc>
          <w:tcPr>
            <w:tcW w:w="132" w:type="pct"/>
            <w:gridSpan w:val="2"/>
          </w:tcPr>
          <w:p w14:paraId="28016C37" w14:textId="77777777" w:rsidR="0017415E" w:rsidRPr="00DF3A01" w:rsidRDefault="0017415E" w:rsidP="00D5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70" w:type="pct"/>
          </w:tcPr>
          <w:p w14:paraId="59A148F4" w14:textId="77777777" w:rsidR="0017415E" w:rsidRPr="00DF3A01" w:rsidRDefault="0017415E" w:rsidP="00D5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  <w:r w:rsidRPr="00DF3A01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26" w:type="pct"/>
          </w:tcPr>
          <w:p w14:paraId="1B78A3B7" w14:textId="77777777" w:rsidR="0017415E" w:rsidRPr="00DF3A01" w:rsidRDefault="0017415E" w:rsidP="00D5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76" w:type="pct"/>
          </w:tcPr>
          <w:p w14:paraId="7E2D6C9B" w14:textId="77777777" w:rsidR="0017415E" w:rsidRPr="00DF3A01" w:rsidRDefault="0017415E" w:rsidP="00D5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9" w:right="-132"/>
              <w:jc w:val="center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  <w:r w:rsidRPr="00DF3A01">
              <w:rPr>
                <w:rFonts w:ascii="Angsana New" w:hAnsi="Angsana New" w:cs="Angsana New"/>
                <w:sz w:val="30"/>
                <w:szCs w:val="30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</w:rPr>
              <w:t>61</w:t>
            </w:r>
          </w:p>
        </w:tc>
      </w:tr>
      <w:tr w:rsidR="0017415E" w:rsidRPr="00DF3A01" w14:paraId="077539FD" w14:textId="77777777" w:rsidTr="00D56C7F">
        <w:trPr>
          <w:trHeight w:val="362"/>
        </w:trPr>
        <w:tc>
          <w:tcPr>
            <w:tcW w:w="1836" w:type="pct"/>
            <w:vAlign w:val="bottom"/>
          </w:tcPr>
          <w:p w14:paraId="07E93EB8" w14:textId="77777777" w:rsidR="0017415E" w:rsidRPr="00DF3A01" w:rsidRDefault="0017415E" w:rsidP="00D5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7" w:type="pct"/>
          </w:tcPr>
          <w:p w14:paraId="1A17C0DC" w14:textId="77777777" w:rsidR="0017415E" w:rsidRPr="00DF3A01" w:rsidRDefault="0017415E" w:rsidP="00D5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4" w:right="-89" w:firstLine="1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67" w:type="pct"/>
            <w:gridSpan w:val="8"/>
          </w:tcPr>
          <w:p w14:paraId="1C4E6B40" w14:textId="77777777" w:rsidR="0017415E" w:rsidRPr="00DF3A01" w:rsidRDefault="0017415E" w:rsidP="00D5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5" w:firstLine="1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DF3A0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7415E" w:rsidRPr="00DF3A01" w14:paraId="635F42E3" w14:textId="77777777" w:rsidTr="00D56C7F">
        <w:tc>
          <w:tcPr>
            <w:tcW w:w="1836" w:type="pct"/>
            <w:vAlign w:val="bottom"/>
          </w:tcPr>
          <w:p w14:paraId="373E5A2E" w14:textId="77777777" w:rsidR="0017415E" w:rsidRPr="00DF3A01" w:rsidRDefault="0017415E" w:rsidP="00D5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F3A0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497" w:type="pct"/>
          </w:tcPr>
          <w:p w14:paraId="6E16642F" w14:textId="77777777" w:rsidR="0017415E" w:rsidRPr="00DF3A01" w:rsidRDefault="0017415E" w:rsidP="00D56C7F">
            <w:pPr>
              <w:ind w:left="-54" w:right="-89"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63" w:type="pct"/>
          </w:tcPr>
          <w:p w14:paraId="6C0E583B" w14:textId="77777777" w:rsidR="0017415E" w:rsidRPr="00DF3A01" w:rsidRDefault="0017415E" w:rsidP="00D56C7F">
            <w:pPr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9" w:type="pct"/>
          </w:tcPr>
          <w:p w14:paraId="7D5BC4B1" w14:textId="77777777" w:rsidR="0017415E" w:rsidRPr="00DF3A01" w:rsidRDefault="0017415E" w:rsidP="00D56C7F">
            <w:pPr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61" w:type="pct"/>
          </w:tcPr>
          <w:p w14:paraId="4495C4D8" w14:textId="77777777" w:rsidR="0017415E" w:rsidRPr="00DF3A01" w:rsidRDefault="0017415E" w:rsidP="00D56C7F">
            <w:pPr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2" w:type="pct"/>
            <w:gridSpan w:val="2"/>
          </w:tcPr>
          <w:p w14:paraId="40AD66C3" w14:textId="77777777" w:rsidR="0017415E" w:rsidRPr="00DF3A01" w:rsidRDefault="0017415E" w:rsidP="00D56C7F">
            <w:pPr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70" w:type="pct"/>
          </w:tcPr>
          <w:p w14:paraId="574C2DF1" w14:textId="77777777" w:rsidR="0017415E" w:rsidRPr="00DF3A01" w:rsidRDefault="0017415E" w:rsidP="00D5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hanging="108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" w:type="pct"/>
          </w:tcPr>
          <w:p w14:paraId="208B4DFF" w14:textId="77777777" w:rsidR="0017415E" w:rsidRPr="00DF3A01" w:rsidRDefault="0017415E" w:rsidP="00D5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1B3BE224" w14:textId="77777777" w:rsidR="0017415E" w:rsidRPr="00DF3A01" w:rsidRDefault="0017415E" w:rsidP="00D5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6"/>
              </w:tabs>
              <w:spacing w:line="240" w:lineRule="auto"/>
              <w:ind w:left="-121" w:right="-5" w:firstLine="13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17415E" w:rsidRPr="00DF3A01" w14:paraId="31890392" w14:textId="77777777" w:rsidTr="00D56C7F">
        <w:tc>
          <w:tcPr>
            <w:tcW w:w="1836" w:type="pct"/>
            <w:vAlign w:val="bottom"/>
          </w:tcPr>
          <w:p w14:paraId="5895E710" w14:textId="77777777" w:rsidR="0017415E" w:rsidRPr="00DF3A01" w:rsidRDefault="0017415E" w:rsidP="00D56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3A01">
              <w:rPr>
                <w:rFonts w:ascii="Angsana New" w:hAnsi="Angsana New" w:cs="Angsana New"/>
                <w:sz w:val="30"/>
                <w:szCs w:val="30"/>
                <w:cs/>
              </w:rPr>
              <w:t>เงินเบิกเกินบัญชีธนาคาร</w:t>
            </w:r>
          </w:p>
          <w:p w14:paraId="09CE4089" w14:textId="77777777" w:rsidR="0017415E" w:rsidRPr="00DF3A01" w:rsidRDefault="0017415E" w:rsidP="00D5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3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3A01">
              <w:rPr>
                <w:rFonts w:ascii="Angsana New" w:hAnsi="Angsana New" w:cs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497" w:type="pct"/>
          </w:tcPr>
          <w:p w14:paraId="488E7494" w14:textId="77777777" w:rsidR="0017415E" w:rsidRPr="00DF3A01" w:rsidRDefault="0017415E" w:rsidP="00D56C7F">
            <w:pPr>
              <w:pStyle w:val="acctfourfigures"/>
              <w:tabs>
                <w:tab w:val="left" w:pos="720"/>
              </w:tabs>
              <w:spacing w:line="240" w:lineRule="atLeast"/>
              <w:ind w:left="-54" w:right="-8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63" w:type="pct"/>
          </w:tcPr>
          <w:p w14:paraId="1C1B1D12" w14:textId="77777777" w:rsidR="0017415E" w:rsidRDefault="0017415E" w:rsidP="00D56C7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57370412" w14:textId="77777777" w:rsidR="0017415E" w:rsidRPr="00DF3A01" w:rsidRDefault="0017415E" w:rsidP="00D56C7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39" w:type="pct"/>
          </w:tcPr>
          <w:p w14:paraId="74A3F9C8" w14:textId="77777777" w:rsidR="0017415E" w:rsidRPr="00DF3A01" w:rsidRDefault="0017415E" w:rsidP="00D56C7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61" w:type="pct"/>
          </w:tcPr>
          <w:p w14:paraId="51B2664A" w14:textId="77777777" w:rsidR="0017415E" w:rsidRPr="00DF3A01" w:rsidRDefault="0017415E" w:rsidP="00D56C7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440B0FCE" w14:textId="77777777" w:rsidR="0017415E" w:rsidRPr="00DF3A01" w:rsidRDefault="0017415E" w:rsidP="00D56C7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880</w:t>
            </w:r>
          </w:p>
        </w:tc>
        <w:tc>
          <w:tcPr>
            <w:tcW w:w="132" w:type="pct"/>
            <w:gridSpan w:val="2"/>
          </w:tcPr>
          <w:p w14:paraId="776A3364" w14:textId="77777777" w:rsidR="0017415E" w:rsidRPr="00DF3A01" w:rsidRDefault="0017415E" w:rsidP="00D5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0" w:type="pct"/>
          </w:tcPr>
          <w:p w14:paraId="40427033" w14:textId="77777777" w:rsidR="0017415E" w:rsidRPr="00DF3A01" w:rsidRDefault="0017415E" w:rsidP="00D5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right="143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4FD72B85" w14:textId="77777777" w:rsidR="0017415E" w:rsidRPr="00DF3A01" w:rsidRDefault="0017415E" w:rsidP="00D56C7F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90"/>
              </w:tabs>
              <w:spacing w:line="340" w:lineRule="exact"/>
              <w:ind w:left="-61" w:right="-397"/>
              <w:rPr>
                <w:rFonts w:ascii="Angsana New" w:hAnsi="Angsana New" w:cs="Angsana New"/>
                <w:sz w:val="30"/>
                <w:szCs w:val="30"/>
              </w:rPr>
            </w:pPr>
            <w:r w:rsidRPr="00DF3A01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         -</w:t>
            </w:r>
          </w:p>
        </w:tc>
        <w:tc>
          <w:tcPr>
            <w:tcW w:w="126" w:type="pct"/>
          </w:tcPr>
          <w:p w14:paraId="0CAD62BD" w14:textId="77777777" w:rsidR="0017415E" w:rsidRPr="00DF3A01" w:rsidRDefault="0017415E" w:rsidP="00D5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72B1A2D5" w14:textId="77777777" w:rsidR="0017415E" w:rsidRPr="00DF3A01" w:rsidRDefault="0017415E" w:rsidP="00D5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right="143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23C0ABBC" w14:textId="77777777" w:rsidR="0017415E" w:rsidRPr="00DF3A01" w:rsidRDefault="0017415E" w:rsidP="00D56C7F">
            <w:pPr>
              <w:tabs>
                <w:tab w:val="clear" w:pos="227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90"/>
              </w:tabs>
              <w:spacing w:line="340" w:lineRule="exact"/>
              <w:ind w:left="-61" w:right="-397"/>
              <w:rPr>
                <w:rFonts w:ascii="Angsana New" w:hAnsi="Angsana New" w:cs="Angsana New"/>
                <w:sz w:val="30"/>
                <w:szCs w:val="30"/>
              </w:rPr>
            </w:pPr>
            <w:r w:rsidRPr="00DF3A01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         -</w:t>
            </w:r>
          </w:p>
        </w:tc>
      </w:tr>
      <w:tr w:rsidR="0017415E" w:rsidRPr="00DF3A01" w14:paraId="2BA4724C" w14:textId="77777777" w:rsidTr="00D56C7F">
        <w:tc>
          <w:tcPr>
            <w:tcW w:w="1836" w:type="pct"/>
            <w:vAlign w:val="bottom"/>
          </w:tcPr>
          <w:p w14:paraId="705ABB52" w14:textId="77777777" w:rsidR="0017415E" w:rsidRPr="00DF3A01" w:rsidRDefault="0017415E" w:rsidP="00D56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DF3A01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  <w:p w14:paraId="63D13D56" w14:textId="77777777" w:rsidR="0017415E" w:rsidRPr="00DF3A01" w:rsidRDefault="0017415E" w:rsidP="00D56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336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3A01">
              <w:rPr>
                <w:rFonts w:ascii="Angsana New" w:hAnsi="Angsana New" w:cs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497" w:type="pct"/>
          </w:tcPr>
          <w:p w14:paraId="6D2AF284" w14:textId="77777777" w:rsidR="0017415E" w:rsidRPr="00DF3A01" w:rsidRDefault="0017415E" w:rsidP="00D56C7F">
            <w:pPr>
              <w:pStyle w:val="acctfourfigures"/>
              <w:tabs>
                <w:tab w:val="left" w:pos="720"/>
              </w:tabs>
              <w:spacing w:line="240" w:lineRule="atLeast"/>
              <w:ind w:left="-54" w:right="-8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63" w:type="pct"/>
            <w:tcBorders>
              <w:bottom w:val="single" w:sz="4" w:space="0" w:color="auto"/>
            </w:tcBorders>
          </w:tcPr>
          <w:p w14:paraId="23A6AFD6" w14:textId="77777777" w:rsidR="0017415E" w:rsidRDefault="0017415E" w:rsidP="00D56C7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4CB45E36" w14:textId="77777777" w:rsidR="0017415E" w:rsidRPr="00DF3A01" w:rsidRDefault="0017415E" w:rsidP="00D56C7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670,000</w:t>
            </w:r>
          </w:p>
        </w:tc>
        <w:tc>
          <w:tcPr>
            <w:tcW w:w="139" w:type="pct"/>
          </w:tcPr>
          <w:p w14:paraId="3E8F23AC" w14:textId="77777777" w:rsidR="0017415E" w:rsidRPr="00DF3A01" w:rsidRDefault="0017415E" w:rsidP="00D56C7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</w:tcPr>
          <w:p w14:paraId="14584019" w14:textId="77777777" w:rsidR="0017415E" w:rsidRPr="00DF3A01" w:rsidRDefault="0017415E" w:rsidP="00D56C7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189FC4EB" w14:textId="77777777" w:rsidR="0017415E" w:rsidRPr="00DF3A01" w:rsidRDefault="0017415E" w:rsidP="00D56C7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590,000</w:t>
            </w:r>
          </w:p>
        </w:tc>
        <w:tc>
          <w:tcPr>
            <w:tcW w:w="132" w:type="pct"/>
            <w:gridSpan w:val="2"/>
          </w:tcPr>
          <w:p w14:paraId="445229F0" w14:textId="77777777" w:rsidR="0017415E" w:rsidRPr="00DF3A01" w:rsidRDefault="0017415E" w:rsidP="00D5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1F1FA95E" w14:textId="77777777" w:rsidR="0017415E" w:rsidRPr="00DF3A01" w:rsidRDefault="0017415E" w:rsidP="00D5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right="143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1CB13213" w14:textId="77777777" w:rsidR="0017415E" w:rsidRPr="00DF3A01" w:rsidRDefault="0017415E" w:rsidP="00D5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left="-121" w:right="143" w:firstLine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3A0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26" w:type="pct"/>
          </w:tcPr>
          <w:p w14:paraId="54DABBD9" w14:textId="77777777" w:rsidR="0017415E" w:rsidRPr="00DF3A01" w:rsidRDefault="0017415E" w:rsidP="00D5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66654F78" w14:textId="77777777" w:rsidR="0017415E" w:rsidRPr="00DF3A01" w:rsidRDefault="0017415E" w:rsidP="00D5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right="143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57A68E0D" w14:textId="77777777" w:rsidR="0017415E" w:rsidRPr="00DF3A01" w:rsidRDefault="0017415E" w:rsidP="00D5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left="-121" w:right="143" w:firstLine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3A0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17415E" w:rsidRPr="00DF3A01" w14:paraId="650405ED" w14:textId="77777777" w:rsidTr="00D56C7F">
        <w:tc>
          <w:tcPr>
            <w:tcW w:w="1836" w:type="pct"/>
            <w:vAlign w:val="bottom"/>
          </w:tcPr>
          <w:p w14:paraId="5EC1A4D3" w14:textId="77777777" w:rsidR="0017415E" w:rsidRPr="00BF06FE" w:rsidRDefault="0017415E" w:rsidP="00D56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F06FE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เงินเบิกเกินบัญชีและ</w:t>
            </w:r>
            <w:r w:rsidRPr="00BF06F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เงินกู้ยืมระยะสั้น</w:t>
            </w:r>
            <w:r w:rsidRPr="00BF06F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br/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</w:t>
            </w:r>
            <w:r w:rsidRPr="00BF06F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497" w:type="pct"/>
          </w:tcPr>
          <w:p w14:paraId="45DD1CFA" w14:textId="77777777" w:rsidR="0017415E" w:rsidRPr="00DF3A01" w:rsidRDefault="0017415E" w:rsidP="00D56C7F">
            <w:pPr>
              <w:pStyle w:val="acctfourfigures"/>
              <w:tabs>
                <w:tab w:val="left" w:pos="720"/>
              </w:tabs>
              <w:spacing w:line="240" w:lineRule="atLeast"/>
              <w:ind w:left="-54" w:right="-8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single" w:sz="4" w:space="0" w:color="auto"/>
            </w:tcBorders>
          </w:tcPr>
          <w:p w14:paraId="4EAD72FE" w14:textId="77777777" w:rsidR="0017415E" w:rsidRDefault="0017415E" w:rsidP="00D56C7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6F2161BF" w14:textId="77777777" w:rsidR="0017415E" w:rsidRPr="009B00CA" w:rsidRDefault="0017415E" w:rsidP="00D56C7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670,001</w:t>
            </w:r>
          </w:p>
        </w:tc>
        <w:tc>
          <w:tcPr>
            <w:tcW w:w="139" w:type="pct"/>
          </w:tcPr>
          <w:p w14:paraId="6EAFD6AB" w14:textId="77777777" w:rsidR="0017415E" w:rsidRPr="00DF3A01" w:rsidRDefault="0017415E" w:rsidP="00D56C7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single" w:sz="4" w:space="0" w:color="auto"/>
            </w:tcBorders>
          </w:tcPr>
          <w:p w14:paraId="6ACB48BE" w14:textId="77777777" w:rsidR="0017415E" w:rsidRDefault="0017415E" w:rsidP="00D56C7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  <w:p w14:paraId="13B28D26" w14:textId="77777777" w:rsidR="0017415E" w:rsidRPr="009B00CA" w:rsidRDefault="0017415E" w:rsidP="00D56C7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9B00CA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590,8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80</w:t>
            </w:r>
          </w:p>
        </w:tc>
        <w:tc>
          <w:tcPr>
            <w:tcW w:w="132" w:type="pct"/>
            <w:gridSpan w:val="2"/>
          </w:tcPr>
          <w:p w14:paraId="43DDA27A" w14:textId="77777777" w:rsidR="0017415E" w:rsidRPr="00DF3A01" w:rsidRDefault="0017415E" w:rsidP="00D5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single" w:sz="4" w:space="0" w:color="auto"/>
            </w:tcBorders>
          </w:tcPr>
          <w:p w14:paraId="28AEFA96" w14:textId="77777777" w:rsidR="0017415E" w:rsidRDefault="0017415E" w:rsidP="00D5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right="143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5BD02548" w14:textId="77777777" w:rsidR="0017415E" w:rsidRPr="00DF3A01" w:rsidRDefault="0017415E" w:rsidP="00D5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right="143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3A0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26" w:type="pct"/>
          </w:tcPr>
          <w:p w14:paraId="5B331E5C" w14:textId="77777777" w:rsidR="0017415E" w:rsidRPr="00DF3A01" w:rsidRDefault="0017415E" w:rsidP="00D5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single" w:sz="4" w:space="0" w:color="auto"/>
            </w:tcBorders>
          </w:tcPr>
          <w:p w14:paraId="53209C24" w14:textId="77777777" w:rsidR="0017415E" w:rsidRDefault="0017415E" w:rsidP="00D5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right="143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14:paraId="2513006C" w14:textId="77777777" w:rsidR="0017415E" w:rsidRPr="00DF3A01" w:rsidRDefault="0017415E" w:rsidP="00D5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right="143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3A0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17415E" w:rsidRPr="00DF3A01" w14:paraId="1B562C78" w14:textId="77777777" w:rsidTr="00D56C7F">
        <w:tc>
          <w:tcPr>
            <w:tcW w:w="1836" w:type="pct"/>
            <w:vAlign w:val="bottom"/>
          </w:tcPr>
          <w:p w14:paraId="66643501" w14:textId="77777777" w:rsidR="0017415E" w:rsidRPr="00420488" w:rsidRDefault="0017415E" w:rsidP="00D56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90" w:right="-131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497" w:type="pct"/>
          </w:tcPr>
          <w:p w14:paraId="2D525463" w14:textId="77777777" w:rsidR="0017415E" w:rsidRPr="00420488" w:rsidRDefault="0017415E" w:rsidP="00D56C7F">
            <w:pPr>
              <w:pStyle w:val="acctfourfigures"/>
              <w:tabs>
                <w:tab w:val="left" w:pos="720"/>
              </w:tabs>
              <w:spacing w:line="240" w:lineRule="atLeast"/>
              <w:ind w:left="-54" w:right="-89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63" w:type="pct"/>
            <w:tcBorders>
              <w:top w:val="single" w:sz="4" w:space="0" w:color="auto"/>
            </w:tcBorders>
          </w:tcPr>
          <w:p w14:paraId="4A7C1874" w14:textId="77777777" w:rsidR="0017415E" w:rsidRPr="00420488" w:rsidRDefault="0017415E" w:rsidP="00D56C7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39" w:type="pct"/>
          </w:tcPr>
          <w:p w14:paraId="15C306B7" w14:textId="77777777" w:rsidR="0017415E" w:rsidRPr="00420488" w:rsidRDefault="0017415E" w:rsidP="00D56C7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61" w:type="pct"/>
            <w:tcBorders>
              <w:top w:val="single" w:sz="4" w:space="0" w:color="auto"/>
            </w:tcBorders>
          </w:tcPr>
          <w:p w14:paraId="75E55585" w14:textId="77777777" w:rsidR="0017415E" w:rsidRPr="00420488" w:rsidRDefault="0017415E" w:rsidP="00D56C7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32" w:type="pct"/>
            <w:gridSpan w:val="2"/>
          </w:tcPr>
          <w:p w14:paraId="7A0ED49C" w14:textId="77777777" w:rsidR="0017415E" w:rsidRPr="00420488" w:rsidRDefault="0017415E" w:rsidP="00D5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</w:tcPr>
          <w:p w14:paraId="25FF6A45" w14:textId="77777777" w:rsidR="0017415E" w:rsidRPr="00420488" w:rsidRDefault="0017415E" w:rsidP="00D5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right="143" w:hanging="108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6" w:type="pct"/>
          </w:tcPr>
          <w:p w14:paraId="529CADCF" w14:textId="77777777" w:rsidR="0017415E" w:rsidRPr="00420488" w:rsidRDefault="0017415E" w:rsidP="00D5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14:paraId="5FC4C8BF" w14:textId="77777777" w:rsidR="0017415E" w:rsidRPr="00420488" w:rsidRDefault="0017415E" w:rsidP="00D5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right="143" w:hanging="108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17415E" w:rsidRPr="00DF3A01" w14:paraId="1E17DB90" w14:textId="77777777" w:rsidTr="00D56C7F">
        <w:tc>
          <w:tcPr>
            <w:tcW w:w="1836" w:type="pct"/>
            <w:vAlign w:val="bottom"/>
          </w:tcPr>
          <w:p w14:paraId="45CD3F7B" w14:textId="77777777" w:rsidR="0017415E" w:rsidRPr="00DF3A01" w:rsidRDefault="0017415E" w:rsidP="00D56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3A01">
              <w:rPr>
                <w:rFonts w:ascii="Angsana New" w:hAnsi="Angsana New" w:cs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497" w:type="pct"/>
          </w:tcPr>
          <w:p w14:paraId="6E0939C2" w14:textId="77777777" w:rsidR="0017415E" w:rsidRPr="00DF3A01" w:rsidRDefault="0017415E" w:rsidP="00D56C7F">
            <w:pPr>
              <w:pStyle w:val="acctfourfigures"/>
              <w:tabs>
                <w:tab w:val="left" w:pos="720"/>
              </w:tabs>
              <w:spacing w:line="240" w:lineRule="atLeast"/>
              <w:ind w:left="-54" w:right="-8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63" w:type="pct"/>
          </w:tcPr>
          <w:p w14:paraId="72F9ACC7" w14:textId="77777777" w:rsidR="0017415E" w:rsidRPr="00DF3A01" w:rsidRDefault="0017415E" w:rsidP="00D56C7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9" w:type="pct"/>
          </w:tcPr>
          <w:p w14:paraId="6F663E4F" w14:textId="77777777" w:rsidR="0017415E" w:rsidRPr="00DF3A01" w:rsidRDefault="0017415E" w:rsidP="00D56C7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61" w:type="pct"/>
          </w:tcPr>
          <w:p w14:paraId="40714BD1" w14:textId="77777777" w:rsidR="0017415E" w:rsidRPr="00DF3A01" w:rsidRDefault="0017415E" w:rsidP="00D56C7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2" w:type="pct"/>
            <w:gridSpan w:val="2"/>
          </w:tcPr>
          <w:p w14:paraId="55767926" w14:textId="77777777" w:rsidR="0017415E" w:rsidRPr="00DF3A01" w:rsidRDefault="0017415E" w:rsidP="00D5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0" w:type="pct"/>
          </w:tcPr>
          <w:p w14:paraId="3D129A0B" w14:textId="77777777" w:rsidR="0017415E" w:rsidRPr="00DF3A01" w:rsidRDefault="0017415E" w:rsidP="00D5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left="-121" w:right="143" w:firstLine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0DAC7FC6" w14:textId="77777777" w:rsidR="0017415E" w:rsidRPr="00DF3A01" w:rsidRDefault="0017415E" w:rsidP="00D5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2DAE985C" w14:textId="77777777" w:rsidR="0017415E" w:rsidRPr="00DF3A01" w:rsidRDefault="0017415E" w:rsidP="00D5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left="-121" w:right="143" w:firstLine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7415E" w:rsidRPr="00DF3A01" w14:paraId="1F1E7DCD" w14:textId="77777777" w:rsidTr="00D56C7F">
        <w:tc>
          <w:tcPr>
            <w:tcW w:w="1836" w:type="pct"/>
            <w:vAlign w:val="bottom"/>
          </w:tcPr>
          <w:p w14:paraId="144EEA7F" w14:textId="77777777" w:rsidR="0017415E" w:rsidRPr="00DF3A01" w:rsidRDefault="0017415E" w:rsidP="00D5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</w:t>
            </w:r>
            <w:r w:rsidRPr="00DF3A01">
              <w:rPr>
                <w:rFonts w:ascii="Angsana New" w:hAnsi="Angsana New" w:cs="Angsana New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  <w:p w14:paraId="3286D30B" w14:textId="77777777" w:rsidR="0017415E" w:rsidRPr="00DF3A01" w:rsidRDefault="0017415E" w:rsidP="00D5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3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3A01">
              <w:rPr>
                <w:rFonts w:ascii="Angsana New" w:hAnsi="Angsana New" w:cs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497" w:type="pct"/>
          </w:tcPr>
          <w:p w14:paraId="795B1CB7" w14:textId="77777777" w:rsidR="0017415E" w:rsidRPr="00DF3A01" w:rsidRDefault="0017415E" w:rsidP="00D56C7F">
            <w:pPr>
              <w:pStyle w:val="acctfourfigures"/>
              <w:tabs>
                <w:tab w:val="left" w:pos="720"/>
              </w:tabs>
              <w:spacing w:line="240" w:lineRule="atLeast"/>
              <w:ind w:left="-54" w:right="-8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63" w:type="pct"/>
            <w:tcBorders>
              <w:bottom w:val="single" w:sz="4" w:space="0" w:color="auto"/>
            </w:tcBorders>
          </w:tcPr>
          <w:p w14:paraId="3769A2E0" w14:textId="77777777" w:rsidR="0017415E" w:rsidRDefault="0017415E" w:rsidP="00D56C7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6A9A31BB" w14:textId="77777777" w:rsidR="0017415E" w:rsidRPr="00DF3A01" w:rsidRDefault="0017415E" w:rsidP="00D56C7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30,000</w:t>
            </w:r>
          </w:p>
        </w:tc>
        <w:tc>
          <w:tcPr>
            <w:tcW w:w="139" w:type="pct"/>
          </w:tcPr>
          <w:p w14:paraId="3872C247" w14:textId="77777777" w:rsidR="0017415E" w:rsidRPr="00DF3A01" w:rsidRDefault="0017415E" w:rsidP="00D56C7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</w:tcPr>
          <w:p w14:paraId="2593F47D" w14:textId="77777777" w:rsidR="0017415E" w:rsidRPr="00DF3A01" w:rsidRDefault="0017415E" w:rsidP="00D56C7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381718F5" w14:textId="77777777" w:rsidR="0017415E" w:rsidRPr="00DF3A01" w:rsidRDefault="0017415E" w:rsidP="00D56C7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F3A01">
              <w:rPr>
                <w:rFonts w:ascii="Angsana New" w:hAnsi="Angsana New" w:cs="Angsana New"/>
                <w:sz w:val="30"/>
                <w:szCs w:val="30"/>
                <w:lang w:bidi="th-TH"/>
              </w:rPr>
              <w:t>30,000</w:t>
            </w:r>
          </w:p>
        </w:tc>
        <w:tc>
          <w:tcPr>
            <w:tcW w:w="132" w:type="pct"/>
            <w:gridSpan w:val="2"/>
          </w:tcPr>
          <w:p w14:paraId="692535A9" w14:textId="77777777" w:rsidR="0017415E" w:rsidRPr="00DF3A01" w:rsidRDefault="0017415E" w:rsidP="00D5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5388793F" w14:textId="77777777" w:rsidR="0017415E" w:rsidRPr="00DF3A01" w:rsidRDefault="0017415E" w:rsidP="00D5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right="143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35A05275" w14:textId="77777777" w:rsidR="0017415E" w:rsidRPr="00DF3A01" w:rsidRDefault="0017415E" w:rsidP="00D5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left="-121" w:right="143" w:firstLine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3A0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26" w:type="pct"/>
          </w:tcPr>
          <w:p w14:paraId="628833E9" w14:textId="77777777" w:rsidR="0017415E" w:rsidRPr="00DF3A01" w:rsidRDefault="0017415E" w:rsidP="00D5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1E3C5095" w14:textId="77777777" w:rsidR="0017415E" w:rsidRPr="00DF3A01" w:rsidRDefault="0017415E" w:rsidP="00D5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right="143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0AEC1CEE" w14:textId="77777777" w:rsidR="0017415E" w:rsidRPr="00DF3A01" w:rsidRDefault="0017415E" w:rsidP="00D5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left="-121" w:right="143" w:firstLine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3A0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17415E" w:rsidRPr="00DF3A01" w14:paraId="102A0835" w14:textId="77777777" w:rsidTr="00D56C7F">
        <w:tc>
          <w:tcPr>
            <w:tcW w:w="1836" w:type="pct"/>
            <w:vAlign w:val="bottom"/>
          </w:tcPr>
          <w:p w14:paraId="6FCCE2CF" w14:textId="77777777" w:rsidR="0017415E" w:rsidRPr="00420488" w:rsidRDefault="0017415E" w:rsidP="00D56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90" w:right="-131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497" w:type="pct"/>
          </w:tcPr>
          <w:p w14:paraId="22260807" w14:textId="77777777" w:rsidR="0017415E" w:rsidRPr="00420488" w:rsidRDefault="0017415E" w:rsidP="00D56C7F">
            <w:pPr>
              <w:pStyle w:val="acctfourfigures"/>
              <w:tabs>
                <w:tab w:val="left" w:pos="720"/>
              </w:tabs>
              <w:spacing w:line="240" w:lineRule="atLeast"/>
              <w:ind w:left="-54" w:right="-89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63" w:type="pct"/>
          </w:tcPr>
          <w:p w14:paraId="280EAC84" w14:textId="77777777" w:rsidR="0017415E" w:rsidRPr="00420488" w:rsidRDefault="0017415E" w:rsidP="00D56C7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39" w:type="pct"/>
          </w:tcPr>
          <w:p w14:paraId="55FD11BA" w14:textId="77777777" w:rsidR="0017415E" w:rsidRPr="00420488" w:rsidRDefault="0017415E" w:rsidP="00D56C7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561" w:type="pct"/>
          </w:tcPr>
          <w:p w14:paraId="689DFB3D" w14:textId="77777777" w:rsidR="0017415E" w:rsidRPr="00420488" w:rsidRDefault="0017415E" w:rsidP="00D56C7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32" w:type="pct"/>
            <w:gridSpan w:val="2"/>
          </w:tcPr>
          <w:p w14:paraId="0FBC37DE" w14:textId="77777777" w:rsidR="0017415E" w:rsidRPr="00420488" w:rsidRDefault="0017415E" w:rsidP="00D5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570" w:type="pct"/>
          </w:tcPr>
          <w:p w14:paraId="42B7F7EB" w14:textId="77777777" w:rsidR="0017415E" w:rsidRPr="00420488" w:rsidRDefault="0017415E" w:rsidP="00D5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right="143" w:hanging="108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6" w:type="pct"/>
          </w:tcPr>
          <w:p w14:paraId="26AEDC06" w14:textId="77777777" w:rsidR="0017415E" w:rsidRPr="00420488" w:rsidRDefault="0017415E" w:rsidP="00D5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576" w:type="pct"/>
          </w:tcPr>
          <w:p w14:paraId="1D3B8A01" w14:textId="77777777" w:rsidR="0017415E" w:rsidRPr="00420488" w:rsidRDefault="0017415E" w:rsidP="00D5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right="143" w:hanging="108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17415E" w:rsidRPr="00DF3A01" w14:paraId="54A90908" w14:textId="77777777" w:rsidTr="00D56C7F">
        <w:tc>
          <w:tcPr>
            <w:tcW w:w="1836" w:type="pct"/>
            <w:vAlign w:val="bottom"/>
          </w:tcPr>
          <w:p w14:paraId="37898370" w14:textId="77777777" w:rsidR="0017415E" w:rsidRPr="00DF3A01" w:rsidRDefault="0017415E" w:rsidP="00D56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F3A0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497" w:type="pct"/>
          </w:tcPr>
          <w:p w14:paraId="318443A5" w14:textId="77777777" w:rsidR="0017415E" w:rsidRPr="00DF3A01" w:rsidRDefault="0017415E" w:rsidP="00D56C7F">
            <w:pPr>
              <w:pStyle w:val="acctfourfigures"/>
              <w:tabs>
                <w:tab w:val="left" w:pos="720"/>
              </w:tabs>
              <w:spacing w:line="240" w:lineRule="atLeast"/>
              <w:ind w:left="-54" w:right="-8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63" w:type="pct"/>
            <w:tcBorders>
              <w:bottom w:val="single" w:sz="4" w:space="0" w:color="auto"/>
            </w:tcBorders>
          </w:tcPr>
          <w:p w14:paraId="3A23D042" w14:textId="77777777" w:rsidR="0017415E" w:rsidRPr="00DF3A01" w:rsidRDefault="0017415E" w:rsidP="00D56C7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700,001</w:t>
            </w:r>
          </w:p>
        </w:tc>
        <w:tc>
          <w:tcPr>
            <w:tcW w:w="139" w:type="pct"/>
          </w:tcPr>
          <w:p w14:paraId="0AF93A1D" w14:textId="77777777" w:rsidR="0017415E" w:rsidRPr="00DF3A01" w:rsidRDefault="0017415E" w:rsidP="00D56C7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</w:tcPr>
          <w:p w14:paraId="16371E9D" w14:textId="77777777" w:rsidR="0017415E" w:rsidRPr="00DF3A01" w:rsidRDefault="0017415E" w:rsidP="00D56C7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620,880</w:t>
            </w:r>
          </w:p>
        </w:tc>
        <w:tc>
          <w:tcPr>
            <w:tcW w:w="132" w:type="pct"/>
            <w:gridSpan w:val="2"/>
          </w:tcPr>
          <w:p w14:paraId="5B9E29BA" w14:textId="77777777" w:rsidR="0017415E" w:rsidRPr="00DF3A01" w:rsidRDefault="0017415E" w:rsidP="00D5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5DB3A35A" w14:textId="77777777" w:rsidR="0017415E" w:rsidRPr="00DF3A01" w:rsidRDefault="0017415E" w:rsidP="00D5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left="-121" w:right="143" w:firstLine="1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F3A0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26" w:type="pct"/>
          </w:tcPr>
          <w:p w14:paraId="4F8EAB48" w14:textId="77777777" w:rsidR="0017415E" w:rsidRPr="00DF3A01" w:rsidRDefault="0017415E" w:rsidP="00D5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2F4DBF1A" w14:textId="77777777" w:rsidR="0017415E" w:rsidRPr="00DF3A01" w:rsidRDefault="0017415E" w:rsidP="00D5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left="-121" w:right="143" w:firstLine="1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F3A0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459CF1BE" w14:textId="77777777" w:rsidR="00420488" w:rsidRPr="00420488" w:rsidRDefault="00420488">
      <w:pPr>
        <w:rPr>
          <w:rFonts w:cstheme="minorBidi"/>
          <w:sz w:val="28"/>
          <w:szCs w:val="28"/>
        </w:rPr>
      </w:pPr>
    </w:p>
    <w:tbl>
      <w:tblPr>
        <w:tblW w:w="960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27"/>
        <w:gridCol w:w="955"/>
        <w:gridCol w:w="1082"/>
        <w:gridCol w:w="267"/>
        <w:gridCol w:w="1078"/>
        <w:gridCol w:w="254"/>
        <w:gridCol w:w="1095"/>
        <w:gridCol w:w="242"/>
        <w:gridCol w:w="1107"/>
      </w:tblGrid>
      <w:tr w:rsidR="00420488" w:rsidRPr="00DF3A01" w14:paraId="06C836BD" w14:textId="77777777" w:rsidTr="00D56C7F">
        <w:tc>
          <w:tcPr>
            <w:tcW w:w="1836" w:type="pct"/>
            <w:vAlign w:val="bottom"/>
          </w:tcPr>
          <w:p w14:paraId="41C5DC32" w14:textId="77777777" w:rsidR="00420488" w:rsidRPr="00DF3A01" w:rsidRDefault="00420488" w:rsidP="00D56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3A0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497" w:type="pct"/>
          </w:tcPr>
          <w:p w14:paraId="5E9D5323" w14:textId="77777777" w:rsidR="00420488" w:rsidRPr="00DF3A01" w:rsidRDefault="00420488" w:rsidP="00D5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4" w:right="-89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3" w:type="pct"/>
          </w:tcPr>
          <w:p w14:paraId="548B51E9" w14:textId="77777777" w:rsidR="00420488" w:rsidRPr="00DF3A01" w:rsidRDefault="00420488" w:rsidP="00D5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14:paraId="7FD23C92" w14:textId="77777777" w:rsidR="00420488" w:rsidRPr="00DF3A01" w:rsidRDefault="00420488" w:rsidP="00D56C7F">
            <w:pPr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1" w:type="pct"/>
          </w:tcPr>
          <w:p w14:paraId="3F6AA094" w14:textId="77777777" w:rsidR="00420488" w:rsidRPr="00DF3A01" w:rsidRDefault="00420488" w:rsidP="00D5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14:paraId="789F2B33" w14:textId="77777777" w:rsidR="00420488" w:rsidRPr="00DF3A01" w:rsidRDefault="00420488" w:rsidP="00D5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0" w:type="pct"/>
          </w:tcPr>
          <w:p w14:paraId="0D4930C7" w14:textId="77777777" w:rsidR="00420488" w:rsidRPr="00DF3A01" w:rsidRDefault="00420488" w:rsidP="00D5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  <w:tab w:val="decimal" w:pos="1316"/>
              </w:tabs>
              <w:spacing w:line="240" w:lineRule="auto"/>
              <w:ind w:left="-121" w:right="143" w:firstLine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4BE0EF79" w14:textId="77777777" w:rsidR="00420488" w:rsidRPr="00DF3A01" w:rsidRDefault="00420488" w:rsidP="00D5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0F4FE31B" w14:textId="77777777" w:rsidR="00420488" w:rsidRPr="00DF3A01" w:rsidRDefault="00420488" w:rsidP="00D5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  <w:tab w:val="decimal" w:pos="1316"/>
              </w:tabs>
              <w:spacing w:line="240" w:lineRule="auto"/>
              <w:ind w:left="-121" w:right="143" w:firstLine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20488" w:rsidRPr="00DF3A01" w14:paraId="42B8A9DC" w14:textId="77777777" w:rsidTr="00D56C7F">
        <w:tc>
          <w:tcPr>
            <w:tcW w:w="1836" w:type="pct"/>
            <w:vAlign w:val="bottom"/>
          </w:tcPr>
          <w:p w14:paraId="49E89F6A" w14:textId="77777777" w:rsidR="00420488" w:rsidRPr="00DF3A01" w:rsidRDefault="00420488" w:rsidP="00D56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DF3A01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เงินกู้ยืมระยะยาวจากสถาบันการเงิน </w:t>
            </w:r>
          </w:p>
          <w:p w14:paraId="7C388C88" w14:textId="77777777" w:rsidR="00420488" w:rsidRPr="00DF3A01" w:rsidRDefault="00420488" w:rsidP="00D56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336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3A01">
              <w:rPr>
                <w:rFonts w:ascii="Angsana New" w:hAnsi="Angsana New" w:cs="Angsana New"/>
                <w:sz w:val="30"/>
                <w:szCs w:val="30"/>
                <w:cs/>
              </w:rPr>
              <w:t xml:space="preserve"> ส่วนที่มีหลักประกัน</w:t>
            </w:r>
          </w:p>
        </w:tc>
        <w:tc>
          <w:tcPr>
            <w:tcW w:w="497" w:type="pct"/>
          </w:tcPr>
          <w:p w14:paraId="2074343F" w14:textId="77777777" w:rsidR="00420488" w:rsidRPr="00DF3A01" w:rsidRDefault="00420488" w:rsidP="00D56C7F">
            <w:pPr>
              <w:pStyle w:val="acctfourfigures"/>
              <w:tabs>
                <w:tab w:val="left" w:pos="720"/>
              </w:tabs>
              <w:spacing w:line="240" w:lineRule="atLeast"/>
              <w:ind w:left="-54" w:right="-8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63" w:type="pct"/>
            <w:tcBorders>
              <w:bottom w:val="single" w:sz="4" w:space="0" w:color="auto"/>
            </w:tcBorders>
          </w:tcPr>
          <w:p w14:paraId="25050BA9" w14:textId="77777777" w:rsidR="00420488" w:rsidRDefault="00420488" w:rsidP="00D56C7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4D9D23C4" w14:textId="77777777" w:rsidR="00420488" w:rsidRPr="00DF3A01" w:rsidRDefault="00420488" w:rsidP="00D56C7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12,500</w:t>
            </w:r>
          </w:p>
        </w:tc>
        <w:tc>
          <w:tcPr>
            <w:tcW w:w="139" w:type="pct"/>
          </w:tcPr>
          <w:p w14:paraId="2071FA16" w14:textId="77777777" w:rsidR="00420488" w:rsidRPr="00DF3A01" w:rsidRDefault="00420488" w:rsidP="00D56C7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61" w:type="pct"/>
            <w:tcBorders>
              <w:bottom w:val="single" w:sz="4" w:space="0" w:color="auto"/>
            </w:tcBorders>
          </w:tcPr>
          <w:p w14:paraId="4F93D656" w14:textId="77777777" w:rsidR="00420488" w:rsidRPr="00DF3A01" w:rsidRDefault="00420488" w:rsidP="00D56C7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759291DB" w14:textId="77777777" w:rsidR="00420488" w:rsidRPr="00DF3A01" w:rsidRDefault="00420488" w:rsidP="00D56C7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42,500</w:t>
            </w:r>
          </w:p>
        </w:tc>
        <w:tc>
          <w:tcPr>
            <w:tcW w:w="132" w:type="pct"/>
          </w:tcPr>
          <w:p w14:paraId="12F27EFD" w14:textId="77777777" w:rsidR="00420488" w:rsidRPr="00DF3A01" w:rsidRDefault="00420488" w:rsidP="00D5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7BFE7045" w14:textId="77777777" w:rsidR="00420488" w:rsidRPr="00DF3A01" w:rsidRDefault="00420488" w:rsidP="00D5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left="-121" w:right="143" w:firstLine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6B260864" w14:textId="77777777" w:rsidR="00420488" w:rsidRPr="00DF3A01" w:rsidRDefault="00420488" w:rsidP="00D5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left="-121" w:right="143" w:firstLine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3A0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26" w:type="pct"/>
          </w:tcPr>
          <w:p w14:paraId="2D1CD1F3" w14:textId="77777777" w:rsidR="00420488" w:rsidRPr="00DF3A01" w:rsidRDefault="00420488" w:rsidP="00D5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45AF273A" w14:textId="77777777" w:rsidR="00420488" w:rsidRPr="00DF3A01" w:rsidRDefault="00420488" w:rsidP="00D5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left="-121" w:right="143" w:firstLine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6B80AEA4" w14:textId="77777777" w:rsidR="00420488" w:rsidRPr="00DF3A01" w:rsidRDefault="00420488" w:rsidP="00D5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left="-121" w:right="143" w:firstLine="1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F3A01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</w:tr>
      <w:tr w:rsidR="00420488" w:rsidRPr="00DF3A01" w14:paraId="52D86217" w14:textId="77777777" w:rsidTr="00D56C7F">
        <w:tc>
          <w:tcPr>
            <w:tcW w:w="1836" w:type="pct"/>
            <w:vAlign w:val="bottom"/>
          </w:tcPr>
          <w:p w14:paraId="4159467F" w14:textId="77777777" w:rsidR="00420488" w:rsidRPr="00DF3A01" w:rsidRDefault="00420488" w:rsidP="00D56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F3A0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ส่วน</w:t>
            </w:r>
            <w:r w:rsidRPr="00DF3A0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497" w:type="pct"/>
          </w:tcPr>
          <w:p w14:paraId="18F24D5B" w14:textId="77777777" w:rsidR="00420488" w:rsidRPr="00DF3A01" w:rsidRDefault="00420488" w:rsidP="00D56C7F">
            <w:pPr>
              <w:pStyle w:val="acctfourfigures"/>
              <w:tabs>
                <w:tab w:val="left" w:pos="720"/>
              </w:tabs>
              <w:spacing w:line="240" w:lineRule="atLeast"/>
              <w:ind w:left="-54" w:right="-8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single" w:sz="4" w:space="0" w:color="auto"/>
            </w:tcBorders>
          </w:tcPr>
          <w:p w14:paraId="228E6005" w14:textId="77777777" w:rsidR="00420488" w:rsidRPr="00DF3A01" w:rsidRDefault="00420488" w:rsidP="00D56C7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12,500</w:t>
            </w:r>
          </w:p>
        </w:tc>
        <w:tc>
          <w:tcPr>
            <w:tcW w:w="139" w:type="pct"/>
          </w:tcPr>
          <w:p w14:paraId="4B066FFD" w14:textId="77777777" w:rsidR="00420488" w:rsidRPr="00DF3A01" w:rsidRDefault="00420488" w:rsidP="00D56C7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61" w:type="pct"/>
            <w:tcBorders>
              <w:top w:val="single" w:sz="4" w:space="0" w:color="auto"/>
              <w:bottom w:val="single" w:sz="4" w:space="0" w:color="auto"/>
            </w:tcBorders>
          </w:tcPr>
          <w:p w14:paraId="51032463" w14:textId="77777777" w:rsidR="00420488" w:rsidRPr="00DF3A01" w:rsidRDefault="00420488" w:rsidP="00D56C7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42,500</w:t>
            </w:r>
          </w:p>
        </w:tc>
        <w:tc>
          <w:tcPr>
            <w:tcW w:w="132" w:type="pct"/>
          </w:tcPr>
          <w:p w14:paraId="0097BDE4" w14:textId="77777777" w:rsidR="00420488" w:rsidRPr="00DF3A01" w:rsidRDefault="00420488" w:rsidP="00D5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single" w:sz="4" w:space="0" w:color="auto"/>
            </w:tcBorders>
          </w:tcPr>
          <w:p w14:paraId="585C71B9" w14:textId="77777777" w:rsidR="00420488" w:rsidRPr="00DF3A01" w:rsidRDefault="00420488" w:rsidP="00D5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left="-121" w:right="143" w:firstLine="1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F3A0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26" w:type="pct"/>
          </w:tcPr>
          <w:p w14:paraId="6D83B241" w14:textId="77777777" w:rsidR="00420488" w:rsidRPr="00DF3A01" w:rsidRDefault="00420488" w:rsidP="00D5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single" w:sz="4" w:space="0" w:color="auto"/>
            </w:tcBorders>
          </w:tcPr>
          <w:p w14:paraId="705A4A11" w14:textId="77777777" w:rsidR="00420488" w:rsidRPr="00DF3A01" w:rsidRDefault="00420488" w:rsidP="00D5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44"/>
              </w:tabs>
              <w:spacing w:line="240" w:lineRule="auto"/>
              <w:ind w:left="-121" w:right="143" w:firstLine="1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F3A0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420488" w:rsidRPr="00DF3A01" w14:paraId="2FBD6B2B" w14:textId="77777777" w:rsidTr="00D56C7F">
        <w:tc>
          <w:tcPr>
            <w:tcW w:w="1836" w:type="pct"/>
            <w:vAlign w:val="bottom"/>
          </w:tcPr>
          <w:p w14:paraId="5237E632" w14:textId="77777777" w:rsidR="00420488" w:rsidRPr="00420488" w:rsidRDefault="00420488" w:rsidP="00D56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90" w:right="-131"/>
              <w:rPr>
                <w:rFonts w:ascii="Angsana New" w:hAnsi="Angsana New" w:cs="Angsana New"/>
                <w:cs/>
              </w:rPr>
            </w:pPr>
          </w:p>
        </w:tc>
        <w:tc>
          <w:tcPr>
            <w:tcW w:w="497" w:type="pct"/>
          </w:tcPr>
          <w:p w14:paraId="4586DDD6" w14:textId="77777777" w:rsidR="00420488" w:rsidRPr="00420488" w:rsidRDefault="00420488" w:rsidP="00D5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4" w:right="-89" w:hanging="10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3" w:type="pct"/>
            <w:tcBorders>
              <w:top w:val="single" w:sz="4" w:space="0" w:color="auto"/>
            </w:tcBorders>
          </w:tcPr>
          <w:p w14:paraId="61F93421" w14:textId="77777777" w:rsidR="00420488" w:rsidRPr="00420488" w:rsidRDefault="00420488" w:rsidP="00D5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9" w:type="pct"/>
          </w:tcPr>
          <w:p w14:paraId="3051CA94" w14:textId="77777777" w:rsidR="00420488" w:rsidRPr="00420488" w:rsidRDefault="00420488" w:rsidP="00D56C7F">
            <w:pPr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561" w:type="pct"/>
            <w:tcBorders>
              <w:top w:val="single" w:sz="4" w:space="0" w:color="auto"/>
            </w:tcBorders>
          </w:tcPr>
          <w:p w14:paraId="4CD55B85" w14:textId="77777777" w:rsidR="00420488" w:rsidRPr="00420488" w:rsidRDefault="00420488" w:rsidP="00D5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2" w:type="pct"/>
          </w:tcPr>
          <w:p w14:paraId="3024C94C" w14:textId="77777777" w:rsidR="00420488" w:rsidRPr="00420488" w:rsidRDefault="00420488" w:rsidP="00D5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</w:tcPr>
          <w:p w14:paraId="0E4B2322" w14:textId="77777777" w:rsidR="00420488" w:rsidRPr="00420488" w:rsidRDefault="00420488" w:rsidP="00D5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6"/>
              </w:tabs>
              <w:spacing w:line="240" w:lineRule="auto"/>
              <w:ind w:left="-121" w:right="136" w:firstLine="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" w:type="pct"/>
          </w:tcPr>
          <w:p w14:paraId="738F7D81" w14:textId="77777777" w:rsidR="00420488" w:rsidRPr="00420488" w:rsidRDefault="00420488" w:rsidP="00D5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14:paraId="62CEB9DE" w14:textId="77777777" w:rsidR="00420488" w:rsidRPr="00420488" w:rsidRDefault="00420488" w:rsidP="00D5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6"/>
              </w:tabs>
              <w:spacing w:line="240" w:lineRule="auto"/>
              <w:ind w:left="-121" w:right="136" w:firstLine="13"/>
              <w:jc w:val="right"/>
              <w:rPr>
                <w:rFonts w:ascii="Angsana New" w:hAnsi="Angsana New" w:cs="Angsana New"/>
              </w:rPr>
            </w:pPr>
          </w:p>
        </w:tc>
      </w:tr>
      <w:tr w:rsidR="00420488" w:rsidRPr="00DF3A01" w14:paraId="4722F16F" w14:textId="77777777" w:rsidTr="00D56C7F">
        <w:tc>
          <w:tcPr>
            <w:tcW w:w="1836" w:type="pct"/>
            <w:vAlign w:val="bottom"/>
          </w:tcPr>
          <w:p w14:paraId="10C50B38" w14:textId="77777777" w:rsidR="00420488" w:rsidRPr="00DF3A01" w:rsidRDefault="00420488" w:rsidP="00D56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DF3A0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97" w:type="pct"/>
          </w:tcPr>
          <w:p w14:paraId="724C1877" w14:textId="77777777" w:rsidR="00420488" w:rsidRPr="00DF3A01" w:rsidRDefault="00420488" w:rsidP="00D56C7F">
            <w:pPr>
              <w:pStyle w:val="acctfourfigures"/>
              <w:tabs>
                <w:tab w:val="left" w:pos="720"/>
              </w:tabs>
              <w:spacing w:line="240" w:lineRule="atLeast"/>
              <w:ind w:left="-54" w:right="-8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63" w:type="pct"/>
            <w:tcBorders>
              <w:bottom w:val="double" w:sz="4" w:space="0" w:color="auto"/>
            </w:tcBorders>
          </w:tcPr>
          <w:p w14:paraId="6C53851D" w14:textId="77777777" w:rsidR="00420488" w:rsidRPr="00DF3A01" w:rsidRDefault="00420488" w:rsidP="00D56C7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712,501</w:t>
            </w:r>
          </w:p>
        </w:tc>
        <w:tc>
          <w:tcPr>
            <w:tcW w:w="139" w:type="pct"/>
          </w:tcPr>
          <w:p w14:paraId="5B269B5A" w14:textId="77777777" w:rsidR="00420488" w:rsidRPr="00DF3A01" w:rsidRDefault="00420488" w:rsidP="00D56C7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61" w:type="pct"/>
            <w:tcBorders>
              <w:bottom w:val="double" w:sz="4" w:space="0" w:color="auto"/>
            </w:tcBorders>
          </w:tcPr>
          <w:p w14:paraId="7322A23C" w14:textId="77777777" w:rsidR="00420488" w:rsidRPr="00DF3A01" w:rsidRDefault="00420488" w:rsidP="00D56C7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663,380</w:t>
            </w:r>
          </w:p>
        </w:tc>
        <w:tc>
          <w:tcPr>
            <w:tcW w:w="132" w:type="pct"/>
          </w:tcPr>
          <w:p w14:paraId="12B6D023" w14:textId="77777777" w:rsidR="00420488" w:rsidRPr="00DF3A01" w:rsidRDefault="00420488" w:rsidP="00D5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570" w:type="pct"/>
            <w:tcBorders>
              <w:bottom w:val="double" w:sz="4" w:space="0" w:color="auto"/>
            </w:tcBorders>
          </w:tcPr>
          <w:p w14:paraId="0A5B7768" w14:textId="77777777" w:rsidR="00420488" w:rsidRPr="00DF3A01" w:rsidRDefault="00420488" w:rsidP="00D5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F3A0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26" w:type="pct"/>
          </w:tcPr>
          <w:p w14:paraId="72007618" w14:textId="77777777" w:rsidR="00420488" w:rsidRPr="00DF3A01" w:rsidRDefault="00420488" w:rsidP="00D5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576" w:type="pct"/>
            <w:tcBorders>
              <w:bottom w:val="double" w:sz="4" w:space="0" w:color="auto"/>
            </w:tcBorders>
          </w:tcPr>
          <w:p w14:paraId="16BF6218" w14:textId="77777777" w:rsidR="00420488" w:rsidRPr="00DF3A01" w:rsidRDefault="00420488" w:rsidP="00D5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F3A0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420488" w:rsidRPr="00DF3A01" w14:paraId="56A754FD" w14:textId="77777777" w:rsidTr="00D56C7F">
        <w:trPr>
          <w:trHeight w:val="38"/>
        </w:trPr>
        <w:tc>
          <w:tcPr>
            <w:tcW w:w="1836" w:type="pct"/>
            <w:vAlign w:val="bottom"/>
          </w:tcPr>
          <w:p w14:paraId="22950A70" w14:textId="77777777" w:rsidR="00420488" w:rsidRPr="00420488" w:rsidRDefault="00420488" w:rsidP="00D56C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497" w:type="pct"/>
          </w:tcPr>
          <w:p w14:paraId="4ABE3FBB" w14:textId="77777777" w:rsidR="00420488" w:rsidRPr="00420488" w:rsidRDefault="00420488" w:rsidP="00D56C7F">
            <w:pPr>
              <w:pStyle w:val="acctfourfigures"/>
              <w:tabs>
                <w:tab w:val="left" w:pos="720"/>
              </w:tabs>
              <w:spacing w:line="240" w:lineRule="atLeast"/>
              <w:ind w:left="-54" w:right="-89"/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563" w:type="pct"/>
            <w:tcBorders>
              <w:top w:val="double" w:sz="4" w:space="0" w:color="auto"/>
            </w:tcBorders>
          </w:tcPr>
          <w:p w14:paraId="7F9FC8FD" w14:textId="77777777" w:rsidR="00420488" w:rsidRPr="00420488" w:rsidRDefault="00420488" w:rsidP="00D56C7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139" w:type="pct"/>
          </w:tcPr>
          <w:p w14:paraId="2FEE8CDE" w14:textId="77777777" w:rsidR="00420488" w:rsidRPr="00420488" w:rsidRDefault="00420488" w:rsidP="00D56C7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561" w:type="pct"/>
            <w:tcBorders>
              <w:top w:val="double" w:sz="4" w:space="0" w:color="auto"/>
            </w:tcBorders>
          </w:tcPr>
          <w:p w14:paraId="6D9EFD55" w14:textId="77777777" w:rsidR="00420488" w:rsidRPr="00420488" w:rsidRDefault="00420488" w:rsidP="00D56C7F">
            <w:pPr>
              <w:pStyle w:val="acctfourfigures"/>
              <w:tabs>
                <w:tab w:val="left" w:pos="720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32" w:type="pct"/>
          </w:tcPr>
          <w:p w14:paraId="07699A2C" w14:textId="77777777" w:rsidR="00420488" w:rsidRPr="00420488" w:rsidRDefault="00420488" w:rsidP="00D5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b/>
                <w:bCs/>
                <w:rtl/>
                <w:cs/>
              </w:rPr>
            </w:pPr>
          </w:p>
        </w:tc>
        <w:tc>
          <w:tcPr>
            <w:tcW w:w="570" w:type="pct"/>
            <w:tcBorders>
              <w:top w:val="double" w:sz="4" w:space="0" w:color="auto"/>
            </w:tcBorders>
          </w:tcPr>
          <w:p w14:paraId="794C39DC" w14:textId="77777777" w:rsidR="00420488" w:rsidRPr="00420488" w:rsidRDefault="00420488" w:rsidP="00D5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26" w:type="pct"/>
          </w:tcPr>
          <w:p w14:paraId="7C54AFBE" w14:textId="77777777" w:rsidR="00420488" w:rsidRPr="00420488" w:rsidRDefault="00420488" w:rsidP="00D5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b/>
                <w:bCs/>
                <w:rtl/>
                <w:cs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</w:tcPr>
          <w:p w14:paraId="57E711EB" w14:textId="77777777" w:rsidR="00420488" w:rsidRPr="00420488" w:rsidRDefault="00420488" w:rsidP="00D56C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</w:tbl>
    <w:p w14:paraId="3B720EF3" w14:textId="30F2CE2E" w:rsidR="00420488" w:rsidRDefault="0037079E">
      <w:pPr>
        <w:rPr>
          <w:rFonts w:cstheme="minorBidi"/>
        </w:rPr>
      </w:pPr>
      <w:r>
        <w:br w:type="page"/>
      </w:r>
    </w:p>
    <w:p w14:paraId="7033141F" w14:textId="77777777" w:rsidR="00420488" w:rsidRPr="00420488" w:rsidRDefault="00420488">
      <w:pPr>
        <w:rPr>
          <w:rFonts w:cstheme="minorBidi"/>
        </w:rPr>
      </w:pPr>
    </w:p>
    <w:p w14:paraId="3194F4A4" w14:textId="1E827534" w:rsidR="00670B21" w:rsidRPr="00F205C4" w:rsidRDefault="00670B21" w:rsidP="00670B21">
      <w:pPr>
        <w:tabs>
          <w:tab w:val="clear" w:pos="227"/>
          <w:tab w:val="clear" w:pos="454"/>
          <w:tab w:val="clear" w:pos="680"/>
          <w:tab w:val="left" w:pos="720"/>
        </w:tabs>
        <w:ind w:left="540" w:right="-11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205C4">
        <w:rPr>
          <w:rFonts w:asciiTheme="majorBidi" w:hAnsiTheme="majorBidi" w:cstheme="majorBidi"/>
          <w:spacing w:val="-8"/>
          <w:sz w:val="30"/>
          <w:szCs w:val="30"/>
          <w:cs/>
        </w:rPr>
        <w:t xml:space="preserve">ณ วันที่ </w:t>
      </w:r>
      <w:r w:rsidRPr="00F205C4">
        <w:rPr>
          <w:rFonts w:asciiTheme="majorBidi" w:hAnsiTheme="majorBidi" w:cstheme="majorBidi"/>
          <w:spacing w:val="-8"/>
          <w:sz w:val="30"/>
          <w:szCs w:val="30"/>
        </w:rPr>
        <w:t xml:space="preserve">31 </w:t>
      </w:r>
      <w:r w:rsidRPr="00F205C4">
        <w:rPr>
          <w:rFonts w:asciiTheme="majorBidi" w:hAnsiTheme="majorBidi" w:cstheme="majorBidi"/>
          <w:spacing w:val="-8"/>
          <w:sz w:val="30"/>
          <w:szCs w:val="30"/>
          <w:cs/>
        </w:rPr>
        <w:t xml:space="preserve">ธันวาคม </w:t>
      </w:r>
      <w:r w:rsidRPr="00F205C4">
        <w:rPr>
          <w:rFonts w:asciiTheme="majorBidi" w:hAnsiTheme="majorBidi" w:cstheme="majorBidi"/>
          <w:spacing w:val="-8"/>
          <w:sz w:val="30"/>
          <w:szCs w:val="30"/>
        </w:rPr>
        <w:t>256</w:t>
      </w:r>
      <w:r w:rsidR="00985C59" w:rsidRPr="00F205C4">
        <w:rPr>
          <w:rFonts w:asciiTheme="majorBidi" w:hAnsiTheme="majorBidi" w:cstheme="majorBidi"/>
          <w:spacing w:val="-8"/>
          <w:sz w:val="30"/>
          <w:szCs w:val="30"/>
        </w:rPr>
        <w:t>2</w:t>
      </w:r>
      <w:r w:rsidRPr="00F205C4">
        <w:rPr>
          <w:rFonts w:asciiTheme="majorBidi" w:hAnsiTheme="majorBidi" w:cstheme="majorBidi"/>
          <w:spacing w:val="-8"/>
          <w:sz w:val="30"/>
          <w:szCs w:val="30"/>
          <w:cs/>
        </w:rPr>
        <w:t xml:space="preserve">  กลุ่มบริษัทมีเงินกู้ยืมระยะสั้นกับสถาบันการเงินในประเทศหลายแห่งเป็นจำนวนเงินรวม </w:t>
      </w:r>
      <w:r w:rsidRPr="00F205C4">
        <w:rPr>
          <w:rFonts w:asciiTheme="majorBidi" w:hAnsiTheme="majorBidi" w:cstheme="majorBidi"/>
          <w:spacing w:val="-8"/>
          <w:sz w:val="30"/>
          <w:szCs w:val="30"/>
        </w:rPr>
        <w:br/>
        <w:t>670</w:t>
      </w:r>
      <w:r w:rsidRPr="00F205C4">
        <w:rPr>
          <w:rFonts w:asciiTheme="majorBidi" w:hAnsiTheme="majorBidi" w:cstheme="majorBidi"/>
          <w:spacing w:val="-8"/>
          <w:sz w:val="30"/>
          <w:szCs w:val="30"/>
          <w:cs/>
        </w:rPr>
        <w:t xml:space="preserve"> ล้านบาท </w:t>
      </w:r>
      <w:r w:rsidRPr="00F205C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(</w:t>
      </w:r>
      <w:r w:rsidRPr="00F205C4">
        <w:rPr>
          <w:rFonts w:asciiTheme="majorBidi" w:hAnsiTheme="majorBidi" w:cstheme="majorBidi"/>
          <w:i/>
          <w:iCs/>
          <w:sz w:val="30"/>
          <w:szCs w:val="30"/>
        </w:rPr>
        <w:t>25</w:t>
      </w:r>
      <w:r w:rsidRPr="00F205C4">
        <w:rPr>
          <w:rFonts w:asciiTheme="majorBidi" w:hAnsiTheme="majorBidi" w:cstheme="majorBidi"/>
          <w:i/>
          <w:iCs/>
          <w:sz w:val="30"/>
          <w:szCs w:val="30"/>
          <w:cs/>
        </w:rPr>
        <w:t>6</w:t>
      </w:r>
      <w:r w:rsidRPr="00F205C4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F205C4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Pr="00F205C4">
        <w:rPr>
          <w:rFonts w:asciiTheme="majorBidi" w:hAnsiTheme="majorBidi" w:cstheme="majorBidi"/>
          <w:i/>
          <w:iCs/>
          <w:sz w:val="30"/>
          <w:szCs w:val="30"/>
        </w:rPr>
        <w:t>59</w:t>
      </w:r>
      <w:r w:rsidRPr="00F205C4">
        <w:rPr>
          <w:rFonts w:asciiTheme="majorBidi" w:hAnsiTheme="majorBidi" w:cstheme="majorBidi"/>
          <w:i/>
          <w:iCs/>
          <w:sz w:val="30"/>
          <w:szCs w:val="30"/>
          <w:cs/>
        </w:rPr>
        <w:t>0 ล้านบาท)</w:t>
      </w:r>
      <w:r w:rsidRPr="00F205C4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F205C4">
        <w:rPr>
          <w:rFonts w:asciiTheme="majorBidi" w:hAnsiTheme="majorBidi" w:cstheme="majorBidi"/>
          <w:spacing w:val="-8"/>
          <w:sz w:val="30"/>
          <w:szCs w:val="30"/>
          <w:cs/>
        </w:rPr>
        <w:t>โดยมีดอกเบี้ยในอัตราดอกเบี้ยเงินกู้ยืมขั้นต่ำ (</w:t>
      </w:r>
      <w:r w:rsidRPr="00F205C4">
        <w:rPr>
          <w:rFonts w:asciiTheme="majorBidi" w:hAnsiTheme="majorBidi" w:cstheme="majorBidi"/>
          <w:spacing w:val="-8"/>
          <w:sz w:val="30"/>
          <w:szCs w:val="30"/>
        </w:rPr>
        <w:t>MLR</w:t>
      </w:r>
      <w:r w:rsidRPr="00F205C4">
        <w:rPr>
          <w:rFonts w:asciiTheme="majorBidi" w:hAnsiTheme="majorBidi" w:cstheme="majorBidi"/>
          <w:spacing w:val="-8"/>
          <w:sz w:val="30"/>
          <w:szCs w:val="30"/>
          <w:cs/>
        </w:rPr>
        <w:t xml:space="preserve">) ลบร้อยละ </w:t>
      </w:r>
      <w:r w:rsidRPr="00F205C4">
        <w:rPr>
          <w:rFonts w:asciiTheme="majorBidi" w:hAnsiTheme="majorBidi" w:cstheme="majorBidi"/>
          <w:spacing w:val="-8"/>
          <w:sz w:val="30"/>
          <w:szCs w:val="30"/>
        </w:rPr>
        <w:t>2</w:t>
      </w:r>
      <w:r w:rsidRPr="00F205C4">
        <w:rPr>
          <w:rFonts w:asciiTheme="majorBidi" w:hAnsiTheme="majorBidi" w:cstheme="majorBidi"/>
          <w:spacing w:val="-8"/>
          <w:sz w:val="30"/>
          <w:szCs w:val="30"/>
          <w:cs/>
        </w:rPr>
        <w:t xml:space="preserve"> ต่อปี และอัตราคงที่ร้อยละ </w:t>
      </w:r>
      <w:r w:rsidRPr="00F205C4">
        <w:rPr>
          <w:rFonts w:asciiTheme="majorBidi" w:hAnsiTheme="majorBidi" w:cstheme="majorBidi"/>
          <w:spacing w:val="-8"/>
          <w:sz w:val="30"/>
          <w:szCs w:val="30"/>
          <w:lang w:val="en-GB"/>
        </w:rPr>
        <w:t>3</w:t>
      </w:r>
      <w:r w:rsidRPr="00F205C4">
        <w:rPr>
          <w:rFonts w:asciiTheme="majorBidi" w:hAnsiTheme="majorBidi" w:cstheme="majorBidi"/>
          <w:spacing w:val="-8"/>
          <w:sz w:val="30"/>
          <w:szCs w:val="30"/>
          <w:cs/>
          <w:lang w:val="en-GB"/>
        </w:rPr>
        <w:t>.</w:t>
      </w:r>
      <w:r w:rsidRPr="00F205C4">
        <w:rPr>
          <w:rFonts w:asciiTheme="majorBidi" w:hAnsiTheme="majorBidi" w:cstheme="majorBidi"/>
          <w:spacing w:val="-8"/>
          <w:sz w:val="30"/>
          <w:szCs w:val="30"/>
          <w:lang w:val="en-GB"/>
        </w:rPr>
        <w:t>95</w:t>
      </w:r>
      <w:r w:rsidRPr="00F205C4">
        <w:rPr>
          <w:rFonts w:asciiTheme="majorBidi" w:hAnsiTheme="majorBidi" w:cstheme="majorBidi"/>
          <w:spacing w:val="-8"/>
          <w:sz w:val="30"/>
          <w:szCs w:val="30"/>
          <w:cs/>
        </w:rPr>
        <w:t xml:space="preserve"> ต่อปี </w:t>
      </w:r>
      <w:r w:rsidRPr="00F205C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(</w:t>
      </w:r>
      <w:r w:rsidRPr="00F205C4">
        <w:rPr>
          <w:rFonts w:asciiTheme="majorBidi" w:hAnsiTheme="majorBidi" w:cstheme="majorBidi"/>
          <w:i/>
          <w:iCs/>
          <w:sz w:val="30"/>
          <w:szCs w:val="30"/>
        </w:rPr>
        <w:t>2561</w:t>
      </w:r>
      <w:r w:rsidRPr="00F205C4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Pr="00F205C4">
        <w:rPr>
          <w:rFonts w:asciiTheme="majorBidi" w:hAnsiTheme="majorBidi" w:cstheme="majorBidi"/>
          <w:i/>
          <w:iCs/>
          <w:spacing w:val="-8"/>
          <w:sz w:val="30"/>
          <w:szCs w:val="30"/>
          <w:cs/>
        </w:rPr>
        <w:t>อัตราดอกเบี้ยเงินเบิกเกินบัญชีขั้นต่ำ (</w:t>
      </w:r>
      <w:r w:rsidRPr="00F205C4">
        <w:rPr>
          <w:rFonts w:asciiTheme="majorBidi" w:hAnsiTheme="majorBidi" w:cstheme="majorBidi"/>
          <w:i/>
          <w:iCs/>
          <w:spacing w:val="-8"/>
          <w:sz w:val="30"/>
          <w:szCs w:val="30"/>
        </w:rPr>
        <w:t>MOR</w:t>
      </w:r>
      <w:r w:rsidRPr="00F205C4">
        <w:rPr>
          <w:rFonts w:asciiTheme="majorBidi" w:hAnsiTheme="majorBidi" w:cstheme="majorBidi"/>
          <w:i/>
          <w:iCs/>
          <w:spacing w:val="-8"/>
          <w:sz w:val="30"/>
          <w:szCs w:val="30"/>
          <w:cs/>
        </w:rPr>
        <w:t>) ลบร้อยละ 2.25 ต่อปีและอัตราดอกเบี้ยเงินกู้ยืมขั้นต่ำ (</w:t>
      </w:r>
      <w:r w:rsidRPr="00F205C4">
        <w:rPr>
          <w:rFonts w:asciiTheme="majorBidi" w:hAnsiTheme="majorBidi" w:cstheme="majorBidi"/>
          <w:i/>
          <w:iCs/>
          <w:spacing w:val="-8"/>
          <w:sz w:val="30"/>
          <w:szCs w:val="30"/>
        </w:rPr>
        <w:t>MLR</w:t>
      </w:r>
      <w:r w:rsidRPr="00F205C4">
        <w:rPr>
          <w:rFonts w:asciiTheme="majorBidi" w:hAnsiTheme="majorBidi" w:cstheme="majorBidi"/>
          <w:i/>
          <w:iCs/>
          <w:spacing w:val="-8"/>
          <w:sz w:val="30"/>
          <w:szCs w:val="30"/>
          <w:cs/>
        </w:rPr>
        <w:t xml:space="preserve">) ลบร้อยละ 2 ต่อปี และอัตราคงที่ร้อยละ </w:t>
      </w:r>
      <w:r w:rsidRPr="00F205C4">
        <w:rPr>
          <w:rFonts w:asciiTheme="majorBidi" w:hAnsiTheme="majorBidi" w:cstheme="majorBidi"/>
          <w:i/>
          <w:iCs/>
          <w:spacing w:val="-8"/>
          <w:sz w:val="30"/>
          <w:szCs w:val="30"/>
          <w:lang w:val="en-GB"/>
        </w:rPr>
        <w:t>4</w:t>
      </w:r>
      <w:r w:rsidRPr="00F205C4">
        <w:rPr>
          <w:rFonts w:asciiTheme="majorBidi" w:hAnsiTheme="majorBidi" w:cstheme="majorBidi"/>
          <w:i/>
          <w:iCs/>
          <w:spacing w:val="-8"/>
          <w:sz w:val="30"/>
          <w:szCs w:val="30"/>
          <w:cs/>
          <w:lang w:val="en-GB"/>
        </w:rPr>
        <w:t>.</w:t>
      </w:r>
      <w:r w:rsidRPr="00F205C4">
        <w:rPr>
          <w:rFonts w:asciiTheme="majorBidi" w:hAnsiTheme="majorBidi" w:cstheme="majorBidi"/>
          <w:i/>
          <w:iCs/>
          <w:spacing w:val="-8"/>
          <w:sz w:val="30"/>
          <w:szCs w:val="30"/>
          <w:lang w:val="en-GB"/>
        </w:rPr>
        <w:t xml:space="preserve">00 </w:t>
      </w:r>
      <w:r w:rsidRPr="00F205C4">
        <w:rPr>
          <w:rFonts w:asciiTheme="majorBidi" w:hAnsiTheme="majorBidi" w:cstheme="majorBidi"/>
          <w:i/>
          <w:iCs/>
          <w:spacing w:val="-8"/>
          <w:sz w:val="30"/>
          <w:szCs w:val="30"/>
          <w:cs/>
          <w:lang w:val="en-GB"/>
        </w:rPr>
        <w:t>ต่อปี</w:t>
      </w:r>
      <w:r w:rsidRPr="00F205C4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1DF0524E" w14:textId="77777777" w:rsidR="00670B21" w:rsidRPr="00F205C4" w:rsidRDefault="00670B21" w:rsidP="00670B21">
      <w:pPr>
        <w:tabs>
          <w:tab w:val="clear" w:pos="227"/>
          <w:tab w:val="clear" w:pos="454"/>
          <w:tab w:val="clear" w:pos="680"/>
          <w:tab w:val="left" w:pos="720"/>
        </w:tabs>
        <w:ind w:left="540" w:right="-115"/>
        <w:jc w:val="thaiDistribute"/>
        <w:rPr>
          <w:rFonts w:asciiTheme="majorBidi" w:hAnsiTheme="majorBidi" w:cstheme="majorBidi"/>
          <w:i/>
          <w:iCs/>
          <w:spacing w:val="-8"/>
          <w:sz w:val="30"/>
          <w:szCs w:val="30"/>
          <w:cs/>
        </w:rPr>
      </w:pPr>
    </w:p>
    <w:p w14:paraId="3A79F6AB" w14:textId="16617E7B" w:rsidR="00670B21" w:rsidRDefault="00670B21" w:rsidP="00670B21">
      <w:pPr>
        <w:tabs>
          <w:tab w:val="clear" w:pos="227"/>
          <w:tab w:val="clear" w:pos="454"/>
          <w:tab w:val="clear" w:pos="680"/>
          <w:tab w:val="left" w:pos="720"/>
        </w:tabs>
        <w:ind w:left="540" w:right="-115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  <w:r w:rsidRPr="00F205C4">
        <w:rPr>
          <w:rFonts w:asciiTheme="majorBidi" w:hAnsiTheme="majorBidi" w:cstheme="majorBidi"/>
          <w:spacing w:val="-8"/>
          <w:sz w:val="30"/>
          <w:szCs w:val="30"/>
          <w:cs/>
        </w:rPr>
        <w:t xml:space="preserve">เมื่อวันที่ 22 กรกฎาคม 2558 บริษัทย่อยแห่งหนึ่งได้ทำสัญญาเงินกู้ยืมระยะยาวกับธนาคารในประเทศแห่งหนึ่งเป็นจำนวนเงิน 150 ล้านบาท เงินกู้ยืมนี้มีอัตราดอกเบี้ย </w:t>
      </w:r>
      <w:r w:rsidRPr="00F205C4">
        <w:rPr>
          <w:rFonts w:asciiTheme="majorBidi" w:hAnsiTheme="majorBidi" w:cstheme="majorBidi"/>
          <w:spacing w:val="-8"/>
          <w:sz w:val="30"/>
          <w:szCs w:val="30"/>
        </w:rPr>
        <w:t xml:space="preserve">THBFIX </w:t>
      </w:r>
      <w:r w:rsidRPr="00F205C4">
        <w:rPr>
          <w:rFonts w:asciiTheme="majorBidi" w:hAnsiTheme="majorBidi" w:cstheme="majorBidi"/>
          <w:spacing w:val="-8"/>
          <w:sz w:val="30"/>
          <w:szCs w:val="30"/>
          <w:cs/>
        </w:rPr>
        <w:t>บวกร้อยละ 1.62 ต่อปี และมีการกำหนดชำระคืนทุกๆ</w:t>
      </w:r>
      <w:r w:rsidR="003A6592" w:rsidRPr="00F205C4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Pr="00F205C4">
        <w:rPr>
          <w:rFonts w:asciiTheme="majorBidi" w:hAnsiTheme="majorBidi" w:cstheme="majorBidi"/>
          <w:spacing w:val="-8"/>
          <w:sz w:val="30"/>
          <w:szCs w:val="30"/>
          <w:cs/>
        </w:rPr>
        <w:t>เดือนเริ่มตั้งแต่เดือนมิถุนายน 2559 สัญญาเงินกู้ยืมระยะยาวดังกล่าวมีอายุ 5 ปี 6 เดือน ซึ่งจะครบกำหนดชำระในเดือนพฤษภาคม 2564</w:t>
      </w:r>
      <w:r w:rsidR="003A6592" w:rsidRPr="00F205C4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Pr="00F205C4">
        <w:rPr>
          <w:rFonts w:asciiTheme="majorBidi" w:hAnsiTheme="majorBidi" w:cstheme="majorBidi"/>
          <w:spacing w:val="-8"/>
          <w:sz w:val="30"/>
          <w:szCs w:val="30"/>
          <w:cs/>
        </w:rPr>
        <w:t>บริษัทย่อยดังกล่าวต้องปฏิบัติตามเงื่อนไขบางประการเกี่ยวกับการรักษาอัตราส่วนทางการเงินต่างๆ และเงื่อนไขอื่นตามระบุไว้ในสัญญา</w:t>
      </w:r>
    </w:p>
    <w:p w14:paraId="353E04C8" w14:textId="77777777" w:rsidR="006B74AB" w:rsidRPr="00F205C4" w:rsidRDefault="006B74AB" w:rsidP="00670B21">
      <w:pPr>
        <w:tabs>
          <w:tab w:val="clear" w:pos="227"/>
          <w:tab w:val="clear" w:pos="454"/>
          <w:tab w:val="clear" w:pos="680"/>
          <w:tab w:val="left" w:pos="720"/>
        </w:tabs>
        <w:ind w:left="540" w:right="-115"/>
        <w:jc w:val="thaiDistribute"/>
        <w:rPr>
          <w:rFonts w:asciiTheme="majorBidi" w:hAnsiTheme="majorBidi" w:cstheme="majorBidi"/>
          <w:spacing w:val="-8"/>
          <w:sz w:val="30"/>
          <w:szCs w:val="30"/>
        </w:rPr>
      </w:pPr>
    </w:p>
    <w:p w14:paraId="1F288F32" w14:textId="751E69EB" w:rsidR="00985C59" w:rsidRDefault="00985C59" w:rsidP="00985C59">
      <w:pPr>
        <w:tabs>
          <w:tab w:val="clear" w:pos="227"/>
          <w:tab w:val="clear" w:pos="454"/>
          <w:tab w:val="clear" w:pos="680"/>
          <w:tab w:val="left" w:pos="720"/>
        </w:tabs>
        <w:ind w:left="540" w:right="-115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</w:pPr>
      <w:r w:rsidRPr="00F205C4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หนี้สินที่มีภาระดอกเบี้ยส่วนที่มีหลักประกัน ณ วันที่ 31 ธันวาคม </w:t>
      </w:r>
      <w:r w:rsidRPr="00F205C4">
        <w:rPr>
          <w:rFonts w:asciiTheme="majorBidi" w:hAnsiTheme="majorBidi" w:cstheme="majorBidi"/>
          <w:spacing w:val="-2"/>
          <w:sz w:val="30"/>
          <w:szCs w:val="30"/>
        </w:rPr>
        <w:t>256</w:t>
      </w:r>
      <w:r w:rsidRPr="00F205C4">
        <w:rPr>
          <w:rFonts w:asciiTheme="majorBidi" w:hAnsiTheme="majorBidi" w:cstheme="majorBidi"/>
          <w:spacing w:val="-2"/>
          <w:sz w:val="30"/>
          <w:szCs w:val="30"/>
          <w:lang w:val="en-GB"/>
        </w:rPr>
        <w:t>2</w:t>
      </w:r>
      <w:r w:rsidRPr="00F205C4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F205C4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ถูกค้ำประกันโดยกรรมการ การจดจำนองที่ดิน สิ่งปลูกสร้างของกลุ่มบริษัท </w:t>
      </w:r>
      <w:r w:rsidRPr="00F205C4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>(256</w:t>
      </w:r>
      <w:r w:rsidRPr="00F205C4">
        <w:rPr>
          <w:rFonts w:asciiTheme="majorBidi" w:hAnsiTheme="majorBidi" w:cstheme="majorBidi"/>
          <w:i/>
          <w:iCs/>
          <w:spacing w:val="-2"/>
          <w:sz w:val="30"/>
          <w:szCs w:val="30"/>
          <w:lang w:val="en-GB"/>
        </w:rPr>
        <w:t>1</w:t>
      </w:r>
      <w:r w:rsidRPr="00F205C4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>: ถูกค้ำประกันโดยกรรมการ การจดจำนองที่ดินสิ่งปลูกสร้างและเงินฝากประจำที่มีข้อจำกัดในการเบิกใช้ของกลุ่มบริษัท)</w:t>
      </w:r>
    </w:p>
    <w:p w14:paraId="79BB8999" w14:textId="77777777" w:rsidR="00420488" w:rsidRPr="00F205C4" w:rsidRDefault="00420488" w:rsidP="00985C59">
      <w:pPr>
        <w:tabs>
          <w:tab w:val="clear" w:pos="227"/>
          <w:tab w:val="clear" w:pos="454"/>
          <w:tab w:val="clear" w:pos="680"/>
          <w:tab w:val="left" w:pos="720"/>
        </w:tabs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12" w:type="dxa"/>
        <w:tblInd w:w="450" w:type="dxa"/>
        <w:tblLook w:val="01E0" w:firstRow="1" w:lastRow="1" w:firstColumn="1" w:lastColumn="1" w:noHBand="0" w:noVBand="0"/>
      </w:tblPr>
      <w:tblGrid>
        <w:gridCol w:w="3420"/>
        <w:gridCol w:w="1002"/>
        <w:gridCol w:w="1009"/>
        <w:gridCol w:w="269"/>
        <w:gridCol w:w="1009"/>
        <w:gridCol w:w="270"/>
        <w:gridCol w:w="1076"/>
        <w:gridCol w:w="270"/>
        <w:gridCol w:w="987"/>
      </w:tblGrid>
      <w:tr w:rsidR="00670B21" w:rsidRPr="00F205C4" w14:paraId="08295AB9" w14:textId="77777777" w:rsidTr="007C546A">
        <w:trPr>
          <w:tblHeader/>
        </w:trPr>
        <w:tc>
          <w:tcPr>
            <w:tcW w:w="3420" w:type="dxa"/>
            <w:vMerge w:val="restart"/>
            <w:shd w:val="clear" w:color="auto" w:fill="auto"/>
          </w:tcPr>
          <w:p w14:paraId="6C7642A2" w14:textId="77777777" w:rsidR="00670B21" w:rsidRPr="00F205C4" w:rsidRDefault="00670B21" w:rsidP="004B7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สินทรัพย์ที่ใช้เป็นหลักประกันหนี้สิน</w:t>
            </w:r>
          </w:p>
          <w:p w14:paraId="0FE72662" w14:textId="7391562C" w:rsidR="00670B21" w:rsidRPr="00F205C4" w:rsidRDefault="00670B21" w:rsidP="004B7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ind w:left="163" w:right="-108" w:hanging="163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ab/>
              <w:t xml:space="preserve">ณ วันที่ </w:t>
            </w:r>
            <w:r w:rsidRPr="00F205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F205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F205C4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1002" w:type="dxa"/>
          </w:tcPr>
          <w:p w14:paraId="31B835E0" w14:textId="77777777" w:rsidR="00670B21" w:rsidRPr="00F205C4" w:rsidRDefault="00670B21" w:rsidP="004B7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87" w:type="dxa"/>
            <w:gridSpan w:val="3"/>
          </w:tcPr>
          <w:p w14:paraId="02F795AA" w14:textId="2D99D173" w:rsidR="00670B21" w:rsidRPr="00F205C4" w:rsidRDefault="00670B21" w:rsidP="004B7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F355294" w14:textId="77777777" w:rsidR="00670B21" w:rsidRPr="00F205C4" w:rsidRDefault="00670B21" w:rsidP="004B7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333" w:type="dxa"/>
            <w:gridSpan w:val="3"/>
          </w:tcPr>
          <w:p w14:paraId="6BADDDF8" w14:textId="17D87993" w:rsidR="00670B21" w:rsidRPr="00F205C4" w:rsidRDefault="00670B21" w:rsidP="004B7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0B21" w:rsidRPr="00F205C4" w14:paraId="41467B78" w14:textId="77777777" w:rsidTr="007C546A">
        <w:trPr>
          <w:tblHeader/>
        </w:trPr>
        <w:tc>
          <w:tcPr>
            <w:tcW w:w="3420" w:type="dxa"/>
            <w:vMerge/>
          </w:tcPr>
          <w:p w14:paraId="358A26C7" w14:textId="77777777" w:rsidR="00670B21" w:rsidRPr="00F205C4" w:rsidRDefault="00670B21" w:rsidP="004B7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2" w:type="dxa"/>
          </w:tcPr>
          <w:p w14:paraId="0FFE6348" w14:textId="77777777" w:rsidR="00670B21" w:rsidRPr="00F205C4" w:rsidRDefault="00670B21" w:rsidP="004B7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09" w:type="dxa"/>
            <w:shd w:val="clear" w:color="auto" w:fill="auto"/>
            <w:vAlign w:val="center"/>
          </w:tcPr>
          <w:p w14:paraId="2D338378" w14:textId="77777777" w:rsidR="00670B21" w:rsidRPr="00F205C4" w:rsidRDefault="00670B21" w:rsidP="004B7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2C4762EB" w14:textId="77777777" w:rsidR="00670B21" w:rsidRPr="00F205C4" w:rsidRDefault="00670B21" w:rsidP="004B7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center"/>
          </w:tcPr>
          <w:p w14:paraId="49AAA06C" w14:textId="77777777" w:rsidR="00670B21" w:rsidRPr="00F205C4" w:rsidRDefault="00670B21" w:rsidP="004B7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14:paraId="31D91AEA" w14:textId="77777777" w:rsidR="00670B21" w:rsidRPr="00F205C4" w:rsidRDefault="00670B21" w:rsidP="004B7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  <w:shd w:val="clear" w:color="auto" w:fill="auto"/>
            <w:vAlign w:val="center"/>
          </w:tcPr>
          <w:p w14:paraId="70EA4804" w14:textId="77777777" w:rsidR="00670B21" w:rsidRPr="00F205C4" w:rsidRDefault="00670B21" w:rsidP="004B7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6D9A674" w14:textId="77777777" w:rsidR="00670B21" w:rsidRPr="00F205C4" w:rsidRDefault="00670B21" w:rsidP="004B7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14:paraId="46D3AAA6" w14:textId="77777777" w:rsidR="00670B21" w:rsidRPr="00F205C4" w:rsidRDefault="00670B21" w:rsidP="004B7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670B21" w:rsidRPr="00F205C4" w14:paraId="1A4AF996" w14:textId="77777777" w:rsidTr="006B74AB">
        <w:trPr>
          <w:tblHeader/>
        </w:trPr>
        <w:tc>
          <w:tcPr>
            <w:tcW w:w="3420" w:type="dxa"/>
          </w:tcPr>
          <w:p w14:paraId="47FB8A47" w14:textId="77777777" w:rsidR="00670B21" w:rsidRPr="00F205C4" w:rsidRDefault="00670B21" w:rsidP="004B7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2" w:type="dxa"/>
          </w:tcPr>
          <w:p w14:paraId="17F49DE9" w14:textId="77777777" w:rsidR="00670B21" w:rsidRPr="00F205C4" w:rsidRDefault="00670B21" w:rsidP="004B7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90" w:type="dxa"/>
            <w:gridSpan w:val="7"/>
          </w:tcPr>
          <w:p w14:paraId="1E5ABE80" w14:textId="0D4178AF" w:rsidR="00670B21" w:rsidRPr="00F205C4" w:rsidRDefault="00670B21" w:rsidP="004B7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</w:t>
            </w:r>
            <w:r w:rsidR="00241686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F205C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70B21" w:rsidRPr="00F205C4" w14:paraId="29363320" w14:textId="77777777" w:rsidTr="007C546A">
        <w:trPr>
          <w:trHeight w:val="182"/>
        </w:trPr>
        <w:tc>
          <w:tcPr>
            <w:tcW w:w="3420" w:type="dxa"/>
          </w:tcPr>
          <w:p w14:paraId="4955B51A" w14:textId="63804385" w:rsidR="00670B21" w:rsidRPr="00F205C4" w:rsidRDefault="00670B21" w:rsidP="004B75B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เงิน</w:t>
            </w:r>
            <w:r w:rsidR="00E928AC"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ฝากประจำที่มีข้อจำกัดในการเบิกใช้</w:t>
            </w:r>
          </w:p>
        </w:tc>
        <w:tc>
          <w:tcPr>
            <w:tcW w:w="1002" w:type="dxa"/>
          </w:tcPr>
          <w:p w14:paraId="78117677" w14:textId="4AAB2047" w:rsidR="00670B21" w:rsidRPr="00F205C4" w:rsidRDefault="00670B21" w:rsidP="004B75B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09" w:type="dxa"/>
          </w:tcPr>
          <w:p w14:paraId="50FAB322" w14:textId="22491F13" w:rsidR="00670B21" w:rsidRPr="00F205C4" w:rsidRDefault="002D4118" w:rsidP="004B75B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9" w:type="dxa"/>
          </w:tcPr>
          <w:p w14:paraId="3CB6FB97" w14:textId="77777777" w:rsidR="00670B21" w:rsidRPr="00F205C4" w:rsidRDefault="00670B21" w:rsidP="004B7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</w:tcPr>
          <w:p w14:paraId="52DE9A55" w14:textId="6CCFACF5" w:rsidR="00670B21" w:rsidRPr="00F205C4" w:rsidRDefault="002D4118" w:rsidP="004B75B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9,000</w:t>
            </w:r>
          </w:p>
        </w:tc>
        <w:tc>
          <w:tcPr>
            <w:tcW w:w="270" w:type="dxa"/>
          </w:tcPr>
          <w:p w14:paraId="40D39DD9" w14:textId="77777777" w:rsidR="00670B21" w:rsidRPr="00F205C4" w:rsidRDefault="00670B21" w:rsidP="004B7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</w:tcPr>
          <w:p w14:paraId="115B680D" w14:textId="3E5DFB72" w:rsidR="00670B21" w:rsidRPr="00F205C4" w:rsidRDefault="002D4118" w:rsidP="004B75B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AB36282" w14:textId="77777777" w:rsidR="00670B21" w:rsidRPr="00F205C4" w:rsidRDefault="00670B21" w:rsidP="004B7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7" w:type="dxa"/>
          </w:tcPr>
          <w:p w14:paraId="4ED70060" w14:textId="03AC4AC2" w:rsidR="00670B21" w:rsidRPr="00F205C4" w:rsidRDefault="002D4118" w:rsidP="004B75B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70B21" w:rsidRPr="00F205C4" w14:paraId="4BE5A904" w14:textId="77777777" w:rsidTr="007C546A">
        <w:tc>
          <w:tcPr>
            <w:tcW w:w="3420" w:type="dxa"/>
          </w:tcPr>
          <w:p w14:paraId="1F541AB5" w14:textId="156D3D27" w:rsidR="00670B21" w:rsidRPr="00F205C4" w:rsidRDefault="002D4118" w:rsidP="004B75B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002" w:type="dxa"/>
          </w:tcPr>
          <w:p w14:paraId="7891618D" w14:textId="1CCD2D69" w:rsidR="00670B21" w:rsidRPr="00F205C4" w:rsidRDefault="002D4118" w:rsidP="004B75B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F205C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009" w:type="dxa"/>
          </w:tcPr>
          <w:p w14:paraId="7C584938" w14:textId="29CC966F" w:rsidR="00670B21" w:rsidRPr="00F205C4" w:rsidRDefault="002D4118" w:rsidP="004B75B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23,642</w:t>
            </w:r>
          </w:p>
        </w:tc>
        <w:tc>
          <w:tcPr>
            <w:tcW w:w="269" w:type="dxa"/>
          </w:tcPr>
          <w:p w14:paraId="61FDD1DE" w14:textId="77777777" w:rsidR="00670B21" w:rsidRPr="00F205C4" w:rsidRDefault="00670B21" w:rsidP="004B7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</w:tcPr>
          <w:p w14:paraId="61691A79" w14:textId="7FB2BCCE" w:rsidR="00670B21" w:rsidRPr="00F205C4" w:rsidRDefault="002D4118" w:rsidP="004B75B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23,642</w:t>
            </w:r>
          </w:p>
        </w:tc>
        <w:tc>
          <w:tcPr>
            <w:tcW w:w="270" w:type="dxa"/>
          </w:tcPr>
          <w:p w14:paraId="18297238" w14:textId="77777777" w:rsidR="00670B21" w:rsidRPr="00F205C4" w:rsidRDefault="00670B21" w:rsidP="004B7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</w:tcPr>
          <w:p w14:paraId="090F9528" w14:textId="7BF646C9" w:rsidR="00670B21" w:rsidRPr="00F205C4" w:rsidRDefault="002D4118" w:rsidP="004B75B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5D9C599" w14:textId="77777777" w:rsidR="00670B21" w:rsidRPr="00F205C4" w:rsidRDefault="00670B21" w:rsidP="004B7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7" w:type="dxa"/>
          </w:tcPr>
          <w:p w14:paraId="7E7E3C8B" w14:textId="1E21693F" w:rsidR="00670B21" w:rsidRPr="00F205C4" w:rsidRDefault="002D4118" w:rsidP="004B75B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70B21" w:rsidRPr="00F205C4" w14:paraId="1468B07B" w14:textId="77777777" w:rsidTr="007C546A">
        <w:tc>
          <w:tcPr>
            <w:tcW w:w="3420" w:type="dxa"/>
          </w:tcPr>
          <w:p w14:paraId="148A3E17" w14:textId="56C3ECB7" w:rsidR="00670B21" w:rsidRPr="00F205C4" w:rsidRDefault="00670B21" w:rsidP="004B75B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</w:t>
            </w:r>
            <w:r w:rsidR="002D4118"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1002" w:type="dxa"/>
          </w:tcPr>
          <w:p w14:paraId="167CB2F4" w14:textId="0408EAE5" w:rsidR="00670B21" w:rsidRPr="00F205C4" w:rsidRDefault="00670B21" w:rsidP="004B75B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F205C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1</w:t>
            </w:r>
            <w:r w:rsidR="002D4118" w:rsidRPr="00F205C4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0</w:t>
            </w:r>
          </w:p>
        </w:tc>
        <w:tc>
          <w:tcPr>
            <w:tcW w:w="1009" w:type="dxa"/>
          </w:tcPr>
          <w:p w14:paraId="48E9EFC4" w14:textId="32F04BA6" w:rsidR="00670B21" w:rsidRPr="00F205C4" w:rsidRDefault="002D4118" w:rsidP="004B75B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509,835</w:t>
            </w:r>
          </w:p>
        </w:tc>
        <w:tc>
          <w:tcPr>
            <w:tcW w:w="269" w:type="dxa"/>
          </w:tcPr>
          <w:p w14:paraId="51A003B9" w14:textId="77777777" w:rsidR="00670B21" w:rsidRPr="00F205C4" w:rsidRDefault="00670B21" w:rsidP="004B7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</w:tcPr>
          <w:p w14:paraId="02BBC207" w14:textId="492E1B0C" w:rsidR="00670B21" w:rsidRPr="00F205C4" w:rsidRDefault="002D4118" w:rsidP="004B75B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504,94</w:t>
            </w:r>
            <w:r w:rsidR="00E47994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80F36A5" w14:textId="77777777" w:rsidR="00670B21" w:rsidRPr="00F205C4" w:rsidRDefault="00670B21" w:rsidP="004B7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</w:tcPr>
          <w:p w14:paraId="7AB0494F" w14:textId="32879DA9" w:rsidR="00670B21" w:rsidRPr="00F205C4" w:rsidRDefault="002D4118" w:rsidP="004B75B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F945B9" w14:textId="77777777" w:rsidR="00670B21" w:rsidRPr="00F205C4" w:rsidRDefault="00670B21" w:rsidP="004B7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7" w:type="dxa"/>
          </w:tcPr>
          <w:p w14:paraId="10F4A4F3" w14:textId="04AA1DD5" w:rsidR="00670B21" w:rsidRPr="00F205C4" w:rsidRDefault="002D4118" w:rsidP="004B75B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70B21" w:rsidRPr="00F205C4" w14:paraId="037D7CE5" w14:textId="77777777" w:rsidTr="007C546A">
        <w:tc>
          <w:tcPr>
            <w:tcW w:w="3420" w:type="dxa"/>
          </w:tcPr>
          <w:p w14:paraId="0F472CFD" w14:textId="77777777" w:rsidR="00670B21" w:rsidRPr="00F205C4" w:rsidRDefault="00670B21" w:rsidP="004B7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02" w:type="dxa"/>
          </w:tcPr>
          <w:p w14:paraId="38959245" w14:textId="77777777" w:rsidR="00670B21" w:rsidRPr="00F205C4" w:rsidRDefault="00670B21" w:rsidP="004B75B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5D1928EC" w14:textId="51A55CF9" w:rsidR="00670B21" w:rsidRPr="00F205C4" w:rsidRDefault="002D4118" w:rsidP="004B75B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533,477</w:t>
            </w:r>
          </w:p>
        </w:tc>
        <w:tc>
          <w:tcPr>
            <w:tcW w:w="269" w:type="dxa"/>
          </w:tcPr>
          <w:p w14:paraId="2943C6FE" w14:textId="77777777" w:rsidR="00670B21" w:rsidRPr="00F205C4" w:rsidRDefault="00670B21" w:rsidP="004B7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2835CF46" w14:textId="08684A6A" w:rsidR="00670B21" w:rsidRPr="00F205C4" w:rsidRDefault="002D4118" w:rsidP="004B75B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537,585</w:t>
            </w:r>
          </w:p>
        </w:tc>
        <w:tc>
          <w:tcPr>
            <w:tcW w:w="270" w:type="dxa"/>
          </w:tcPr>
          <w:p w14:paraId="335D7178" w14:textId="77777777" w:rsidR="00670B21" w:rsidRPr="00F205C4" w:rsidRDefault="00670B21" w:rsidP="004B7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22D6D58C" w14:textId="1625E551" w:rsidR="00670B21" w:rsidRPr="00F205C4" w:rsidRDefault="002D4118" w:rsidP="004B75B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6CB243E" w14:textId="77777777" w:rsidR="00670B21" w:rsidRPr="00F205C4" w:rsidRDefault="00670B21" w:rsidP="004B75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</w:tcPr>
          <w:p w14:paraId="5A3A23D5" w14:textId="13E15285" w:rsidR="00670B21" w:rsidRPr="00F205C4" w:rsidRDefault="002D4118" w:rsidP="004B75B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74B96DD9" w14:textId="77777777" w:rsidR="00E576DE" w:rsidRPr="005E73B8" w:rsidRDefault="00E576DE" w:rsidP="00AA31BB">
      <w:pPr>
        <w:tabs>
          <w:tab w:val="clear" w:pos="227"/>
          <w:tab w:val="clear" w:pos="454"/>
          <w:tab w:val="clear" w:pos="680"/>
          <w:tab w:val="left" w:pos="720"/>
        </w:tabs>
        <w:ind w:left="540" w:right="-115"/>
        <w:jc w:val="thaiDistribute"/>
        <w:rPr>
          <w:rFonts w:asciiTheme="majorBidi" w:hAnsiTheme="majorBidi" w:cstheme="majorBidi"/>
          <w:sz w:val="30"/>
          <w:szCs w:val="30"/>
        </w:rPr>
      </w:pPr>
    </w:p>
    <w:p w14:paraId="08B82156" w14:textId="0CB538D1" w:rsidR="00AA31BB" w:rsidRPr="00F205C4" w:rsidRDefault="00AA31BB" w:rsidP="00066585">
      <w:pPr>
        <w:tabs>
          <w:tab w:val="clear" w:pos="227"/>
          <w:tab w:val="clear" w:pos="454"/>
          <w:tab w:val="clear" w:pos="680"/>
          <w:tab w:val="left" w:pos="720"/>
        </w:tabs>
        <w:ind w:left="540" w:right="-295"/>
        <w:rPr>
          <w:rFonts w:asciiTheme="majorBidi" w:hAnsiTheme="majorBidi" w:cstheme="majorBidi"/>
          <w:i/>
          <w:iCs/>
          <w:spacing w:val="-16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5B651E" w:rsidRPr="00F205C4">
        <w:rPr>
          <w:rFonts w:asciiTheme="majorBidi" w:hAnsiTheme="majorBidi" w:cstheme="majorBidi"/>
          <w:sz w:val="30"/>
          <w:szCs w:val="30"/>
        </w:rPr>
        <w:t xml:space="preserve">31 </w:t>
      </w:r>
      <w:r w:rsidR="005B651E" w:rsidRPr="00F205C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F936A0" w:rsidRPr="00F205C4">
        <w:rPr>
          <w:rFonts w:asciiTheme="majorBidi" w:hAnsiTheme="majorBidi" w:cstheme="majorBidi"/>
          <w:sz w:val="30"/>
          <w:szCs w:val="30"/>
        </w:rPr>
        <w:t>256</w:t>
      </w:r>
      <w:r w:rsidR="00A70303" w:rsidRPr="00F205C4">
        <w:rPr>
          <w:rFonts w:asciiTheme="majorBidi" w:hAnsiTheme="majorBidi" w:cstheme="majorBidi"/>
          <w:sz w:val="30"/>
          <w:szCs w:val="30"/>
        </w:rPr>
        <w:t>2</w:t>
      </w:r>
      <w:r w:rsidR="005C43E3" w:rsidRPr="00F205C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 กลุ่มบริษัทมีวงเงินสินเชื่อซึ่</w:t>
      </w:r>
      <w:r w:rsidR="00527C72" w:rsidRPr="00F205C4">
        <w:rPr>
          <w:rFonts w:asciiTheme="majorBidi" w:hAnsiTheme="majorBidi" w:cstheme="majorBidi"/>
          <w:sz w:val="30"/>
          <w:szCs w:val="30"/>
          <w:cs/>
        </w:rPr>
        <w:t xml:space="preserve">งยังมิได้เบิกใช้เป็นจำนวนเงินรวม </w:t>
      </w:r>
      <w:r w:rsidR="00887A20" w:rsidRPr="00F205C4">
        <w:rPr>
          <w:rFonts w:asciiTheme="majorBidi" w:hAnsiTheme="majorBidi" w:cstheme="majorBidi"/>
          <w:sz w:val="30"/>
          <w:szCs w:val="30"/>
          <w:lang w:val="en-GB"/>
        </w:rPr>
        <w:t>601</w:t>
      </w:r>
      <w:r w:rsidR="009715AB" w:rsidRPr="00F205C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205C4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066585" w:rsidRPr="00F205C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205C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(</w:t>
      </w:r>
      <w:r w:rsidR="009E7B79" w:rsidRPr="00F205C4">
        <w:rPr>
          <w:rFonts w:asciiTheme="majorBidi" w:hAnsiTheme="majorBidi" w:cstheme="majorBidi"/>
          <w:i/>
          <w:iCs/>
          <w:sz w:val="30"/>
          <w:szCs w:val="30"/>
        </w:rPr>
        <w:t>25</w:t>
      </w:r>
      <w:r w:rsidR="009E7B79" w:rsidRPr="00F205C4">
        <w:rPr>
          <w:rFonts w:asciiTheme="majorBidi" w:hAnsiTheme="majorBidi" w:cstheme="majorBidi"/>
          <w:i/>
          <w:iCs/>
          <w:sz w:val="30"/>
          <w:szCs w:val="30"/>
          <w:cs/>
        </w:rPr>
        <w:t>6</w:t>
      </w:r>
      <w:r w:rsidR="00A70303" w:rsidRPr="00F205C4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F205C4">
        <w:rPr>
          <w:rFonts w:asciiTheme="majorBidi" w:hAnsiTheme="majorBidi" w:cstheme="majorBidi"/>
          <w:i/>
          <w:iCs/>
          <w:sz w:val="30"/>
          <w:szCs w:val="30"/>
          <w:cs/>
        </w:rPr>
        <w:t>:</w:t>
      </w:r>
      <w:r w:rsidR="002C65DD" w:rsidRPr="00F205C4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A70303" w:rsidRPr="00F205C4">
        <w:rPr>
          <w:rFonts w:asciiTheme="majorBidi" w:hAnsiTheme="majorBidi" w:cstheme="majorBidi"/>
          <w:i/>
          <w:iCs/>
          <w:sz w:val="30"/>
          <w:szCs w:val="30"/>
        </w:rPr>
        <w:t>570</w:t>
      </w:r>
      <w:r w:rsidR="00A70303" w:rsidRPr="00F205C4">
        <w:rPr>
          <w:rFonts w:asciiTheme="majorBidi" w:hAnsiTheme="majorBidi" w:cstheme="majorBidi"/>
          <w:i/>
          <w:iCs/>
          <w:sz w:val="30"/>
          <w:szCs w:val="30"/>
          <w:cs/>
        </w:rPr>
        <w:t>.</w:t>
      </w:r>
      <w:r w:rsidR="00A70303" w:rsidRPr="00F205C4">
        <w:rPr>
          <w:rFonts w:asciiTheme="majorBidi" w:hAnsiTheme="majorBidi" w:cstheme="majorBidi"/>
          <w:i/>
          <w:iCs/>
          <w:sz w:val="30"/>
          <w:szCs w:val="30"/>
        </w:rPr>
        <w:t>12</w:t>
      </w:r>
      <w:r w:rsidR="00F936A0" w:rsidRPr="00F205C4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F205C4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F205C4">
        <w:rPr>
          <w:rFonts w:asciiTheme="majorBidi" w:hAnsiTheme="majorBidi" w:cstheme="majorBidi"/>
          <w:i/>
          <w:iCs/>
          <w:spacing w:val="-16"/>
          <w:sz w:val="30"/>
          <w:szCs w:val="30"/>
          <w:cs/>
        </w:rPr>
        <w:t>)</w:t>
      </w:r>
    </w:p>
    <w:p w14:paraId="1AE38B54" w14:textId="77777777" w:rsidR="00F57705" w:rsidRPr="00743C86" w:rsidRDefault="00F57705" w:rsidP="002D3C42">
      <w:pPr>
        <w:tabs>
          <w:tab w:val="clear" w:pos="227"/>
          <w:tab w:val="clear" w:pos="454"/>
          <w:tab w:val="clear" w:pos="680"/>
          <w:tab w:val="left" w:pos="720"/>
        </w:tabs>
        <w:ind w:left="450" w:right="-25"/>
        <w:jc w:val="thaiDistribute"/>
        <w:rPr>
          <w:rFonts w:asciiTheme="majorBidi" w:hAnsiTheme="majorBidi" w:cstheme="majorBidi"/>
          <w:i/>
          <w:iCs/>
          <w:spacing w:val="-16"/>
          <w:sz w:val="22"/>
          <w:szCs w:val="22"/>
        </w:rPr>
      </w:pPr>
    </w:p>
    <w:p w14:paraId="0879A0D9" w14:textId="77777777" w:rsidR="00420488" w:rsidRDefault="004204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br w:type="page"/>
      </w:r>
    </w:p>
    <w:p w14:paraId="39820B55" w14:textId="2A9A9CAF" w:rsidR="00D54D8E" w:rsidRPr="00F205C4" w:rsidRDefault="00D54D8E" w:rsidP="00DF5C8C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205C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ทุนเรือนหุ้น</w:t>
      </w:r>
    </w:p>
    <w:p w14:paraId="4CF98828" w14:textId="77777777" w:rsidR="00D54D8E" w:rsidRPr="00743C86" w:rsidRDefault="00D54D8E" w:rsidP="00D54D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9528" w:type="dxa"/>
        <w:tblInd w:w="450" w:type="dxa"/>
        <w:tblLook w:val="01E0" w:firstRow="1" w:lastRow="1" w:firstColumn="1" w:lastColumn="1" w:noHBand="0" w:noVBand="0"/>
      </w:tblPr>
      <w:tblGrid>
        <w:gridCol w:w="3475"/>
        <w:gridCol w:w="850"/>
        <w:gridCol w:w="284"/>
        <w:gridCol w:w="1041"/>
        <w:gridCol w:w="270"/>
        <w:gridCol w:w="1009"/>
        <w:gridCol w:w="270"/>
        <w:gridCol w:w="1054"/>
        <w:gridCol w:w="270"/>
        <w:gridCol w:w="1005"/>
      </w:tblGrid>
      <w:tr w:rsidR="00C0086B" w:rsidRPr="00F205C4" w14:paraId="7187FA6A" w14:textId="77777777" w:rsidTr="00654977">
        <w:trPr>
          <w:trHeight w:val="344"/>
          <w:tblHeader/>
        </w:trPr>
        <w:tc>
          <w:tcPr>
            <w:tcW w:w="3475" w:type="dxa"/>
          </w:tcPr>
          <w:p w14:paraId="1BE93CED" w14:textId="6CE13AC3" w:rsidR="00C0086B" w:rsidRPr="00F205C4" w:rsidRDefault="00C0086B" w:rsidP="00C00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50" w:type="dxa"/>
          </w:tcPr>
          <w:p w14:paraId="5DD31422" w14:textId="4A4BD277" w:rsidR="00C0086B" w:rsidRPr="00F205C4" w:rsidRDefault="00C0086B" w:rsidP="00C008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84" w:type="dxa"/>
          </w:tcPr>
          <w:p w14:paraId="05B8337F" w14:textId="77777777" w:rsidR="00C0086B" w:rsidRPr="00F205C4" w:rsidRDefault="00C0086B" w:rsidP="00C008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2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69C4C22" w14:textId="77777777" w:rsidR="00C0086B" w:rsidRPr="00F205C4" w:rsidRDefault="00C0086B" w:rsidP="00C0086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F205C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  <w:tc>
          <w:tcPr>
            <w:tcW w:w="270" w:type="dxa"/>
          </w:tcPr>
          <w:p w14:paraId="35216249" w14:textId="77777777" w:rsidR="00C0086B" w:rsidRPr="00F205C4" w:rsidRDefault="00C0086B" w:rsidP="00C0086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2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CC44B42" w14:textId="77777777" w:rsidR="00C0086B" w:rsidRPr="00F205C4" w:rsidRDefault="00C0086B" w:rsidP="00C0086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6</w:t>
            </w:r>
            <w:r w:rsidRPr="00F205C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</w:tr>
      <w:tr w:rsidR="00C0086B" w:rsidRPr="00F205C4" w14:paraId="3B703F6E" w14:textId="77777777" w:rsidTr="00654977">
        <w:trPr>
          <w:tblHeader/>
        </w:trPr>
        <w:tc>
          <w:tcPr>
            <w:tcW w:w="3475" w:type="dxa"/>
          </w:tcPr>
          <w:p w14:paraId="089EB3BD" w14:textId="77777777" w:rsidR="00C0086B" w:rsidRPr="00F205C4" w:rsidRDefault="00C0086B" w:rsidP="00C008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50" w:type="dxa"/>
          </w:tcPr>
          <w:p w14:paraId="4B621D9F" w14:textId="0156727D" w:rsidR="00C0086B" w:rsidRPr="00F205C4" w:rsidRDefault="00C0086B" w:rsidP="00C008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84" w:type="dxa"/>
          </w:tcPr>
          <w:p w14:paraId="0E172CF0" w14:textId="77777777" w:rsidR="00C0086B" w:rsidRPr="00F205C4" w:rsidRDefault="00C0086B" w:rsidP="00C008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  <w:shd w:val="clear" w:color="auto" w:fill="auto"/>
          </w:tcPr>
          <w:p w14:paraId="2A23B44D" w14:textId="077990DF" w:rsidR="00C0086B" w:rsidRPr="00F205C4" w:rsidRDefault="00C0086B" w:rsidP="00C00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</w:tcBorders>
          </w:tcPr>
          <w:p w14:paraId="36C8C1E5" w14:textId="77777777" w:rsidR="00C0086B" w:rsidRPr="00F205C4" w:rsidRDefault="00C0086B" w:rsidP="00C00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shd w:val="clear" w:color="auto" w:fill="auto"/>
          </w:tcPr>
          <w:p w14:paraId="4EC33273" w14:textId="5DB77B4C" w:rsidR="00C0086B" w:rsidRPr="00F205C4" w:rsidRDefault="00C0086B" w:rsidP="00C00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70" w:type="dxa"/>
          </w:tcPr>
          <w:p w14:paraId="317351D3" w14:textId="77777777" w:rsidR="00C0086B" w:rsidRPr="00F205C4" w:rsidRDefault="00C0086B" w:rsidP="00C00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3016E2A5" w14:textId="63020CF7" w:rsidR="00C0086B" w:rsidRPr="00F205C4" w:rsidRDefault="00C0086B" w:rsidP="00C00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901A95B" w14:textId="77777777" w:rsidR="00C0086B" w:rsidRPr="00F205C4" w:rsidRDefault="00C0086B" w:rsidP="00C00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14:paraId="4FCB0AF5" w14:textId="60B85152" w:rsidR="00C0086B" w:rsidRPr="00F205C4" w:rsidRDefault="00C0086B" w:rsidP="00C00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C0086B" w:rsidRPr="00F205C4" w14:paraId="49A3BB48" w14:textId="77777777" w:rsidTr="00654977">
        <w:trPr>
          <w:tblHeader/>
        </w:trPr>
        <w:tc>
          <w:tcPr>
            <w:tcW w:w="3475" w:type="dxa"/>
          </w:tcPr>
          <w:p w14:paraId="75D46C27" w14:textId="77777777" w:rsidR="00C0086B" w:rsidRPr="00F205C4" w:rsidRDefault="00C0086B" w:rsidP="00C008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50" w:type="dxa"/>
          </w:tcPr>
          <w:p w14:paraId="714613B1" w14:textId="77777777" w:rsidR="00C0086B" w:rsidRPr="00F205C4" w:rsidRDefault="00C0086B" w:rsidP="00C008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84" w:type="dxa"/>
          </w:tcPr>
          <w:p w14:paraId="286E7380" w14:textId="77777777" w:rsidR="00C0086B" w:rsidRPr="00F205C4" w:rsidRDefault="00C0086B" w:rsidP="00C008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919" w:type="dxa"/>
            <w:gridSpan w:val="7"/>
          </w:tcPr>
          <w:p w14:paraId="3051B544" w14:textId="77777777" w:rsidR="00C0086B" w:rsidRPr="00F205C4" w:rsidRDefault="00C0086B" w:rsidP="00C00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(พันหุ้น</w:t>
            </w:r>
            <w:r w:rsidRPr="00F205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/</w:t>
            </w:r>
            <w:r w:rsidRPr="00F205C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F80E11" w:rsidRPr="00F205C4" w14:paraId="0D2A9E65" w14:textId="77777777" w:rsidTr="004B75BA">
        <w:tc>
          <w:tcPr>
            <w:tcW w:w="3475" w:type="dxa"/>
          </w:tcPr>
          <w:p w14:paraId="223CBEE5" w14:textId="218B0425" w:rsidR="00F80E11" w:rsidRPr="00F205C4" w:rsidRDefault="00F80E11" w:rsidP="00F80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ทุนจดทะเบียน ณ วันที่ </w:t>
            </w:r>
            <w:r w:rsidRPr="00F205C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50" w:type="dxa"/>
            <w:vAlign w:val="center"/>
          </w:tcPr>
          <w:p w14:paraId="0F7416A9" w14:textId="77777777" w:rsidR="00F80E11" w:rsidRPr="00F205C4" w:rsidRDefault="00F80E11" w:rsidP="00F80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84" w:type="dxa"/>
          </w:tcPr>
          <w:p w14:paraId="7395FF19" w14:textId="77777777" w:rsidR="00F80E11" w:rsidRPr="00F205C4" w:rsidRDefault="00F80E11" w:rsidP="00F80E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41" w:type="dxa"/>
            <w:tcBorders>
              <w:bottom w:val="double" w:sz="4" w:space="0" w:color="auto"/>
            </w:tcBorders>
          </w:tcPr>
          <w:p w14:paraId="5C685AA4" w14:textId="4DC34568" w:rsidR="00F80E11" w:rsidRPr="00F205C4" w:rsidRDefault="00F80E11" w:rsidP="00F80E11">
            <w:pPr>
              <w:pStyle w:val="NoSpacing"/>
              <w:tabs>
                <w:tab w:val="clear" w:pos="680"/>
                <w:tab w:val="clear" w:pos="907"/>
                <w:tab w:val="left" w:pos="510"/>
              </w:tabs>
              <w:ind w:right="3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600,000</w:t>
            </w:r>
          </w:p>
        </w:tc>
        <w:tc>
          <w:tcPr>
            <w:tcW w:w="270" w:type="dxa"/>
          </w:tcPr>
          <w:p w14:paraId="2A6A2976" w14:textId="77777777" w:rsidR="00F80E11" w:rsidRPr="00F205C4" w:rsidRDefault="00F80E11" w:rsidP="00F80E11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double" w:sz="4" w:space="0" w:color="auto"/>
            </w:tcBorders>
          </w:tcPr>
          <w:p w14:paraId="45C54C37" w14:textId="574A8677" w:rsidR="00F80E11" w:rsidRPr="00F205C4" w:rsidRDefault="00F80E11" w:rsidP="00F80E11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300,000</w:t>
            </w:r>
          </w:p>
        </w:tc>
        <w:tc>
          <w:tcPr>
            <w:tcW w:w="270" w:type="dxa"/>
          </w:tcPr>
          <w:p w14:paraId="3D09A43C" w14:textId="77777777" w:rsidR="00F80E11" w:rsidRPr="00F205C4" w:rsidRDefault="00F80E11" w:rsidP="00F80E11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4" w:type="dxa"/>
            <w:tcBorders>
              <w:bottom w:val="double" w:sz="4" w:space="0" w:color="auto"/>
            </w:tcBorders>
          </w:tcPr>
          <w:p w14:paraId="35EE6BDD" w14:textId="25837927" w:rsidR="00F80E11" w:rsidRPr="00F205C4" w:rsidRDefault="00F80E11" w:rsidP="00F80E11">
            <w:pPr>
              <w:pStyle w:val="NoSpacing"/>
              <w:tabs>
                <w:tab w:val="clear" w:pos="680"/>
                <w:tab w:val="clear" w:pos="907"/>
                <w:tab w:val="left" w:pos="510"/>
              </w:tabs>
              <w:ind w:right="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600,000</w:t>
            </w:r>
          </w:p>
        </w:tc>
        <w:tc>
          <w:tcPr>
            <w:tcW w:w="270" w:type="dxa"/>
          </w:tcPr>
          <w:p w14:paraId="16ACBD80" w14:textId="77777777" w:rsidR="00F80E11" w:rsidRPr="00F205C4" w:rsidRDefault="00F80E11" w:rsidP="00F80E11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5" w:type="dxa"/>
            <w:tcBorders>
              <w:bottom w:val="double" w:sz="4" w:space="0" w:color="auto"/>
            </w:tcBorders>
          </w:tcPr>
          <w:p w14:paraId="7BEEA486" w14:textId="02C46A0D" w:rsidR="00F80E11" w:rsidRPr="00F205C4" w:rsidRDefault="00F80E11" w:rsidP="00F80E11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300,000</w:t>
            </w:r>
          </w:p>
        </w:tc>
      </w:tr>
      <w:tr w:rsidR="007020EF" w:rsidRPr="00F205C4" w14:paraId="5DEB48F4" w14:textId="77777777" w:rsidTr="007F7567">
        <w:tc>
          <w:tcPr>
            <w:tcW w:w="3475" w:type="dxa"/>
          </w:tcPr>
          <w:p w14:paraId="2EB56E22" w14:textId="77777777" w:rsidR="007020EF" w:rsidRPr="007C546A" w:rsidRDefault="007020EF" w:rsidP="0070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50" w:type="dxa"/>
            <w:vAlign w:val="center"/>
          </w:tcPr>
          <w:p w14:paraId="014ED9CF" w14:textId="77777777" w:rsidR="007020EF" w:rsidRPr="007C546A" w:rsidRDefault="007020EF" w:rsidP="0070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</w:tcPr>
          <w:p w14:paraId="49068A4E" w14:textId="77777777" w:rsidR="007020EF" w:rsidRPr="007C546A" w:rsidRDefault="007020EF" w:rsidP="00702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1041" w:type="dxa"/>
            <w:tcBorders>
              <w:top w:val="double" w:sz="4" w:space="0" w:color="auto"/>
            </w:tcBorders>
          </w:tcPr>
          <w:p w14:paraId="1AF49D58" w14:textId="77777777" w:rsidR="007020EF" w:rsidRPr="007C546A" w:rsidRDefault="007020EF" w:rsidP="007020EF">
            <w:pPr>
              <w:pStyle w:val="NoSpacing"/>
              <w:tabs>
                <w:tab w:val="clear" w:pos="680"/>
                <w:tab w:val="clear" w:pos="907"/>
                <w:tab w:val="left" w:pos="510"/>
              </w:tabs>
              <w:ind w:right="3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3544F117" w14:textId="77777777" w:rsidR="007020EF" w:rsidRPr="007C546A" w:rsidRDefault="007020EF" w:rsidP="007020EF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9" w:type="dxa"/>
            <w:tcBorders>
              <w:top w:val="double" w:sz="4" w:space="0" w:color="auto"/>
            </w:tcBorders>
          </w:tcPr>
          <w:p w14:paraId="30E1DB12" w14:textId="77777777" w:rsidR="007020EF" w:rsidRPr="007C546A" w:rsidRDefault="007020EF" w:rsidP="007020EF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70" w:type="dxa"/>
            <w:vAlign w:val="center"/>
          </w:tcPr>
          <w:p w14:paraId="639E019A" w14:textId="77777777" w:rsidR="007020EF" w:rsidRPr="007C546A" w:rsidRDefault="007020EF" w:rsidP="007020EF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double" w:sz="4" w:space="0" w:color="auto"/>
            </w:tcBorders>
            <w:vAlign w:val="center"/>
          </w:tcPr>
          <w:p w14:paraId="3FB05666" w14:textId="77777777" w:rsidR="007020EF" w:rsidRPr="007C546A" w:rsidRDefault="007020EF" w:rsidP="007020EF">
            <w:pPr>
              <w:pStyle w:val="NoSpacing"/>
              <w:tabs>
                <w:tab w:val="clear" w:pos="680"/>
                <w:tab w:val="clear" w:pos="907"/>
                <w:tab w:val="left" w:pos="510"/>
              </w:tabs>
              <w:ind w:right="3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vAlign w:val="center"/>
          </w:tcPr>
          <w:p w14:paraId="6AEF5EA5" w14:textId="77777777" w:rsidR="007020EF" w:rsidRPr="007C546A" w:rsidRDefault="007020EF" w:rsidP="007020EF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double" w:sz="4" w:space="0" w:color="auto"/>
            </w:tcBorders>
            <w:vAlign w:val="center"/>
          </w:tcPr>
          <w:p w14:paraId="7C0EC6BD" w14:textId="77777777" w:rsidR="007020EF" w:rsidRPr="007C546A" w:rsidRDefault="007020EF" w:rsidP="007020EF">
            <w:pPr>
              <w:pStyle w:val="NoSpacing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7020EF" w:rsidRPr="00F205C4" w14:paraId="00745089" w14:textId="77777777" w:rsidTr="00654977">
        <w:tc>
          <w:tcPr>
            <w:tcW w:w="3475" w:type="dxa"/>
          </w:tcPr>
          <w:p w14:paraId="040B5B2C" w14:textId="0B66FBDC" w:rsidR="007020EF" w:rsidRPr="00F205C4" w:rsidRDefault="007020EF" w:rsidP="0070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850" w:type="dxa"/>
          </w:tcPr>
          <w:p w14:paraId="42B56A92" w14:textId="77777777" w:rsidR="007020EF" w:rsidRPr="00F205C4" w:rsidRDefault="007020EF" w:rsidP="0070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44C636BC" w14:textId="77777777" w:rsidR="007020EF" w:rsidRPr="00F205C4" w:rsidRDefault="007020EF" w:rsidP="00702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41" w:type="dxa"/>
          </w:tcPr>
          <w:p w14:paraId="032EA005" w14:textId="77777777" w:rsidR="007020EF" w:rsidRPr="00F205C4" w:rsidRDefault="007020EF" w:rsidP="007020E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EBD8B80" w14:textId="77777777" w:rsidR="007020EF" w:rsidRPr="00F205C4" w:rsidRDefault="007020EF" w:rsidP="007020E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09" w:type="dxa"/>
          </w:tcPr>
          <w:p w14:paraId="389D835F" w14:textId="77777777" w:rsidR="007020EF" w:rsidRPr="00F205C4" w:rsidRDefault="007020EF" w:rsidP="007020E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DC5A423" w14:textId="77777777" w:rsidR="007020EF" w:rsidRPr="00F205C4" w:rsidRDefault="007020EF" w:rsidP="007020E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54" w:type="dxa"/>
          </w:tcPr>
          <w:p w14:paraId="72369746" w14:textId="77777777" w:rsidR="007020EF" w:rsidRPr="00F205C4" w:rsidRDefault="007020EF" w:rsidP="007020E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35639FD" w14:textId="77777777" w:rsidR="007020EF" w:rsidRPr="00F205C4" w:rsidRDefault="007020EF" w:rsidP="007020E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05" w:type="dxa"/>
          </w:tcPr>
          <w:p w14:paraId="0DFB6592" w14:textId="77777777" w:rsidR="007020EF" w:rsidRPr="00F205C4" w:rsidRDefault="007020EF" w:rsidP="007020E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7020EF" w:rsidRPr="00F205C4" w14:paraId="316B45A5" w14:textId="77777777" w:rsidTr="00654977">
        <w:tc>
          <w:tcPr>
            <w:tcW w:w="3475" w:type="dxa"/>
          </w:tcPr>
          <w:p w14:paraId="0942379E" w14:textId="77777777" w:rsidR="007020EF" w:rsidRPr="00F205C4" w:rsidRDefault="007020EF" w:rsidP="00702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F205C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850" w:type="dxa"/>
          </w:tcPr>
          <w:p w14:paraId="4C5C6371" w14:textId="77777777" w:rsidR="007020EF" w:rsidRPr="00F205C4" w:rsidRDefault="007020EF" w:rsidP="0070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0F5FD07D" w14:textId="77777777" w:rsidR="007020EF" w:rsidRPr="00F205C4" w:rsidRDefault="007020EF" w:rsidP="00702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41" w:type="dxa"/>
          </w:tcPr>
          <w:p w14:paraId="69CE12E4" w14:textId="77777777" w:rsidR="007020EF" w:rsidRPr="00F205C4" w:rsidRDefault="007020EF" w:rsidP="007020E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1B7999C" w14:textId="77777777" w:rsidR="007020EF" w:rsidRPr="00F205C4" w:rsidRDefault="007020EF" w:rsidP="007020E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09" w:type="dxa"/>
          </w:tcPr>
          <w:p w14:paraId="1B8CB4EA" w14:textId="77777777" w:rsidR="007020EF" w:rsidRPr="00F205C4" w:rsidRDefault="007020EF" w:rsidP="007020E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005342D" w14:textId="77777777" w:rsidR="007020EF" w:rsidRPr="00F205C4" w:rsidRDefault="007020EF" w:rsidP="007020E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54" w:type="dxa"/>
          </w:tcPr>
          <w:p w14:paraId="62AF5A8B" w14:textId="77777777" w:rsidR="007020EF" w:rsidRPr="00F205C4" w:rsidRDefault="007020EF" w:rsidP="007020E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C31692D" w14:textId="77777777" w:rsidR="007020EF" w:rsidRPr="00F205C4" w:rsidRDefault="007020EF" w:rsidP="007020E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05" w:type="dxa"/>
          </w:tcPr>
          <w:p w14:paraId="0E9CD385" w14:textId="77777777" w:rsidR="007020EF" w:rsidRPr="00F205C4" w:rsidRDefault="007020EF" w:rsidP="007020E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7020EF" w:rsidRPr="00F205C4" w14:paraId="40FFC82A" w14:textId="77777777" w:rsidTr="00D906D0">
        <w:tc>
          <w:tcPr>
            <w:tcW w:w="3475" w:type="dxa"/>
          </w:tcPr>
          <w:p w14:paraId="7B5BAAD9" w14:textId="77777777" w:rsidR="007020EF" w:rsidRPr="00F205C4" w:rsidRDefault="007020EF" w:rsidP="0070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0" w:type="dxa"/>
          </w:tcPr>
          <w:p w14:paraId="06B633DB" w14:textId="77777777" w:rsidR="007020EF" w:rsidRPr="00F205C4" w:rsidRDefault="007020EF" w:rsidP="0070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84" w:type="dxa"/>
          </w:tcPr>
          <w:p w14:paraId="16F01720" w14:textId="77777777" w:rsidR="007020EF" w:rsidRPr="00F205C4" w:rsidRDefault="007020EF" w:rsidP="00702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41" w:type="dxa"/>
          </w:tcPr>
          <w:p w14:paraId="13B3F3CE" w14:textId="5DB0DF9C" w:rsidR="007020EF" w:rsidRPr="00F205C4" w:rsidRDefault="007020EF" w:rsidP="007020EF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99CDCC1" w14:textId="77777777" w:rsidR="007020EF" w:rsidRPr="00F205C4" w:rsidRDefault="007020EF" w:rsidP="007020E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09" w:type="dxa"/>
          </w:tcPr>
          <w:p w14:paraId="11CDDDCA" w14:textId="657F4740" w:rsidR="007020EF" w:rsidRPr="00F205C4" w:rsidRDefault="007020EF" w:rsidP="007020EF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1C243A9" w14:textId="77777777" w:rsidR="007020EF" w:rsidRPr="00F205C4" w:rsidRDefault="007020EF" w:rsidP="007020E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54" w:type="dxa"/>
          </w:tcPr>
          <w:p w14:paraId="34AA637E" w14:textId="6AA45583" w:rsidR="007020EF" w:rsidRPr="00F205C4" w:rsidRDefault="007020EF" w:rsidP="007020EF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2,500</w:t>
            </w:r>
          </w:p>
        </w:tc>
        <w:tc>
          <w:tcPr>
            <w:tcW w:w="270" w:type="dxa"/>
          </w:tcPr>
          <w:p w14:paraId="07B79BFD" w14:textId="77777777" w:rsidR="007020EF" w:rsidRPr="00F205C4" w:rsidRDefault="007020EF" w:rsidP="007020E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05" w:type="dxa"/>
          </w:tcPr>
          <w:p w14:paraId="29E7E9C4" w14:textId="4682999E" w:rsidR="007020EF" w:rsidRPr="00F205C4" w:rsidRDefault="007020EF" w:rsidP="007020EF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25,000</w:t>
            </w:r>
          </w:p>
        </w:tc>
      </w:tr>
      <w:tr w:rsidR="007020EF" w:rsidRPr="00F205C4" w14:paraId="5AC8A000" w14:textId="77777777" w:rsidTr="00D906D0">
        <w:tc>
          <w:tcPr>
            <w:tcW w:w="3475" w:type="dxa"/>
          </w:tcPr>
          <w:p w14:paraId="30B92DAA" w14:textId="4FBC87D0" w:rsidR="007020EF" w:rsidRPr="00F205C4" w:rsidRDefault="007020EF" w:rsidP="0070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0" w:type="dxa"/>
          </w:tcPr>
          <w:p w14:paraId="4B1993A5" w14:textId="0EB32084" w:rsidR="007020EF" w:rsidRPr="00F205C4" w:rsidRDefault="007020EF" w:rsidP="0070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F205C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84" w:type="dxa"/>
          </w:tcPr>
          <w:p w14:paraId="2F420652" w14:textId="77777777" w:rsidR="007020EF" w:rsidRPr="00F205C4" w:rsidRDefault="007020EF" w:rsidP="00702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41" w:type="dxa"/>
          </w:tcPr>
          <w:p w14:paraId="12F9486A" w14:textId="70F345DC" w:rsidR="007020EF" w:rsidRPr="00F205C4" w:rsidRDefault="007020EF" w:rsidP="007020EF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444,000</w:t>
            </w:r>
          </w:p>
        </w:tc>
        <w:tc>
          <w:tcPr>
            <w:tcW w:w="270" w:type="dxa"/>
          </w:tcPr>
          <w:p w14:paraId="005BCF12" w14:textId="77777777" w:rsidR="007020EF" w:rsidRPr="00F205C4" w:rsidRDefault="007020EF" w:rsidP="007020E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09" w:type="dxa"/>
          </w:tcPr>
          <w:p w14:paraId="5D23A0BB" w14:textId="3FCC0ED2" w:rsidR="007020EF" w:rsidRPr="00F205C4" w:rsidRDefault="007020EF" w:rsidP="007020EF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222,000</w:t>
            </w:r>
          </w:p>
        </w:tc>
        <w:tc>
          <w:tcPr>
            <w:tcW w:w="270" w:type="dxa"/>
          </w:tcPr>
          <w:p w14:paraId="3ADA12CE" w14:textId="77777777" w:rsidR="007020EF" w:rsidRPr="00F205C4" w:rsidRDefault="007020EF" w:rsidP="007020E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54" w:type="dxa"/>
          </w:tcPr>
          <w:p w14:paraId="5B104E23" w14:textId="1261588C" w:rsidR="007020EF" w:rsidRPr="00F205C4" w:rsidRDefault="007020EF" w:rsidP="007020EF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B9284BC" w14:textId="77777777" w:rsidR="007020EF" w:rsidRPr="00F205C4" w:rsidRDefault="007020EF" w:rsidP="007020E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05" w:type="dxa"/>
          </w:tcPr>
          <w:p w14:paraId="5EFAE8FA" w14:textId="3B8EA68F" w:rsidR="007020EF" w:rsidRPr="00F205C4" w:rsidRDefault="007020EF" w:rsidP="007020EF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7020EF" w:rsidRPr="00F205C4" w14:paraId="3D020B1D" w14:textId="77777777" w:rsidTr="00D906D0">
        <w:tc>
          <w:tcPr>
            <w:tcW w:w="3475" w:type="dxa"/>
            <w:vAlign w:val="center"/>
          </w:tcPr>
          <w:p w14:paraId="2FAEC36F" w14:textId="77777777" w:rsidR="007020EF" w:rsidRPr="00F205C4" w:rsidRDefault="007020EF" w:rsidP="0070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850" w:type="dxa"/>
          </w:tcPr>
          <w:p w14:paraId="5E8C3A6F" w14:textId="77777777" w:rsidR="007020EF" w:rsidRPr="00F205C4" w:rsidRDefault="007020EF" w:rsidP="0070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84" w:type="dxa"/>
          </w:tcPr>
          <w:p w14:paraId="44AAAE9B" w14:textId="77777777" w:rsidR="007020EF" w:rsidRPr="00F205C4" w:rsidRDefault="007020EF" w:rsidP="00702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41" w:type="dxa"/>
          </w:tcPr>
          <w:p w14:paraId="62F95AEE" w14:textId="10C9AAC4" w:rsidR="007020EF" w:rsidRPr="00F205C4" w:rsidRDefault="007020EF" w:rsidP="007020EF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3224883" w14:textId="77777777" w:rsidR="007020EF" w:rsidRPr="00F205C4" w:rsidRDefault="007020EF" w:rsidP="007020E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09" w:type="dxa"/>
          </w:tcPr>
          <w:p w14:paraId="25447A38" w14:textId="23A8EB3C" w:rsidR="007020EF" w:rsidRPr="00F205C4" w:rsidRDefault="007020EF" w:rsidP="007020EF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F118BC3" w14:textId="77777777" w:rsidR="007020EF" w:rsidRPr="00F205C4" w:rsidRDefault="007020EF" w:rsidP="007020E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54" w:type="dxa"/>
            <w:vAlign w:val="center"/>
          </w:tcPr>
          <w:p w14:paraId="6F2B9460" w14:textId="77777777" w:rsidR="007020EF" w:rsidRPr="00F205C4" w:rsidRDefault="007020EF" w:rsidP="007020EF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 xml:space="preserve">19,700 </w:t>
            </w:r>
          </w:p>
        </w:tc>
        <w:tc>
          <w:tcPr>
            <w:tcW w:w="270" w:type="dxa"/>
          </w:tcPr>
          <w:p w14:paraId="75E80D39" w14:textId="77777777" w:rsidR="007020EF" w:rsidRPr="00F205C4" w:rsidRDefault="007020EF" w:rsidP="007020E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05" w:type="dxa"/>
            <w:vAlign w:val="center"/>
          </w:tcPr>
          <w:p w14:paraId="625048B4" w14:textId="77777777" w:rsidR="007020EF" w:rsidRPr="00F205C4" w:rsidRDefault="007020EF" w:rsidP="007020EF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 xml:space="preserve">197,000 </w:t>
            </w:r>
          </w:p>
        </w:tc>
      </w:tr>
      <w:tr w:rsidR="007020EF" w:rsidRPr="00F205C4" w14:paraId="411FBAC8" w14:textId="77777777" w:rsidTr="00D906D0">
        <w:tc>
          <w:tcPr>
            <w:tcW w:w="3475" w:type="dxa"/>
          </w:tcPr>
          <w:p w14:paraId="3A871610" w14:textId="721315A4" w:rsidR="007020EF" w:rsidRPr="00F205C4" w:rsidRDefault="007020EF" w:rsidP="0070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850" w:type="dxa"/>
          </w:tcPr>
          <w:p w14:paraId="6B66328F" w14:textId="6132353A" w:rsidR="007020EF" w:rsidRPr="00F205C4" w:rsidRDefault="007020EF" w:rsidP="0070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F205C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84" w:type="dxa"/>
          </w:tcPr>
          <w:p w14:paraId="4AAE947B" w14:textId="77777777" w:rsidR="007020EF" w:rsidRPr="00F205C4" w:rsidRDefault="007020EF" w:rsidP="00702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41" w:type="dxa"/>
          </w:tcPr>
          <w:p w14:paraId="26830854" w14:textId="5E30EDA0" w:rsidR="007020EF" w:rsidRPr="00F205C4" w:rsidRDefault="007020EF" w:rsidP="007020EF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156,000</w:t>
            </w:r>
          </w:p>
        </w:tc>
        <w:tc>
          <w:tcPr>
            <w:tcW w:w="270" w:type="dxa"/>
          </w:tcPr>
          <w:p w14:paraId="0BE34999" w14:textId="77777777" w:rsidR="007020EF" w:rsidRPr="00F205C4" w:rsidRDefault="007020EF" w:rsidP="007020E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09" w:type="dxa"/>
          </w:tcPr>
          <w:p w14:paraId="298B2636" w14:textId="1619011F" w:rsidR="007020EF" w:rsidRPr="00F205C4" w:rsidRDefault="007020EF" w:rsidP="007020EF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78,000</w:t>
            </w:r>
          </w:p>
        </w:tc>
        <w:tc>
          <w:tcPr>
            <w:tcW w:w="270" w:type="dxa"/>
          </w:tcPr>
          <w:p w14:paraId="5A459EDC" w14:textId="77777777" w:rsidR="007020EF" w:rsidRPr="00F205C4" w:rsidRDefault="007020EF" w:rsidP="007020E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54" w:type="dxa"/>
          </w:tcPr>
          <w:p w14:paraId="3BEC556F" w14:textId="2DF713D7" w:rsidR="007020EF" w:rsidRPr="00F205C4" w:rsidRDefault="007020EF" w:rsidP="007020EF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496524C" w14:textId="77777777" w:rsidR="007020EF" w:rsidRPr="00F205C4" w:rsidRDefault="007020EF" w:rsidP="007020E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05" w:type="dxa"/>
          </w:tcPr>
          <w:p w14:paraId="45E018AF" w14:textId="7AC0EBC1" w:rsidR="007020EF" w:rsidRPr="00F205C4" w:rsidRDefault="007020EF" w:rsidP="007020EF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7020EF" w:rsidRPr="00F205C4" w14:paraId="75D90281" w14:textId="77777777" w:rsidTr="00A70303">
        <w:tc>
          <w:tcPr>
            <w:tcW w:w="3475" w:type="dxa"/>
            <w:vAlign w:val="center"/>
          </w:tcPr>
          <w:p w14:paraId="12713CB1" w14:textId="77777777" w:rsidR="007020EF" w:rsidRPr="00F205C4" w:rsidRDefault="007020EF" w:rsidP="007020EF">
            <w:pPr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ลดมูลค่าหุ้น</w:t>
            </w:r>
          </w:p>
        </w:tc>
        <w:tc>
          <w:tcPr>
            <w:tcW w:w="850" w:type="dxa"/>
          </w:tcPr>
          <w:p w14:paraId="1D320E05" w14:textId="77777777" w:rsidR="007020EF" w:rsidRPr="00F205C4" w:rsidRDefault="007020EF" w:rsidP="0070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2450A6BE" w14:textId="77777777" w:rsidR="007020EF" w:rsidRPr="00F205C4" w:rsidRDefault="007020EF" w:rsidP="00702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41" w:type="dxa"/>
            <w:vAlign w:val="center"/>
          </w:tcPr>
          <w:p w14:paraId="45198118" w14:textId="77777777" w:rsidR="007020EF" w:rsidRPr="00F205C4" w:rsidRDefault="007020EF" w:rsidP="007020EF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7A46CA" w14:textId="77777777" w:rsidR="007020EF" w:rsidRPr="00F205C4" w:rsidRDefault="007020EF" w:rsidP="007020E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09" w:type="dxa"/>
            <w:vAlign w:val="center"/>
          </w:tcPr>
          <w:p w14:paraId="33FAA1C1" w14:textId="77777777" w:rsidR="007020EF" w:rsidRPr="00F205C4" w:rsidRDefault="007020EF" w:rsidP="007020EF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1C3205" w14:textId="77777777" w:rsidR="007020EF" w:rsidRPr="00F205C4" w:rsidRDefault="007020EF" w:rsidP="007020E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54" w:type="dxa"/>
            <w:vAlign w:val="center"/>
          </w:tcPr>
          <w:p w14:paraId="21B7B98B" w14:textId="77777777" w:rsidR="007020EF" w:rsidRPr="00F205C4" w:rsidRDefault="007020EF" w:rsidP="007020EF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55C72A" w14:textId="77777777" w:rsidR="007020EF" w:rsidRPr="00F205C4" w:rsidRDefault="007020EF" w:rsidP="007020E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05" w:type="dxa"/>
            <w:vAlign w:val="center"/>
          </w:tcPr>
          <w:p w14:paraId="15C65C8B" w14:textId="77777777" w:rsidR="007020EF" w:rsidRPr="00F205C4" w:rsidRDefault="007020EF" w:rsidP="007020EF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020EF" w:rsidRPr="00F205C4" w14:paraId="72A8008C" w14:textId="77777777" w:rsidTr="00D906D0">
        <w:tc>
          <w:tcPr>
            <w:tcW w:w="3475" w:type="dxa"/>
            <w:vAlign w:val="center"/>
          </w:tcPr>
          <w:p w14:paraId="2142100B" w14:textId="3BCCA025" w:rsidR="007020EF" w:rsidRPr="00F205C4" w:rsidRDefault="007020EF" w:rsidP="0070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 จากหุ้นละ</w:t>
            </w:r>
            <w:r w:rsidRPr="00F205C4">
              <w:rPr>
                <w:rFonts w:asciiTheme="majorBidi" w:hAnsiTheme="majorBidi" w:cstheme="majorBidi"/>
                <w:sz w:val="30"/>
                <w:szCs w:val="30"/>
              </w:rPr>
              <w:t xml:space="preserve"> 10 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บาทเป็นหุ้นละ</w:t>
            </w:r>
            <w:r w:rsidRPr="00F205C4">
              <w:rPr>
                <w:rFonts w:asciiTheme="majorBidi" w:hAnsiTheme="majorBidi" w:cstheme="majorBidi"/>
                <w:sz w:val="30"/>
                <w:szCs w:val="30"/>
              </w:rPr>
              <w:t xml:space="preserve"> 0.5 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</w:p>
        </w:tc>
        <w:tc>
          <w:tcPr>
            <w:tcW w:w="850" w:type="dxa"/>
          </w:tcPr>
          <w:p w14:paraId="7E6E2F2A" w14:textId="77777777" w:rsidR="007020EF" w:rsidRPr="00F205C4" w:rsidRDefault="007020EF" w:rsidP="0070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84" w:type="dxa"/>
          </w:tcPr>
          <w:p w14:paraId="64144ECC" w14:textId="77777777" w:rsidR="007020EF" w:rsidRPr="00F205C4" w:rsidRDefault="007020EF" w:rsidP="00702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41" w:type="dxa"/>
          </w:tcPr>
          <w:p w14:paraId="7A1FE1B7" w14:textId="43DF6FBA" w:rsidR="007020EF" w:rsidRPr="00F205C4" w:rsidRDefault="007020EF" w:rsidP="007020EF">
            <w:pPr>
              <w:pStyle w:val="NoSpacing"/>
              <w:tabs>
                <w:tab w:val="clear" w:pos="680"/>
                <w:tab w:val="clear" w:pos="907"/>
                <w:tab w:val="left" w:pos="330"/>
              </w:tabs>
              <w:ind w:right="-5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  -</w:t>
            </w:r>
          </w:p>
        </w:tc>
        <w:tc>
          <w:tcPr>
            <w:tcW w:w="270" w:type="dxa"/>
          </w:tcPr>
          <w:p w14:paraId="3423221E" w14:textId="77777777" w:rsidR="007020EF" w:rsidRPr="00F205C4" w:rsidRDefault="007020EF" w:rsidP="007020E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09" w:type="dxa"/>
          </w:tcPr>
          <w:p w14:paraId="42E09D75" w14:textId="6C2B7B4D" w:rsidR="007020EF" w:rsidRPr="00F205C4" w:rsidRDefault="007020EF" w:rsidP="007020EF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E057310" w14:textId="77777777" w:rsidR="007020EF" w:rsidRPr="00F205C4" w:rsidRDefault="007020EF" w:rsidP="007020E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54" w:type="dxa"/>
            <w:vAlign w:val="center"/>
          </w:tcPr>
          <w:p w14:paraId="721BF351" w14:textId="77777777" w:rsidR="007020EF" w:rsidRPr="00F205C4" w:rsidRDefault="007020EF" w:rsidP="007020EF">
            <w:pPr>
              <w:pStyle w:val="NoSpacing"/>
              <w:tabs>
                <w:tab w:val="clear" w:pos="680"/>
                <w:tab w:val="clear" w:pos="907"/>
                <w:tab w:val="left" w:pos="330"/>
              </w:tabs>
              <w:ind w:right="-5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(</w:t>
            </w:r>
            <w:r w:rsidRPr="00F205C4">
              <w:rPr>
                <w:rFonts w:asciiTheme="majorBidi" w:hAnsiTheme="majorBidi" w:cstheme="majorBidi"/>
                <w:sz w:val="30"/>
                <w:szCs w:val="30"/>
              </w:rPr>
              <w:t>22,200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355267B5" w14:textId="77777777" w:rsidR="007020EF" w:rsidRPr="00F205C4" w:rsidRDefault="007020EF" w:rsidP="007020E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05" w:type="dxa"/>
            <w:vAlign w:val="center"/>
          </w:tcPr>
          <w:p w14:paraId="35615934" w14:textId="77777777" w:rsidR="007020EF" w:rsidRPr="00F205C4" w:rsidRDefault="007020EF" w:rsidP="007020EF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  </w:t>
            </w:r>
          </w:p>
        </w:tc>
      </w:tr>
      <w:tr w:rsidR="007020EF" w:rsidRPr="00F205C4" w14:paraId="565390B9" w14:textId="77777777" w:rsidTr="00D906D0">
        <w:tc>
          <w:tcPr>
            <w:tcW w:w="3475" w:type="dxa"/>
            <w:vAlign w:val="center"/>
          </w:tcPr>
          <w:p w14:paraId="3229E0D7" w14:textId="279381FA" w:rsidR="007020EF" w:rsidRPr="00F205C4" w:rsidRDefault="007020EF" w:rsidP="007020EF">
            <w:pPr>
              <w:tabs>
                <w:tab w:val="left" w:pos="350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จากหุ้นละ </w:t>
            </w:r>
            <w:r w:rsidRPr="00F205C4">
              <w:rPr>
                <w:rFonts w:asciiTheme="majorBidi" w:hAnsiTheme="majorBidi" w:cstheme="majorBidi"/>
                <w:sz w:val="30"/>
                <w:szCs w:val="30"/>
              </w:rPr>
              <w:t xml:space="preserve">10 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บาทเป็นหุ้นละ</w:t>
            </w:r>
            <w:r w:rsidRPr="00F205C4">
              <w:rPr>
                <w:rFonts w:asciiTheme="majorBidi" w:hAnsiTheme="majorBidi" w:cstheme="majorBidi"/>
                <w:sz w:val="30"/>
                <w:szCs w:val="30"/>
              </w:rPr>
              <w:t xml:space="preserve"> 0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F205C4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</w:p>
        </w:tc>
        <w:tc>
          <w:tcPr>
            <w:tcW w:w="850" w:type="dxa"/>
          </w:tcPr>
          <w:p w14:paraId="0BA353D4" w14:textId="77777777" w:rsidR="007020EF" w:rsidRPr="00F205C4" w:rsidRDefault="007020EF" w:rsidP="0070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F205C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84" w:type="dxa"/>
          </w:tcPr>
          <w:p w14:paraId="13D39694" w14:textId="77777777" w:rsidR="007020EF" w:rsidRPr="00F205C4" w:rsidRDefault="007020EF" w:rsidP="00702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41" w:type="dxa"/>
          </w:tcPr>
          <w:p w14:paraId="374465D6" w14:textId="3784AEFE" w:rsidR="007020EF" w:rsidRPr="00F205C4" w:rsidRDefault="007020EF" w:rsidP="007020EF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60393D0" w14:textId="77777777" w:rsidR="007020EF" w:rsidRPr="00F205C4" w:rsidRDefault="007020EF" w:rsidP="007020E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09" w:type="dxa"/>
          </w:tcPr>
          <w:p w14:paraId="624A80EE" w14:textId="783A1AF0" w:rsidR="007020EF" w:rsidRPr="00F205C4" w:rsidRDefault="007020EF" w:rsidP="007020EF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F4119A7" w14:textId="77777777" w:rsidR="007020EF" w:rsidRPr="00F205C4" w:rsidRDefault="007020EF" w:rsidP="007020E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54" w:type="dxa"/>
            <w:vAlign w:val="center"/>
          </w:tcPr>
          <w:p w14:paraId="5F820AC9" w14:textId="77777777" w:rsidR="007020EF" w:rsidRPr="00F205C4" w:rsidRDefault="007020EF" w:rsidP="007020EF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 xml:space="preserve">444,000 </w:t>
            </w:r>
          </w:p>
        </w:tc>
        <w:tc>
          <w:tcPr>
            <w:tcW w:w="270" w:type="dxa"/>
          </w:tcPr>
          <w:p w14:paraId="1AE4A92C" w14:textId="77777777" w:rsidR="007020EF" w:rsidRPr="00F205C4" w:rsidRDefault="007020EF" w:rsidP="007020E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05" w:type="dxa"/>
            <w:vAlign w:val="center"/>
          </w:tcPr>
          <w:p w14:paraId="513AC2E4" w14:textId="77777777" w:rsidR="007020EF" w:rsidRPr="00F205C4" w:rsidRDefault="007020EF" w:rsidP="007020EF">
            <w:pPr>
              <w:pStyle w:val="NoSpacing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  </w:t>
            </w:r>
          </w:p>
        </w:tc>
      </w:tr>
      <w:tr w:rsidR="007020EF" w:rsidRPr="00F205C4" w14:paraId="60939D86" w14:textId="77777777" w:rsidTr="00654977">
        <w:tc>
          <w:tcPr>
            <w:tcW w:w="3475" w:type="dxa"/>
          </w:tcPr>
          <w:p w14:paraId="5EE3F8A0" w14:textId="77777777" w:rsidR="007020EF" w:rsidRPr="00F205C4" w:rsidRDefault="007020EF" w:rsidP="0070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50" w:type="dxa"/>
          </w:tcPr>
          <w:p w14:paraId="6AC5EFC8" w14:textId="77777777" w:rsidR="007020EF" w:rsidRPr="00F205C4" w:rsidRDefault="007020EF" w:rsidP="0070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468CCDCE" w14:textId="77777777" w:rsidR="007020EF" w:rsidRPr="00F205C4" w:rsidRDefault="007020EF" w:rsidP="00702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41" w:type="dxa"/>
            <w:tcBorders>
              <w:top w:val="single" w:sz="4" w:space="0" w:color="auto"/>
            </w:tcBorders>
            <w:vAlign w:val="bottom"/>
          </w:tcPr>
          <w:p w14:paraId="22C0454F" w14:textId="77777777" w:rsidR="007020EF" w:rsidRPr="00F205C4" w:rsidRDefault="007020EF" w:rsidP="007020E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52FA9A3" w14:textId="77777777" w:rsidR="007020EF" w:rsidRPr="00F205C4" w:rsidRDefault="007020EF" w:rsidP="007020E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  <w:vAlign w:val="bottom"/>
          </w:tcPr>
          <w:p w14:paraId="508BA60F" w14:textId="77777777" w:rsidR="007020EF" w:rsidRPr="00F205C4" w:rsidRDefault="007020EF" w:rsidP="007020E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86E711B" w14:textId="77777777" w:rsidR="007020EF" w:rsidRPr="00F205C4" w:rsidRDefault="007020EF" w:rsidP="007020E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54" w:type="dxa"/>
            <w:tcBorders>
              <w:top w:val="single" w:sz="4" w:space="0" w:color="auto"/>
            </w:tcBorders>
            <w:vAlign w:val="bottom"/>
          </w:tcPr>
          <w:p w14:paraId="5FF5E29D" w14:textId="77777777" w:rsidR="007020EF" w:rsidRPr="00F205C4" w:rsidRDefault="007020EF" w:rsidP="007020E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70377A6" w14:textId="77777777" w:rsidR="007020EF" w:rsidRPr="00F205C4" w:rsidRDefault="007020EF" w:rsidP="007020E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  <w:vAlign w:val="bottom"/>
          </w:tcPr>
          <w:p w14:paraId="5B121A9B" w14:textId="77777777" w:rsidR="007020EF" w:rsidRPr="00F205C4" w:rsidRDefault="007020EF" w:rsidP="007020E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7020EF" w:rsidRPr="00F205C4" w14:paraId="08770259" w14:textId="77777777" w:rsidTr="00654977">
        <w:tc>
          <w:tcPr>
            <w:tcW w:w="3475" w:type="dxa"/>
          </w:tcPr>
          <w:p w14:paraId="4BBB9E13" w14:textId="77777777" w:rsidR="007020EF" w:rsidRPr="00F205C4" w:rsidRDefault="007020EF" w:rsidP="0070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0" w:type="dxa"/>
          </w:tcPr>
          <w:p w14:paraId="77AC257A" w14:textId="77777777" w:rsidR="007020EF" w:rsidRPr="00F205C4" w:rsidRDefault="007020EF" w:rsidP="007020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0</w:t>
            </w:r>
            <w:r w:rsidRPr="00F205C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.</w:t>
            </w:r>
            <w:r w:rsidRPr="00F205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</w:p>
        </w:tc>
        <w:tc>
          <w:tcPr>
            <w:tcW w:w="284" w:type="dxa"/>
          </w:tcPr>
          <w:p w14:paraId="2226ACB6" w14:textId="77777777" w:rsidR="007020EF" w:rsidRPr="00F205C4" w:rsidRDefault="007020EF" w:rsidP="007020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41" w:type="dxa"/>
            <w:tcBorders>
              <w:bottom w:val="double" w:sz="4" w:space="0" w:color="auto"/>
            </w:tcBorders>
          </w:tcPr>
          <w:p w14:paraId="40BC9177" w14:textId="3AC00CD8" w:rsidR="007020EF" w:rsidRPr="00F205C4" w:rsidRDefault="007020EF" w:rsidP="007020E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600,000</w:t>
            </w:r>
          </w:p>
        </w:tc>
        <w:tc>
          <w:tcPr>
            <w:tcW w:w="270" w:type="dxa"/>
          </w:tcPr>
          <w:p w14:paraId="1D2569C9" w14:textId="77777777" w:rsidR="007020EF" w:rsidRPr="00F205C4" w:rsidRDefault="007020EF" w:rsidP="007020E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09" w:type="dxa"/>
            <w:tcBorders>
              <w:bottom w:val="double" w:sz="4" w:space="0" w:color="auto"/>
            </w:tcBorders>
          </w:tcPr>
          <w:p w14:paraId="3F57F88B" w14:textId="74B98ACA" w:rsidR="007020EF" w:rsidRPr="00F205C4" w:rsidRDefault="007020EF" w:rsidP="007020E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300,000</w:t>
            </w:r>
          </w:p>
        </w:tc>
        <w:tc>
          <w:tcPr>
            <w:tcW w:w="270" w:type="dxa"/>
          </w:tcPr>
          <w:p w14:paraId="2CE6D300" w14:textId="77777777" w:rsidR="007020EF" w:rsidRPr="00F205C4" w:rsidRDefault="007020EF" w:rsidP="007020E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54" w:type="dxa"/>
            <w:tcBorders>
              <w:bottom w:val="double" w:sz="4" w:space="0" w:color="auto"/>
            </w:tcBorders>
          </w:tcPr>
          <w:p w14:paraId="2E396D0F" w14:textId="77777777" w:rsidR="007020EF" w:rsidRPr="00F205C4" w:rsidRDefault="007020EF" w:rsidP="007020E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444,000</w:t>
            </w:r>
          </w:p>
        </w:tc>
        <w:tc>
          <w:tcPr>
            <w:tcW w:w="270" w:type="dxa"/>
          </w:tcPr>
          <w:p w14:paraId="6C19ABEB" w14:textId="77777777" w:rsidR="007020EF" w:rsidRPr="00F205C4" w:rsidRDefault="007020EF" w:rsidP="007020E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05" w:type="dxa"/>
            <w:tcBorders>
              <w:bottom w:val="double" w:sz="4" w:space="0" w:color="auto"/>
            </w:tcBorders>
          </w:tcPr>
          <w:p w14:paraId="2FE53D8C" w14:textId="77777777" w:rsidR="007020EF" w:rsidRPr="00F205C4" w:rsidRDefault="007020EF" w:rsidP="007020EF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222,000</w:t>
            </w:r>
          </w:p>
        </w:tc>
      </w:tr>
    </w:tbl>
    <w:p w14:paraId="5B9FD54C" w14:textId="77777777" w:rsidR="006B74AB" w:rsidRDefault="006B74AB" w:rsidP="00D54D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1298AA3" w14:textId="55E8B620" w:rsidR="00D54D8E" w:rsidRPr="00F205C4" w:rsidRDefault="00511D02" w:rsidP="00D54D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 xml:space="preserve">ในการประชุมสามัญผู้ถือหุ้นประจำปี </w:t>
      </w:r>
      <w:r w:rsidRPr="00F205C4">
        <w:rPr>
          <w:rFonts w:asciiTheme="majorBidi" w:hAnsiTheme="majorBidi" w:cstheme="majorBidi"/>
          <w:sz w:val="30"/>
          <w:szCs w:val="30"/>
        </w:rPr>
        <w:t xml:space="preserve">2561 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F205C4">
        <w:rPr>
          <w:rFonts w:asciiTheme="majorBidi" w:hAnsiTheme="majorBidi" w:cstheme="majorBidi"/>
          <w:sz w:val="30"/>
          <w:szCs w:val="30"/>
        </w:rPr>
        <w:t xml:space="preserve">20 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F205C4">
        <w:rPr>
          <w:rFonts w:asciiTheme="majorBidi" w:hAnsiTheme="majorBidi" w:cstheme="majorBidi"/>
          <w:sz w:val="30"/>
          <w:szCs w:val="30"/>
        </w:rPr>
        <w:t xml:space="preserve">2561 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ผู้ถือหุ้นของบริษัทมีมติอนุมัติการเพิ่มทุนจดทะเบียนจาก </w:t>
      </w:r>
      <w:r w:rsidRPr="00F205C4">
        <w:rPr>
          <w:rFonts w:asciiTheme="majorBidi" w:hAnsiTheme="majorBidi" w:cstheme="majorBidi"/>
          <w:sz w:val="30"/>
          <w:szCs w:val="30"/>
        </w:rPr>
        <w:t xml:space="preserve">25 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ล้านบาท (แบ่งออกเป็นหุ้นสามัญจำนวน </w:t>
      </w:r>
      <w:r w:rsidRPr="00F205C4">
        <w:rPr>
          <w:rFonts w:asciiTheme="majorBidi" w:hAnsiTheme="majorBidi" w:cstheme="majorBidi"/>
          <w:sz w:val="30"/>
          <w:szCs w:val="30"/>
        </w:rPr>
        <w:t xml:space="preserve">2,500,000 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หุ้น มูลค่าหุ้นละ </w:t>
      </w:r>
      <w:r w:rsidRPr="00F205C4">
        <w:rPr>
          <w:rFonts w:asciiTheme="majorBidi" w:hAnsiTheme="majorBidi" w:cstheme="majorBidi"/>
          <w:sz w:val="30"/>
          <w:szCs w:val="30"/>
        </w:rPr>
        <w:t xml:space="preserve">10 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บาท) เป็น </w:t>
      </w:r>
      <w:r w:rsidRPr="00F205C4">
        <w:rPr>
          <w:rFonts w:asciiTheme="majorBidi" w:hAnsiTheme="majorBidi" w:cstheme="majorBidi"/>
          <w:sz w:val="30"/>
          <w:szCs w:val="30"/>
        </w:rPr>
        <w:t xml:space="preserve">222 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ล้านบาท (แบ่งออกเป็น </w:t>
      </w:r>
      <w:r w:rsidRPr="00F205C4">
        <w:rPr>
          <w:rFonts w:asciiTheme="majorBidi" w:hAnsiTheme="majorBidi" w:cstheme="majorBidi"/>
          <w:sz w:val="30"/>
          <w:szCs w:val="30"/>
        </w:rPr>
        <w:t xml:space="preserve">22,200,000 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หุ้น มูลค่าหุ้นละ </w:t>
      </w:r>
      <w:r w:rsidRPr="00F205C4">
        <w:rPr>
          <w:rFonts w:asciiTheme="majorBidi" w:hAnsiTheme="majorBidi" w:cstheme="majorBidi"/>
          <w:sz w:val="30"/>
          <w:szCs w:val="30"/>
        </w:rPr>
        <w:t xml:space="preserve">10 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บาท) โดยเสนอขายให้กับผู้ถือหุ้นเดิมตามสัดส่วนและเรียกชำระค่าหุ้นเต็มจำนวน บริษัทได้จดทะเบียนการเพิ่มทุนกับกระทรวงพาณิชย์เมื่อวันที่ </w:t>
      </w:r>
      <w:r w:rsidRPr="00F205C4">
        <w:rPr>
          <w:rFonts w:asciiTheme="majorBidi" w:hAnsiTheme="majorBidi" w:cstheme="majorBidi"/>
          <w:sz w:val="30"/>
          <w:szCs w:val="30"/>
        </w:rPr>
        <w:t xml:space="preserve">23 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F205C4">
        <w:rPr>
          <w:rFonts w:asciiTheme="majorBidi" w:hAnsiTheme="majorBidi" w:cstheme="majorBidi"/>
          <w:sz w:val="30"/>
          <w:szCs w:val="30"/>
        </w:rPr>
        <w:t>2561</w:t>
      </w:r>
    </w:p>
    <w:p w14:paraId="41B874AB" w14:textId="77777777" w:rsidR="00511D02" w:rsidRPr="00F205C4" w:rsidRDefault="00511D02" w:rsidP="00D54D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C609BB6" w14:textId="011D1395" w:rsidR="00511D02" w:rsidRPr="00F205C4" w:rsidRDefault="00511D02" w:rsidP="00D54D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 xml:space="preserve">ในการประชุมวิสามัญผู้ถือหุ้นของบริษัทเมื่อวันที่ </w:t>
      </w:r>
      <w:r w:rsidRPr="00F205C4">
        <w:rPr>
          <w:rFonts w:asciiTheme="majorBidi" w:hAnsiTheme="majorBidi" w:cstheme="majorBidi"/>
          <w:sz w:val="30"/>
          <w:szCs w:val="30"/>
        </w:rPr>
        <w:t xml:space="preserve">14 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F205C4">
        <w:rPr>
          <w:rFonts w:asciiTheme="majorBidi" w:hAnsiTheme="majorBidi" w:cstheme="majorBidi"/>
          <w:sz w:val="30"/>
          <w:szCs w:val="30"/>
        </w:rPr>
        <w:t xml:space="preserve">2561 </w:t>
      </w:r>
      <w:r w:rsidRPr="00F205C4">
        <w:rPr>
          <w:rFonts w:asciiTheme="majorBidi" w:hAnsiTheme="majorBidi" w:cstheme="majorBidi"/>
          <w:sz w:val="30"/>
          <w:szCs w:val="30"/>
          <w:cs/>
        </w:rPr>
        <w:t>ผู้ถือหุ้นของบริษัทมีมติอนุมัติเรื่องดังต่อไปนี้</w:t>
      </w:r>
    </w:p>
    <w:p w14:paraId="5384EAC8" w14:textId="77777777" w:rsidR="0054542E" w:rsidRPr="00E02FC6" w:rsidRDefault="0054542E" w:rsidP="00D54D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01427BEC" w14:textId="77777777" w:rsidR="00511D02" w:rsidRPr="00F205C4" w:rsidRDefault="00511D02" w:rsidP="00DF5C8C">
      <w:pPr>
        <w:numPr>
          <w:ilvl w:val="3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283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 xml:space="preserve">เปลี่ยนแปลงมูลค่าหุ้นทุนจดทะเบียนของบริษัทที่ตราไว้จากเดิมมูลค่าหุ้นละ </w:t>
      </w:r>
      <w:r w:rsidRPr="00F205C4">
        <w:rPr>
          <w:rFonts w:asciiTheme="majorBidi" w:hAnsiTheme="majorBidi" w:cstheme="majorBidi"/>
          <w:sz w:val="30"/>
          <w:szCs w:val="30"/>
        </w:rPr>
        <w:t xml:space="preserve">10 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บาท เป็นมูลค่าหุ้นละ </w:t>
      </w:r>
      <w:r w:rsidRPr="00F205C4">
        <w:rPr>
          <w:rFonts w:asciiTheme="majorBidi" w:hAnsiTheme="majorBidi" w:cstheme="majorBidi"/>
          <w:sz w:val="30"/>
          <w:szCs w:val="30"/>
        </w:rPr>
        <w:t>0</w:t>
      </w:r>
      <w:r w:rsidRPr="00F205C4">
        <w:rPr>
          <w:rFonts w:asciiTheme="majorBidi" w:hAnsiTheme="majorBidi" w:cstheme="majorBidi"/>
          <w:sz w:val="30"/>
          <w:szCs w:val="30"/>
          <w:cs/>
        </w:rPr>
        <w:t>.</w:t>
      </w:r>
      <w:r w:rsidRPr="00F205C4">
        <w:rPr>
          <w:rFonts w:asciiTheme="majorBidi" w:hAnsiTheme="majorBidi" w:cstheme="majorBidi"/>
          <w:sz w:val="30"/>
          <w:szCs w:val="30"/>
        </w:rPr>
        <w:t xml:space="preserve">5 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บาท  ซึ่งมีผลทำให้จำนวนทุนจดทะเบียนของบริษัทเปลี่ยนแปลงจำนวนหุ้นสามัญจาก </w:t>
      </w:r>
      <w:r w:rsidRPr="00F205C4">
        <w:rPr>
          <w:rFonts w:asciiTheme="majorBidi" w:hAnsiTheme="majorBidi" w:cstheme="majorBidi"/>
          <w:sz w:val="30"/>
          <w:szCs w:val="30"/>
        </w:rPr>
        <w:t>22</w:t>
      </w:r>
      <w:r w:rsidRPr="00F205C4">
        <w:rPr>
          <w:rFonts w:asciiTheme="majorBidi" w:hAnsiTheme="majorBidi" w:cstheme="majorBidi"/>
          <w:sz w:val="30"/>
          <w:szCs w:val="30"/>
          <w:cs/>
        </w:rPr>
        <w:t>.</w:t>
      </w:r>
      <w:r w:rsidRPr="00F205C4">
        <w:rPr>
          <w:rFonts w:asciiTheme="majorBidi" w:hAnsiTheme="majorBidi" w:cstheme="majorBidi"/>
          <w:sz w:val="30"/>
          <w:szCs w:val="30"/>
        </w:rPr>
        <w:t xml:space="preserve">2 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ล้านหุ้น เป็น </w:t>
      </w:r>
      <w:r w:rsidRPr="00F205C4">
        <w:rPr>
          <w:rFonts w:asciiTheme="majorBidi" w:hAnsiTheme="majorBidi" w:cstheme="majorBidi"/>
          <w:sz w:val="30"/>
          <w:szCs w:val="30"/>
        </w:rPr>
        <w:t xml:space="preserve">444 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ล้านหุ้น การเปลี่ยนแปลงมูลค่าหุ้นดังกล่าวไม่ทำให้ทุนจดทะเบียนโดยรวมของบริษัทเปลี่ยนแปลง บริษัทได้จดทะเบียนการเปลี่ยนแปลงมูลค่าหุ้นดังกล่าวกับกระทรวงพาณิชย์เมื่อวันที่ </w:t>
      </w:r>
      <w:r w:rsidRPr="00F205C4">
        <w:rPr>
          <w:rFonts w:asciiTheme="majorBidi" w:hAnsiTheme="majorBidi" w:cstheme="majorBidi"/>
          <w:sz w:val="30"/>
          <w:szCs w:val="30"/>
        </w:rPr>
        <w:t xml:space="preserve">17 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F205C4">
        <w:rPr>
          <w:rFonts w:asciiTheme="majorBidi" w:hAnsiTheme="majorBidi" w:cstheme="majorBidi"/>
          <w:sz w:val="30"/>
          <w:szCs w:val="30"/>
        </w:rPr>
        <w:t>2561</w:t>
      </w:r>
    </w:p>
    <w:p w14:paraId="6E98C84D" w14:textId="5D6F5A35" w:rsidR="00511D02" w:rsidRPr="00F205C4" w:rsidRDefault="00511D02" w:rsidP="00DF5C8C">
      <w:pPr>
        <w:numPr>
          <w:ilvl w:val="3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283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 xml:space="preserve">เพิ่มทุนจดทะเบียนของบริษัทจาก </w:t>
      </w:r>
      <w:r w:rsidRPr="00F205C4">
        <w:rPr>
          <w:rFonts w:asciiTheme="majorBidi" w:hAnsiTheme="majorBidi" w:cstheme="majorBidi"/>
          <w:sz w:val="30"/>
          <w:szCs w:val="30"/>
        </w:rPr>
        <w:t xml:space="preserve">222 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ล้านบาท (จำนวน </w:t>
      </w:r>
      <w:r w:rsidRPr="00F205C4">
        <w:rPr>
          <w:rFonts w:asciiTheme="majorBidi" w:hAnsiTheme="majorBidi" w:cstheme="majorBidi"/>
          <w:sz w:val="30"/>
          <w:szCs w:val="30"/>
        </w:rPr>
        <w:t xml:space="preserve">444 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ล้านหุ้น มูลค่าหุ้นละ </w:t>
      </w:r>
      <w:r w:rsidRPr="00F205C4">
        <w:rPr>
          <w:rFonts w:asciiTheme="majorBidi" w:hAnsiTheme="majorBidi" w:cstheme="majorBidi"/>
          <w:sz w:val="30"/>
          <w:szCs w:val="30"/>
        </w:rPr>
        <w:t>0</w:t>
      </w:r>
      <w:r w:rsidRPr="00F205C4">
        <w:rPr>
          <w:rFonts w:asciiTheme="majorBidi" w:hAnsiTheme="majorBidi" w:cstheme="majorBidi"/>
          <w:sz w:val="30"/>
          <w:szCs w:val="30"/>
          <w:cs/>
        </w:rPr>
        <w:t>.</w:t>
      </w:r>
      <w:r w:rsidRPr="00F205C4">
        <w:rPr>
          <w:rFonts w:asciiTheme="majorBidi" w:hAnsiTheme="majorBidi" w:cstheme="majorBidi"/>
          <w:sz w:val="30"/>
          <w:szCs w:val="30"/>
        </w:rPr>
        <w:t xml:space="preserve">5 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บาท) เป็น </w:t>
      </w:r>
      <w:r w:rsidRPr="00F205C4">
        <w:rPr>
          <w:rFonts w:asciiTheme="majorBidi" w:hAnsiTheme="majorBidi" w:cstheme="majorBidi"/>
          <w:sz w:val="30"/>
          <w:szCs w:val="30"/>
        </w:rPr>
        <w:t xml:space="preserve">300 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ล้านบาท (จำนวน </w:t>
      </w:r>
      <w:r w:rsidRPr="00F205C4">
        <w:rPr>
          <w:rFonts w:asciiTheme="majorBidi" w:hAnsiTheme="majorBidi" w:cstheme="majorBidi"/>
          <w:sz w:val="30"/>
          <w:szCs w:val="30"/>
        </w:rPr>
        <w:t xml:space="preserve">600 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ล้านหุ้น มูลค่าหุ้นละ </w:t>
      </w:r>
      <w:r w:rsidRPr="00F205C4">
        <w:rPr>
          <w:rFonts w:asciiTheme="majorBidi" w:hAnsiTheme="majorBidi" w:cstheme="majorBidi"/>
          <w:sz w:val="30"/>
          <w:szCs w:val="30"/>
        </w:rPr>
        <w:t>0</w:t>
      </w:r>
      <w:r w:rsidRPr="00F205C4">
        <w:rPr>
          <w:rFonts w:asciiTheme="majorBidi" w:hAnsiTheme="majorBidi" w:cstheme="majorBidi"/>
          <w:sz w:val="30"/>
          <w:szCs w:val="30"/>
          <w:cs/>
        </w:rPr>
        <w:t>.</w:t>
      </w:r>
      <w:r w:rsidRPr="00F205C4">
        <w:rPr>
          <w:rFonts w:asciiTheme="majorBidi" w:hAnsiTheme="majorBidi" w:cstheme="majorBidi"/>
          <w:sz w:val="30"/>
          <w:szCs w:val="30"/>
        </w:rPr>
        <w:t xml:space="preserve">5 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บาท) บริษัทได้จดทะเบียนการเพิ่มทุนจดทะเบียนดังกล่าวกับกระทรวงพาณิชย์เมื่อวันที่ </w:t>
      </w:r>
      <w:r w:rsidRPr="00F205C4">
        <w:rPr>
          <w:rFonts w:asciiTheme="majorBidi" w:hAnsiTheme="majorBidi" w:cstheme="majorBidi"/>
          <w:sz w:val="30"/>
          <w:szCs w:val="30"/>
        </w:rPr>
        <w:t xml:space="preserve">17 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กันยายน </w:t>
      </w:r>
      <w:r w:rsidRPr="00F205C4">
        <w:rPr>
          <w:rFonts w:asciiTheme="majorBidi" w:hAnsiTheme="majorBidi" w:cstheme="majorBidi"/>
          <w:sz w:val="30"/>
          <w:szCs w:val="30"/>
        </w:rPr>
        <w:t>2561</w:t>
      </w:r>
    </w:p>
    <w:p w14:paraId="0A661F13" w14:textId="72BA301B" w:rsidR="007C546A" w:rsidRDefault="007C54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</w:p>
    <w:p w14:paraId="633516EA" w14:textId="3417A6C8" w:rsidR="00C7276C" w:rsidRPr="00F205C4" w:rsidRDefault="00C7276C" w:rsidP="00774C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F205C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การเสนอขายหุ้นใหม่ต่อประชาชนทั่วไปเป็นครั้งแรก</w:t>
      </w:r>
    </w:p>
    <w:p w14:paraId="06BD02A0" w14:textId="77777777" w:rsidR="00C7276C" w:rsidRPr="00F205C4" w:rsidRDefault="00C7276C" w:rsidP="00C7276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57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1C1A7205" w14:textId="77777777" w:rsidR="00C7276C" w:rsidRPr="00F205C4" w:rsidRDefault="00C7276C" w:rsidP="00774C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F205C4">
        <w:rPr>
          <w:rFonts w:asciiTheme="majorBidi" w:hAnsiTheme="majorBidi" w:cstheme="majorBidi"/>
          <w:sz w:val="30"/>
          <w:szCs w:val="30"/>
        </w:rPr>
        <w:t>27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Pr="00F205C4">
        <w:rPr>
          <w:rFonts w:asciiTheme="majorBidi" w:hAnsiTheme="majorBidi" w:cstheme="majorBidi"/>
          <w:sz w:val="30"/>
          <w:szCs w:val="30"/>
        </w:rPr>
        <w:t>2562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 บริษัทได้เสนอขายหุ้นต่อประชาชนเป็นครั้งแรก จำนวน </w:t>
      </w:r>
      <w:r w:rsidRPr="00F205C4">
        <w:rPr>
          <w:rFonts w:asciiTheme="majorBidi" w:hAnsiTheme="majorBidi" w:cstheme="majorBidi"/>
          <w:sz w:val="30"/>
          <w:szCs w:val="30"/>
        </w:rPr>
        <w:t>156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 ล้านหุ้น ในตลาดหลักทรัพย์ เอ็ม เอ ไอ ด้วยราคาเสนอขาย </w:t>
      </w:r>
      <w:r w:rsidRPr="00F205C4">
        <w:rPr>
          <w:rFonts w:asciiTheme="majorBidi" w:hAnsiTheme="majorBidi" w:cstheme="majorBidi"/>
          <w:sz w:val="30"/>
          <w:szCs w:val="30"/>
        </w:rPr>
        <w:t>1</w:t>
      </w:r>
      <w:r w:rsidRPr="00F205C4">
        <w:rPr>
          <w:rFonts w:asciiTheme="majorBidi" w:hAnsiTheme="majorBidi" w:cstheme="majorBidi"/>
          <w:sz w:val="30"/>
          <w:szCs w:val="30"/>
          <w:cs/>
        </w:rPr>
        <w:t>.</w:t>
      </w:r>
      <w:r w:rsidRPr="00F205C4">
        <w:rPr>
          <w:rFonts w:asciiTheme="majorBidi" w:hAnsiTheme="majorBidi" w:cstheme="majorBidi"/>
          <w:sz w:val="30"/>
          <w:szCs w:val="30"/>
        </w:rPr>
        <w:t>44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 บาทต่อหุ้น (ราคาตามมูลค่า </w:t>
      </w:r>
      <w:r w:rsidRPr="00F205C4">
        <w:rPr>
          <w:rFonts w:asciiTheme="majorBidi" w:hAnsiTheme="majorBidi" w:cstheme="majorBidi"/>
          <w:sz w:val="30"/>
          <w:szCs w:val="30"/>
        </w:rPr>
        <w:t>0</w:t>
      </w:r>
      <w:r w:rsidRPr="00F205C4">
        <w:rPr>
          <w:rFonts w:asciiTheme="majorBidi" w:hAnsiTheme="majorBidi" w:cstheme="majorBidi"/>
          <w:sz w:val="30"/>
          <w:szCs w:val="30"/>
          <w:cs/>
        </w:rPr>
        <w:t>.</w:t>
      </w:r>
      <w:r w:rsidRPr="00F205C4">
        <w:rPr>
          <w:rFonts w:asciiTheme="majorBidi" w:hAnsiTheme="majorBidi" w:cstheme="majorBidi"/>
          <w:sz w:val="30"/>
          <w:szCs w:val="30"/>
        </w:rPr>
        <w:t>5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 บาทและส่วนเกินมูลค่าหุ้น </w:t>
      </w:r>
      <w:r w:rsidRPr="00F205C4">
        <w:rPr>
          <w:rFonts w:asciiTheme="majorBidi" w:hAnsiTheme="majorBidi" w:cstheme="majorBidi"/>
          <w:sz w:val="30"/>
          <w:szCs w:val="30"/>
        </w:rPr>
        <w:t>137</w:t>
      </w:r>
      <w:r w:rsidRPr="00F205C4">
        <w:rPr>
          <w:rFonts w:asciiTheme="majorBidi" w:hAnsiTheme="majorBidi" w:cstheme="majorBidi"/>
          <w:sz w:val="30"/>
          <w:szCs w:val="30"/>
          <w:cs/>
        </w:rPr>
        <w:t>.</w:t>
      </w:r>
      <w:r w:rsidRPr="00F205C4">
        <w:rPr>
          <w:rFonts w:asciiTheme="majorBidi" w:hAnsiTheme="majorBidi" w:cstheme="majorBidi"/>
          <w:sz w:val="30"/>
          <w:szCs w:val="30"/>
        </w:rPr>
        <w:t>11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 บาท) เป็นจำนวนเงิน </w:t>
      </w:r>
      <w:r w:rsidRPr="00F205C4">
        <w:rPr>
          <w:rFonts w:asciiTheme="majorBidi" w:hAnsiTheme="majorBidi" w:cstheme="majorBidi"/>
          <w:sz w:val="30"/>
          <w:szCs w:val="30"/>
        </w:rPr>
        <w:t>224</w:t>
      </w:r>
      <w:r w:rsidRPr="00F205C4">
        <w:rPr>
          <w:rFonts w:asciiTheme="majorBidi" w:hAnsiTheme="majorBidi" w:cstheme="majorBidi"/>
          <w:sz w:val="30"/>
          <w:szCs w:val="30"/>
          <w:cs/>
        </w:rPr>
        <w:t>.</w:t>
      </w:r>
      <w:r w:rsidRPr="00F205C4">
        <w:rPr>
          <w:rFonts w:asciiTheme="majorBidi" w:hAnsiTheme="majorBidi" w:cstheme="majorBidi"/>
          <w:sz w:val="30"/>
          <w:szCs w:val="30"/>
        </w:rPr>
        <w:t>64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 ล้านบาท โดยมีค่าใช้จ่ายที่เกี่ยวข้องโดยตรงกับการเสนอขายหุ้นจำนวนเงิน </w:t>
      </w:r>
      <w:r w:rsidRPr="00F205C4">
        <w:rPr>
          <w:rFonts w:asciiTheme="majorBidi" w:hAnsiTheme="majorBidi" w:cstheme="majorBidi"/>
          <w:sz w:val="30"/>
          <w:szCs w:val="30"/>
        </w:rPr>
        <w:t>9</w:t>
      </w:r>
      <w:r w:rsidRPr="00F205C4">
        <w:rPr>
          <w:rFonts w:asciiTheme="majorBidi" w:hAnsiTheme="majorBidi" w:cstheme="majorBidi"/>
          <w:sz w:val="30"/>
          <w:szCs w:val="30"/>
          <w:cs/>
        </w:rPr>
        <w:t>.</w:t>
      </w:r>
      <w:r w:rsidRPr="00F205C4">
        <w:rPr>
          <w:rFonts w:asciiTheme="majorBidi" w:hAnsiTheme="majorBidi" w:cstheme="majorBidi"/>
          <w:sz w:val="30"/>
          <w:szCs w:val="30"/>
        </w:rPr>
        <w:t>53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 ล้านบาท แสดงหักจากส่วนเกินมูลค่าหุ้นที่ได้รับจากการเสนอขายหุ้นใหม่ </w:t>
      </w:r>
    </w:p>
    <w:p w14:paraId="7F784356" w14:textId="552BF7D9" w:rsidR="00751FB4" w:rsidRDefault="00751FB4" w:rsidP="00C727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109C395D" w14:textId="77777777" w:rsidR="009C7E5F" w:rsidRPr="00F205C4" w:rsidRDefault="009C7E5F" w:rsidP="009C7E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F205C4">
        <w:rPr>
          <w:rFonts w:asciiTheme="majorBidi" w:hAnsiTheme="majorBidi" w:cstheme="majorBidi"/>
          <w:i/>
          <w:iCs/>
          <w:sz w:val="30"/>
          <w:szCs w:val="30"/>
          <w:cs/>
        </w:rPr>
        <w:t>ส่วนเกินมูลค่าหุ้น</w:t>
      </w:r>
    </w:p>
    <w:p w14:paraId="545168D2" w14:textId="77777777" w:rsidR="009C7E5F" w:rsidRPr="00F205C4" w:rsidRDefault="009C7E5F" w:rsidP="009C7E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i/>
          <w:iCs/>
          <w:sz w:val="30"/>
          <w:szCs w:val="30"/>
        </w:rPr>
      </w:pPr>
    </w:p>
    <w:p w14:paraId="522F176E" w14:textId="77777777" w:rsidR="009C7E5F" w:rsidRPr="00F205C4" w:rsidRDefault="009C7E5F" w:rsidP="009C7E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F205C4">
        <w:rPr>
          <w:rFonts w:asciiTheme="majorBidi" w:hAnsiTheme="majorBidi" w:cstheme="majorBidi"/>
          <w:sz w:val="30"/>
          <w:szCs w:val="30"/>
        </w:rPr>
        <w:t>2535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Pr="00F205C4">
        <w:rPr>
          <w:rFonts w:asciiTheme="majorBidi" w:hAnsiTheme="majorBidi" w:cstheme="majorBidi"/>
          <w:sz w:val="30"/>
          <w:szCs w:val="30"/>
        </w:rPr>
        <w:t>51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F205C4">
        <w:rPr>
          <w:rFonts w:asciiTheme="majorBidi" w:hAnsiTheme="majorBidi" w:cstheme="majorBidi"/>
          <w:sz w:val="30"/>
          <w:szCs w:val="30"/>
        </w:rPr>
        <w:t>“</w:t>
      </w:r>
      <w:r w:rsidRPr="00F205C4">
        <w:rPr>
          <w:rFonts w:asciiTheme="majorBidi" w:hAnsiTheme="majorBidi" w:cstheme="majorBidi"/>
          <w:sz w:val="30"/>
          <w:szCs w:val="30"/>
          <w:cs/>
        </w:rPr>
        <w:t>ส่วนเกินมูลค่าหุ้น</w:t>
      </w:r>
      <w:r w:rsidRPr="00F205C4">
        <w:rPr>
          <w:rFonts w:asciiTheme="majorBidi" w:hAnsiTheme="majorBidi" w:cstheme="majorBidi"/>
          <w:sz w:val="30"/>
          <w:szCs w:val="30"/>
        </w:rPr>
        <w:t>”</w:t>
      </w:r>
      <w:r w:rsidRPr="00F205C4">
        <w:rPr>
          <w:rFonts w:asciiTheme="majorBidi" w:hAnsiTheme="majorBidi" w:cstheme="majorBidi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14:paraId="3BCC04BB" w14:textId="77777777" w:rsidR="009C7E5F" w:rsidRPr="00F205C4" w:rsidRDefault="009C7E5F" w:rsidP="00C727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6DAA0D00" w14:textId="77777777" w:rsidR="00D54D8E" w:rsidRPr="00F205C4" w:rsidRDefault="00D54D8E" w:rsidP="00DF5C8C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205C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ส่วนเกินทุนและสำรอง</w:t>
      </w:r>
    </w:p>
    <w:p w14:paraId="4FC12535" w14:textId="1DC69F20" w:rsidR="00B91698" w:rsidRDefault="00B91698" w:rsidP="00D54D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45863BE" w14:textId="77777777" w:rsidR="00D54D8E" w:rsidRPr="00F205C4" w:rsidRDefault="00D54D8E" w:rsidP="00D54D8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4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205C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ส่วนเกินทุนจากการจัดโครงสร้างธุรกิจภายใต้การควบคุมเดียวกัน</w:t>
      </w:r>
    </w:p>
    <w:p w14:paraId="3DF751E1" w14:textId="77777777" w:rsidR="00D54D8E" w:rsidRPr="00F205C4" w:rsidRDefault="00D54D8E" w:rsidP="00D54D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40D071E" w14:textId="77777777" w:rsidR="00D54D8E" w:rsidRPr="00F205C4" w:rsidRDefault="00D54D8E" w:rsidP="00F129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ผลต่างระหว่างมูลค่าตามบัญชีของสินทรัพย์สุทธิของบริษัทย่อย ณ วันจัดโครงสร้างธุรกิจกับต้นทุนการจัดโครงสร้างธุรกิจภายใต้การควบคุมเดียวกันรวมอยู่ในส่วนเกินทุนจากการจัดโครงสร้างธุรกิจภายใต้การควบคุมเดียวกันที่บันทึกในส่วนของผู้ถือหุ้น</w:t>
      </w:r>
    </w:p>
    <w:p w14:paraId="52279CEB" w14:textId="77777777" w:rsidR="00B91854" w:rsidRDefault="00B91854" w:rsidP="00D54D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BC2DA9C" w14:textId="03E3B872" w:rsidR="00D54D8E" w:rsidRPr="00F205C4" w:rsidRDefault="00D54D8E" w:rsidP="00D54D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205C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สำรองตามกฎหมาย</w:t>
      </w:r>
    </w:p>
    <w:p w14:paraId="5D498B9B" w14:textId="77777777" w:rsidR="00D54D8E" w:rsidRPr="00F205C4" w:rsidRDefault="00D54D8E" w:rsidP="00D54D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25CABBB" w14:textId="77777777" w:rsidR="00F65568" w:rsidRPr="00F205C4" w:rsidRDefault="00F65568" w:rsidP="00F655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F205C4">
        <w:rPr>
          <w:rFonts w:asciiTheme="majorBidi" w:hAnsiTheme="majorBidi" w:cstheme="majorBidi"/>
          <w:sz w:val="30"/>
          <w:szCs w:val="30"/>
        </w:rPr>
        <w:t>2535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Pr="00F205C4">
        <w:rPr>
          <w:rFonts w:asciiTheme="majorBidi" w:hAnsiTheme="majorBidi" w:cstheme="majorBidi"/>
          <w:sz w:val="30"/>
          <w:szCs w:val="30"/>
        </w:rPr>
        <w:t>116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บริษัทจะต้องจัดสรรทุนสำรอง (</w:t>
      </w:r>
      <w:r w:rsidRPr="00F205C4">
        <w:rPr>
          <w:rFonts w:asciiTheme="majorBidi" w:hAnsiTheme="majorBidi" w:cstheme="majorBidi"/>
          <w:sz w:val="30"/>
          <w:szCs w:val="30"/>
        </w:rPr>
        <w:t>“</w:t>
      </w:r>
      <w:r w:rsidRPr="00F205C4">
        <w:rPr>
          <w:rFonts w:asciiTheme="majorBidi" w:hAnsiTheme="majorBidi" w:cstheme="majorBidi"/>
          <w:sz w:val="30"/>
          <w:szCs w:val="30"/>
          <w:cs/>
        </w:rPr>
        <w:t>สำรองตามกฎหมาย</w:t>
      </w:r>
      <w:r w:rsidRPr="00F205C4">
        <w:rPr>
          <w:rFonts w:asciiTheme="majorBidi" w:hAnsiTheme="majorBidi" w:cstheme="majorBidi"/>
          <w:sz w:val="30"/>
          <w:szCs w:val="30"/>
        </w:rPr>
        <w:t>”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) อย่างน้อยร้อยละ </w:t>
      </w:r>
      <w:r w:rsidRPr="00F205C4">
        <w:rPr>
          <w:rFonts w:asciiTheme="majorBidi" w:hAnsiTheme="majorBidi" w:cstheme="majorBidi"/>
          <w:sz w:val="30"/>
          <w:szCs w:val="30"/>
        </w:rPr>
        <w:t xml:space="preserve">5 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F205C4">
        <w:rPr>
          <w:rFonts w:asciiTheme="majorBidi" w:hAnsiTheme="majorBidi" w:cstheme="majorBidi"/>
          <w:sz w:val="30"/>
          <w:szCs w:val="30"/>
        </w:rPr>
        <w:t xml:space="preserve">10 </w:t>
      </w:r>
      <w:r w:rsidRPr="00F205C4">
        <w:rPr>
          <w:rFonts w:asciiTheme="majorBidi" w:hAnsiTheme="majorBidi" w:cstheme="majorBidi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6314BA60" w14:textId="77777777" w:rsidR="00C7276C" w:rsidRPr="006B74AB" w:rsidRDefault="00C7276C" w:rsidP="00D54D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019A55B7" w14:textId="77777777" w:rsidR="00420488" w:rsidRDefault="004204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br w:type="page"/>
      </w:r>
    </w:p>
    <w:p w14:paraId="127A1F5C" w14:textId="3D1C4BF2" w:rsidR="00262719" w:rsidRPr="00F205C4" w:rsidRDefault="00262719" w:rsidP="00F57705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205C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ส่วนงานดำเนินงาน</w:t>
      </w:r>
      <w:r w:rsidR="00442D9F" w:rsidRPr="00F205C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และการจำแนกรายได้</w:t>
      </w:r>
    </w:p>
    <w:p w14:paraId="7211B64E" w14:textId="77777777" w:rsidR="00262719" w:rsidRPr="004B75BA" w:rsidRDefault="00262719" w:rsidP="006C7307">
      <w:pPr>
        <w:spacing w:line="240" w:lineRule="auto"/>
        <w:ind w:left="540"/>
        <w:rPr>
          <w:rFonts w:asciiTheme="majorBidi" w:hAnsiTheme="majorBidi" w:cstheme="majorBidi"/>
        </w:rPr>
      </w:pPr>
    </w:p>
    <w:p w14:paraId="2C8BBCC8" w14:textId="7A145011" w:rsidR="00262719" w:rsidRPr="00F205C4" w:rsidRDefault="003C3961" w:rsidP="00F129C2">
      <w:pPr>
        <w:spacing w:line="240" w:lineRule="auto"/>
        <w:ind w:left="518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ผู้บริหารพิจารณาว่า</w:t>
      </w:r>
      <w:r w:rsidR="00262719" w:rsidRPr="00F205C4">
        <w:rPr>
          <w:rFonts w:asciiTheme="majorBidi" w:hAnsiTheme="majorBidi" w:cstheme="majorBidi"/>
          <w:sz w:val="30"/>
          <w:szCs w:val="30"/>
          <w:cs/>
        </w:rPr>
        <w:t>กลุ่มบริษัทมี</w:t>
      </w:r>
      <w:r w:rsidR="0062310B" w:rsidRPr="00F205C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2310B" w:rsidRPr="00F205C4">
        <w:rPr>
          <w:rFonts w:asciiTheme="majorBidi" w:hAnsiTheme="majorBidi" w:cstheme="majorBidi"/>
          <w:sz w:val="30"/>
          <w:szCs w:val="30"/>
        </w:rPr>
        <w:t xml:space="preserve">2 </w:t>
      </w:r>
      <w:r w:rsidR="0062310B" w:rsidRPr="00F205C4">
        <w:rPr>
          <w:rFonts w:asciiTheme="majorBidi" w:hAnsiTheme="majorBidi" w:cstheme="majorBidi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ที่มีสินค้าและการบริการที่แตกต่างกัน และมีการบริหารจัดการแยกต่างหาก </w:t>
      </w:r>
      <w:r w:rsidR="00262719" w:rsidRPr="00F205C4">
        <w:rPr>
          <w:rFonts w:asciiTheme="majorBidi" w:hAnsiTheme="majorBidi" w:cstheme="majorBidi"/>
          <w:sz w:val="30"/>
          <w:szCs w:val="30"/>
          <w:cs/>
        </w:rPr>
        <w:t>การดำเนินงานของแต่ละส่วนงาน</w:t>
      </w:r>
      <w:r w:rsidR="0062310B" w:rsidRPr="00F205C4">
        <w:rPr>
          <w:rFonts w:asciiTheme="majorBidi" w:hAnsiTheme="majorBidi" w:cstheme="majorBidi"/>
          <w:sz w:val="30"/>
          <w:szCs w:val="30"/>
          <w:cs/>
        </w:rPr>
        <w:t>ที่รายงาน</w:t>
      </w:r>
      <w:r w:rsidR="00262719" w:rsidRPr="00F205C4">
        <w:rPr>
          <w:rFonts w:asciiTheme="majorBidi" w:hAnsiTheme="majorBidi" w:cstheme="majorBidi"/>
          <w:sz w:val="30"/>
          <w:szCs w:val="30"/>
          <w:cs/>
        </w:rPr>
        <w:t>ของกลุ่มบริษัท</w:t>
      </w:r>
      <w:r w:rsidR="00A657D4" w:rsidRPr="00F205C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2310B" w:rsidRPr="00F205C4">
        <w:rPr>
          <w:rFonts w:asciiTheme="majorBidi" w:hAnsiTheme="majorBidi" w:cstheme="majorBidi"/>
          <w:sz w:val="30"/>
          <w:szCs w:val="30"/>
          <w:cs/>
        </w:rPr>
        <w:t>โดยสรุปมี</w:t>
      </w:r>
      <w:r w:rsidR="00262719" w:rsidRPr="00F205C4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07D6149C" w14:textId="77777777" w:rsidR="00262719" w:rsidRPr="004B75BA" w:rsidRDefault="00262719" w:rsidP="006C7307">
      <w:pPr>
        <w:spacing w:line="240" w:lineRule="auto"/>
        <w:ind w:left="540"/>
        <w:rPr>
          <w:rFonts w:asciiTheme="majorBidi" w:hAnsiTheme="majorBidi" w:cstheme="majorBidi"/>
          <w:sz w:val="12"/>
          <w:szCs w:val="12"/>
          <w:cs/>
        </w:rPr>
      </w:pPr>
    </w:p>
    <w:p w14:paraId="3AE150E1" w14:textId="77777777" w:rsidR="00FB3B6E" w:rsidRPr="00F205C4" w:rsidRDefault="00262719" w:rsidP="00DF5C8C">
      <w:pPr>
        <w:pStyle w:val="ListParagraph"/>
        <w:numPr>
          <w:ilvl w:val="0"/>
          <w:numId w:val="23"/>
        </w:numPr>
        <w:tabs>
          <w:tab w:val="clear" w:pos="680"/>
          <w:tab w:val="clear" w:pos="1871"/>
          <w:tab w:val="num" w:pos="1240"/>
          <w:tab w:val="left" w:pos="2070"/>
        </w:tabs>
        <w:spacing w:line="240" w:lineRule="auto"/>
        <w:ind w:left="1040" w:hanging="500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62310B" w:rsidRPr="00F205C4">
        <w:rPr>
          <w:rFonts w:asciiTheme="majorBidi" w:hAnsiTheme="majorBidi" w:cstheme="majorBidi"/>
          <w:sz w:val="30"/>
          <w:szCs w:val="30"/>
        </w:rPr>
        <w:t xml:space="preserve">1 </w:t>
      </w:r>
      <w:r w:rsidR="0062310B" w:rsidRPr="00F205C4">
        <w:rPr>
          <w:rFonts w:asciiTheme="majorBidi" w:hAnsiTheme="majorBidi" w:cstheme="majorBidi"/>
          <w:sz w:val="30"/>
          <w:szCs w:val="30"/>
        </w:rPr>
        <w:tab/>
      </w:r>
      <w:r w:rsidRPr="00F205C4">
        <w:rPr>
          <w:rFonts w:asciiTheme="majorBidi" w:hAnsiTheme="majorBidi" w:cstheme="majorBidi"/>
          <w:sz w:val="30"/>
          <w:szCs w:val="30"/>
          <w:cs/>
        </w:rPr>
        <w:t>ส่วนงานจำหน่ายรถยนต์และอุปกรณ์ตกแต่ง</w:t>
      </w:r>
    </w:p>
    <w:p w14:paraId="70E8A805" w14:textId="7E787C70" w:rsidR="00262719" w:rsidRDefault="00262719" w:rsidP="00DF5C8C">
      <w:pPr>
        <w:pStyle w:val="ListParagraph"/>
        <w:numPr>
          <w:ilvl w:val="0"/>
          <w:numId w:val="23"/>
        </w:numPr>
        <w:tabs>
          <w:tab w:val="clear" w:pos="680"/>
          <w:tab w:val="clear" w:pos="1871"/>
          <w:tab w:val="num" w:pos="1240"/>
          <w:tab w:val="left" w:pos="2070"/>
        </w:tabs>
        <w:spacing w:line="240" w:lineRule="auto"/>
        <w:ind w:left="1040" w:hanging="500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FB3B6E" w:rsidRPr="00F205C4">
        <w:rPr>
          <w:rFonts w:asciiTheme="majorBidi" w:hAnsiTheme="majorBidi" w:cstheme="majorBidi"/>
          <w:sz w:val="30"/>
          <w:szCs w:val="30"/>
        </w:rPr>
        <w:t xml:space="preserve">2 </w:t>
      </w:r>
      <w:r w:rsidR="00FB3B6E" w:rsidRPr="00F205C4">
        <w:rPr>
          <w:rFonts w:asciiTheme="majorBidi" w:hAnsiTheme="majorBidi" w:cstheme="majorBidi"/>
          <w:sz w:val="30"/>
          <w:szCs w:val="30"/>
        </w:rPr>
        <w:tab/>
      </w:r>
      <w:r w:rsidRPr="00F205C4">
        <w:rPr>
          <w:rFonts w:asciiTheme="majorBidi" w:hAnsiTheme="majorBidi" w:cstheme="majorBidi"/>
          <w:sz w:val="30"/>
          <w:szCs w:val="30"/>
          <w:cs/>
        </w:rPr>
        <w:t>ส่วนงานบริการซ่อมบำรุงและจำหน่ายอะไหล่</w:t>
      </w:r>
    </w:p>
    <w:p w14:paraId="6F4AC00F" w14:textId="77777777" w:rsidR="004B75BA" w:rsidRPr="004B75BA" w:rsidRDefault="004B75BA" w:rsidP="004B75BA">
      <w:pPr>
        <w:pStyle w:val="ListParagraph"/>
        <w:tabs>
          <w:tab w:val="clear" w:pos="680"/>
          <w:tab w:val="clear" w:pos="1871"/>
          <w:tab w:val="left" w:pos="2070"/>
        </w:tabs>
        <w:spacing w:line="240" w:lineRule="auto"/>
        <w:ind w:left="1040"/>
        <w:rPr>
          <w:rFonts w:asciiTheme="majorBidi" w:hAnsiTheme="majorBidi" w:cstheme="majorBidi"/>
          <w:sz w:val="16"/>
          <w:szCs w:val="16"/>
        </w:rPr>
      </w:pPr>
    </w:p>
    <w:p w14:paraId="38D940AD" w14:textId="5017AE17" w:rsidR="00262719" w:rsidRPr="00F205C4" w:rsidRDefault="00262719" w:rsidP="0026271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ผลการดำเนินงานของแต่ละส่วนงานวัดโดยใช้กำไรก่อนหักดอกเบี้ย ภาษีเงินได้  ค่าเสื่อมราคาและค่าตัดจำหน่ายของส่วนงาน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ผู้บริหารเชื่อว่าการใช้กำไรก่อนหักดอกเบี้ย ภาษีเงินได้  ค่าเสื่อมราคาและค่าตัดจำหน่าย 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F205C4">
        <w:rPr>
          <w:rFonts w:asciiTheme="majorBidi" w:hAnsiTheme="majorBidi" w:cstheme="majorBidi"/>
          <w:b/>
          <w:bCs/>
          <w:color w:val="0000CC"/>
          <w:sz w:val="30"/>
          <w:szCs w:val="30"/>
          <w:cs/>
        </w:rPr>
        <w:t xml:space="preserve"> </w:t>
      </w:r>
      <w:r w:rsidR="00B66A10" w:rsidRPr="00F205C4">
        <w:rPr>
          <w:rFonts w:asciiTheme="majorBidi" w:hAnsiTheme="majorBidi" w:cstheme="majorBidi"/>
          <w:sz w:val="30"/>
          <w:szCs w:val="30"/>
          <w:cs/>
        </w:rPr>
        <w:t>ทั้งนี้การกำหนดราคาระหว่างส่วนงานเป็นไปตามการซื้อขายตามปกติธุรกิจ</w:t>
      </w:r>
    </w:p>
    <w:p w14:paraId="7DCB1E42" w14:textId="2CDD8FB1" w:rsidR="00B91698" w:rsidRDefault="00B916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14"/>
          <w:szCs w:val="14"/>
          <w:cs/>
          <w:lang w:val="th-TH"/>
        </w:rPr>
      </w:pPr>
      <w:r>
        <w:rPr>
          <w:rFonts w:asciiTheme="majorBidi" w:hAnsiTheme="majorBidi" w:cstheme="majorBidi"/>
          <w:b/>
          <w:bCs/>
          <w:sz w:val="14"/>
          <w:szCs w:val="14"/>
          <w:cs/>
          <w:lang w:val="th-TH"/>
        </w:rPr>
        <w:br w:type="page"/>
      </w:r>
    </w:p>
    <w:tbl>
      <w:tblPr>
        <w:tblW w:w="9648" w:type="dxa"/>
        <w:tblInd w:w="360" w:type="dxa"/>
        <w:tblLayout w:type="fixed"/>
        <w:tblLook w:val="00A0" w:firstRow="1" w:lastRow="0" w:firstColumn="1" w:lastColumn="0" w:noHBand="0" w:noVBand="0"/>
      </w:tblPr>
      <w:tblGrid>
        <w:gridCol w:w="2502"/>
        <w:gridCol w:w="990"/>
        <w:gridCol w:w="275"/>
        <w:gridCol w:w="985"/>
        <w:gridCol w:w="270"/>
        <w:gridCol w:w="900"/>
        <w:gridCol w:w="275"/>
        <w:gridCol w:w="913"/>
        <w:gridCol w:w="236"/>
        <w:gridCol w:w="1032"/>
        <w:gridCol w:w="236"/>
        <w:gridCol w:w="1034"/>
      </w:tblGrid>
      <w:tr w:rsidR="003C594C" w:rsidRPr="00F205C4" w14:paraId="59D4C86A" w14:textId="77777777" w:rsidTr="00EC59B3">
        <w:trPr>
          <w:trHeight w:val="425"/>
          <w:tblHeader/>
        </w:trPr>
        <w:tc>
          <w:tcPr>
            <w:tcW w:w="2502" w:type="dxa"/>
            <w:noWrap/>
            <w:vAlign w:val="bottom"/>
          </w:tcPr>
          <w:p w14:paraId="305BFAEB" w14:textId="77777777" w:rsidR="003C594C" w:rsidRPr="006B4097" w:rsidRDefault="003C594C" w:rsidP="00861F28">
            <w:pPr>
              <w:tabs>
                <w:tab w:val="clear" w:pos="227"/>
                <w:tab w:val="clear" w:pos="454"/>
                <w:tab w:val="clear" w:pos="680"/>
                <w:tab w:val="left" w:pos="96"/>
                <w:tab w:val="left" w:pos="720"/>
              </w:tabs>
              <w:spacing w:line="240" w:lineRule="auto"/>
              <w:ind w:firstLine="72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7146" w:type="dxa"/>
            <w:gridSpan w:val="11"/>
            <w:vAlign w:val="bottom"/>
          </w:tcPr>
          <w:p w14:paraId="23F71B08" w14:textId="33FD4418" w:rsidR="003C594C" w:rsidRPr="006B4097" w:rsidRDefault="003C594C" w:rsidP="00A74C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 w:right="-93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262719" w:rsidRPr="00F205C4" w14:paraId="2326E845" w14:textId="77777777" w:rsidTr="006B4097">
        <w:trPr>
          <w:trHeight w:val="425"/>
          <w:tblHeader/>
        </w:trPr>
        <w:tc>
          <w:tcPr>
            <w:tcW w:w="2502" w:type="dxa"/>
            <w:noWrap/>
            <w:vAlign w:val="bottom"/>
          </w:tcPr>
          <w:p w14:paraId="7454B4F9" w14:textId="77777777" w:rsidR="00262719" w:rsidRPr="006B4097" w:rsidRDefault="00262719" w:rsidP="00861F28">
            <w:pPr>
              <w:tabs>
                <w:tab w:val="clear" w:pos="227"/>
                <w:tab w:val="clear" w:pos="454"/>
                <w:tab w:val="clear" w:pos="680"/>
                <w:tab w:val="left" w:pos="96"/>
                <w:tab w:val="left" w:pos="720"/>
              </w:tabs>
              <w:spacing w:line="240" w:lineRule="auto"/>
              <w:ind w:firstLine="72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vAlign w:val="bottom"/>
            <w:hideMark/>
          </w:tcPr>
          <w:p w14:paraId="1557BFD7" w14:textId="77777777" w:rsidR="00812C5A" w:rsidRDefault="00262719" w:rsidP="00812C5A">
            <w:pPr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line="240" w:lineRule="auto"/>
              <w:ind w:left="-115" w:right="-150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B4097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ส่วนงานจำหน่ายรถยนต์</w:t>
            </w:r>
          </w:p>
          <w:p w14:paraId="56B50839" w14:textId="6267460A" w:rsidR="00262719" w:rsidRPr="00812C5A" w:rsidRDefault="00262719" w:rsidP="00812C5A">
            <w:pPr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line="240" w:lineRule="auto"/>
              <w:ind w:left="-115" w:right="-150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B4097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และอุปกรณ์ตกแต่ง</w:t>
            </w:r>
          </w:p>
        </w:tc>
        <w:tc>
          <w:tcPr>
            <w:tcW w:w="270" w:type="dxa"/>
            <w:vAlign w:val="bottom"/>
          </w:tcPr>
          <w:p w14:paraId="7A0953D0" w14:textId="77777777" w:rsidR="00262719" w:rsidRPr="006B4097" w:rsidRDefault="00262719" w:rsidP="00A74C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088" w:type="dxa"/>
            <w:gridSpan w:val="3"/>
            <w:vAlign w:val="bottom"/>
            <w:hideMark/>
          </w:tcPr>
          <w:p w14:paraId="637A5DDF" w14:textId="4CC51953" w:rsidR="00262719" w:rsidRPr="00812C5A" w:rsidRDefault="00262719" w:rsidP="009F028F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720"/>
                <w:tab w:val="left" w:pos="1870"/>
              </w:tabs>
              <w:spacing w:line="240" w:lineRule="auto"/>
              <w:ind w:left="-115" w:firstLine="25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B4097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ส่วนงานบริการซ่อมบำรุงและจำหน่ายอะไหล่</w:t>
            </w:r>
          </w:p>
        </w:tc>
        <w:tc>
          <w:tcPr>
            <w:tcW w:w="236" w:type="dxa"/>
            <w:vAlign w:val="bottom"/>
          </w:tcPr>
          <w:p w14:paraId="687025AD" w14:textId="77777777" w:rsidR="00262719" w:rsidRPr="006B4097" w:rsidRDefault="00262719" w:rsidP="00A74C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02" w:type="dxa"/>
            <w:gridSpan w:val="3"/>
            <w:vAlign w:val="bottom"/>
            <w:hideMark/>
          </w:tcPr>
          <w:p w14:paraId="31624CBE" w14:textId="77777777" w:rsidR="00262719" w:rsidRPr="006B4097" w:rsidRDefault="00262719" w:rsidP="00A74C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 w:right="-93"/>
              <w:jc w:val="center"/>
              <w:rPr>
                <w:rFonts w:asciiTheme="majorBidi" w:eastAsia="MS Mincho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  <w:r w:rsidRPr="006B4097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A70303" w:rsidRPr="00F205C4" w14:paraId="55EB9116" w14:textId="77777777" w:rsidTr="006B4097">
        <w:trPr>
          <w:trHeight w:val="218"/>
          <w:tblHeader/>
        </w:trPr>
        <w:tc>
          <w:tcPr>
            <w:tcW w:w="2502" w:type="dxa"/>
            <w:noWrap/>
            <w:vAlign w:val="bottom"/>
          </w:tcPr>
          <w:p w14:paraId="26A97157" w14:textId="0D878940" w:rsidR="00A70303" w:rsidRPr="006B4097" w:rsidRDefault="00A70303" w:rsidP="00D75F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3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vAlign w:val="bottom"/>
            <w:hideMark/>
          </w:tcPr>
          <w:p w14:paraId="4D6DDB04" w14:textId="77777777" w:rsidR="00A70303" w:rsidRPr="006B4097" w:rsidRDefault="00A70303" w:rsidP="00A703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 w:right="-129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  <w:r w:rsidRPr="006B4097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2562</w:t>
            </w:r>
          </w:p>
        </w:tc>
        <w:tc>
          <w:tcPr>
            <w:tcW w:w="275" w:type="dxa"/>
            <w:vAlign w:val="bottom"/>
          </w:tcPr>
          <w:p w14:paraId="0A77FC14" w14:textId="77777777" w:rsidR="00A70303" w:rsidRPr="006B4097" w:rsidRDefault="00A70303" w:rsidP="00A703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6" w:right="-129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5" w:type="dxa"/>
            <w:vAlign w:val="bottom"/>
            <w:hideMark/>
          </w:tcPr>
          <w:p w14:paraId="380E33A7" w14:textId="77777777" w:rsidR="00A70303" w:rsidRPr="006B4097" w:rsidRDefault="00A70303" w:rsidP="00A703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 w:right="-129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  <w:r w:rsidRPr="006B4097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</w:t>
            </w:r>
            <w:r w:rsidRPr="006B4097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  <w:lang w:val="en-GB"/>
              </w:rPr>
              <w:t>6</w:t>
            </w:r>
            <w:r w:rsidRPr="006B4097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1</w:t>
            </w:r>
          </w:p>
        </w:tc>
        <w:tc>
          <w:tcPr>
            <w:tcW w:w="270" w:type="dxa"/>
            <w:vAlign w:val="bottom"/>
          </w:tcPr>
          <w:p w14:paraId="13E063D7" w14:textId="77777777" w:rsidR="00A70303" w:rsidRPr="006B4097" w:rsidRDefault="00A70303" w:rsidP="00A703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  <w:hideMark/>
          </w:tcPr>
          <w:p w14:paraId="2262DE3D" w14:textId="77777777" w:rsidR="00A70303" w:rsidRPr="006B4097" w:rsidRDefault="00A70303" w:rsidP="00A703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 w:right="-129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  <w:r w:rsidRPr="006B4097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2562</w:t>
            </w:r>
          </w:p>
        </w:tc>
        <w:tc>
          <w:tcPr>
            <w:tcW w:w="275" w:type="dxa"/>
            <w:vAlign w:val="bottom"/>
          </w:tcPr>
          <w:p w14:paraId="45F4874D" w14:textId="77777777" w:rsidR="00A70303" w:rsidRPr="006B4097" w:rsidRDefault="00A70303" w:rsidP="00A703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6" w:right="-129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13" w:type="dxa"/>
            <w:vAlign w:val="bottom"/>
            <w:hideMark/>
          </w:tcPr>
          <w:p w14:paraId="50F77734" w14:textId="77777777" w:rsidR="00A70303" w:rsidRPr="006B4097" w:rsidRDefault="00A70303" w:rsidP="00A703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 w:right="-129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  <w:r w:rsidRPr="006B4097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</w:t>
            </w:r>
            <w:r w:rsidRPr="006B4097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  <w:lang w:val="en-GB"/>
              </w:rPr>
              <w:t>6</w:t>
            </w:r>
            <w:r w:rsidRPr="006B4097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1</w:t>
            </w:r>
          </w:p>
        </w:tc>
        <w:tc>
          <w:tcPr>
            <w:tcW w:w="236" w:type="dxa"/>
            <w:vAlign w:val="bottom"/>
          </w:tcPr>
          <w:p w14:paraId="40A4E4C0" w14:textId="77777777" w:rsidR="00A70303" w:rsidRPr="006B4097" w:rsidRDefault="00A70303" w:rsidP="00A703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2" w:type="dxa"/>
            <w:vAlign w:val="bottom"/>
            <w:hideMark/>
          </w:tcPr>
          <w:p w14:paraId="10E871F2" w14:textId="77777777" w:rsidR="00A70303" w:rsidRPr="006B4097" w:rsidRDefault="00A70303" w:rsidP="00A703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 w:right="-129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  <w:r w:rsidRPr="006B4097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2562</w:t>
            </w:r>
          </w:p>
        </w:tc>
        <w:tc>
          <w:tcPr>
            <w:tcW w:w="236" w:type="dxa"/>
            <w:vAlign w:val="bottom"/>
          </w:tcPr>
          <w:p w14:paraId="4067FC5F" w14:textId="77777777" w:rsidR="00A70303" w:rsidRPr="006B4097" w:rsidRDefault="00A70303" w:rsidP="00A703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6" w:right="-129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4" w:type="dxa"/>
            <w:vAlign w:val="bottom"/>
            <w:hideMark/>
          </w:tcPr>
          <w:p w14:paraId="7049AFD6" w14:textId="77777777" w:rsidR="00A70303" w:rsidRPr="006B4097" w:rsidRDefault="00A70303" w:rsidP="00A703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 w:right="-129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  <w:r w:rsidRPr="006B4097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</w:t>
            </w:r>
            <w:r w:rsidRPr="006B4097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  <w:lang w:val="en-GB"/>
              </w:rPr>
              <w:t>6</w:t>
            </w:r>
            <w:r w:rsidRPr="006B4097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1</w:t>
            </w:r>
          </w:p>
        </w:tc>
      </w:tr>
      <w:tr w:rsidR="00A70303" w:rsidRPr="00F205C4" w14:paraId="5AA85260" w14:textId="77777777" w:rsidTr="006B4097">
        <w:trPr>
          <w:trHeight w:val="218"/>
          <w:tblHeader/>
        </w:trPr>
        <w:tc>
          <w:tcPr>
            <w:tcW w:w="2502" w:type="dxa"/>
            <w:noWrap/>
            <w:vAlign w:val="bottom"/>
          </w:tcPr>
          <w:p w14:paraId="4929EC02" w14:textId="77777777" w:rsidR="00A70303" w:rsidRPr="006B4097" w:rsidRDefault="00A70303" w:rsidP="00A703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3" w:firstLine="72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7146" w:type="dxa"/>
            <w:gridSpan w:val="11"/>
            <w:vAlign w:val="bottom"/>
            <w:hideMark/>
          </w:tcPr>
          <w:p w14:paraId="684FDB98" w14:textId="77777777" w:rsidR="00A70303" w:rsidRPr="006B4097" w:rsidRDefault="00A70303" w:rsidP="00A703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center"/>
              <w:rPr>
                <w:rFonts w:asciiTheme="majorBidi" w:eastAsia="MS Mincho" w:hAnsiTheme="majorBidi" w:cstheme="majorBidi"/>
                <w:b/>
                <w:i/>
                <w:iCs/>
                <w:color w:val="000000"/>
                <w:sz w:val="28"/>
                <w:szCs w:val="28"/>
                <w:lang w:val="en-GB"/>
              </w:rPr>
            </w:pPr>
            <w:r w:rsidRPr="006B4097">
              <w:rPr>
                <w:rFonts w:asciiTheme="majorBidi" w:hAnsiTheme="majorBidi" w:cstheme="majorBidi"/>
                <w:b/>
                <w:i/>
                <w:iCs/>
                <w:color w:val="000000"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D75FC2" w:rsidRPr="00F205C4" w14:paraId="1EEEFDEC" w14:textId="77777777" w:rsidTr="006B4097">
        <w:trPr>
          <w:trHeight w:val="218"/>
          <w:tblHeader/>
        </w:trPr>
        <w:tc>
          <w:tcPr>
            <w:tcW w:w="2502" w:type="dxa"/>
            <w:noWrap/>
            <w:vAlign w:val="bottom"/>
          </w:tcPr>
          <w:p w14:paraId="024540FB" w14:textId="1D02E3BE" w:rsidR="00D75FC2" w:rsidRPr="006B4097" w:rsidRDefault="00D75FC2" w:rsidP="004B75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3" w:right="-90"/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  <w:r w:rsidRPr="006B4097"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ข้อมูลตามส่วนงา</w:t>
            </w:r>
            <w:r w:rsidR="004B75BA" w:rsidRPr="006B4097">
              <w:rPr>
                <w:rFonts w:asciiTheme="majorBidi" w:eastAsia="MS Mincho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น</w:t>
            </w:r>
            <w:r w:rsidRPr="006B4097">
              <w:rPr>
                <w:rFonts w:asciiTheme="majorBidi" w:eastAsia="MS Mincho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ดำเนินงาน</w:t>
            </w:r>
          </w:p>
        </w:tc>
        <w:tc>
          <w:tcPr>
            <w:tcW w:w="7146" w:type="dxa"/>
            <w:gridSpan w:val="11"/>
            <w:vAlign w:val="bottom"/>
          </w:tcPr>
          <w:p w14:paraId="35DA9E13" w14:textId="77777777" w:rsidR="00D75FC2" w:rsidRPr="006B4097" w:rsidRDefault="00D75FC2" w:rsidP="00A703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/>
                <w:i/>
                <w:iCs/>
                <w:color w:val="000000"/>
                <w:sz w:val="28"/>
                <w:szCs w:val="28"/>
                <w:cs/>
                <w:lang w:val="en-GB"/>
              </w:rPr>
            </w:pPr>
          </w:p>
        </w:tc>
      </w:tr>
      <w:tr w:rsidR="00A70303" w:rsidRPr="00F205C4" w14:paraId="2B0A67CD" w14:textId="77777777" w:rsidTr="006B4097">
        <w:trPr>
          <w:trHeight w:val="420"/>
        </w:trPr>
        <w:tc>
          <w:tcPr>
            <w:tcW w:w="2502" w:type="dxa"/>
            <w:vAlign w:val="bottom"/>
            <w:hideMark/>
          </w:tcPr>
          <w:p w14:paraId="066D05E5" w14:textId="77777777" w:rsidR="00A70303" w:rsidRPr="006B4097" w:rsidRDefault="00A70303" w:rsidP="00BA25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2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  <w:r w:rsidRPr="006B409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90" w:type="dxa"/>
            <w:vAlign w:val="bottom"/>
          </w:tcPr>
          <w:p w14:paraId="1F87CD94" w14:textId="47B7EBC2" w:rsidR="00A70303" w:rsidRPr="006B4097" w:rsidRDefault="00176A3F" w:rsidP="00A70303">
            <w:pPr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line="240" w:lineRule="auto"/>
              <w:ind w:left="-115" w:right="-21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  <w:r w:rsidRPr="006B4097"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  <w:t>2,650,102</w:t>
            </w:r>
          </w:p>
        </w:tc>
        <w:tc>
          <w:tcPr>
            <w:tcW w:w="275" w:type="dxa"/>
            <w:vAlign w:val="bottom"/>
          </w:tcPr>
          <w:p w14:paraId="37E660C3" w14:textId="77777777" w:rsidR="00A70303" w:rsidRPr="006B4097" w:rsidRDefault="00A70303" w:rsidP="00A703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6" w:right="-129"/>
              <w:jc w:val="both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5" w:type="dxa"/>
            <w:vAlign w:val="bottom"/>
          </w:tcPr>
          <w:p w14:paraId="1C1AE2F2" w14:textId="77777777" w:rsidR="00A70303" w:rsidRPr="006B4097" w:rsidRDefault="00A70303" w:rsidP="00A70303">
            <w:pPr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line="240" w:lineRule="auto"/>
              <w:ind w:left="-115" w:right="-21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  <w:r w:rsidRPr="006B4097"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  <w:t>2,078,064</w:t>
            </w:r>
          </w:p>
        </w:tc>
        <w:tc>
          <w:tcPr>
            <w:tcW w:w="270" w:type="dxa"/>
            <w:vAlign w:val="bottom"/>
          </w:tcPr>
          <w:p w14:paraId="4E812A0A" w14:textId="77777777" w:rsidR="00A70303" w:rsidRPr="006B4097" w:rsidRDefault="00A70303" w:rsidP="00A703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C36B074" w14:textId="5087E808" w:rsidR="00A70303" w:rsidRPr="006B4097" w:rsidRDefault="00176A3F" w:rsidP="00A703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  <w:r w:rsidRPr="006B4097"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  <w:t>377,771</w:t>
            </w:r>
          </w:p>
        </w:tc>
        <w:tc>
          <w:tcPr>
            <w:tcW w:w="275" w:type="dxa"/>
            <w:vAlign w:val="bottom"/>
          </w:tcPr>
          <w:p w14:paraId="691C1E6A" w14:textId="77777777" w:rsidR="00A70303" w:rsidRPr="006B4097" w:rsidRDefault="00A70303" w:rsidP="00A703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13" w:type="dxa"/>
            <w:vAlign w:val="bottom"/>
          </w:tcPr>
          <w:p w14:paraId="76C7C543" w14:textId="77777777" w:rsidR="00A70303" w:rsidRPr="006B4097" w:rsidRDefault="00A70303" w:rsidP="00A703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  <w:r w:rsidRPr="006B4097"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  <w:t>260,779</w:t>
            </w:r>
          </w:p>
        </w:tc>
        <w:tc>
          <w:tcPr>
            <w:tcW w:w="236" w:type="dxa"/>
            <w:vAlign w:val="bottom"/>
          </w:tcPr>
          <w:p w14:paraId="68E785BC" w14:textId="77777777" w:rsidR="00A70303" w:rsidRPr="006B4097" w:rsidRDefault="00A70303" w:rsidP="00A703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2" w:type="dxa"/>
            <w:vAlign w:val="bottom"/>
          </w:tcPr>
          <w:p w14:paraId="15027ACE" w14:textId="1711C42C" w:rsidR="00A70303" w:rsidRPr="006B4097" w:rsidRDefault="00176A3F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54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B409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3,027,873</w:t>
            </w:r>
          </w:p>
        </w:tc>
        <w:tc>
          <w:tcPr>
            <w:tcW w:w="236" w:type="dxa"/>
            <w:vAlign w:val="bottom"/>
          </w:tcPr>
          <w:p w14:paraId="1B2DEDD5" w14:textId="77777777" w:rsidR="00A70303" w:rsidRPr="006B4097" w:rsidRDefault="00A70303" w:rsidP="00A703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4" w:right="-2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4" w:type="dxa"/>
            <w:vAlign w:val="bottom"/>
          </w:tcPr>
          <w:p w14:paraId="4C09B24F" w14:textId="77777777" w:rsidR="00A70303" w:rsidRPr="006B4097" w:rsidRDefault="00A70303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54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B409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2,338,843</w:t>
            </w:r>
          </w:p>
        </w:tc>
      </w:tr>
      <w:tr w:rsidR="00A70303" w:rsidRPr="00F205C4" w14:paraId="1B11C8E7" w14:textId="77777777" w:rsidTr="006B4097">
        <w:trPr>
          <w:trHeight w:val="100"/>
        </w:trPr>
        <w:tc>
          <w:tcPr>
            <w:tcW w:w="2502" w:type="dxa"/>
            <w:vAlign w:val="bottom"/>
            <w:hideMark/>
          </w:tcPr>
          <w:p w14:paraId="493CFAEA" w14:textId="77777777" w:rsidR="00A70303" w:rsidRPr="006B4097" w:rsidRDefault="00A70303" w:rsidP="00BA25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B40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72BBDF" w14:textId="3AAF3290" w:rsidR="00A70303" w:rsidRPr="006B4097" w:rsidRDefault="00176A3F" w:rsidP="00A70303">
            <w:pPr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line="240" w:lineRule="auto"/>
              <w:ind w:left="-115" w:right="-21"/>
              <w:jc w:val="right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B4097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</w:rPr>
              <w:t>2,650,102</w:t>
            </w:r>
          </w:p>
        </w:tc>
        <w:tc>
          <w:tcPr>
            <w:tcW w:w="275" w:type="dxa"/>
            <w:vAlign w:val="bottom"/>
          </w:tcPr>
          <w:p w14:paraId="239E4430" w14:textId="77777777" w:rsidR="00A70303" w:rsidRPr="006B4097" w:rsidRDefault="00A70303" w:rsidP="00A703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6" w:right="-129"/>
              <w:jc w:val="both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AAA7AE" w14:textId="77777777" w:rsidR="00A70303" w:rsidRPr="006B4097" w:rsidRDefault="00A70303" w:rsidP="00A70303">
            <w:pPr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line="240" w:lineRule="auto"/>
              <w:ind w:left="-115" w:right="-21"/>
              <w:jc w:val="right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B4097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</w:rPr>
              <w:t>2,078,064</w:t>
            </w:r>
          </w:p>
        </w:tc>
        <w:tc>
          <w:tcPr>
            <w:tcW w:w="270" w:type="dxa"/>
            <w:vAlign w:val="bottom"/>
          </w:tcPr>
          <w:p w14:paraId="72EF6133" w14:textId="77777777" w:rsidR="00A70303" w:rsidRPr="006B4097" w:rsidRDefault="00A70303" w:rsidP="00A703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70DB0F" w14:textId="38E2F3E0" w:rsidR="00A70303" w:rsidRPr="006B4097" w:rsidRDefault="00176A3F" w:rsidP="00A703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B4097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</w:rPr>
              <w:t>377,771</w:t>
            </w:r>
          </w:p>
        </w:tc>
        <w:tc>
          <w:tcPr>
            <w:tcW w:w="275" w:type="dxa"/>
            <w:vAlign w:val="bottom"/>
          </w:tcPr>
          <w:p w14:paraId="5890C044" w14:textId="77777777" w:rsidR="00A70303" w:rsidRPr="006B4097" w:rsidRDefault="00A70303" w:rsidP="00A703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42CC72C" w14:textId="77777777" w:rsidR="00A70303" w:rsidRPr="006B4097" w:rsidRDefault="00A70303" w:rsidP="00A703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B4097"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</w:rPr>
              <w:t>260,779</w:t>
            </w:r>
          </w:p>
        </w:tc>
        <w:tc>
          <w:tcPr>
            <w:tcW w:w="236" w:type="dxa"/>
            <w:vAlign w:val="bottom"/>
          </w:tcPr>
          <w:p w14:paraId="04E1ADFE" w14:textId="77777777" w:rsidR="00A70303" w:rsidRPr="006B4097" w:rsidRDefault="00A70303" w:rsidP="00A703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0DC95EE" w14:textId="6CEB8B6D" w:rsidR="00A70303" w:rsidRPr="006B4097" w:rsidRDefault="00176A3F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54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B40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3,027,873</w:t>
            </w:r>
          </w:p>
        </w:tc>
        <w:tc>
          <w:tcPr>
            <w:tcW w:w="236" w:type="dxa"/>
            <w:vAlign w:val="bottom"/>
          </w:tcPr>
          <w:p w14:paraId="0970AF32" w14:textId="77777777" w:rsidR="00A70303" w:rsidRPr="006B4097" w:rsidRDefault="00A70303" w:rsidP="00A703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4" w:right="-2"/>
              <w:jc w:val="center"/>
              <w:rPr>
                <w:rFonts w:asciiTheme="majorBidi" w:eastAsia="MS Mincho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FDBB93" w14:textId="77777777" w:rsidR="00A70303" w:rsidRPr="006B4097" w:rsidRDefault="00A70303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54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B40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2,338,843</w:t>
            </w:r>
          </w:p>
        </w:tc>
      </w:tr>
      <w:tr w:rsidR="00A70303" w:rsidRPr="00F205C4" w14:paraId="6B5A062C" w14:textId="77777777" w:rsidTr="006B4097">
        <w:trPr>
          <w:trHeight w:val="170"/>
        </w:trPr>
        <w:tc>
          <w:tcPr>
            <w:tcW w:w="2502" w:type="dxa"/>
            <w:noWrap/>
            <w:vAlign w:val="bottom"/>
          </w:tcPr>
          <w:p w14:paraId="1454F8DF" w14:textId="77777777" w:rsidR="00A70303" w:rsidRPr="007C546A" w:rsidRDefault="00A70303" w:rsidP="00A703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72"/>
              <w:rPr>
                <w:rFonts w:asciiTheme="majorBidi" w:hAnsiTheme="majorBidi" w:cstheme="majorBidi"/>
                <w:color w:val="000000"/>
                <w:cs/>
                <w:lang w:val="en-GB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ADC4A45" w14:textId="77777777" w:rsidR="00A70303" w:rsidRPr="007C546A" w:rsidRDefault="00A70303" w:rsidP="00A70303">
            <w:pPr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line="240" w:lineRule="auto"/>
              <w:ind w:left="-115" w:right="-21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75" w:type="dxa"/>
            <w:vAlign w:val="bottom"/>
          </w:tcPr>
          <w:p w14:paraId="101A08F1" w14:textId="77777777" w:rsidR="00A70303" w:rsidRPr="007C546A" w:rsidRDefault="00A70303" w:rsidP="00A703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6" w:right="-129"/>
              <w:jc w:val="both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98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1D5D127" w14:textId="77777777" w:rsidR="00A70303" w:rsidRPr="007C546A" w:rsidRDefault="00A70303" w:rsidP="00A70303">
            <w:pPr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line="240" w:lineRule="auto"/>
              <w:ind w:left="-115" w:right="-21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70" w:type="dxa"/>
            <w:vAlign w:val="bottom"/>
          </w:tcPr>
          <w:p w14:paraId="12C5A993" w14:textId="77777777" w:rsidR="00A70303" w:rsidRPr="007C546A" w:rsidRDefault="00A70303" w:rsidP="00A703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4072F2A" w14:textId="77777777" w:rsidR="00A70303" w:rsidRPr="007C546A" w:rsidRDefault="00A70303" w:rsidP="00A703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75" w:type="dxa"/>
            <w:vAlign w:val="bottom"/>
          </w:tcPr>
          <w:p w14:paraId="62A93207" w14:textId="77777777" w:rsidR="00A70303" w:rsidRPr="007C546A" w:rsidRDefault="00A70303" w:rsidP="00A703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91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FF1133C" w14:textId="77777777" w:rsidR="00A70303" w:rsidRPr="007C546A" w:rsidRDefault="00A70303" w:rsidP="00A703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2E7B8C5C" w14:textId="77777777" w:rsidR="00A70303" w:rsidRPr="007C546A" w:rsidRDefault="00A70303" w:rsidP="00A703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03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4C47BAA" w14:textId="77777777" w:rsidR="00A70303" w:rsidRPr="007C546A" w:rsidRDefault="00A70303" w:rsidP="00A703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10C90539" w14:textId="77777777" w:rsidR="00A70303" w:rsidRPr="007C546A" w:rsidRDefault="00A70303" w:rsidP="00A703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4" w:right="-2"/>
              <w:jc w:val="center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03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ADA14BB" w14:textId="77777777" w:rsidR="00A70303" w:rsidRPr="007C546A" w:rsidRDefault="00A70303" w:rsidP="00A703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A70303" w:rsidRPr="00F205C4" w14:paraId="13F5AC36" w14:textId="77777777" w:rsidTr="006B4097">
        <w:trPr>
          <w:trHeight w:val="420"/>
        </w:trPr>
        <w:tc>
          <w:tcPr>
            <w:tcW w:w="2502" w:type="dxa"/>
            <w:noWrap/>
            <w:vAlign w:val="bottom"/>
          </w:tcPr>
          <w:p w14:paraId="77ABC7AF" w14:textId="77777777" w:rsidR="00A70303" w:rsidRPr="006B4097" w:rsidRDefault="00A70303" w:rsidP="00BA25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6B4097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 xml:space="preserve">EBITDA </w:t>
            </w:r>
            <w:r w:rsidRPr="006B409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ตามส่วนงาน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4186E9A" w14:textId="77777777" w:rsidR="00A70303" w:rsidRPr="006B4097" w:rsidRDefault="00A70303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84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5" w:type="dxa"/>
            <w:vAlign w:val="bottom"/>
          </w:tcPr>
          <w:p w14:paraId="0857BE53" w14:textId="77777777" w:rsidR="00A70303" w:rsidRPr="006B4097" w:rsidRDefault="00A70303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</w:tabs>
              <w:spacing w:line="240" w:lineRule="auto"/>
              <w:ind w:left="-106" w:right="72"/>
              <w:jc w:val="both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5" w:type="dxa"/>
            <w:tcBorders>
              <w:left w:val="nil"/>
              <w:right w:val="nil"/>
            </w:tcBorders>
            <w:vAlign w:val="bottom"/>
          </w:tcPr>
          <w:p w14:paraId="292D285B" w14:textId="77777777" w:rsidR="00A70303" w:rsidRPr="006B4097" w:rsidRDefault="00A70303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84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471F95C" w14:textId="77777777" w:rsidR="00A70303" w:rsidRPr="006B4097" w:rsidRDefault="00A70303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</w:tabs>
              <w:spacing w:line="240" w:lineRule="auto"/>
              <w:ind w:right="72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3781124" w14:textId="77777777" w:rsidR="00A70303" w:rsidRPr="006B4097" w:rsidRDefault="00A70303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5" w:type="dxa"/>
            <w:vAlign w:val="bottom"/>
          </w:tcPr>
          <w:p w14:paraId="1036804D" w14:textId="77777777" w:rsidR="00A70303" w:rsidRPr="006B4097" w:rsidRDefault="00A70303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</w:tabs>
              <w:spacing w:line="240" w:lineRule="auto"/>
              <w:ind w:right="72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13" w:type="dxa"/>
            <w:tcBorders>
              <w:left w:val="nil"/>
              <w:right w:val="nil"/>
            </w:tcBorders>
            <w:vAlign w:val="bottom"/>
          </w:tcPr>
          <w:p w14:paraId="15E4C4DF" w14:textId="77777777" w:rsidR="00A70303" w:rsidRPr="006B4097" w:rsidRDefault="00A70303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46149A6" w14:textId="77777777" w:rsidR="00A70303" w:rsidRPr="006B4097" w:rsidRDefault="00A70303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</w:tabs>
              <w:spacing w:line="240" w:lineRule="auto"/>
              <w:ind w:right="72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2" w:type="dxa"/>
            <w:tcBorders>
              <w:left w:val="nil"/>
              <w:right w:val="nil"/>
            </w:tcBorders>
            <w:vAlign w:val="bottom"/>
          </w:tcPr>
          <w:p w14:paraId="23532658" w14:textId="193ECA23" w:rsidR="00A70303" w:rsidRPr="006B4097" w:rsidRDefault="00176A3F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54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B409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235,375</w:t>
            </w:r>
          </w:p>
        </w:tc>
        <w:tc>
          <w:tcPr>
            <w:tcW w:w="236" w:type="dxa"/>
            <w:vAlign w:val="bottom"/>
          </w:tcPr>
          <w:p w14:paraId="47F2CAEC" w14:textId="77777777" w:rsidR="00A70303" w:rsidRPr="006B4097" w:rsidRDefault="00A70303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20"/>
              </w:tabs>
              <w:spacing w:line="240" w:lineRule="auto"/>
              <w:ind w:left="-104" w:right="72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4" w:type="dxa"/>
            <w:tcBorders>
              <w:left w:val="nil"/>
              <w:right w:val="nil"/>
            </w:tcBorders>
            <w:vAlign w:val="bottom"/>
          </w:tcPr>
          <w:p w14:paraId="485F881D" w14:textId="77777777" w:rsidR="00A70303" w:rsidRPr="006B4097" w:rsidRDefault="00A70303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54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B409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170,213</w:t>
            </w:r>
          </w:p>
        </w:tc>
      </w:tr>
      <w:tr w:rsidR="00A70303" w:rsidRPr="00F205C4" w14:paraId="38022679" w14:textId="77777777" w:rsidTr="006B4097">
        <w:trPr>
          <w:trHeight w:val="420"/>
        </w:trPr>
        <w:tc>
          <w:tcPr>
            <w:tcW w:w="2502" w:type="dxa"/>
            <w:noWrap/>
            <w:vAlign w:val="bottom"/>
          </w:tcPr>
          <w:p w14:paraId="52DC47C4" w14:textId="77777777" w:rsidR="00A70303" w:rsidRPr="006B4097" w:rsidRDefault="00A70303" w:rsidP="00BA25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6B409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ค่าเสื่อมราคาและ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7BA1439" w14:textId="77777777" w:rsidR="00A70303" w:rsidRPr="006B4097" w:rsidRDefault="00A70303" w:rsidP="00A70303">
            <w:pPr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line="240" w:lineRule="auto"/>
              <w:ind w:left="-115" w:right="-2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5" w:type="dxa"/>
            <w:vAlign w:val="bottom"/>
          </w:tcPr>
          <w:p w14:paraId="68A6CFBB" w14:textId="77777777" w:rsidR="00A70303" w:rsidRPr="006B4097" w:rsidRDefault="00A70303" w:rsidP="00A703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6" w:right="-129"/>
              <w:jc w:val="both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5" w:type="dxa"/>
            <w:tcBorders>
              <w:left w:val="nil"/>
              <w:right w:val="nil"/>
            </w:tcBorders>
            <w:vAlign w:val="bottom"/>
          </w:tcPr>
          <w:p w14:paraId="627C30E4" w14:textId="77777777" w:rsidR="00A70303" w:rsidRPr="006B4097" w:rsidRDefault="00A70303" w:rsidP="00A70303">
            <w:pPr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line="240" w:lineRule="auto"/>
              <w:ind w:left="-115" w:right="-2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16C939D" w14:textId="77777777" w:rsidR="00A70303" w:rsidRPr="006B4097" w:rsidRDefault="00A70303" w:rsidP="00A703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D67C061" w14:textId="77777777" w:rsidR="00A70303" w:rsidRPr="006B4097" w:rsidRDefault="00A70303" w:rsidP="00A703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5" w:type="dxa"/>
            <w:vAlign w:val="bottom"/>
          </w:tcPr>
          <w:p w14:paraId="204C3AFB" w14:textId="77777777" w:rsidR="00A70303" w:rsidRPr="006B4097" w:rsidRDefault="00A70303" w:rsidP="00A703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13" w:type="dxa"/>
            <w:tcBorders>
              <w:left w:val="nil"/>
              <w:right w:val="nil"/>
            </w:tcBorders>
            <w:vAlign w:val="bottom"/>
          </w:tcPr>
          <w:p w14:paraId="277F7EAF" w14:textId="77777777" w:rsidR="00A70303" w:rsidRPr="006B4097" w:rsidRDefault="00A70303" w:rsidP="00A703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12BCEB2" w14:textId="77777777" w:rsidR="00A70303" w:rsidRPr="006B4097" w:rsidRDefault="00A70303" w:rsidP="00A703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2" w:type="dxa"/>
            <w:tcBorders>
              <w:left w:val="nil"/>
              <w:right w:val="nil"/>
            </w:tcBorders>
            <w:vAlign w:val="bottom"/>
          </w:tcPr>
          <w:p w14:paraId="68A57BAC" w14:textId="77777777" w:rsidR="00A70303" w:rsidRPr="006B4097" w:rsidRDefault="00A70303" w:rsidP="00A703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F865CBD" w14:textId="77777777" w:rsidR="00A70303" w:rsidRPr="006B4097" w:rsidRDefault="00A70303" w:rsidP="00A703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4" w:right="-2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4" w:type="dxa"/>
            <w:tcBorders>
              <w:left w:val="nil"/>
              <w:right w:val="nil"/>
            </w:tcBorders>
            <w:vAlign w:val="bottom"/>
          </w:tcPr>
          <w:p w14:paraId="50A07DAD" w14:textId="77777777" w:rsidR="00A70303" w:rsidRPr="006B4097" w:rsidRDefault="00A70303" w:rsidP="00A703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A70303" w:rsidRPr="00F205C4" w14:paraId="0F604ED9" w14:textId="77777777" w:rsidTr="006B4097">
        <w:trPr>
          <w:trHeight w:val="420"/>
        </w:trPr>
        <w:tc>
          <w:tcPr>
            <w:tcW w:w="2502" w:type="dxa"/>
            <w:noWrap/>
            <w:vAlign w:val="bottom"/>
          </w:tcPr>
          <w:p w14:paraId="458AB484" w14:textId="6A13D909" w:rsidR="00A70303" w:rsidRPr="006B4097" w:rsidRDefault="00A70303" w:rsidP="00A703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7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6B409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 xml:space="preserve">  ค่าตัดจำหน่าย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53C0D82" w14:textId="77777777" w:rsidR="00A70303" w:rsidRPr="006B4097" w:rsidRDefault="00A70303" w:rsidP="00A70303">
            <w:pPr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line="240" w:lineRule="auto"/>
              <w:ind w:left="-115" w:right="-2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5" w:type="dxa"/>
            <w:vAlign w:val="bottom"/>
          </w:tcPr>
          <w:p w14:paraId="1BDF211A" w14:textId="77777777" w:rsidR="00A70303" w:rsidRPr="006B4097" w:rsidRDefault="00A70303" w:rsidP="00A703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6" w:right="-129"/>
              <w:jc w:val="both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5" w:type="dxa"/>
            <w:tcBorders>
              <w:left w:val="nil"/>
              <w:right w:val="nil"/>
            </w:tcBorders>
            <w:vAlign w:val="bottom"/>
          </w:tcPr>
          <w:p w14:paraId="5A059313" w14:textId="77777777" w:rsidR="00A70303" w:rsidRPr="006B4097" w:rsidRDefault="00A70303" w:rsidP="00A70303">
            <w:pPr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line="240" w:lineRule="auto"/>
              <w:ind w:left="-115" w:right="-2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2E81553" w14:textId="77777777" w:rsidR="00A70303" w:rsidRPr="006B4097" w:rsidRDefault="00A70303" w:rsidP="00A703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C86C753" w14:textId="77777777" w:rsidR="00A70303" w:rsidRPr="006B4097" w:rsidRDefault="00A70303" w:rsidP="00A703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5" w:type="dxa"/>
            <w:vAlign w:val="bottom"/>
          </w:tcPr>
          <w:p w14:paraId="1999A182" w14:textId="77777777" w:rsidR="00A70303" w:rsidRPr="006B4097" w:rsidRDefault="00A70303" w:rsidP="00A703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13" w:type="dxa"/>
            <w:tcBorders>
              <w:left w:val="nil"/>
              <w:right w:val="nil"/>
            </w:tcBorders>
            <w:vAlign w:val="bottom"/>
          </w:tcPr>
          <w:p w14:paraId="35D5B059" w14:textId="77777777" w:rsidR="00A70303" w:rsidRPr="006B4097" w:rsidRDefault="00A70303" w:rsidP="00A703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1DB220B" w14:textId="77777777" w:rsidR="00A70303" w:rsidRPr="006B4097" w:rsidRDefault="00A70303" w:rsidP="00A703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2" w:type="dxa"/>
            <w:tcBorders>
              <w:left w:val="nil"/>
              <w:right w:val="nil"/>
            </w:tcBorders>
            <w:vAlign w:val="bottom"/>
          </w:tcPr>
          <w:p w14:paraId="2EB5E66D" w14:textId="1A0F4909" w:rsidR="00A70303" w:rsidRPr="006B4097" w:rsidRDefault="00176A3F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27"/>
              </w:tabs>
              <w:spacing w:line="240" w:lineRule="auto"/>
              <w:ind w:left="-115" w:right="-6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B409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(31,241)</w:t>
            </w:r>
          </w:p>
        </w:tc>
        <w:tc>
          <w:tcPr>
            <w:tcW w:w="236" w:type="dxa"/>
            <w:vAlign w:val="bottom"/>
          </w:tcPr>
          <w:p w14:paraId="1355A2B1" w14:textId="77777777" w:rsidR="00A70303" w:rsidRPr="006B4097" w:rsidRDefault="00A70303" w:rsidP="00A703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4" w:right="-2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4" w:type="dxa"/>
            <w:tcBorders>
              <w:left w:val="nil"/>
              <w:right w:val="nil"/>
            </w:tcBorders>
            <w:vAlign w:val="bottom"/>
          </w:tcPr>
          <w:p w14:paraId="574F1187" w14:textId="77777777" w:rsidR="00A70303" w:rsidRPr="006B4097" w:rsidRDefault="00A70303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27"/>
              </w:tabs>
              <w:spacing w:line="240" w:lineRule="auto"/>
              <w:ind w:left="-115" w:right="-6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B409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</w:t>
            </w:r>
            <w:r w:rsidRPr="006B409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23,</w:t>
            </w:r>
            <w:r w:rsidRPr="006B409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810)</w:t>
            </w:r>
          </w:p>
        </w:tc>
      </w:tr>
      <w:tr w:rsidR="00A70303" w:rsidRPr="00F205C4" w14:paraId="4B12C1BB" w14:textId="77777777" w:rsidTr="006B4097">
        <w:trPr>
          <w:trHeight w:val="420"/>
        </w:trPr>
        <w:tc>
          <w:tcPr>
            <w:tcW w:w="2502" w:type="dxa"/>
            <w:noWrap/>
            <w:vAlign w:val="bottom"/>
          </w:tcPr>
          <w:p w14:paraId="7CBD9666" w14:textId="77777777" w:rsidR="00A70303" w:rsidRPr="006B4097" w:rsidRDefault="00A70303" w:rsidP="00BA25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6B409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ต้นทุนทางการเงิน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03FB068" w14:textId="77777777" w:rsidR="00A70303" w:rsidRPr="006B4097" w:rsidRDefault="00A70303" w:rsidP="00A70303">
            <w:pPr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line="240" w:lineRule="auto"/>
              <w:ind w:left="-115" w:right="-2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5" w:type="dxa"/>
            <w:vAlign w:val="bottom"/>
          </w:tcPr>
          <w:p w14:paraId="765F483D" w14:textId="77777777" w:rsidR="00A70303" w:rsidRPr="006B4097" w:rsidRDefault="00A70303" w:rsidP="00A703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6" w:right="-129"/>
              <w:jc w:val="both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5" w:type="dxa"/>
            <w:tcBorders>
              <w:left w:val="nil"/>
              <w:right w:val="nil"/>
            </w:tcBorders>
            <w:vAlign w:val="bottom"/>
          </w:tcPr>
          <w:p w14:paraId="406350C9" w14:textId="77777777" w:rsidR="00A70303" w:rsidRPr="006B4097" w:rsidRDefault="00A70303" w:rsidP="00A70303">
            <w:pPr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line="240" w:lineRule="auto"/>
              <w:ind w:left="-115" w:right="-2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D1EF5FA" w14:textId="77777777" w:rsidR="00A70303" w:rsidRPr="006B4097" w:rsidRDefault="00A70303" w:rsidP="00A703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7CF522F" w14:textId="77777777" w:rsidR="00A70303" w:rsidRPr="006B4097" w:rsidRDefault="00A70303" w:rsidP="00A703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5" w:type="dxa"/>
            <w:vAlign w:val="bottom"/>
          </w:tcPr>
          <w:p w14:paraId="1790B12A" w14:textId="77777777" w:rsidR="00A70303" w:rsidRPr="006B4097" w:rsidRDefault="00A70303" w:rsidP="00A703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13" w:type="dxa"/>
            <w:tcBorders>
              <w:left w:val="nil"/>
              <w:right w:val="nil"/>
            </w:tcBorders>
            <w:vAlign w:val="bottom"/>
          </w:tcPr>
          <w:p w14:paraId="24E954CD" w14:textId="77777777" w:rsidR="00A70303" w:rsidRPr="006B4097" w:rsidRDefault="00A70303" w:rsidP="00A703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6670D52" w14:textId="77777777" w:rsidR="00A70303" w:rsidRPr="006B4097" w:rsidRDefault="00A70303" w:rsidP="00A703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2" w:type="dxa"/>
            <w:tcBorders>
              <w:left w:val="nil"/>
              <w:right w:val="nil"/>
            </w:tcBorders>
            <w:vAlign w:val="bottom"/>
          </w:tcPr>
          <w:p w14:paraId="5A76DC41" w14:textId="5C7759DB" w:rsidR="00A70303" w:rsidRPr="006B4097" w:rsidRDefault="00176A3F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27"/>
                <w:tab w:val="left" w:pos="720"/>
              </w:tabs>
              <w:spacing w:line="240" w:lineRule="auto"/>
              <w:ind w:left="-115" w:right="-6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B409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(27,8</w:t>
            </w:r>
            <w:r w:rsidR="00213E6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</w:t>
            </w:r>
            <w:r w:rsidRPr="006B409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1CEC7ECF" w14:textId="77777777" w:rsidR="00A70303" w:rsidRPr="006B4097" w:rsidRDefault="00A70303" w:rsidP="00A703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4" w:right="-2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4" w:type="dxa"/>
            <w:tcBorders>
              <w:left w:val="nil"/>
              <w:right w:val="nil"/>
            </w:tcBorders>
            <w:vAlign w:val="bottom"/>
          </w:tcPr>
          <w:p w14:paraId="37C992D5" w14:textId="77777777" w:rsidR="00A70303" w:rsidRPr="006B4097" w:rsidRDefault="00A70303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27"/>
                <w:tab w:val="left" w:pos="720"/>
              </w:tabs>
              <w:spacing w:line="240" w:lineRule="auto"/>
              <w:ind w:left="-115" w:right="-6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B409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</w:t>
            </w:r>
            <w:r w:rsidRPr="006B409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28,391</w:t>
            </w:r>
            <w:r w:rsidRPr="006B409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A70303" w:rsidRPr="00F205C4" w14:paraId="3862BD33" w14:textId="77777777" w:rsidTr="006B4097">
        <w:trPr>
          <w:trHeight w:val="420"/>
        </w:trPr>
        <w:tc>
          <w:tcPr>
            <w:tcW w:w="2502" w:type="dxa"/>
            <w:noWrap/>
            <w:vAlign w:val="bottom"/>
          </w:tcPr>
          <w:p w14:paraId="299F004C" w14:textId="77777777" w:rsidR="00A70303" w:rsidRPr="006B4097" w:rsidRDefault="00A70303" w:rsidP="00BA25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6B409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3DB2386" w14:textId="77777777" w:rsidR="00A70303" w:rsidRPr="006B4097" w:rsidRDefault="00A70303" w:rsidP="00A70303">
            <w:pPr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line="240" w:lineRule="auto"/>
              <w:ind w:left="-115" w:right="-2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5" w:type="dxa"/>
            <w:vAlign w:val="bottom"/>
          </w:tcPr>
          <w:p w14:paraId="18EEA333" w14:textId="77777777" w:rsidR="00A70303" w:rsidRPr="006B4097" w:rsidRDefault="00A70303" w:rsidP="00A703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6" w:right="-129"/>
              <w:jc w:val="both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5" w:type="dxa"/>
            <w:tcBorders>
              <w:left w:val="nil"/>
              <w:right w:val="nil"/>
            </w:tcBorders>
            <w:vAlign w:val="bottom"/>
          </w:tcPr>
          <w:p w14:paraId="15F79500" w14:textId="77777777" w:rsidR="00A70303" w:rsidRPr="006B4097" w:rsidRDefault="00A70303" w:rsidP="00A70303">
            <w:pPr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line="240" w:lineRule="auto"/>
              <w:ind w:left="-115" w:right="-150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61BE0B0" w14:textId="77777777" w:rsidR="00A70303" w:rsidRPr="006B4097" w:rsidRDefault="00A70303" w:rsidP="00A703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687A8EA" w14:textId="77777777" w:rsidR="00A70303" w:rsidRPr="006B4097" w:rsidRDefault="00A70303" w:rsidP="00A703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5" w:type="dxa"/>
            <w:vAlign w:val="bottom"/>
          </w:tcPr>
          <w:p w14:paraId="1D67DED8" w14:textId="77777777" w:rsidR="00A70303" w:rsidRPr="006B4097" w:rsidRDefault="00A70303" w:rsidP="00A703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13" w:type="dxa"/>
            <w:tcBorders>
              <w:left w:val="nil"/>
              <w:right w:val="nil"/>
            </w:tcBorders>
            <w:vAlign w:val="bottom"/>
          </w:tcPr>
          <w:p w14:paraId="34DCC309" w14:textId="77777777" w:rsidR="00A70303" w:rsidRPr="006B4097" w:rsidRDefault="00A70303" w:rsidP="00A703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432FD73" w14:textId="77777777" w:rsidR="00A70303" w:rsidRPr="006B4097" w:rsidRDefault="00A70303" w:rsidP="00A703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2" w:type="dxa"/>
            <w:tcBorders>
              <w:left w:val="nil"/>
              <w:right w:val="nil"/>
            </w:tcBorders>
            <w:vAlign w:val="bottom"/>
          </w:tcPr>
          <w:p w14:paraId="0331DBB4" w14:textId="6BCED608" w:rsidR="00A70303" w:rsidRPr="006B4097" w:rsidRDefault="00176A3F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27"/>
                <w:tab w:val="left" w:pos="720"/>
              </w:tabs>
              <w:spacing w:line="240" w:lineRule="auto"/>
              <w:ind w:left="-115" w:right="-6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B409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(14,735)</w:t>
            </w:r>
          </w:p>
        </w:tc>
        <w:tc>
          <w:tcPr>
            <w:tcW w:w="236" w:type="dxa"/>
            <w:vAlign w:val="bottom"/>
          </w:tcPr>
          <w:p w14:paraId="2AC64156" w14:textId="77777777" w:rsidR="00A70303" w:rsidRPr="006B4097" w:rsidRDefault="00A70303" w:rsidP="00A703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4" w:right="-2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4" w:type="dxa"/>
            <w:tcBorders>
              <w:left w:val="nil"/>
              <w:right w:val="nil"/>
            </w:tcBorders>
            <w:vAlign w:val="bottom"/>
          </w:tcPr>
          <w:p w14:paraId="12C55BE3" w14:textId="77777777" w:rsidR="00A70303" w:rsidRPr="006B4097" w:rsidRDefault="00A70303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27"/>
                <w:tab w:val="left" w:pos="720"/>
              </w:tabs>
              <w:spacing w:line="240" w:lineRule="auto"/>
              <w:ind w:left="-115" w:right="-6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B409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</w:t>
            </w:r>
            <w:r w:rsidRPr="006B409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8,372</w:t>
            </w:r>
            <w:r w:rsidRPr="006B409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A70303" w:rsidRPr="00F205C4" w14:paraId="3A7538DC" w14:textId="77777777" w:rsidTr="006B4097">
        <w:trPr>
          <w:trHeight w:val="420"/>
        </w:trPr>
        <w:tc>
          <w:tcPr>
            <w:tcW w:w="2502" w:type="dxa"/>
            <w:noWrap/>
            <w:vAlign w:val="bottom"/>
          </w:tcPr>
          <w:p w14:paraId="3F012E09" w14:textId="77777777" w:rsidR="00A70303" w:rsidRPr="006B4097" w:rsidRDefault="00A70303" w:rsidP="00BA25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6B409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ค่าใช้จ่ายดำเนินงานอื่น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B4FE750" w14:textId="77777777" w:rsidR="00A70303" w:rsidRPr="006B4097" w:rsidRDefault="00A70303" w:rsidP="00A70303">
            <w:pPr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line="240" w:lineRule="auto"/>
              <w:ind w:left="-115" w:right="-2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5" w:type="dxa"/>
            <w:vAlign w:val="bottom"/>
          </w:tcPr>
          <w:p w14:paraId="3369ABF3" w14:textId="77777777" w:rsidR="00A70303" w:rsidRPr="006B4097" w:rsidRDefault="00A70303" w:rsidP="00A703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6" w:right="-129"/>
              <w:jc w:val="both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5" w:type="dxa"/>
            <w:tcBorders>
              <w:left w:val="nil"/>
              <w:right w:val="nil"/>
            </w:tcBorders>
            <w:vAlign w:val="bottom"/>
          </w:tcPr>
          <w:p w14:paraId="77F6527B" w14:textId="77777777" w:rsidR="00A70303" w:rsidRPr="006B4097" w:rsidRDefault="00A70303" w:rsidP="00A70303">
            <w:pPr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line="240" w:lineRule="auto"/>
              <w:ind w:left="-115" w:right="-150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FC72448" w14:textId="77777777" w:rsidR="00A70303" w:rsidRPr="006B4097" w:rsidRDefault="00A70303" w:rsidP="00A703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5C7B1B3" w14:textId="77777777" w:rsidR="00A70303" w:rsidRPr="006B4097" w:rsidRDefault="00A70303" w:rsidP="00A703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5" w:type="dxa"/>
            <w:vAlign w:val="bottom"/>
          </w:tcPr>
          <w:p w14:paraId="68F90E2B" w14:textId="77777777" w:rsidR="00A70303" w:rsidRPr="006B4097" w:rsidRDefault="00A70303" w:rsidP="00A703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13" w:type="dxa"/>
            <w:tcBorders>
              <w:left w:val="nil"/>
              <w:right w:val="nil"/>
            </w:tcBorders>
            <w:vAlign w:val="bottom"/>
          </w:tcPr>
          <w:p w14:paraId="35A18846" w14:textId="77777777" w:rsidR="00A70303" w:rsidRPr="006B4097" w:rsidRDefault="00A70303" w:rsidP="00A703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0F5BA8D" w14:textId="77777777" w:rsidR="00A70303" w:rsidRPr="006B4097" w:rsidRDefault="00A70303" w:rsidP="00A703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2" w:type="dxa"/>
            <w:tcBorders>
              <w:left w:val="nil"/>
              <w:right w:val="nil"/>
            </w:tcBorders>
            <w:vAlign w:val="bottom"/>
          </w:tcPr>
          <w:p w14:paraId="3E0273E3" w14:textId="77777777" w:rsidR="00A70303" w:rsidRPr="006B4097" w:rsidRDefault="00A70303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27"/>
                <w:tab w:val="left" w:pos="720"/>
              </w:tabs>
              <w:spacing w:line="240" w:lineRule="auto"/>
              <w:ind w:left="-115" w:right="-6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F249BEF" w14:textId="77777777" w:rsidR="00A70303" w:rsidRPr="006B4097" w:rsidRDefault="00A70303" w:rsidP="00A703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4" w:right="-2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4" w:type="dxa"/>
            <w:tcBorders>
              <w:left w:val="nil"/>
              <w:right w:val="nil"/>
            </w:tcBorders>
            <w:vAlign w:val="bottom"/>
          </w:tcPr>
          <w:p w14:paraId="3A7F232D" w14:textId="77777777" w:rsidR="00A70303" w:rsidRPr="006B4097" w:rsidRDefault="00A70303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27"/>
                <w:tab w:val="left" w:pos="720"/>
              </w:tabs>
              <w:spacing w:line="240" w:lineRule="auto"/>
              <w:ind w:left="-115" w:right="-6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A70303" w:rsidRPr="00F205C4" w14:paraId="06B61EBA" w14:textId="77777777" w:rsidTr="006B4097">
        <w:trPr>
          <w:trHeight w:val="420"/>
        </w:trPr>
        <w:tc>
          <w:tcPr>
            <w:tcW w:w="2502" w:type="dxa"/>
            <w:noWrap/>
            <w:vAlign w:val="bottom"/>
          </w:tcPr>
          <w:p w14:paraId="3E131CA6" w14:textId="77777777" w:rsidR="00A70303" w:rsidRPr="006B4097" w:rsidRDefault="00A70303" w:rsidP="00BA25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6B409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 xml:space="preserve">   ที่ไม่ได้ปันส่วน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E3EE624" w14:textId="77777777" w:rsidR="00A70303" w:rsidRPr="006B4097" w:rsidRDefault="00A70303" w:rsidP="00A70303">
            <w:pPr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line="240" w:lineRule="auto"/>
              <w:ind w:left="-115" w:right="-2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5" w:type="dxa"/>
            <w:vAlign w:val="bottom"/>
          </w:tcPr>
          <w:p w14:paraId="4E0FEB1D" w14:textId="77777777" w:rsidR="00A70303" w:rsidRPr="006B4097" w:rsidRDefault="00A70303" w:rsidP="00A703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6" w:right="-129"/>
              <w:jc w:val="both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5" w:type="dxa"/>
            <w:tcBorders>
              <w:left w:val="nil"/>
              <w:right w:val="nil"/>
            </w:tcBorders>
            <w:vAlign w:val="bottom"/>
          </w:tcPr>
          <w:p w14:paraId="53BB9113" w14:textId="77777777" w:rsidR="00A70303" w:rsidRPr="006B4097" w:rsidRDefault="00A70303" w:rsidP="00A70303">
            <w:pPr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line="240" w:lineRule="auto"/>
              <w:ind w:left="-115" w:right="-150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DB96210" w14:textId="77777777" w:rsidR="00A70303" w:rsidRPr="006B4097" w:rsidRDefault="00A70303" w:rsidP="00A703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BF3E9B0" w14:textId="77777777" w:rsidR="00A70303" w:rsidRPr="006B4097" w:rsidRDefault="00A70303" w:rsidP="00A703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5" w:type="dxa"/>
            <w:vAlign w:val="bottom"/>
          </w:tcPr>
          <w:p w14:paraId="4758D1AA" w14:textId="77777777" w:rsidR="00A70303" w:rsidRPr="006B4097" w:rsidRDefault="00A70303" w:rsidP="00A703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13" w:type="dxa"/>
            <w:tcBorders>
              <w:left w:val="nil"/>
              <w:right w:val="nil"/>
            </w:tcBorders>
            <w:vAlign w:val="bottom"/>
          </w:tcPr>
          <w:p w14:paraId="35704099" w14:textId="77777777" w:rsidR="00A70303" w:rsidRPr="006B4097" w:rsidRDefault="00A70303" w:rsidP="00A703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E6AFF41" w14:textId="77777777" w:rsidR="00A70303" w:rsidRPr="006B4097" w:rsidRDefault="00A70303" w:rsidP="00A703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2" w:type="dxa"/>
            <w:tcBorders>
              <w:left w:val="nil"/>
              <w:right w:val="nil"/>
            </w:tcBorders>
            <w:vAlign w:val="bottom"/>
          </w:tcPr>
          <w:p w14:paraId="59CF3A00" w14:textId="5ACB75A3" w:rsidR="00A70303" w:rsidRPr="006B4097" w:rsidRDefault="00176A3F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27"/>
                <w:tab w:val="left" w:pos="720"/>
              </w:tabs>
              <w:spacing w:line="240" w:lineRule="auto"/>
              <w:ind w:left="-115" w:right="-6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B409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(108,06</w:t>
            </w:r>
            <w:r w:rsidR="00B07D3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Pr="006B409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7DF10696" w14:textId="77777777" w:rsidR="00A70303" w:rsidRPr="006B4097" w:rsidRDefault="00A70303" w:rsidP="00A703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4" w:right="-2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4" w:type="dxa"/>
            <w:tcBorders>
              <w:left w:val="nil"/>
              <w:right w:val="nil"/>
            </w:tcBorders>
            <w:vAlign w:val="bottom"/>
          </w:tcPr>
          <w:p w14:paraId="22969A9C" w14:textId="77777777" w:rsidR="00A70303" w:rsidRPr="006B4097" w:rsidRDefault="00A70303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27"/>
                <w:tab w:val="left" w:pos="720"/>
              </w:tabs>
              <w:spacing w:line="240" w:lineRule="auto"/>
              <w:ind w:left="-115" w:right="-6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B409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</w:t>
            </w:r>
            <w:r w:rsidRPr="006B409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81,9</w:t>
            </w:r>
            <w:r w:rsidRPr="006B409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62)</w:t>
            </w:r>
          </w:p>
        </w:tc>
      </w:tr>
      <w:tr w:rsidR="00A70303" w:rsidRPr="00F205C4" w14:paraId="19FA6A13" w14:textId="77777777" w:rsidTr="006B4097">
        <w:trPr>
          <w:trHeight w:val="420"/>
        </w:trPr>
        <w:tc>
          <w:tcPr>
            <w:tcW w:w="2502" w:type="dxa"/>
            <w:noWrap/>
            <w:vAlign w:val="bottom"/>
          </w:tcPr>
          <w:p w14:paraId="13C58710" w14:textId="77777777" w:rsidR="00A70303" w:rsidRPr="006B4097" w:rsidRDefault="00A70303" w:rsidP="00BA25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6B40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กำไรสำหรับปี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BDB1ADA" w14:textId="77777777" w:rsidR="00A70303" w:rsidRPr="006B4097" w:rsidRDefault="00A70303" w:rsidP="00A70303">
            <w:pPr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line="240" w:lineRule="auto"/>
              <w:ind w:left="-115" w:right="-2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5" w:type="dxa"/>
            <w:vAlign w:val="bottom"/>
          </w:tcPr>
          <w:p w14:paraId="3FA1CCDA" w14:textId="77777777" w:rsidR="00A70303" w:rsidRPr="006B4097" w:rsidRDefault="00A70303" w:rsidP="00A703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6" w:right="-129"/>
              <w:jc w:val="both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85" w:type="dxa"/>
            <w:tcBorders>
              <w:left w:val="nil"/>
              <w:right w:val="nil"/>
            </w:tcBorders>
            <w:vAlign w:val="bottom"/>
          </w:tcPr>
          <w:p w14:paraId="3D3C8EC1" w14:textId="77777777" w:rsidR="00A70303" w:rsidRPr="006B4097" w:rsidRDefault="00A70303" w:rsidP="00A70303">
            <w:pPr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line="240" w:lineRule="auto"/>
              <w:ind w:left="-115" w:right="-150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73D477F" w14:textId="77777777" w:rsidR="00A70303" w:rsidRPr="006B4097" w:rsidRDefault="00A70303" w:rsidP="00A703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4ECB49E" w14:textId="77777777" w:rsidR="00A70303" w:rsidRPr="006B4097" w:rsidRDefault="00A70303" w:rsidP="00A703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75" w:type="dxa"/>
            <w:vAlign w:val="bottom"/>
          </w:tcPr>
          <w:p w14:paraId="67D9F74C" w14:textId="77777777" w:rsidR="00A70303" w:rsidRPr="006B4097" w:rsidRDefault="00A70303" w:rsidP="00A703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13" w:type="dxa"/>
            <w:tcBorders>
              <w:left w:val="nil"/>
              <w:right w:val="nil"/>
            </w:tcBorders>
            <w:vAlign w:val="bottom"/>
          </w:tcPr>
          <w:p w14:paraId="2FF12003" w14:textId="77777777" w:rsidR="00A70303" w:rsidRPr="006B4097" w:rsidRDefault="00A70303" w:rsidP="00A703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065E12A" w14:textId="77777777" w:rsidR="00A70303" w:rsidRPr="006B4097" w:rsidRDefault="00A70303" w:rsidP="00A703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F7BEC6F" w14:textId="67D2F4D1" w:rsidR="00A70303" w:rsidRPr="006B4097" w:rsidRDefault="00636D0C" w:rsidP="00A703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B40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53,517</w:t>
            </w:r>
          </w:p>
        </w:tc>
        <w:tc>
          <w:tcPr>
            <w:tcW w:w="236" w:type="dxa"/>
            <w:vAlign w:val="bottom"/>
          </w:tcPr>
          <w:p w14:paraId="002A58E9" w14:textId="77777777" w:rsidR="00A70303" w:rsidRPr="006B4097" w:rsidRDefault="00A70303" w:rsidP="00A703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4" w:right="-2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A19C69" w14:textId="77777777" w:rsidR="00A70303" w:rsidRPr="006B4097" w:rsidRDefault="00A70303" w:rsidP="00A703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B409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27,678</w:t>
            </w:r>
          </w:p>
        </w:tc>
      </w:tr>
      <w:tr w:rsidR="00A70303" w:rsidRPr="00F205C4" w14:paraId="72561B22" w14:textId="77777777" w:rsidTr="007C546A">
        <w:trPr>
          <w:trHeight w:val="188"/>
        </w:trPr>
        <w:tc>
          <w:tcPr>
            <w:tcW w:w="2502" w:type="dxa"/>
            <w:noWrap/>
            <w:vAlign w:val="bottom"/>
          </w:tcPr>
          <w:p w14:paraId="36C41B6B" w14:textId="77777777" w:rsidR="00A70303" w:rsidRPr="007C546A" w:rsidRDefault="00A70303" w:rsidP="00A703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72"/>
              <w:rPr>
                <w:rFonts w:asciiTheme="majorBidi" w:hAnsiTheme="majorBidi" w:cstheme="majorBidi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C5C9A69" w14:textId="77777777" w:rsidR="00A70303" w:rsidRPr="007C546A" w:rsidRDefault="00A70303" w:rsidP="00A70303">
            <w:pPr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line="240" w:lineRule="auto"/>
              <w:ind w:left="-115" w:right="-21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75" w:type="dxa"/>
            <w:vAlign w:val="bottom"/>
          </w:tcPr>
          <w:p w14:paraId="279C6D03" w14:textId="77777777" w:rsidR="00A70303" w:rsidRPr="007C546A" w:rsidRDefault="00A70303" w:rsidP="00A703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6" w:right="-129"/>
              <w:jc w:val="both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985" w:type="dxa"/>
            <w:tcBorders>
              <w:left w:val="nil"/>
              <w:right w:val="nil"/>
            </w:tcBorders>
            <w:vAlign w:val="bottom"/>
          </w:tcPr>
          <w:p w14:paraId="370ECEC7" w14:textId="77777777" w:rsidR="00A70303" w:rsidRPr="007C546A" w:rsidRDefault="00A70303" w:rsidP="00A70303">
            <w:pPr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line="240" w:lineRule="auto"/>
              <w:ind w:left="-115" w:right="-150"/>
              <w:jc w:val="both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70" w:type="dxa"/>
            <w:vAlign w:val="bottom"/>
          </w:tcPr>
          <w:p w14:paraId="4E1F7518" w14:textId="77777777" w:rsidR="00A70303" w:rsidRPr="007C546A" w:rsidRDefault="00A70303" w:rsidP="00A703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7DBFA87" w14:textId="77777777" w:rsidR="00A70303" w:rsidRPr="007C546A" w:rsidRDefault="00A70303" w:rsidP="00A703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75" w:type="dxa"/>
            <w:vAlign w:val="bottom"/>
          </w:tcPr>
          <w:p w14:paraId="3D26DA98" w14:textId="77777777" w:rsidR="00A70303" w:rsidRPr="007C546A" w:rsidRDefault="00A70303" w:rsidP="00A703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913" w:type="dxa"/>
            <w:tcBorders>
              <w:left w:val="nil"/>
              <w:right w:val="nil"/>
            </w:tcBorders>
            <w:vAlign w:val="bottom"/>
          </w:tcPr>
          <w:p w14:paraId="169CD2FC" w14:textId="77777777" w:rsidR="00A70303" w:rsidRPr="007C546A" w:rsidRDefault="00A70303" w:rsidP="00A703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1956D841" w14:textId="77777777" w:rsidR="00A70303" w:rsidRPr="007C546A" w:rsidRDefault="00A70303" w:rsidP="00A703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B2ECC3" w14:textId="77777777" w:rsidR="00A70303" w:rsidRPr="007C546A" w:rsidRDefault="00A70303" w:rsidP="00A703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36" w:type="dxa"/>
            <w:vAlign w:val="bottom"/>
          </w:tcPr>
          <w:p w14:paraId="7231C2B0" w14:textId="77777777" w:rsidR="00A70303" w:rsidRPr="007C546A" w:rsidRDefault="00A70303" w:rsidP="00A703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4" w:right="-2"/>
              <w:jc w:val="center"/>
              <w:rPr>
                <w:rFonts w:asciiTheme="majorBidi" w:eastAsia="MS Mincho" w:hAnsiTheme="majorBidi" w:cstheme="majorBidi"/>
                <w:color w:val="000000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06CF92" w14:textId="77777777" w:rsidR="00A70303" w:rsidRPr="007C546A" w:rsidRDefault="00A70303" w:rsidP="00A703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A70303" w:rsidRPr="00F205C4" w14:paraId="517AAD27" w14:textId="77777777" w:rsidTr="006B4097">
        <w:trPr>
          <w:trHeight w:val="420"/>
        </w:trPr>
        <w:tc>
          <w:tcPr>
            <w:tcW w:w="2502" w:type="dxa"/>
            <w:noWrap/>
            <w:vAlign w:val="bottom"/>
          </w:tcPr>
          <w:p w14:paraId="4AE3BDF0" w14:textId="041DF824" w:rsidR="00A70303" w:rsidRPr="006B4097" w:rsidRDefault="00A70303" w:rsidP="00BA25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B409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 xml:space="preserve">สินทรัพย์ส่วนงาน </w:t>
            </w:r>
            <w:r w:rsidRPr="006B409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br/>
            </w:r>
            <w:r w:rsidR="00BA2587" w:rsidRPr="006B4097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 xml:space="preserve">   </w:t>
            </w:r>
            <w:r w:rsidRPr="006B409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6B409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6B409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1DFA8293" w14:textId="6488A9BA" w:rsidR="00A70303" w:rsidRPr="006B4097" w:rsidRDefault="00B40265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84"/>
                <w:tab w:val="left" w:pos="802"/>
              </w:tabs>
              <w:spacing w:line="240" w:lineRule="auto"/>
              <w:ind w:left="-115" w:right="-2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B409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582,697</w:t>
            </w:r>
          </w:p>
        </w:tc>
        <w:tc>
          <w:tcPr>
            <w:tcW w:w="275" w:type="dxa"/>
            <w:vAlign w:val="bottom"/>
          </w:tcPr>
          <w:p w14:paraId="2E6FF87A" w14:textId="77777777" w:rsidR="00A70303" w:rsidRPr="006B4097" w:rsidRDefault="00A70303" w:rsidP="00A703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6" w:right="-129"/>
              <w:jc w:val="both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85" w:type="dxa"/>
            <w:tcBorders>
              <w:left w:val="nil"/>
              <w:right w:val="nil"/>
            </w:tcBorders>
            <w:vAlign w:val="bottom"/>
          </w:tcPr>
          <w:p w14:paraId="189C2735" w14:textId="77777777" w:rsidR="00A70303" w:rsidRPr="006B4097" w:rsidRDefault="00A70303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84"/>
                <w:tab w:val="left" w:pos="802"/>
              </w:tabs>
              <w:spacing w:line="240" w:lineRule="auto"/>
              <w:ind w:left="-115" w:right="-2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B409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342,548</w:t>
            </w:r>
          </w:p>
        </w:tc>
        <w:tc>
          <w:tcPr>
            <w:tcW w:w="270" w:type="dxa"/>
            <w:vAlign w:val="bottom"/>
          </w:tcPr>
          <w:p w14:paraId="3998C949" w14:textId="77777777" w:rsidR="00A70303" w:rsidRPr="006B4097" w:rsidRDefault="00A70303" w:rsidP="00A703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56ED5BA" w14:textId="1642CAB7" w:rsidR="00A70303" w:rsidRPr="006B4097" w:rsidRDefault="00B40265" w:rsidP="00A703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B409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364,996</w:t>
            </w:r>
          </w:p>
        </w:tc>
        <w:tc>
          <w:tcPr>
            <w:tcW w:w="275" w:type="dxa"/>
            <w:vAlign w:val="bottom"/>
          </w:tcPr>
          <w:p w14:paraId="780A2319" w14:textId="77777777" w:rsidR="00A70303" w:rsidRPr="006B4097" w:rsidRDefault="00A70303" w:rsidP="00A703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13" w:type="dxa"/>
            <w:tcBorders>
              <w:left w:val="nil"/>
              <w:right w:val="nil"/>
            </w:tcBorders>
            <w:vAlign w:val="bottom"/>
          </w:tcPr>
          <w:p w14:paraId="37F170D1" w14:textId="77777777" w:rsidR="00A70303" w:rsidRPr="006B4097" w:rsidRDefault="00A70303" w:rsidP="00A703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B409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363,988</w:t>
            </w:r>
          </w:p>
        </w:tc>
        <w:tc>
          <w:tcPr>
            <w:tcW w:w="236" w:type="dxa"/>
            <w:vAlign w:val="bottom"/>
          </w:tcPr>
          <w:p w14:paraId="4481C9C8" w14:textId="77777777" w:rsidR="00A70303" w:rsidRPr="006B4097" w:rsidRDefault="00A70303" w:rsidP="00A703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2" w:type="dxa"/>
            <w:tcBorders>
              <w:left w:val="nil"/>
              <w:right w:val="nil"/>
            </w:tcBorders>
            <w:vAlign w:val="bottom"/>
          </w:tcPr>
          <w:p w14:paraId="4226DEEA" w14:textId="5F982FA7" w:rsidR="00A70303" w:rsidRPr="006B4097" w:rsidRDefault="00B40265" w:rsidP="00A703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B409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947,693</w:t>
            </w:r>
          </w:p>
        </w:tc>
        <w:tc>
          <w:tcPr>
            <w:tcW w:w="236" w:type="dxa"/>
            <w:vAlign w:val="bottom"/>
          </w:tcPr>
          <w:p w14:paraId="68428801" w14:textId="77777777" w:rsidR="00A70303" w:rsidRPr="006B4097" w:rsidRDefault="00A70303" w:rsidP="00A703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4" w:right="-2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4" w:type="dxa"/>
            <w:tcBorders>
              <w:left w:val="nil"/>
              <w:right w:val="nil"/>
            </w:tcBorders>
            <w:vAlign w:val="bottom"/>
          </w:tcPr>
          <w:p w14:paraId="5B6875C3" w14:textId="77777777" w:rsidR="00A70303" w:rsidRPr="006B4097" w:rsidRDefault="00A70303" w:rsidP="00A703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B409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706,536</w:t>
            </w:r>
          </w:p>
        </w:tc>
      </w:tr>
      <w:tr w:rsidR="00A70303" w:rsidRPr="00F205C4" w14:paraId="23E6DB95" w14:textId="77777777" w:rsidTr="006B4097">
        <w:trPr>
          <w:trHeight w:val="420"/>
        </w:trPr>
        <w:tc>
          <w:tcPr>
            <w:tcW w:w="2502" w:type="dxa"/>
            <w:noWrap/>
            <w:vAlign w:val="bottom"/>
          </w:tcPr>
          <w:p w14:paraId="6A519FE9" w14:textId="4A9E8CD1" w:rsidR="00A70303" w:rsidRPr="006B4097" w:rsidRDefault="00A70303" w:rsidP="00BA25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6B409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 xml:space="preserve">หนี้สินส่วนงาน </w:t>
            </w:r>
            <w:r w:rsidRPr="006B409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br/>
            </w:r>
            <w:r w:rsidR="00BA2587" w:rsidRPr="006B4097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 xml:space="preserve">   </w:t>
            </w:r>
            <w:r w:rsidRPr="006B4097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6B409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6B4097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58709951" w14:textId="61D503F7" w:rsidR="00A70303" w:rsidRPr="006B4097" w:rsidRDefault="00B40265" w:rsidP="00A70303">
            <w:pPr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line="240" w:lineRule="auto"/>
              <w:ind w:left="-115" w:right="-2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B409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810,443</w:t>
            </w:r>
          </w:p>
        </w:tc>
        <w:tc>
          <w:tcPr>
            <w:tcW w:w="275" w:type="dxa"/>
            <w:vAlign w:val="bottom"/>
          </w:tcPr>
          <w:p w14:paraId="72B692F0" w14:textId="77777777" w:rsidR="00A70303" w:rsidRPr="006B4097" w:rsidRDefault="00A70303" w:rsidP="00A703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6" w:right="-129"/>
              <w:jc w:val="both"/>
              <w:rPr>
                <w:rFonts w:asciiTheme="majorBidi" w:eastAsia="MS Mincho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85" w:type="dxa"/>
            <w:tcBorders>
              <w:left w:val="nil"/>
              <w:right w:val="nil"/>
            </w:tcBorders>
            <w:vAlign w:val="bottom"/>
          </w:tcPr>
          <w:p w14:paraId="612FEB36" w14:textId="77777777" w:rsidR="00A70303" w:rsidRPr="006B4097" w:rsidRDefault="00A70303" w:rsidP="00A70303">
            <w:pPr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line="240" w:lineRule="auto"/>
              <w:ind w:left="-115" w:right="-2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B409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722,740</w:t>
            </w:r>
          </w:p>
        </w:tc>
        <w:tc>
          <w:tcPr>
            <w:tcW w:w="270" w:type="dxa"/>
            <w:vAlign w:val="bottom"/>
          </w:tcPr>
          <w:p w14:paraId="065F515C" w14:textId="77777777" w:rsidR="00A70303" w:rsidRPr="006B4097" w:rsidRDefault="00A70303" w:rsidP="00A703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1C0E8A1" w14:textId="6D891419" w:rsidR="00A70303" w:rsidRPr="006B4097" w:rsidRDefault="00B40265" w:rsidP="00A703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B409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71,374</w:t>
            </w:r>
          </w:p>
        </w:tc>
        <w:tc>
          <w:tcPr>
            <w:tcW w:w="275" w:type="dxa"/>
            <w:vAlign w:val="bottom"/>
          </w:tcPr>
          <w:p w14:paraId="30A9106D" w14:textId="77777777" w:rsidR="00A70303" w:rsidRPr="006B4097" w:rsidRDefault="00A70303" w:rsidP="00A703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13" w:type="dxa"/>
            <w:tcBorders>
              <w:left w:val="nil"/>
              <w:right w:val="nil"/>
            </w:tcBorders>
            <w:vAlign w:val="bottom"/>
          </w:tcPr>
          <w:p w14:paraId="60E7F851" w14:textId="77777777" w:rsidR="00A70303" w:rsidRPr="006B4097" w:rsidRDefault="00A70303" w:rsidP="00A703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B409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60,935</w:t>
            </w:r>
          </w:p>
        </w:tc>
        <w:tc>
          <w:tcPr>
            <w:tcW w:w="236" w:type="dxa"/>
            <w:vAlign w:val="bottom"/>
          </w:tcPr>
          <w:p w14:paraId="3E2E29A5" w14:textId="77777777" w:rsidR="00A70303" w:rsidRPr="006B4097" w:rsidRDefault="00A70303" w:rsidP="00A703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2" w:type="dxa"/>
            <w:tcBorders>
              <w:left w:val="nil"/>
              <w:right w:val="nil"/>
            </w:tcBorders>
            <w:vAlign w:val="bottom"/>
          </w:tcPr>
          <w:p w14:paraId="0C008034" w14:textId="36584062" w:rsidR="00A70303" w:rsidRPr="006B4097" w:rsidRDefault="00B40265" w:rsidP="00A703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6B4097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881,817</w:t>
            </w:r>
          </w:p>
        </w:tc>
        <w:tc>
          <w:tcPr>
            <w:tcW w:w="236" w:type="dxa"/>
            <w:vAlign w:val="bottom"/>
          </w:tcPr>
          <w:p w14:paraId="0A42F587" w14:textId="77777777" w:rsidR="00A70303" w:rsidRPr="006B4097" w:rsidRDefault="00A70303" w:rsidP="00A703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4" w:right="-2"/>
              <w:jc w:val="center"/>
              <w:rPr>
                <w:rFonts w:asciiTheme="majorBidi" w:eastAsia="MS Mincho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34" w:type="dxa"/>
            <w:tcBorders>
              <w:left w:val="nil"/>
              <w:right w:val="nil"/>
            </w:tcBorders>
            <w:vAlign w:val="bottom"/>
          </w:tcPr>
          <w:p w14:paraId="45D1FD15" w14:textId="77777777" w:rsidR="00A70303" w:rsidRPr="006B4097" w:rsidRDefault="00A70303" w:rsidP="00A7030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B409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783,675</w:t>
            </w:r>
          </w:p>
        </w:tc>
      </w:tr>
    </w:tbl>
    <w:p w14:paraId="263AB65A" w14:textId="77777777" w:rsidR="007C546A" w:rsidRPr="00D96E05" w:rsidRDefault="007C546A" w:rsidP="00451880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2BE9DB26" w14:textId="3E190647" w:rsidR="006B4097" w:rsidRDefault="003C594C" w:rsidP="003C59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4B5037">
        <w:rPr>
          <w:rFonts w:asciiTheme="majorBidi" w:hAnsiTheme="majorBidi" w:cstheme="majorBidi" w:hint="cs"/>
          <w:sz w:val="30"/>
          <w:szCs w:val="30"/>
          <w:cs/>
        </w:rPr>
        <w:t xml:space="preserve">ดำเนินธุรกิจเฉพาะในประเทศเท่านั้น </w:t>
      </w:r>
      <w:r>
        <w:rPr>
          <w:rFonts w:asciiTheme="majorBidi" w:hAnsiTheme="majorBidi" w:cstheme="majorBidi" w:hint="cs"/>
          <w:sz w:val="30"/>
          <w:szCs w:val="30"/>
          <w:cs/>
        </w:rPr>
        <w:t>รายได้ดังกล่าว</w:t>
      </w:r>
      <w:r w:rsidR="00041F76" w:rsidRPr="00F205C4">
        <w:rPr>
          <w:rFonts w:asciiTheme="majorBidi" w:hAnsiTheme="majorBidi" w:cstheme="majorBidi"/>
          <w:sz w:val="30"/>
          <w:szCs w:val="30"/>
          <w:cs/>
        </w:rPr>
        <w:t>มีจังหวะเวลาของการรับรู้รายได้จากการโอนสินค้าหรือบริการที่รับรู้ ณ เวลาใดเวลาหนึ่ง</w:t>
      </w:r>
    </w:p>
    <w:p w14:paraId="37ECBC52" w14:textId="77777777" w:rsidR="006B4097" w:rsidRPr="007C546A" w:rsidRDefault="006B4097" w:rsidP="00451880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70F14380" w14:textId="77777777" w:rsidR="003C594C" w:rsidRDefault="003C59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31FA85E6" w14:textId="258EC390" w:rsidR="00D54D8E" w:rsidRPr="00F205C4" w:rsidRDefault="00D54D8E" w:rsidP="00451880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205C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 xml:space="preserve">การกระทบยอดสินทรัพย์และหนี้สินของส่วนงานที่รายงาน </w:t>
      </w:r>
    </w:p>
    <w:p w14:paraId="72EFA311" w14:textId="77777777" w:rsidR="00383FD6" w:rsidRPr="007C546A" w:rsidRDefault="00383FD6" w:rsidP="00451880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Theme="majorBidi" w:hAnsiTheme="majorBidi" w:cstheme="majorBidi"/>
          <w:sz w:val="10"/>
          <w:szCs w:val="1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1441"/>
        <w:gridCol w:w="1259"/>
        <w:gridCol w:w="270"/>
        <w:gridCol w:w="1170"/>
      </w:tblGrid>
      <w:tr w:rsidR="00D54D8E" w:rsidRPr="00F205C4" w14:paraId="54C2353D" w14:textId="77777777" w:rsidTr="00420488">
        <w:trPr>
          <w:tblHeader/>
        </w:trPr>
        <w:tc>
          <w:tcPr>
            <w:tcW w:w="2745" w:type="pct"/>
          </w:tcPr>
          <w:p w14:paraId="6E4FAD32" w14:textId="77777777" w:rsidR="00D54D8E" w:rsidRPr="00F205C4" w:rsidRDefault="00D54D8E" w:rsidP="00A74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85" w:type="pct"/>
          </w:tcPr>
          <w:p w14:paraId="01B45845" w14:textId="77777777" w:rsidR="00D54D8E" w:rsidRPr="00F205C4" w:rsidRDefault="00D54D8E" w:rsidP="00A74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7EAB0157" w14:textId="77777777" w:rsidR="00D54D8E" w:rsidRPr="00F205C4" w:rsidRDefault="00D54D8E" w:rsidP="00A74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70303" w:rsidRPr="00F205C4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14:paraId="015F623E" w14:textId="77777777" w:rsidR="00D54D8E" w:rsidRPr="00F205C4" w:rsidRDefault="00D54D8E" w:rsidP="00A74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91" w:right="-108" w:hanging="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4348A3D7" w14:textId="77777777" w:rsidR="00D54D8E" w:rsidRPr="00F205C4" w:rsidRDefault="00D54D8E" w:rsidP="00A74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3B0A46"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="00A70303" w:rsidRPr="00F205C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D54D8E" w:rsidRPr="00F205C4" w14:paraId="6EE9E73E" w14:textId="77777777" w:rsidTr="00420488">
        <w:trPr>
          <w:tblHeader/>
        </w:trPr>
        <w:tc>
          <w:tcPr>
            <w:tcW w:w="2745" w:type="pct"/>
          </w:tcPr>
          <w:p w14:paraId="39814B10" w14:textId="77777777" w:rsidR="00D54D8E" w:rsidRPr="00F205C4" w:rsidRDefault="00D54D8E" w:rsidP="00A74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85" w:type="pct"/>
          </w:tcPr>
          <w:p w14:paraId="30297FDA" w14:textId="77777777" w:rsidR="00D54D8E" w:rsidRPr="00F205C4" w:rsidRDefault="00D54D8E" w:rsidP="00A74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0" w:type="pct"/>
            <w:gridSpan w:val="3"/>
          </w:tcPr>
          <w:p w14:paraId="431A9C45" w14:textId="77777777" w:rsidR="00D54D8E" w:rsidRPr="00F205C4" w:rsidRDefault="00D54D8E" w:rsidP="00A74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023F7" w:rsidRPr="00F205C4" w14:paraId="01E09017" w14:textId="77777777" w:rsidTr="00420488">
        <w:tc>
          <w:tcPr>
            <w:tcW w:w="2745" w:type="pct"/>
          </w:tcPr>
          <w:p w14:paraId="1E59301C" w14:textId="77777777" w:rsidR="006023F7" w:rsidRPr="00F205C4" w:rsidRDefault="006023F7" w:rsidP="00094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785" w:type="pct"/>
          </w:tcPr>
          <w:p w14:paraId="5E975BF1" w14:textId="77777777" w:rsidR="006023F7" w:rsidRPr="00F205C4" w:rsidRDefault="006023F7" w:rsidP="00A74CB8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3515"/>
                <w:tab w:val="clear" w:pos="4451"/>
                <w:tab w:val="clear" w:pos="4678"/>
              </w:tabs>
              <w:jc w:val="right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686" w:type="pct"/>
          </w:tcPr>
          <w:p w14:paraId="6FAF081C" w14:textId="77777777" w:rsidR="006023F7" w:rsidRPr="00F205C4" w:rsidRDefault="006023F7" w:rsidP="00A74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1"/>
              </w:tabs>
              <w:spacing w:line="240" w:lineRule="auto"/>
              <w:ind w:right="72" w:hanging="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28D71907" w14:textId="77777777" w:rsidR="006023F7" w:rsidRPr="00F205C4" w:rsidRDefault="006023F7" w:rsidP="00A74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5EE7E8F3" w14:textId="77777777" w:rsidR="006023F7" w:rsidRPr="00F205C4" w:rsidRDefault="006023F7" w:rsidP="00A74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 w:hanging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40265" w:rsidRPr="00F205C4" w14:paraId="6FFF0D9C" w14:textId="77777777" w:rsidTr="00420488">
        <w:tc>
          <w:tcPr>
            <w:tcW w:w="2745" w:type="pct"/>
          </w:tcPr>
          <w:p w14:paraId="1F0485B8" w14:textId="77777777" w:rsidR="00B40265" w:rsidRPr="00F205C4" w:rsidRDefault="00B40265" w:rsidP="00094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785" w:type="pct"/>
          </w:tcPr>
          <w:p w14:paraId="0B8AA2A4" w14:textId="77777777" w:rsidR="00B40265" w:rsidRPr="00F205C4" w:rsidRDefault="00B40265" w:rsidP="00B4026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3515"/>
                <w:tab w:val="clear" w:pos="4451"/>
                <w:tab w:val="clear" w:pos="4678"/>
              </w:tabs>
              <w:jc w:val="right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686" w:type="pct"/>
            <w:vAlign w:val="bottom"/>
          </w:tcPr>
          <w:p w14:paraId="608E19EF" w14:textId="1760AC8D" w:rsidR="00B40265" w:rsidRPr="00F205C4" w:rsidRDefault="00B40265" w:rsidP="00B402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947,693</w:t>
            </w:r>
          </w:p>
        </w:tc>
        <w:tc>
          <w:tcPr>
            <w:tcW w:w="147" w:type="pct"/>
          </w:tcPr>
          <w:p w14:paraId="4685D40B" w14:textId="77777777" w:rsidR="00B40265" w:rsidRPr="00F205C4" w:rsidRDefault="00B40265" w:rsidP="00B40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37" w:type="pct"/>
            <w:vAlign w:val="bottom"/>
          </w:tcPr>
          <w:p w14:paraId="17248B41" w14:textId="77777777" w:rsidR="00B40265" w:rsidRPr="00F205C4" w:rsidRDefault="00B40265" w:rsidP="00B402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706,536</w:t>
            </w:r>
          </w:p>
        </w:tc>
      </w:tr>
      <w:tr w:rsidR="00B40265" w:rsidRPr="00F205C4" w14:paraId="3CADE759" w14:textId="77777777" w:rsidTr="00420488">
        <w:tc>
          <w:tcPr>
            <w:tcW w:w="2745" w:type="pct"/>
          </w:tcPr>
          <w:p w14:paraId="26BA0113" w14:textId="77777777" w:rsidR="00B40265" w:rsidRPr="00F205C4" w:rsidRDefault="00B40265" w:rsidP="00094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785" w:type="pct"/>
          </w:tcPr>
          <w:p w14:paraId="48C802DA" w14:textId="77777777" w:rsidR="00B40265" w:rsidRPr="00F205C4" w:rsidRDefault="00B40265" w:rsidP="00B4026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  <w:vAlign w:val="bottom"/>
          </w:tcPr>
          <w:p w14:paraId="3C2253F1" w14:textId="2C0A8D89" w:rsidR="00B40265" w:rsidRPr="00F205C4" w:rsidRDefault="00B40265" w:rsidP="00B402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621,378</w:t>
            </w:r>
          </w:p>
        </w:tc>
        <w:tc>
          <w:tcPr>
            <w:tcW w:w="147" w:type="pct"/>
          </w:tcPr>
          <w:p w14:paraId="0BFB09DD" w14:textId="77777777" w:rsidR="00B40265" w:rsidRPr="00F205C4" w:rsidRDefault="00B40265" w:rsidP="00B40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7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vAlign w:val="bottom"/>
          </w:tcPr>
          <w:p w14:paraId="38B61770" w14:textId="77777777" w:rsidR="00B40265" w:rsidRPr="00F205C4" w:rsidRDefault="00B40265" w:rsidP="00B402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503,760</w:t>
            </w:r>
          </w:p>
        </w:tc>
      </w:tr>
      <w:tr w:rsidR="00B40265" w:rsidRPr="00F205C4" w14:paraId="753F9CE9" w14:textId="77777777" w:rsidTr="00420488">
        <w:tc>
          <w:tcPr>
            <w:tcW w:w="2745" w:type="pct"/>
          </w:tcPr>
          <w:p w14:paraId="76911BFE" w14:textId="77777777" w:rsidR="00B40265" w:rsidRPr="00F205C4" w:rsidRDefault="00B40265" w:rsidP="00094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785" w:type="pct"/>
          </w:tcPr>
          <w:p w14:paraId="37EBD73C" w14:textId="77777777" w:rsidR="00B40265" w:rsidRPr="00F205C4" w:rsidRDefault="00B40265" w:rsidP="00B4026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</w:tcPr>
          <w:p w14:paraId="6DACEB4A" w14:textId="634DE207" w:rsidR="00B40265" w:rsidRPr="00F205C4" w:rsidRDefault="00B40265" w:rsidP="00B402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1,569,071</w:t>
            </w:r>
          </w:p>
        </w:tc>
        <w:tc>
          <w:tcPr>
            <w:tcW w:w="147" w:type="pct"/>
          </w:tcPr>
          <w:p w14:paraId="1DCB7590" w14:textId="77777777" w:rsidR="00B40265" w:rsidRPr="00F205C4" w:rsidRDefault="00B40265" w:rsidP="00B40265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807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2169DC92" w14:textId="77777777" w:rsidR="00B40265" w:rsidRPr="00F205C4" w:rsidRDefault="00B40265" w:rsidP="00B402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1,210,296</w:t>
            </w:r>
          </w:p>
        </w:tc>
      </w:tr>
      <w:tr w:rsidR="00B40265" w:rsidRPr="00F205C4" w14:paraId="6A5F270B" w14:textId="77777777" w:rsidTr="00420488">
        <w:tc>
          <w:tcPr>
            <w:tcW w:w="2745" w:type="pct"/>
          </w:tcPr>
          <w:p w14:paraId="2473889D" w14:textId="77777777" w:rsidR="00B40265" w:rsidRPr="007C546A" w:rsidRDefault="00B40265" w:rsidP="00B40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85" w:type="pct"/>
          </w:tcPr>
          <w:p w14:paraId="7F4CAD26" w14:textId="77777777" w:rsidR="00B40265" w:rsidRPr="007C546A" w:rsidRDefault="00B40265" w:rsidP="00B40265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86" w:type="pct"/>
            <w:tcBorders>
              <w:top w:val="double" w:sz="4" w:space="0" w:color="auto"/>
            </w:tcBorders>
          </w:tcPr>
          <w:p w14:paraId="3B9B7AE6" w14:textId="77777777" w:rsidR="00B40265" w:rsidRPr="007C546A" w:rsidRDefault="00B40265" w:rsidP="00B40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 w:hanging="10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147" w:type="pct"/>
          </w:tcPr>
          <w:p w14:paraId="56C69934" w14:textId="77777777" w:rsidR="00B40265" w:rsidRPr="007C546A" w:rsidRDefault="00B40265" w:rsidP="00B40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7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</w:tcPr>
          <w:p w14:paraId="1BF03CF4" w14:textId="77777777" w:rsidR="00B40265" w:rsidRPr="007C546A" w:rsidRDefault="00B40265" w:rsidP="00B40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 w:hanging="108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cs/>
              </w:rPr>
            </w:pPr>
          </w:p>
        </w:tc>
      </w:tr>
      <w:tr w:rsidR="00B40265" w:rsidRPr="00F205C4" w14:paraId="0F247E39" w14:textId="77777777" w:rsidTr="00420488">
        <w:tc>
          <w:tcPr>
            <w:tcW w:w="2745" w:type="pct"/>
          </w:tcPr>
          <w:p w14:paraId="5F69B8FF" w14:textId="77777777" w:rsidR="00B40265" w:rsidRPr="00F205C4" w:rsidRDefault="00B40265" w:rsidP="000947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785" w:type="pct"/>
          </w:tcPr>
          <w:p w14:paraId="75EAECF8" w14:textId="77777777" w:rsidR="00B40265" w:rsidRPr="00F205C4" w:rsidRDefault="00B40265" w:rsidP="00B4026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</w:tcPr>
          <w:p w14:paraId="5091DA3B" w14:textId="77777777" w:rsidR="00B40265" w:rsidRPr="00F205C4" w:rsidRDefault="00B40265" w:rsidP="00B40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 w:hanging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47" w:type="pct"/>
          </w:tcPr>
          <w:p w14:paraId="066DF842" w14:textId="77777777" w:rsidR="00B40265" w:rsidRPr="00F205C4" w:rsidRDefault="00B40265" w:rsidP="00B40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7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637" w:type="pct"/>
          </w:tcPr>
          <w:p w14:paraId="43D9A1E4" w14:textId="77777777" w:rsidR="00B40265" w:rsidRPr="00F205C4" w:rsidRDefault="00B40265" w:rsidP="00B40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 w:hanging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</w:tr>
      <w:tr w:rsidR="00B40265" w:rsidRPr="00F205C4" w14:paraId="306ACE7E" w14:textId="77777777" w:rsidTr="00420488">
        <w:tc>
          <w:tcPr>
            <w:tcW w:w="2745" w:type="pct"/>
          </w:tcPr>
          <w:p w14:paraId="060B14BF" w14:textId="77777777" w:rsidR="00B40265" w:rsidRPr="00F205C4" w:rsidRDefault="00B40265" w:rsidP="00507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รวมหนี้สินของส่วนงานที่รายงาน</w:t>
            </w:r>
          </w:p>
        </w:tc>
        <w:tc>
          <w:tcPr>
            <w:tcW w:w="785" w:type="pct"/>
          </w:tcPr>
          <w:p w14:paraId="7227942A" w14:textId="77777777" w:rsidR="00B40265" w:rsidRPr="00F205C4" w:rsidRDefault="00B40265" w:rsidP="00B4026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  <w:vAlign w:val="bottom"/>
          </w:tcPr>
          <w:p w14:paraId="736BF29C" w14:textId="06FC440F" w:rsidR="00B40265" w:rsidRPr="00F205C4" w:rsidRDefault="00B40265" w:rsidP="00B402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881,817</w:t>
            </w:r>
          </w:p>
        </w:tc>
        <w:tc>
          <w:tcPr>
            <w:tcW w:w="147" w:type="pct"/>
            <w:vAlign w:val="bottom"/>
          </w:tcPr>
          <w:p w14:paraId="0F47457C" w14:textId="77777777" w:rsidR="00B40265" w:rsidRPr="00F205C4" w:rsidRDefault="00B40265" w:rsidP="00B40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7"/>
                <w:tab w:val="left" w:pos="971"/>
              </w:tabs>
              <w:spacing w:line="240" w:lineRule="auto"/>
              <w:ind w:hanging="108"/>
              <w:jc w:val="right"/>
              <w:rPr>
                <w:rFonts w:asciiTheme="majorBidi" w:eastAsia="MS Mincho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637" w:type="pct"/>
            <w:vAlign w:val="bottom"/>
          </w:tcPr>
          <w:p w14:paraId="3C414E6F" w14:textId="77777777" w:rsidR="00B40265" w:rsidRPr="00F205C4" w:rsidRDefault="00B40265" w:rsidP="00B402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783,675</w:t>
            </w:r>
          </w:p>
        </w:tc>
      </w:tr>
      <w:tr w:rsidR="00B40265" w:rsidRPr="00F205C4" w14:paraId="49DCE6C7" w14:textId="77777777" w:rsidTr="00420488">
        <w:tc>
          <w:tcPr>
            <w:tcW w:w="2745" w:type="pct"/>
          </w:tcPr>
          <w:p w14:paraId="0C808D45" w14:textId="77777777" w:rsidR="00B40265" w:rsidRPr="00F205C4" w:rsidRDefault="00B40265" w:rsidP="00507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785" w:type="pct"/>
          </w:tcPr>
          <w:p w14:paraId="3AB84D35" w14:textId="77777777" w:rsidR="00B40265" w:rsidRPr="00F205C4" w:rsidRDefault="00B40265" w:rsidP="00B4026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  <w:vAlign w:val="bottom"/>
          </w:tcPr>
          <w:p w14:paraId="4B76CC7C" w14:textId="0368EBDA" w:rsidR="00B40265" w:rsidRPr="00F205C4" w:rsidRDefault="00B40265" w:rsidP="00B402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34,155</w:t>
            </w:r>
          </w:p>
        </w:tc>
        <w:tc>
          <w:tcPr>
            <w:tcW w:w="147" w:type="pct"/>
            <w:vAlign w:val="bottom"/>
          </w:tcPr>
          <w:p w14:paraId="278F8FE8" w14:textId="77777777" w:rsidR="00B40265" w:rsidRPr="00F205C4" w:rsidRDefault="00B40265" w:rsidP="00B40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7"/>
                <w:tab w:val="left" w:pos="971"/>
              </w:tabs>
              <w:spacing w:line="240" w:lineRule="auto"/>
              <w:ind w:hanging="108"/>
              <w:jc w:val="right"/>
              <w:rPr>
                <w:rFonts w:asciiTheme="majorBidi" w:eastAsia="MS Mincho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vAlign w:val="bottom"/>
          </w:tcPr>
          <w:p w14:paraId="49908F79" w14:textId="77777777" w:rsidR="00B40265" w:rsidRPr="00F205C4" w:rsidRDefault="00B40265" w:rsidP="00B402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41,676</w:t>
            </w:r>
          </w:p>
        </w:tc>
      </w:tr>
      <w:tr w:rsidR="00B40265" w:rsidRPr="00F205C4" w14:paraId="01023389" w14:textId="77777777" w:rsidTr="00420488">
        <w:tc>
          <w:tcPr>
            <w:tcW w:w="2745" w:type="pct"/>
          </w:tcPr>
          <w:p w14:paraId="3A8E479F" w14:textId="77777777" w:rsidR="00B40265" w:rsidRPr="00F205C4" w:rsidRDefault="00B40265" w:rsidP="005076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785" w:type="pct"/>
          </w:tcPr>
          <w:p w14:paraId="7F5E64BE" w14:textId="77777777" w:rsidR="00B40265" w:rsidRPr="00F205C4" w:rsidRDefault="00B40265" w:rsidP="00B4026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4BBFE3" w14:textId="4A2CD7B0" w:rsidR="00B40265" w:rsidRPr="00F205C4" w:rsidRDefault="00B40265" w:rsidP="00B402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915,972</w:t>
            </w:r>
          </w:p>
        </w:tc>
        <w:tc>
          <w:tcPr>
            <w:tcW w:w="147" w:type="pct"/>
            <w:vAlign w:val="bottom"/>
          </w:tcPr>
          <w:p w14:paraId="6C0D52D6" w14:textId="77777777" w:rsidR="00B40265" w:rsidRPr="00F205C4" w:rsidRDefault="00B40265" w:rsidP="00B40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7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2FC0BF" w14:textId="77777777" w:rsidR="00B40265" w:rsidRPr="00F205C4" w:rsidRDefault="00B40265" w:rsidP="00B4026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825,351</w:t>
            </w:r>
          </w:p>
        </w:tc>
      </w:tr>
    </w:tbl>
    <w:p w14:paraId="4C7FC192" w14:textId="77777777" w:rsidR="00496926" w:rsidRPr="00F205C4" w:rsidRDefault="00496926" w:rsidP="0049692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131F993" w14:textId="10016C56" w:rsidR="008118AA" w:rsidRPr="00F205C4" w:rsidRDefault="008118AA" w:rsidP="00DF5C8C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205C4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ค่าใช้จ่ายผลประโยชน์ของพนักงาน </w:t>
      </w:r>
    </w:p>
    <w:p w14:paraId="35405126" w14:textId="77777777" w:rsidR="008118AA" w:rsidRPr="007C546A" w:rsidRDefault="008118AA" w:rsidP="003878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tbl>
      <w:tblPr>
        <w:tblW w:w="9252" w:type="dxa"/>
        <w:tblInd w:w="468" w:type="dxa"/>
        <w:tblLook w:val="01E0" w:firstRow="1" w:lastRow="1" w:firstColumn="1" w:lastColumn="1" w:noHBand="0" w:noVBand="0"/>
      </w:tblPr>
      <w:tblGrid>
        <w:gridCol w:w="3402"/>
        <w:gridCol w:w="1260"/>
        <w:gridCol w:w="236"/>
        <w:gridCol w:w="1248"/>
        <w:gridCol w:w="261"/>
        <w:gridCol w:w="1268"/>
        <w:gridCol w:w="261"/>
        <w:gridCol w:w="1316"/>
      </w:tblGrid>
      <w:tr w:rsidR="00F860FA" w:rsidRPr="00F205C4" w14:paraId="7881F8A7" w14:textId="77777777" w:rsidTr="00F860FA">
        <w:tc>
          <w:tcPr>
            <w:tcW w:w="3402" w:type="dxa"/>
            <w:shd w:val="clear" w:color="auto" w:fill="auto"/>
          </w:tcPr>
          <w:p w14:paraId="7F75E2FC" w14:textId="77777777" w:rsidR="00F860FA" w:rsidRPr="00F205C4" w:rsidRDefault="00F860FA" w:rsidP="001C1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</w:p>
        </w:tc>
        <w:tc>
          <w:tcPr>
            <w:tcW w:w="2744" w:type="dxa"/>
            <w:gridSpan w:val="3"/>
          </w:tcPr>
          <w:p w14:paraId="6891E8FC" w14:textId="77777777" w:rsidR="00F860FA" w:rsidRPr="00F205C4" w:rsidRDefault="00F860FA" w:rsidP="008118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" w:type="dxa"/>
          </w:tcPr>
          <w:p w14:paraId="40A40D19" w14:textId="77777777" w:rsidR="00F860FA" w:rsidRPr="00F205C4" w:rsidRDefault="00F860FA" w:rsidP="001C1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845" w:type="dxa"/>
            <w:gridSpan w:val="3"/>
          </w:tcPr>
          <w:p w14:paraId="70975417" w14:textId="77777777" w:rsidR="00F860FA" w:rsidRPr="00F205C4" w:rsidRDefault="00F860FA" w:rsidP="001C1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70303" w:rsidRPr="00F205C4" w14:paraId="63C1B82D" w14:textId="77777777" w:rsidTr="00265CDD">
        <w:tc>
          <w:tcPr>
            <w:tcW w:w="3402" w:type="dxa"/>
          </w:tcPr>
          <w:p w14:paraId="2D2D1A14" w14:textId="77777777" w:rsidR="00A70303" w:rsidRPr="00F205C4" w:rsidRDefault="00A70303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64E2B09" w14:textId="77777777" w:rsidR="00A70303" w:rsidRPr="00F205C4" w:rsidRDefault="00A70303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FD5D3D4" w14:textId="77777777" w:rsidR="00A70303" w:rsidRPr="00F205C4" w:rsidRDefault="00A70303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48" w:type="dxa"/>
            <w:shd w:val="clear" w:color="auto" w:fill="auto"/>
            <w:vAlign w:val="center"/>
          </w:tcPr>
          <w:p w14:paraId="792C6ADE" w14:textId="77777777" w:rsidR="00A70303" w:rsidRPr="00F205C4" w:rsidRDefault="00A70303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Pr="00F205C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61" w:type="dxa"/>
            <w:shd w:val="clear" w:color="auto" w:fill="auto"/>
          </w:tcPr>
          <w:p w14:paraId="380CB46B" w14:textId="77777777" w:rsidR="00A70303" w:rsidRPr="00F205C4" w:rsidRDefault="00A70303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5A724AC1" w14:textId="77777777" w:rsidR="00A70303" w:rsidRPr="00F205C4" w:rsidRDefault="00A70303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61" w:type="dxa"/>
            <w:shd w:val="clear" w:color="auto" w:fill="auto"/>
            <w:vAlign w:val="center"/>
          </w:tcPr>
          <w:p w14:paraId="6DAABECE" w14:textId="77777777" w:rsidR="00A70303" w:rsidRPr="00F205C4" w:rsidRDefault="00A70303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16" w:type="dxa"/>
            <w:shd w:val="clear" w:color="auto" w:fill="auto"/>
            <w:vAlign w:val="center"/>
          </w:tcPr>
          <w:p w14:paraId="4A66C5DE" w14:textId="77777777" w:rsidR="00A70303" w:rsidRPr="00F205C4" w:rsidRDefault="00A70303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Pr="00F205C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A70303" w:rsidRPr="00F205C4" w14:paraId="18AAA891" w14:textId="77777777" w:rsidTr="00F860FA">
        <w:tc>
          <w:tcPr>
            <w:tcW w:w="3402" w:type="dxa"/>
          </w:tcPr>
          <w:p w14:paraId="19C39115" w14:textId="77777777" w:rsidR="00A70303" w:rsidRPr="00F205C4" w:rsidRDefault="00A70303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50" w:type="dxa"/>
            <w:gridSpan w:val="7"/>
          </w:tcPr>
          <w:p w14:paraId="7EA19A55" w14:textId="77777777" w:rsidR="00A70303" w:rsidRPr="00F205C4" w:rsidRDefault="00A70303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70303" w:rsidRPr="00F205C4" w14:paraId="645ECC91" w14:textId="77777777" w:rsidTr="00676734">
        <w:tc>
          <w:tcPr>
            <w:tcW w:w="3402" w:type="dxa"/>
          </w:tcPr>
          <w:p w14:paraId="6611758D" w14:textId="77777777" w:rsidR="00A70303" w:rsidRPr="00F205C4" w:rsidRDefault="00A70303" w:rsidP="00474A99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1260" w:type="dxa"/>
          </w:tcPr>
          <w:p w14:paraId="46D788E0" w14:textId="333B81CA" w:rsidR="00A70303" w:rsidRPr="00F205C4" w:rsidRDefault="00923885" w:rsidP="00A7030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74,710</w:t>
            </w:r>
          </w:p>
        </w:tc>
        <w:tc>
          <w:tcPr>
            <w:tcW w:w="236" w:type="dxa"/>
          </w:tcPr>
          <w:p w14:paraId="55AACD5E" w14:textId="77777777" w:rsidR="00A70303" w:rsidRPr="00F205C4" w:rsidRDefault="00A70303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8" w:type="dxa"/>
          </w:tcPr>
          <w:p w14:paraId="149580BE" w14:textId="77777777" w:rsidR="00A70303" w:rsidRPr="00F205C4" w:rsidRDefault="00A70303" w:rsidP="00A7030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42,666</w:t>
            </w:r>
          </w:p>
        </w:tc>
        <w:tc>
          <w:tcPr>
            <w:tcW w:w="261" w:type="dxa"/>
          </w:tcPr>
          <w:p w14:paraId="4678BA96" w14:textId="77777777" w:rsidR="00A70303" w:rsidRPr="00F205C4" w:rsidRDefault="00A70303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8" w:type="dxa"/>
          </w:tcPr>
          <w:p w14:paraId="209AE3DC" w14:textId="47B10F31" w:rsidR="00A70303" w:rsidRPr="00F205C4" w:rsidRDefault="00CA0865" w:rsidP="00A7030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27,922</w:t>
            </w:r>
          </w:p>
        </w:tc>
        <w:tc>
          <w:tcPr>
            <w:tcW w:w="261" w:type="dxa"/>
          </w:tcPr>
          <w:p w14:paraId="712440D1" w14:textId="77777777" w:rsidR="00A70303" w:rsidRPr="00F205C4" w:rsidRDefault="00A70303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6" w:type="dxa"/>
          </w:tcPr>
          <w:p w14:paraId="16D78039" w14:textId="77777777" w:rsidR="00A70303" w:rsidRPr="00F205C4" w:rsidRDefault="00A70303" w:rsidP="00A7030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19,030</w:t>
            </w:r>
          </w:p>
        </w:tc>
      </w:tr>
      <w:tr w:rsidR="00A70303" w:rsidRPr="00F205C4" w14:paraId="23041550" w14:textId="77777777" w:rsidTr="00676734">
        <w:tc>
          <w:tcPr>
            <w:tcW w:w="3402" w:type="dxa"/>
          </w:tcPr>
          <w:p w14:paraId="23DAC9EB" w14:textId="77777777" w:rsidR="00A70303" w:rsidRPr="00F205C4" w:rsidRDefault="00A70303" w:rsidP="00474A9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เงินสมทบประกันสังคม</w:t>
            </w:r>
          </w:p>
        </w:tc>
        <w:tc>
          <w:tcPr>
            <w:tcW w:w="1260" w:type="dxa"/>
          </w:tcPr>
          <w:p w14:paraId="1B80FDC9" w14:textId="5B81B2E4" w:rsidR="00A70303" w:rsidRPr="00F205C4" w:rsidRDefault="00923885" w:rsidP="00A7030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2,313</w:t>
            </w:r>
          </w:p>
        </w:tc>
        <w:tc>
          <w:tcPr>
            <w:tcW w:w="236" w:type="dxa"/>
          </w:tcPr>
          <w:p w14:paraId="3E94D173" w14:textId="77777777" w:rsidR="00A70303" w:rsidRPr="00F205C4" w:rsidRDefault="00A70303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8" w:type="dxa"/>
          </w:tcPr>
          <w:p w14:paraId="6E3402EA" w14:textId="77777777" w:rsidR="00A70303" w:rsidRPr="00F205C4" w:rsidRDefault="00A70303" w:rsidP="00A7030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1,356</w:t>
            </w:r>
          </w:p>
        </w:tc>
        <w:tc>
          <w:tcPr>
            <w:tcW w:w="261" w:type="dxa"/>
          </w:tcPr>
          <w:p w14:paraId="5C60B88D" w14:textId="77777777" w:rsidR="00A70303" w:rsidRPr="00F205C4" w:rsidRDefault="00A70303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8" w:type="dxa"/>
          </w:tcPr>
          <w:p w14:paraId="0594E8A5" w14:textId="35CBBFEC" w:rsidR="00A70303" w:rsidRPr="00F205C4" w:rsidRDefault="00CA0865" w:rsidP="00A7030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553</w:t>
            </w:r>
          </w:p>
        </w:tc>
        <w:tc>
          <w:tcPr>
            <w:tcW w:w="261" w:type="dxa"/>
          </w:tcPr>
          <w:p w14:paraId="3CADB93D" w14:textId="77777777" w:rsidR="00A70303" w:rsidRPr="00F205C4" w:rsidRDefault="00A70303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6" w:type="dxa"/>
          </w:tcPr>
          <w:p w14:paraId="6FA834F2" w14:textId="77777777" w:rsidR="00A70303" w:rsidRPr="00F205C4" w:rsidRDefault="00A70303" w:rsidP="00A7030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355</w:t>
            </w:r>
          </w:p>
        </w:tc>
      </w:tr>
      <w:tr w:rsidR="00E75D15" w:rsidRPr="00F205C4" w14:paraId="7850C700" w14:textId="77777777" w:rsidTr="00676734">
        <w:tc>
          <w:tcPr>
            <w:tcW w:w="3402" w:type="dxa"/>
          </w:tcPr>
          <w:p w14:paraId="6943F382" w14:textId="7CDED63B" w:rsidR="00E75D15" w:rsidRPr="00F205C4" w:rsidRDefault="00E75D15" w:rsidP="00E75D1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6C7F">
              <w:rPr>
                <w:rFonts w:asciiTheme="majorBidi" w:hAnsiTheme="majorBidi" w:cs="Angsana New" w:hint="cs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1260" w:type="dxa"/>
          </w:tcPr>
          <w:p w14:paraId="6EE1B025" w14:textId="0BCD8A8D" w:rsidR="00E75D15" w:rsidRPr="00F205C4" w:rsidRDefault="00E75D15" w:rsidP="00E75D1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1,691</w:t>
            </w:r>
          </w:p>
        </w:tc>
        <w:tc>
          <w:tcPr>
            <w:tcW w:w="236" w:type="dxa"/>
          </w:tcPr>
          <w:p w14:paraId="632F6730" w14:textId="77777777" w:rsidR="00E75D15" w:rsidRPr="00F205C4" w:rsidRDefault="00E75D15" w:rsidP="00E75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8" w:type="dxa"/>
          </w:tcPr>
          <w:p w14:paraId="2C967E12" w14:textId="6748F31A" w:rsidR="00E75D15" w:rsidRPr="00F205C4" w:rsidRDefault="00E75D15" w:rsidP="00E75D1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141</w:t>
            </w:r>
          </w:p>
        </w:tc>
        <w:tc>
          <w:tcPr>
            <w:tcW w:w="261" w:type="dxa"/>
          </w:tcPr>
          <w:p w14:paraId="246F4604" w14:textId="77777777" w:rsidR="00E75D15" w:rsidRPr="00F205C4" w:rsidRDefault="00E75D15" w:rsidP="00E75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8" w:type="dxa"/>
          </w:tcPr>
          <w:p w14:paraId="5BDDDA3F" w14:textId="74A308E7" w:rsidR="00E75D15" w:rsidRPr="00F205C4" w:rsidRDefault="00E75D15" w:rsidP="00E75D1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670</w:t>
            </w:r>
          </w:p>
        </w:tc>
        <w:tc>
          <w:tcPr>
            <w:tcW w:w="261" w:type="dxa"/>
          </w:tcPr>
          <w:p w14:paraId="690A9813" w14:textId="77777777" w:rsidR="00E75D15" w:rsidRPr="00F205C4" w:rsidRDefault="00E75D15" w:rsidP="00E75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6" w:type="dxa"/>
          </w:tcPr>
          <w:p w14:paraId="5678EE0A" w14:textId="2D998BAB" w:rsidR="00E75D15" w:rsidRPr="00F205C4" w:rsidRDefault="00E75D15" w:rsidP="00E75D1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</w:tr>
      <w:tr w:rsidR="00E75D15" w:rsidRPr="00F205C4" w14:paraId="0305AF55" w14:textId="77777777" w:rsidTr="00676734">
        <w:tc>
          <w:tcPr>
            <w:tcW w:w="3402" w:type="dxa"/>
          </w:tcPr>
          <w:p w14:paraId="6EB25907" w14:textId="77777777" w:rsidR="00E75D15" w:rsidRPr="00F205C4" w:rsidRDefault="00E75D15" w:rsidP="00E75D1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1260" w:type="dxa"/>
          </w:tcPr>
          <w:p w14:paraId="4B0E5FDF" w14:textId="7929354F" w:rsidR="00E75D15" w:rsidRPr="00F205C4" w:rsidRDefault="00E75D15" w:rsidP="00E75D1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1,641</w:t>
            </w:r>
          </w:p>
        </w:tc>
        <w:tc>
          <w:tcPr>
            <w:tcW w:w="236" w:type="dxa"/>
          </w:tcPr>
          <w:p w14:paraId="0180D172" w14:textId="77777777" w:rsidR="00E75D15" w:rsidRPr="00F205C4" w:rsidRDefault="00E75D15" w:rsidP="00E75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8" w:type="dxa"/>
          </w:tcPr>
          <w:p w14:paraId="45EFB750" w14:textId="77777777" w:rsidR="00E75D15" w:rsidRPr="00F205C4" w:rsidRDefault="00E75D15" w:rsidP="00E75D1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942</w:t>
            </w:r>
          </w:p>
        </w:tc>
        <w:tc>
          <w:tcPr>
            <w:tcW w:w="261" w:type="dxa"/>
          </w:tcPr>
          <w:p w14:paraId="18585B0C" w14:textId="77777777" w:rsidR="00E75D15" w:rsidRPr="00F205C4" w:rsidRDefault="00E75D15" w:rsidP="00E75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8" w:type="dxa"/>
          </w:tcPr>
          <w:p w14:paraId="10A99847" w14:textId="159548CE" w:rsidR="00E75D15" w:rsidRPr="00F205C4" w:rsidRDefault="00E75D15" w:rsidP="00E75D1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930</w:t>
            </w:r>
          </w:p>
        </w:tc>
        <w:tc>
          <w:tcPr>
            <w:tcW w:w="261" w:type="dxa"/>
          </w:tcPr>
          <w:p w14:paraId="5543A91E" w14:textId="77777777" w:rsidR="00E75D15" w:rsidRPr="00F205C4" w:rsidRDefault="00E75D15" w:rsidP="00E75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6" w:type="dxa"/>
          </w:tcPr>
          <w:p w14:paraId="1FBBCF20" w14:textId="77777777" w:rsidR="00E75D15" w:rsidRPr="00F205C4" w:rsidRDefault="00E75D15" w:rsidP="00E75D1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656</w:t>
            </w:r>
          </w:p>
        </w:tc>
      </w:tr>
      <w:tr w:rsidR="00E75D15" w:rsidRPr="00F205C4" w14:paraId="2ED8AC17" w14:textId="77777777" w:rsidTr="00676734">
        <w:tc>
          <w:tcPr>
            <w:tcW w:w="3402" w:type="dxa"/>
          </w:tcPr>
          <w:p w14:paraId="0C2405E8" w14:textId="77777777" w:rsidR="00E75D15" w:rsidRPr="00F205C4" w:rsidRDefault="00E75D15" w:rsidP="00E75D15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D034756" w14:textId="280AC9E1" w:rsidR="00E75D15" w:rsidRPr="00F205C4" w:rsidRDefault="00E75D15" w:rsidP="00E75D1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F205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371</w:t>
            </w:r>
          </w:p>
        </w:tc>
        <w:tc>
          <w:tcPr>
            <w:tcW w:w="236" w:type="dxa"/>
          </w:tcPr>
          <w:p w14:paraId="61D48599" w14:textId="77777777" w:rsidR="00E75D15" w:rsidRPr="00F205C4" w:rsidRDefault="00E75D15" w:rsidP="00E75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3116278F" w14:textId="7F6D099C" w:rsidR="00E75D15" w:rsidRPr="00F205C4" w:rsidRDefault="00E75D15" w:rsidP="00E75D1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503</w:t>
            </w:r>
          </w:p>
        </w:tc>
        <w:tc>
          <w:tcPr>
            <w:tcW w:w="261" w:type="dxa"/>
          </w:tcPr>
          <w:p w14:paraId="39F85EC8" w14:textId="77777777" w:rsidR="00E75D15" w:rsidRPr="00F205C4" w:rsidRDefault="00E75D15" w:rsidP="00E75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8" w:type="dxa"/>
            <w:tcBorders>
              <w:bottom w:val="single" w:sz="4" w:space="0" w:color="auto"/>
            </w:tcBorders>
          </w:tcPr>
          <w:p w14:paraId="08590397" w14:textId="228D7A51" w:rsidR="00E75D15" w:rsidRPr="00F205C4" w:rsidRDefault="00E75D15" w:rsidP="00E75D1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294</w:t>
            </w:r>
          </w:p>
        </w:tc>
        <w:tc>
          <w:tcPr>
            <w:tcW w:w="261" w:type="dxa"/>
          </w:tcPr>
          <w:p w14:paraId="59EB5EAB" w14:textId="77777777" w:rsidR="00E75D15" w:rsidRPr="00F205C4" w:rsidRDefault="00E75D15" w:rsidP="00E75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14:paraId="359BA368" w14:textId="3A15F650" w:rsidR="00E75D15" w:rsidRPr="00F205C4" w:rsidRDefault="00E75D15" w:rsidP="00E75D1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</w:tr>
      <w:tr w:rsidR="00E75D15" w:rsidRPr="00F205C4" w14:paraId="39FEA9ED" w14:textId="77777777" w:rsidTr="0096218B">
        <w:trPr>
          <w:trHeight w:val="50"/>
        </w:trPr>
        <w:tc>
          <w:tcPr>
            <w:tcW w:w="3402" w:type="dxa"/>
          </w:tcPr>
          <w:p w14:paraId="494EC9FE" w14:textId="77777777" w:rsidR="00E75D15" w:rsidRPr="00F205C4" w:rsidRDefault="00E75D15" w:rsidP="00E75D15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EA7F4BB" w14:textId="4085633F" w:rsidR="00E75D15" w:rsidRPr="00F205C4" w:rsidRDefault="00E75D15" w:rsidP="00E75D1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84,726</w:t>
            </w:r>
          </w:p>
        </w:tc>
        <w:tc>
          <w:tcPr>
            <w:tcW w:w="236" w:type="dxa"/>
          </w:tcPr>
          <w:p w14:paraId="3C649382" w14:textId="77777777" w:rsidR="00E75D15" w:rsidRPr="00F205C4" w:rsidRDefault="00E75D15" w:rsidP="00E75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</w:tcPr>
          <w:p w14:paraId="797BB984" w14:textId="77777777" w:rsidR="00E75D15" w:rsidRPr="00F205C4" w:rsidRDefault="00E75D15" w:rsidP="00E75D1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46,608</w:t>
            </w:r>
          </w:p>
        </w:tc>
        <w:tc>
          <w:tcPr>
            <w:tcW w:w="261" w:type="dxa"/>
          </w:tcPr>
          <w:p w14:paraId="1A88EE3F" w14:textId="77777777" w:rsidR="00E75D15" w:rsidRPr="00F205C4" w:rsidRDefault="00E75D15" w:rsidP="00E75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</w:tcPr>
          <w:p w14:paraId="1228B2F1" w14:textId="4442388A" w:rsidR="00E75D15" w:rsidRPr="00F205C4" w:rsidRDefault="00E75D15" w:rsidP="00E75D1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30,369</w:t>
            </w:r>
          </w:p>
        </w:tc>
        <w:tc>
          <w:tcPr>
            <w:tcW w:w="261" w:type="dxa"/>
          </w:tcPr>
          <w:p w14:paraId="3E65890A" w14:textId="77777777" w:rsidR="00E75D15" w:rsidRPr="00F205C4" w:rsidRDefault="00E75D15" w:rsidP="00E75D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double" w:sz="4" w:space="0" w:color="auto"/>
            </w:tcBorders>
          </w:tcPr>
          <w:p w14:paraId="58471508" w14:textId="77777777" w:rsidR="00E75D15" w:rsidRPr="00F205C4" w:rsidRDefault="00E75D15" w:rsidP="00E75D1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20,125</w:t>
            </w:r>
          </w:p>
        </w:tc>
      </w:tr>
    </w:tbl>
    <w:p w14:paraId="79C9B0A7" w14:textId="77777777" w:rsidR="00D0451F" w:rsidRPr="00F205C4" w:rsidRDefault="00D0451F" w:rsidP="005D0548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98AE26A" w14:textId="77777777" w:rsidR="00676734" w:rsidRPr="00F205C4" w:rsidRDefault="00676734" w:rsidP="00676734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205C4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โครงการสมทบเงินที่กำหนดไว้</w:t>
      </w:r>
    </w:p>
    <w:p w14:paraId="701CDE23" w14:textId="77777777" w:rsidR="00676734" w:rsidRPr="007C546A" w:rsidRDefault="00676734" w:rsidP="00E239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rPr>
          <w:rFonts w:asciiTheme="majorBidi" w:hAnsiTheme="majorBidi" w:cstheme="majorBidi"/>
          <w:sz w:val="16"/>
          <w:szCs w:val="16"/>
        </w:rPr>
      </w:pPr>
    </w:p>
    <w:p w14:paraId="1E82D88E" w14:textId="77777777" w:rsidR="00676734" w:rsidRPr="00F205C4" w:rsidRDefault="00383FD6" w:rsidP="00E239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กลุ่ม</w:t>
      </w:r>
      <w:r w:rsidR="00676734" w:rsidRPr="00F205C4">
        <w:rPr>
          <w:rFonts w:asciiTheme="majorBidi" w:hAnsiTheme="majorBidi" w:cstheme="majorBidi"/>
          <w:sz w:val="30"/>
          <w:szCs w:val="30"/>
          <w:cs/>
        </w:rPr>
        <w:t xml:space="preserve">บริษัทได้จัดตั้งกองทุนสำรองเลี้ยงชีพสำหรับพนักงานของ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="00676734" w:rsidRPr="00F205C4">
        <w:rPr>
          <w:rFonts w:asciiTheme="majorBidi" w:hAnsiTheme="majorBidi" w:cstheme="majorBidi"/>
          <w:sz w:val="30"/>
          <w:szCs w:val="30"/>
        </w:rPr>
        <w:t>3</w:t>
      </w:r>
      <w:r w:rsidR="00676734" w:rsidRPr="00F205C4">
        <w:rPr>
          <w:rFonts w:asciiTheme="majorBidi" w:hAnsiTheme="majorBidi" w:cstheme="majorBidi"/>
          <w:sz w:val="30"/>
          <w:szCs w:val="30"/>
          <w:cs/>
        </w:rPr>
        <w:t xml:space="preserve"> ถึงอัตราร้อยละ </w:t>
      </w:r>
      <w:r w:rsidR="00676734" w:rsidRPr="00F205C4">
        <w:rPr>
          <w:rFonts w:asciiTheme="majorBidi" w:hAnsiTheme="majorBidi" w:cstheme="majorBidi"/>
          <w:sz w:val="30"/>
          <w:szCs w:val="30"/>
        </w:rPr>
        <w:t>7</w:t>
      </w:r>
      <w:r w:rsidR="00676734" w:rsidRPr="00F205C4">
        <w:rPr>
          <w:rFonts w:asciiTheme="majorBidi" w:hAnsiTheme="majorBidi" w:cstheme="majorBidi"/>
          <w:sz w:val="30"/>
          <w:szCs w:val="30"/>
          <w:cs/>
        </w:rPr>
        <w:t xml:space="preserve"> ของเงินเดือนทุกเดือน และบริษัทจ่ายสมทบในอัตราร้อยละ </w:t>
      </w:r>
      <w:r w:rsidR="00676734" w:rsidRPr="00F205C4">
        <w:rPr>
          <w:rFonts w:asciiTheme="majorBidi" w:hAnsiTheme="majorBidi" w:cstheme="majorBidi"/>
          <w:sz w:val="30"/>
          <w:szCs w:val="30"/>
        </w:rPr>
        <w:t>3</w:t>
      </w:r>
      <w:r w:rsidR="00676734" w:rsidRPr="00F205C4">
        <w:rPr>
          <w:rFonts w:asciiTheme="majorBidi" w:hAnsiTheme="majorBidi" w:cstheme="majorBidi"/>
          <w:sz w:val="30"/>
          <w:szCs w:val="30"/>
          <w:cs/>
        </w:rPr>
        <w:t xml:space="preserve"> ถึงอัตราร้อยละ </w:t>
      </w:r>
      <w:r w:rsidR="00676734" w:rsidRPr="00F205C4">
        <w:rPr>
          <w:rFonts w:asciiTheme="majorBidi" w:hAnsiTheme="majorBidi" w:cstheme="majorBidi"/>
          <w:sz w:val="30"/>
          <w:szCs w:val="30"/>
        </w:rPr>
        <w:t>7</w:t>
      </w:r>
      <w:r w:rsidR="00676734" w:rsidRPr="00F205C4">
        <w:rPr>
          <w:rFonts w:asciiTheme="majorBidi" w:hAnsiTheme="majorBidi" w:cstheme="majorBidi"/>
          <w:sz w:val="30"/>
          <w:szCs w:val="30"/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1CBA9289" w14:textId="3AB510DC" w:rsidR="008118AA" w:rsidRPr="00F205C4" w:rsidRDefault="00CB3D36" w:rsidP="00E239B9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25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F205C4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  <w:r w:rsidR="008118AA" w:rsidRPr="00F205C4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ค่าใช้จ่ายตามลักษณะ</w:t>
      </w:r>
    </w:p>
    <w:p w14:paraId="3C94482B" w14:textId="77777777" w:rsidR="008118AA" w:rsidRPr="00F205C4" w:rsidRDefault="008118AA" w:rsidP="00E239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1FA16E84" w14:textId="77777777" w:rsidR="00CC27CB" w:rsidRPr="00F205C4" w:rsidRDefault="00644123" w:rsidP="00E239B9">
      <w:pPr>
        <w:tabs>
          <w:tab w:val="clear" w:pos="227"/>
          <w:tab w:val="clear" w:pos="454"/>
          <w:tab w:val="clear" w:pos="680"/>
          <w:tab w:val="left" w:pos="720"/>
        </w:tabs>
        <w:ind w:left="540" w:right="-2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F205C4">
        <w:rPr>
          <w:rFonts w:asciiTheme="majorBidi" w:hAnsiTheme="majorBidi" w:cstheme="majorBidi"/>
          <w:b/>
          <w:sz w:val="30"/>
          <w:szCs w:val="30"/>
          <w:cs/>
        </w:rPr>
        <w:t>งบกำไรขาดทุนเบ็ดเสร็จ</w:t>
      </w:r>
      <w:r w:rsidR="00CC27CB" w:rsidRPr="00F205C4">
        <w:rPr>
          <w:rFonts w:asciiTheme="majorBidi" w:hAnsiTheme="majorBidi" w:cstheme="majorBidi"/>
          <w:b/>
          <w:sz w:val="30"/>
          <w:szCs w:val="30"/>
          <w:cs/>
        </w:rPr>
        <w:t>ได้รวมการวิเคราะห์ค่าใช้จ่ายตามหน้าที่ ค่าใช้จ่ายตามลักษณะได้เปิดเผยตามข้อกำหนดในมาตรฐานการรายงานทางการเงินฉบับต่าง ๆ ดังนี้</w:t>
      </w:r>
    </w:p>
    <w:p w14:paraId="0F199014" w14:textId="77777777" w:rsidR="00CC27CB" w:rsidRPr="00F205C4" w:rsidRDefault="00CC27CB" w:rsidP="007127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252" w:type="dxa"/>
        <w:tblInd w:w="468" w:type="dxa"/>
        <w:tblLook w:val="01E0" w:firstRow="1" w:lastRow="1" w:firstColumn="1" w:lastColumn="1" w:noHBand="0" w:noVBand="0"/>
      </w:tblPr>
      <w:tblGrid>
        <w:gridCol w:w="3132"/>
        <w:gridCol w:w="900"/>
        <w:gridCol w:w="1170"/>
        <w:gridCol w:w="236"/>
        <w:gridCol w:w="1114"/>
        <w:gridCol w:w="261"/>
        <w:gridCol w:w="1089"/>
        <w:gridCol w:w="261"/>
        <w:gridCol w:w="1089"/>
      </w:tblGrid>
      <w:tr w:rsidR="00496009" w:rsidRPr="00F205C4" w14:paraId="395E8485" w14:textId="77777777" w:rsidTr="00627141">
        <w:tc>
          <w:tcPr>
            <w:tcW w:w="3132" w:type="dxa"/>
            <w:shd w:val="clear" w:color="auto" w:fill="auto"/>
          </w:tcPr>
          <w:p w14:paraId="62B905BD" w14:textId="77777777" w:rsidR="00496009" w:rsidRPr="00F205C4" w:rsidRDefault="00496009" w:rsidP="00F25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30"/>
                <w:szCs w:val="30"/>
              </w:rPr>
            </w:pPr>
          </w:p>
        </w:tc>
        <w:tc>
          <w:tcPr>
            <w:tcW w:w="900" w:type="dxa"/>
          </w:tcPr>
          <w:p w14:paraId="5B4F279B" w14:textId="77777777" w:rsidR="00496009" w:rsidRPr="00F205C4" w:rsidRDefault="00496009" w:rsidP="00F25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6F1DFF85" w14:textId="6EC6CA63" w:rsidR="00496009" w:rsidRPr="00F205C4" w:rsidRDefault="00496009" w:rsidP="00F25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" w:type="dxa"/>
          </w:tcPr>
          <w:p w14:paraId="6CE085AD" w14:textId="77777777" w:rsidR="00496009" w:rsidRPr="00F205C4" w:rsidRDefault="00496009" w:rsidP="00F25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9" w:type="dxa"/>
            <w:gridSpan w:val="3"/>
          </w:tcPr>
          <w:p w14:paraId="7C75417E" w14:textId="77777777" w:rsidR="00496009" w:rsidRPr="00F205C4" w:rsidRDefault="00496009" w:rsidP="00F250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96009" w:rsidRPr="00F205C4" w14:paraId="1CCAC5E0" w14:textId="77777777" w:rsidTr="00627141">
        <w:tc>
          <w:tcPr>
            <w:tcW w:w="3132" w:type="dxa"/>
          </w:tcPr>
          <w:p w14:paraId="7A0EC4FE" w14:textId="77777777" w:rsidR="00496009" w:rsidRPr="00F205C4" w:rsidRDefault="00496009" w:rsidP="00712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0FD0BB8B" w14:textId="50805670" w:rsidR="00496009" w:rsidRPr="00F205C4" w:rsidRDefault="00997CF5" w:rsidP="00997C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4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  <w:shd w:val="clear" w:color="auto" w:fill="auto"/>
          </w:tcPr>
          <w:p w14:paraId="23A84CF2" w14:textId="06AF5807" w:rsidR="00496009" w:rsidRPr="00F205C4" w:rsidRDefault="00496009" w:rsidP="00712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36" w:type="dxa"/>
            <w:shd w:val="clear" w:color="auto" w:fill="auto"/>
          </w:tcPr>
          <w:p w14:paraId="0A9C9F62" w14:textId="77777777" w:rsidR="00496009" w:rsidRPr="00F205C4" w:rsidRDefault="00496009" w:rsidP="00712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14" w:type="dxa"/>
            <w:shd w:val="clear" w:color="auto" w:fill="auto"/>
          </w:tcPr>
          <w:p w14:paraId="359B204F" w14:textId="77777777" w:rsidR="00496009" w:rsidRPr="00F205C4" w:rsidRDefault="00496009" w:rsidP="00712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Pr="00F205C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61" w:type="dxa"/>
            <w:shd w:val="clear" w:color="auto" w:fill="auto"/>
          </w:tcPr>
          <w:p w14:paraId="1B3348E6" w14:textId="77777777" w:rsidR="00496009" w:rsidRPr="00F205C4" w:rsidRDefault="00496009" w:rsidP="00712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9" w:type="dxa"/>
            <w:shd w:val="clear" w:color="auto" w:fill="auto"/>
          </w:tcPr>
          <w:p w14:paraId="19805D00" w14:textId="77777777" w:rsidR="00496009" w:rsidRPr="00F205C4" w:rsidRDefault="00496009" w:rsidP="00712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61" w:type="dxa"/>
            <w:shd w:val="clear" w:color="auto" w:fill="auto"/>
          </w:tcPr>
          <w:p w14:paraId="6C7C7A60" w14:textId="77777777" w:rsidR="00496009" w:rsidRPr="00F205C4" w:rsidRDefault="00496009" w:rsidP="00712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9" w:type="dxa"/>
            <w:shd w:val="clear" w:color="auto" w:fill="auto"/>
          </w:tcPr>
          <w:p w14:paraId="7E6FA99C" w14:textId="77777777" w:rsidR="00496009" w:rsidRPr="00F205C4" w:rsidRDefault="00496009" w:rsidP="00712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Pr="00F205C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496009" w:rsidRPr="00F205C4" w14:paraId="56A082DD" w14:textId="77777777" w:rsidTr="00627141">
        <w:tc>
          <w:tcPr>
            <w:tcW w:w="3132" w:type="dxa"/>
          </w:tcPr>
          <w:p w14:paraId="2A15F420" w14:textId="77777777" w:rsidR="00496009" w:rsidRPr="00F205C4" w:rsidRDefault="00496009" w:rsidP="00712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7C392AA8" w14:textId="77777777" w:rsidR="00496009" w:rsidRPr="00F205C4" w:rsidRDefault="00496009" w:rsidP="00712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</w:tcPr>
          <w:p w14:paraId="2743299F" w14:textId="55B78369" w:rsidR="00496009" w:rsidRPr="00F205C4" w:rsidRDefault="00496009" w:rsidP="00712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96009" w:rsidRPr="00F205C4" w14:paraId="71619E08" w14:textId="77777777" w:rsidTr="00627141">
        <w:tc>
          <w:tcPr>
            <w:tcW w:w="3132" w:type="dxa"/>
          </w:tcPr>
          <w:p w14:paraId="66C94AC6" w14:textId="77777777" w:rsidR="00496009" w:rsidRPr="00F205C4" w:rsidRDefault="00496009" w:rsidP="00474A99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การเปลี่ยนแปลงในสินค้าคงเหลือ</w:t>
            </w:r>
          </w:p>
        </w:tc>
        <w:tc>
          <w:tcPr>
            <w:tcW w:w="900" w:type="dxa"/>
          </w:tcPr>
          <w:p w14:paraId="366C1833" w14:textId="77777777" w:rsidR="00496009" w:rsidRPr="00F205C4" w:rsidRDefault="00496009" w:rsidP="001B0AD9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53467CBF" w14:textId="3826753B" w:rsidR="00496009" w:rsidRPr="00F205C4" w:rsidRDefault="00496009" w:rsidP="003E552D">
            <w:pPr>
              <w:pStyle w:val="acctfourfigures"/>
              <w:tabs>
                <w:tab w:val="clear" w:pos="765"/>
              </w:tabs>
              <w:spacing w:line="240" w:lineRule="atLeast"/>
              <w:ind w:left="-79" w:right="-110" w:hanging="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Pr="00F205C4">
              <w:rPr>
                <w:rFonts w:asciiTheme="majorBidi" w:hAnsiTheme="majorBidi" w:cstheme="majorBidi"/>
                <w:sz w:val="30"/>
                <w:szCs w:val="30"/>
              </w:rPr>
              <w:t>258,415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6" w:type="dxa"/>
          </w:tcPr>
          <w:p w14:paraId="522C9E07" w14:textId="77777777" w:rsidR="00496009" w:rsidRPr="00F205C4" w:rsidRDefault="00496009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cyan"/>
              </w:rPr>
            </w:pPr>
          </w:p>
        </w:tc>
        <w:tc>
          <w:tcPr>
            <w:tcW w:w="1114" w:type="dxa"/>
          </w:tcPr>
          <w:p w14:paraId="14B748F0" w14:textId="77777777" w:rsidR="00496009" w:rsidRPr="00F205C4" w:rsidRDefault="00496009" w:rsidP="00A70303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Pr="00F205C4">
              <w:rPr>
                <w:rFonts w:asciiTheme="majorBidi" w:hAnsiTheme="majorBidi" w:cstheme="majorBidi"/>
                <w:sz w:val="30"/>
                <w:szCs w:val="30"/>
              </w:rPr>
              <w:t>12,548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61" w:type="dxa"/>
          </w:tcPr>
          <w:p w14:paraId="5675E339" w14:textId="77777777" w:rsidR="00496009" w:rsidRPr="00F205C4" w:rsidRDefault="00496009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14:paraId="039AD8DA" w14:textId="6DC1F9A8" w:rsidR="00496009" w:rsidRPr="00F205C4" w:rsidRDefault="00496009" w:rsidP="00A7030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1" w:type="dxa"/>
          </w:tcPr>
          <w:p w14:paraId="667DE02F" w14:textId="77777777" w:rsidR="00496009" w:rsidRPr="00F205C4" w:rsidRDefault="00496009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14:paraId="060E65BC" w14:textId="77777777" w:rsidR="00496009" w:rsidRPr="00F205C4" w:rsidRDefault="00496009" w:rsidP="00A7030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496009" w:rsidRPr="00F205C4" w14:paraId="59D6EBB2" w14:textId="77777777" w:rsidTr="00627141">
        <w:tc>
          <w:tcPr>
            <w:tcW w:w="3132" w:type="dxa"/>
          </w:tcPr>
          <w:p w14:paraId="48F896B6" w14:textId="77777777" w:rsidR="00496009" w:rsidRPr="00F205C4" w:rsidRDefault="00496009" w:rsidP="00474A99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ซื้อสินค้าคงเหลือ</w:t>
            </w:r>
          </w:p>
        </w:tc>
        <w:tc>
          <w:tcPr>
            <w:tcW w:w="900" w:type="dxa"/>
          </w:tcPr>
          <w:p w14:paraId="6A67C1E2" w14:textId="77777777" w:rsidR="00496009" w:rsidRPr="00F205C4" w:rsidRDefault="00496009" w:rsidP="001B0AD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03BA9D10" w14:textId="3640885F" w:rsidR="00496009" w:rsidRPr="00F205C4" w:rsidRDefault="00496009" w:rsidP="00A7030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3,0</w:t>
            </w:r>
            <w:r w:rsidR="0040064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10,459</w:t>
            </w:r>
          </w:p>
        </w:tc>
        <w:tc>
          <w:tcPr>
            <w:tcW w:w="236" w:type="dxa"/>
          </w:tcPr>
          <w:p w14:paraId="2928133B" w14:textId="77777777" w:rsidR="00496009" w:rsidRPr="00F205C4" w:rsidRDefault="00496009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cyan"/>
              </w:rPr>
            </w:pPr>
          </w:p>
        </w:tc>
        <w:tc>
          <w:tcPr>
            <w:tcW w:w="1114" w:type="dxa"/>
          </w:tcPr>
          <w:p w14:paraId="01767C8E" w14:textId="77777777" w:rsidR="00496009" w:rsidRPr="00F205C4" w:rsidRDefault="00496009" w:rsidP="00A7030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2,117,233</w:t>
            </w:r>
          </w:p>
        </w:tc>
        <w:tc>
          <w:tcPr>
            <w:tcW w:w="261" w:type="dxa"/>
          </w:tcPr>
          <w:p w14:paraId="3994F6F4" w14:textId="77777777" w:rsidR="00496009" w:rsidRPr="00F205C4" w:rsidRDefault="00496009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14:paraId="22D2BE4B" w14:textId="06DA2D97" w:rsidR="00496009" w:rsidRPr="00F205C4" w:rsidRDefault="00496009" w:rsidP="00A7030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1" w:type="dxa"/>
          </w:tcPr>
          <w:p w14:paraId="09DB0569" w14:textId="77777777" w:rsidR="00496009" w:rsidRPr="00F205C4" w:rsidRDefault="00496009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14:paraId="326B4F88" w14:textId="77777777" w:rsidR="00496009" w:rsidRPr="00F205C4" w:rsidRDefault="00496009" w:rsidP="00A7030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496009" w:rsidRPr="00F205C4" w14:paraId="5949E946" w14:textId="77777777" w:rsidTr="00627141">
        <w:tc>
          <w:tcPr>
            <w:tcW w:w="3132" w:type="dxa"/>
          </w:tcPr>
          <w:p w14:paraId="251CFCF5" w14:textId="77777777" w:rsidR="00496009" w:rsidRPr="00F205C4" w:rsidRDefault="00496009" w:rsidP="00474A9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ค่าใช้จ่ายในการจัดจำหน่าย</w:t>
            </w:r>
          </w:p>
        </w:tc>
        <w:tc>
          <w:tcPr>
            <w:tcW w:w="900" w:type="dxa"/>
          </w:tcPr>
          <w:p w14:paraId="10019F4F" w14:textId="77777777" w:rsidR="00496009" w:rsidRPr="00F205C4" w:rsidRDefault="00496009" w:rsidP="001B0AD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64210F0E" w14:textId="2985E07B" w:rsidR="00496009" w:rsidRPr="00F205C4" w:rsidRDefault="00496009" w:rsidP="00A7030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16,302</w:t>
            </w:r>
          </w:p>
        </w:tc>
        <w:tc>
          <w:tcPr>
            <w:tcW w:w="236" w:type="dxa"/>
          </w:tcPr>
          <w:p w14:paraId="634B73EF" w14:textId="77777777" w:rsidR="00496009" w:rsidRPr="00F205C4" w:rsidRDefault="00496009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highlight w:val="cyan"/>
              </w:rPr>
            </w:pPr>
          </w:p>
        </w:tc>
        <w:tc>
          <w:tcPr>
            <w:tcW w:w="1114" w:type="dxa"/>
          </w:tcPr>
          <w:p w14:paraId="60AB8E95" w14:textId="77777777" w:rsidR="00496009" w:rsidRPr="00F205C4" w:rsidRDefault="00496009" w:rsidP="00A7030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52,46</w:t>
            </w:r>
            <w:r w:rsidRPr="00F205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61" w:type="dxa"/>
          </w:tcPr>
          <w:p w14:paraId="3089E683" w14:textId="77777777" w:rsidR="00496009" w:rsidRPr="00F205C4" w:rsidRDefault="00496009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14:paraId="355CF726" w14:textId="5E014F81" w:rsidR="00496009" w:rsidRPr="00F205C4" w:rsidRDefault="00496009" w:rsidP="00A7030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1" w:type="dxa"/>
          </w:tcPr>
          <w:p w14:paraId="4A823230" w14:textId="77777777" w:rsidR="00496009" w:rsidRPr="00F205C4" w:rsidRDefault="00496009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9" w:type="dxa"/>
          </w:tcPr>
          <w:p w14:paraId="7FCC3CEA" w14:textId="77777777" w:rsidR="00496009" w:rsidRPr="00F205C4" w:rsidRDefault="00496009" w:rsidP="00A7030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0236D1" w:rsidRPr="00F205C4" w14:paraId="67FB4390" w14:textId="77777777" w:rsidTr="00627141">
        <w:tc>
          <w:tcPr>
            <w:tcW w:w="3132" w:type="dxa"/>
          </w:tcPr>
          <w:p w14:paraId="0386FD79" w14:textId="5BC19947" w:rsidR="000236D1" w:rsidRPr="00F205C4" w:rsidRDefault="000236D1" w:rsidP="000236D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900" w:type="dxa"/>
          </w:tcPr>
          <w:p w14:paraId="7EB1EB88" w14:textId="59119B3F" w:rsidR="000236D1" w:rsidRPr="00F205C4" w:rsidRDefault="000236D1" w:rsidP="000236D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6CB6B2AB" w14:textId="31386038" w:rsidR="000236D1" w:rsidRPr="000236D1" w:rsidRDefault="003B2778" w:rsidP="000236D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</w:t>
            </w:r>
            <w:r w:rsidR="000236D1" w:rsidRPr="000236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</w:t>
            </w:r>
            <w:r w:rsidR="001C3D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36" w:type="dxa"/>
          </w:tcPr>
          <w:p w14:paraId="37F12E4D" w14:textId="77777777" w:rsidR="000236D1" w:rsidRPr="000236D1" w:rsidRDefault="000236D1" w:rsidP="00023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A8A1445" w14:textId="77777777" w:rsidR="000236D1" w:rsidRPr="000236D1" w:rsidRDefault="000236D1" w:rsidP="000236D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236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23,810</w:t>
            </w:r>
          </w:p>
        </w:tc>
        <w:tc>
          <w:tcPr>
            <w:tcW w:w="261" w:type="dxa"/>
          </w:tcPr>
          <w:p w14:paraId="5E385BCE" w14:textId="77777777" w:rsidR="000236D1" w:rsidRPr="000236D1" w:rsidRDefault="000236D1" w:rsidP="00023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3326C547" w14:textId="442B7910" w:rsidR="000236D1" w:rsidRPr="000236D1" w:rsidRDefault="000236D1" w:rsidP="000236D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236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543</w:t>
            </w:r>
          </w:p>
        </w:tc>
        <w:tc>
          <w:tcPr>
            <w:tcW w:w="261" w:type="dxa"/>
          </w:tcPr>
          <w:p w14:paraId="716B0DA8" w14:textId="77777777" w:rsidR="000236D1" w:rsidRPr="000236D1" w:rsidRDefault="000236D1" w:rsidP="00023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32F7D035" w14:textId="17A3664D" w:rsidR="000236D1" w:rsidRPr="000236D1" w:rsidRDefault="000236D1" w:rsidP="000236D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236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336</w:t>
            </w:r>
          </w:p>
        </w:tc>
      </w:tr>
      <w:tr w:rsidR="000236D1" w:rsidRPr="00F205C4" w14:paraId="38A5AC02" w14:textId="77777777" w:rsidTr="00627141">
        <w:tc>
          <w:tcPr>
            <w:tcW w:w="3132" w:type="dxa"/>
          </w:tcPr>
          <w:p w14:paraId="2D5BE200" w14:textId="77777777" w:rsidR="000236D1" w:rsidRPr="00F205C4" w:rsidRDefault="000236D1" w:rsidP="000236D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900" w:type="dxa"/>
          </w:tcPr>
          <w:p w14:paraId="10F553CA" w14:textId="77777777" w:rsidR="000236D1" w:rsidRPr="00F205C4" w:rsidRDefault="000236D1" w:rsidP="000236D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F9E90D" w14:textId="0AA5AD48" w:rsidR="000236D1" w:rsidRPr="000236D1" w:rsidRDefault="000236D1" w:rsidP="000236D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236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22,181</w:t>
            </w:r>
          </w:p>
        </w:tc>
        <w:tc>
          <w:tcPr>
            <w:tcW w:w="236" w:type="dxa"/>
          </w:tcPr>
          <w:p w14:paraId="666E6366" w14:textId="77777777" w:rsidR="000236D1" w:rsidRPr="000236D1" w:rsidRDefault="000236D1" w:rsidP="00023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33E82B6E" w14:textId="77777777" w:rsidR="000236D1" w:rsidRPr="000236D1" w:rsidRDefault="000236D1" w:rsidP="000236D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236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18,462</w:t>
            </w:r>
          </w:p>
        </w:tc>
        <w:tc>
          <w:tcPr>
            <w:tcW w:w="261" w:type="dxa"/>
          </w:tcPr>
          <w:p w14:paraId="6CD6D999" w14:textId="77777777" w:rsidR="000236D1" w:rsidRPr="000236D1" w:rsidRDefault="000236D1" w:rsidP="00023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0966BD18" w14:textId="57F48C5C" w:rsidR="000236D1" w:rsidRPr="000236D1" w:rsidRDefault="000236D1" w:rsidP="000236D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236D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1" w:type="dxa"/>
          </w:tcPr>
          <w:p w14:paraId="4570F498" w14:textId="77777777" w:rsidR="000236D1" w:rsidRPr="000236D1" w:rsidRDefault="000236D1" w:rsidP="00023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196451E0" w14:textId="77777777" w:rsidR="000236D1" w:rsidRPr="000236D1" w:rsidRDefault="000236D1" w:rsidP="000236D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236D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0236D1" w:rsidRPr="00F205C4" w14:paraId="6E51D4D9" w14:textId="77777777" w:rsidTr="00627141">
        <w:tc>
          <w:tcPr>
            <w:tcW w:w="3132" w:type="dxa"/>
          </w:tcPr>
          <w:p w14:paraId="46C493F4" w14:textId="36888287" w:rsidR="000236D1" w:rsidRPr="00F205C4" w:rsidRDefault="000236D1" w:rsidP="000236D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900" w:type="dxa"/>
          </w:tcPr>
          <w:p w14:paraId="35D5743A" w14:textId="6D506E15" w:rsidR="000236D1" w:rsidRPr="00F205C4" w:rsidRDefault="000236D1" w:rsidP="000236D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15</w:t>
            </w:r>
          </w:p>
        </w:tc>
        <w:tc>
          <w:tcPr>
            <w:tcW w:w="1170" w:type="dxa"/>
          </w:tcPr>
          <w:p w14:paraId="7E6CDF90" w14:textId="2E9C1B70" w:rsidR="000236D1" w:rsidRPr="000236D1" w:rsidRDefault="000236D1" w:rsidP="000236D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236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84,726</w:t>
            </w:r>
          </w:p>
        </w:tc>
        <w:tc>
          <w:tcPr>
            <w:tcW w:w="236" w:type="dxa"/>
          </w:tcPr>
          <w:p w14:paraId="31C9950B" w14:textId="77777777" w:rsidR="000236D1" w:rsidRPr="000236D1" w:rsidRDefault="000236D1" w:rsidP="00023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D67990C" w14:textId="77777777" w:rsidR="000236D1" w:rsidRPr="000236D1" w:rsidRDefault="000236D1" w:rsidP="000236D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236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46,608</w:t>
            </w:r>
          </w:p>
        </w:tc>
        <w:tc>
          <w:tcPr>
            <w:tcW w:w="261" w:type="dxa"/>
          </w:tcPr>
          <w:p w14:paraId="2A6710DE" w14:textId="77777777" w:rsidR="000236D1" w:rsidRPr="000236D1" w:rsidRDefault="000236D1" w:rsidP="00023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4EFECE45" w14:textId="0FE8A34C" w:rsidR="000236D1" w:rsidRPr="000236D1" w:rsidRDefault="000236D1" w:rsidP="000236D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236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30,369</w:t>
            </w:r>
          </w:p>
        </w:tc>
        <w:tc>
          <w:tcPr>
            <w:tcW w:w="261" w:type="dxa"/>
          </w:tcPr>
          <w:p w14:paraId="203BFAB2" w14:textId="77777777" w:rsidR="000236D1" w:rsidRPr="000236D1" w:rsidRDefault="000236D1" w:rsidP="00023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380D3909" w14:textId="77777777" w:rsidR="000236D1" w:rsidRPr="000236D1" w:rsidRDefault="000236D1" w:rsidP="000236D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236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20,125</w:t>
            </w:r>
          </w:p>
        </w:tc>
      </w:tr>
      <w:tr w:rsidR="000236D1" w:rsidRPr="00F205C4" w14:paraId="4388B117" w14:textId="77777777" w:rsidTr="00627141">
        <w:tc>
          <w:tcPr>
            <w:tcW w:w="3132" w:type="dxa"/>
          </w:tcPr>
          <w:p w14:paraId="545F8D14" w14:textId="77777777" w:rsidR="000236D1" w:rsidRPr="00F205C4" w:rsidRDefault="000236D1" w:rsidP="000236D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ค่าธรรมเนียมวิชาชีพ</w:t>
            </w:r>
          </w:p>
        </w:tc>
        <w:tc>
          <w:tcPr>
            <w:tcW w:w="900" w:type="dxa"/>
          </w:tcPr>
          <w:p w14:paraId="07DB3EF0" w14:textId="77777777" w:rsidR="000236D1" w:rsidRPr="00F205C4" w:rsidRDefault="000236D1" w:rsidP="000236D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70B42908" w14:textId="58D8950F" w:rsidR="000236D1" w:rsidRPr="00F205C4" w:rsidRDefault="000236D1" w:rsidP="000236D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4,228</w:t>
            </w:r>
          </w:p>
        </w:tc>
        <w:tc>
          <w:tcPr>
            <w:tcW w:w="236" w:type="dxa"/>
          </w:tcPr>
          <w:p w14:paraId="4A96FFE8" w14:textId="77777777" w:rsidR="000236D1" w:rsidRPr="000236D1" w:rsidRDefault="000236D1" w:rsidP="00023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1DE4459E" w14:textId="77777777" w:rsidR="000236D1" w:rsidRPr="00F205C4" w:rsidRDefault="000236D1" w:rsidP="000236D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12,957</w:t>
            </w:r>
          </w:p>
        </w:tc>
        <w:tc>
          <w:tcPr>
            <w:tcW w:w="261" w:type="dxa"/>
          </w:tcPr>
          <w:p w14:paraId="594F8C2C" w14:textId="77777777" w:rsidR="000236D1" w:rsidRPr="000236D1" w:rsidRDefault="000236D1" w:rsidP="00023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5BC162A7" w14:textId="5B14BC44" w:rsidR="000236D1" w:rsidRPr="000236D1" w:rsidRDefault="000236D1" w:rsidP="000236D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236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2,485</w:t>
            </w:r>
          </w:p>
        </w:tc>
        <w:tc>
          <w:tcPr>
            <w:tcW w:w="261" w:type="dxa"/>
          </w:tcPr>
          <w:p w14:paraId="24F28560" w14:textId="77777777" w:rsidR="000236D1" w:rsidRPr="000236D1" w:rsidRDefault="000236D1" w:rsidP="00023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06F36C26" w14:textId="77777777" w:rsidR="000236D1" w:rsidRPr="000236D1" w:rsidRDefault="000236D1" w:rsidP="000236D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236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8,349</w:t>
            </w:r>
          </w:p>
        </w:tc>
      </w:tr>
      <w:tr w:rsidR="000236D1" w:rsidRPr="00F205C4" w14:paraId="2547E204" w14:textId="77777777" w:rsidTr="00627141">
        <w:tc>
          <w:tcPr>
            <w:tcW w:w="3132" w:type="dxa"/>
          </w:tcPr>
          <w:p w14:paraId="794BAC19" w14:textId="1D8BCF24" w:rsidR="000236D1" w:rsidRPr="00F205C4" w:rsidRDefault="000236D1" w:rsidP="000236D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900" w:type="dxa"/>
          </w:tcPr>
          <w:p w14:paraId="67163E0E" w14:textId="77777777" w:rsidR="000236D1" w:rsidRPr="00F205C4" w:rsidRDefault="000236D1" w:rsidP="000236D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5B5797F2" w14:textId="3A7D967C" w:rsidR="000236D1" w:rsidRPr="00F205C4" w:rsidRDefault="00192C9B" w:rsidP="00192C9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7,962</w:t>
            </w:r>
          </w:p>
        </w:tc>
        <w:tc>
          <w:tcPr>
            <w:tcW w:w="236" w:type="dxa"/>
          </w:tcPr>
          <w:p w14:paraId="4A6CF83A" w14:textId="77777777" w:rsidR="000236D1" w:rsidRPr="000236D1" w:rsidRDefault="000236D1" w:rsidP="00192C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17BB6B1" w14:textId="33AD2551" w:rsidR="000236D1" w:rsidRPr="00F205C4" w:rsidRDefault="00192C9B" w:rsidP="00192C9B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5,862</w:t>
            </w:r>
          </w:p>
        </w:tc>
        <w:tc>
          <w:tcPr>
            <w:tcW w:w="261" w:type="dxa"/>
          </w:tcPr>
          <w:p w14:paraId="121C742D" w14:textId="77777777" w:rsidR="000236D1" w:rsidRPr="000236D1" w:rsidRDefault="000236D1" w:rsidP="00023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68A1ADF3" w14:textId="11C1BD96" w:rsidR="000236D1" w:rsidRPr="000236D1" w:rsidRDefault="003D27C1" w:rsidP="000236D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1,005</w:t>
            </w:r>
          </w:p>
        </w:tc>
        <w:tc>
          <w:tcPr>
            <w:tcW w:w="261" w:type="dxa"/>
          </w:tcPr>
          <w:p w14:paraId="1D9B27AF" w14:textId="77777777" w:rsidR="000236D1" w:rsidRPr="000236D1" w:rsidRDefault="000236D1" w:rsidP="00023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644E2755" w14:textId="5911BA2A" w:rsidR="000236D1" w:rsidRPr="000236D1" w:rsidRDefault="003D27C1" w:rsidP="000236D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1,629</w:t>
            </w:r>
          </w:p>
        </w:tc>
      </w:tr>
      <w:tr w:rsidR="000236D1" w:rsidRPr="00F205C4" w14:paraId="4F1B0BE2" w14:textId="77777777" w:rsidTr="00627141">
        <w:tc>
          <w:tcPr>
            <w:tcW w:w="3132" w:type="dxa"/>
          </w:tcPr>
          <w:p w14:paraId="6DFE9D8A" w14:textId="77777777" w:rsidR="000236D1" w:rsidRPr="00F205C4" w:rsidRDefault="000236D1" w:rsidP="000236D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900" w:type="dxa"/>
          </w:tcPr>
          <w:p w14:paraId="7F419831" w14:textId="77777777" w:rsidR="000236D1" w:rsidRPr="00F205C4" w:rsidRDefault="000236D1" w:rsidP="000236D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BEE9D55" w14:textId="7BCAE596" w:rsidR="000236D1" w:rsidRPr="00F205C4" w:rsidRDefault="00192C9B" w:rsidP="000236D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108,970</w:t>
            </w:r>
          </w:p>
        </w:tc>
        <w:tc>
          <w:tcPr>
            <w:tcW w:w="236" w:type="dxa"/>
          </w:tcPr>
          <w:p w14:paraId="6C16BCCA" w14:textId="77777777" w:rsidR="000236D1" w:rsidRPr="000236D1" w:rsidRDefault="000236D1" w:rsidP="00023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3F557556" w14:textId="3931BD73" w:rsidR="000236D1" w:rsidRPr="000236D1" w:rsidRDefault="00192C9B" w:rsidP="000236D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84,065</w:t>
            </w:r>
          </w:p>
        </w:tc>
        <w:tc>
          <w:tcPr>
            <w:tcW w:w="261" w:type="dxa"/>
          </w:tcPr>
          <w:p w14:paraId="4C834A12" w14:textId="77777777" w:rsidR="000236D1" w:rsidRPr="000236D1" w:rsidRDefault="000236D1" w:rsidP="00023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63BD689B" w14:textId="07B852BB" w:rsidR="000236D1" w:rsidRPr="000236D1" w:rsidRDefault="003D27C1" w:rsidP="000236D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0236D1" w:rsidRPr="000236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</w:t>
            </w:r>
          </w:p>
        </w:tc>
        <w:tc>
          <w:tcPr>
            <w:tcW w:w="261" w:type="dxa"/>
          </w:tcPr>
          <w:p w14:paraId="7462FADE" w14:textId="77777777" w:rsidR="000236D1" w:rsidRPr="000236D1" w:rsidRDefault="000236D1" w:rsidP="00023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143EFA75" w14:textId="6395979D" w:rsidR="000236D1" w:rsidRPr="000236D1" w:rsidRDefault="003D27C1" w:rsidP="000236D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0236D1" w:rsidRPr="000236D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159</w:t>
            </w:r>
          </w:p>
        </w:tc>
      </w:tr>
      <w:tr w:rsidR="000236D1" w:rsidRPr="00F205C4" w14:paraId="55865038" w14:textId="77777777" w:rsidTr="00627141">
        <w:tc>
          <w:tcPr>
            <w:tcW w:w="3132" w:type="dxa"/>
          </w:tcPr>
          <w:p w14:paraId="739D45E9" w14:textId="77777777" w:rsidR="000236D1" w:rsidRPr="00F205C4" w:rsidRDefault="000236D1" w:rsidP="000236D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รวมต้นทุนขายและการให้บริการ</w:t>
            </w: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  <w:t xml:space="preserve">   </w:t>
            </w: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ต้นทุนในการจัดจำหน่ายและ</w:t>
            </w:r>
          </w:p>
          <w:p w14:paraId="5BA3AB7A" w14:textId="29FB538C" w:rsidR="000236D1" w:rsidRPr="00F205C4" w:rsidRDefault="000236D1" w:rsidP="000236D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900" w:type="dxa"/>
          </w:tcPr>
          <w:p w14:paraId="37F6DF88" w14:textId="77777777" w:rsidR="000236D1" w:rsidRPr="00F205C4" w:rsidRDefault="000236D1" w:rsidP="000236D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69E9A5B" w14:textId="12789B9F" w:rsidR="000236D1" w:rsidRPr="00F205C4" w:rsidRDefault="000236D1" w:rsidP="000236D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425A92F2" w14:textId="77777777" w:rsidR="000236D1" w:rsidRPr="00F205C4" w:rsidRDefault="000236D1" w:rsidP="000236D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30F64103" w14:textId="232C5BD7" w:rsidR="000236D1" w:rsidRPr="00F205C4" w:rsidRDefault="000236D1" w:rsidP="000236D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3,027,653</w:t>
            </w:r>
          </w:p>
        </w:tc>
        <w:tc>
          <w:tcPr>
            <w:tcW w:w="236" w:type="dxa"/>
          </w:tcPr>
          <w:p w14:paraId="7228D3D3" w14:textId="77777777" w:rsidR="000236D1" w:rsidRPr="00F205C4" w:rsidRDefault="000236D1" w:rsidP="00023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23532749" w14:textId="77777777" w:rsidR="000236D1" w:rsidRPr="00F205C4" w:rsidRDefault="000236D1" w:rsidP="000236D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816E912" w14:textId="77777777" w:rsidR="000236D1" w:rsidRPr="00F205C4" w:rsidRDefault="000236D1" w:rsidP="000236D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14:paraId="31F8314E" w14:textId="77777777" w:rsidR="000236D1" w:rsidRPr="00F205C4" w:rsidRDefault="000236D1" w:rsidP="000236D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2,348,910</w:t>
            </w:r>
          </w:p>
        </w:tc>
        <w:tc>
          <w:tcPr>
            <w:tcW w:w="261" w:type="dxa"/>
          </w:tcPr>
          <w:p w14:paraId="1988480B" w14:textId="77777777" w:rsidR="000236D1" w:rsidRPr="00F205C4" w:rsidRDefault="000236D1" w:rsidP="00023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2B0A38D7" w14:textId="77777777" w:rsidR="000236D1" w:rsidRPr="00F205C4" w:rsidRDefault="000236D1" w:rsidP="000236D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03AFEB6C" w14:textId="77777777" w:rsidR="000236D1" w:rsidRPr="00F205C4" w:rsidRDefault="000236D1" w:rsidP="000236D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C408525" w14:textId="2C096EA1" w:rsidR="000236D1" w:rsidRPr="00F205C4" w:rsidRDefault="000236D1" w:rsidP="000236D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41,370</w:t>
            </w:r>
          </w:p>
        </w:tc>
        <w:tc>
          <w:tcPr>
            <w:tcW w:w="261" w:type="dxa"/>
          </w:tcPr>
          <w:p w14:paraId="7240AA4A" w14:textId="77777777" w:rsidR="000236D1" w:rsidRPr="00F205C4" w:rsidRDefault="000236D1" w:rsidP="00023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35D1CE85" w14:textId="77777777" w:rsidR="000236D1" w:rsidRPr="00F205C4" w:rsidRDefault="000236D1" w:rsidP="000236D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CECA50C" w14:textId="77777777" w:rsidR="000236D1" w:rsidRPr="00F205C4" w:rsidRDefault="000236D1" w:rsidP="000236D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D84AA4E" w14:textId="77777777" w:rsidR="000236D1" w:rsidRPr="00F205C4" w:rsidRDefault="000236D1" w:rsidP="000236D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36,598</w:t>
            </w:r>
          </w:p>
        </w:tc>
      </w:tr>
    </w:tbl>
    <w:p w14:paraId="1CC0650A" w14:textId="0B48751B" w:rsidR="00E161CF" w:rsidRPr="00F205C4" w:rsidRDefault="00E161CF" w:rsidP="00A91A3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205C4"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25160292" w14:textId="29463F0B" w:rsidR="00900A8E" w:rsidRPr="00F205C4" w:rsidRDefault="00900A8E" w:rsidP="00DF5C8C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205C4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ภาษีเงินได้</w:t>
      </w:r>
    </w:p>
    <w:p w14:paraId="586D5D33" w14:textId="77777777" w:rsidR="00516707" w:rsidRPr="00F205C4" w:rsidRDefault="00516707" w:rsidP="0049692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69D61C7" w14:textId="77777777" w:rsidR="00516707" w:rsidRPr="00F205C4" w:rsidRDefault="00516707" w:rsidP="005167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Cs/>
          <w:i/>
          <w:iCs/>
          <w:sz w:val="30"/>
          <w:szCs w:val="30"/>
          <w:cs/>
        </w:rPr>
      </w:pPr>
      <w:r w:rsidRPr="00F205C4">
        <w:rPr>
          <w:rFonts w:asciiTheme="majorBidi" w:hAnsiTheme="majorBidi" w:cstheme="majorBidi"/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p w14:paraId="0EBCF533" w14:textId="77777777" w:rsidR="000D141B" w:rsidRPr="00F205C4" w:rsidRDefault="000D141B" w:rsidP="000D14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12" w:type="dxa"/>
        <w:tblInd w:w="450" w:type="dxa"/>
        <w:tblLook w:val="01E0" w:firstRow="1" w:lastRow="1" w:firstColumn="1" w:lastColumn="1" w:noHBand="0" w:noVBand="0"/>
      </w:tblPr>
      <w:tblGrid>
        <w:gridCol w:w="3348"/>
        <w:gridCol w:w="1260"/>
        <w:gridCol w:w="265"/>
        <w:gridCol w:w="1265"/>
        <w:gridCol w:w="265"/>
        <w:gridCol w:w="1337"/>
        <w:gridCol w:w="265"/>
        <w:gridCol w:w="1407"/>
      </w:tblGrid>
      <w:tr w:rsidR="006E3A24" w:rsidRPr="00F205C4" w14:paraId="60534DB7" w14:textId="77777777" w:rsidTr="008D04A8">
        <w:tc>
          <w:tcPr>
            <w:tcW w:w="3348" w:type="dxa"/>
          </w:tcPr>
          <w:p w14:paraId="02175A35" w14:textId="77777777" w:rsidR="006E3A24" w:rsidRPr="00F205C4" w:rsidRDefault="006E3A24" w:rsidP="001C1F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54EC4AF7" w14:textId="77777777" w:rsidR="006E3A24" w:rsidRPr="00F205C4" w:rsidRDefault="006E3A24" w:rsidP="001C1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" w:type="dxa"/>
          </w:tcPr>
          <w:p w14:paraId="0804C9EA" w14:textId="77777777" w:rsidR="006E3A24" w:rsidRPr="00F205C4" w:rsidRDefault="006E3A24" w:rsidP="001C1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3009" w:type="dxa"/>
            <w:gridSpan w:val="3"/>
          </w:tcPr>
          <w:p w14:paraId="3AC2DADE" w14:textId="77777777" w:rsidR="006E3A24" w:rsidRPr="00F205C4" w:rsidRDefault="006E3A24" w:rsidP="001C1F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70303" w:rsidRPr="00F205C4" w14:paraId="27F14C1F" w14:textId="77777777" w:rsidTr="008D04A8">
        <w:tc>
          <w:tcPr>
            <w:tcW w:w="3348" w:type="dxa"/>
          </w:tcPr>
          <w:p w14:paraId="76D941DD" w14:textId="77777777" w:rsidR="00A70303" w:rsidRPr="00F205C4" w:rsidRDefault="00A70303" w:rsidP="00A70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7C0BA11" w14:textId="77777777" w:rsidR="00A70303" w:rsidRPr="00F205C4" w:rsidRDefault="00A70303" w:rsidP="00A703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F205C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  <w:tc>
          <w:tcPr>
            <w:tcW w:w="265" w:type="dxa"/>
            <w:shd w:val="clear" w:color="auto" w:fill="auto"/>
          </w:tcPr>
          <w:p w14:paraId="07AEDE8B" w14:textId="77777777" w:rsidR="00A70303" w:rsidRPr="00F205C4" w:rsidRDefault="00A70303" w:rsidP="00A703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</w:tcPr>
          <w:p w14:paraId="5A9C2F18" w14:textId="77777777" w:rsidR="00A70303" w:rsidRPr="00F205C4" w:rsidRDefault="00A70303" w:rsidP="00A703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6</w:t>
            </w:r>
            <w:r w:rsidRPr="00F205C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  <w:tc>
          <w:tcPr>
            <w:tcW w:w="265" w:type="dxa"/>
            <w:shd w:val="clear" w:color="auto" w:fill="auto"/>
          </w:tcPr>
          <w:p w14:paraId="34C79931" w14:textId="77777777" w:rsidR="00A70303" w:rsidRPr="00F205C4" w:rsidRDefault="00A70303" w:rsidP="00A703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7" w:type="dxa"/>
            <w:shd w:val="clear" w:color="auto" w:fill="auto"/>
          </w:tcPr>
          <w:p w14:paraId="684CAEBC" w14:textId="77777777" w:rsidR="00A70303" w:rsidRPr="00F205C4" w:rsidRDefault="00A70303" w:rsidP="00A703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F205C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  <w:tc>
          <w:tcPr>
            <w:tcW w:w="265" w:type="dxa"/>
            <w:shd w:val="clear" w:color="auto" w:fill="auto"/>
          </w:tcPr>
          <w:p w14:paraId="60D85C81" w14:textId="77777777" w:rsidR="00A70303" w:rsidRPr="00F205C4" w:rsidRDefault="00A70303" w:rsidP="00A703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7" w:type="dxa"/>
            <w:shd w:val="clear" w:color="auto" w:fill="auto"/>
          </w:tcPr>
          <w:p w14:paraId="6761A484" w14:textId="77777777" w:rsidR="00A70303" w:rsidRPr="00F205C4" w:rsidRDefault="00A70303" w:rsidP="00A703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6</w:t>
            </w:r>
            <w:r w:rsidRPr="00F205C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</w:tr>
      <w:tr w:rsidR="00A70303" w:rsidRPr="00F205C4" w14:paraId="41103D11" w14:textId="77777777" w:rsidTr="008D04A8">
        <w:tc>
          <w:tcPr>
            <w:tcW w:w="3348" w:type="dxa"/>
          </w:tcPr>
          <w:p w14:paraId="6F0217E0" w14:textId="77777777" w:rsidR="00A70303" w:rsidRPr="00F205C4" w:rsidRDefault="00A70303" w:rsidP="00A703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064" w:type="dxa"/>
            <w:gridSpan w:val="7"/>
          </w:tcPr>
          <w:p w14:paraId="3E5AEBAE" w14:textId="77777777" w:rsidR="00A70303" w:rsidRPr="00F205C4" w:rsidRDefault="00A70303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70303" w:rsidRPr="00F205C4" w14:paraId="3E1BB9B4" w14:textId="77777777" w:rsidTr="008D04A8">
        <w:tc>
          <w:tcPr>
            <w:tcW w:w="3348" w:type="dxa"/>
          </w:tcPr>
          <w:p w14:paraId="27037A43" w14:textId="77777777" w:rsidR="00A70303" w:rsidRPr="00F205C4" w:rsidRDefault="00A70303" w:rsidP="004D6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260" w:type="dxa"/>
            <w:vAlign w:val="bottom"/>
          </w:tcPr>
          <w:p w14:paraId="4B7621F3" w14:textId="77777777" w:rsidR="00A70303" w:rsidRPr="00F205C4" w:rsidRDefault="00A70303" w:rsidP="00A7030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</w:tcPr>
          <w:p w14:paraId="0E01374E" w14:textId="77777777" w:rsidR="00A70303" w:rsidRPr="00F205C4" w:rsidRDefault="00A70303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5FB35E83" w14:textId="77777777" w:rsidR="00A70303" w:rsidRPr="00F205C4" w:rsidRDefault="00A70303" w:rsidP="00A7030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</w:tcPr>
          <w:p w14:paraId="7F3DA3C0" w14:textId="77777777" w:rsidR="00A70303" w:rsidRPr="00F205C4" w:rsidRDefault="00A70303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7ABFE69F" w14:textId="77777777" w:rsidR="00A70303" w:rsidRPr="00F205C4" w:rsidRDefault="00A70303" w:rsidP="00A7030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</w:tcPr>
          <w:p w14:paraId="2EFF54EE" w14:textId="77777777" w:rsidR="00A70303" w:rsidRPr="00F205C4" w:rsidRDefault="00A70303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07" w:type="dxa"/>
            <w:vAlign w:val="bottom"/>
          </w:tcPr>
          <w:p w14:paraId="1469E8FC" w14:textId="77777777" w:rsidR="00A70303" w:rsidRPr="00F205C4" w:rsidRDefault="00A70303" w:rsidP="00A7030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0303" w:rsidRPr="00F205C4" w14:paraId="58E274DA" w14:textId="77777777" w:rsidTr="008D04A8">
        <w:tc>
          <w:tcPr>
            <w:tcW w:w="3348" w:type="dxa"/>
          </w:tcPr>
          <w:p w14:paraId="48B00409" w14:textId="77777777" w:rsidR="00A70303" w:rsidRPr="00F205C4" w:rsidRDefault="00A70303" w:rsidP="004D6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สำหรับงวดปัจจุบัน </w:t>
            </w:r>
          </w:p>
        </w:tc>
        <w:tc>
          <w:tcPr>
            <w:tcW w:w="1260" w:type="dxa"/>
            <w:vAlign w:val="bottom"/>
          </w:tcPr>
          <w:p w14:paraId="2397985A" w14:textId="3CE6D5FE" w:rsidR="00A70303" w:rsidRPr="00F205C4" w:rsidRDefault="00460442" w:rsidP="00460442">
            <w:pPr>
              <w:pStyle w:val="acctfourfigures"/>
              <w:tabs>
                <w:tab w:val="clear" w:pos="765"/>
                <w:tab w:val="left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14,581</w:t>
            </w:r>
          </w:p>
        </w:tc>
        <w:tc>
          <w:tcPr>
            <w:tcW w:w="265" w:type="dxa"/>
          </w:tcPr>
          <w:p w14:paraId="09BC6853" w14:textId="77777777" w:rsidR="00A70303" w:rsidRPr="00F205C4" w:rsidRDefault="00A70303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1BFAF166" w14:textId="77777777" w:rsidR="00A70303" w:rsidRPr="00F205C4" w:rsidRDefault="00A70303" w:rsidP="00A70303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8,922</w:t>
            </w:r>
          </w:p>
        </w:tc>
        <w:tc>
          <w:tcPr>
            <w:tcW w:w="265" w:type="dxa"/>
          </w:tcPr>
          <w:p w14:paraId="050BA735" w14:textId="77777777" w:rsidR="00A70303" w:rsidRPr="00F205C4" w:rsidRDefault="00A70303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37" w:type="dxa"/>
            <w:vAlign w:val="bottom"/>
          </w:tcPr>
          <w:p w14:paraId="2B1A44DE" w14:textId="04F0876E" w:rsidR="00A70303" w:rsidRPr="00F205C4" w:rsidRDefault="00460442" w:rsidP="00A7030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5" w:type="dxa"/>
          </w:tcPr>
          <w:p w14:paraId="29D0BD5C" w14:textId="77777777" w:rsidR="00A70303" w:rsidRPr="00F205C4" w:rsidRDefault="00A70303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07" w:type="dxa"/>
            <w:vAlign w:val="bottom"/>
          </w:tcPr>
          <w:p w14:paraId="47FD3B8D" w14:textId="77777777" w:rsidR="00A70303" w:rsidRPr="00F205C4" w:rsidRDefault="00A70303" w:rsidP="00A7030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178</w:t>
            </w:r>
          </w:p>
        </w:tc>
      </w:tr>
      <w:tr w:rsidR="00A70303" w:rsidRPr="00F205C4" w14:paraId="168CE90F" w14:textId="77777777" w:rsidTr="008D04A8">
        <w:tc>
          <w:tcPr>
            <w:tcW w:w="3348" w:type="dxa"/>
          </w:tcPr>
          <w:p w14:paraId="5D3F0183" w14:textId="77777777" w:rsidR="00A70303" w:rsidRPr="00F205C4" w:rsidRDefault="00A70303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9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29F50D" w14:textId="1521B797" w:rsidR="00A70303" w:rsidRPr="00F205C4" w:rsidRDefault="00460442" w:rsidP="00A70303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14,581</w:t>
            </w:r>
          </w:p>
        </w:tc>
        <w:tc>
          <w:tcPr>
            <w:tcW w:w="265" w:type="dxa"/>
          </w:tcPr>
          <w:p w14:paraId="45AAD43B" w14:textId="77777777" w:rsidR="00A70303" w:rsidRPr="00F205C4" w:rsidRDefault="00A70303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9CB379" w14:textId="77777777" w:rsidR="00A70303" w:rsidRPr="00F205C4" w:rsidRDefault="00A70303" w:rsidP="00A70303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8,922</w:t>
            </w:r>
          </w:p>
        </w:tc>
        <w:tc>
          <w:tcPr>
            <w:tcW w:w="265" w:type="dxa"/>
          </w:tcPr>
          <w:p w14:paraId="279E1335" w14:textId="77777777" w:rsidR="00A70303" w:rsidRPr="00F205C4" w:rsidRDefault="00A70303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53A175" w14:textId="0957A6A1" w:rsidR="00A70303" w:rsidRPr="00F205C4" w:rsidRDefault="00460442" w:rsidP="00A7030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65" w:type="dxa"/>
          </w:tcPr>
          <w:p w14:paraId="0165F11B" w14:textId="77777777" w:rsidR="00A70303" w:rsidRPr="00F205C4" w:rsidRDefault="00A70303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DF45FE" w14:textId="77777777" w:rsidR="00A70303" w:rsidRPr="00F205C4" w:rsidRDefault="00A70303" w:rsidP="00A7030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178</w:t>
            </w:r>
          </w:p>
        </w:tc>
      </w:tr>
      <w:tr w:rsidR="00A70303" w:rsidRPr="00F205C4" w14:paraId="48A70254" w14:textId="77777777" w:rsidTr="008D04A8">
        <w:tc>
          <w:tcPr>
            <w:tcW w:w="3348" w:type="dxa"/>
            <w:shd w:val="clear" w:color="auto" w:fill="auto"/>
          </w:tcPr>
          <w:p w14:paraId="36D5A3D7" w14:textId="77777777" w:rsidR="00A70303" w:rsidRPr="00F205C4" w:rsidRDefault="00A70303" w:rsidP="004D6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F205C4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FB3C35" w14:textId="77777777" w:rsidR="00A70303" w:rsidRPr="00F205C4" w:rsidRDefault="00A70303" w:rsidP="00A7030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</w:tcPr>
          <w:p w14:paraId="0D419393" w14:textId="77777777" w:rsidR="00A70303" w:rsidRPr="00F205C4" w:rsidRDefault="00A70303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C72B79" w14:textId="77777777" w:rsidR="00A70303" w:rsidRPr="00F205C4" w:rsidRDefault="00A70303" w:rsidP="00A7030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</w:tcPr>
          <w:p w14:paraId="1EDB75DC" w14:textId="77777777" w:rsidR="00A70303" w:rsidRPr="00F205C4" w:rsidRDefault="00A70303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453589" w14:textId="77777777" w:rsidR="00A70303" w:rsidRPr="00F205C4" w:rsidRDefault="00A70303" w:rsidP="00A7030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</w:tcPr>
          <w:p w14:paraId="4E23C6F3" w14:textId="77777777" w:rsidR="00A70303" w:rsidRPr="00F205C4" w:rsidRDefault="00A70303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942D9F" w14:textId="77777777" w:rsidR="00A70303" w:rsidRPr="00F205C4" w:rsidRDefault="00A70303" w:rsidP="00A7030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0303" w:rsidRPr="00F205C4" w14:paraId="5DC576C5" w14:textId="77777777" w:rsidTr="00A70303">
        <w:tc>
          <w:tcPr>
            <w:tcW w:w="3348" w:type="dxa"/>
            <w:shd w:val="clear" w:color="auto" w:fill="auto"/>
          </w:tcPr>
          <w:p w14:paraId="4A113AFD" w14:textId="77777777" w:rsidR="00A70303" w:rsidRPr="00F205C4" w:rsidRDefault="00A70303" w:rsidP="004D6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การเปลี่ยนแปลงของผลต่างชั่วคราว  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10DA06" w14:textId="138B1595" w:rsidR="00A70303" w:rsidRPr="00F205C4" w:rsidRDefault="00460442" w:rsidP="00460442">
            <w:pPr>
              <w:pStyle w:val="acctfourfigures"/>
              <w:tabs>
                <w:tab w:val="clear" w:pos="765"/>
                <w:tab w:val="left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154</w:t>
            </w:r>
          </w:p>
        </w:tc>
        <w:tc>
          <w:tcPr>
            <w:tcW w:w="265" w:type="dxa"/>
            <w:shd w:val="clear" w:color="auto" w:fill="auto"/>
          </w:tcPr>
          <w:p w14:paraId="2B88D10D" w14:textId="77777777" w:rsidR="00A70303" w:rsidRPr="00F205C4" w:rsidRDefault="00A70303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C8B464" w14:textId="77777777" w:rsidR="00A70303" w:rsidRPr="00F205C4" w:rsidRDefault="00A70303" w:rsidP="00A7030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Pr="00F205C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550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65" w:type="dxa"/>
            <w:shd w:val="clear" w:color="auto" w:fill="auto"/>
          </w:tcPr>
          <w:p w14:paraId="40BD43E8" w14:textId="77777777" w:rsidR="00A70303" w:rsidRPr="00F205C4" w:rsidRDefault="00A70303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auto"/>
          </w:tcPr>
          <w:p w14:paraId="37E3047B" w14:textId="5B9B206F" w:rsidR="00A70303" w:rsidRPr="00F205C4" w:rsidRDefault="00460442" w:rsidP="00A70303">
            <w:pPr>
              <w:pStyle w:val="acctfourfigures"/>
              <w:tabs>
                <w:tab w:val="clear" w:pos="765"/>
                <w:tab w:val="left" w:pos="1038"/>
              </w:tabs>
              <w:spacing w:line="240" w:lineRule="atLeast"/>
              <w:ind w:right="-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Pr="00F205C4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65" w:type="dxa"/>
            <w:shd w:val="clear" w:color="auto" w:fill="auto"/>
          </w:tcPr>
          <w:p w14:paraId="1B2FBD6D" w14:textId="77777777" w:rsidR="00A70303" w:rsidRPr="00F205C4" w:rsidRDefault="00A70303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07" w:type="dxa"/>
            <w:tcBorders>
              <w:bottom w:val="single" w:sz="4" w:space="0" w:color="auto"/>
            </w:tcBorders>
            <w:shd w:val="clear" w:color="auto" w:fill="auto"/>
          </w:tcPr>
          <w:p w14:paraId="1182B0CE" w14:textId="77777777" w:rsidR="00A70303" w:rsidRPr="00F205C4" w:rsidRDefault="00A70303" w:rsidP="00A70303">
            <w:pPr>
              <w:pStyle w:val="acctfourfigures"/>
              <w:tabs>
                <w:tab w:val="clear" w:pos="765"/>
                <w:tab w:val="left" w:pos="1038"/>
              </w:tabs>
              <w:spacing w:line="240" w:lineRule="atLeast"/>
              <w:ind w:right="-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Pr="00F205C4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A70303" w:rsidRPr="00F205C4" w14:paraId="4B3A34AE" w14:textId="77777777" w:rsidTr="00A70303">
        <w:tc>
          <w:tcPr>
            <w:tcW w:w="3348" w:type="dxa"/>
            <w:shd w:val="clear" w:color="auto" w:fill="auto"/>
          </w:tcPr>
          <w:p w14:paraId="7B6A5CA6" w14:textId="77777777" w:rsidR="00A70303" w:rsidRPr="00F205C4" w:rsidRDefault="00A70303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90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713A86" w14:textId="7F441172" w:rsidR="00A70303" w:rsidRPr="00F205C4" w:rsidRDefault="00460442" w:rsidP="00460442">
            <w:pPr>
              <w:pStyle w:val="acctfourfigures"/>
              <w:tabs>
                <w:tab w:val="clear" w:pos="765"/>
                <w:tab w:val="left" w:pos="972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154</w:t>
            </w:r>
          </w:p>
        </w:tc>
        <w:tc>
          <w:tcPr>
            <w:tcW w:w="265" w:type="dxa"/>
            <w:shd w:val="clear" w:color="auto" w:fill="auto"/>
          </w:tcPr>
          <w:p w14:paraId="24DF0803" w14:textId="77777777" w:rsidR="00A70303" w:rsidRPr="00F205C4" w:rsidRDefault="00A70303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43330F" w14:textId="77777777" w:rsidR="00A70303" w:rsidRPr="00F205C4" w:rsidRDefault="00A70303" w:rsidP="00A7030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550</w:t>
            </w: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65" w:type="dxa"/>
            <w:shd w:val="clear" w:color="auto" w:fill="auto"/>
          </w:tcPr>
          <w:p w14:paraId="7C0A835D" w14:textId="77777777" w:rsidR="00A70303" w:rsidRPr="00F205C4" w:rsidRDefault="00A70303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5E7A7A" w14:textId="2D3E601A" w:rsidR="00A70303" w:rsidRPr="00F205C4" w:rsidRDefault="00460442" w:rsidP="00A70303">
            <w:pPr>
              <w:pStyle w:val="acctfourfigures"/>
              <w:tabs>
                <w:tab w:val="clear" w:pos="765"/>
                <w:tab w:val="left" w:pos="1038"/>
              </w:tabs>
              <w:spacing w:line="240" w:lineRule="atLeast"/>
              <w:ind w:right="-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</w:t>
            </w: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65" w:type="dxa"/>
            <w:shd w:val="clear" w:color="auto" w:fill="auto"/>
          </w:tcPr>
          <w:p w14:paraId="558D5F2E" w14:textId="77777777" w:rsidR="00A70303" w:rsidRPr="00F205C4" w:rsidRDefault="00A70303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893EC7" w14:textId="77777777" w:rsidR="00A70303" w:rsidRPr="00F205C4" w:rsidRDefault="00A70303" w:rsidP="00A70303">
            <w:pPr>
              <w:pStyle w:val="acctfourfigures"/>
              <w:tabs>
                <w:tab w:val="clear" w:pos="765"/>
                <w:tab w:val="left" w:pos="1038"/>
              </w:tabs>
              <w:spacing w:line="240" w:lineRule="atLeast"/>
              <w:ind w:right="-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A70303" w:rsidRPr="00F205C4" w14:paraId="0D742785" w14:textId="77777777" w:rsidTr="00A70303">
        <w:tc>
          <w:tcPr>
            <w:tcW w:w="3348" w:type="dxa"/>
            <w:shd w:val="clear" w:color="auto" w:fill="auto"/>
          </w:tcPr>
          <w:p w14:paraId="1303CFA1" w14:textId="77777777" w:rsidR="00A70303" w:rsidRPr="00F205C4" w:rsidRDefault="00A70303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9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4113DB" w14:textId="77777777" w:rsidR="00A70303" w:rsidRPr="00F205C4" w:rsidRDefault="00A70303" w:rsidP="00A7030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</w:tcPr>
          <w:p w14:paraId="1FA36D29" w14:textId="77777777" w:rsidR="00A70303" w:rsidRPr="00F205C4" w:rsidRDefault="00A70303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9F8500" w14:textId="77777777" w:rsidR="00A70303" w:rsidRPr="00F205C4" w:rsidRDefault="00A70303" w:rsidP="00A7030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</w:tcPr>
          <w:p w14:paraId="11BE394E" w14:textId="77777777" w:rsidR="00A70303" w:rsidRPr="00F205C4" w:rsidRDefault="00A70303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auto"/>
          </w:tcPr>
          <w:p w14:paraId="49A912D1" w14:textId="77777777" w:rsidR="00A70303" w:rsidRPr="00F205C4" w:rsidRDefault="00A70303" w:rsidP="00A7030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</w:tcPr>
          <w:p w14:paraId="7643BF94" w14:textId="77777777" w:rsidR="00A70303" w:rsidRPr="00F205C4" w:rsidRDefault="00A70303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  <w:shd w:val="clear" w:color="auto" w:fill="auto"/>
          </w:tcPr>
          <w:p w14:paraId="201980F0" w14:textId="77777777" w:rsidR="00A70303" w:rsidRPr="00F205C4" w:rsidRDefault="00A70303" w:rsidP="00A7030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70303" w:rsidRPr="00F205C4" w14:paraId="0C8B653D" w14:textId="77777777" w:rsidTr="00A70303">
        <w:tc>
          <w:tcPr>
            <w:tcW w:w="3348" w:type="dxa"/>
            <w:shd w:val="clear" w:color="auto" w:fill="auto"/>
          </w:tcPr>
          <w:p w14:paraId="3C1CD2DD" w14:textId="77777777" w:rsidR="00A70303" w:rsidRPr="00F205C4" w:rsidRDefault="00A70303" w:rsidP="004D6E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รวมค่าใช้จ่าย (รายได้) ภาษีเงินได้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8D22EF1" w14:textId="4D57ACCA" w:rsidR="00A70303" w:rsidRPr="00F205C4" w:rsidRDefault="00460442" w:rsidP="00A70303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14,735</w:t>
            </w:r>
          </w:p>
        </w:tc>
        <w:tc>
          <w:tcPr>
            <w:tcW w:w="265" w:type="dxa"/>
            <w:shd w:val="clear" w:color="auto" w:fill="auto"/>
          </w:tcPr>
          <w:p w14:paraId="725FB867" w14:textId="77777777" w:rsidR="00A70303" w:rsidRPr="00F205C4" w:rsidRDefault="00A70303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D3233FD" w14:textId="77777777" w:rsidR="00A70303" w:rsidRPr="00F205C4" w:rsidRDefault="00A70303" w:rsidP="00A70303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8,372</w:t>
            </w:r>
          </w:p>
        </w:tc>
        <w:tc>
          <w:tcPr>
            <w:tcW w:w="265" w:type="dxa"/>
            <w:shd w:val="clear" w:color="auto" w:fill="auto"/>
          </w:tcPr>
          <w:p w14:paraId="6A015264" w14:textId="77777777" w:rsidR="00A70303" w:rsidRPr="00F205C4" w:rsidRDefault="00A70303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7" w:type="dxa"/>
            <w:tcBorders>
              <w:bottom w:val="double" w:sz="4" w:space="0" w:color="auto"/>
            </w:tcBorders>
            <w:shd w:val="clear" w:color="auto" w:fill="auto"/>
          </w:tcPr>
          <w:p w14:paraId="4FC2AC3B" w14:textId="3B190CD8" w:rsidR="00A70303" w:rsidRPr="00F205C4" w:rsidRDefault="00460442" w:rsidP="00FA194D">
            <w:pPr>
              <w:pStyle w:val="acctfourfigures"/>
              <w:tabs>
                <w:tab w:val="clear" w:pos="765"/>
                <w:tab w:val="left" w:pos="1038"/>
              </w:tabs>
              <w:spacing w:line="240" w:lineRule="atLeast"/>
              <w:ind w:right="-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</w:t>
            </w: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65" w:type="dxa"/>
            <w:shd w:val="clear" w:color="auto" w:fill="auto"/>
          </w:tcPr>
          <w:p w14:paraId="7A562E78" w14:textId="77777777" w:rsidR="00A70303" w:rsidRPr="00F205C4" w:rsidRDefault="00A70303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7" w:type="dxa"/>
            <w:tcBorders>
              <w:bottom w:val="double" w:sz="4" w:space="0" w:color="auto"/>
            </w:tcBorders>
            <w:shd w:val="clear" w:color="auto" w:fill="auto"/>
          </w:tcPr>
          <w:p w14:paraId="5741A608" w14:textId="77777777" w:rsidR="00A70303" w:rsidRPr="00F205C4" w:rsidRDefault="00A70303" w:rsidP="00A7030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167</w:t>
            </w:r>
          </w:p>
        </w:tc>
      </w:tr>
    </w:tbl>
    <w:p w14:paraId="5AB790F4" w14:textId="77777777" w:rsidR="00E55CA4" w:rsidRPr="00F205C4" w:rsidRDefault="00E55CA4" w:rsidP="00581E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F40B888" w14:textId="77777777" w:rsidR="00900A8E" w:rsidRPr="00F205C4" w:rsidRDefault="00900A8E" w:rsidP="00042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205C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การกระทบยอดเพื่อหาอัตราภาษีที่แท้จริง</w:t>
      </w:r>
    </w:p>
    <w:p w14:paraId="00F415B9" w14:textId="77777777" w:rsidR="00E55CA4" w:rsidRPr="00F205C4" w:rsidRDefault="00E55CA4" w:rsidP="00581E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198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50"/>
        <w:gridCol w:w="990"/>
        <w:gridCol w:w="236"/>
        <w:gridCol w:w="1024"/>
        <w:gridCol w:w="270"/>
        <w:gridCol w:w="1080"/>
        <w:gridCol w:w="270"/>
        <w:gridCol w:w="1278"/>
      </w:tblGrid>
      <w:tr w:rsidR="00900A8E" w:rsidRPr="00F205C4" w14:paraId="47BE3606" w14:textId="77777777" w:rsidTr="0064024A">
        <w:tc>
          <w:tcPr>
            <w:tcW w:w="4050" w:type="dxa"/>
            <w:shd w:val="clear" w:color="auto" w:fill="auto"/>
          </w:tcPr>
          <w:p w14:paraId="2EF2054B" w14:textId="77777777" w:rsidR="00900A8E" w:rsidRPr="00F205C4" w:rsidRDefault="00900A8E" w:rsidP="00606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48" w:type="dxa"/>
            <w:gridSpan w:val="7"/>
            <w:shd w:val="clear" w:color="auto" w:fill="auto"/>
          </w:tcPr>
          <w:p w14:paraId="15C1D2BC" w14:textId="77777777" w:rsidR="00900A8E" w:rsidRPr="00F205C4" w:rsidRDefault="00900A8E" w:rsidP="00606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00A8E" w:rsidRPr="00F205C4" w14:paraId="15539C6A" w14:textId="77777777" w:rsidTr="0064024A">
        <w:tc>
          <w:tcPr>
            <w:tcW w:w="4050" w:type="dxa"/>
            <w:shd w:val="clear" w:color="auto" w:fill="auto"/>
          </w:tcPr>
          <w:p w14:paraId="672B5D74" w14:textId="77777777" w:rsidR="00900A8E" w:rsidRPr="00F205C4" w:rsidRDefault="00900A8E" w:rsidP="00606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05AD286D" w14:textId="77777777" w:rsidR="00900A8E" w:rsidRPr="00F205C4" w:rsidRDefault="00571050" w:rsidP="00606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A70303" w:rsidRPr="00F205C4">
              <w:rPr>
                <w:rFonts w:asciiTheme="majorBidi" w:hAnsiTheme="majorBidi" w:cstheme="majorBidi"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5EF485AF" w14:textId="77777777" w:rsidR="00900A8E" w:rsidRPr="00F205C4" w:rsidRDefault="00900A8E" w:rsidP="00606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28" w:type="dxa"/>
            <w:gridSpan w:val="3"/>
            <w:shd w:val="clear" w:color="auto" w:fill="auto"/>
          </w:tcPr>
          <w:p w14:paraId="65B96B3B" w14:textId="77777777" w:rsidR="00900A8E" w:rsidRPr="00F205C4" w:rsidRDefault="00571050" w:rsidP="00606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="00DF3A3C" w:rsidRPr="00F205C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6</w:t>
            </w:r>
            <w:r w:rsidR="00A70303" w:rsidRPr="00F205C4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</w:tr>
      <w:tr w:rsidR="00900A8E" w:rsidRPr="00F205C4" w14:paraId="718AA61E" w14:textId="77777777" w:rsidTr="0064024A">
        <w:tc>
          <w:tcPr>
            <w:tcW w:w="4050" w:type="dxa"/>
            <w:shd w:val="clear" w:color="auto" w:fill="auto"/>
          </w:tcPr>
          <w:p w14:paraId="43A44A27" w14:textId="77777777" w:rsidR="00900A8E" w:rsidRPr="00F205C4" w:rsidRDefault="00900A8E" w:rsidP="00606219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0BD8420" w14:textId="77777777" w:rsidR="00900A8E" w:rsidRPr="00F205C4" w:rsidRDefault="00900A8E" w:rsidP="00606219">
            <w:pPr>
              <w:pStyle w:val="acctfourfigures"/>
              <w:tabs>
                <w:tab w:val="clear" w:pos="765"/>
              </w:tabs>
              <w:spacing w:line="360" w:lineRule="exac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51827DD1" w14:textId="77777777" w:rsidR="00900A8E" w:rsidRPr="00F205C4" w:rsidRDefault="00900A8E" w:rsidP="00606219">
            <w:pPr>
              <w:pStyle w:val="acctfourfigures"/>
              <w:tabs>
                <w:tab w:val="clear" w:pos="765"/>
              </w:tabs>
              <w:spacing w:line="360" w:lineRule="exac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F205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6218BA0" w14:textId="77777777" w:rsidR="00900A8E" w:rsidRPr="00F205C4" w:rsidRDefault="00900A8E" w:rsidP="00606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1FF644A8" w14:textId="77777777" w:rsidR="00900A8E" w:rsidRPr="00F205C4" w:rsidRDefault="00900A8E" w:rsidP="00606219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5B4981B" w14:textId="77777777" w:rsidR="00900A8E" w:rsidRPr="00F205C4" w:rsidRDefault="00900A8E" w:rsidP="00606219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F205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C3C0AB1" w14:textId="77777777" w:rsidR="00900A8E" w:rsidRPr="00F205C4" w:rsidRDefault="00900A8E" w:rsidP="00606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6672FBB2" w14:textId="77777777" w:rsidR="00900A8E" w:rsidRPr="00F205C4" w:rsidRDefault="00900A8E" w:rsidP="00606219">
            <w:pPr>
              <w:pStyle w:val="acctfourfigures"/>
              <w:tabs>
                <w:tab w:val="clear" w:pos="765"/>
              </w:tabs>
              <w:spacing w:line="360" w:lineRule="exac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642EBBDF" w14:textId="77777777" w:rsidR="00900A8E" w:rsidRPr="00F205C4" w:rsidRDefault="00900A8E" w:rsidP="00606219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FEA3C8A" w14:textId="77777777" w:rsidR="00900A8E" w:rsidRPr="00F205C4" w:rsidRDefault="00900A8E" w:rsidP="00606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nil"/>
            </w:tcBorders>
            <w:shd w:val="clear" w:color="auto" w:fill="auto"/>
          </w:tcPr>
          <w:p w14:paraId="082174DE" w14:textId="77777777" w:rsidR="00900A8E" w:rsidRPr="00F205C4" w:rsidRDefault="00900A8E" w:rsidP="00606219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68D3082" w14:textId="77777777" w:rsidR="00900A8E" w:rsidRPr="00F205C4" w:rsidRDefault="00900A8E" w:rsidP="00606219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F205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36D0C" w:rsidRPr="00F205C4" w14:paraId="7DE932B5" w14:textId="77777777" w:rsidTr="0064024A">
        <w:tc>
          <w:tcPr>
            <w:tcW w:w="4050" w:type="dxa"/>
            <w:shd w:val="clear" w:color="auto" w:fill="auto"/>
          </w:tcPr>
          <w:p w14:paraId="6F13C442" w14:textId="77777777" w:rsidR="00636D0C" w:rsidRPr="00F205C4" w:rsidRDefault="00636D0C" w:rsidP="0004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990" w:type="dxa"/>
            <w:shd w:val="clear" w:color="auto" w:fill="auto"/>
          </w:tcPr>
          <w:p w14:paraId="645CFF73" w14:textId="77777777" w:rsidR="00636D0C" w:rsidRPr="00F205C4" w:rsidRDefault="00636D0C" w:rsidP="00636D0C">
            <w:pPr>
              <w:pStyle w:val="acctfourfigures"/>
              <w:tabs>
                <w:tab w:val="clear" w:pos="765"/>
              </w:tabs>
              <w:spacing w:line="360" w:lineRule="exac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5EC0D922" w14:textId="77777777" w:rsidR="00636D0C" w:rsidRPr="00F205C4" w:rsidRDefault="00636D0C" w:rsidP="00636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756DEF2" w14:textId="5230F8A4" w:rsidR="00636D0C" w:rsidRPr="00F205C4" w:rsidRDefault="00636D0C" w:rsidP="00636D0C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68,252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4AB3AB7A" w14:textId="77777777" w:rsidR="00636D0C" w:rsidRPr="00F205C4" w:rsidRDefault="00636D0C" w:rsidP="00636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14:paraId="69C63EAF" w14:textId="77777777" w:rsidR="00636D0C" w:rsidRPr="00F205C4" w:rsidRDefault="00636D0C" w:rsidP="00636D0C">
            <w:pPr>
              <w:pStyle w:val="acctfourfigures"/>
              <w:tabs>
                <w:tab w:val="clear" w:pos="765"/>
              </w:tabs>
              <w:spacing w:line="360" w:lineRule="exac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755FB7D5" w14:textId="77777777" w:rsidR="00636D0C" w:rsidRPr="00F205C4" w:rsidRDefault="00636D0C" w:rsidP="00636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41C54AC" w14:textId="77777777" w:rsidR="00636D0C" w:rsidRPr="00F205C4" w:rsidRDefault="00636D0C" w:rsidP="00636D0C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36,050</w:t>
            </w:r>
          </w:p>
        </w:tc>
      </w:tr>
      <w:tr w:rsidR="00636D0C" w:rsidRPr="00F205C4" w14:paraId="22B2075C" w14:textId="77777777" w:rsidTr="007B07B1">
        <w:tc>
          <w:tcPr>
            <w:tcW w:w="4050" w:type="dxa"/>
            <w:shd w:val="clear" w:color="auto" w:fill="auto"/>
          </w:tcPr>
          <w:p w14:paraId="764B3D11" w14:textId="77777777" w:rsidR="00636D0C" w:rsidRPr="00F205C4" w:rsidRDefault="00636D0C" w:rsidP="0004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3F72A3FF" w14:textId="1530C6D4" w:rsidR="00636D0C" w:rsidRPr="00F205C4" w:rsidRDefault="002646BE" w:rsidP="00636D0C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.</w:t>
            </w:r>
            <w:r w:rsidRPr="00F205C4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14:paraId="2C0A39FD" w14:textId="77777777" w:rsidR="00636D0C" w:rsidRPr="00F205C4" w:rsidRDefault="00636D0C" w:rsidP="00636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F5F7C46" w14:textId="3BBF7FCC" w:rsidR="00636D0C" w:rsidRPr="00F205C4" w:rsidRDefault="00636D0C" w:rsidP="00636D0C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13,650</w:t>
            </w:r>
          </w:p>
        </w:tc>
        <w:tc>
          <w:tcPr>
            <w:tcW w:w="270" w:type="dxa"/>
            <w:shd w:val="clear" w:color="auto" w:fill="auto"/>
          </w:tcPr>
          <w:p w14:paraId="2D2F4958" w14:textId="77777777" w:rsidR="00636D0C" w:rsidRPr="00F205C4" w:rsidRDefault="00636D0C" w:rsidP="00636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0A1D8C7D" w14:textId="77777777" w:rsidR="00636D0C" w:rsidRPr="00F205C4" w:rsidRDefault="00636D0C" w:rsidP="00636D0C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.</w:t>
            </w:r>
            <w:r w:rsidRPr="00F205C4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2AA350E2" w14:textId="77777777" w:rsidR="00636D0C" w:rsidRPr="00F205C4" w:rsidRDefault="00636D0C" w:rsidP="00636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662ADCA" w14:textId="77777777" w:rsidR="00636D0C" w:rsidRPr="00F205C4" w:rsidRDefault="00636D0C" w:rsidP="00636D0C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7,210</w:t>
            </w:r>
          </w:p>
        </w:tc>
      </w:tr>
      <w:tr w:rsidR="00636D0C" w:rsidRPr="00F205C4" w14:paraId="22A98FE9" w14:textId="77777777" w:rsidTr="0064024A">
        <w:tc>
          <w:tcPr>
            <w:tcW w:w="4050" w:type="dxa"/>
            <w:shd w:val="clear" w:color="auto" w:fill="auto"/>
          </w:tcPr>
          <w:p w14:paraId="22D11A42" w14:textId="77777777" w:rsidR="00636D0C" w:rsidRPr="00F205C4" w:rsidRDefault="00636D0C" w:rsidP="0004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ค่าใช้จ่ายที่หักได้เพิ่มขึ้น</w:t>
            </w:r>
          </w:p>
        </w:tc>
        <w:tc>
          <w:tcPr>
            <w:tcW w:w="990" w:type="dxa"/>
            <w:shd w:val="clear" w:color="auto" w:fill="auto"/>
          </w:tcPr>
          <w:p w14:paraId="4AE9148B" w14:textId="77777777" w:rsidR="00636D0C" w:rsidRPr="00F205C4" w:rsidRDefault="00636D0C" w:rsidP="00636D0C">
            <w:pPr>
              <w:pStyle w:val="acctfourfigures"/>
              <w:tabs>
                <w:tab w:val="clear" w:pos="765"/>
              </w:tabs>
              <w:spacing w:line="360" w:lineRule="exact"/>
              <w:ind w:left="-79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AC5E5AC" w14:textId="77777777" w:rsidR="00636D0C" w:rsidRPr="00F205C4" w:rsidRDefault="00636D0C" w:rsidP="00636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508D4C5" w14:textId="1B548C1D" w:rsidR="00636D0C" w:rsidRPr="00F205C4" w:rsidRDefault="00636D0C" w:rsidP="00636D0C">
            <w:pPr>
              <w:pStyle w:val="acctfourfigures"/>
              <w:tabs>
                <w:tab w:val="clear" w:pos="765"/>
              </w:tabs>
              <w:spacing w:line="240" w:lineRule="atLeast"/>
              <w:ind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(615)</w:t>
            </w:r>
          </w:p>
        </w:tc>
        <w:tc>
          <w:tcPr>
            <w:tcW w:w="270" w:type="dxa"/>
            <w:shd w:val="clear" w:color="auto" w:fill="auto"/>
          </w:tcPr>
          <w:p w14:paraId="7ED768F2" w14:textId="77777777" w:rsidR="00636D0C" w:rsidRPr="00F205C4" w:rsidRDefault="00636D0C" w:rsidP="00636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28E214E2" w14:textId="77777777" w:rsidR="00636D0C" w:rsidRPr="00F205C4" w:rsidRDefault="00636D0C" w:rsidP="00636D0C">
            <w:pPr>
              <w:pStyle w:val="acctfourfigures"/>
              <w:tabs>
                <w:tab w:val="clear" w:pos="765"/>
              </w:tabs>
              <w:spacing w:line="360" w:lineRule="exact"/>
              <w:ind w:left="-79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447FD71" w14:textId="77777777" w:rsidR="00636D0C" w:rsidRPr="00F205C4" w:rsidRDefault="00636D0C" w:rsidP="00636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58D29BA3" w14:textId="77777777" w:rsidR="00636D0C" w:rsidRPr="00F205C4" w:rsidRDefault="00636D0C" w:rsidP="00636D0C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Pr="00F205C4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636D0C" w:rsidRPr="00F205C4" w14:paraId="6AB76A87" w14:textId="77777777" w:rsidTr="0064024A">
        <w:tc>
          <w:tcPr>
            <w:tcW w:w="4050" w:type="dxa"/>
            <w:shd w:val="clear" w:color="auto" w:fill="auto"/>
          </w:tcPr>
          <w:p w14:paraId="5E02B35C" w14:textId="77777777" w:rsidR="00636D0C" w:rsidRPr="00F205C4" w:rsidRDefault="00636D0C" w:rsidP="0004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90" w:type="dxa"/>
            <w:shd w:val="clear" w:color="auto" w:fill="auto"/>
          </w:tcPr>
          <w:p w14:paraId="28A7C8D5" w14:textId="77777777" w:rsidR="00636D0C" w:rsidRPr="00F205C4" w:rsidRDefault="00636D0C" w:rsidP="00636D0C">
            <w:pPr>
              <w:pStyle w:val="acctfourfigures"/>
              <w:tabs>
                <w:tab w:val="clear" w:pos="765"/>
              </w:tabs>
              <w:spacing w:line="360" w:lineRule="exact"/>
              <w:ind w:left="-79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7D0693F" w14:textId="77777777" w:rsidR="00636D0C" w:rsidRPr="00F205C4" w:rsidRDefault="00636D0C" w:rsidP="00636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216275DF" w14:textId="40888FE2" w:rsidR="00636D0C" w:rsidRPr="00F205C4" w:rsidRDefault="00224671" w:rsidP="00636D0C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636D0C" w:rsidRPr="00F205C4">
              <w:rPr>
                <w:rFonts w:asciiTheme="majorBidi" w:hAnsiTheme="majorBidi" w:cstheme="majorBidi"/>
                <w:sz w:val="30"/>
                <w:szCs w:val="30"/>
              </w:rPr>
              <w:t>700</w:t>
            </w:r>
          </w:p>
        </w:tc>
        <w:tc>
          <w:tcPr>
            <w:tcW w:w="270" w:type="dxa"/>
            <w:shd w:val="clear" w:color="auto" w:fill="auto"/>
          </w:tcPr>
          <w:p w14:paraId="5950B9A3" w14:textId="77777777" w:rsidR="00636D0C" w:rsidRPr="00F205C4" w:rsidRDefault="00636D0C" w:rsidP="00636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08EE82F3" w14:textId="77777777" w:rsidR="00636D0C" w:rsidRPr="00F205C4" w:rsidRDefault="00636D0C" w:rsidP="00636D0C">
            <w:pPr>
              <w:pStyle w:val="acctfourfigures"/>
              <w:tabs>
                <w:tab w:val="clear" w:pos="765"/>
              </w:tabs>
              <w:spacing w:line="360" w:lineRule="exact"/>
              <w:ind w:left="-79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1226ADC" w14:textId="77777777" w:rsidR="00636D0C" w:rsidRPr="00F205C4" w:rsidRDefault="00636D0C" w:rsidP="00636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606A57CE" w14:textId="77777777" w:rsidR="00636D0C" w:rsidRPr="00F205C4" w:rsidRDefault="00636D0C" w:rsidP="00636D0C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803</w:t>
            </w:r>
          </w:p>
        </w:tc>
      </w:tr>
      <w:tr w:rsidR="00636D0C" w:rsidRPr="00F205C4" w14:paraId="3AC7B609" w14:textId="77777777" w:rsidTr="0064024A">
        <w:tc>
          <w:tcPr>
            <w:tcW w:w="4050" w:type="dxa"/>
            <w:shd w:val="clear" w:color="auto" w:fill="auto"/>
          </w:tcPr>
          <w:p w14:paraId="2189AE64" w14:textId="77777777" w:rsidR="00857310" w:rsidRDefault="00636D0C" w:rsidP="0004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ผลขาดทุนในปีปัจจุบันที่ไม่รับรู้เป็นสินทรัพย์</w:t>
            </w:r>
          </w:p>
          <w:p w14:paraId="197E9E14" w14:textId="4CD54F94" w:rsidR="00636D0C" w:rsidRPr="00F205C4" w:rsidRDefault="00857310" w:rsidP="0004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636D0C"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  <w:shd w:val="clear" w:color="auto" w:fill="auto"/>
          </w:tcPr>
          <w:p w14:paraId="2983215C" w14:textId="77777777" w:rsidR="00636D0C" w:rsidRPr="00F205C4" w:rsidRDefault="00636D0C" w:rsidP="00636D0C">
            <w:pPr>
              <w:pStyle w:val="acctfourfigures"/>
              <w:tabs>
                <w:tab w:val="clear" w:pos="765"/>
              </w:tabs>
              <w:spacing w:line="360" w:lineRule="exact"/>
              <w:ind w:left="-79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6A393D3" w14:textId="77777777" w:rsidR="00636D0C" w:rsidRPr="00F205C4" w:rsidRDefault="00636D0C" w:rsidP="00636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675B28F2" w14:textId="77777777" w:rsidR="00636D0C" w:rsidRPr="00F205C4" w:rsidRDefault="00636D0C" w:rsidP="00636D0C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C6AD17A" w14:textId="23DE5B8D" w:rsidR="00636D0C" w:rsidRPr="00F205C4" w:rsidRDefault="00636D0C" w:rsidP="00636D0C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8F32EA1" w14:textId="77777777" w:rsidR="00636D0C" w:rsidRPr="00F205C4" w:rsidRDefault="00636D0C" w:rsidP="00636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0450B354" w14:textId="77777777" w:rsidR="00636D0C" w:rsidRPr="00F205C4" w:rsidRDefault="00636D0C" w:rsidP="00636D0C">
            <w:pPr>
              <w:pStyle w:val="acctfourfigures"/>
              <w:tabs>
                <w:tab w:val="clear" w:pos="765"/>
              </w:tabs>
              <w:spacing w:line="360" w:lineRule="exact"/>
              <w:ind w:left="-79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6FC5304" w14:textId="77777777" w:rsidR="00636D0C" w:rsidRPr="00F205C4" w:rsidRDefault="00636D0C" w:rsidP="00636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39098E74" w14:textId="77777777" w:rsidR="00636D0C" w:rsidRPr="00F205C4" w:rsidRDefault="00636D0C" w:rsidP="00636D0C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EAAD55A" w14:textId="77777777" w:rsidR="00636D0C" w:rsidRPr="00F205C4" w:rsidRDefault="00636D0C" w:rsidP="00636D0C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373</w:t>
            </w:r>
          </w:p>
        </w:tc>
      </w:tr>
      <w:tr w:rsidR="00636D0C" w:rsidRPr="00F205C4" w14:paraId="7AB9AA2D" w14:textId="77777777" w:rsidTr="0064024A">
        <w:tc>
          <w:tcPr>
            <w:tcW w:w="4050" w:type="dxa"/>
            <w:tcBorders>
              <w:bottom w:val="nil"/>
            </w:tcBorders>
            <w:shd w:val="clear" w:color="auto" w:fill="auto"/>
          </w:tcPr>
          <w:p w14:paraId="251BDAD6" w14:textId="77777777" w:rsidR="00636D0C" w:rsidRPr="00F205C4" w:rsidRDefault="00636D0C" w:rsidP="00042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A7126B" w14:textId="25B24B9B" w:rsidR="00636D0C" w:rsidRPr="00F205C4" w:rsidRDefault="00636D0C" w:rsidP="00636D0C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21.6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C7A6211" w14:textId="77777777" w:rsidR="00636D0C" w:rsidRPr="00F205C4" w:rsidRDefault="00636D0C" w:rsidP="00636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112626" w14:textId="3EBCE930" w:rsidR="00636D0C" w:rsidRPr="00F205C4" w:rsidRDefault="00636D0C" w:rsidP="00636D0C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14,735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2F1894C" w14:textId="77777777" w:rsidR="00636D0C" w:rsidRPr="00F205C4" w:rsidRDefault="00636D0C" w:rsidP="00636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2D0E70" w14:textId="77777777" w:rsidR="00636D0C" w:rsidRPr="00F205C4" w:rsidRDefault="00636D0C" w:rsidP="00636D0C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</w:t>
            </w: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.</w:t>
            </w: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68FB2D5" w14:textId="77777777" w:rsidR="00636D0C" w:rsidRPr="00F205C4" w:rsidRDefault="00636D0C" w:rsidP="00636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CC6E8B" w14:textId="77777777" w:rsidR="00636D0C" w:rsidRPr="00F205C4" w:rsidRDefault="00636D0C" w:rsidP="00636D0C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8,372</w:t>
            </w:r>
          </w:p>
        </w:tc>
      </w:tr>
    </w:tbl>
    <w:p w14:paraId="496B61E7" w14:textId="6C93D8C5" w:rsidR="00E161CF" w:rsidRPr="00F205C4" w:rsidRDefault="00E161CF">
      <w:pPr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198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50"/>
        <w:gridCol w:w="990"/>
        <w:gridCol w:w="236"/>
        <w:gridCol w:w="1024"/>
        <w:gridCol w:w="270"/>
        <w:gridCol w:w="1080"/>
        <w:gridCol w:w="270"/>
        <w:gridCol w:w="1278"/>
      </w:tblGrid>
      <w:tr w:rsidR="00900A8E" w:rsidRPr="00F205C4" w14:paraId="4DC3B1B1" w14:textId="77777777" w:rsidTr="0064024A">
        <w:tc>
          <w:tcPr>
            <w:tcW w:w="4050" w:type="dxa"/>
            <w:shd w:val="clear" w:color="auto" w:fill="auto"/>
          </w:tcPr>
          <w:p w14:paraId="238855DF" w14:textId="7D05250D" w:rsidR="00900A8E" w:rsidRPr="00F205C4" w:rsidRDefault="00900A8E" w:rsidP="00606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48" w:type="dxa"/>
            <w:gridSpan w:val="7"/>
            <w:shd w:val="clear" w:color="auto" w:fill="auto"/>
          </w:tcPr>
          <w:p w14:paraId="40531119" w14:textId="77777777" w:rsidR="00900A8E" w:rsidRPr="00F205C4" w:rsidRDefault="00900A8E" w:rsidP="00606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70303" w:rsidRPr="00F205C4" w14:paraId="3780EFC0" w14:textId="77777777" w:rsidTr="0064024A">
        <w:tc>
          <w:tcPr>
            <w:tcW w:w="4050" w:type="dxa"/>
            <w:shd w:val="clear" w:color="auto" w:fill="auto"/>
          </w:tcPr>
          <w:p w14:paraId="6784A352" w14:textId="77777777" w:rsidR="00A70303" w:rsidRPr="00F205C4" w:rsidRDefault="00A70303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667A80B1" w14:textId="77777777" w:rsidR="00A70303" w:rsidRPr="00F205C4" w:rsidRDefault="00A70303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04A7E277" w14:textId="77777777" w:rsidR="00A70303" w:rsidRPr="00F205C4" w:rsidRDefault="00A70303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28" w:type="dxa"/>
            <w:gridSpan w:val="3"/>
            <w:shd w:val="clear" w:color="auto" w:fill="auto"/>
          </w:tcPr>
          <w:p w14:paraId="37A7B2BE" w14:textId="77777777" w:rsidR="00A70303" w:rsidRPr="00F205C4" w:rsidRDefault="00A70303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Cs/>
                <w:sz w:val="30"/>
                <w:szCs w:val="30"/>
              </w:rPr>
              <w:t>25</w:t>
            </w:r>
            <w:r w:rsidRPr="00F205C4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6</w:t>
            </w:r>
            <w:r w:rsidRPr="00F205C4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</w:p>
        </w:tc>
      </w:tr>
      <w:tr w:rsidR="00A70303" w:rsidRPr="00F205C4" w14:paraId="3BD297F4" w14:textId="77777777" w:rsidTr="0064024A">
        <w:tc>
          <w:tcPr>
            <w:tcW w:w="4050" w:type="dxa"/>
            <w:shd w:val="clear" w:color="auto" w:fill="auto"/>
          </w:tcPr>
          <w:p w14:paraId="687A7296" w14:textId="77777777" w:rsidR="00A70303" w:rsidRPr="00F205C4" w:rsidRDefault="00A70303" w:rsidP="00A70303">
            <w:pPr>
              <w:spacing w:line="36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C8ADC87" w14:textId="77777777" w:rsidR="00A70303" w:rsidRPr="00F205C4" w:rsidRDefault="00A70303" w:rsidP="00A70303">
            <w:pPr>
              <w:pStyle w:val="acctfourfigures"/>
              <w:tabs>
                <w:tab w:val="clear" w:pos="765"/>
              </w:tabs>
              <w:spacing w:line="360" w:lineRule="exac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363B006F" w14:textId="77777777" w:rsidR="00A70303" w:rsidRPr="00F205C4" w:rsidRDefault="00A70303" w:rsidP="00A70303">
            <w:pPr>
              <w:pStyle w:val="acctfourfigures"/>
              <w:tabs>
                <w:tab w:val="clear" w:pos="765"/>
              </w:tabs>
              <w:spacing w:line="360" w:lineRule="exac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205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108C708D" w14:textId="77777777" w:rsidR="00A70303" w:rsidRPr="00F205C4" w:rsidRDefault="00A70303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76C69CF9" w14:textId="77777777" w:rsidR="00A70303" w:rsidRPr="00F205C4" w:rsidRDefault="00A70303" w:rsidP="00A70303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C80EECC" w14:textId="77777777" w:rsidR="00A70303" w:rsidRPr="00F205C4" w:rsidRDefault="00A70303" w:rsidP="00A70303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05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14:paraId="3955E924" w14:textId="77777777" w:rsidR="00A70303" w:rsidRPr="00F205C4" w:rsidRDefault="00A70303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FDDEC89" w14:textId="77777777" w:rsidR="00A70303" w:rsidRPr="00F205C4" w:rsidRDefault="00A70303" w:rsidP="00A70303">
            <w:pPr>
              <w:pStyle w:val="acctfourfigures"/>
              <w:tabs>
                <w:tab w:val="clear" w:pos="765"/>
              </w:tabs>
              <w:spacing w:line="360" w:lineRule="exac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6FC8112B" w14:textId="77777777" w:rsidR="00A70303" w:rsidRPr="00F205C4" w:rsidRDefault="00A70303" w:rsidP="00A70303">
            <w:pPr>
              <w:pStyle w:val="acctfourfigures"/>
              <w:tabs>
                <w:tab w:val="clear" w:pos="765"/>
              </w:tabs>
              <w:spacing w:line="360" w:lineRule="exac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205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694790CF" w14:textId="77777777" w:rsidR="00A70303" w:rsidRPr="00F205C4" w:rsidRDefault="00A70303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nil"/>
            </w:tcBorders>
            <w:shd w:val="clear" w:color="auto" w:fill="auto"/>
          </w:tcPr>
          <w:p w14:paraId="798B4E81" w14:textId="77777777" w:rsidR="00A70303" w:rsidRPr="00F205C4" w:rsidRDefault="00A70303" w:rsidP="00A70303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04FADFC" w14:textId="77777777" w:rsidR="00A70303" w:rsidRPr="00F205C4" w:rsidRDefault="00A70303" w:rsidP="00A70303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205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70303" w:rsidRPr="00F205C4" w14:paraId="6716E8B4" w14:textId="77777777" w:rsidTr="0064024A">
        <w:tc>
          <w:tcPr>
            <w:tcW w:w="4050" w:type="dxa"/>
            <w:shd w:val="clear" w:color="auto" w:fill="auto"/>
          </w:tcPr>
          <w:p w14:paraId="191C4BC7" w14:textId="77777777" w:rsidR="00A70303" w:rsidRPr="00F205C4" w:rsidRDefault="00A70303" w:rsidP="00C26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990" w:type="dxa"/>
            <w:shd w:val="clear" w:color="auto" w:fill="auto"/>
          </w:tcPr>
          <w:p w14:paraId="6D93C67D" w14:textId="77777777" w:rsidR="00A70303" w:rsidRPr="00F205C4" w:rsidRDefault="00A70303" w:rsidP="00A70303">
            <w:pPr>
              <w:pStyle w:val="acctfourfigures"/>
              <w:tabs>
                <w:tab w:val="clear" w:pos="765"/>
              </w:tabs>
              <w:spacing w:line="360" w:lineRule="exac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932A843" w14:textId="77777777" w:rsidR="00A70303" w:rsidRPr="00F205C4" w:rsidRDefault="00A70303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shd w:val="clear" w:color="auto" w:fill="auto"/>
          </w:tcPr>
          <w:p w14:paraId="076E001D" w14:textId="489A2C92" w:rsidR="00A70303" w:rsidRPr="00F205C4" w:rsidRDefault="00636D0C" w:rsidP="00A70303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1,276</w:t>
            </w:r>
          </w:p>
        </w:tc>
        <w:tc>
          <w:tcPr>
            <w:tcW w:w="270" w:type="dxa"/>
            <w:shd w:val="clear" w:color="auto" w:fill="auto"/>
          </w:tcPr>
          <w:p w14:paraId="22070FFC" w14:textId="77777777" w:rsidR="00A70303" w:rsidRPr="00F205C4" w:rsidRDefault="00A70303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3FCF9E9" w14:textId="77777777" w:rsidR="00A70303" w:rsidRPr="00F205C4" w:rsidRDefault="00A70303" w:rsidP="00A70303">
            <w:pPr>
              <w:pStyle w:val="acctfourfigures"/>
              <w:tabs>
                <w:tab w:val="clear" w:pos="765"/>
              </w:tabs>
              <w:spacing w:line="360" w:lineRule="exac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B0C1E70" w14:textId="77777777" w:rsidR="00A70303" w:rsidRPr="00F205C4" w:rsidRDefault="00A70303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  <w:shd w:val="clear" w:color="auto" w:fill="auto"/>
          </w:tcPr>
          <w:p w14:paraId="3AF86A68" w14:textId="77777777" w:rsidR="00A70303" w:rsidRPr="00F205C4" w:rsidRDefault="00A70303" w:rsidP="00A70303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756</w:t>
            </w:r>
          </w:p>
        </w:tc>
      </w:tr>
      <w:tr w:rsidR="00636D0C" w:rsidRPr="00F205C4" w14:paraId="6EDE0AEA" w14:textId="77777777" w:rsidTr="0064024A">
        <w:tc>
          <w:tcPr>
            <w:tcW w:w="4050" w:type="dxa"/>
            <w:shd w:val="clear" w:color="auto" w:fill="auto"/>
          </w:tcPr>
          <w:p w14:paraId="74EA21D2" w14:textId="77777777" w:rsidR="00636D0C" w:rsidRPr="00F205C4" w:rsidRDefault="00636D0C" w:rsidP="00C26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55206CB9" w14:textId="72E55566" w:rsidR="00636D0C" w:rsidRPr="00F205C4" w:rsidRDefault="001A29D4" w:rsidP="00636D0C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.</w:t>
            </w:r>
            <w:r w:rsidRPr="00F205C4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14:paraId="57F7E3BA" w14:textId="77777777" w:rsidR="00636D0C" w:rsidRPr="00F205C4" w:rsidRDefault="00636D0C" w:rsidP="00636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double" w:sz="4" w:space="0" w:color="auto"/>
            </w:tcBorders>
            <w:shd w:val="clear" w:color="auto" w:fill="auto"/>
          </w:tcPr>
          <w:p w14:paraId="5BE82D56" w14:textId="6C3171A9" w:rsidR="00636D0C" w:rsidRPr="00F205C4" w:rsidRDefault="00636D0C" w:rsidP="00636D0C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255</w:t>
            </w:r>
          </w:p>
        </w:tc>
        <w:tc>
          <w:tcPr>
            <w:tcW w:w="270" w:type="dxa"/>
            <w:shd w:val="clear" w:color="auto" w:fill="auto"/>
          </w:tcPr>
          <w:p w14:paraId="7520231E" w14:textId="77777777" w:rsidR="00636D0C" w:rsidRPr="00F205C4" w:rsidRDefault="00636D0C" w:rsidP="00636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CF01ECC" w14:textId="77777777" w:rsidR="00636D0C" w:rsidRPr="00F205C4" w:rsidRDefault="00636D0C" w:rsidP="00636D0C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.</w:t>
            </w:r>
            <w:r w:rsidRPr="00F205C4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52DA5D56" w14:textId="77777777" w:rsidR="00636D0C" w:rsidRPr="00F205C4" w:rsidRDefault="00636D0C" w:rsidP="00636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  <w:shd w:val="clear" w:color="auto" w:fill="auto"/>
          </w:tcPr>
          <w:p w14:paraId="1E3B955E" w14:textId="77777777" w:rsidR="00636D0C" w:rsidRPr="00F205C4" w:rsidRDefault="00636D0C" w:rsidP="00636D0C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151</w:t>
            </w:r>
          </w:p>
        </w:tc>
      </w:tr>
      <w:tr w:rsidR="00636D0C" w:rsidRPr="00F205C4" w14:paraId="590F1C63" w14:textId="77777777" w:rsidTr="0064024A">
        <w:tc>
          <w:tcPr>
            <w:tcW w:w="4050" w:type="dxa"/>
            <w:shd w:val="clear" w:color="auto" w:fill="auto"/>
          </w:tcPr>
          <w:p w14:paraId="5755B60E" w14:textId="0E2E7C57" w:rsidR="00636D0C" w:rsidRPr="00F205C4" w:rsidRDefault="00636D0C" w:rsidP="00C26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ค่าใช้จ่ายที่หักได้เพิ่มขึ้น</w:t>
            </w:r>
          </w:p>
        </w:tc>
        <w:tc>
          <w:tcPr>
            <w:tcW w:w="990" w:type="dxa"/>
            <w:shd w:val="clear" w:color="auto" w:fill="auto"/>
          </w:tcPr>
          <w:p w14:paraId="0E362B74" w14:textId="77777777" w:rsidR="00636D0C" w:rsidRPr="00F205C4" w:rsidRDefault="00636D0C" w:rsidP="00636D0C">
            <w:pPr>
              <w:pStyle w:val="acctfourfigures"/>
              <w:tabs>
                <w:tab w:val="clear" w:pos="765"/>
              </w:tabs>
              <w:spacing w:line="360" w:lineRule="exact"/>
              <w:ind w:left="-79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F2DB7FD" w14:textId="77777777" w:rsidR="00636D0C" w:rsidRPr="00F205C4" w:rsidRDefault="00636D0C" w:rsidP="00636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27F83D41" w14:textId="3FE256C8" w:rsidR="00636D0C" w:rsidRPr="00F205C4" w:rsidRDefault="00636D0C" w:rsidP="00130D0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Pr="00F205C4">
              <w:rPr>
                <w:rFonts w:asciiTheme="majorBidi" w:hAnsiTheme="majorBidi" w:cstheme="majorBidi"/>
                <w:sz w:val="30"/>
                <w:szCs w:val="30"/>
              </w:rPr>
              <w:t>483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952A001" w14:textId="77777777" w:rsidR="00636D0C" w:rsidRPr="00F205C4" w:rsidRDefault="00636D0C" w:rsidP="00636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1D14BCF" w14:textId="77777777" w:rsidR="00636D0C" w:rsidRPr="00F205C4" w:rsidRDefault="00636D0C" w:rsidP="00636D0C">
            <w:pPr>
              <w:pStyle w:val="acctfourfigures"/>
              <w:tabs>
                <w:tab w:val="clear" w:pos="765"/>
              </w:tabs>
              <w:spacing w:line="360" w:lineRule="exact"/>
              <w:ind w:left="-79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5563160" w14:textId="77777777" w:rsidR="00636D0C" w:rsidRPr="00F205C4" w:rsidRDefault="00636D0C" w:rsidP="00636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56B0D603" w14:textId="77777777" w:rsidR="00636D0C" w:rsidRPr="00F205C4" w:rsidRDefault="00636D0C" w:rsidP="00636D0C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636D0C" w:rsidRPr="00F205C4" w14:paraId="64BDF587" w14:textId="77777777" w:rsidTr="0064024A">
        <w:tc>
          <w:tcPr>
            <w:tcW w:w="4050" w:type="dxa"/>
            <w:shd w:val="clear" w:color="auto" w:fill="auto"/>
          </w:tcPr>
          <w:p w14:paraId="33C0E000" w14:textId="77777777" w:rsidR="00636D0C" w:rsidRPr="00F205C4" w:rsidRDefault="00636D0C" w:rsidP="00C26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90" w:type="dxa"/>
            <w:shd w:val="clear" w:color="auto" w:fill="auto"/>
          </w:tcPr>
          <w:p w14:paraId="095E3845" w14:textId="77777777" w:rsidR="00636D0C" w:rsidRPr="00F205C4" w:rsidRDefault="00636D0C" w:rsidP="00636D0C">
            <w:pPr>
              <w:pStyle w:val="acctfourfigures"/>
              <w:tabs>
                <w:tab w:val="clear" w:pos="765"/>
              </w:tabs>
              <w:spacing w:line="360" w:lineRule="exact"/>
              <w:ind w:left="-79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EA1617D" w14:textId="77777777" w:rsidR="00636D0C" w:rsidRPr="00F205C4" w:rsidRDefault="00636D0C" w:rsidP="00636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102601FB" w14:textId="5EC6E3D7" w:rsidR="00636D0C" w:rsidRPr="00F205C4" w:rsidRDefault="00636D0C" w:rsidP="00636D0C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E50EF5" w:rsidRPr="00F205C4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1D26C08B" w14:textId="77777777" w:rsidR="00636D0C" w:rsidRPr="00F205C4" w:rsidRDefault="00636D0C" w:rsidP="00636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2B55D79" w14:textId="77777777" w:rsidR="00636D0C" w:rsidRPr="00F205C4" w:rsidRDefault="00636D0C" w:rsidP="00636D0C">
            <w:pPr>
              <w:pStyle w:val="acctfourfigures"/>
              <w:tabs>
                <w:tab w:val="clear" w:pos="765"/>
              </w:tabs>
              <w:spacing w:line="360" w:lineRule="exact"/>
              <w:ind w:left="-79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2CFE803" w14:textId="77777777" w:rsidR="00636D0C" w:rsidRPr="00F205C4" w:rsidRDefault="00636D0C" w:rsidP="00636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6D049B12" w14:textId="77777777" w:rsidR="00636D0C" w:rsidRPr="00F205C4" w:rsidRDefault="00636D0C" w:rsidP="00636D0C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</w:tr>
      <w:tr w:rsidR="00636D0C" w:rsidRPr="00F205C4" w14:paraId="5A839DEB" w14:textId="77777777" w:rsidTr="0064024A">
        <w:tc>
          <w:tcPr>
            <w:tcW w:w="4050" w:type="dxa"/>
            <w:tcBorders>
              <w:bottom w:val="nil"/>
            </w:tcBorders>
            <w:shd w:val="clear" w:color="auto" w:fill="auto"/>
          </w:tcPr>
          <w:p w14:paraId="66811CC6" w14:textId="77777777" w:rsidR="00636D0C" w:rsidRPr="00F205C4" w:rsidRDefault="00636D0C" w:rsidP="00C26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39C4E1" w14:textId="01E1A70D" w:rsidR="00636D0C" w:rsidRPr="00F205C4" w:rsidRDefault="00636D0C" w:rsidP="00636D0C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D42A342" w14:textId="77777777" w:rsidR="00636D0C" w:rsidRPr="00F205C4" w:rsidRDefault="00636D0C" w:rsidP="00636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7E0BAD" w14:textId="4B959264" w:rsidR="00636D0C" w:rsidRPr="00F205C4" w:rsidRDefault="00636D0C" w:rsidP="00E50EF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E50EF5" w:rsidRPr="00F20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7E92973A" w14:textId="77777777" w:rsidR="00636D0C" w:rsidRPr="00F205C4" w:rsidRDefault="00636D0C" w:rsidP="00636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C092CB" w14:textId="77777777" w:rsidR="00636D0C" w:rsidRPr="00F205C4" w:rsidRDefault="00636D0C" w:rsidP="00636D0C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</w:t>
            </w: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.</w:t>
            </w: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ECC4B63" w14:textId="77777777" w:rsidR="00636D0C" w:rsidRPr="00F205C4" w:rsidRDefault="00636D0C" w:rsidP="00636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750668" w14:textId="77777777" w:rsidR="00636D0C" w:rsidRPr="00F205C4" w:rsidRDefault="00636D0C" w:rsidP="00636D0C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167</w:t>
            </w:r>
          </w:p>
        </w:tc>
      </w:tr>
    </w:tbl>
    <w:p w14:paraId="0B85A16A" w14:textId="5A05740A" w:rsidR="00066585" w:rsidRPr="00F205C4" w:rsidRDefault="000665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00445948" w14:textId="5BB36063" w:rsidR="0019063D" w:rsidRPr="00F205C4" w:rsidRDefault="0019063D" w:rsidP="00DF5C8C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F205C4">
        <w:rPr>
          <w:rFonts w:asciiTheme="majorBidi" w:hAnsiTheme="majorBidi" w:cstheme="majorBidi"/>
          <w:b/>
          <w:bCs/>
          <w:sz w:val="30"/>
          <w:szCs w:val="30"/>
          <w:cs/>
        </w:rPr>
        <w:t>กำไรต่อหุ้น</w:t>
      </w:r>
      <w:r w:rsidRPr="00F205C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ขั้นพื้นฐาน</w:t>
      </w:r>
    </w:p>
    <w:p w14:paraId="5921C884" w14:textId="77777777" w:rsidR="0019063D" w:rsidRPr="00627141" w:rsidRDefault="0019063D" w:rsidP="00FF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001653FD" w14:textId="77777777" w:rsidR="008D04A8" w:rsidRPr="00F205C4" w:rsidRDefault="008D04A8" w:rsidP="00E239B9">
      <w:pPr>
        <w:pStyle w:val="a"/>
        <w:tabs>
          <w:tab w:val="clear" w:pos="1080"/>
          <w:tab w:val="left" w:pos="0"/>
          <w:tab w:val="left" w:pos="540"/>
        </w:tabs>
        <w:ind w:left="540" w:right="-25"/>
        <w:jc w:val="thaiDistribute"/>
        <w:rPr>
          <w:rFonts w:asciiTheme="majorBidi" w:hAnsiTheme="majorBidi" w:cstheme="majorBidi"/>
          <w:lang w:val="en-US"/>
        </w:rPr>
      </w:pPr>
      <w:r w:rsidRPr="00F205C4">
        <w:rPr>
          <w:rFonts w:asciiTheme="majorBidi" w:hAnsiTheme="majorBidi" w:cstheme="majorBidi"/>
          <w:cs/>
          <w:lang w:val="en-US"/>
        </w:rPr>
        <w:t xml:space="preserve">กำไรต่อหุ้นขั้นพื้นฐานสำหรับแต่ละปีสิ้นสุดวันที่ </w:t>
      </w:r>
      <w:r w:rsidRPr="00F205C4">
        <w:rPr>
          <w:rFonts w:asciiTheme="majorBidi" w:hAnsiTheme="majorBidi" w:cstheme="majorBidi"/>
          <w:lang w:val="en-US"/>
        </w:rPr>
        <w:t xml:space="preserve">31 </w:t>
      </w:r>
      <w:r w:rsidRPr="00F205C4">
        <w:rPr>
          <w:rFonts w:asciiTheme="majorBidi" w:hAnsiTheme="majorBidi" w:cstheme="majorBidi"/>
          <w:cs/>
          <w:lang w:val="en-US"/>
        </w:rPr>
        <w:t xml:space="preserve">ธันวาคม </w:t>
      </w:r>
      <w:r w:rsidR="00154059" w:rsidRPr="00F205C4">
        <w:rPr>
          <w:rFonts w:asciiTheme="majorBidi" w:hAnsiTheme="majorBidi" w:cstheme="majorBidi"/>
          <w:lang w:val="en-US"/>
        </w:rPr>
        <w:t>256</w:t>
      </w:r>
      <w:r w:rsidR="00A70303" w:rsidRPr="00F205C4">
        <w:rPr>
          <w:rFonts w:asciiTheme="majorBidi" w:hAnsiTheme="majorBidi" w:cstheme="majorBidi"/>
          <w:lang w:val="en-US"/>
        </w:rPr>
        <w:t>2</w:t>
      </w:r>
      <w:r w:rsidRPr="00F205C4">
        <w:rPr>
          <w:rFonts w:asciiTheme="majorBidi" w:hAnsiTheme="majorBidi" w:cstheme="majorBidi"/>
          <w:cs/>
          <w:lang w:val="en-US"/>
        </w:rPr>
        <w:t xml:space="preserve"> และ </w:t>
      </w:r>
      <w:r w:rsidR="00154059" w:rsidRPr="00F205C4">
        <w:rPr>
          <w:rFonts w:asciiTheme="majorBidi" w:hAnsiTheme="majorBidi" w:cstheme="majorBidi"/>
          <w:lang w:val="en-US"/>
        </w:rPr>
        <w:t>25</w:t>
      </w:r>
      <w:r w:rsidR="00154059" w:rsidRPr="00F205C4">
        <w:rPr>
          <w:rFonts w:asciiTheme="majorBidi" w:hAnsiTheme="majorBidi" w:cstheme="majorBidi"/>
          <w:cs/>
          <w:lang w:val="en-US"/>
        </w:rPr>
        <w:t>6</w:t>
      </w:r>
      <w:r w:rsidR="00A70303" w:rsidRPr="00F205C4">
        <w:rPr>
          <w:rFonts w:asciiTheme="majorBidi" w:hAnsiTheme="majorBidi" w:cstheme="majorBidi"/>
          <w:lang w:val="en-US"/>
        </w:rPr>
        <w:t>1</w:t>
      </w:r>
      <w:r w:rsidRPr="00F205C4">
        <w:rPr>
          <w:rFonts w:asciiTheme="majorBidi" w:hAnsiTheme="majorBidi" w:cstheme="majorBidi"/>
          <w:cs/>
          <w:lang w:val="en-US"/>
        </w:rPr>
        <w:t xml:space="preserve"> คำนวณจากกำไรสำหรับปีที่เป็นส่วนของผู้ถือหุ้นสามัญของบริษัทและจำนวนหุ้นสามัญที่ออกจำหน่ายแล้วระหว่างปี</w:t>
      </w:r>
      <w:r w:rsidR="00B5132A" w:rsidRPr="00F205C4">
        <w:rPr>
          <w:rFonts w:asciiTheme="majorBidi" w:hAnsiTheme="majorBidi" w:cstheme="majorBidi"/>
          <w:cs/>
          <w:lang w:val="en-US"/>
        </w:rPr>
        <w:t xml:space="preserve">โดยวิธีถัวเฉลี่ยถ่วงน้ำหนัก โดยได้มีการปรับจำนวนหุ้นสามัญตามสัดส่วนที่เปลี่ยนไปของจำนวนหุ้นสามัญที่เกิดจากการเปลี่ยนแปลงราคาหุ้นที่ตราไว้จากมูลค่าหุ้นละ </w:t>
      </w:r>
      <w:r w:rsidR="00B5132A" w:rsidRPr="00F205C4">
        <w:rPr>
          <w:rFonts w:asciiTheme="majorBidi" w:hAnsiTheme="majorBidi" w:cstheme="majorBidi"/>
          <w:lang w:val="en-US"/>
        </w:rPr>
        <w:t xml:space="preserve">10 </w:t>
      </w:r>
      <w:r w:rsidR="00B5132A" w:rsidRPr="00F205C4">
        <w:rPr>
          <w:rFonts w:asciiTheme="majorBidi" w:hAnsiTheme="majorBidi" w:cstheme="majorBidi"/>
          <w:cs/>
          <w:lang w:val="en-US"/>
        </w:rPr>
        <w:t xml:space="preserve">บาท เป็นมูลค่าหุ้นละ </w:t>
      </w:r>
      <w:r w:rsidR="00B5132A" w:rsidRPr="00F205C4">
        <w:rPr>
          <w:rFonts w:asciiTheme="majorBidi" w:hAnsiTheme="majorBidi" w:cstheme="majorBidi"/>
          <w:lang w:val="en-US"/>
        </w:rPr>
        <w:t>0</w:t>
      </w:r>
      <w:r w:rsidR="00B5132A" w:rsidRPr="00F205C4">
        <w:rPr>
          <w:rFonts w:asciiTheme="majorBidi" w:hAnsiTheme="majorBidi" w:cstheme="majorBidi"/>
          <w:cs/>
          <w:lang w:val="en-US"/>
        </w:rPr>
        <w:t>.</w:t>
      </w:r>
      <w:r w:rsidR="00B5132A" w:rsidRPr="00F205C4">
        <w:rPr>
          <w:rFonts w:asciiTheme="majorBidi" w:hAnsiTheme="majorBidi" w:cstheme="majorBidi"/>
          <w:lang w:val="en-US"/>
        </w:rPr>
        <w:t xml:space="preserve">5 </w:t>
      </w:r>
      <w:r w:rsidR="00B5132A" w:rsidRPr="00F205C4">
        <w:rPr>
          <w:rFonts w:asciiTheme="majorBidi" w:hAnsiTheme="majorBidi" w:cstheme="majorBidi"/>
          <w:cs/>
          <w:lang w:val="en-US"/>
        </w:rPr>
        <w:t>บาท โดยให้ถือเสมือนว่าการเปลี่ยนแปลงจำนวนหุ้นได้เกิดขึ้นตั้งแต่แรก</w:t>
      </w:r>
      <w:r w:rsidRPr="00F205C4">
        <w:rPr>
          <w:rFonts w:asciiTheme="majorBidi" w:hAnsiTheme="majorBidi" w:cstheme="majorBidi"/>
          <w:cs/>
          <w:lang w:val="en-US"/>
        </w:rPr>
        <w:t xml:space="preserve"> </w:t>
      </w:r>
    </w:p>
    <w:p w14:paraId="73A0BF37" w14:textId="77777777" w:rsidR="008D04A8" w:rsidRPr="00627141" w:rsidRDefault="008D04A8" w:rsidP="008D04A8">
      <w:pPr>
        <w:pStyle w:val="a"/>
        <w:tabs>
          <w:tab w:val="clear" w:pos="1080"/>
          <w:tab w:val="left" w:pos="0"/>
          <w:tab w:val="left" w:pos="540"/>
        </w:tabs>
        <w:ind w:left="540" w:right="-115"/>
        <w:jc w:val="thaiDistribute"/>
        <w:rPr>
          <w:rFonts w:asciiTheme="majorBidi" w:hAnsiTheme="majorBidi" w:cstheme="majorBidi"/>
          <w:sz w:val="10"/>
          <w:szCs w:val="10"/>
          <w:lang w:val="en-US"/>
        </w:rPr>
      </w:pPr>
    </w:p>
    <w:tbl>
      <w:tblPr>
        <w:tblW w:w="925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83"/>
        <w:gridCol w:w="1171"/>
        <w:gridCol w:w="270"/>
        <w:gridCol w:w="1442"/>
        <w:gridCol w:w="248"/>
        <w:gridCol w:w="22"/>
        <w:gridCol w:w="1070"/>
        <w:gridCol w:w="274"/>
        <w:gridCol w:w="1153"/>
        <w:gridCol w:w="24"/>
      </w:tblGrid>
      <w:tr w:rsidR="008D04A8" w:rsidRPr="00F205C4" w14:paraId="5DF82F1C" w14:textId="77777777" w:rsidTr="002414E1">
        <w:trPr>
          <w:gridAfter w:val="1"/>
          <w:wAfter w:w="13" w:type="pct"/>
        </w:trPr>
        <w:tc>
          <w:tcPr>
            <w:tcW w:w="1935" w:type="pct"/>
          </w:tcPr>
          <w:p w14:paraId="78D4848F" w14:textId="77777777" w:rsidR="008D04A8" w:rsidRPr="00F205C4" w:rsidRDefault="008D04A8" w:rsidP="00241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7" w:type="pct"/>
            <w:gridSpan w:val="3"/>
          </w:tcPr>
          <w:p w14:paraId="0BEE58DD" w14:textId="77777777" w:rsidR="008D04A8" w:rsidRPr="00F205C4" w:rsidRDefault="008D04A8" w:rsidP="00241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4" w:type="pct"/>
          </w:tcPr>
          <w:p w14:paraId="51D3D3F3" w14:textId="77777777" w:rsidR="008D04A8" w:rsidRPr="00F205C4" w:rsidRDefault="008D04A8" w:rsidP="00241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1" w:type="pct"/>
            <w:gridSpan w:val="4"/>
          </w:tcPr>
          <w:p w14:paraId="4676FDEC" w14:textId="77777777" w:rsidR="008D04A8" w:rsidRPr="00F205C4" w:rsidRDefault="008D04A8" w:rsidP="00241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70303" w:rsidRPr="00F205C4" w14:paraId="1FBF78AF" w14:textId="77777777" w:rsidTr="002414E1">
        <w:tc>
          <w:tcPr>
            <w:tcW w:w="1935" w:type="pct"/>
            <w:vAlign w:val="bottom"/>
          </w:tcPr>
          <w:p w14:paraId="15341FFD" w14:textId="77777777" w:rsidR="00A70303" w:rsidRPr="00F205C4" w:rsidRDefault="00A70303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2" w:type="pct"/>
          </w:tcPr>
          <w:p w14:paraId="0BBBE615" w14:textId="77777777" w:rsidR="00A70303" w:rsidRPr="00F205C4" w:rsidRDefault="00A70303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clear" w:pos="5387"/>
                <w:tab w:val="left" w:pos="1097"/>
              </w:tabs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46" w:type="pct"/>
          </w:tcPr>
          <w:p w14:paraId="42767DCF" w14:textId="77777777" w:rsidR="00A70303" w:rsidRPr="00F205C4" w:rsidRDefault="00A70303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clear" w:pos="5387"/>
                <w:tab w:val="left" w:pos="1097"/>
              </w:tabs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779" w:type="pct"/>
          </w:tcPr>
          <w:p w14:paraId="56C5414B" w14:textId="77777777" w:rsidR="00A70303" w:rsidRPr="00F205C4" w:rsidRDefault="00A70303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clear" w:pos="5387"/>
                <w:tab w:val="left" w:pos="1097"/>
              </w:tabs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146" w:type="pct"/>
            <w:gridSpan w:val="2"/>
          </w:tcPr>
          <w:p w14:paraId="6866C4F1" w14:textId="77777777" w:rsidR="00A70303" w:rsidRPr="00F205C4" w:rsidRDefault="00A70303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clear" w:pos="5387"/>
                <w:tab w:val="left" w:pos="1097"/>
              </w:tabs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78" w:type="pct"/>
          </w:tcPr>
          <w:p w14:paraId="499E4491" w14:textId="77777777" w:rsidR="00A70303" w:rsidRPr="00F205C4" w:rsidRDefault="00A70303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clear" w:pos="5387"/>
                <w:tab w:val="left" w:pos="1097"/>
              </w:tabs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48" w:type="pct"/>
          </w:tcPr>
          <w:p w14:paraId="57B9418C" w14:textId="77777777" w:rsidR="00A70303" w:rsidRPr="00F205C4" w:rsidRDefault="00A70303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clear" w:pos="5387"/>
                <w:tab w:val="left" w:pos="1097"/>
              </w:tabs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636" w:type="pct"/>
            <w:gridSpan w:val="2"/>
          </w:tcPr>
          <w:p w14:paraId="79146DA6" w14:textId="77777777" w:rsidR="00A70303" w:rsidRPr="00F205C4" w:rsidRDefault="00A70303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678"/>
                <w:tab w:val="clear" w:pos="5387"/>
                <w:tab w:val="left" w:pos="1097"/>
              </w:tabs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A70303" w:rsidRPr="00F205C4" w14:paraId="25B6B8E9" w14:textId="77777777" w:rsidTr="002414E1">
        <w:tc>
          <w:tcPr>
            <w:tcW w:w="1935" w:type="pct"/>
            <w:vAlign w:val="bottom"/>
          </w:tcPr>
          <w:p w14:paraId="0F85A353" w14:textId="77777777" w:rsidR="00A70303" w:rsidRPr="00F205C4" w:rsidRDefault="00A70303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65" w:type="pct"/>
            <w:gridSpan w:val="9"/>
          </w:tcPr>
          <w:p w14:paraId="14D76126" w14:textId="77777777" w:rsidR="00A70303" w:rsidRPr="00F205C4" w:rsidRDefault="00A70303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5" w:firstLine="1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(พันบาท/พันหุ้น)</w:t>
            </w:r>
          </w:p>
        </w:tc>
      </w:tr>
      <w:tr w:rsidR="002B4C06" w:rsidRPr="00F205C4" w14:paraId="40CEB3B9" w14:textId="77777777" w:rsidTr="002414E1">
        <w:tc>
          <w:tcPr>
            <w:tcW w:w="1935" w:type="pct"/>
            <w:vAlign w:val="bottom"/>
          </w:tcPr>
          <w:p w14:paraId="2F42B00B" w14:textId="648A38C5" w:rsidR="002B4C06" w:rsidRPr="00F205C4" w:rsidRDefault="002B4C06" w:rsidP="00D01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  <w:p w14:paraId="2796C188" w14:textId="637CA7B3" w:rsidR="002B4C06" w:rsidRPr="00F205C4" w:rsidRDefault="00D01BD9" w:rsidP="002B4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0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2B4C06" w:rsidRPr="00F205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2B4C06" w:rsidRPr="00F205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="002B4C06" w:rsidRPr="00F205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3065" w:type="pct"/>
            <w:gridSpan w:val="9"/>
          </w:tcPr>
          <w:p w14:paraId="5D8B3720" w14:textId="77777777" w:rsidR="002B4C06" w:rsidRPr="00F205C4" w:rsidRDefault="002B4C06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1" w:right="-5" w:firstLine="1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A70303" w:rsidRPr="00F205C4" w14:paraId="4295735F" w14:textId="77777777" w:rsidTr="00D779B1">
        <w:tc>
          <w:tcPr>
            <w:tcW w:w="1935" w:type="pct"/>
            <w:vAlign w:val="bottom"/>
          </w:tcPr>
          <w:p w14:paraId="6DE08EC5" w14:textId="77777777" w:rsidR="00A70303" w:rsidRPr="00F205C4" w:rsidRDefault="00A70303" w:rsidP="00D01B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กำไรสำหรับปีที่เป็นส่วนของผู้ถือหุ้นสามัญของบริษัท (ขั้นพื้นฐาน)</w:t>
            </w:r>
          </w:p>
        </w:tc>
        <w:tc>
          <w:tcPr>
            <w:tcW w:w="632" w:type="pct"/>
            <w:tcBorders>
              <w:bottom w:val="double" w:sz="4" w:space="0" w:color="auto"/>
            </w:tcBorders>
            <w:vAlign w:val="center"/>
          </w:tcPr>
          <w:p w14:paraId="2C538BAE" w14:textId="77777777" w:rsidR="00A70303" w:rsidRPr="00F205C4" w:rsidRDefault="00A70303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5AD20A62" w14:textId="5CC8673A" w:rsidR="00273020" w:rsidRPr="00F205C4" w:rsidRDefault="006D5DFE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  <w:r w:rsidR="007D789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</w:t>
            </w:r>
            <w:r w:rsidRPr="00F205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="007D789F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996</w:t>
            </w:r>
          </w:p>
        </w:tc>
        <w:tc>
          <w:tcPr>
            <w:tcW w:w="146" w:type="pct"/>
          </w:tcPr>
          <w:p w14:paraId="46E54451" w14:textId="77777777" w:rsidR="00A70303" w:rsidRPr="00F205C4" w:rsidRDefault="00A70303" w:rsidP="00A7030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9" w:type="pct"/>
            <w:tcBorders>
              <w:bottom w:val="double" w:sz="4" w:space="0" w:color="auto"/>
            </w:tcBorders>
            <w:vAlign w:val="center"/>
          </w:tcPr>
          <w:p w14:paraId="647AB4C9" w14:textId="77777777" w:rsidR="00A70303" w:rsidRPr="00F205C4" w:rsidRDefault="00A70303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5276694C" w14:textId="77777777" w:rsidR="00A70303" w:rsidRPr="00F205C4" w:rsidRDefault="00A70303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27,412 </w:t>
            </w:r>
          </w:p>
        </w:tc>
        <w:tc>
          <w:tcPr>
            <w:tcW w:w="146" w:type="pct"/>
            <w:gridSpan w:val="2"/>
          </w:tcPr>
          <w:p w14:paraId="23B26021" w14:textId="77777777" w:rsidR="00A70303" w:rsidRPr="00F205C4" w:rsidRDefault="00A70303" w:rsidP="00A7030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double" w:sz="4" w:space="0" w:color="auto"/>
            </w:tcBorders>
            <w:vAlign w:val="center"/>
          </w:tcPr>
          <w:p w14:paraId="67971FFA" w14:textId="77777777" w:rsidR="00A70303" w:rsidRPr="00F205C4" w:rsidRDefault="00A70303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0D1E8B76" w14:textId="31089211" w:rsidR="00273020" w:rsidRPr="00F205C4" w:rsidRDefault="00273020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1,366</w:t>
            </w:r>
          </w:p>
        </w:tc>
        <w:tc>
          <w:tcPr>
            <w:tcW w:w="148" w:type="pct"/>
          </w:tcPr>
          <w:p w14:paraId="67D8ED8E" w14:textId="77777777" w:rsidR="00A70303" w:rsidRPr="00F205C4" w:rsidRDefault="00A70303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6" w:type="pct"/>
            <w:gridSpan w:val="2"/>
            <w:tcBorders>
              <w:bottom w:val="double" w:sz="4" w:space="0" w:color="auto"/>
            </w:tcBorders>
            <w:vAlign w:val="center"/>
          </w:tcPr>
          <w:p w14:paraId="081E4990" w14:textId="77777777" w:rsidR="00A70303" w:rsidRPr="00F205C4" w:rsidRDefault="00A70303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  <w:p w14:paraId="0CF8DF26" w14:textId="77777777" w:rsidR="00A70303" w:rsidRPr="00F205C4" w:rsidRDefault="00A70303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589 </w:t>
            </w:r>
          </w:p>
        </w:tc>
      </w:tr>
      <w:tr w:rsidR="00A70303" w:rsidRPr="00F205C4" w14:paraId="563BF659" w14:textId="77777777" w:rsidTr="00D779B1">
        <w:tc>
          <w:tcPr>
            <w:tcW w:w="1935" w:type="pct"/>
            <w:vAlign w:val="bottom"/>
          </w:tcPr>
          <w:p w14:paraId="7A77D0AF" w14:textId="77777777" w:rsidR="00A70303" w:rsidRPr="00812C5A" w:rsidRDefault="00A70303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0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2" w:type="pct"/>
            <w:tcBorders>
              <w:top w:val="double" w:sz="4" w:space="0" w:color="auto"/>
            </w:tcBorders>
            <w:vAlign w:val="center"/>
          </w:tcPr>
          <w:p w14:paraId="618DCD39" w14:textId="77777777" w:rsidR="00A70303" w:rsidRPr="00812C5A" w:rsidRDefault="00A70303" w:rsidP="00A70303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6" w:type="pct"/>
          </w:tcPr>
          <w:p w14:paraId="1806E318" w14:textId="77777777" w:rsidR="00A70303" w:rsidRPr="00812C5A" w:rsidRDefault="00A70303" w:rsidP="00A70303">
            <w:pPr>
              <w:ind w:right="1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9" w:type="pct"/>
            <w:vAlign w:val="center"/>
          </w:tcPr>
          <w:p w14:paraId="5B42CBF6" w14:textId="77777777" w:rsidR="00A70303" w:rsidRPr="00812C5A" w:rsidRDefault="00A70303" w:rsidP="00A70303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6" w:type="pct"/>
            <w:gridSpan w:val="2"/>
          </w:tcPr>
          <w:p w14:paraId="2C9777B5" w14:textId="77777777" w:rsidR="00A70303" w:rsidRPr="00812C5A" w:rsidRDefault="00A70303" w:rsidP="00A70303">
            <w:pPr>
              <w:ind w:right="13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8" w:type="pct"/>
            <w:vAlign w:val="center"/>
          </w:tcPr>
          <w:p w14:paraId="49D81E57" w14:textId="77777777" w:rsidR="00A70303" w:rsidRPr="00812C5A" w:rsidRDefault="00A70303" w:rsidP="00A70303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48" w:type="pct"/>
          </w:tcPr>
          <w:p w14:paraId="0310C34E" w14:textId="77777777" w:rsidR="00A70303" w:rsidRPr="00812C5A" w:rsidRDefault="00A70303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right="35" w:hanging="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6" w:type="pct"/>
            <w:gridSpan w:val="2"/>
            <w:vAlign w:val="center"/>
          </w:tcPr>
          <w:p w14:paraId="352136B1" w14:textId="77777777" w:rsidR="00A70303" w:rsidRPr="00812C5A" w:rsidRDefault="00A70303" w:rsidP="00A70303">
            <w:pPr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6D5DFE" w:rsidRPr="00F205C4" w14:paraId="2638FD7C" w14:textId="77777777" w:rsidTr="00DE2A14">
        <w:tc>
          <w:tcPr>
            <w:tcW w:w="1935" w:type="pct"/>
            <w:vAlign w:val="center"/>
          </w:tcPr>
          <w:p w14:paraId="5566A134" w14:textId="77777777" w:rsidR="006D5DFE" w:rsidRPr="00F205C4" w:rsidRDefault="006D5DFE" w:rsidP="00EC5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hanging="16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จำนวนหุ้นสามัญที่ออก ณ 1 มกราคม</w:t>
            </w:r>
          </w:p>
        </w:tc>
        <w:tc>
          <w:tcPr>
            <w:tcW w:w="632" w:type="pct"/>
            <w:vAlign w:val="center"/>
          </w:tcPr>
          <w:p w14:paraId="5D431ECE" w14:textId="44B4F91E" w:rsidR="006D5DFE" w:rsidRPr="00F205C4" w:rsidRDefault="006D5DFE" w:rsidP="006D5DFE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444,000</w:t>
            </w:r>
          </w:p>
        </w:tc>
        <w:tc>
          <w:tcPr>
            <w:tcW w:w="146" w:type="pct"/>
          </w:tcPr>
          <w:p w14:paraId="7301B9A5" w14:textId="77777777" w:rsidR="006D5DFE" w:rsidRPr="00F205C4" w:rsidRDefault="006D5DFE" w:rsidP="006D5DFE">
            <w:pPr>
              <w:ind w:right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9" w:type="pct"/>
            <w:vAlign w:val="center"/>
          </w:tcPr>
          <w:p w14:paraId="243BF5F7" w14:textId="77777777" w:rsidR="006D5DFE" w:rsidRPr="00F205C4" w:rsidRDefault="006D5DFE" w:rsidP="006D5DFE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50,000 </w:t>
            </w:r>
          </w:p>
        </w:tc>
        <w:tc>
          <w:tcPr>
            <w:tcW w:w="146" w:type="pct"/>
            <w:gridSpan w:val="2"/>
          </w:tcPr>
          <w:p w14:paraId="2B57C47F" w14:textId="77777777" w:rsidR="006D5DFE" w:rsidRPr="00F205C4" w:rsidRDefault="006D5DFE" w:rsidP="006D5DFE">
            <w:pPr>
              <w:ind w:right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vAlign w:val="center"/>
          </w:tcPr>
          <w:p w14:paraId="611A05B7" w14:textId="05B1E9A1" w:rsidR="006D5DFE" w:rsidRPr="00F205C4" w:rsidRDefault="006D5DFE" w:rsidP="006D5DFE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444,000</w:t>
            </w:r>
          </w:p>
        </w:tc>
        <w:tc>
          <w:tcPr>
            <w:tcW w:w="148" w:type="pct"/>
          </w:tcPr>
          <w:p w14:paraId="3E5A258E" w14:textId="77777777" w:rsidR="006D5DFE" w:rsidRPr="00F205C4" w:rsidRDefault="006D5DFE" w:rsidP="006D5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right="35" w:hanging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6" w:type="pct"/>
            <w:gridSpan w:val="2"/>
            <w:vAlign w:val="center"/>
          </w:tcPr>
          <w:p w14:paraId="235F9DE4" w14:textId="77777777" w:rsidR="006D5DFE" w:rsidRPr="00F205C4" w:rsidRDefault="006D5DFE" w:rsidP="006D5DFE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50,000</w:t>
            </w:r>
          </w:p>
        </w:tc>
      </w:tr>
      <w:tr w:rsidR="006D5DFE" w:rsidRPr="00F205C4" w14:paraId="23B7058C" w14:textId="77777777" w:rsidTr="00DE2A14">
        <w:tc>
          <w:tcPr>
            <w:tcW w:w="1935" w:type="pct"/>
            <w:vAlign w:val="center"/>
          </w:tcPr>
          <w:p w14:paraId="736146B9" w14:textId="77777777" w:rsidR="006D5DFE" w:rsidRPr="00F205C4" w:rsidRDefault="006D5DFE" w:rsidP="00EC5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hanging="16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ผลกระทบจากหุ้นที่ออกจำหน่ายใน</w:t>
            </w:r>
          </w:p>
        </w:tc>
        <w:tc>
          <w:tcPr>
            <w:tcW w:w="632" w:type="pct"/>
            <w:vAlign w:val="center"/>
          </w:tcPr>
          <w:p w14:paraId="75E32EC0" w14:textId="77777777" w:rsidR="006D5DFE" w:rsidRPr="00F205C4" w:rsidRDefault="006D5DFE" w:rsidP="006D5DFE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</w:tcPr>
          <w:p w14:paraId="27856C38" w14:textId="77777777" w:rsidR="006D5DFE" w:rsidRPr="00F205C4" w:rsidRDefault="006D5DFE" w:rsidP="006D5DFE">
            <w:pPr>
              <w:ind w:right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9" w:type="pct"/>
            <w:vAlign w:val="center"/>
          </w:tcPr>
          <w:p w14:paraId="44956C8C" w14:textId="77777777" w:rsidR="006D5DFE" w:rsidRPr="00F205C4" w:rsidRDefault="006D5DFE" w:rsidP="006D5DFE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  <w:gridSpan w:val="2"/>
          </w:tcPr>
          <w:p w14:paraId="33720649" w14:textId="77777777" w:rsidR="006D5DFE" w:rsidRPr="00F205C4" w:rsidRDefault="006D5DFE" w:rsidP="006D5DFE">
            <w:pPr>
              <w:ind w:right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vAlign w:val="center"/>
          </w:tcPr>
          <w:p w14:paraId="3867E6AD" w14:textId="77777777" w:rsidR="006D5DFE" w:rsidRPr="00F205C4" w:rsidRDefault="006D5DFE" w:rsidP="006D5DFE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</w:tcPr>
          <w:p w14:paraId="0509519E" w14:textId="77777777" w:rsidR="006D5DFE" w:rsidRPr="00F205C4" w:rsidRDefault="006D5DFE" w:rsidP="006D5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right="35" w:hanging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6" w:type="pct"/>
            <w:gridSpan w:val="2"/>
            <w:vAlign w:val="center"/>
          </w:tcPr>
          <w:p w14:paraId="518CDAE9" w14:textId="77777777" w:rsidR="006D5DFE" w:rsidRPr="00F205C4" w:rsidRDefault="006D5DFE" w:rsidP="006D5DFE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6D5DFE" w:rsidRPr="00F205C4" w14:paraId="78B5DAC7" w14:textId="77777777" w:rsidTr="00DE2A14">
        <w:tc>
          <w:tcPr>
            <w:tcW w:w="1935" w:type="pct"/>
            <w:vAlign w:val="center"/>
          </w:tcPr>
          <w:p w14:paraId="3F5C8AB9" w14:textId="629AD794" w:rsidR="006D5DFE" w:rsidRPr="00F205C4" w:rsidRDefault="00EC511B" w:rsidP="00EC511B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 </w:t>
            </w:r>
            <w:r w:rsidR="006D5DFE" w:rsidRPr="00F205C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ระหว่างปี</w:t>
            </w:r>
          </w:p>
        </w:tc>
        <w:tc>
          <w:tcPr>
            <w:tcW w:w="632" w:type="pct"/>
            <w:tcBorders>
              <w:bottom w:val="single" w:sz="4" w:space="0" w:color="auto"/>
            </w:tcBorders>
            <w:vAlign w:val="center"/>
          </w:tcPr>
          <w:p w14:paraId="5C42C441" w14:textId="6DC5D275" w:rsidR="006D5DFE" w:rsidRPr="00F205C4" w:rsidRDefault="006D5DFE" w:rsidP="006D5DFE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80,351</w:t>
            </w:r>
          </w:p>
        </w:tc>
        <w:tc>
          <w:tcPr>
            <w:tcW w:w="146" w:type="pct"/>
          </w:tcPr>
          <w:p w14:paraId="086FE4C8" w14:textId="77777777" w:rsidR="006D5DFE" w:rsidRPr="00F205C4" w:rsidRDefault="006D5DFE" w:rsidP="006D5DFE">
            <w:pPr>
              <w:ind w:right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9" w:type="pct"/>
            <w:tcBorders>
              <w:bottom w:val="single" w:sz="4" w:space="0" w:color="auto"/>
            </w:tcBorders>
            <w:vAlign w:val="center"/>
          </w:tcPr>
          <w:p w14:paraId="47A8871A" w14:textId="77777777" w:rsidR="006D5DFE" w:rsidRPr="00F205C4" w:rsidRDefault="006D5DFE" w:rsidP="006D5DFE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306,564 </w:t>
            </w:r>
          </w:p>
        </w:tc>
        <w:tc>
          <w:tcPr>
            <w:tcW w:w="146" w:type="pct"/>
            <w:gridSpan w:val="2"/>
          </w:tcPr>
          <w:p w14:paraId="2753BDFF" w14:textId="77777777" w:rsidR="006D5DFE" w:rsidRPr="00F205C4" w:rsidRDefault="006D5DFE" w:rsidP="006D5DFE">
            <w:pPr>
              <w:ind w:right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14:paraId="52ACB966" w14:textId="252606BD" w:rsidR="006D5DFE" w:rsidRPr="00F205C4" w:rsidRDefault="006D5DFE" w:rsidP="006D5DFE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80,351</w:t>
            </w:r>
          </w:p>
        </w:tc>
        <w:tc>
          <w:tcPr>
            <w:tcW w:w="148" w:type="pct"/>
          </w:tcPr>
          <w:p w14:paraId="47516F1F" w14:textId="77777777" w:rsidR="006D5DFE" w:rsidRPr="00F205C4" w:rsidRDefault="006D5DFE" w:rsidP="006D5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right="35" w:hanging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6" w:type="pct"/>
            <w:gridSpan w:val="2"/>
            <w:tcBorders>
              <w:bottom w:val="single" w:sz="4" w:space="0" w:color="auto"/>
            </w:tcBorders>
            <w:vAlign w:val="center"/>
          </w:tcPr>
          <w:p w14:paraId="1A20D5C6" w14:textId="77777777" w:rsidR="006D5DFE" w:rsidRPr="00F205C4" w:rsidRDefault="006D5DFE" w:rsidP="006D5DFE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306,564 </w:t>
            </w:r>
          </w:p>
        </w:tc>
      </w:tr>
      <w:tr w:rsidR="006D5DFE" w:rsidRPr="00F205C4" w14:paraId="15E28F16" w14:textId="77777777" w:rsidTr="00DE2A14">
        <w:tc>
          <w:tcPr>
            <w:tcW w:w="1935" w:type="pct"/>
            <w:vAlign w:val="center"/>
          </w:tcPr>
          <w:p w14:paraId="7396F9ED" w14:textId="77777777" w:rsidR="006D5DFE" w:rsidRPr="00F205C4" w:rsidRDefault="006D5DFE" w:rsidP="00EC5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hanging="162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 (ขั้นพื้นฐาน)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02636A3" w14:textId="77777777" w:rsidR="006D5DFE" w:rsidRPr="00F205C4" w:rsidRDefault="006D5DFE" w:rsidP="006D5DFE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  <w:p w14:paraId="01FF0033" w14:textId="650AEDE5" w:rsidR="006D5DFE" w:rsidRPr="00F205C4" w:rsidRDefault="006D5DFE" w:rsidP="006D5DFE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524,351</w:t>
            </w:r>
          </w:p>
        </w:tc>
        <w:tc>
          <w:tcPr>
            <w:tcW w:w="146" w:type="pct"/>
          </w:tcPr>
          <w:p w14:paraId="2EB744D3" w14:textId="77777777" w:rsidR="006D5DFE" w:rsidRPr="00F205C4" w:rsidRDefault="006D5DFE" w:rsidP="006D5DFE">
            <w:pPr>
              <w:ind w:right="1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7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7D81125" w14:textId="77777777" w:rsidR="006D5DFE" w:rsidRPr="00F205C4" w:rsidRDefault="006D5DFE" w:rsidP="006D5DFE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                      </w:t>
            </w:r>
            <w:r w:rsidRPr="00F205C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356,564</w:t>
            </w:r>
            <w:r w:rsidRPr="00F205C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6" w:type="pct"/>
            <w:gridSpan w:val="2"/>
          </w:tcPr>
          <w:p w14:paraId="471695A7" w14:textId="77777777" w:rsidR="006D5DFE" w:rsidRPr="00F205C4" w:rsidRDefault="006D5DFE" w:rsidP="006D5DFE">
            <w:pPr>
              <w:ind w:right="1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D2489DC" w14:textId="77777777" w:rsidR="006D5DFE" w:rsidRPr="00F205C4" w:rsidRDefault="006D5DFE" w:rsidP="006D5DFE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  <w:p w14:paraId="48780002" w14:textId="5B7BF6F5" w:rsidR="006D5DFE" w:rsidRPr="00F205C4" w:rsidRDefault="006D5DFE" w:rsidP="006D5DFE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524,351</w:t>
            </w:r>
          </w:p>
        </w:tc>
        <w:tc>
          <w:tcPr>
            <w:tcW w:w="148" w:type="pct"/>
          </w:tcPr>
          <w:p w14:paraId="3EA52C7C" w14:textId="77777777" w:rsidR="006D5DFE" w:rsidRPr="00F205C4" w:rsidRDefault="006D5DFE" w:rsidP="006D5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right="35" w:hanging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6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1A87021" w14:textId="77777777" w:rsidR="006D5DFE" w:rsidRPr="00F205C4" w:rsidRDefault="006D5DFE" w:rsidP="006D5DFE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                      </w:t>
            </w:r>
            <w:r w:rsidRPr="00F205C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356,564</w:t>
            </w:r>
          </w:p>
        </w:tc>
      </w:tr>
      <w:tr w:rsidR="006D5DFE" w:rsidRPr="00F205C4" w14:paraId="04653448" w14:textId="77777777" w:rsidTr="00DE2A14">
        <w:tc>
          <w:tcPr>
            <w:tcW w:w="1935" w:type="pct"/>
            <w:vAlign w:val="bottom"/>
          </w:tcPr>
          <w:p w14:paraId="2F980474" w14:textId="77777777" w:rsidR="006D5DFE" w:rsidRPr="00F205C4" w:rsidRDefault="006D5DFE" w:rsidP="006D5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0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2" w:type="pct"/>
            <w:tcBorders>
              <w:top w:val="double" w:sz="4" w:space="0" w:color="auto"/>
            </w:tcBorders>
            <w:vAlign w:val="center"/>
          </w:tcPr>
          <w:p w14:paraId="75EF9839" w14:textId="77777777" w:rsidR="006D5DFE" w:rsidRPr="00F205C4" w:rsidRDefault="006D5DFE" w:rsidP="006D5DFE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</w:tcPr>
          <w:p w14:paraId="03AFCADB" w14:textId="77777777" w:rsidR="006D5DFE" w:rsidRPr="00F205C4" w:rsidRDefault="006D5DFE" w:rsidP="006D5DFE">
            <w:pPr>
              <w:ind w:right="1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79" w:type="pct"/>
            <w:tcBorders>
              <w:top w:val="double" w:sz="4" w:space="0" w:color="auto"/>
            </w:tcBorders>
            <w:vAlign w:val="center"/>
          </w:tcPr>
          <w:p w14:paraId="0A05E8B0" w14:textId="77777777" w:rsidR="006D5DFE" w:rsidRPr="00F205C4" w:rsidRDefault="006D5DFE" w:rsidP="006D5DFE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  <w:gridSpan w:val="2"/>
          </w:tcPr>
          <w:p w14:paraId="1FBC5319" w14:textId="77777777" w:rsidR="006D5DFE" w:rsidRPr="00F205C4" w:rsidRDefault="006D5DFE" w:rsidP="006D5DFE">
            <w:pPr>
              <w:ind w:right="1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double" w:sz="4" w:space="0" w:color="auto"/>
            </w:tcBorders>
            <w:vAlign w:val="center"/>
          </w:tcPr>
          <w:p w14:paraId="16CCB18A" w14:textId="77777777" w:rsidR="006D5DFE" w:rsidRPr="00F205C4" w:rsidRDefault="006D5DFE" w:rsidP="006D5DFE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</w:tcPr>
          <w:p w14:paraId="45C3AB3D" w14:textId="77777777" w:rsidR="006D5DFE" w:rsidRPr="00F205C4" w:rsidRDefault="006D5DFE" w:rsidP="006D5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right="35" w:hanging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6" w:type="pct"/>
            <w:gridSpan w:val="2"/>
            <w:tcBorders>
              <w:top w:val="double" w:sz="4" w:space="0" w:color="auto"/>
            </w:tcBorders>
            <w:vAlign w:val="center"/>
          </w:tcPr>
          <w:p w14:paraId="7E8D0E29" w14:textId="77777777" w:rsidR="006D5DFE" w:rsidRPr="00F205C4" w:rsidRDefault="006D5DFE" w:rsidP="006D5DFE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6D5DFE" w:rsidRPr="00F205C4" w14:paraId="1D54589F" w14:textId="77777777" w:rsidTr="00D779B1">
        <w:tc>
          <w:tcPr>
            <w:tcW w:w="1935" w:type="pct"/>
            <w:vAlign w:val="bottom"/>
          </w:tcPr>
          <w:p w14:paraId="39936B86" w14:textId="77777777" w:rsidR="006D5DFE" w:rsidRPr="00F205C4" w:rsidRDefault="006D5DFE" w:rsidP="00EC51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F205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632" w:type="pct"/>
            <w:tcBorders>
              <w:bottom w:val="double" w:sz="4" w:space="0" w:color="auto"/>
            </w:tcBorders>
            <w:vAlign w:val="center"/>
          </w:tcPr>
          <w:p w14:paraId="6790C473" w14:textId="3090B1B9" w:rsidR="006D5DFE" w:rsidRPr="00F205C4" w:rsidRDefault="006D5DFE" w:rsidP="006D5DFE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0</w:t>
            </w:r>
            <w:r w:rsidRPr="00F205C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.</w:t>
            </w:r>
            <w:r w:rsidRPr="00F205C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10</w:t>
            </w:r>
          </w:p>
        </w:tc>
        <w:tc>
          <w:tcPr>
            <w:tcW w:w="146" w:type="pct"/>
          </w:tcPr>
          <w:p w14:paraId="37CD68A3" w14:textId="77777777" w:rsidR="006D5DFE" w:rsidRPr="00F205C4" w:rsidRDefault="006D5DFE" w:rsidP="006D5DF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79" w:type="pct"/>
            <w:tcBorders>
              <w:bottom w:val="double" w:sz="4" w:space="0" w:color="auto"/>
            </w:tcBorders>
            <w:vAlign w:val="center"/>
          </w:tcPr>
          <w:p w14:paraId="5E340E87" w14:textId="77777777" w:rsidR="006D5DFE" w:rsidRPr="00F205C4" w:rsidRDefault="006D5DFE" w:rsidP="006D5DFE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0</w:t>
            </w:r>
            <w:r w:rsidRPr="00F205C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.</w:t>
            </w:r>
            <w:r w:rsidRPr="00F205C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08</w:t>
            </w:r>
          </w:p>
        </w:tc>
        <w:tc>
          <w:tcPr>
            <w:tcW w:w="146" w:type="pct"/>
            <w:gridSpan w:val="2"/>
          </w:tcPr>
          <w:p w14:paraId="0E1E3EAB" w14:textId="77777777" w:rsidR="006D5DFE" w:rsidRPr="00F205C4" w:rsidRDefault="006D5DFE" w:rsidP="006D5DF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double" w:sz="4" w:space="0" w:color="auto"/>
            </w:tcBorders>
            <w:vAlign w:val="center"/>
          </w:tcPr>
          <w:p w14:paraId="3956CFA2" w14:textId="2551D75D" w:rsidR="006D5DFE" w:rsidRPr="00F205C4" w:rsidRDefault="006D5DFE" w:rsidP="006D5DFE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0</w:t>
            </w:r>
            <w:r w:rsidRPr="00F205C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.</w:t>
            </w:r>
            <w:r w:rsidRPr="00F205C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003</w:t>
            </w:r>
          </w:p>
        </w:tc>
        <w:tc>
          <w:tcPr>
            <w:tcW w:w="148" w:type="pct"/>
          </w:tcPr>
          <w:p w14:paraId="52684574" w14:textId="77777777" w:rsidR="006D5DFE" w:rsidRPr="00F205C4" w:rsidRDefault="006D5DFE" w:rsidP="006D5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36" w:hanging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6" w:type="pct"/>
            <w:gridSpan w:val="2"/>
            <w:tcBorders>
              <w:bottom w:val="double" w:sz="4" w:space="0" w:color="auto"/>
            </w:tcBorders>
            <w:vAlign w:val="center"/>
          </w:tcPr>
          <w:p w14:paraId="053D578C" w14:textId="77777777" w:rsidR="006D5DFE" w:rsidRPr="00F205C4" w:rsidRDefault="006D5DFE" w:rsidP="006D5DFE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0.0</w:t>
            </w:r>
            <w:r w:rsidRPr="00F205C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02</w:t>
            </w:r>
            <w:r w:rsidRPr="00F205C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</w:p>
        </w:tc>
      </w:tr>
    </w:tbl>
    <w:p w14:paraId="0B186BB0" w14:textId="197B5952" w:rsidR="00710282" w:rsidRPr="00627141" w:rsidRDefault="00710282" w:rsidP="0006658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  <w:r w:rsidRPr="00627141">
        <w:rPr>
          <w:rFonts w:asciiTheme="majorBidi" w:hAnsiTheme="majorBidi" w:cstheme="majorBidi"/>
          <w:b/>
          <w:bCs/>
          <w:sz w:val="20"/>
          <w:szCs w:val="20"/>
        </w:rPr>
        <w:br w:type="page"/>
      </w:r>
    </w:p>
    <w:p w14:paraId="5C6D0117" w14:textId="7E5E84C5" w:rsidR="008414D4" w:rsidRPr="00F205C4" w:rsidRDefault="008414D4" w:rsidP="00DF5C8C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205C4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 xml:space="preserve">เงินปันผล </w:t>
      </w:r>
    </w:p>
    <w:p w14:paraId="5CCFC3A5" w14:textId="77777777" w:rsidR="008414D4" w:rsidRPr="00742F6E" w:rsidRDefault="008414D4" w:rsidP="00FF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29916730" w14:textId="77777777" w:rsidR="009C3F20" w:rsidRPr="00F205C4" w:rsidRDefault="009C3F20" w:rsidP="008414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ในการประชุมสามัญประจำปีของผู้ถือหุ้นสามัญของบริษัทเมื่อวันที่ 20 มีนาคม 2561 ผู้ถือหุ้นมีมติอนุมัติการจัดสรรกำไรสำหรับผลการดำเนินงานประจำปี 2560 และกำไรสะสม เป็นเงินปันผลในอัตราหุ้นละ 7.5 บาทเป็นจำนวนเงินรวม 18.75 ล้านบาท เงินปันผลดังกล่าวได้จ่ายให้แก่ผู้ถือหุ้นในเดือนมีนาคม 2561</w:t>
      </w:r>
    </w:p>
    <w:p w14:paraId="553AB5FA" w14:textId="4DEC4D9E" w:rsidR="00066585" w:rsidRPr="00F205C4" w:rsidRDefault="00066585" w:rsidP="007102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3ADB3127" w14:textId="42E7E4A0" w:rsidR="008414D4" w:rsidRPr="00F205C4" w:rsidRDefault="008414D4" w:rsidP="004C6082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F205C4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</w:t>
      </w:r>
      <w:r w:rsidR="00FF53F2" w:rsidRPr="00F205C4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05F987C7" w14:textId="77777777" w:rsidR="001E23ED" w:rsidRPr="00F205C4" w:rsidRDefault="001E23ED" w:rsidP="008414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0DA9244" w14:textId="77777777" w:rsidR="008414D4" w:rsidRPr="00F205C4" w:rsidRDefault="008414D4" w:rsidP="008414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RPr="00F205C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6C2A24A6" w14:textId="77777777" w:rsidR="008414D4" w:rsidRPr="00F205C4" w:rsidRDefault="008414D4" w:rsidP="008414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7CCEE5D" w14:textId="77777777" w:rsidR="00606219" w:rsidRPr="00F205C4" w:rsidRDefault="008414D4" w:rsidP="00EF5A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กลุ่มบริษัทมีความเสี่ยงจากการดำเนินธุรกิจตามปกติจากการเปลี่ยนแปลงอัตราดอกเบี้ยและจากการไม่ปฏิบัติตามข้อกำหนดตามสัญญาของคู่สัญญา กลุ่มบริษัทไม่มีการถือหรือออกตราสารอนุพันธ์ เพื่อการเก็งกำไรหรือการค้า</w:t>
      </w:r>
    </w:p>
    <w:p w14:paraId="7BE13B93" w14:textId="77777777" w:rsidR="008F78AC" w:rsidRPr="00F205C4" w:rsidRDefault="008F78AC" w:rsidP="001E2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AB775C9" w14:textId="77777777" w:rsidR="001E23ED" w:rsidRPr="00F205C4" w:rsidRDefault="001E23ED" w:rsidP="001E2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การจัดการความเสี่ยงเป็นส่วนที่สำคัญของธุรกิจของ</w:t>
      </w:r>
      <w:r w:rsidR="00C758AB" w:rsidRPr="00F205C4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="001421C1" w:rsidRPr="00F205C4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F205C4">
        <w:rPr>
          <w:rFonts w:asciiTheme="majorBidi" w:hAnsiTheme="majorBidi" w:cstheme="majorBidi"/>
          <w:sz w:val="30"/>
          <w:szCs w:val="30"/>
          <w:cs/>
        </w:rPr>
        <w:t>บริษัทมีระบบในการควบคุมให้มีความสมดุลของระดับความเสี่ยงให้เป็นที่ยอมรับได้ โดยพิจารณาระหว่างต้นทุนที่เกิดจากความเสี่ยงและต้นทุนของการจัดการความเสี่ยง ฝ่ายบริหารได้มีการควบคุมกระบวนการการจัดการความเสี่ยงของ</w:t>
      </w:r>
      <w:r w:rsidR="00C758AB" w:rsidRPr="00F205C4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F205C4">
        <w:rPr>
          <w:rFonts w:asciiTheme="majorBidi" w:hAnsiTheme="majorBidi" w:cstheme="majorBidi"/>
          <w:sz w:val="30"/>
          <w:szCs w:val="30"/>
          <w:cs/>
        </w:rPr>
        <w:t>บริษัทอย่างต่อเนื่องเพื่อให้มั่นใจว่ามีความสมดุลระหว่างความเสี่ยงและการควบคุมความเสี่ยง</w:t>
      </w:r>
    </w:p>
    <w:p w14:paraId="3B2E4B67" w14:textId="77777777" w:rsidR="008414D4" w:rsidRPr="00F205C4" w:rsidRDefault="008414D4" w:rsidP="008414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A0F8EC6" w14:textId="77777777" w:rsidR="008414D4" w:rsidRPr="00F205C4" w:rsidRDefault="008414D4" w:rsidP="008414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205C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การบริหารจัดการทุน </w:t>
      </w:r>
    </w:p>
    <w:p w14:paraId="41E53266" w14:textId="77777777" w:rsidR="00B1490E" w:rsidRPr="00F205C4" w:rsidRDefault="00B1490E" w:rsidP="001E2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0CB3F43" w14:textId="77777777" w:rsidR="001E23ED" w:rsidRPr="00F205C4" w:rsidRDefault="001E23ED" w:rsidP="001E2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</w:t>
      </w:r>
      <w:r w:rsidR="00EF5A43" w:rsidRPr="00F205C4">
        <w:rPr>
          <w:rFonts w:asciiTheme="majorBidi" w:hAnsiTheme="majorBidi" w:cstheme="majorBidi"/>
          <w:sz w:val="30"/>
          <w:szCs w:val="30"/>
          <w:cs/>
        </w:rPr>
        <w:t>ความเชื่อมั่น</w:t>
      </w:r>
      <w:r w:rsidRPr="00F205C4">
        <w:rPr>
          <w:rFonts w:asciiTheme="majorBidi" w:hAnsiTheme="majorBidi" w:cstheme="majorBidi"/>
          <w:sz w:val="30"/>
          <w:szCs w:val="30"/>
          <w:cs/>
        </w:rPr>
        <w:t>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 ซึ่ง</w:t>
      </w:r>
      <w:r w:rsidR="00C758AB" w:rsidRPr="00F205C4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บริษัทพิจารณาจากสัดส่วนของผลตอบแทนจากกิจกรรมดำเนินงานต่อส่วนของเจ้าของรวม </w:t>
      </w:r>
      <w:r w:rsidR="00C758AB" w:rsidRPr="00F205C4">
        <w:rPr>
          <w:rFonts w:asciiTheme="majorBidi" w:hAnsiTheme="majorBidi" w:cstheme="majorBidi"/>
          <w:sz w:val="30"/>
          <w:szCs w:val="30"/>
          <w:cs/>
        </w:rPr>
        <w:t xml:space="preserve">ซึ่งไม่รวมส่วนได้เสียที่ไม่มีอำนาจควบคุม 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อีกทั้งยังกำกับดูแลระดับการจ่ายเงินปันผลให้แก่ผู้ถือหุ้นสามัญ </w:t>
      </w:r>
    </w:p>
    <w:p w14:paraId="60469666" w14:textId="77777777" w:rsidR="00496926" w:rsidRPr="00F205C4" w:rsidRDefault="00496926" w:rsidP="00B149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F04B594" w14:textId="77777777" w:rsidR="008414D4" w:rsidRPr="00F205C4" w:rsidRDefault="008414D4" w:rsidP="008414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205C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ความเสี่ยงด้านอัตราดอกเบี้ย</w:t>
      </w:r>
    </w:p>
    <w:p w14:paraId="42B69F2B" w14:textId="77777777" w:rsidR="008414D4" w:rsidRPr="00F205C4" w:rsidRDefault="008414D4" w:rsidP="00FF53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3051B7F" w14:textId="77777777" w:rsidR="001E23ED" w:rsidRPr="00F205C4" w:rsidRDefault="001E23ED" w:rsidP="001E2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 หมายถึงความเสี่ยงที่เกิดจากการเปลี่ยนแปลงที่จะเกิดในอนาคตของอัตราดอกเบี้ยในตลาด ซึ่งส่งผลกระทบต่อการดำเนินงานและกระแสเงินสดของ</w:t>
      </w:r>
      <w:r w:rsidR="00C758AB" w:rsidRPr="00F205C4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="00C758AB" w:rsidRPr="00F205C4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บริษัทมีความเสี่ยงด้านอัตราดอกเบี้ยที่เกิดจากเงินกู้ยืม (ดูหมายเหตุข้อ </w:t>
      </w:r>
      <w:r w:rsidRPr="00F205C4">
        <w:rPr>
          <w:rFonts w:asciiTheme="majorBidi" w:hAnsiTheme="majorBidi" w:cstheme="majorBidi"/>
          <w:sz w:val="30"/>
          <w:szCs w:val="30"/>
        </w:rPr>
        <w:t>1</w:t>
      </w:r>
      <w:r w:rsidR="00EF5A43" w:rsidRPr="00F205C4">
        <w:rPr>
          <w:rFonts w:asciiTheme="majorBidi" w:hAnsiTheme="majorBidi" w:cstheme="majorBidi"/>
          <w:sz w:val="30"/>
          <w:szCs w:val="30"/>
        </w:rPr>
        <w:t>1</w:t>
      </w:r>
      <w:r w:rsidRPr="00F205C4">
        <w:rPr>
          <w:rFonts w:asciiTheme="majorBidi" w:hAnsiTheme="majorBidi" w:cstheme="majorBidi"/>
          <w:sz w:val="30"/>
          <w:szCs w:val="30"/>
          <w:cs/>
        </w:rPr>
        <w:t>)</w:t>
      </w:r>
    </w:p>
    <w:p w14:paraId="25FCC00A" w14:textId="7A83DDEE" w:rsidR="008414D4" w:rsidRPr="00F205C4" w:rsidRDefault="008414D4" w:rsidP="001906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4AAE762" w14:textId="77777777" w:rsidR="00EE368A" w:rsidRDefault="00EE368A" w:rsidP="000B26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6C5FFE7F" w14:textId="283DC492" w:rsidR="008414D4" w:rsidRPr="00F205C4" w:rsidRDefault="008414D4" w:rsidP="000B26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205C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ความเสี่ยงจากเงินตราต่างประเทศ</w:t>
      </w:r>
    </w:p>
    <w:p w14:paraId="39B33730" w14:textId="77777777" w:rsidR="008414D4" w:rsidRPr="00F205C4" w:rsidRDefault="008414D4" w:rsidP="006062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B58F964" w14:textId="77777777" w:rsidR="001E23ED" w:rsidRPr="00F205C4" w:rsidRDefault="001E23ED" w:rsidP="006062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 xml:space="preserve">การดำเนินธุรกิจหลักของกลุ่มบริษัทมีรายรับและรายจ่ายกับคู่ค้าเป็นเงินบาท </w:t>
      </w:r>
      <w:r w:rsidR="00C758AB" w:rsidRPr="00F205C4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F205C4">
        <w:rPr>
          <w:rFonts w:asciiTheme="majorBidi" w:hAnsiTheme="majorBidi" w:cstheme="majorBidi"/>
          <w:sz w:val="30"/>
          <w:szCs w:val="30"/>
          <w:cs/>
        </w:rPr>
        <w:t>บริษัทจึงไม่มีความเสี่ยงด้านเงินตราต่างประเทศ</w:t>
      </w:r>
    </w:p>
    <w:p w14:paraId="0F6439B6" w14:textId="77777777" w:rsidR="008414D4" w:rsidRPr="00F205C4" w:rsidRDefault="008414D4" w:rsidP="006062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306C06E" w14:textId="77777777" w:rsidR="008414D4" w:rsidRPr="00F205C4" w:rsidRDefault="008414D4" w:rsidP="006062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205C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ความเสี่ยงทางด้านสินเชื่อ </w:t>
      </w:r>
    </w:p>
    <w:p w14:paraId="0510F01D" w14:textId="77777777" w:rsidR="008414D4" w:rsidRPr="00F205C4" w:rsidRDefault="008414D4" w:rsidP="006062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5D84C31" w14:textId="77777777" w:rsidR="00EF5A43" w:rsidRPr="00F205C4" w:rsidRDefault="008414D4" w:rsidP="002149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ความเสี่ยงทางด้านสินเชื่อ คือความเสี่ยงที่ลูกค้าหรือคู่สัญญาไม่สามารถชำระหนี้แก่กลุ่มบริษัท</w:t>
      </w:r>
      <w:r w:rsidR="001E23ED" w:rsidRPr="00F205C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205C4">
        <w:rPr>
          <w:rFonts w:asciiTheme="majorBidi" w:hAnsiTheme="majorBidi" w:cstheme="majorBidi"/>
          <w:sz w:val="30"/>
          <w:szCs w:val="30"/>
          <w:cs/>
        </w:rPr>
        <w:t>ตามเงื่อนไขที่ตกลงไว้เมื่อครบกำหนด</w:t>
      </w:r>
    </w:p>
    <w:p w14:paraId="05EFF4D5" w14:textId="77777777" w:rsidR="00214910" w:rsidRPr="00F205C4" w:rsidRDefault="00214910" w:rsidP="002149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1903AC3" w14:textId="77777777" w:rsidR="001E23ED" w:rsidRPr="00F205C4" w:rsidRDefault="001E23ED" w:rsidP="006062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ฝ่ายบริหารได้กำหนดนโยบายทางด้านสินเชื่อเพื่อควบคุมความเสี่ยงทางด้านสินเชื่อดังกล่าวอย่างสม่ำเสมอ โดยการวิเคราะห์ฐานะทางการเงินของลูกค้าทุกรายที่ขอวงเงินสินเชื่อในระดับหนึ่งๆ  ณ วันที่รายงานไม่พบว่ามีความเสี่ยงจากสินเชื่อที่เป็นสาระสำคัญ ความเสี่ยงสูงสุดทางด้านสินเชื่อแสดงไว้ในราคาตามบัญชีของสิ</w:t>
      </w:r>
      <w:r w:rsidR="00EF5A43" w:rsidRPr="00F205C4">
        <w:rPr>
          <w:rFonts w:asciiTheme="majorBidi" w:hAnsiTheme="majorBidi" w:cstheme="majorBidi"/>
          <w:sz w:val="30"/>
          <w:szCs w:val="30"/>
          <w:cs/>
        </w:rPr>
        <w:t>นทรัพย์ทางการเงินแต่ละรายการในงบแสดงฐานะการเงิน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  อย่างไรก็ตามเนื่องจาก</w:t>
      </w:r>
      <w:r w:rsidR="00C758AB" w:rsidRPr="00F205C4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F205C4">
        <w:rPr>
          <w:rFonts w:asciiTheme="majorBidi" w:hAnsiTheme="majorBidi" w:cstheme="majorBidi"/>
          <w:sz w:val="30"/>
          <w:szCs w:val="30"/>
          <w:cs/>
        </w:rPr>
        <w:t>บริษัทมีฐานลูกค้าจำนวนมาก ฝ่ายบริหารไม่ได้คาดว่าจะเกิดผลเสียหายที่มีสาระสำคัญจากการเก็บหนี้ไม่ได้</w:t>
      </w:r>
    </w:p>
    <w:p w14:paraId="2B0B5871" w14:textId="0B7B8C59" w:rsidR="00627141" w:rsidRDefault="006271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14250DA2" w14:textId="05A877DF" w:rsidR="008414D4" w:rsidRPr="00F205C4" w:rsidRDefault="008414D4" w:rsidP="005C6A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F205C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ความเสี่ยงจากสภาพคล่อง</w:t>
      </w:r>
    </w:p>
    <w:p w14:paraId="6C88CC0D" w14:textId="77777777" w:rsidR="00214910" w:rsidRPr="00627141" w:rsidRDefault="00214910" w:rsidP="006062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57090482" w14:textId="6D4CA3E4" w:rsidR="008414D4" w:rsidRDefault="008414D4" w:rsidP="006062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กลุ่มบริษัท มีการควบคุมความเสี่ยงจากการขาดสภาพคล่องโดยการรักษาระดับของเงินสดและรายการเทียบเท่า</w:t>
      </w:r>
      <w:r w:rsidR="008D04A8" w:rsidRPr="00F205C4">
        <w:rPr>
          <w:rFonts w:asciiTheme="majorBidi" w:hAnsiTheme="majorBidi" w:cstheme="majorBidi"/>
          <w:sz w:val="30"/>
          <w:szCs w:val="30"/>
        </w:rPr>
        <w:br/>
      </w:r>
      <w:r w:rsidRPr="00F205C4">
        <w:rPr>
          <w:rFonts w:asciiTheme="majorBidi" w:hAnsiTheme="majorBidi" w:cstheme="majorBidi"/>
          <w:sz w:val="30"/>
          <w:szCs w:val="30"/>
          <w:cs/>
        </w:rPr>
        <w:t>เงินสดให้เพียงพอต่อการดำเนินงานของกลุ่มบริษัท และเพื่อทำให้ผลกระทบจากความผันผวนของกระแสเงินสดลดลง</w:t>
      </w:r>
    </w:p>
    <w:p w14:paraId="30384E8D" w14:textId="77777777" w:rsidR="00627141" w:rsidRPr="00627141" w:rsidRDefault="00627141" w:rsidP="006062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</w:rPr>
      </w:pPr>
    </w:p>
    <w:p w14:paraId="3F8DBF27" w14:textId="77777777" w:rsidR="008414D4" w:rsidRPr="00F205C4" w:rsidRDefault="008414D4" w:rsidP="006062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F205C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มูลค่าตามบัญชีและมูลค่ายุติธรรม </w:t>
      </w:r>
    </w:p>
    <w:p w14:paraId="3BEB220C" w14:textId="77777777" w:rsidR="008939C8" w:rsidRPr="00627141" w:rsidRDefault="008939C8" w:rsidP="006062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cs/>
        </w:rPr>
      </w:pPr>
    </w:p>
    <w:p w14:paraId="4685E8E5" w14:textId="77777777" w:rsidR="008D04A8" w:rsidRPr="00F205C4" w:rsidRDefault="008D04A8" w:rsidP="008D04A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มูลค่ายุติธรรมของสินทรัพย์และหนี้สินทางการเงินของกลุ่มบริษัทมีมูลค่าที่ใกล้เคียงกับมูลค่าตามบัญชีทุกรายการ</w:t>
      </w:r>
    </w:p>
    <w:p w14:paraId="1A447E6C" w14:textId="2AD126D0" w:rsidR="00DC68B5" w:rsidRDefault="00DC68B5" w:rsidP="00496926">
      <w:pPr>
        <w:pStyle w:val="a"/>
        <w:tabs>
          <w:tab w:val="clear" w:pos="1080"/>
          <w:tab w:val="left" w:pos="0"/>
          <w:tab w:val="left" w:pos="630"/>
        </w:tabs>
        <w:ind w:left="540"/>
        <w:jc w:val="thaiDistribute"/>
        <w:rPr>
          <w:rFonts w:asciiTheme="majorBidi" w:hAnsiTheme="majorBidi" w:cstheme="majorBidi"/>
          <w:b/>
          <w:bCs/>
          <w:lang w:val="en-US"/>
        </w:rPr>
      </w:pPr>
      <w:r>
        <w:rPr>
          <w:rFonts w:asciiTheme="majorBidi" w:hAnsiTheme="majorBidi" w:cstheme="majorBidi"/>
          <w:b/>
          <w:bCs/>
          <w:lang w:val="en-US"/>
        </w:rPr>
        <w:br w:type="page"/>
      </w:r>
    </w:p>
    <w:p w14:paraId="50B2B7EB" w14:textId="409C225D" w:rsidR="0079245F" w:rsidRPr="00F205C4" w:rsidRDefault="0079245F" w:rsidP="004C6082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F205C4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ภาระผูกพันกับบุคคลหรือกิจการที่ไม่เกี่ยวข้องกัน</w:t>
      </w:r>
    </w:p>
    <w:p w14:paraId="7346A588" w14:textId="77777777" w:rsidR="0079245F" w:rsidRPr="00627141" w:rsidRDefault="0079245F" w:rsidP="007924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058"/>
        <w:gridCol w:w="274"/>
        <w:gridCol w:w="1171"/>
        <w:gridCol w:w="270"/>
        <w:gridCol w:w="1081"/>
        <w:gridCol w:w="274"/>
        <w:gridCol w:w="1182"/>
      </w:tblGrid>
      <w:tr w:rsidR="0079245F" w:rsidRPr="00F205C4" w14:paraId="6CA22B43" w14:textId="77777777" w:rsidTr="00840068">
        <w:tc>
          <w:tcPr>
            <w:tcW w:w="2108" w:type="pct"/>
          </w:tcPr>
          <w:p w14:paraId="78495993" w14:textId="77777777" w:rsidR="0079245F" w:rsidRPr="00F205C4" w:rsidRDefault="0079245F" w:rsidP="0050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3" w:type="pct"/>
            <w:gridSpan w:val="3"/>
          </w:tcPr>
          <w:p w14:paraId="30FE5051" w14:textId="77777777" w:rsidR="0079245F" w:rsidRPr="00F205C4" w:rsidRDefault="0079245F" w:rsidP="0050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275C0D44" w14:textId="77777777" w:rsidR="0079245F" w:rsidRPr="00F205C4" w:rsidRDefault="0079245F" w:rsidP="0050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2" w:type="pct"/>
            <w:gridSpan w:val="3"/>
          </w:tcPr>
          <w:p w14:paraId="1175BB61" w14:textId="77777777" w:rsidR="0079245F" w:rsidRPr="00F205C4" w:rsidRDefault="0079245F" w:rsidP="00500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70303" w:rsidRPr="00F205C4" w14:paraId="2977884A" w14:textId="77777777" w:rsidTr="00840068">
        <w:tc>
          <w:tcPr>
            <w:tcW w:w="2108" w:type="pct"/>
          </w:tcPr>
          <w:p w14:paraId="24629DEE" w14:textId="77777777" w:rsidR="00A70303" w:rsidRPr="00F205C4" w:rsidRDefault="00A70303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76517F36" w14:textId="77777777" w:rsidR="00A70303" w:rsidRPr="00F205C4" w:rsidRDefault="00A70303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49" w:type="pct"/>
          </w:tcPr>
          <w:p w14:paraId="2F8A2CF6" w14:textId="77777777" w:rsidR="00A70303" w:rsidRPr="00F205C4" w:rsidRDefault="00A70303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62EB9409" w14:textId="77777777" w:rsidR="00A70303" w:rsidRPr="00F205C4" w:rsidRDefault="00A70303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Pr="00F205C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7" w:type="pct"/>
          </w:tcPr>
          <w:p w14:paraId="029AFFBB" w14:textId="77777777" w:rsidR="00A70303" w:rsidRPr="00F205C4" w:rsidRDefault="00A70303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0F514FF9" w14:textId="77777777" w:rsidR="00A70303" w:rsidRPr="00F205C4" w:rsidRDefault="00A70303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49" w:type="pct"/>
          </w:tcPr>
          <w:p w14:paraId="3D75CF4A" w14:textId="77777777" w:rsidR="00A70303" w:rsidRPr="00F205C4" w:rsidRDefault="00A70303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</w:tcPr>
          <w:p w14:paraId="6B9E0D77" w14:textId="77777777" w:rsidR="00A70303" w:rsidRPr="00F205C4" w:rsidRDefault="00A70303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Pr="00F205C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A70303" w:rsidRPr="00F205C4" w14:paraId="061B7509" w14:textId="77777777" w:rsidTr="00840068">
        <w:tc>
          <w:tcPr>
            <w:tcW w:w="2108" w:type="pct"/>
          </w:tcPr>
          <w:p w14:paraId="69B454AC" w14:textId="77777777" w:rsidR="00A70303" w:rsidRPr="00F205C4" w:rsidRDefault="00A70303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hanging="18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92" w:type="pct"/>
            <w:gridSpan w:val="7"/>
          </w:tcPr>
          <w:p w14:paraId="462149DD" w14:textId="77777777" w:rsidR="00A70303" w:rsidRPr="00F205C4" w:rsidRDefault="00A70303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hanging="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70303" w:rsidRPr="00F205C4" w14:paraId="337B29F5" w14:textId="77777777" w:rsidTr="00840068">
        <w:tc>
          <w:tcPr>
            <w:tcW w:w="2108" w:type="pct"/>
            <w:vAlign w:val="center"/>
          </w:tcPr>
          <w:p w14:paraId="66659443" w14:textId="77777777" w:rsidR="00A70303" w:rsidRPr="00F205C4" w:rsidRDefault="00A70303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576" w:type="pct"/>
          </w:tcPr>
          <w:p w14:paraId="61F5BECE" w14:textId="77777777" w:rsidR="00A70303" w:rsidRPr="00F205C4" w:rsidRDefault="00A70303" w:rsidP="00A70303">
            <w:pPr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49" w:type="pct"/>
          </w:tcPr>
          <w:p w14:paraId="2BA5D754" w14:textId="77777777" w:rsidR="00A70303" w:rsidRPr="00F205C4" w:rsidRDefault="00A70303" w:rsidP="00A70303">
            <w:pPr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638" w:type="pct"/>
          </w:tcPr>
          <w:p w14:paraId="144279F9" w14:textId="77777777" w:rsidR="00A70303" w:rsidRPr="00F205C4" w:rsidRDefault="00A70303" w:rsidP="00A70303">
            <w:pPr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47" w:type="pct"/>
          </w:tcPr>
          <w:p w14:paraId="554E11BC" w14:textId="77777777" w:rsidR="00A70303" w:rsidRPr="00F205C4" w:rsidRDefault="00A70303" w:rsidP="00A70303">
            <w:pPr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89" w:type="pct"/>
          </w:tcPr>
          <w:p w14:paraId="2F0B2FB1" w14:textId="77777777" w:rsidR="00A70303" w:rsidRPr="00F205C4" w:rsidRDefault="00A70303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5B315D56" w14:textId="77777777" w:rsidR="00A70303" w:rsidRPr="00F205C4" w:rsidRDefault="00A70303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4" w:type="pct"/>
          </w:tcPr>
          <w:p w14:paraId="0FD68363" w14:textId="77777777" w:rsidR="00A70303" w:rsidRPr="00F205C4" w:rsidRDefault="00A70303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6"/>
              </w:tabs>
              <w:spacing w:line="240" w:lineRule="auto"/>
              <w:ind w:left="-121" w:right="-5" w:firstLine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0303" w:rsidRPr="00F205C4" w14:paraId="1925B43B" w14:textId="77777777" w:rsidTr="00840068">
        <w:tc>
          <w:tcPr>
            <w:tcW w:w="2108" w:type="pct"/>
            <w:vAlign w:val="center"/>
          </w:tcPr>
          <w:p w14:paraId="1705704D" w14:textId="77777777" w:rsidR="00A70303" w:rsidRPr="00F205C4" w:rsidRDefault="00A70303" w:rsidP="00A70303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  ภายใต้สัญญาเช่าดำเนินงานที่บอกเลิกไม่ได้</w:t>
            </w:r>
          </w:p>
        </w:tc>
        <w:tc>
          <w:tcPr>
            <w:tcW w:w="576" w:type="pct"/>
          </w:tcPr>
          <w:p w14:paraId="46B1FAB6" w14:textId="77777777" w:rsidR="00A70303" w:rsidRPr="00F205C4" w:rsidRDefault="00A70303" w:rsidP="00A70303">
            <w:pPr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49" w:type="pct"/>
          </w:tcPr>
          <w:p w14:paraId="34EBEF8F" w14:textId="77777777" w:rsidR="00A70303" w:rsidRPr="00F205C4" w:rsidRDefault="00A70303" w:rsidP="00A70303">
            <w:pPr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638" w:type="pct"/>
          </w:tcPr>
          <w:p w14:paraId="5A5219D0" w14:textId="77777777" w:rsidR="00A70303" w:rsidRPr="00F205C4" w:rsidRDefault="00A70303" w:rsidP="00A70303">
            <w:pPr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1AB52ABD" w14:textId="77777777" w:rsidR="00A70303" w:rsidRPr="00F205C4" w:rsidRDefault="00A70303" w:rsidP="00A70303">
            <w:pPr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89" w:type="pct"/>
          </w:tcPr>
          <w:p w14:paraId="333556E6" w14:textId="77777777" w:rsidR="00A70303" w:rsidRPr="00F205C4" w:rsidRDefault="00A70303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20537EE9" w14:textId="77777777" w:rsidR="00A70303" w:rsidRPr="00F205C4" w:rsidRDefault="00A70303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4" w:type="pct"/>
          </w:tcPr>
          <w:p w14:paraId="3E3883D1" w14:textId="77777777" w:rsidR="00A70303" w:rsidRPr="00F205C4" w:rsidRDefault="00A70303" w:rsidP="00A703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6"/>
              </w:tabs>
              <w:spacing w:line="240" w:lineRule="auto"/>
              <w:ind w:left="-121" w:right="-5" w:firstLine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E3142" w:rsidRPr="00F205C4" w14:paraId="4A0DDA39" w14:textId="77777777" w:rsidTr="00840068">
        <w:tc>
          <w:tcPr>
            <w:tcW w:w="2108" w:type="pct"/>
            <w:vAlign w:val="center"/>
          </w:tcPr>
          <w:p w14:paraId="568003F7" w14:textId="001E1F1C" w:rsidR="00AE3142" w:rsidRPr="00F205C4" w:rsidRDefault="00AE3142" w:rsidP="00AE3142">
            <w:pPr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ภายใน</w:t>
            </w:r>
            <w:r w:rsidR="008A70CE" w:rsidRPr="00F205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1 </w:t>
            </w:r>
            <w:r w:rsidRPr="00F205C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ปี</w:t>
            </w:r>
          </w:p>
        </w:tc>
        <w:tc>
          <w:tcPr>
            <w:tcW w:w="576" w:type="pct"/>
          </w:tcPr>
          <w:p w14:paraId="0824EDFB" w14:textId="28DD9130" w:rsidR="00AE3142" w:rsidRPr="00F205C4" w:rsidRDefault="00AE3142" w:rsidP="00AE3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6,947</w:t>
            </w:r>
          </w:p>
        </w:tc>
        <w:tc>
          <w:tcPr>
            <w:tcW w:w="149" w:type="pct"/>
            <w:vAlign w:val="center"/>
          </w:tcPr>
          <w:p w14:paraId="0BCA6218" w14:textId="77777777" w:rsidR="00AE3142" w:rsidRPr="00F205C4" w:rsidRDefault="00AE3142" w:rsidP="00AE3142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8" w:type="pct"/>
            <w:vAlign w:val="center"/>
          </w:tcPr>
          <w:p w14:paraId="6E21F720" w14:textId="77777777" w:rsidR="00AE3142" w:rsidRPr="00F205C4" w:rsidRDefault="00AE3142" w:rsidP="00AE3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7,009 </w:t>
            </w:r>
          </w:p>
        </w:tc>
        <w:tc>
          <w:tcPr>
            <w:tcW w:w="147" w:type="pct"/>
            <w:vAlign w:val="center"/>
          </w:tcPr>
          <w:p w14:paraId="2812809C" w14:textId="77777777" w:rsidR="00AE3142" w:rsidRPr="00F205C4" w:rsidRDefault="00AE3142" w:rsidP="00AE3142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9" w:type="pct"/>
            <w:vAlign w:val="center"/>
          </w:tcPr>
          <w:p w14:paraId="68DCAF6B" w14:textId="32FD6CF7" w:rsidR="00AE3142" w:rsidRPr="00F205C4" w:rsidRDefault="00AE3142" w:rsidP="00AE3142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49" w:type="pct"/>
            <w:vAlign w:val="center"/>
          </w:tcPr>
          <w:p w14:paraId="75429866" w14:textId="77777777" w:rsidR="00AE3142" w:rsidRPr="00F205C4" w:rsidRDefault="00AE3142" w:rsidP="00AE3142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44" w:type="pct"/>
            <w:vAlign w:val="center"/>
          </w:tcPr>
          <w:p w14:paraId="16DD7CEA" w14:textId="77777777" w:rsidR="00AE3142" w:rsidRPr="00F205C4" w:rsidRDefault="00AE3142" w:rsidP="00AE3142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AE3142" w:rsidRPr="00F205C4" w14:paraId="2E989707" w14:textId="77777777" w:rsidTr="00840068">
        <w:tc>
          <w:tcPr>
            <w:tcW w:w="2108" w:type="pct"/>
            <w:vAlign w:val="center"/>
          </w:tcPr>
          <w:p w14:paraId="1079A5E9" w14:textId="795F8597" w:rsidR="00AE3142" w:rsidRPr="00F205C4" w:rsidRDefault="008A70CE" w:rsidP="00AE3142">
            <w:pPr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1 - 5 </w:t>
            </w:r>
            <w:r w:rsidR="00AE3142" w:rsidRPr="00F205C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ปี</w:t>
            </w:r>
          </w:p>
        </w:tc>
        <w:tc>
          <w:tcPr>
            <w:tcW w:w="576" w:type="pct"/>
          </w:tcPr>
          <w:p w14:paraId="25DE9005" w14:textId="5717B7C0" w:rsidR="00AE3142" w:rsidRPr="00F205C4" w:rsidRDefault="00AE3142" w:rsidP="00AE3142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19,436</w:t>
            </w:r>
          </w:p>
        </w:tc>
        <w:tc>
          <w:tcPr>
            <w:tcW w:w="149" w:type="pct"/>
            <w:vAlign w:val="center"/>
          </w:tcPr>
          <w:p w14:paraId="6647E861" w14:textId="77777777" w:rsidR="00AE3142" w:rsidRPr="00F205C4" w:rsidRDefault="00AE3142" w:rsidP="00AE3142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8" w:type="pct"/>
            <w:vAlign w:val="center"/>
          </w:tcPr>
          <w:p w14:paraId="6FAAC5E6" w14:textId="77777777" w:rsidR="00AE3142" w:rsidRPr="00F205C4" w:rsidRDefault="00AE3142" w:rsidP="00AE3142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21,597 </w:t>
            </w:r>
          </w:p>
        </w:tc>
        <w:tc>
          <w:tcPr>
            <w:tcW w:w="147" w:type="pct"/>
            <w:vAlign w:val="center"/>
          </w:tcPr>
          <w:p w14:paraId="057701A5" w14:textId="77777777" w:rsidR="00AE3142" w:rsidRPr="00F205C4" w:rsidRDefault="00AE3142" w:rsidP="00AE3142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9" w:type="pct"/>
            <w:vAlign w:val="center"/>
          </w:tcPr>
          <w:p w14:paraId="4186B86F" w14:textId="3F49FFB8" w:rsidR="00AE3142" w:rsidRPr="00F205C4" w:rsidRDefault="00AE3142" w:rsidP="00AE3142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49" w:type="pct"/>
            <w:vAlign w:val="center"/>
          </w:tcPr>
          <w:p w14:paraId="685E5B94" w14:textId="77777777" w:rsidR="00AE3142" w:rsidRPr="00F205C4" w:rsidRDefault="00AE3142" w:rsidP="00AE3142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44" w:type="pct"/>
            <w:vAlign w:val="center"/>
          </w:tcPr>
          <w:p w14:paraId="06EC3421" w14:textId="77777777" w:rsidR="00AE3142" w:rsidRPr="00F205C4" w:rsidRDefault="00AE3142" w:rsidP="00AE3142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AE3142" w:rsidRPr="00F205C4" w14:paraId="5AFF8DB3" w14:textId="77777777" w:rsidTr="00840068">
        <w:tc>
          <w:tcPr>
            <w:tcW w:w="2108" w:type="pct"/>
            <w:vAlign w:val="center"/>
          </w:tcPr>
          <w:p w14:paraId="2EE6B47F" w14:textId="3363AED5" w:rsidR="00AE3142" w:rsidRPr="00F205C4" w:rsidRDefault="00AE3142" w:rsidP="00AE3142">
            <w:pPr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หลังจาก</w:t>
            </w:r>
            <w:r w:rsidR="008A70CE" w:rsidRPr="00F205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5 </w:t>
            </w:r>
            <w:r w:rsidRPr="00F205C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ปี</w:t>
            </w:r>
          </w:p>
        </w:tc>
        <w:tc>
          <w:tcPr>
            <w:tcW w:w="576" w:type="pct"/>
          </w:tcPr>
          <w:p w14:paraId="63A73484" w14:textId="43F12E5F" w:rsidR="00AE3142" w:rsidRPr="00F205C4" w:rsidRDefault="00AE3142" w:rsidP="00AE3142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82,814</w:t>
            </w:r>
          </w:p>
        </w:tc>
        <w:tc>
          <w:tcPr>
            <w:tcW w:w="149" w:type="pct"/>
            <w:vAlign w:val="center"/>
          </w:tcPr>
          <w:p w14:paraId="209697A1" w14:textId="77777777" w:rsidR="00AE3142" w:rsidRPr="00F205C4" w:rsidRDefault="00AE3142" w:rsidP="00AE3142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8" w:type="pct"/>
            <w:vAlign w:val="center"/>
          </w:tcPr>
          <w:p w14:paraId="4C43AFA3" w14:textId="77777777" w:rsidR="00AE3142" w:rsidRPr="00F205C4" w:rsidRDefault="00AE3142" w:rsidP="00AE3142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87,641 </w:t>
            </w:r>
          </w:p>
        </w:tc>
        <w:tc>
          <w:tcPr>
            <w:tcW w:w="147" w:type="pct"/>
            <w:vAlign w:val="center"/>
          </w:tcPr>
          <w:p w14:paraId="5BB5EA3D" w14:textId="77777777" w:rsidR="00AE3142" w:rsidRPr="00F205C4" w:rsidRDefault="00AE3142" w:rsidP="00AE3142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9" w:type="pct"/>
            <w:vAlign w:val="center"/>
          </w:tcPr>
          <w:p w14:paraId="6CE800D2" w14:textId="14E41455" w:rsidR="00AE3142" w:rsidRPr="00F205C4" w:rsidRDefault="00AE3142" w:rsidP="00AE3142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49" w:type="pct"/>
            <w:vAlign w:val="center"/>
          </w:tcPr>
          <w:p w14:paraId="1B747040" w14:textId="77777777" w:rsidR="00AE3142" w:rsidRPr="00F205C4" w:rsidRDefault="00AE3142" w:rsidP="00AE3142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44" w:type="pct"/>
            <w:vAlign w:val="center"/>
          </w:tcPr>
          <w:p w14:paraId="5D0319BF" w14:textId="77777777" w:rsidR="00AE3142" w:rsidRPr="00F205C4" w:rsidRDefault="00AE3142" w:rsidP="00AE3142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AE3142" w:rsidRPr="00F205C4" w14:paraId="10577F8B" w14:textId="77777777" w:rsidTr="00840068">
        <w:tc>
          <w:tcPr>
            <w:tcW w:w="2108" w:type="pct"/>
          </w:tcPr>
          <w:p w14:paraId="18EBF9A6" w14:textId="77777777" w:rsidR="00AE3142" w:rsidRPr="00F205C4" w:rsidRDefault="00AE3142" w:rsidP="00AE3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2FD5252E" w14:textId="168CC263" w:rsidR="00AE3142" w:rsidRPr="00F205C4" w:rsidRDefault="00AE3142" w:rsidP="00AE3142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109,197</w:t>
            </w:r>
          </w:p>
        </w:tc>
        <w:tc>
          <w:tcPr>
            <w:tcW w:w="149" w:type="pct"/>
            <w:vAlign w:val="center"/>
          </w:tcPr>
          <w:p w14:paraId="1F002151" w14:textId="77777777" w:rsidR="00AE3142" w:rsidRPr="00F205C4" w:rsidRDefault="00AE3142" w:rsidP="00AE3142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30ADE77" w14:textId="77777777" w:rsidR="00AE3142" w:rsidRPr="00F205C4" w:rsidRDefault="00AE3142" w:rsidP="00AE3142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116,247</w:t>
            </w:r>
            <w:r w:rsidRPr="00F205C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7" w:type="pct"/>
            <w:vAlign w:val="center"/>
          </w:tcPr>
          <w:p w14:paraId="3305645B" w14:textId="77777777" w:rsidR="00AE3142" w:rsidRPr="00F205C4" w:rsidRDefault="00AE3142" w:rsidP="00AE3142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0E7CAD3" w14:textId="0CECB63B" w:rsidR="00AE3142" w:rsidRPr="00F205C4" w:rsidRDefault="00AE3142" w:rsidP="00AE3142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49" w:type="pct"/>
            <w:vAlign w:val="center"/>
          </w:tcPr>
          <w:p w14:paraId="075D03B5" w14:textId="77777777" w:rsidR="00AE3142" w:rsidRPr="00F205C4" w:rsidRDefault="00AE3142" w:rsidP="00AE3142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663DE65" w14:textId="77777777" w:rsidR="00AE3142" w:rsidRPr="00F205C4" w:rsidRDefault="00AE3142" w:rsidP="00AE3142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AE3142" w:rsidRPr="00F205C4" w14:paraId="47BD3F9A" w14:textId="77777777" w:rsidTr="00840068">
        <w:tc>
          <w:tcPr>
            <w:tcW w:w="2108" w:type="pct"/>
          </w:tcPr>
          <w:p w14:paraId="07C4A97A" w14:textId="77777777" w:rsidR="00AE3142" w:rsidRPr="00F205C4" w:rsidRDefault="00AE3142" w:rsidP="00AE3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1363" w:type="pct"/>
            <w:gridSpan w:val="3"/>
          </w:tcPr>
          <w:p w14:paraId="1EA666B8" w14:textId="77777777" w:rsidR="00AE3142" w:rsidRPr="00F205C4" w:rsidRDefault="00AE3142" w:rsidP="00AE3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70BF5990" w14:textId="77777777" w:rsidR="00AE3142" w:rsidRPr="00F205C4" w:rsidRDefault="00AE3142" w:rsidP="00AE3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2" w:type="pct"/>
            <w:gridSpan w:val="3"/>
          </w:tcPr>
          <w:p w14:paraId="77DBD668" w14:textId="77777777" w:rsidR="00AE3142" w:rsidRPr="00F205C4" w:rsidRDefault="00AE3142" w:rsidP="00AE3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E3142" w:rsidRPr="00F205C4" w14:paraId="44AB352C" w14:textId="77777777" w:rsidTr="00840068">
        <w:tc>
          <w:tcPr>
            <w:tcW w:w="2108" w:type="pct"/>
          </w:tcPr>
          <w:p w14:paraId="423DDF78" w14:textId="77777777" w:rsidR="00AE3142" w:rsidRPr="00F205C4" w:rsidRDefault="00AE3142" w:rsidP="00AE3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576" w:type="pct"/>
          </w:tcPr>
          <w:p w14:paraId="5AB2E758" w14:textId="77777777" w:rsidR="00AE3142" w:rsidRPr="00F205C4" w:rsidRDefault="00AE3142" w:rsidP="00AE3142">
            <w:pPr>
              <w:tabs>
                <w:tab w:val="clear" w:pos="680"/>
                <w:tab w:val="decimal" w:pos="864"/>
              </w:tabs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49" w:type="pct"/>
          </w:tcPr>
          <w:p w14:paraId="1C61F243" w14:textId="77777777" w:rsidR="00AE3142" w:rsidRPr="00F205C4" w:rsidRDefault="00AE3142" w:rsidP="00AE3142">
            <w:pPr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638" w:type="pct"/>
          </w:tcPr>
          <w:p w14:paraId="7497BF44" w14:textId="77777777" w:rsidR="00AE3142" w:rsidRPr="00F205C4" w:rsidRDefault="00AE3142" w:rsidP="00AE3142">
            <w:pPr>
              <w:tabs>
                <w:tab w:val="clear" w:pos="680"/>
                <w:tab w:val="decimal" w:pos="880"/>
              </w:tabs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47" w:type="pct"/>
          </w:tcPr>
          <w:p w14:paraId="7C91861E" w14:textId="77777777" w:rsidR="00AE3142" w:rsidRPr="00F205C4" w:rsidRDefault="00AE3142" w:rsidP="00AE3142">
            <w:pPr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89" w:type="pct"/>
          </w:tcPr>
          <w:p w14:paraId="75D314D2" w14:textId="77777777" w:rsidR="00AE3142" w:rsidRPr="00F205C4" w:rsidRDefault="00AE3142" w:rsidP="00AE3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3DD2BA18" w14:textId="77777777" w:rsidR="00AE3142" w:rsidRPr="00F205C4" w:rsidRDefault="00AE3142" w:rsidP="00AE3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4" w:type="pct"/>
          </w:tcPr>
          <w:p w14:paraId="583A03A8" w14:textId="77777777" w:rsidR="00AE3142" w:rsidRPr="00F205C4" w:rsidRDefault="00AE3142" w:rsidP="00AE3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6"/>
              </w:tabs>
              <w:spacing w:line="240" w:lineRule="auto"/>
              <w:ind w:left="-121" w:right="-5" w:firstLine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A70CE" w:rsidRPr="00F205C4" w14:paraId="08B9F50E" w14:textId="77777777" w:rsidTr="00840068">
        <w:tc>
          <w:tcPr>
            <w:tcW w:w="2108" w:type="pct"/>
          </w:tcPr>
          <w:p w14:paraId="14CF4D81" w14:textId="2482FB0B" w:rsidR="008A70CE" w:rsidRPr="00F205C4" w:rsidRDefault="008A70CE" w:rsidP="008A70CE">
            <w:pPr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576" w:type="pct"/>
          </w:tcPr>
          <w:p w14:paraId="6FDD0A7A" w14:textId="586DDD4B" w:rsidR="008A70CE" w:rsidRPr="00F205C4" w:rsidRDefault="00B97BBC" w:rsidP="0071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27</w:t>
            </w:r>
            <w:r w:rsidR="007153C3" w:rsidRPr="00F205C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392</w:t>
            </w:r>
          </w:p>
        </w:tc>
        <w:tc>
          <w:tcPr>
            <w:tcW w:w="149" w:type="pct"/>
          </w:tcPr>
          <w:p w14:paraId="0DE7E881" w14:textId="77777777" w:rsidR="008A70CE" w:rsidRPr="00F205C4" w:rsidRDefault="008A70CE" w:rsidP="00AE3142">
            <w:pPr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638" w:type="pct"/>
          </w:tcPr>
          <w:p w14:paraId="14CF4BD9" w14:textId="2AF92706" w:rsidR="008A70CE" w:rsidRPr="00F205C4" w:rsidRDefault="007B6DE0" w:rsidP="0071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95</w:t>
            </w:r>
            <w:r w:rsidR="007153C3" w:rsidRPr="00F205C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315</w:t>
            </w:r>
          </w:p>
        </w:tc>
        <w:tc>
          <w:tcPr>
            <w:tcW w:w="147" w:type="pct"/>
          </w:tcPr>
          <w:p w14:paraId="6F9D7309" w14:textId="77777777" w:rsidR="008A70CE" w:rsidRPr="00F205C4" w:rsidRDefault="008A70CE" w:rsidP="00AE3142">
            <w:pPr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89" w:type="pct"/>
          </w:tcPr>
          <w:p w14:paraId="06530ABF" w14:textId="6AFEDF31" w:rsidR="008A70CE" w:rsidRPr="00F205C4" w:rsidRDefault="007153C3" w:rsidP="007153C3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3ACFF935" w14:textId="77777777" w:rsidR="008A70CE" w:rsidRPr="00F205C4" w:rsidRDefault="008A70CE" w:rsidP="00AE3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4" w:type="pct"/>
          </w:tcPr>
          <w:p w14:paraId="57984C74" w14:textId="4EC555AF" w:rsidR="008A70CE" w:rsidRPr="00F205C4" w:rsidRDefault="007153C3" w:rsidP="007153C3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E3142" w:rsidRPr="00F205C4" w14:paraId="20113D16" w14:textId="77777777" w:rsidTr="00840068">
        <w:tc>
          <w:tcPr>
            <w:tcW w:w="2108" w:type="pct"/>
          </w:tcPr>
          <w:p w14:paraId="7723BD76" w14:textId="77777777" w:rsidR="00AE3142" w:rsidRPr="00F205C4" w:rsidRDefault="00AE3142" w:rsidP="00AE3142">
            <w:pPr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หนังสือค้ำประกันการใช้ไฟฟ้า</w:t>
            </w:r>
          </w:p>
        </w:tc>
        <w:tc>
          <w:tcPr>
            <w:tcW w:w="576" w:type="pct"/>
          </w:tcPr>
          <w:p w14:paraId="312847F6" w14:textId="0F73E7D6" w:rsidR="00AE3142" w:rsidRPr="00F205C4" w:rsidRDefault="00AE3142" w:rsidP="00AE3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829</w:t>
            </w:r>
          </w:p>
        </w:tc>
        <w:tc>
          <w:tcPr>
            <w:tcW w:w="149" w:type="pct"/>
          </w:tcPr>
          <w:p w14:paraId="715D7803" w14:textId="77777777" w:rsidR="00AE3142" w:rsidRPr="00F205C4" w:rsidRDefault="00AE3142" w:rsidP="00AE3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29D20E84" w14:textId="77777777" w:rsidR="00AE3142" w:rsidRPr="00F205C4" w:rsidRDefault="00AE3142" w:rsidP="00AE3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875</w:t>
            </w:r>
          </w:p>
        </w:tc>
        <w:tc>
          <w:tcPr>
            <w:tcW w:w="147" w:type="pct"/>
          </w:tcPr>
          <w:p w14:paraId="7A83A881" w14:textId="77777777" w:rsidR="00AE3142" w:rsidRPr="00F205C4" w:rsidRDefault="00AE3142" w:rsidP="00AE3142">
            <w:pPr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89" w:type="pct"/>
          </w:tcPr>
          <w:p w14:paraId="27E452CD" w14:textId="06361E00" w:rsidR="00AE3142" w:rsidRPr="00F205C4" w:rsidRDefault="00AE3142" w:rsidP="00AE3142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9" w:type="pct"/>
          </w:tcPr>
          <w:p w14:paraId="7D4958B6" w14:textId="77777777" w:rsidR="00AE3142" w:rsidRPr="00F205C4" w:rsidRDefault="00AE3142" w:rsidP="00AE3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4" w:type="pct"/>
          </w:tcPr>
          <w:p w14:paraId="01DD40F2" w14:textId="77777777" w:rsidR="00AE3142" w:rsidRPr="00F205C4" w:rsidRDefault="00AE3142" w:rsidP="00AE314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AE3142" w:rsidRPr="00F205C4" w14:paraId="6C0F243A" w14:textId="77777777" w:rsidTr="00840068">
        <w:tc>
          <w:tcPr>
            <w:tcW w:w="2108" w:type="pct"/>
          </w:tcPr>
          <w:p w14:paraId="50613F2C" w14:textId="77777777" w:rsidR="00AE3142" w:rsidRPr="00F205C4" w:rsidRDefault="00AE3142" w:rsidP="00AE3142">
            <w:pPr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หนังสือค้ำประกันสำหรับการซื้อรถยนต์ </w:t>
            </w:r>
          </w:p>
        </w:tc>
        <w:tc>
          <w:tcPr>
            <w:tcW w:w="576" w:type="pct"/>
          </w:tcPr>
          <w:p w14:paraId="3DC16515" w14:textId="77777777" w:rsidR="00AE3142" w:rsidRPr="00F205C4" w:rsidRDefault="00AE3142" w:rsidP="00AE3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9" w:type="pct"/>
          </w:tcPr>
          <w:p w14:paraId="3F4FB843" w14:textId="77777777" w:rsidR="00AE3142" w:rsidRPr="00F205C4" w:rsidRDefault="00AE3142" w:rsidP="00AE3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705CAFD0" w14:textId="77777777" w:rsidR="00AE3142" w:rsidRPr="00F205C4" w:rsidRDefault="00AE3142" w:rsidP="00AE3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864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2ED1B7B9" w14:textId="77777777" w:rsidR="00AE3142" w:rsidRPr="00F205C4" w:rsidRDefault="00AE3142" w:rsidP="00AE3142">
            <w:pPr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89" w:type="pct"/>
          </w:tcPr>
          <w:p w14:paraId="3E82031B" w14:textId="77777777" w:rsidR="00AE3142" w:rsidRPr="00F205C4" w:rsidRDefault="00AE3142" w:rsidP="00AE3142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49" w:type="pct"/>
          </w:tcPr>
          <w:p w14:paraId="1CBE06EA" w14:textId="77777777" w:rsidR="00AE3142" w:rsidRPr="00F205C4" w:rsidRDefault="00AE3142" w:rsidP="00AE3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4" w:type="pct"/>
          </w:tcPr>
          <w:p w14:paraId="411C0C42" w14:textId="77777777" w:rsidR="00AE3142" w:rsidRPr="00F205C4" w:rsidRDefault="00AE3142" w:rsidP="00AE3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1" w:right="-5" w:firstLine="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E3142" w:rsidRPr="00F205C4" w14:paraId="5801FC17" w14:textId="77777777" w:rsidTr="00840068">
        <w:tc>
          <w:tcPr>
            <w:tcW w:w="2108" w:type="pct"/>
          </w:tcPr>
          <w:p w14:paraId="1BEDC6A0" w14:textId="77777777" w:rsidR="00AE3142" w:rsidRPr="00F205C4" w:rsidRDefault="00AE3142" w:rsidP="00AE3142">
            <w:pPr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อะไหล่และ อุปกรณ์ตกแต่งภายใต้</w:t>
            </w:r>
          </w:p>
          <w:p w14:paraId="0BE99DDA" w14:textId="5872577F" w:rsidR="00AE3142" w:rsidRPr="00F205C4" w:rsidRDefault="00AE3142" w:rsidP="00AE3142">
            <w:pPr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เครื่องหมายการค้า “ฮอนด้า”</w:t>
            </w: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4BDD2FFE" w14:textId="77777777" w:rsidR="00AE3142" w:rsidRPr="00F205C4" w:rsidRDefault="00AE3142" w:rsidP="00AE3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14:paraId="1C5970BD" w14:textId="2FAAF09B" w:rsidR="00AE3142" w:rsidRPr="00F205C4" w:rsidRDefault="00AE3142" w:rsidP="00AE3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80,000</w:t>
            </w:r>
          </w:p>
        </w:tc>
        <w:tc>
          <w:tcPr>
            <w:tcW w:w="149" w:type="pct"/>
          </w:tcPr>
          <w:p w14:paraId="2E46D382" w14:textId="77777777" w:rsidR="00AE3142" w:rsidRPr="00F205C4" w:rsidRDefault="00AE3142" w:rsidP="00AE3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6E2CFBB0" w14:textId="77777777" w:rsidR="00AE3142" w:rsidRPr="00F205C4" w:rsidRDefault="00AE3142" w:rsidP="00AE3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hanging="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EC08A7E" w14:textId="77777777" w:rsidR="00AE3142" w:rsidRPr="00F205C4" w:rsidRDefault="00AE3142" w:rsidP="00AE3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</w:rPr>
              <w:t>81,000</w:t>
            </w:r>
          </w:p>
        </w:tc>
        <w:tc>
          <w:tcPr>
            <w:tcW w:w="147" w:type="pct"/>
          </w:tcPr>
          <w:p w14:paraId="4B8DF1D8" w14:textId="77777777" w:rsidR="00AE3142" w:rsidRPr="00F205C4" w:rsidRDefault="00AE3142" w:rsidP="00AE3142">
            <w:pPr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65298970" w14:textId="77777777" w:rsidR="00AE3142" w:rsidRPr="00F205C4" w:rsidRDefault="00AE3142" w:rsidP="00AE3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1" w:right="-5" w:firstLine="1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F83BECB" w14:textId="058A8AAC" w:rsidR="00AE3142" w:rsidRPr="00F205C4" w:rsidRDefault="00AE3142" w:rsidP="00AE3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9" w:type="pct"/>
          </w:tcPr>
          <w:p w14:paraId="1C3B24A0" w14:textId="77777777" w:rsidR="00AE3142" w:rsidRPr="00F205C4" w:rsidRDefault="00AE3142" w:rsidP="00AE3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</w:tcPr>
          <w:p w14:paraId="23F8CE6A" w14:textId="77777777" w:rsidR="00AE3142" w:rsidRPr="00F205C4" w:rsidRDefault="00AE3142" w:rsidP="00AE3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1" w:right="-5" w:firstLine="13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B138C81" w14:textId="77777777" w:rsidR="00AE3142" w:rsidRPr="00F205C4" w:rsidRDefault="00AE3142" w:rsidP="00AE314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AE3142" w:rsidRPr="00F205C4" w14:paraId="662DF0C4" w14:textId="77777777" w:rsidTr="00840068">
        <w:tc>
          <w:tcPr>
            <w:tcW w:w="2108" w:type="pct"/>
          </w:tcPr>
          <w:p w14:paraId="5F30E648" w14:textId="77777777" w:rsidR="00AE3142" w:rsidRPr="00F205C4" w:rsidRDefault="00AE3142" w:rsidP="00AE31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90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6" w:type="pct"/>
            <w:tcBorders>
              <w:bottom w:val="double" w:sz="4" w:space="0" w:color="auto"/>
            </w:tcBorders>
          </w:tcPr>
          <w:p w14:paraId="71FF2F85" w14:textId="1426ABC9" w:rsidR="00AE3142" w:rsidRPr="00F205C4" w:rsidRDefault="007B6DE0" w:rsidP="00AE3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108</w:t>
            </w:r>
            <w:r w:rsidR="009C537B"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221</w:t>
            </w:r>
          </w:p>
        </w:tc>
        <w:tc>
          <w:tcPr>
            <w:tcW w:w="149" w:type="pct"/>
          </w:tcPr>
          <w:p w14:paraId="65CEF993" w14:textId="77777777" w:rsidR="00AE3142" w:rsidRPr="00F205C4" w:rsidRDefault="00AE3142" w:rsidP="00AE3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hanging="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double" w:sz="4" w:space="0" w:color="auto"/>
            </w:tcBorders>
          </w:tcPr>
          <w:p w14:paraId="50496AC5" w14:textId="78CB0E0F" w:rsidR="00AE3142" w:rsidRPr="00F205C4" w:rsidRDefault="007B6DE0" w:rsidP="00AE3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177</w:t>
            </w:r>
            <w:r w:rsidR="00AE3142" w:rsidRPr="00F205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190</w:t>
            </w:r>
          </w:p>
        </w:tc>
        <w:tc>
          <w:tcPr>
            <w:tcW w:w="147" w:type="pct"/>
          </w:tcPr>
          <w:p w14:paraId="2B91F6C3" w14:textId="77777777" w:rsidR="00AE3142" w:rsidRPr="00F205C4" w:rsidRDefault="00AE3142" w:rsidP="00AE3142">
            <w:pPr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</w:tcPr>
          <w:p w14:paraId="19B45F99" w14:textId="2EF69B10" w:rsidR="00AE3142" w:rsidRPr="00F205C4" w:rsidRDefault="00AE3142" w:rsidP="00AE3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9" w:type="pct"/>
          </w:tcPr>
          <w:p w14:paraId="37C4325F" w14:textId="77777777" w:rsidR="00AE3142" w:rsidRPr="00F205C4" w:rsidRDefault="00AE3142" w:rsidP="00AE31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hanging="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44" w:type="pct"/>
            <w:tcBorders>
              <w:left w:val="nil"/>
              <w:bottom w:val="double" w:sz="4" w:space="0" w:color="auto"/>
            </w:tcBorders>
          </w:tcPr>
          <w:p w14:paraId="7CCD2C6B" w14:textId="77777777" w:rsidR="00AE3142" w:rsidRPr="00F205C4" w:rsidRDefault="00AE3142" w:rsidP="00AE3142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0B7A7EA0" w14:textId="77777777" w:rsidR="00796524" w:rsidRPr="00D96E05" w:rsidRDefault="00796524" w:rsidP="0079652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7558776B" w14:textId="07E26387" w:rsidR="003870A9" w:rsidRPr="00F205C4" w:rsidRDefault="006B20FF" w:rsidP="003870A9">
      <w:pPr>
        <w:autoSpaceDE w:val="0"/>
        <w:autoSpaceDN w:val="0"/>
        <w:spacing w:before="40" w:after="4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กลุ่ม</w:t>
      </w:r>
      <w:r w:rsidR="003870A9" w:rsidRPr="00F205C4">
        <w:rPr>
          <w:rFonts w:asciiTheme="majorBidi" w:hAnsiTheme="majorBidi" w:cstheme="majorBidi"/>
          <w:sz w:val="30"/>
          <w:szCs w:val="30"/>
          <w:cs/>
        </w:rPr>
        <w:t xml:space="preserve">บริษัทได้ทำสัญญาเช่าที่ดินและสิ่งปลูกสร้างกับบุคคลที่ไม่เกี่ยวข้องกันหลายสัญญาเพื่อใช้เป็นโชว์รูมและศูนย์บริการเป็นระยะเวลา </w:t>
      </w:r>
      <w:r w:rsidR="00400ED9" w:rsidRPr="00F205C4">
        <w:rPr>
          <w:rFonts w:asciiTheme="majorBidi" w:hAnsiTheme="majorBidi" w:cstheme="majorBidi"/>
          <w:sz w:val="30"/>
          <w:szCs w:val="30"/>
          <w:cs/>
        </w:rPr>
        <w:t>2</w:t>
      </w:r>
      <w:r w:rsidR="003870A9" w:rsidRPr="00F205C4">
        <w:rPr>
          <w:rFonts w:asciiTheme="majorBidi" w:hAnsiTheme="majorBidi" w:cstheme="majorBidi"/>
          <w:sz w:val="30"/>
          <w:szCs w:val="30"/>
          <w:cs/>
        </w:rPr>
        <w:t xml:space="preserve"> ปี ถึง </w:t>
      </w:r>
      <w:r w:rsidR="003870A9" w:rsidRPr="00F205C4">
        <w:rPr>
          <w:rFonts w:asciiTheme="majorBidi" w:hAnsiTheme="majorBidi" w:cstheme="majorBidi"/>
          <w:sz w:val="30"/>
          <w:szCs w:val="30"/>
        </w:rPr>
        <w:t xml:space="preserve">30 </w:t>
      </w:r>
      <w:r w:rsidR="003870A9" w:rsidRPr="00F205C4">
        <w:rPr>
          <w:rFonts w:asciiTheme="majorBidi" w:hAnsiTheme="majorBidi" w:cstheme="majorBidi"/>
          <w:sz w:val="30"/>
          <w:szCs w:val="30"/>
          <w:cs/>
        </w:rPr>
        <w:t xml:space="preserve">ปี ซึ่งจะสิ้นสุดใน ปี </w:t>
      </w:r>
      <w:r w:rsidR="003870A9" w:rsidRPr="00F205C4">
        <w:rPr>
          <w:rFonts w:asciiTheme="majorBidi" w:hAnsiTheme="majorBidi" w:cstheme="majorBidi"/>
          <w:sz w:val="30"/>
          <w:szCs w:val="30"/>
        </w:rPr>
        <w:t xml:space="preserve">2564 </w:t>
      </w:r>
      <w:r w:rsidR="003870A9" w:rsidRPr="00F205C4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="003870A9" w:rsidRPr="00F205C4">
        <w:rPr>
          <w:rFonts w:asciiTheme="majorBidi" w:hAnsiTheme="majorBidi" w:cstheme="majorBidi"/>
          <w:sz w:val="30"/>
          <w:szCs w:val="30"/>
        </w:rPr>
        <w:t xml:space="preserve">2591 </w:t>
      </w:r>
      <w:r w:rsidR="003870A9" w:rsidRPr="00F205C4">
        <w:rPr>
          <w:rFonts w:asciiTheme="majorBidi" w:hAnsiTheme="majorBidi" w:cstheme="majorBidi"/>
          <w:sz w:val="30"/>
          <w:szCs w:val="30"/>
          <w:cs/>
        </w:rPr>
        <w:t xml:space="preserve">ตามลำดับ </w:t>
      </w:r>
      <w:r w:rsidRPr="00F205C4">
        <w:rPr>
          <w:rFonts w:asciiTheme="majorBidi" w:hAnsiTheme="majorBidi" w:cstheme="majorBidi"/>
          <w:sz w:val="30"/>
          <w:szCs w:val="30"/>
          <w:cs/>
        </w:rPr>
        <w:t>กลุ่ม</w:t>
      </w:r>
      <w:r w:rsidR="003870A9" w:rsidRPr="00F205C4">
        <w:rPr>
          <w:rFonts w:asciiTheme="majorBidi" w:hAnsiTheme="majorBidi" w:cstheme="majorBidi"/>
          <w:sz w:val="30"/>
          <w:szCs w:val="30"/>
          <w:cs/>
        </w:rPr>
        <w:t xml:space="preserve">บริษัทตกลงชำระค่าเช่าตามอัตราและเงื่อนไขที่ตกลงในสัญญา </w:t>
      </w:r>
    </w:p>
    <w:p w14:paraId="1310F867" w14:textId="77777777" w:rsidR="006B6D73" w:rsidRPr="00812C5A" w:rsidRDefault="006B6D73" w:rsidP="003870A9">
      <w:pPr>
        <w:autoSpaceDE w:val="0"/>
        <w:autoSpaceDN w:val="0"/>
        <w:spacing w:before="40" w:after="40"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F8D1B48" w14:textId="32D2A0C5" w:rsidR="00C13FD5" w:rsidRPr="00F205C4" w:rsidRDefault="008D7B26" w:rsidP="004C6082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205C4">
        <w:rPr>
          <w:rFonts w:asciiTheme="majorBidi" w:hAnsiTheme="majorBidi" w:cstheme="majorBidi"/>
          <w:b/>
          <w:bCs/>
          <w:sz w:val="30"/>
          <w:szCs w:val="30"/>
          <w:cs/>
        </w:rPr>
        <w:t>เหตุการณ์ภายหลังรอบ</w:t>
      </w:r>
      <w:r w:rsidR="00830981" w:rsidRPr="00F205C4">
        <w:rPr>
          <w:rFonts w:asciiTheme="majorBidi" w:hAnsiTheme="majorBidi" w:cstheme="majorBidi"/>
          <w:b/>
          <w:bCs/>
          <w:sz w:val="30"/>
          <w:szCs w:val="30"/>
          <w:cs/>
        </w:rPr>
        <w:t>ระย</w:t>
      </w:r>
      <w:r w:rsidRPr="00F205C4">
        <w:rPr>
          <w:rFonts w:asciiTheme="majorBidi" w:hAnsiTheme="majorBidi" w:cstheme="majorBidi"/>
          <w:b/>
          <w:bCs/>
          <w:sz w:val="30"/>
          <w:szCs w:val="30"/>
          <w:cs/>
        </w:rPr>
        <w:t>ะเวลาที่รายงาน</w:t>
      </w:r>
    </w:p>
    <w:p w14:paraId="631A797D" w14:textId="1DC3DB78" w:rsidR="008D7B26" w:rsidRDefault="008D7B26" w:rsidP="008D7B2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D3EA634" w14:textId="7A1B66B5" w:rsidR="00CA6FA4" w:rsidRPr="00AB62DC" w:rsidRDefault="00B22959" w:rsidP="008B50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="Angsana New"/>
        </w:rPr>
      </w:pPr>
      <w:r w:rsidRPr="008B50AB">
        <w:rPr>
          <w:rFonts w:asciiTheme="majorBidi" w:hAnsiTheme="majorBidi" w:cstheme="majorBidi" w:hint="cs"/>
          <w:sz w:val="30"/>
          <w:szCs w:val="30"/>
          <w:cs/>
        </w:rPr>
        <w:t>เมื่อวันที่</w:t>
      </w:r>
      <w:r w:rsidRPr="008B50AB">
        <w:rPr>
          <w:rFonts w:asciiTheme="majorBidi" w:hAnsiTheme="majorBidi" w:cstheme="majorBidi"/>
          <w:sz w:val="30"/>
          <w:szCs w:val="30"/>
          <w:cs/>
        </w:rPr>
        <w:t xml:space="preserve"> 24 </w:t>
      </w:r>
      <w:r w:rsidRPr="008B50AB">
        <w:rPr>
          <w:rFonts w:asciiTheme="majorBidi" w:hAnsiTheme="majorBidi" w:cstheme="majorBidi" w:hint="cs"/>
          <w:sz w:val="30"/>
          <w:szCs w:val="30"/>
          <w:cs/>
        </w:rPr>
        <w:t>กุมภาพันธ์</w:t>
      </w:r>
      <w:r w:rsidRPr="008B50AB">
        <w:rPr>
          <w:rFonts w:asciiTheme="majorBidi" w:hAnsiTheme="majorBidi" w:cstheme="majorBidi"/>
          <w:sz w:val="30"/>
          <w:szCs w:val="30"/>
          <w:cs/>
        </w:rPr>
        <w:t xml:space="preserve"> 2563 </w:t>
      </w:r>
      <w:r>
        <w:rPr>
          <w:rFonts w:asciiTheme="majorBidi" w:hAnsiTheme="majorBidi" w:cstheme="majorBidi" w:hint="cs"/>
          <w:sz w:val="30"/>
          <w:szCs w:val="30"/>
          <w:cs/>
        </w:rPr>
        <w:t>ที่</w:t>
      </w:r>
      <w:r w:rsidR="008B50AB" w:rsidRPr="008B50AB">
        <w:rPr>
          <w:rFonts w:asciiTheme="majorBidi" w:hAnsiTheme="majorBidi" w:cstheme="majorBidi" w:hint="cs"/>
          <w:sz w:val="30"/>
          <w:szCs w:val="30"/>
          <w:cs/>
        </w:rPr>
        <w:t>ประชุมคณะกรรมการของบริษัท</w:t>
      </w:r>
      <w:r>
        <w:rPr>
          <w:rFonts w:asciiTheme="majorBidi" w:hAnsiTheme="majorBidi" w:cstheme="majorBidi" w:hint="cs"/>
          <w:sz w:val="30"/>
          <w:szCs w:val="30"/>
          <w:cs/>
        </w:rPr>
        <w:t>ได้มีมติเห็นชอบให้เสนอที่ประชุมสามัญผู้ถือหุ้นเพื่อพิจารณาและอนุมัติในเรื่องดังต่อไปนี้</w:t>
      </w:r>
      <w:r w:rsidR="008B50AB" w:rsidRPr="008B50AB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277AEA57" w14:textId="77777777" w:rsidR="00CA6FA4" w:rsidRPr="00D96E05" w:rsidRDefault="00CA6FA4" w:rsidP="00CA6FA4">
      <w:pPr>
        <w:pStyle w:val="a"/>
        <w:tabs>
          <w:tab w:val="left" w:pos="0"/>
          <w:tab w:val="left" w:pos="540"/>
        </w:tabs>
        <w:jc w:val="thaiDistribute"/>
        <w:rPr>
          <w:rFonts w:asciiTheme="majorBidi" w:hAnsiTheme="majorBidi" w:cs="Angsana New"/>
          <w:sz w:val="20"/>
          <w:szCs w:val="20"/>
          <w:lang w:val="en-US"/>
        </w:rPr>
      </w:pPr>
    </w:p>
    <w:p w14:paraId="317CD017" w14:textId="28F3D29D" w:rsidR="00CA6FA4" w:rsidRPr="00AB62DC" w:rsidRDefault="00CA6FA4" w:rsidP="00CA6FA4">
      <w:pPr>
        <w:pStyle w:val="a"/>
        <w:numPr>
          <w:ilvl w:val="1"/>
          <w:numId w:val="33"/>
        </w:numPr>
        <w:tabs>
          <w:tab w:val="left" w:pos="0"/>
          <w:tab w:val="left" w:pos="540"/>
        </w:tabs>
        <w:ind w:left="900"/>
        <w:jc w:val="thaiDistribute"/>
        <w:rPr>
          <w:rFonts w:asciiTheme="majorBidi" w:hAnsiTheme="majorBidi" w:cs="Angsana New"/>
          <w:lang w:val="en-US"/>
        </w:rPr>
      </w:pPr>
      <w:r w:rsidRPr="00AB62DC">
        <w:rPr>
          <w:rFonts w:asciiTheme="majorBidi" w:hAnsiTheme="majorBidi" w:cs="Angsana New" w:hint="cs"/>
          <w:cs/>
          <w:lang w:val="en-US"/>
        </w:rPr>
        <w:t>การจ่ายเงินปันผลให้แก่ผู้ถือหุ้นของบริษัท</w:t>
      </w:r>
      <w:r w:rsidRPr="00AB62DC">
        <w:rPr>
          <w:rFonts w:asciiTheme="majorBidi" w:hAnsiTheme="majorBidi" w:cs="Angsana New"/>
          <w:cs/>
          <w:lang w:val="en-US"/>
        </w:rPr>
        <w:t xml:space="preserve"> </w:t>
      </w:r>
      <w:r w:rsidRPr="00AB62DC">
        <w:rPr>
          <w:rFonts w:asciiTheme="majorBidi" w:hAnsiTheme="majorBidi" w:cs="Angsana New" w:hint="cs"/>
          <w:cs/>
          <w:lang w:val="en-US"/>
        </w:rPr>
        <w:t>สำหรับผลการดำเนินงานประจำปี</w:t>
      </w:r>
      <w:r w:rsidRPr="00AB62DC">
        <w:rPr>
          <w:rFonts w:asciiTheme="majorBidi" w:hAnsiTheme="majorBidi" w:cs="Angsana New"/>
          <w:cs/>
          <w:lang w:val="en-US"/>
        </w:rPr>
        <w:t xml:space="preserve"> </w:t>
      </w:r>
      <w:r w:rsidRPr="00AB62DC">
        <w:rPr>
          <w:rFonts w:asciiTheme="majorBidi" w:hAnsiTheme="majorBidi" w:cs="Angsana New"/>
          <w:lang w:val="en-US"/>
        </w:rPr>
        <w:t>2562</w:t>
      </w:r>
      <w:r w:rsidRPr="00AB62DC">
        <w:rPr>
          <w:rFonts w:asciiTheme="majorBidi" w:hAnsiTheme="majorBidi" w:cs="Angsana New"/>
          <w:cs/>
          <w:lang w:val="en-US"/>
        </w:rPr>
        <w:t xml:space="preserve"> </w:t>
      </w:r>
      <w:r w:rsidR="00D96E05">
        <w:rPr>
          <w:rFonts w:asciiTheme="majorBidi" w:hAnsiTheme="majorBidi" w:cs="Angsana New" w:hint="cs"/>
          <w:cs/>
          <w:lang w:val="en-US"/>
        </w:rPr>
        <w:t xml:space="preserve">และกำไรสะสม </w:t>
      </w:r>
      <w:r w:rsidRPr="00AB62DC">
        <w:rPr>
          <w:rFonts w:asciiTheme="majorBidi" w:hAnsiTheme="majorBidi" w:cs="Angsana New" w:hint="cs"/>
          <w:cs/>
          <w:lang w:val="en-US"/>
        </w:rPr>
        <w:t>ในอัตราหุ้นละ</w:t>
      </w:r>
      <w:r w:rsidRPr="00AB62DC">
        <w:rPr>
          <w:rFonts w:asciiTheme="majorBidi" w:hAnsiTheme="majorBidi" w:cs="Angsana New"/>
          <w:cs/>
          <w:lang w:val="en-US"/>
        </w:rPr>
        <w:t xml:space="preserve"> </w:t>
      </w:r>
      <w:r w:rsidRPr="00AB62DC">
        <w:rPr>
          <w:rFonts w:asciiTheme="majorBidi" w:hAnsiTheme="majorBidi" w:cs="Angsana New"/>
          <w:lang w:val="en-US"/>
        </w:rPr>
        <w:t>0.04</w:t>
      </w:r>
      <w:r w:rsidRPr="00AB62DC">
        <w:rPr>
          <w:rFonts w:asciiTheme="majorBidi" w:hAnsiTheme="majorBidi" w:cs="Angsana New"/>
          <w:cs/>
          <w:lang w:val="en-US"/>
        </w:rPr>
        <w:t xml:space="preserve"> </w:t>
      </w:r>
      <w:r w:rsidRPr="00AB62DC">
        <w:rPr>
          <w:rFonts w:asciiTheme="majorBidi" w:hAnsiTheme="majorBidi" w:cs="Angsana New" w:hint="cs"/>
          <w:cs/>
          <w:lang w:val="en-US"/>
        </w:rPr>
        <w:t>บาท</w:t>
      </w:r>
      <w:r w:rsidRPr="00AB62DC">
        <w:rPr>
          <w:rFonts w:asciiTheme="majorBidi" w:hAnsiTheme="majorBidi" w:cs="Angsana New"/>
          <w:cs/>
          <w:lang w:val="en-US"/>
        </w:rPr>
        <w:t xml:space="preserve"> </w:t>
      </w:r>
      <w:r w:rsidRPr="00AB62DC">
        <w:rPr>
          <w:rFonts w:asciiTheme="majorBidi" w:hAnsiTheme="majorBidi" w:cs="Angsana New" w:hint="cs"/>
          <w:cs/>
          <w:lang w:val="en-US"/>
        </w:rPr>
        <w:t>เป็นจำนวนเงินรวม</w:t>
      </w:r>
      <w:r w:rsidRPr="00AB62DC">
        <w:rPr>
          <w:rFonts w:asciiTheme="majorBidi" w:hAnsiTheme="majorBidi" w:cs="Angsana New"/>
          <w:cs/>
          <w:lang w:val="en-US"/>
        </w:rPr>
        <w:t xml:space="preserve"> </w:t>
      </w:r>
      <w:r w:rsidRPr="00AB62DC">
        <w:rPr>
          <w:rFonts w:asciiTheme="majorBidi" w:hAnsiTheme="majorBidi" w:cs="Angsana New"/>
          <w:lang w:val="en-US"/>
        </w:rPr>
        <w:t>24</w:t>
      </w:r>
      <w:r w:rsidRPr="00AB62DC">
        <w:rPr>
          <w:rFonts w:asciiTheme="majorBidi" w:hAnsiTheme="majorBidi" w:cs="Angsana New"/>
          <w:cs/>
          <w:lang w:val="en-US"/>
        </w:rPr>
        <w:t xml:space="preserve"> </w:t>
      </w:r>
      <w:r w:rsidRPr="00AB62DC">
        <w:rPr>
          <w:rFonts w:asciiTheme="majorBidi" w:hAnsiTheme="majorBidi" w:cs="Angsana New" w:hint="cs"/>
          <w:cs/>
          <w:lang w:val="en-US"/>
        </w:rPr>
        <w:t>ล้านบาท</w:t>
      </w:r>
      <w:r w:rsidRPr="00AB62DC">
        <w:rPr>
          <w:rFonts w:asciiTheme="majorBidi" w:hAnsiTheme="majorBidi" w:cs="Angsana New"/>
          <w:cs/>
          <w:lang w:val="en-US"/>
        </w:rPr>
        <w:t xml:space="preserve"> </w:t>
      </w:r>
      <w:r w:rsidRPr="00AB62DC">
        <w:rPr>
          <w:rFonts w:asciiTheme="majorBidi" w:hAnsiTheme="majorBidi" w:cs="Angsana New" w:hint="cs"/>
          <w:cs/>
          <w:lang w:val="en-US"/>
        </w:rPr>
        <w:t>เงินปันผลดังกล่าว</w:t>
      </w:r>
      <w:r w:rsidR="008A3644">
        <w:rPr>
          <w:rFonts w:asciiTheme="majorBidi" w:hAnsiTheme="majorBidi" w:cs="Angsana New" w:hint="cs"/>
          <w:cs/>
          <w:lang w:val="en-US"/>
        </w:rPr>
        <w:t>จะ</w:t>
      </w:r>
      <w:r w:rsidRPr="00AB62DC">
        <w:rPr>
          <w:rFonts w:asciiTheme="majorBidi" w:hAnsiTheme="majorBidi" w:cs="Angsana New" w:hint="cs"/>
          <w:cs/>
          <w:lang w:val="en-US"/>
        </w:rPr>
        <w:t>จ่ายให้แก่ผู้ถือหุ้นในเดือนพฤษภาคม</w:t>
      </w:r>
      <w:r w:rsidRPr="00AB62DC">
        <w:rPr>
          <w:rFonts w:asciiTheme="majorBidi" w:hAnsiTheme="majorBidi" w:cs="Angsana New"/>
          <w:cs/>
          <w:lang w:val="en-US"/>
        </w:rPr>
        <w:t xml:space="preserve"> </w:t>
      </w:r>
      <w:r w:rsidRPr="00AB62DC">
        <w:rPr>
          <w:rFonts w:asciiTheme="majorBidi" w:hAnsiTheme="majorBidi" w:cs="Angsana New"/>
          <w:lang w:val="en-US"/>
        </w:rPr>
        <w:t>2563</w:t>
      </w:r>
    </w:p>
    <w:p w14:paraId="0BF3FA8C" w14:textId="2698D36F" w:rsidR="00CA6FA4" w:rsidRPr="00AB62DC" w:rsidRDefault="00CA6FA4" w:rsidP="00CA6FA4">
      <w:pPr>
        <w:pStyle w:val="a"/>
        <w:numPr>
          <w:ilvl w:val="1"/>
          <w:numId w:val="33"/>
        </w:numPr>
        <w:tabs>
          <w:tab w:val="left" w:pos="0"/>
          <w:tab w:val="left" w:pos="540"/>
        </w:tabs>
        <w:ind w:left="900"/>
        <w:jc w:val="thaiDistribute"/>
        <w:rPr>
          <w:rFonts w:asciiTheme="majorBidi" w:hAnsiTheme="majorBidi" w:cs="Angsana New"/>
          <w:lang w:val="en-US"/>
        </w:rPr>
      </w:pPr>
      <w:r w:rsidRPr="00AB62DC">
        <w:rPr>
          <w:rFonts w:asciiTheme="majorBidi" w:hAnsiTheme="majorBidi" w:cs="Angsana New" w:hint="cs"/>
          <w:cs/>
          <w:lang w:val="en-US"/>
        </w:rPr>
        <w:lastRenderedPageBreak/>
        <w:t>การออกและเสนอขายหุ้นกู้ในวงเงินไม่เกิน</w:t>
      </w:r>
      <w:r w:rsidRPr="00AB62DC">
        <w:rPr>
          <w:rFonts w:asciiTheme="majorBidi" w:hAnsiTheme="majorBidi" w:cs="Angsana New"/>
          <w:cs/>
          <w:lang w:val="en-US"/>
        </w:rPr>
        <w:t xml:space="preserve"> </w:t>
      </w:r>
      <w:r w:rsidR="001863FD">
        <w:rPr>
          <w:rFonts w:asciiTheme="majorBidi" w:hAnsiTheme="majorBidi" w:cs="Angsana New"/>
          <w:lang w:val="en-US"/>
        </w:rPr>
        <w:t>6</w:t>
      </w:r>
      <w:r w:rsidRPr="00AB62DC">
        <w:rPr>
          <w:rFonts w:asciiTheme="majorBidi" w:hAnsiTheme="majorBidi" w:cs="Angsana New"/>
          <w:lang w:val="en-US"/>
        </w:rPr>
        <w:t>00</w:t>
      </w:r>
      <w:r w:rsidRPr="00AB62DC">
        <w:rPr>
          <w:rFonts w:asciiTheme="majorBidi" w:hAnsiTheme="majorBidi" w:cs="Angsana New"/>
          <w:cs/>
          <w:lang w:val="en-US"/>
        </w:rPr>
        <w:t xml:space="preserve"> </w:t>
      </w:r>
      <w:r w:rsidRPr="00AB62DC">
        <w:rPr>
          <w:rFonts w:asciiTheme="majorBidi" w:hAnsiTheme="majorBidi" w:cs="Angsana New" w:hint="cs"/>
          <w:cs/>
          <w:lang w:val="en-US"/>
        </w:rPr>
        <w:t>ล้านบาท</w:t>
      </w:r>
      <w:r w:rsidRPr="00AB62DC">
        <w:rPr>
          <w:rFonts w:asciiTheme="majorBidi" w:hAnsiTheme="majorBidi" w:cs="Angsana New"/>
          <w:cs/>
          <w:lang w:val="en-US"/>
        </w:rPr>
        <w:t xml:space="preserve"> </w:t>
      </w:r>
      <w:r w:rsidRPr="00AB62DC">
        <w:rPr>
          <w:rFonts w:asciiTheme="majorBidi" w:hAnsiTheme="majorBidi" w:cs="Angsana New" w:hint="cs"/>
          <w:cs/>
          <w:lang w:val="en-US"/>
        </w:rPr>
        <w:t>โดยเสนอขายให้แก่ประชาชนทั่วไปและ</w:t>
      </w:r>
      <w:r w:rsidRPr="00AB62DC">
        <w:rPr>
          <w:rFonts w:asciiTheme="majorBidi" w:hAnsiTheme="majorBidi" w:cs="Angsana New"/>
          <w:cs/>
          <w:lang w:val="en-US"/>
        </w:rPr>
        <w:t>/</w:t>
      </w:r>
      <w:r w:rsidRPr="00AB62DC">
        <w:rPr>
          <w:rFonts w:asciiTheme="majorBidi" w:hAnsiTheme="majorBidi" w:cs="Angsana New" w:hint="cs"/>
          <w:cs/>
          <w:lang w:val="en-US"/>
        </w:rPr>
        <w:t>หรือ</w:t>
      </w:r>
      <w:r>
        <w:rPr>
          <w:rFonts w:asciiTheme="majorBidi" w:hAnsiTheme="majorBidi" w:cs="Angsana New"/>
          <w:lang w:val="en-US"/>
        </w:rPr>
        <w:br/>
      </w:r>
      <w:r w:rsidRPr="00AB62DC">
        <w:rPr>
          <w:rFonts w:asciiTheme="majorBidi" w:hAnsiTheme="majorBidi" w:cs="Angsana New" w:hint="cs"/>
          <w:cs/>
          <w:lang w:val="en-US"/>
        </w:rPr>
        <w:t>ผู้ลงทุนโดยเฉพาะเจาะจง</w:t>
      </w:r>
      <w:r w:rsidRPr="00AB62DC">
        <w:rPr>
          <w:rFonts w:asciiTheme="majorBidi" w:hAnsiTheme="majorBidi" w:cs="Angsana New"/>
          <w:cs/>
          <w:lang w:val="en-US"/>
        </w:rPr>
        <w:t xml:space="preserve"> </w:t>
      </w:r>
      <w:r w:rsidRPr="00AB62DC">
        <w:rPr>
          <w:rFonts w:asciiTheme="majorBidi" w:hAnsiTheme="majorBidi" w:cs="Angsana New" w:hint="cs"/>
          <w:cs/>
          <w:lang w:val="en-US"/>
        </w:rPr>
        <w:t>และ</w:t>
      </w:r>
      <w:r w:rsidRPr="00AB62DC">
        <w:rPr>
          <w:rFonts w:asciiTheme="majorBidi" w:hAnsiTheme="majorBidi" w:cs="Angsana New"/>
          <w:cs/>
          <w:lang w:val="en-US"/>
        </w:rPr>
        <w:t>/</w:t>
      </w:r>
      <w:r w:rsidRPr="00AB62DC">
        <w:rPr>
          <w:rFonts w:asciiTheme="majorBidi" w:hAnsiTheme="majorBidi" w:cs="Angsana New" w:hint="cs"/>
          <w:cs/>
          <w:lang w:val="en-US"/>
        </w:rPr>
        <w:t>หรือผู้ลงทุนสถาบัน</w:t>
      </w:r>
      <w:r w:rsidRPr="00AB62DC">
        <w:rPr>
          <w:rFonts w:asciiTheme="majorBidi" w:hAnsiTheme="majorBidi" w:cs="Angsana New"/>
          <w:cs/>
          <w:lang w:val="en-US"/>
        </w:rPr>
        <w:t xml:space="preserve"> </w:t>
      </w:r>
      <w:r w:rsidRPr="00AB62DC">
        <w:rPr>
          <w:rFonts w:asciiTheme="majorBidi" w:hAnsiTheme="majorBidi" w:cs="Angsana New" w:hint="cs"/>
          <w:cs/>
          <w:lang w:val="en-US"/>
        </w:rPr>
        <w:t>และ</w:t>
      </w:r>
      <w:r w:rsidRPr="00AB62DC">
        <w:rPr>
          <w:rFonts w:asciiTheme="majorBidi" w:hAnsiTheme="majorBidi" w:cs="Angsana New"/>
          <w:cs/>
          <w:lang w:val="en-US"/>
        </w:rPr>
        <w:t>/</w:t>
      </w:r>
      <w:r w:rsidRPr="00AB62DC">
        <w:rPr>
          <w:rFonts w:asciiTheme="majorBidi" w:hAnsiTheme="majorBidi" w:cs="Angsana New" w:hint="cs"/>
          <w:cs/>
          <w:lang w:val="en-US"/>
        </w:rPr>
        <w:t>หรือผู้ลงทุนรายใหญ่ทั้งหมดหรือบางส่วน</w:t>
      </w:r>
      <w:r w:rsidRPr="00AB62DC">
        <w:rPr>
          <w:rFonts w:asciiTheme="majorBidi" w:hAnsiTheme="majorBidi" w:cs="Angsana New"/>
          <w:cs/>
          <w:lang w:val="en-US"/>
        </w:rPr>
        <w:t xml:space="preserve"> </w:t>
      </w:r>
      <w:r w:rsidRPr="00AB62DC">
        <w:rPr>
          <w:rFonts w:asciiTheme="majorBidi" w:hAnsiTheme="majorBidi" w:cs="Angsana New" w:hint="cs"/>
          <w:cs/>
          <w:lang w:val="en-US"/>
        </w:rPr>
        <w:t>ทั้งนี้ประเภทหุ้นกู้ที่จะออกและเสนอขายขึ้นอยู่กับความเหมาะสมของภาวะตลาดในขณะออกและเสนอหุ้นกู้แต่ละครั้ง</w:t>
      </w:r>
    </w:p>
    <w:p w14:paraId="153A5B15" w14:textId="6B55C583" w:rsidR="00DC68B5" w:rsidRDefault="00DC68B5" w:rsidP="008D7B2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11F5F71" w14:textId="22A50510" w:rsidR="008D7B26" w:rsidRPr="00F205C4" w:rsidRDefault="008D7B26" w:rsidP="008D7B26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205C4">
        <w:rPr>
          <w:rFonts w:asciiTheme="majorBidi" w:hAnsiTheme="majorBidi" w:cstheme="majorBidi"/>
          <w:b/>
          <w:bCs/>
          <w:sz w:val="30"/>
          <w:szCs w:val="30"/>
          <w:cs/>
        </w:rPr>
        <w:t>มาตรฐานการรายงานทางการเงินที่ยังไม่ได้ใช้</w:t>
      </w:r>
    </w:p>
    <w:p w14:paraId="635CA7D1" w14:textId="77777777" w:rsidR="00C13FD5" w:rsidRPr="00F205C4" w:rsidRDefault="00C13FD5" w:rsidP="00C13F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49EF722" w14:textId="32EC5639" w:rsidR="00AD42FD" w:rsidRPr="00F205C4" w:rsidRDefault="00C13FD5" w:rsidP="003870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>มาตรฐานการรายงานทางการเงินที่ออกและปรับปรุงใหม่ที่เกี่ยวกับการดำเนินงานของ</w:t>
      </w:r>
      <w:r w:rsidR="00F3396F" w:rsidRPr="00F205C4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="00E83D17" w:rsidRPr="00F205C4">
        <w:rPr>
          <w:rFonts w:asciiTheme="majorBidi" w:hAnsiTheme="majorBidi" w:cstheme="majorBidi"/>
          <w:sz w:val="30"/>
          <w:szCs w:val="30"/>
          <w:cs/>
        </w:rPr>
        <w:t>และ</w:t>
      </w:r>
      <w:r w:rsidRPr="00F205C4">
        <w:rPr>
          <w:rFonts w:asciiTheme="majorBidi" w:hAnsiTheme="majorBidi" w:cstheme="majorBidi"/>
          <w:sz w:val="30"/>
          <w:szCs w:val="30"/>
          <w:cs/>
        </w:rPr>
        <w:t>คาดว่าจะมีผลกร</w:t>
      </w:r>
      <w:r w:rsidR="00F90D5C" w:rsidRPr="00F205C4">
        <w:rPr>
          <w:rFonts w:asciiTheme="majorBidi" w:hAnsiTheme="majorBidi" w:cstheme="majorBidi"/>
          <w:sz w:val="30"/>
          <w:szCs w:val="30"/>
          <w:cs/>
        </w:rPr>
        <w:t>ะทบที่มีสาระสำคัญต่องบการเงินรวมและ</w:t>
      </w:r>
      <w:r w:rsidR="00F3396F" w:rsidRPr="00F205C4">
        <w:rPr>
          <w:rFonts w:asciiTheme="majorBidi" w:hAnsiTheme="majorBidi" w:cstheme="majorBidi"/>
          <w:sz w:val="30"/>
          <w:szCs w:val="30"/>
          <w:cs/>
        </w:rPr>
        <w:t>งบการเงินเฉพาะกิจการ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 เมื่อนำมาถือปฏิบัติเป็นครั้งแรก </w:t>
      </w:r>
      <w:r w:rsidR="00D9665B" w:rsidRPr="00F205C4">
        <w:rPr>
          <w:rFonts w:asciiTheme="majorBidi" w:hAnsiTheme="majorBidi" w:cstheme="majorBidi"/>
          <w:sz w:val="30"/>
          <w:szCs w:val="30"/>
          <w:cs/>
        </w:rPr>
        <w:t>และจะมีผลบังคับใช้กับงบการเงินสำหรับรอบระยะเวลาบัญชีที่เริ่มในหรือหลังวันที่ 1 มกราคม 2563 มีดังต่อไปนี้</w:t>
      </w:r>
    </w:p>
    <w:p w14:paraId="4AA1E1C1" w14:textId="5D18DA56" w:rsidR="00CB3D36" w:rsidRPr="00F205C4" w:rsidRDefault="00CB3D36">
      <w:pPr>
        <w:rPr>
          <w:rFonts w:asciiTheme="majorBidi" w:hAnsiTheme="majorBidi" w:cstheme="majorBidi"/>
          <w:sz w:val="30"/>
          <w:szCs w:val="30"/>
        </w:rPr>
      </w:pPr>
    </w:p>
    <w:tbl>
      <w:tblPr>
        <w:tblW w:w="0" w:type="auto"/>
        <w:tblInd w:w="450" w:type="dxa"/>
        <w:tblLook w:val="04A0" w:firstRow="1" w:lastRow="0" w:firstColumn="1" w:lastColumn="0" w:noHBand="0" w:noVBand="1"/>
      </w:tblPr>
      <w:tblGrid>
        <w:gridCol w:w="5130"/>
        <w:gridCol w:w="3690"/>
      </w:tblGrid>
      <w:tr w:rsidR="00A66F14" w:rsidRPr="00F205C4" w14:paraId="5EC505F7" w14:textId="77777777" w:rsidTr="00840068">
        <w:trPr>
          <w:tblHeader/>
        </w:trPr>
        <w:tc>
          <w:tcPr>
            <w:tcW w:w="5130" w:type="dxa"/>
            <w:shd w:val="clear" w:color="auto" w:fill="auto"/>
            <w:vAlign w:val="bottom"/>
          </w:tcPr>
          <w:p w14:paraId="64E2C3E6" w14:textId="5151CFE8" w:rsidR="00A66F14" w:rsidRPr="00F205C4" w:rsidRDefault="00A66F14" w:rsidP="00901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shd w:val="clear" w:color="auto" w:fill="D9D9D9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F205C4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3690" w:type="dxa"/>
            <w:shd w:val="clear" w:color="auto" w:fill="auto"/>
            <w:vAlign w:val="bottom"/>
          </w:tcPr>
          <w:p w14:paraId="6A824085" w14:textId="77777777" w:rsidR="00A66F14" w:rsidRPr="00F205C4" w:rsidRDefault="00A66F14" w:rsidP="00901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F205C4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A66F14" w:rsidRPr="00F205C4" w14:paraId="1BEDBBD9" w14:textId="77777777" w:rsidTr="00840068">
        <w:tc>
          <w:tcPr>
            <w:tcW w:w="5130" w:type="dxa"/>
            <w:shd w:val="clear" w:color="auto" w:fill="auto"/>
          </w:tcPr>
          <w:p w14:paraId="4782CEDD" w14:textId="77777777" w:rsidR="00A66F14" w:rsidRPr="00F205C4" w:rsidRDefault="00A66F14" w:rsidP="00901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F205C4">
              <w:rPr>
                <w:rFonts w:asciiTheme="majorBidi" w:eastAsia="Calibri" w:hAnsiTheme="majorBidi" w:cstheme="majorBidi"/>
                <w:sz w:val="30"/>
                <w:szCs w:val="30"/>
              </w:rPr>
              <w:t>7</w:t>
            </w:r>
            <w:r w:rsidRPr="00F205C4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*</w:t>
            </w:r>
          </w:p>
        </w:tc>
        <w:tc>
          <w:tcPr>
            <w:tcW w:w="3690" w:type="dxa"/>
            <w:shd w:val="clear" w:color="auto" w:fill="auto"/>
          </w:tcPr>
          <w:p w14:paraId="0046D0FA" w14:textId="77777777" w:rsidR="00A66F14" w:rsidRPr="00F205C4" w:rsidRDefault="00A66F14" w:rsidP="00901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การเปิดเผยข้อมูลเครื่องมือทางการเงิน</w:t>
            </w:r>
          </w:p>
        </w:tc>
      </w:tr>
      <w:tr w:rsidR="00A66F14" w:rsidRPr="00F205C4" w14:paraId="0F27D62D" w14:textId="77777777" w:rsidTr="00840068">
        <w:tc>
          <w:tcPr>
            <w:tcW w:w="5130" w:type="dxa"/>
            <w:shd w:val="clear" w:color="auto" w:fill="auto"/>
          </w:tcPr>
          <w:p w14:paraId="0A4C3852" w14:textId="77777777" w:rsidR="00A66F14" w:rsidRPr="00F205C4" w:rsidRDefault="00A66F14" w:rsidP="00901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F205C4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*</w:t>
            </w:r>
          </w:p>
        </w:tc>
        <w:tc>
          <w:tcPr>
            <w:tcW w:w="3690" w:type="dxa"/>
            <w:shd w:val="clear" w:color="auto" w:fill="auto"/>
          </w:tcPr>
          <w:p w14:paraId="29195604" w14:textId="77777777" w:rsidR="00A66F14" w:rsidRPr="00F205C4" w:rsidRDefault="00A66F14" w:rsidP="00901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A66F14" w:rsidRPr="00F205C4" w14:paraId="0FB71D6F" w14:textId="77777777" w:rsidTr="00840068">
        <w:tc>
          <w:tcPr>
            <w:tcW w:w="5130" w:type="dxa"/>
            <w:shd w:val="clear" w:color="auto" w:fill="auto"/>
          </w:tcPr>
          <w:p w14:paraId="065027F6" w14:textId="0AD07EF5" w:rsidR="00A66F14" w:rsidRPr="00F205C4" w:rsidRDefault="00A66F14" w:rsidP="00901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F205C4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 w:rsidR="00E65870" w:rsidRPr="00F205C4">
              <w:rPr>
                <w:rFonts w:asciiTheme="majorBidi" w:eastAsia="Calibr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3690" w:type="dxa"/>
            <w:shd w:val="clear" w:color="auto" w:fill="auto"/>
          </w:tcPr>
          <w:p w14:paraId="4C19B0E7" w14:textId="6716120B" w:rsidR="00A66F14" w:rsidRPr="00F205C4" w:rsidRDefault="00E65870" w:rsidP="00901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F205C4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สัญญาเช่า</w:t>
            </w:r>
          </w:p>
        </w:tc>
      </w:tr>
      <w:tr w:rsidR="00A66F14" w:rsidRPr="00F205C4" w14:paraId="085B29BD" w14:textId="77777777" w:rsidTr="00840068">
        <w:tc>
          <w:tcPr>
            <w:tcW w:w="5130" w:type="dxa"/>
            <w:shd w:val="clear" w:color="auto" w:fill="auto"/>
          </w:tcPr>
          <w:p w14:paraId="7EF0E936" w14:textId="77777777" w:rsidR="00A66F14" w:rsidRPr="00F205C4" w:rsidRDefault="00A66F14" w:rsidP="00901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D9D9D9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Pr="00F205C4">
              <w:rPr>
                <w:rFonts w:asciiTheme="majorBidi" w:hAnsiTheme="majorBidi" w:cstheme="majorBidi"/>
                <w:sz w:val="30"/>
                <w:szCs w:val="30"/>
              </w:rPr>
              <w:t>32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*</w:t>
            </w:r>
          </w:p>
        </w:tc>
        <w:tc>
          <w:tcPr>
            <w:tcW w:w="3690" w:type="dxa"/>
            <w:shd w:val="clear" w:color="auto" w:fill="auto"/>
          </w:tcPr>
          <w:p w14:paraId="7B2FBE2A" w14:textId="77777777" w:rsidR="00A66F14" w:rsidRPr="00F205C4" w:rsidRDefault="00A66F14" w:rsidP="00901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D9D9D9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การแสดงรายการเครื่องมือทางการเงิน</w:t>
            </w:r>
          </w:p>
        </w:tc>
      </w:tr>
      <w:tr w:rsidR="00A66F14" w:rsidRPr="00F205C4" w14:paraId="4C557BAD" w14:textId="77777777" w:rsidTr="00840068">
        <w:tc>
          <w:tcPr>
            <w:tcW w:w="5130" w:type="dxa"/>
            <w:shd w:val="clear" w:color="auto" w:fill="auto"/>
          </w:tcPr>
          <w:p w14:paraId="2C5CE930" w14:textId="0C559F02" w:rsidR="00A66F14" w:rsidRPr="00F205C4" w:rsidRDefault="00A66F14" w:rsidP="00636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52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F205C4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*</w:t>
            </w:r>
          </w:p>
        </w:tc>
        <w:tc>
          <w:tcPr>
            <w:tcW w:w="3690" w:type="dxa"/>
            <w:shd w:val="clear" w:color="auto" w:fill="auto"/>
          </w:tcPr>
          <w:p w14:paraId="036AB2C1" w14:textId="77777777" w:rsidR="00A66F14" w:rsidRPr="00F205C4" w:rsidRDefault="00A66F14" w:rsidP="00636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right="162" w:hanging="20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การป้องกันความเสี่ยงของเงินลงทุนสุทธิ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ในหน่วยงานต่างประเทศ</w:t>
            </w:r>
          </w:p>
        </w:tc>
      </w:tr>
      <w:tr w:rsidR="00A66F14" w:rsidRPr="00F205C4" w14:paraId="3D9BD6B1" w14:textId="77777777" w:rsidTr="00840068">
        <w:tc>
          <w:tcPr>
            <w:tcW w:w="5130" w:type="dxa"/>
            <w:shd w:val="clear" w:color="auto" w:fill="auto"/>
          </w:tcPr>
          <w:p w14:paraId="06768CD8" w14:textId="425FB6BD" w:rsidR="00A66F14" w:rsidRPr="00F205C4" w:rsidRDefault="00A66F14" w:rsidP="00636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52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F205C4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*</w:t>
            </w:r>
          </w:p>
        </w:tc>
        <w:tc>
          <w:tcPr>
            <w:tcW w:w="3690" w:type="dxa"/>
            <w:shd w:val="clear" w:color="auto" w:fill="auto"/>
          </w:tcPr>
          <w:p w14:paraId="0D05EAA7" w14:textId="77777777" w:rsidR="00A66F14" w:rsidRPr="00F205C4" w:rsidRDefault="00A66F14" w:rsidP="00901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205C4">
              <w:rPr>
                <w:rFonts w:asciiTheme="majorBidi" w:hAnsiTheme="majorBidi" w:cstheme="majorBidi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1E882868" w14:textId="77777777" w:rsidR="00C13FD5" w:rsidRPr="00D877B0" w:rsidRDefault="00C13FD5" w:rsidP="00C13F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882EB08" w14:textId="280B00AD" w:rsidR="00C13FD5" w:rsidRPr="00F205C4" w:rsidRDefault="00C13FD5" w:rsidP="00C13F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205C4">
        <w:rPr>
          <w:rFonts w:asciiTheme="majorBidi" w:hAnsiTheme="majorBidi" w:cstheme="majorBidi"/>
          <w:i/>
          <w:iCs/>
          <w:sz w:val="30"/>
          <w:szCs w:val="30"/>
          <w:cs/>
        </w:rPr>
        <w:t>* มาตรฐานการรายงานทางการเงินกลุ่มเครื่องมือทางการเงิน</w:t>
      </w:r>
    </w:p>
    <w:p w14:paraId="017F762A" w14:textId="77777777" w:rsidR="00AD42FD" w:rsidRPr="00F205C4" w:rsidRDefault="00AD42FD" w:rsidP="00C13F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1E4DE16" w14:textId="763E833B" w:rsidR="00C13FD5" w:rsidRPr="00F205C4" w:rsidRDefault="00D2075F" w:rsidP="007A2F8B">
      <w:pPr>
        <w:pStyle w:val="ListParagraph"/>
        <w:tabs>
          <w:tab w:val="clear" w:pos="454"/>
          <w:tab w:val="clear" w:pos="680"/>
          <w:tab w:val="clear" w:pos="907"/>
          <w:tab w:val="clear" w:pos="1644"/>
          <w:tab w:val="left" w:pos="1440"/>
          <w:tab w:val="left" w:pos="1530"/>
          <w:tab w:val="left" w:pos="1620"/>
          <w:tab w:val="left" w:pos="19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F205C4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1428A7A5" w14:textId="77777777" w:rsidR="00C13FD5" w:rsidRPr="00D877B0" w:rsidRDefault="00C13FD5" w:rsidP="007A2F8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D03CB13" w14:textId="178D0111" w:rsidR="00C13FD5" w:rsidRPr="00F205C4" w:rsidRDefault="00D2075F" w:rsidP="007A2F8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F205C4">
        <w:rPr>
          <w:rFonts w:asciiTheme="majorBidi" w:hAnsiTheme="majorBidi" w:cstheme="majorBidi"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</w:p>
    <w:p w14:paraId="176EA725" w14:textId="77777777" w:rsidR="00202891" w:rsidRPr="00D877B0" w:rsidRDefault="00202891" w:rsidP="007A2F8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C21E7AE" w14:textId="61F117CF" w:rsidR="00EC59B3" w:rsidRPr="00EC59B3" w:rsidRDefault="00D877B0" w:rsidP="00EC59B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F205C4">
        <w:rPr>
          <w:rFonts w:asciiTheme="majorBidi" w:hAnsiTheme="majorBidi" w:cstheme="majorBidi"/>
          <w:color w:val="000000"/>
          <w:sz w:val="30"/>
          <w:szCs w:val="30"/>
          <w:cs/>
        </w:rPr>
        <w:t>ผู้บริหาร</w:t>
      </w:r>
      <w:r w:rsidR="00EC59B3" w:rsidRPr="00EC59B3">
        <w:rPr>
          <w:rFonts w:asciiTheme="majorBidi" w:hAnsiTheme="majorBidi" w:cstheme="majorBidi"/>
          <w:color w:val="000000"/>
          <w:sz w:val="30"/>
          <w:szCs w:val="30"/>
          <w:cs/>
        </w:rPr>
        <w:t>ได้ประเมินผลกระทบเบื้องต้นที่อาจเกิดขึ้นจากการถือปฏิบัติตาม</w:t>
      </w:r>
      <w:r w:rsidR="00EC59B3" w:rsidRPr="00F205C4">
        <w:rPr>
          <w:rFonts w:asciiTheme="majorBidi" w:hAnsiTheme="majorBidi" w:cstheme="majorBidi"/>
          <w:color w:val="000000"/>
          <w:sz w:val="30"/>
          <w:szCs w:val="30"/>
          <w:cs/>
        </w:rPr>
        <w:t>มาตรฐานการรายงานทางการเงินดังกล่าวข้างต้น</w:t>
      </w:r>
      <w:r w:rsidR="00EC59B3" w:rsidRPr="00EC59B3">
        <w:rPr>
          <w:rFonts w:asciiTheme="majorBidi" w:hAnsiTheme="majorBidi" w:cstheme="majorBidi"/>
          <w:color w:val="000000"/>
          <w:sz w:val="30"/>
          <w:szCs w:val="30"/>
          <w:cs/>
        </w:rPr>
        <w:t>เป็นครั้งแรกต่องบการเงินของ</w:t>
      </w:r>
      <w:r w:rsidR="00EC59B3"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</w:t>
      </w:r>
      <w:r w:rsidR="00EC59B3" w:rsidRPr="00EC59B3">
        <w:rPr>
          <w:rFonts w:asciiTheme="majorBidi" w:hAnsiTheme="majorBidi" w:cstheme="majorBidi"/>
          <w:color w:val="000000"/>
          <w:sz w:val="30"/>
          <w:szCs w:val="30"/>
          <w:cs/>
        </w:rPr>
        <w:t>บริษัท ซึ่งคาดว่าไม่มีผลกระทบที่มีสาระสำคัญต่องบการเงินของ</w:t>
      </w:r>
      <w:r w:rsidR="00EC59B3">
        <w:rPr>
          <w:rFonts w:asciiTheme="majorBidi" w:hAnsiTheme="majorBidi" w:cstheme="majorBidi" w:hint="cs"/>
          <w:color w:val="000000"/>
          <w:sz w:val="30"/>
          <w:szCs w:val="30"/>
          <w:cs/>
        </w:rPr>
        <w:t>กลุ่ม</w:t>
      </w:r>
      <w:r w:rsidR="00EC59B3" w:rsidRPr="00EC59B3">
        <w:rPr>
          <w:rFonts w:asciiTheme="majorBidi" w:hAnsiTheme="majorBidi" w:cstheme="majorBidi"/>
          <w:color w:val="000000"/>
          <w:sz w:val="30"/>
          <w:szCs w:val="30"/>
          <w:cs/>
        </w:rPr>
        <w:t>บริษัทในงวดแรกที่ถือปฏิบัติ</w:t>
      </w:r>
    </w:p>
    <w:p w14:paraId="3142D63E" w14:textId="77777777" w:rsidR="00EC59B3" w:rsidRPr="00D877B0" w:rsidRDefault="00EC59B3" w:rsidP="005D4D0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color w:val="000000"/>
          <w:szCs w:val="18"/>
        </w:rPr>
      </w:pPr>
    </w:p>
    <w:p w14:paraId="5C146D3E" w14:textId="4AA5DD9F" w:rsidR="00D2075F" w:rsidRPr="00F205C4" w:rsidRDefault="000C0B39" w:rsidP="00D2075F">
      <w:pPr>
        <w:pStyle w:val="ListParagraph"/>
        <w:tabs>
          <w:tab w:val="clear" w:pos="454"/>
          <w:tab w:val="clear" w:pos="680"/>
          <w:tab w:val="clear" w:pos="907"/>
          <w:tab w:val="clear" w:pos="1644"/>
          <w:tab w:val="left" w:pos="1440"/>
          <w:tab w:val="left" w:pos="1530"/>
          <w:tab w:val="left" w:pos="1620"/>
          <w:tab w:val="left" w:pos="19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F205C4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lastRenderedPageBreak/>
        <w:t>มาตรฐานการรายงานทางการเงิน ฉบับที่ 16 เรื่อง สัญญาเช่า</w:t>
      </w:r>
    </w:p>
    <w:p w14:paraId="062ACBFF" w14:textId="77777777" w:rsidR="00F962B0" w:rsidRPr="00F205C4" w:rsidRDefault="00F962B0" w:rsidP="006B53E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7B0E1FB" w14:textId="18C54A0B" w:rsidR="000C0B39" w:rsidRDefault="000C0B39" w:rsidP="007A2F8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205C4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 ฉบับที่ </w:t>
      </w:r>
      <w:r w:rsidRPr="00F205C4">
        <w:rPr>
          <w:rFonts w:asciiTheme="majorBidi" w:hAnsiTheme="majorBidi" w:cstheme="majorBidi"/>
          <w:sz w:val="30"/>
          <w:szCs w:val="30"/>
        </w:rPr>
        <w:t xml:space="preserve">16 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ได้นำเสนอวิธีการบัญชีเดียวสำหรับผู้เช่า โดยผู้เช่าต้องรับรู้สินทรัพย์สิทธิการใช้และหนี้สินตามสัญญาเช่า ซึ่งยกเว้นการรับรู้รายการสำหรับสัญญาเช่าระยะสั้นและสินทรัพย์อ้างอิงที่มีมูลค่าต่ำ ส่งผลให้กลุ่มบริษัทจะรับรู้สินทรัพย์และหนี้สินสำหรับสัญญาเช่าดำเนินงาน ทั้งนี้ ณ วันที่ </w:t>
      </w:r>
      <w:r w:rsidRPr="00F205C4">
        <w:rPr>
          <w:rFonts w:asciiTheme="majorBidi" w:hAnsiTheme="majorBidi" w:cstheme="majorBidi"/>
          <w:sz w:val="30"/>
          <w:szCs w:val="30"/>
        </w:rPr>
        <w:t xml:space="preserve">31 </w:t>
      </w:r>
      <w:r w:rsidRPr="00F205C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F205C4">
        <w:rPr>
          <w:rFonts w:asciiTheme="majorBidi" w:hAnsiTheme="majorBidi" w:cstheme="majorBidi"/>
          <w:sz w:val="30"/>
          <w:szCs w:val="30"/>
        </w:rPr>
        <w:t xml:space="preserve">2562 </w:t>
      </w:r>
      <w:r w:rsidRPr="00F205C4">
        <w:rPr>
          <w:rFonts w:asciiTheme="majorBidi" w:hAnsiTheme="majorBidi" w:cstheme="majorBidi"/>
          <w:sz w:val="30"/>
          <w:szCs w:val="30"/>
          <w:cs/>
        </w:rPr>
        <w:t>จำนวนเงินขั้นต่ำที่ต้องจ่ายในอนาคตทั้งสิ้นภายใต้สัญญาเช่าดำเนินงานที่บอกเลิกไม่ได้ซึ่งไม่ได้คิดลดเป็นมูลค่าปัจจุบันของกลุ่มบริษัทมีจำนวน</w:t>
      </w:r>
      <w:r w:rsidR="00CB36DE">
        <w:rPr>
          <w:rFonts w:asciiTheme="majorBidi" w:hAnsiTheme="majorBidi" w:cstheme="majorBidi"/>
          <w:sz w:val="30"/>
          <w:szCs w:val="30"/>
        </w:rPr>
        <w:t xml:space="preserve"> </w:t>
      </w:r>
      <w:r w:rsidR="00CB36DE" w:rsidRPr="00CB36DE">
        <w:rPr>
          <w:rFonts w:asciiTheme="majorBidi" w:hAnsiTheme="majorBidi" w:cstheme="majorBidi"/>
          <w:sz w:val="30"/>
          <w:szCs w:val="30"/>
        </w:rPr>
        <w:t>109</w:t>
      </w:r>
      <w:r w:rsidR="00CB36DE">
        <w:rPr>
          <w:rFonts w:asciiTheme="majorBidi" w:hAnsiTheme="majorBidi" w:cstheme="majorBidi"/>
          <w:sz w:val="30"/>
          <w:szCs w:val="30"/>
        </w:rPr>
        <w:t>.20</w:t>
      </w:r>
      <w:r w:rsidR="00CB36DE" w:rsidRPr="00CB36DE">
        <w:rPr>
          <w:rFonts w:asciiTheme="majorBidi" w:hAnsiTheme="majorBidi" w:cstheme="majorBidi"/>
          <w:sz w:val="30"/>
          <w:szCs w:val="30"/>
        </w:rPr>
        <w:t xml:space="preserve"> </w:t>
      </w:r>
      <w:r w:rsidRPr="00F205C4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0F65D5">
        <w:rPr>
          <w:rFonts w:asciiTheme="majorBidi" w:hAnsiTheme="majorBidi" w:cstheme="majorBidi"/>
          <w:sz w:val="30"/>
          <w:szCs w:val="30"/>
        </w:rPr>
        <w:t xml:space="preserve"> </w:t>
      </w:r>
      <w:r w:rsidRPr="00F205C4">
        <w:rPr>
          <w:rFonts w:asciiTheme="majorBidi" w:hAnsiTheme="majorBidi" w:cstheme="majorBidi"/>
          <w:sz w:val="30"/>
          <w:szCs w:val="30"/>
          <w:cs/>
        </w:rPr>
        <w:t>เมื่อมาตรฐานการรายงานทางการเงินฉบับนี้มีผลบังคับใช้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บางฉบับที่มีผลบังคับใช้อยู่ในปัจจุบันถูกยกเลิกไป</w:t>
      </w:r>
    </w:p>
    <w:p w14:paraId="63B63BC5" w14:textId="77777777" w:rsidR="008E5809" w:rsidRPr="00F205C4" w:rsidRDefault="008E5809" w:rsidP="007A2F8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F61DF6D" w14:textId="77777777" w:rsidR="008E5809" w:rsidRPr="00F205C4" w:rsidRDefault="008E5809" w:rsidP="008E580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F205C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ดังกล่าวข้างต้น  </w:t>
      </w:r>
    </w:p>
    <w:p w14:paraId="36575DE9" w14:textId="4F17FA8B" w:rsidR="00BD3D80" w:rsidRPr="00281B7F" w:rsidRDefault="00BD3D80" w:rsidP="00800DE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sectPr w:rsidR="00BD3D80" w:rsidRPr="00281B7F" w:rsidSect="003A296E"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B2C072" w14:textId="77777777" w:rsidR="00B029F4" w:rsidRDefault="00B029F4">
      <w:r>
        <w:separator/>
      </w:r>
    </w:p>
  </w:endnote>
  <w:endnote w:type="continuationSeparator" w:id="0">
    <w:p w14:paraId="4488CB44" w14:textId="77777777" w:rsidR="00B029F4" w:rsidRDefault="00B029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EucrosiaUPCBold">
    <w:altName w:val="Arial Unicode MS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8C9B1B" w14:textId="155E140A" w:rsidR="00B97BBC" w:rsidRPr="00BD48A3" w:rsidRDefault="00B97BBC" w:rsidP="00853DEB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BD48A3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BD48A3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BD48A3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41</w:t>
    </w:r>
    <w:r w:rsidRPr="00BD48A3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18275685" w14:textId="77777777" w:rsidR="00B97BBC" w:rsidRPr="00DF1BD9" w:rsidRDefault="00B97BBC" w:rsidP="0006188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80"/>
      </w:tabs>
      <w:ind w:right="360"/>
      <w:rPr>
        <w:rFonts w:ascii="Angsana New" w:hAnsi="Angsana New" w:cs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26FDA5" w14:textId="77777777" w:rsidR="00B97BBC" w:rsidRDefault="00B97BBC" w:rsidP="00F26A6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23690B">
      <w:rPr>
        <w:rStyle w:val="PageNumber"/>
        <w:rFonts w:cs="Angsana New"/>
        <w:noProof/>
      </w:rPr>
      <w:t>7</w:t>
    </w:r>
    <w:r>
      <w:rPr>
        <w:rStyle w:val="PageNumber"/>
        <w:cs/>
      </w:rPr>
      <w:fldChar w:fldCharType="end"/>
    </w:r>
  </w:p>
  <w:p w14:paraId="4CDD77FC" w14:textId="2035C54B" w:rsidR="00B97BBC" w:rsidRDefault="00B97BBC" w:rsidP="00230A1C">
    <w:pPr>
      <w:tabs>
        <w:tab w:val="left" w:pos="8910"/>
        <w:tab w:val="left" w:pos="13860"/>
      </w:tabs>
      <w:ind w:right="360"/>
      <w:rPr>
        <w:rFonts w:ascii="Angsana New" w:hAnsi="Angsana New"/>
        <w:sz w:val="30"/>
        <w:szCs w:val="30"/>
      </w:rPr>
    </w:pPr>
    <w:r w:rsidRPr="007F5E02">
      <w:rPr>
        <w:rFonts w:ascii="Angsana New" w:hAnsi="Angsana New"/>
        <w:i/>
        <w:iCs/>
        <w:sz w:val="30"/>
        <w:szCs w:val="30"/>
      </w:rPr>
      <w:fldChar w:fldCharType="begin"/>
    </w:r>
    <w:r w:rsidRPr="007F5E02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7F5E02">
      <w:rPr>
        <w:rFonts w:ascii="Angsana New" w:hAnsi="Angsana New"/>
        <w:i/>
        <w:iCs/>
        <w:sz w:val="30"/>
        <w:szCs w:val="30"/>
      </w:rPr>
      <w:fldChar w:fldCharType="separate"/>
    </w:r>
    <w:r>
      <w:rPr>
        <w:rFonts w:ascii="Angsana New" w:hAnsi="Angsana New"/>
        <w:i/>
        <w:iCs/>
        <w:noProof/>
        <w:sz w:val="30"/>
        <w:szCs w:val="30"/>
      </w:rPr>
      <w:t>acgt3</w:t>
    </w:r>
    <w:r w:rsidRPr="007F5E02">
      <w:rPr>
        <w:rFonts w:ascii="Angsana New" w:hAnsi="Angsana New"/>
        <w:i/>
        <w:iCs/>
        <w:sz w:val="30"/>
        <w:szCs w:val="30"/>
      </w:rPr>
      <w:fldChar w:fldCharType="end"/>
    </w:r>
    <w:r w:rsidRPr="007F5E02">
      <w:rPr>
        <w:rFonts w:ascii="Angsana New" w:hAnsi="Angsana New" w:cs="Angsana New" w:hint="cs"/>
        <w:i/>
        <w:iCs/>
        <w:sz w:val="30"/>
        <w:szCs w:val="30"/>
        <w:cs/>
      </w:rPr>
      <w:t xml:space="preserve">                                                                  </w:t>
    </w:r>
    <w:r w:rsidRPr="007F5E02">
      <w:rPr>
        <w:rFonts w:ascii="Angsana New" w:hAnsi="Angsana New" w:cs="Angsana New"/>
        <w:i/>
        <w:iCs/>
        <w:sz w:val="30"/>
        <w:szCs w:val="30"/>
        <w:cs/>
      </w:rPr>
      <w:t xml:space="preserve">     </w:t>
    </w:r>
    <w:r w:rsidRPr="007F5E02">
      <w:rPr>
        <w:rFonts w:ascii="Angsana New" w:hAnsi="Angsana New" w:cs="Angsana New" w:hint="cs"/>
        <w:i/>
        <w:iCs/>
        <w:sz w:val="30"/>
        <w:szCs w:val="30"/>
        <w:cs/>
      </w:rPr>
      <w:t xml:space="preserve">                         </w:t>
    </w:r>
    <w:r>
      <w:rPr>
        <w:rFonts w:ascii="Angsana New" w:hAnsi="Angsana New" w:hint="cs"/>
        <w:sz w:val="30"/>
        <w:szCs w:val="30"/>
        <w:cs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ED8B25" w14:textId="30561D75" w:rsidR="00B97BBC" w:rsidRPr="00853DEB" w:rsidRDefault="00B97BBC" w:rsidP="00853DEB">
    <w:pPr>
      <w:pStyle w:val="Footer"/>
      <w:framePr w:w="307" w:h="485" w:hRule="exact" w:wrap="around" w:vAnchor="text" w:hAnchor="margin" w:xAlign="center" w:y="9"/>
      <w:rPr>
        <w:rStyle w:val="PageNumber"/>
        <w:rFonts w:ascii="Angsana New" w:hAnsi="Angsana New" w:cs="Angsana New"/>
        <w:sz w:val="30"/>
        <w:szCs w:val="30"/>
      </w:rPr>
    </w:pPr>
    <w:r w:rsidRPr="00853DEB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853DEB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53DEB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44</w:t>
    </w:r>
    <w:r w:rsidRPr="00853DEB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3BFFE3E8" w14:textId="77777777" w:rsidR="00B97BBC" w:rsidRPr="006105F4" w:rsidRDefault="00B97BBC" w:rsidP="003E287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ind w:right="360"/>
      <w:rPr>
        <w:rFonts w:ascii="Angsana New" w:hAnsi="Angsana New" w:cs="Angsana New"/>
        <w:b/>
        <w:bCs/>
        <w:sz w:val="30"/>
        <w:szCs w:val="30"/>
      </w:rPr>
    </w:pPr>
    <w:r w:rsidRPr="00D218EE">
      <w:rPr>
        <w:rStyle w:val="PageNumber"/>
        <w:rFonts w:ascii="Angsana New" w:hAnsi="Angsana New" w:cs="Angsana New"/>
        <w:sz w:val="30"/>
        <w:szCs w:val="30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9FDFF3" w14:textId="77777777" w:rsidR="00B97BBC" w:rsidRDefault="00B97BBC" w:rsidP="00F26A6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CC4F2B">
      <w:rPr>
        <w:rStyle w:val="PageNumber"/>
        <w:rFonts w:cs="Angsana New"/>
        <w:noProof/>
      </w:rPr>
      <w:t>0</w:t>
    </w:r>
    <w:r>
      <w:rPr>
        <w:rStyle w:val="PageNumber"/>
        <w:cs/>
      </w:rPr>
      <w:fldChar w:fldCharType="end"/>
    </w:r>
  </w:p>
  <w:p w14:paraId="635F5FFE" w14:textId="794B7A8E" w:rsidR="00B97BBC" w:rsidRDefault="00B97BBC" w:rsidP="007F5E02">
    <w:pPr>
      <w:tabs>
        <w:tab w:val="left" w:pos="9000"/>
        <w:tab w:val="left" w:pos="13860"/>
      </w:tabs>
      <w:ind w:right="360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acgt3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cs="Angsana New" w:hint="cs"/>
        <w:sz w:val="30"/>
        <w:szCs w:val="30"/>
        <w:cs/>
      </w:rPr>
      <w:t xml:space="preserve">                                                                  </w:t>
    </w:r>
    <w:r>
      <w:rPr>
        <w:rFonts w:ascii="Angsana New" w:hAnsi="Angsana New" w:cs="Angsana New"/>
        <w:sz w:val="30"/>
        <w:szCs w:val="30"/>
        <w:cs/>
      </w:rPr>
      <w:t xml:space="preserve">     </w:t>
    </w:r>
    <w:r>
      <w:rPr>
        <w:rFonts w:ascii="Angsana New" w:hAnsi="Angsana New" w:cs="Angsana New" w:hint="cs"/>
        <w:sz w:val="30"/>
        <w:szCs w:val="30"/>
        <w:cs/>
      </w:rPr>
      <w:t xml:space="preserve">                         </w:t>
    </w:r>
    <w:r>
      <w:rPr>
        <w:rFonts w:ascii="Angsana New" w:hAnsi="Angsana New"/>
        <w:sz w:val="30"/>
        <w:szCs w:val="3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058CF7" w14:textId="77777777" w:rsidR="00B029F4" w:rsidRDefault="00B029F4">
      <w:r>
        <w:separator/>
      </w:r>
    </w:p>
  </w:footnote>
  <w:footnote w:type="continuationSeparator" w:id="0">
    <w:p w14:paraId="0E806D59" w14:textId="77777777" w:rsidR="00B029F4" w:rsidRDefault="00B029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AA0A68" w14:textId="77777777" w:rsidR="00B97BBC" w:rsidRDefault="00B97BBC" w:rsidP="00551DB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9475D2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9475D2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ออโต</w:t>
    </w:r>
    <w:r w:rsidRPr="009475D2">
      <w:rPr>
        <w:rFonts w:ascii="Angsana New" w:hAnsi="Angsana New" w:cs="Angsana New" w:hint="cs"/>
        <w:b/>
        <w:bCs/>
        <w:sz w:val="32"/>
        <w:szCs w:val="32"/>
        <w:cs/>
      </w:rPr>
      <w:t>คอร์ป</w:t>
    </w:r>
    <w:r w:rsidRPr="009475D2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475D2">
      <w:rPr>
        <w:rFonts w:ascii="Angsana New" w:hAnsi="Angsana New" w:cs="Angsana New" w:hint="cs"/>
        <w:b/>
        <w:bCs/>
        <w:sz w:val="32"/>
        <w:szCs w:val="32"/>
        <w:cs/>
      </w:rPr>
      <w:t>โฮลดิ้ง</w:t>
    </w:r>
    <w:r w:rsidRPr="009475D2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475D2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953B03">
      <w:rPr>
        <w:rFonts w:ascii="Angsana New" w:hAnsi="Angsana New" w:cs="Angsana New"/>
        <w:b/>
        <w:bCs/>
        <w:sz w:val="32"/>
        <w:szCs w:val="32"/>
        <w:cs/>
      </w:rPr>
      <w:t>(</w:t>
    </w:r>
    <w:r w:rsidRPr="00953B03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953B03">
      <w:rPr>
        <w:rFonts w:ascii="Angsana New" w:hAnsi="Angsana New" w:cs="Angsana New"/>
        <w:b/>
        <w:bCs/>
        <w:sz w:val="32"/>
        <w:szCs w:val="32"/>
        <w:cs/>
      </w:rPr>
      <w:t>)</w:t>
    </w:r>
    <w:r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และบริษัทย่อย </w:t>
    </w:r>
  </w:p>
  <w:p w14:paraId="3AEE286B" w14:textId="77777777" w:rsidR="00B97BBC" w:rsidRDefault="00B97BBC" w:rsidP="0046261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527F49">
      <w:rPr>
        <w:rFonts w:ascii="Angsana New" w:hAnsi="Angsana New" w:cs="Angsana New"/>
        <w:b/>
        <w:bCs/>
        <w:sz w:val="32"/>
        <w:szCs w:val="32"/>
        <w:cs/>
      </w:rPr>
      <w:t xml:space="preserve">หมายเหตุประกอบงบการเงิน </w:t>
    </w:r>
  </w:p>
  <w:p w14:paraId="5D91744D" w14:textId="77777777" w:rsidR="00B97BBC" w:rsidRPr="0034106F" w:rsidRDefault="00B97BBC" w:rsidP="0046261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31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 w:cs="Angsana New"/>
        <w:b/>
        <w:bCs/>
        <w:sz w:val="32"/>
        <w:szCs w:val="32"/>
      </w:rPr>
      <w:t>2562</w:t>
    </w:r>
  </w:p>
  <w:p w14:paraId="3027893D" w14:textId="77777777" w:rsidR="00B97BBC" w:rsidRPr="00B239E0" w:rsidRDefault="00B97BBC" w:rsidP="00FE3960">
    <w:pPr>
      <w:jc w:val="center"/>
      <w:rPr>
        <w:rFonts w:ascii="Angsana New" w:hAnsi="Angsana New" w:cs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AB836A" w14:textId="77777777" w:rsidR="00B97BBC" w:rsidRDefault="00B97BBC" w:rsidP="00D82F0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9475D2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9475D2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ออโต</w:t>
    </w:r>
    <w:r w:rsidRPr="009475D2">
      <w:rPr>
        <w:rFonts w:ascii="Angsana New" w:hAnsi="Angsana New" w:cs="Angsana New" w:hint="cs"/>
        <w:b/>
        <w:bCs/>
        <w:sz w:val="32"/>
        <w:szCs w:val="32"/>
        <w:cs/>
      </w:rPr>
      <w:t>คอร์ป</w:t>
    </w:r>
    <w:r w:rsidRPr="009475D2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475D2">
      <w:rPr>
        <w:rFonts w:ascii="Angsana New" w:hAnsi="Angsana New" w:cs="Angsana New" w:hint="cs"/>
        <w:b/>
        <w:bCs/>
        <w:sz w:val="32"/>
        <w:szCs w:val="32"/>
        <w:cs/>
      </w:rPr>
      <w:t>โฮลดิ้ง</w:t>
    </w:r>
    <w:r w:rsidRPr="009475D2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475D2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953B03">
      <w:rPr>
        <w:rFonts w:ascii="Angsana New" w:hAnsi="Angsana New" w:cs="Angsana New"/>
        <w:b/>
        <w:bCs/>
        <w:sz w:val="32"/>
        <w:szCs w:val="32"/>
        <w:cs/>
      </w:rPr>
      <w:t>(</w:t>
    </w:r>
    <w:r w:rsidRPr="00953B03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953B03">
      <w:rPr>
        <w:rFonts w:ascii="Angsana New" w:hAnsi="Angsana New" w:cs="Angsana New"/>
        <w:b/>
        <w:bCs/>
        <w:sz w:val="32"/>
        <w:szCs w:val="32"/>
        <w:cs/>
      </w:rPr>
      <w:t>)</w:t>
    </w:r>
    <w:r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และบริษัทย่อย </w:t>
    </w:r>
  </w:p>
  <w:p w14:paraId="7DDD774F" w14:textId="77777777" w:rsidR="00B97BBC" w:rsidRDefault="00B97BBC" w:rsidP="00D82F0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527F49">
      <w:rPr>
        <w:rFonts w:ascii="Angsana New" w:hAnsi="Angsana New" w:cs="Angsana New"/>
        <w:b/>
        <w:bCs/>
        <w:sz w:val="32"/>
        <w:szCs w:val="32"/>
        <w:cs/>
      </w:rPr>
      <w:t xml:space="preserve">หมายเหตุประกอบงบการเงิน </w:t>
    </w:r>
  </w:p>
  <w:p w14:paraId="34371101" w14:textId="77777777" w:rsidR="00B97BBC" w:rsidRPr="0034106F" w:rsidRDefault="00B97BBC" w:rsidP="00D82F0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31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 w:cs="Angsana New"/>
        <w:b/>
        <w:bCs/>
        <w:sz w:val="32"/>
        <w:szCs w:val="32"/>
      </w:rPr>
      <w:t>2562</w:t>
    </w:r>
  </w:p>
  <w:p w14:paraId="3F941E38" w14:textId="77777777" w:rsidR="00B97BBC" w:rsidRPr="00A1328C" w:rsidRDefault="00B97BBC" w:rsidP="00D82F0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16"/>
        <w:szCs w:val="16"/>
      </w:rPr>
    </w:pPr>
  </w:p>
  <w:p w14:paraId="55523224" w14:textId="77777777" w:rsidR="00B97BBC" w:rsidRPr="00D82F01" w:rsidRDefault="00B97BBC" w:rsidP="00D82F0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78B4E8" w14:textId="77777777" w:rsidR="00B97BBC" w:rsidRDefault="00B97BBC" w:rsidP="00CA235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9475D2">
      <w:rPr>
        <w:rFonts w:ascii="Angsana New" w:hAnsi="Angsana New" w:cs="Angsana New" w:hint="cs"/>
        <w:b/>
        <w:bCs/>
        <w:sz w:val="32"/>
        <w:szCs w:val="32"/>
        <w:cs/>
      </w:rPr>
      <w:t>บริษัท</w:t>
    </w:r>
    <w:r w:rsidRPr="009475D2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ออโต</w:t>
    </w:r>
    <w:r w:rsidRPr="009475D2">
      <w:rPr>
        <w:rFonts w:ascii="Angsana New" w:hAnsi="Angsana New" w:cs="Angsana New" w:hint="cs"/>
        <w:b/>
        <w:bCs/>
        <w:sz w:val="32"/>
        <w:szCs w:val="32"/>
        <w:cs/>
      </w:rPr>
      <w:t>คอร์ป</w:t>
    </w:r>
    <w:r w:rsidRPr="009475D2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475D2">
      <w:rPr>
        <w:rFonts w:ascii="Angsana New" w:hAnsi="Angsana New" w:cs="Angsana New" w:hint="cs"/>
        <w:b/>
        <w:bCs/>
        <w:sz w:val="32"/>
        <w:szCs w:val="32"/>
        <w:cs/>
      </w:rPr>
      <w:t>โฮลดิ้ง</w:t>
    </w:r>
    <w:r w:rsidRPr="009475D2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9475D2">
      <w:rPr>
        <w:rFonts w:ascii="Angsana New" w:hAnsi="Angsana New" w:cs="Angsana New" w:hint="cs"/>
        <w:b/>
        <w:bCs/>
        <w:sz w:val="32"/>
        <w:szCs w:val="32"/>
        <w:cs/>
      </w:rPr>
      <w:t>จำกัด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953B03">
      <w:rPr>
        <w:rFonts w:ascii="Angsana New" w:hAnsi="Angsana New" w:cs="Angsana New"/>
        <w:b/>
        <w:bCs/>
        <w:sz w:val="32"/>
        <w:szCs w:val="32"/>
        <w:cs/>
      </w:rPr>
      <w:t>(</w:t>
    </w:r>
    <w:r w:rsidRPr="00953B03">
      <w:rPr>
        <w:rFonts w:ascii="Angsana New" w:hAnsi="Angsana New" w:cs="Angsana New" w:hint="cs"/>
        <w:b/>
        <w:bCs/>
        <w:sz w:val="32"/>
        <w:szCs w:val="32"/>
        <w:cs/>
      </w:rPr>
      <w:t>มหาชน</w:t>
    </w:r>
    <w:r w:rsidRPr="00953B03">
      <w:rPr>
        <w:rFonts w:ascii="Angsana New" w:hAnsi="Angsana New" w:cs="Angsana New"/>
        <w:b/>
        <w:bCs/>
        <w:sz w:val="32"/>
        <w:szCs w:val="32"/>
        <w:cs/>
      </w:rPr>
      <w:t>)</w:t>
    </w:r>
    <w:r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และบริษัทย่อย </w:t>
    </w:r>
  </w:p>
  <w:p w14:paraId="1325CE5E" w14:textId="77777777" w:rsidR="00B97BBC" w:rsidRDefault="00B97BBC" w:rsidP="00CA235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527F49">
      <w:rPr>
        <w:rFonts w:ascii="Angsana New" w:hAnsi="Angsana New" w:cs="Angsana New"/>
        <w:b/>
        <w:bCs/>
        <w:sz w:val="32"/>
        <w:szCs w:val="32"/>
        <w:cs/>
      </w:rPr>
      <w:t xml:space="preserve">หมายเหตุประกอบงบการเงิน </w:t>
    </w:r>
  </w:p>
  <w:p w14:paraId="2C6AA026" w14:textId="77777777" w:rsidR="00B97BBC" w:rsidRPr="0034106F" w:rsidRDefault="00B97BBC" w:rsidP="00CA235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31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 w:cs="Angsana New"/>
        <w:b/>
        <w:bCs/>
        <w:sz w:val="32"/>
        <w:szCs w:val="32"/>
      </w:rPr>
      <w:t>2562</w:t>
    </w:r>
  </w:p>
  <w:p w14:paraId="118EADE5" w14:textId="77777777" w:rsidR="00B97BBC" w:rsidRPr="00A1328C" w:rsidRDefault="00B97BBC" w:rsidP="000C067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0B729816"/>
    <w:lvl w:ilvl="0" w:tplc="27B2501C">
      <w:start w:val="1"/>
      <w:numFmt w:val="thaiLetters"/>
      <w:lvlText w:val="(%1)"/>
      <w:lvlJc w:val="left"/>
      <w:pPr>
        <w:ind w:left="63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89C6FD1"/>
    <w:multiLevelType w:val="hybridMultilevel"/>
    <w:tmpl w:val="54302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EE474A1"/>
    <w:multiLevelType w:val="hybridMultilevel"/>
    <w:tmpl w:val="04E8B568"/>
    <w:lvl w:ilvl="0" w:tplc="6FCEAAF8">
      <w:start w:val="3"/>
      <w:numFmt w:val="bullet"/>
      <w:lvlText w:val="-"/>
      <w:lvlJc w:val="left"/>
      <w:pPr>
        <w:ind w:left="65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D6B0AE7E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  <w:sz w:val="24"/>
        <w:szCs w:val="24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145C4712"/>
    <w:multiLevelType w:val="hybridMultilevel"/>
    <w:tmpl w:val="4612B5C4"/>
    <w:lvl w:ilvl="0" w:tplc="BA90B3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871531F"/>
    <w:multiLevelType w:val="hybridMultilevel"/>
    <w:tmpl w:val="FF8431C8"/>
    <w:lvl w:ilvl="0" w:tplc="A43E719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F80292"/>
    <w:multiLevelType w:val="singleLevel"/>
    <w:tmpl w:val="04090001"/>
    <w:lvl w:ilvl="0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color w:val="auto"/>
        <w:sz w:val="24"/>
      </w:r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8917223"/>
    <w:multiLevelType w:val="hybridMultilevel"/>
    <w:tmpl w:val="E76E1128"/>
    <w:lvl w:ilvl="0" w:tplc="6DEC69EC">
      <w:start w:val="1"/>
      <w:numFmt w:val="bullet"/>
      <w:lvlText w:val=""/>
      <w:lvlJc w:val="left"/>
      <w:pPr>
        <w:ind w:left="1224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20" w15:restartNumberingAfterBreak="0">
    <w:nsid w:val="2E1E03CD"/>
    <w:multiLevelType w:val="multilevel"/>
    <w:tmpl w:val="11C2871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2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9052953"/>
    <w:multiLevelType w:val="multilevel"/>
    <w:tmpl w:val="70ACE69A"/>
    <w:lvl w:ilvl="0">
      <w:start w:val="1"/>
      <w:numFmt w:val="decimal"/>
      <w:lvlText w:val="%1"/>
      <w:lvlJc w:val="left"/>
      <w:pPr>
        <w:ind w:left="8866" w:hanging="360"/>
      </w:pPr>
      <w:rPr>
        <w:rFonts w:hint="default"/>
        <w:b/>
        <w:bCs/>
        <w:sz w:val="30"/>
        <w:szCs w:val="3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FC94AA7"/>
    <w:multiLevelType w:val="hybridMultilevel"/>
    <w:tmpl w:val="4272939C"/>
    <w:lvl w:ilvl="0" w:tplc="60029AB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B31578C"/>
    <w:multiLevelType w:val="hybridMultilevel"/>
    <w:tmpl w:val="81DA2992"/>
    <w:lvl w:ilvl="0" w:tplc="53125D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A54404"/>
    <w:multiLevelType w:val="hybridMultilevel"/>
    <w:tmpl w:val="CA407372"/>
    <w:lvl w:ilvl="0" w:tplc="161EDE5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FD0AEE"/>
    <w:multiLevelType w:val="hybridMultilevel"/>
    <w:tmpl w:val="1B0860CE"/>
    <w:lvl w:ilvl="0" w:tplc="AAFE4B8E">
      <w:start w:val="2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2F7FA8"/>
    <w:multiLevelType w:val="hybridMultilevel"/>
    <w:tmpl w:val="9FE0BCB8"/>
    <w:lvl w:ilvl="0" w:tplc="5C6E4B34">
      <w:start w:val="9"/>
      <w:numFmt w:val="bullet"/>
      <w:lvlText w:val="﷐"/>
      <w:lvlJc w:val="left"/>
      <w:pPr>
        <w:ind w:left="1065" w:hanging="70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6B5F73D2"/>
    <w:multiLevelType w:val="hybridMultilevel"/>
    <w:tmpl w:val="E4AAF3EA"/>
    <w:lvl w:ilvl="0" w:tplc="8ECEFE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1F7800"/>
    <w:multiLevelType w:val="multilevel"/>
    <w:tmpl w:val="54CC8B14"/>
    <w:lvl w:ilvl="0">
      <w:start w:val="16"/>
      <w:numFmt w:val="thaiLetters"/>
      <w:lvlText w:val="(%1)"/>
      <w:lvlJc w:val="left"/>
      <w:pPr>
        <w:ind w:left="540" w:hanging="360"/>
      </w:pPr>
      <w:rPr>
        <w:rFonts w:hint="default"/>
        <w:b/>
        <w:bCs/>
        <w:i/>
        <w:iCs/>
      </w:rPr>
    </w:lvl>
    <w:lvl w:ilvl="1"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2">
      <w:start w:val="8"/>
      <w:numFmt w:val="decimal"/>
      <w:lvlText w:val="%3."/>
      <w:lvlJc w:val="left"/>
      <w:pPr>
        <w:ind w:left="2520" w:hanging="360"/>
      </w:pPr>
      <w:rPr>
        <w:rFonts w:cs="Angsana New" w:hint="default"/>
      </w:rPr>
    </w:lvl>
    <w:lvl w:ilvl="3">
      <w:start w:val="1"/>
      <w:numFmt w:val="decimal"/>
      <w:lvlText w:val="%4."/>
      <w:lvlJc w:val="left"/>
      <w:pPr>
        <w:ind w:left="30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60" w:hanging="18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3"/>
  </w:num>
  <w:num w:numId="12">
    <w:abstractNumId w:val="18"/>
  </w:num>
  <w:num w:numId="13">
    <w:abstractNumId w:val="31"/>
  </w:num>
  <w:num w:numId="14">
    <w:abstractNumId w:val="21"/>
  </w:num>
  <w:num w:numId="15">
    <w:abstractNumId w:val="24"/>
  </w:num>
  <w:num w:numId="16">
    <w:abstractNumId w:val="22"/>
  </w:num>
  <w:num w:numId="17">
    <w:abstractNumId w:val="25"/>
  </w:num>
  <w:num w:numId="18">
    <w:abstractNumId w:val="10"/>
  </w:num>
  <w:num w:numId="19">
    <w:abstractNumId w:val="29"/>
  </w:num>
  <w:num w:numId="20">
    <w:abstractNumId w:val="13"/>
  </w:num>
  <w:num w:numId="21">
    <w:abstractNumId w:val="20"/>
  </w:num>
  <w:num w:numId="22">
    <w:abstractNumId w:val="27"/>
  </w:num>
  <w:num w:numId="23">
    <w:abstractNumId w:val="17"/>
  </w:num>
  <w:num w:numId="24">
    <w:abstractNumId w:val="26"/>
  </w:num>
  <w:num w:numId="25">
    <w:abstractNumId w:val="12"/>
  </w:num>
  <w:num w:numId="26">
    <w:abstractNumId w:val="14"/>
  </w:num>
  <w:num w:numId="27">
    <w:abstractNumId w:val="28"/>
  </w:num>
  <w:num w:numId="28">
    <w:abstractNumId w:val="32"/>
  </w:num>
  <w:num w:numId="29">
    <w:abstractNumId w:val="16"/>
  </w:num>
  <w:num w:numId="30">
    <w:abstractNumId w:val="33"/>
  </w:num>
  <w:num w:numId="31">
    <w:abstractNumId w:val="15"/>
  </w:num>
  <w:num w:numId="32">
    <w:abstractNumId w:val="19"/>
  </w:num>
  <w:num w:numId="33">
    <w:abstractNumId w:val="11"/>
  </w:num>
  <w:num w:numId="34">
    <w:abstractNumId w:val="3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7943"/>
    <w:rsid w:val="00000188"/>
    <w:rsid w:val="000018A3"/>
    <w:rsid w:val="00002013"/>
    <w:rsid w:val="00002875"/>
    <w:rsid w:val="00002A1C"/>
    <w:rsid w:val="00002B6C"/>
    <w:rsid w:val="00002BCB"/>
    <w:rsid w:val="00002E3C"/>
    <w:rsid w:val="00002FC2"/>
    <w:rsid w:val="00005E91"/>
    <w:rsid w:val="0000625C"/>
    <w:rsid w:val="000064EF"/>
    <w:rsid w:val="00006A85"/>
    <w:rsid w:val="0000763E"/>
    <w:rsid w:val="00007C2F"/>
    <w:rsid w:val="00010FAB"/>
    <w:rsid w:val="00013D09"/>
    <w:rsid w:val="0001453B"/>
    <w:rsid w:val="00014D70"/>
    <w:rsid w:val="00014F2A"/>
    <w:rsid w:val="00015351"/>
    <w:rsid w:val="0001540F"/>
    <w:rsid w:val="00016221"/>
    <w:rsid w:val="000162DF"/>
    <w:rsid w:val="00016396"/>
    <w:rsid w:val="00017542"/>
    <w:rsid w:val="00017BB1"/>
    <w:rsid w:val="00020849"/>
    <w:rsid w:val="00022A4D"/>
    <w:rsid w:val="0002302B"/>
    <w:rsid w:val="000236D1"/>
    <w:rsid w:val="00025237"/>
    <w:rsid w:val="00026990"/>
    <w:rsid w:val="00026A0A"/>
    <w:rsid w:val="000270BE"/>
    <w:rsid w:val="00027261"/>
    <w:rsid w:val="0002781B"/>
    <w:rsid w:val="00031EEC"/>
    <w:rsid w:val="00032861"/>
    <w:rsid w:val="00033C99"/>
    <w:rsid w:val="000345BD"/>
    <w:rsid w:val="00034A38"/>
    <w:rsid w:val="00034EEB"/>
    <w:rsid w:val="000358C3"/>
    <w:rsid w:val="00036EB8"/>
    <w:rsid w:val="00037198"/>
    <w:rsid w:val="00037254"/>
    <w:rsid w:val="000379F3"/>
    <w:rsid w:val="00040025"/>
    <w:rsid w:val="00041020"/>
    <w:rsid w:val="00041F76"/>
    <w:rsid w:val="0004224C"/>
    <w:rsid w:val="000429FB"/>
    <w:rsid w:val="000434A8"/>
    <w:rsid w:val="00043ADB"/>
    <w:rsid w:val="00045798"/>
    <w:rsid w:val="00045A7E"/>
    <w:rsid w:val="00045A96"/>
    <w:rsid w:val="0004764E"/>
    <w:rsid w:val="00050499"/>
    <w:rsid w:val="00050B7F"/>
    <w:rsid w:val="00052199"/>
    <w:rsid w:val="000521F3"/>
    <w:rsid w:val="0005240A"/>
    <w:rsid w:val="00052722"/>
    <w:rsid w:val="00052ACD"/>
    <w:rsid w:val="0005654F"/>
    <w:rsid w:val="000565CE"/>
    <w:rsid w:val="00056D87"/>
    <w:rsid w:val="00060DB9"/>
    <w:rsid w:val="000615EA"/>
    <w:rsid w:val="00061884"/>
    <w:rsid w:val="00061938"/>
    <w:rsid w:val="00061C9E"/>
    <w:rsid w:val="000628E4"/>
    <w:rsid w:val="00063071"/>
    <w:rsid w:val="00063C69"/>
    <w:rsid w:val="000658FA"/>
    <w:rsid w:val="00065E8C"/>
    <w:rsid w:val="00066585"/>
    <w:rsid w:val="00067194"/>
    <w:rsid w:val="000673F5"/>
    <w:rsid w:val="0006755D"/>
    <w:rsid w:val="00067A1C"/>
    <w:rsid w:val="00067CAF"/>
    <w:rsid w:val="00070B39"/>
    <w:rsid w:val="00070DE2"/>
    <w:rsid w:val="00071F0A"/>
    <w:rsid w:val="00073106"/>
    <w:rsid w:val="00076326"/>
    <w:rsid w:val="00076562"/>
    <w:rsid w:val="00076A0F"/>
    <w:rsid w:val="00076BF3"/>
    <w:rsid w:val="00076EB6"/>
    <w:rsid w:val="00076F80"/>
    <w:rsid w:val="000800AA"/>
    <w:rsid w:val="000803C8"/>
    <w:rsid w:val="00081E79"/>
    <w:rsid w:val="00081F0E"/>
    <w:rsid w:val="00082A22"/>
    <w:rsid w:val="00083351"/>
    <w:rsid w:val="0008466F"/>
    <w:rsid w:val="00084DE8"/>
    <w:rsid w:val="000851CD"/>
    <w:rsid w:val="000858B8"/>
    <w:rsid w:val="00087CE4"/>
    <w:rsid w:val="000906FC"/>
    <w:rsid w:val="00091EB2"/>
    <w:rsid w:val="00092063"/>
    <w:rsid w:val="00092337"/>
    <w:rsid w:val="00092EE7"/>
    <w:rsid w:val="00093CD0"/>
    <w:rsid w:val="00093D88"/>
    <w:rsid w:val="000947AA"/>
    <w:rsid w:val="0009583D"/>
    <w:rsid w:val="00095C58"/>
    <w:rsid w:val="00096537"/>
    <w:rsid w:val="00097943"/>
    <w:rsid w:val="00097DB9"/>
    <w:rsid w:val="000A0173"/>
    <w:rsid w:val="000A0B0E"/>
    <w:rsid w:val="000A1A61"/>
    <w:rsid w:val="000A1B71"/>
    <w:rsid w:val="000A1DA3"/>
    <w:rsid w:val="000A2EBF"/>
    <w:rsid w:val="000A44EA"/>
    <w:rsid w:val="000A5444"/>
    <w:rsid w:val="000A61EB"/>
    <w:rsid w:val="000A61F8"/>
    <w:rsid w:val="000A648C"/>
    <w:rsid w:val="000A697F"/>
    <w:rsid w:val="000B0B7C"/>
    <w:rsid w:val="000B0D17"/>
    <w:rsid w:val="000B2644"/>
    <w:rsid w:val="000B2897"/>
    <w:rsid w:val="000B4B60"/>
    <w:rsid w:val="000B4EF0"/>
    <w:rsid w:val="000B56C8"/>
    <w:rsid w:val="000B5E44"/>
    <w:rsid w:val="000B773D"/>
    <w:rsid w:val="000C0677"/>
    <w:rsid w:val="000C0B39"/>
    <w:rsid w:val="000C1E38"/>
    <w:rsid w:val="000C1E5E"/>
    <w:rsid w:val="000C232F"/>
    <w:rsid w:val="000C293D"/>
    <w:rsid w:val="000C476D"/>
    <w:rsid w:val="000C47CE"/>
    <w:rsid w:val="000C4923"/>
    <w:rsid w:val="000C4FB4"/>
    <w:rsid w:val="000C58A4"/>
    <w:rsid w:val="000C5D36"/>
    <w:rsid w:val="000C63D1"/>
    <w:rsid w:val="000C6ABE"/>
    <w:rsid w:val="000C6CB5"/>
    <w:rsid w:val="000C75F1"/>
    <w:rsid w:val="000D0CC6"/>
    <w:rsid w:val="000D141B"/>
    <w:rsid w:val="000D1CF3"/>
    <w:rsid w:val="000D1DAE"/>
    <w:rsid w:val="000D202D"/>
    <w:rsid w:val="000D2363"/>
    <w:rsid w:val="000D3484"/>
    <w:rsid w:val="000D3CBA"/>
    <w:rsid w:val="000D47FC"/>
    <w:rsid w:val="000D6312"/>
    <w:rsid w:val="000D6CDD"/>
    <w:rsid w:val="000D6D63"/>
    <w:rsid w:val="000D6FD8"/>
    <w:rsid w:val="000D776D"/>
    <w:rsid w:val="000D7EE9"/>
    <w:rsid w:val="000E02CD"/>
    <w:rsid w:val="000E04E2"/>
    <w:rsid w:val="000E0AA7"/>
    <w:rsid w:val="000E1305"/>
    <w:rsid w:val="000E1468"/>
    <w:rsid w:val="000E16F0"/>
    <w:rsid w:val="000E3409"/>
    <w:rsid w:val="000E482B"/>
    <w:rsid w:val="000E4BAC"/>
    <w:rsid w:val="000E5277"/>
    <w:rsid w:val="000E5AC0"/>
    <w:rsid w:val="000E725A"/>
    <w:rsid w:val="000E7686"/>
    <w:rsid w:val="000E7ADE"/>
    <w:rsid w:val="000E7F6B"/>
    <w:rsid w:val="000F1567"/>
    <w:rsid w:val="000F15CB"/>
    <w:rsid w:val="000F1736"/>
    <w:rsid w:val="000F191E"/>
    <w:rsid w:val="000F2483"/>
    <w:rsid w:val="000F3A0E"/>
    <w:rsid w:val="000F43C6"/>
    <w:rsid w:val="000F4764"/>
    <w:rsid w:val="000F496A"/>
    <w:rsid w:val="000F4F57"/>
    <w:rsid w:val="000F517B"/>
    <w:rsid w:val="000F5543"/>
    <w:rsid w:val="000F5EB0"/>
    <w:rsid w:val="000F65D5"/>
    <w:rsid w:val="000F687A"/>
    <w:rsid w:val="000F74E4"/>
    <w:rsid w:val="000F79F2"/>
    <w:rsid w:val="000F7D69"/>
    <w:rsid w:val="00100FA4"/>
    <w:rsid w:val="00101522"/>
    <w:rsid w:val="00101922"/>
    <w:rsid w:val="00102E16"/>
    <w:rsid w:val="00102E21"/>
    <w:rsid w:val="00103DD1"/>
    <w:rsid w:val="00103DD3"/>
    <w:rsid w:val="00104F22"/>
    <w:rsid w:val="00105D57"/>
    <w:rsid w:val="0010665A"/>
    <w:rsid w:val="00106EFD"/>
    <w:rsid w:val="00107287"/>
    <w:rsid w:val="00107D42"/>
    <w:rsid w:val="0011027C"/>
    <w:rsid w:val="00110F06"/>
    <w:rsid w:val="00111E99"/>
    <w:rsid w:val="001122EA"/>
    <w:rsid w:val="00112BA6"/>
    <w:rsid w:val="001133D7"/>
    <w:rsid w:val="001151EA"/>
    <w:rsid w:val="001158F6"/>
    <w:rsid w:val="00115D13"/>
    <w:rsid w:val="00116D1F"/>
    <w:rsid w:val="00116FE1"/>
    <w:rsid w:val="001218F7"/>
    <w:rsid w:val="00122057"/>
    <w:rsid w:val="00123809"/>
    <w:rsid w:val="00123835"/>
    <w:rsid w:val="00123F51"/>
    <w:rsid w:val="001262DB"/>
    <w:rsid w:val="0012704B"/>
    <w:rsid w:val="00127B83"/>
    <w:rsid w:val="00127CDB"/>
    <w:rsid w:val="001301FA"/>
    <w:rsid w:val="00130D04"/>
    <w:rsid w:val="001321BD"/>
    <w:rsid w:val="00132B01"/>
    <w:rsid w:val="00132FDC"/>
    <w:rsid w:val="001346A5"/>
    <w:rsid w:val="001346EA"/>
    <w:rsid w:val="0013512D"/>
    <w:rsid w:val="00135923"/>
    <w:rsid w:val="00135E95"/>
    <w:rsid w:val="0013630A"/>
    <w:rsid w:val="00136800"/>
    <w:rsid w:val="00136C26"/>
    <w:rsid w:val="00137CA3"/>
    <w:rsid w:val="00137EF8"/>
    <w:rsid w:val="00137F22"/>
    <w:rsid w:val="00141423"/>
    <w:rsid w:val="00141DCF"/>
    <w:rsid w:val="001421C1"/>
    <w:rsid w:val="001427F9"/>
    <w:rsid w:val="00142AEF"/>
    <w:rsid w:val="00142FD9"/>
    <w:rsid w:val="001432D0"/>
    <w:rsid w:val="001436BC"/>
    <w:rsid w:val="0014379B"/>
    <w:rsid w:val="00143A5D"/>
    <w:rsid w:val="00143E23"/>
    <w:rsid w:val="00144F6E"/>
    <w:rsid w:val="001453C6"/>
    <w:rsid w:val="0014598A"/>
    <w:rsid w:val="001469B1"/>
    <w:rsid w:val="001474BD"/>
    <w:rsid w:val="0015217A"/>
    <w:rsid w:val="00152642"/>
    <w:rsid w:val="0015282D"/>
    <w:rsid w:val="001531C2"/>
    <w:rsid w:val="0015362C"/>
    <w:rsid w:val="00153BF7"/>
    <w:rsid w:val="00153D11"/>
    <w:rsid w:val="00154059"/>
    <w:rsid w:val="00154B96"/>
    <w:rsid w:val="00155D73"/>
    <w:rsid w:val="00155F80"/>
    <w:rsid w:val="001561DC"/>
    <w:rsid w:val="00156874"/>
    <w:rsid w:val="0015717C"/>
    <w:rsid w:val="00160259"/>
    <w:rsid w:val="001621C1"/>
    <w:rsid w:val="00162C0B"/>
    <w:rsid w:val="001630F9"/>
    <w:rsid w:val="001641BB"/>
    <w:rsid w:val="001641BC"/>
    <w:rsid w:val="0016459F"/>
    <w:rsid w:val="00164B1B"/>
    <w:rsid w:val="0016517D"/>
    <w:rsid w:val="001653A5"/>
    <w:rsid w:val="00165830"/>
    <w:rsid w:val="00165BC4"/>
    <w:rsid w:val="001663E3"/>
    <w:rsid w:val="0016648C"/>
    <w:rsid w:val="001678F1"/>
    <w:rsid w:val="00167D43"/>
    <w:rsid w:val="001703DC"/>
    <w:rsid w:val="001709E7"/>
    <w:rsid w:val="00172A3B"/>
    <w:rsid w:val="00172B4E"/>
    <w:rsid w:val="00173830"/>
    <w:rsid w:val="00173BA5"/>
    <w:rsid w:val="0017415E"/>
    <w:rsid w:val="00174994"/>
    <w:rsid w:val="00174C0F"/>
    <w:rsid w:val="00176A3F"/>
    <w:rsid w:val="00177B30"/>
    <w:rsid w:val="00181EEC"/>
    <w:rsid w:val="001821DC"/>
    <w:rsid w:val="00182F67"/>
    <w:rsid w:val="001855C5"/>
    <w:rsid w:val="00185E54"/>
    <w:rsid w:val="001863FD"/>
    <w:rsid w:val="00186CE4"/>
    <w:rsid w:val="001873E7"/>
    <w:rsid w:val="00187D0C"/>
    <w:rsid w:val="001900B1"/>
    <w:rsid w:val="0019063D"/>
    <w:rsid w:val="00191617"/>
    <w:rsid w:val="001923F3"/>
    <w:rsid w:val="0019275E"/>
    <w:rsid w:val="00192C9B"/>
    <w:rsid w:val="00193749"/>
    <w:rsid w:val="00193B8C"/>
    <w:rsid w:val="00193BA3"/>
    <w:rsid w:val="00193F69"/>
    <w:rsid w:val="00194041"/>
    <w:rsid w:val="00195F8F"/>
    <w:rsid w:val="00197540"/>
    <w:rsid w:val="001A1240"/>
    <w:rsid w:val="001A1311"/>
    <w:rsid w:val="001A1A14"/>
    <w:rsid w:val="001A29D4"/>
    <w:rsid w:val="001A2E2B"/>
    <w:rsid w:val="001A348D"/>
    <w:rsid w:val="001A35BE"/>
    <w:rsid w:val="001A4B40"/>
    <w:rsid w:val="001A4D23"/>
    <w:rsid w:val="001A5102"/>
    <w:rsid w:val="001A5952"/>
    <w:rsid w:val="001A5A02"/>
    <w:rsid w:val="001A6023"/>
    <w:rsid w:val="001A6E83"/>
    <w:rsid w:val="001A7722"/>
    <w:rsid w:val="001B0253"/>
    <w:rsid w:val="001B0AD9"/>
    <w:rsid w:val="001B149D"/>
    <w:rsid w:val="001B1870"/>
    <w:rsid w:val="001B39E2"/>
    <w:rsid w:val="001B4712"/>
    <w:rsid w:val="001B4F7A"/>
    <w:rsid w:val="001B589E"/>
    <w:rsid w:val="001B6C71"/>
    <w:rsid w:val="001B6EE3"/>
    <w:rsid w:val="001B70BF"/>
    <w:rsid w:val="001B7B4F"/>
    <w:rsid w:val="001C167F"/>
    <w:rsid w:val="001C19D0"/>
    <w:rsid w:val="001C1F0F"/>
    <w:rsid w:val="001C24C6"/>
    <w:rsid w:val="001C3DA5"/>
    <w:rsid w:val="001C3DB7"/>
    <w:rsid w:val="001C5569"/>
    <w:rsid w:val="001C7840"/>
    <w:rsid w:val="001D0C25"/>
    <w:rsid w:val="001D1E7D"/>
    <w:rsid w:val="001D1FEB"/>
    <w:rsid w:val="001D26FC"/>
    <w:rsid w:val="001D2B12"/>
    <w:rsid w:val="001D2EA1"/>
    <w:rsid w:val="001D471F"/>
    <w:rsid w:val="001D475A"/>
    <w:rsid w:val="001D4BC8"/>
    <w:rsid w:val="001D4BFF"/>
    <w:rsid w:val="001D6024"/>
    <w:rsid w:val="001D6C83"/>
    <w:rsid w:val="001D7B9D"/>
    <w:rsid w:val="001E23ED"/>
    <w:rsid w:val="001E4815"/>
    <w:rsid w:val="001E57D1"/>
    <w:rsid w:val="001E5EB1"/>
    <w:rsid w:val="001E6718"/>
    <w:rsid w:val="001E737A"/>
    <w:rsid w:val="001E7733"/>
    <w:rsid w:val="001F09E2"/>
    <w:rsid w:val="001F1405"/>
    <w:rsid w:val="001F156A"/>
    <w:rsid w:val="001F170A"/>
    <w:rsid w:val="001F181F"/>
    <w:rsid w:val="001F1D57"/>
    <w:rsid w:val="001F2587"/>
    <w:rsid w:val="001F2F9E"/>
    <w:rsid w:val="001F3DB7"/>
    <w:rsid w:val="001F404A"/>
    <w:rsid w:val="001F4C0B"/>
    <w:rsid w:val="001F4E7A"/>
    <w:rsid w:val="001F69B1"/>
    <w:rsid w:val="001F6E72"/>
    <w:rsid w:val="001F7367"/>
    <w:rsid w:val="001F74D9"/>
    <w:rsid w:val="001F7AC6"/>
    <w:rsid w:val="00200C6F"/>
    <w:rsid w:val="00201D93"/>
    <w:rsid w:val="002021B6"/>
    <w:rsid w:val="0020223C"/>
    <w:rsid w:val="00202891"/>
    <w:rsid w:val="00202B6C"/>
    <w:rsid w:val="00202BA8"/>
    <w:rsid w:val="00203B0B"/>
    <w:rsid w:val="00204B6A"/>
    <w:rsid w:val="00204CE3"/>
    <w:rsid w:val="00205E8A"/>
    <w:rsid w:val="00205F5D"/>
    <w:rsid w:val="00206D3E"/>
    <w:rsid w:val="00206DEA"/>
    <w:rsid w:val="00210962"/>
    <w:rsid w:val="002112C8"/>
    <w:rsid w:val="00211571"/>
    <w:rsid w:val="00212229"/>
    <w:rsid w:val="002124DF"/>
    <w:rsid w:val="00212B30"/>
    <w:rsid w:val="00212CC1"/>
    <w:rsid w:val="0021383E"/>
    <w:rsid w:val="00213E67"/>
    <w:rsid w:val="00214910"/>
    <w:rsid w:val="00214941"/>
    <w:rsid w:val="00216018"/>
    <w:rsid w:val="00217648"/>
    <w:rsid w:val="00217A82"/>
    <w:rsid w:val="00217C21"/>
    <w:rsid w:val="00217E16"/>
    <w:rsid w:val="0022030C"/>
    <w:rsid w:val="002205BB"/>
    <w:rsid w:val="00220CA9"/>
    <w:rsid w:val="002215D4"/>
    <w:rsid w:val="00221BC0"/>
    <w:rsid w:val="0022283E"/>
    <w:rsid w:val="00222C4F"/>
    <w:rsid w:val="00223A2E"/>
    <w:rsid w:val="002242DD"/>
    <w:rsid w:val="00224671"/>
    <w:rsid w:val="00224BEA"/>
    <w:rsid w:val="002258C6"/>
    <w:rsid w:val="00225CD5"/>
    <w:rsid w:val="002264C7"/>
    <w:rsid w:val="00230A1C"/>
    <w:rsid w:val="00230A8D"/>
    <w:rsid w:val="0023212A"/>
    <w:rsid w:val="002322E0"/>
    <w:rsid w:val="002322F4"/>
    <w:rsid w:val="00233B53"/>
    <w:rsid w:val="002345D8"/>
    <w:rsid w:val="002347C1"/>
    <w:rsid w:val="00234DC3"/>
    <w:rsid w:val="00234E04"/>
    <w:rsid w:val="00235199"/>
    <w:rsid w:val="0023690B"/>
    <w:rsid w:val="00236C71"/>
    <w:rsid w:val="0023707F"/>
    <w:rsid w:val="00237895"/>
    <w:rsid w:val="0024021E"/>
    <w:rsid w:val="00240D58"/>
    <w:rsid w:val="002414E1"/>
    <w:rsid w:val="00241686"/>
    <w:rsid w:val="00245476"/>
    <w:rsid w:val="002461DA"/>
    <w:rsid w:val="002462C0"/>
    <w:rsid w:val="00247131"/>
    <w:rsid w:val="00247805"/>
    <w:rsid w:val="0025000E"/>
    <w:rsid w:val="00250A77"/>
    <w:rsid w:val="002514CB"/>
    <w:rsid w:val="002516F9"/>
    <w:rsid w:val="00251E76"/>
    <w:rsid w:val="00251EE4"/>
    <w:rsid w:val="002522C4"/>
    <w:rsid w:val="00252CA5"/>
    <w:rsid w:val="00252E87"/>
    <w:rsid w:val="00253302"/>
    <w:rsid w:val="002534E8"/>
    <w:rsid w:val="0025369E"/>
    <w:rsid w:val="00253911"/>
    <w:rsid w:val="002539B5"/>
    <w:rsid w:val="00253A17"/>
    <w:rsid w:val="002544FE"/>
    <w:rsid w:val="00254A8A"/>
    <w:rsid w:val="002565C0"/>
    <w:rsid w:val="0025778A"/>
    <w:rsid w:val="0026031F"/>
    <w:rsid w:val="00261221"/>
    <w:rsid w:val="0026129B"/>
    <w:rsid w:val="00261461"/>
    <w:rsid w:val="00262719"/>
    <w:rsid w:val="00262F12"/>
    <w:rsid w:val="002646BE"/>
    <w:rsid w:val="0026519C"/>
    <w:rsid w:val="00265B3A"/>
    <w:rsid w:val="00265CDD"/>
    <w:rsid w:val="0026626E"/>
    <w:rsid w:val="002673AE"/>
    <w:rsid w:val="002710D0"/>
    <w:rsid w:val="00272794"/>
    <w:rsid w:val="00272AEF"/>
    <w:rsid w:val="00273020"/>
    <w:rsid w:val="002745DF"/>
    <w:rsid w:val="00275300"/>
    <w:rsid w:val="002805F5"/>
    <w:rsid w:val="002807BD"/>
    <w:rsid w:val="00281B7F"/>
    <w:rsid w:val="0028276B"/>
    <w:rsid w:val="0028304C"/>
    <w:rsid w:val="0028353B"/>
    <w:rsid w:val="00283D4E"/>
    <w:rsid w:val="002841FD"/>
    <w:rsid w:val="002857E0"/>
    <w:rsid w:val="00285D9F"/>
    <w:rsid w:val="00291542"/>
    <w:rsid w:val="00292F39"/>
    <w:rsid w:val="00293036"/>
    <w:rsid w:val="00294B55"/>
    <w:rsid w:val="002957C5"/>
    <w:rsid w:val="00296169"/>
    <w:rsid w:val="00296908"/>
    <w:rsid w:val="00296C62"/>
    <w:rsid w:val="002A0013"/>
    <w:rsid w:val="002A0023"/>
    <w:rsid w:val="002A08D0"/>
    <w:rsid w:val="002A0C55"/>
    <w:rsid w:val="002A0C65"/>
    <w:rsid w:val="002A0D80"/>
    <w:rsid w:val="002A15C5"/>
    <w:rsid w:val="002A1F00"/>
    <w:rsid w:val="002A25C4"/>
    <w:rsid w:val="002A26C8"/>
    <w:rsid w:val="002A2E2B"/>
    <w:rsid w:val="002A2F25"/>
    <w:rsid w:val="002A3852"/>
    <w:rsid w:val="002A3E73"/>
    <w:rsid w:val="002A7019"/>
    <w:rsid w:val="002A7336"/>
    <w:rsid w:val="002A734C"/>
    <w:rsid w:val="002A7AD1"/>
    <w:rsid w:val="002A7B68"/>
    <w:rsid w:val="002B0E1C"/>
    <w:rsid w:val="002B0E9E"/>
    <w:rsid w:val="002B1F9F"/>
    <w:rsid w:val="002B3021"/>
    <w:rsid w:val="002B3191"/>
    <w:rsid w:val="002B3B0D"/>
    <w:rsid w:val="002B48A7"/>
    <w:rsid w:val="002B4C06"/>
    <w:rsid w:val="002B4D3B"/>
    <w:rsid w:val="002B4D4B"/>
    <w:rsid w:val="002B58A4"/>
    <w:rsid w:val="002B79C7"/>
    <w:rsid w:val="002C1532"/>
    <w:rsid w:val="002C328F"/>
    <w:rsid w:val="002C3896"/>
    <w:rsid w:val="002C3991"/>
    <w:rsid w:val="002C3BA2"/>
    <w:rsid w:val="002C3CFE"/>
    <w:rsid w:val="002C3F18"/>
    <w:rsid w:val="002C400D"/>
    <w:rsid w:val="002C4C96"/>
    <w:rsid w:val="002C5911"/>
    <w:rsid w:val="002C5C1B"/>
    <w:rsid w:val="002C5D2B"/>
    <w:rsid w:val="002C65DD"/>
    <w:rsid w:val="002C7B35"/>
    <w:rsid w:val="002D04E2"/>
    <w:rsid w:val="002D0C60"/>
    <w:rsid w:val="002D0E34"/>
    <w:rsid w:val="002D16C4"/>
    <w:rsid w:val="002D205B"/>
    <w:rsid w:val="002D27E3"/>
    <w:rsid w:val="002D2D65"/>
    <w:rsid w:val="002D3C42"/>
    <w:rsid w:val="002D4118"/>
    <w:rsid w:val="002D547A"/>
    <w:rsid w:val="002D557E"/>
    <w:rsid w:val="002D5BEE"/>
    <w:rsid w:val="002D5E88"/>
    <w:rsid w:val="002D66F0"/>
    <w:rsid w:val="002D6C3F"/>
    <w:rsid w:val="002D71F7"/>
    <w:rsid w:val="002E0063"/>
    <w:rsid w:val="002E0784"/>
    <w:rsid w:val="002E083C"/>
    <w:rsid w:val="002E0C27"/>
    <w:rsid w:val="002E0E62"/>
    <w:rsid w:val="002E15ED"/>
    <w:rsid w:val="002E1924"/>
    <w:rsid w:val="002E2B4B"/>
    <w:rsid w:val="002E3747"/>
    <w:rsid w:val="002E3F71"/>
    <w:rsid w:val="002E5037"/>
    <w:rsid w:val="002E57A5"/>
    <w:rsid w:val="002E6E2A"/>
    <w:rsid w:val="002E6EBC"/>
    <w:rsid w:val="002F08F4"/>
    <w:rsid w:val="002F1641"/>
    <w:rsid w:val="002F1C23"/>
    <w:rsid w:val="002F226F"/>
    <w:rsid w:val="002F346E"/>
    <w:rsid w:val="002F3494"/>
    <w:rsid w:val="002F37B2"/>
    <w:rsid w:val="002F3F51"/>
    <w:rsid w:val="002F6BC4"/>
    <w:rsid w:val="002F6E54"/>
    <w:rsid w:val="002F70EE"/>
    <w:rsid w:val="002F7BCF"/>
    <w:rsid w:val="002F7CF1"/>
    <w:rsid w:val="0030005B"/>
    <w:rsid w:val="003022CA"/>
    <w:rsid w:val="0030241D"/>
    <w:rsid w:val="00302D16"/>
    <w:rsid w:val="003039E5"/>
    <w:rsid w:val="00303D38"/>
    <w:rsid w:val="00304FED"/>
    <w:rsid w:val="00305B55"/>
    <w:rsid w:val="00306006"/>
    <w:rsid w:val="00306602"/>
    <w:rsid w:val="00307023"/>
    <w:rsid w:val="00307B04"/>
    <w:rsid w:val="00307B53"/>
    <w:rsid w:val="00307B83"/>
    <w:rsid w:val="00310AFA"/>
    <w:rsid w:val="00311BEA"/>
    <w:rsid w:val="00313B02"/>
    <w:rsid w:val="0031503D"/>
    <w:rsid w:val="003157B9"/>
    <w:rsid w:val="003159AC"/>
    <w:rsid w:val="00315A75"/>
    <w:rsid w:val="003163C0"/>
    <w:rsid w:val="0031751D"/>
    <w:rsid w:val="00320F77"/>
    <w:rsid w:val="00321EAE"/>
    <w:rsid w:val="00322491"/>
    <w:rsid w:val="00322742"/>
    <w:rsid w:val="003232AA"/>
    <w:rsid w:val="00323540"/>
    <w:rsid w:val="003235E6"/>
    <w:rsid w:val="003238D1"/>
    <w:rsid w:val="00323EA7"/>
    <w:rsid w:val="0032416B"/>
    <w:rsid w:val="00324F7B"/>
    <w:rsid w:val="003255E1"/>
    <w:rsid w:val="00325CAE"/>
    <w:rsid w:val="0033217D"/>
    <w:rsid w:val="00332341"/>
    <w:rsid w:val="0033265F"/>
    <w:rsid w:val="003339E3"/>
    <w:rsid w:val="00333BCF"/>
    <w:rsid w:val="00334590"/>
    <w:rsid w:val="00334F1B"/>
    <w:rsid w:val="003374D4"/>
    <w:rsid w:val="00337849"/>
    <w:rsid w:val="00340359"/>
    <w:rsid w:val="00340C6F"/>
    <w:rsid w:val="0034106F"/>
    <w:rsid w:val="00341D58"/>
    <w:rsid w:val="003428C8"/>
    <w:rsid w:val="00343F41"/>
    <w:rsid w:val="00343F6C"/>
    <w:rsid w:val="003444A5"/>
    <w:rsid w:val="003454DD"/>
    <w:rsid w:val="00347213"/>
    <w:rsid w:val="00347229"/>
    <w:rsid w:val="0034756F"/>
    <w:rsid w:val="00347614"/>
    <w:rsid w:val="00347619"/>
    <w:rsid w:val="00347D39"/>
    <w:rsid w:val="00351EC0"/>
    <w:rsid w:val="00352A6F"/>
    <w:rsid w:val="003533D6"/>
    <w:rsid w:val="003541EA"/>
    <w:rsid w:val="003554F4"/>
    <w:rsid w:val="00355759"/>
    <w:rsid w:val="00355FE1"/>
    <w:rsid w:val="00356DF5"/>
    <w:rsid w:val="00356E06"/>
    <w:rsid w:val="00361067"/>
    <w:rsid w:val="00361087"/>
    <w:rsid w:val="00363750"/>
    <w:rsid w:val="003647B1"/>
    <w:rsid w:val="00364D23"/>
    <w:rsid w:val="003675D2"/>
    <w:rsid w:val="00370285"/>
    <w:rsid w:val="0037079E"/>
    <w:rsid w:val="00370B9B"/>
    <w:rsid w:val="00370E2C"/>
    <w:rsid w:val="003722E4"/>
    <w:rsid w:val="00373E3D"/>
    <w:rsid w:val="00373F4D"/>
    <w:rsid w:val="00374A48"/>
    <w:rsid w:val="00375299"/>
    <w:rsid w:val="003752B0"/>
    <w:rsid w:val="00376C56"/>
    <w:rsid w:val="003772C3"/>
    <w:rsid w:val="00377A2E"/>
    <w:rsid w:val="00381865"/>
    <w:rsid w:val="003819BD"/>
    <w:rsid w:val="003822B0"/>
    <w:rsid w:val="00382552"/>
    <w:rsid w:val="00383FD6"/>
    <w:rsid w:val="0038508F"/>
    <w:rsid w:val="00386824"/>
    <w:rsid w:val="003870A9"/>
    <w:rsid w:val="0038785D"/>
    <w:rsid w:val="003879B7"/>
    <w:rsid w:val="00390030"/>
    <w:rsid w:val="00390D52"/>
    <w:rsid w:val="00391896"/>
    <w:rsid w:val="00394738"/>
    <w:rsid w:val="00395CDF"/>
    <w:rsid w:val="00395F2D"/>
    <w:rsid w:val="003965D2"/>
    <w:rsid w:val="00396E41"/>
    <w:rsid w:val="003A0402"/>
    <w:rsid w:val="003A0792"/>
    <w:rsid w:val="003A0B2D"/>
    <w:rsid w:val="003A14A3"/>
    <w:rsid w:val="003A2392"/>
    <w:rsid w:val="003A28EB"/>
    <w:rsid w:val="003A296E"/>
    <w:rsid w:val="003A34F7"/>
    <w:rsid w:val="003A3555"/>
    <w:rsid w:val="003A63BC"/>
    <w:rsid w:val="003A6592"/>
    <w:rsid w:val="003A6A03"/>
    <w:rsid w:val="003A7025"/>
    <w:rsid w:val="003B0A46"/>
    <w:rsid w:val="003B0E0E"/>
    <w:rsid w:val="003B15F6"/>
    <w:rsid w:val="003B1865"/>
    <w:rsid w:val="003B1BDB"/>
    <w:rsid w:val="003B2500"/>
    <w:rsid w:val="003B2778"/>
    <w:rsid w:val="003B45EB"/>
    <w:rsid w:val="003B52E9"/>
    <w:rsid w:val="003B587F"/>
    <w:rsid w:val="003B5F19"/>
    <w:rsid w:val="003B6064"/>
    <w:rsid w:val="003B64F7"/>
    <w:rsid w:val="003B69E1"/>
    <w:rsid w:val="003B75A0"/>
    <w:rsid w:val="003B78E9"/>
    <w:rsid w:val="003C0667"/>
    <w:rsid w:val="003C0697"/>
    <w:rsid w:val="003C0940"/>
    <w:rsid w:val="003C13E3"/>
    <w:rsid w:val="003C3961"/>
    <w:rsid w:val="003C3B06"/>
    <w:rsid w:val="003C594C"/>
    <w:rsid w:val="003C6CD7"/>
    <w:rsid w:val="003C7386"/>
    <w:rsid w:val="003C771E"/>
    <w:rsid w:val="003D0A05"/>
    <w:rsid w:val="003D1F7B"/>
    <w:rsid w:val="003D22CE"/>
    <w:rsid w:val="003D27C1"/>
    <w:rsid w:val="003D29D2"/>
    <w:rsid w:val="003D2CB5"/>
    <w:rsid w:val="003D3F9A"/>
    <w:rsid w:val="003D5BC6"/>
    <w:rsid w:val="003D6280"/>
    <w:rsid w:val="003D6395"/>
    <w:rsid w:val="003D6A77"/>
    <w:rsid w:val="003D744A"/>
    <w:rsid w:val="003D7F36"/>
    <w:rsid w:val="003E03B1"/>
    <w:rsid w:val="003E0E53"/>
    <w:rsid w:val="003E287C"/>
    <w:rsid w:val="003E288D"/>
    <w:rsid w:val="003E370E"/>
    <w:rsid w:val="003E552D"/>
    <w:rsid w:val="003E55B1"/>
    <w:rsid w:val="003E59FD"/>
    <w:rsid w:val="003E69E0"/>
    <w:rsid w:val="003E6F87"/>
    <w:rsid w:val="003E7253"/>
    <w:rsid w:val="003F06DB"/>
    <w:rsid w:val="003F124A"/>
    <w:rsid w:val="003F3AC6"/>
    <w:rsid w:val="003F3F82"/>
    <w:rsid w:val="003F41F7"/>
    <w:rsid w:val="003F5B8F"/>
    <w:rsid w:val="003F5F0C"/>
    <w:rsid w:val="003F6157"/>
    <w:rsid w:val="003F6823"/>
    <w:rsid w:val="003F6AC4"/>
    <w:rsid w:val="003F7D93"/>
    <w:rsid w:val="0040064D"/>
    <w:rsid w:val="00400ED9"/>
    <w:rsid w:val="00401456"/>
    <w:rsid w:val="00401851"/>
    <w:rsid w:val="00401C7B"/>
    <w:rsid w:val="004030FA"/>
    <w:rsid w:val="004036AB"/>
    <w:rsid w:val="00405279"/>
    <w:rsid w:val="00405AD8"/>
    <w:rsid w:val="004065AD"/>
    <w:rsid w:val="0040700B"/>
    <w:rsid w:val="00407B78"/>
    <w:rsid w:val="00410116"/>
    <w:rsid w:val="0041044A"/>
    <w:rsid w:val="004104E2"/>
    <w:rsid w:val="004121CB"/>
    <w:rsid w:val="00413AF5"/>
    <w:rsid w:val="004140DE"/>
    <w:rsid w:val="00414A2E"/>
    <w:rsid w:val="00414CF6"/>
    <w:rsid w:val="00416797"/>
    <w:rsid w:val="00416DD0"/>
    <w:rsid w:val="00416F4F"/>
    <w:rsid w:val="00417044"/>
    <w:rsid w:val="004178B7"/>
    <w:rsid w:val="004200B6"/>
    <w:rsid w:val="00420488"/>
    <w:rsid w:val="00420534"/>
    <w:rsid w:val="00421436"/>
    <w:rsid w:val="00421D26"/>
    <w:rsid w:val="00421E77"/>
    <w:rsid w:val="00422DE4"/>
    <w:rsid w:val="00423496"/>
    <w:rsid w:val="004239FB"/>
    <w:rsid w:val="00423C22"/>
    <w:rsid w:val="00425CC2"/>
    <w:rsid w:val="004268CF"/>
    <w:rsid w:val="0042695D"/>
    <w:rsid w:val="004276E7"/>
    <w:rsid w:val="00430D23"/>
    <w:rsid w:val="004312C0"/>
    <w:rsid w:val="00431D47"/>
    <w:rsid w:val="00431FA2"/>
    <w:rsid w:val="0043213F"/>
    <w:rsid w:val="00435527"/>
    <w:rsid w:val="00435AAD"/>
    <w:rsid w:val="00436074"/>
    <w:rsid w:val="00436BD0"/>
    <w:rsid w:val="0043786C"/>
    <w:rsid w:val="00437BAF"/>
    <w:rsid w:val="00437E09"/>
    <w:rsid w:val="00440483"/>
    <w:rsid w:val="004409C8"/>
    <w:rsid w:val="00441207"/>
    <w:rsid w:val="00441B34"/>
    <w:rsid w:val="00442D9F"/>
    <w:rsid w:val="00443DA7"/>
    <w:rsid w:val="00444487"/>
    <w:rsid w:val="00444704"/>
    <w:rsid w:val="00446A99"/>
    <w:rsid w:val="00447068"/>
    <w:rsid w:val="00447CED"/>
    <w:rsid w:val="00450EDF"/>
    <w:rsid w:val="00451880"/>
    <w:rsid w:val="00451C86"/>
    <w:rsid w:val="00451D98"/>
    <w:rsid w:val="00453A1A"/>
    <w:rsid w:val="00453D65"/>
    <w:rsid w:val="00454C4D"/>
    <w:rsid w:val="004553D2"/>
    <w:rsid w:val="004554A5"/>
    <w:rsid w:val="004555D1"/>
    <w:rsid w:val="00455FE2"/>
    <w:rsid w:val="0045630F"/>
    <w:rsid w:val="00456C76"/>
    <w:rsid w:val="00456E2D"/>
    <w:rsid w:val="00456ED9"/>
    <w:rsid w:val="00460442"/>
    <w:rsid w:val="00460C51"/>
    <w:rsid w:val="00461470"/>
    <w:rsid w:val="004621D8"/>
    <w:rsid w:val="00462212"/>
    <w:rsid w:val="0046261B"/>
    <w:rsid w:val="00463EDA"/>
    <w:rsid w:val="00464553"/>
    <w:rsid w:val="004659DD"/>
    <w:rsid w:val="00465F7E"/>
    <w:rsid w:val="004662E7"/>
    <w:rsid w:val="00466761"/>
    <w:rsid w:val="00467031"/>
    <w:rsid w:val="0046731A"/>
    <w:rsid w:val="0046766A"/>
    <w:rsid w:val="00467EBB"/>
    <w:rsid w:val="00471DD3"/>
    <w:rsid w:val="00472895"/>
    <w:rsid w:val="0047302C"/>
    <w:rsid w:val="0047351F"/>
    <w:rsid w:val="004744FD"/>
    <w:rsid w:val="00474620"/>
    <w:rsid w:val="00474A99"/>
    <w:rsid w:val="00474AF9"/>
    <w:rsid w:val="00474B6C"/>
    <w:rsid w:val="00474D1B"/>
    <w:rsid w:val="00475176"/>
    <w:rsid w:val="0047664B"/>
    <w:rsid w:val="00476794"/>
    <w:rsid w:val="00476AE8"/>
    <w:rsid w:val="00476C90"/>
    <w:rsid w:val="00476E8F"/>
    <w:rsid w:val="0047796B"/>
    <w:rsid w:val="00477A13"/>
    <w:rsid w:val="00480556"/>
    <w:rsid w:val="0048057E"/>
    <w:rsid w:val="00482B3A"/>
    <w:rsid w:val="00482B76"/>
    <w:rsid w:val="00482EB7"/>
    <w:rsid w:val="00484162"/>
    <w:rsid w:val="004850D5"/>
    <w:rsid w:val="00485C8E"/>
    <w:rsid w:val="00486814"/>
    <w:rsid w:val="004874C3"/>
    <w:rsid w:val="004901A0"/>
    <w:rsid w:val="0049115B"/>
    <w:rsid w:val="004912C7"/>
    <w:rsid w:val="0049161F"/>
    <w:rsid w:val="0049196C"/>
    <w:rsid w:val="00491F63"/>
    <w:rsid w:val="0049249B"/>
    <w:rsid w:val="0049289C"/>
    <w:rsid w:val="00492E32"/>
    <w:rsid w:val="004936F4"/>
    <w:rsid w:val="00496009"/>
    <w:rsid w:val="00496926"/>
    <w:rsid w:val="00497942"/>
    <w:rsid w:val="00497E7E"/>
    <w:rsid w:val="004A0256"/>
    <w:rsid w:val="004A1A8C"/>
    <w:rsid w:val="004A2369"/>
    <w:rsid w:val="004A262F"/>
    <w:rsid w:val="004A2DD3"/>
    <w:rsid w:val="004A2EAE"/>
    <w:rsid w:val="004A3036"/>
    <w:rsid w:val="004A3B57"/>
    <w:rsid w:val="004A4E44"/>
    <w:rsid w:val="004A5F82"/>
    <w:rsid w:val="004A6EA5"/>
    <w:rsid w:val="004A7BD5"/>
    <w:rsid w:val="004B0E55"/>
    <w:rsid w:val="004B1303"/>
    <w:rsid w:val="004B1B2D"/>
    <w:rsid w:val="004B1B99"/>
    <w:rsid w:val="004B1F5E"/>
    <w:rsid w:val="004B3B76"/>
    <w:rsid w:val="004B3CA5"/>
    <w:rsid w:val="004B43EC"/>
    <w:rsid w:val="004B5037"/>
    <w:rsid w:val="004B566A"/>
    <w:rsid w:val="004B56B2"/>
    <w:rsid w:val="004B6237"/>
    <w:rsid w:val="004B6C59"/>
    <w:rsid w:val="004B6EA3"/>
    <w:rsid w:val="004B7341"/>
    <w:rsid w:val="004B75BA"/>
    <w:rsid w:val="004C01CB"/>
    <w:rsid w:val="004C079F"/>
    <w:rsid w:val="004C08BB"/>
    <w:rsid w:val="004C09CC"/>
    <w:rsid w:val="004C0B0A"/>
    <w:rsid w:val="004C2ED3"/>
    <w:rsid w:val="004C332B"/>
    <w:rsid w:val="004C36EB"/>
    <w:rsid w:val="004C3C7A"/>
    <w:rsid w:val="004C4BBF"/>
    <w:rsid w:val="004C4CA5"/>
    <w:rsid w:val="004C53A7"/>
    <w:rsid w:val="004C6082"/>
    <w:rsid w:val="004C700C"/>
    <w:rsid w:val="004C7283"/>
    <w:rsid w:val="004C7B0A"/>
    <w:rsid w:val="004D0BB9"/>
    <w:rsid w:val="004D13FC"/>
    <w:rsid w:val="004D1EB7"/>
    <w:rsid w:val="004D26FB"/>
    <w:rsid w:val="004D455C"/>
    <w:rsid w:val="004D482F"/>
    <w:rsid w:val="004D5751"/>
    <w:rsid w:val="004D6448"/>
    <w:rsid w:val="004D6E20"/>
    <w:rsid w:val="004D75C3"/>
    <w:rsid w:val="004E1281"/>
    <w:rsid w:val="004E18B5"/>
    <w:rsid w:val="004E1F08"/>
    <w:rsid w:val="004E2283"/>
    <w:rsid w:val="004E3AF9"/>
    <w:rsid w:val="004E3C19"/>
    <w:rsid w:val="004E4CA3"/>
    <w:rsid w:val="004E4CE0"/>
    <w:rsid w:val="004E57DB"/>
    <w:rsid w:val="004E6C4D"/>
    <w:rsid w:val="004E6D67"/>
    <w:rsid w:val="004E70E8"/>
    <w:rsid w:val="004E75EC"/>
    <w:rsid w:val="004F0D67"/>
    <w:rsid w:val="004F104C"/>
    <w:rsid w:val="004F1D0B"/>
    <w:rsid w:val="004F2316"/>
    <w:rsid w:val="004F24B4"/>
    <w:rsid w:val="004F29BC"/>
    <w:rsid w:val="004F2DC7"/>
    <w:rsid w:val="004F330E"/>
    <w:rsid w:val="004F4091"/>
    <w:rsid w:val="004F4204"/>
    <w:rsid w:val="004F4DAD"/>
    <w:rsid w:val="004F50F4"/>
    <w:rsid w:val="004F5E42"/>
    <w:rsid w:val="004F62C1"/>
    <w:rsid w:val="004F6CB2"/>
    <w:rsid w:val="004F7773"/>
    <w:rsid w:val="00500B3A"/>
    <w:rsid w:val="0050142D"/>
    <w:rsid w:val="005014A2"/>
    <w:rsid w:val="005018F4"/>
    <w:rsid w:val="00502120"/>
    <w:rsid w:val="00502762"/>
    <w:rsid w:val="00503364"/>
    <w:rsid w:val="00504454"/>
    <w:rsid w:val="00506893"/>
    <w:rsid w:val="005069B9"/>
    <w:rsid w:val="00506D78"/>
    <w:rsid w:val="0050745C"/>
    <w:rsid w:val="005076F4"/>
    <w:rsid w:val="00510101"/>
    <w:rsid w:val="00510724"/>
    <w:rsid w:val="0051163E"/>
    <w:rsid w:val="00511666"/>
    <w:rsid w:val="00511D02"/>
    <w:rsid w:val="00511FB6"/>
    <w:rsid w:val="00514622"/>
    <w:rsid w:val="00515569"/>
    <w:rsid w:val="00515DE0"/>
    <w:rsid w:val="00516707"/>
    <w:rsid w:val="00516DCC"/>
    <w:rsid w:val="005177DC"/>
    <w:rsid w:val="0052018A"/>
    <w:rsid w:val="00520C7D"/>
    <w:rsid w:val="00521089"/>
    <w:rsid w:val="005214B7"/>
    <w:rsid w:val="00521E58"/>
    <w:rsid w:val="00522AA7"/>
    <w:rsid w:val="00522FCD"/>
    <w:rsid w:val="0052301A"/>
    <w:rsid w:val="005240F2"/>
    <w:rsid w:val="005240FA"/>
    <w:rsid w:val="0052428C"/>
    <w:rsid w:val="0052486B"/>
    <w:rsid w:val="00524A4E"/>
    <w:rsid w:val="005255CE"/>
    <w:rsid w:val="005261C7"/>
    <w:rsid w:val="005271C5"/>
    <w:rsid w:val="00527223"/>
    <w:rsid w:val="00527C72"/>
    <w:rsid w:val="00527F49"/>
    <w:rsid w:val="0053132B"/>
    <w:rsid w:val="0053193E"/>
    <w:rsid w:val="00531D04"/>
    <w:rsid w:val="0053250F"/>
    <w:rsid w:val="00533850"/>
    <w:rsid w:val="005348BD"/>
    <w:rsid w:val="00535122"/>
    <w:rsid w:val="00535D34"/>
    <w:rsid w:val="00535E98"/>
    <w:rsid w:val="00536177"/>
    <w:rsid w:val="005368D3"/>
    <w:rsid w:val="0053718B"/>
    <w:rsid w:val="00537D9E"/>
    <w:rsid w:val="00541403"/>
    <w:rsid w:val="005414A8"/>
    <w:rsid w:val="00542F48"/>
    <w:rsid w:val="005431E7"/>
    <w:rsid w:val="00543E18"/>
    <w:rsid w:val="00543E9B"/>
    <w:rsid w:val="0054481A"/>
    <w:rsid w:val="0054542E"/>
    <w:rsid w:val="00545EC0"/>
    <w:rsid w:val="00545EE5"/>
    <w:rsid w:val="00546CAD"/>
    <w:rsid w:val="00547AFF"/>
    <w:rsid w:val="0055190D"/>
    <w:rsid w:val="00551BE1"/>
    <w:rsid w:val="00551DB8"/>
    <w:rsid w:val="00551E15"/>
    <w:rsid w:val="0055215A"/>
    <w:rsid w:val="0055274D"/>
    <w:rsid w:val="005561EC"/>
    <w:rsid w:val="00556849"/>
    <w:rsid w:val="00556C33"/>
    <w:rsid w:val="00556C38"/>
    <w:rsid w:val="00557A91"/>
    <w:rsid w:val="00557DE6"/>
    <w:rsid w:val="00557F16"/>
    <w:rsid w:val="00563BDB"/>
    <w:rsid w:val="00563D37"/>
    <w:rsid w:val="0056406A"/>
    <w:rsid w:val="00564A53"/>
    <w:rsid w:val="00564B70"/>
    <w:rsid w:val="00564BA0"/>
    <w:rsid w:val="00564BC8"/>
    <w:rsid w:val="005650D0"/>
    <w:rsid w:val="00565733"/>
    <w:rsid w:val="0056649A"/>
    <w:rsid w:val="005668B3"/>
    <w:rsid w:val="00566DE1"/>
    <w:rsid w:val="00566F21"/>
    <w:rsid w:val="005701C5"/>
    <w:rsid w:val="005705E3"/>
    <w:rsid w:val="00570668"/>
    <w:rsid w:val="00571050"/>
    <w:rsid w:val="005725BB"/>
    <w:rsid w:val="00573457"/>
    <w:rsid w:val="005735D5"/>
    <w:rsid w:val="00573706"/>
    <w:rsid w:val="005737D8"/>
    <w:rsid w:val="005738AA"/>
    <w:rsid w:val="0057467A"/>
    <w:rsid w:val="005748EE"/>
    <w:rsid w:val="0057535E"/>
    <w:rsid w:val="00576259"/>
    <w:rsid w:val="00580AD1"/>
    <w:rsid w:val="00581E5A"/>
    <w:rsid w:val="005837E7"/>
    <w:rsid w:val="00583F46"/>
    <w:rsid w:val="0058409B"/>
    <w:rsid w:val="0058421A"/>
    <w:rsid w:val="00585747"/>
    <w:rsid w:val="00585867"/>
    <w:rsid w:val="0058689F"/>
    <w:rsid w:val="00586B62"/>
    <w:rsid w:val="00587B9D"/>
    <w:rsid w:val="00587F19"/>
    <w:rsid w:val="00590ED3"/>
    <w:rsid w:val="00591778"/>
    <w:rsid w:val="00591AE5"/>
    <w:rsid w:val="00592138"/>
    <w:rsid w:val="00592902"/>
    <w:rsid w:val="00592D68"/>
    <w:rsid w:val="00593607"/>
    <w:rsid w:val="00594CA8"/>
    <w:rsid w:val="00595E2F"/>
    <w:rsid w:val="00596197"/>
    <w:rsid w:val="005961A2"/>
    <w:rsid w:val="00597E67"/>
    <w:rsid w:val="005A0EEC"/>
    <w:rsid w:val="005A2672"/>
    <w:rsid w:val="005A2C56"/>
    <w:rsid w:val="005A4F6C"/>
    <w:rsid w:val="005A590C"/>
    <w:rsid w:val="005B0CA0"/>
    <w:rsid w:val="005B0F2B"/>
    <w:rsid w:val="005B10A3"/>
    <w:rsid w:val="005B1667"/>
    <w:rsid w:val="005B1E5B"/>
    <w:rsid w:val="005B25FA"/>
    <w:rsid w:val="005B2792"/>
    <w:rsid w:val="005B2B4D"/>
    <w:rsid w:val="005B4058"/>
    <w:rsid w:val="005B481E"/>
    <w:rsid w:val="005B5A55"/>
    <w:rsid w:val="005B6502"/>
    <w:rsid w:val="005B651E"/>
    <w:rsid w:val="005B77DB"/>
    <w:rsid w:val="005C05D5"/>
    <w:rsid w:val="005C0FD4"/>
    <w:rsid w:val="005C1CAB"/>
    <w:rsid w:val="005C36EF"/>
    <w:rsid w:val="005C43E3"/>
    <w:rsid w:val="005C4A1E"/>
    <w:rsid w:val="005C4B57"/>
    <w:rsid w:val="005C4FFA"/>
    <w:rsid w:val="005C6A6B"/>
    <w:rsid w:val="005C723B"/>
    <w:rsid w:val="005C78A2"/>
    <w:rsid w:val="005C7E59"/>
    <w:rsid w:val="005D0500"/>
    <w:rsid w:val="005D0548"/>
    <w:rsid w:val="005D08C2"/>
    <w:rsid w:val="005D13D3"/>
    <w:rsid w:val="005D2812"/>
    <w:rsid w:val="005D2946"/>
    <w:rsid w:val="005D4D0A"/>
    <w:rsid w:val="005D5060"/>
    <w:rsid w:val="005D5B68"/>
    <w:rsid w:val="005D645D"/>
    <w:rsid w:val="005D6842"/>
    <w:rsid w:val="005D7585"/>
    <w:rsid w:val="005D7C47"/>
    <w:rsid w:val="005D7F0B"/>
    <w:rsid w:val="005E0025"/>
    <w:rsid w:val="005E0420"/>
    <w:rsid w:val="005E2EDA"/>
    <w:rsid w:val="005E3D1D"/>
    <w:rsid w:val="005E3D4F"/>
    <w:rsid w:val="005E48C3"/>
    <w:rsid w:val="005E625D"/>
    <w:rsid w:val="005E6D00"/>
    <w:rsid w:val="005E73B8"/>
    <w:rsid w:val="005F1431"/>
    <w:rsid w:val="005F2278"/>
    <w:rsid w:val="005F40EC"/>
    <w:rsid w:val="005F4453"/>
    <w:rsid w:val="005F4D92"/>
    <w:rsid w:val="005F5899"/>
    <w:rsid w:val="005F6A1C"/>
    <w:rsid w:val="005F7159"/>
    <w:rsid w:val="005F72BD"/>
    <w:rsid w:val="005F7507"/>
    <w:rsid w:val="006003D1"/>
    <w:rsid w:val="00600514"/>
    <w:rsid w:val="00600A92"/>
    <w:rsid w:val="006023F7"/>
    <w:rsid w:val="0060272F"/>
    <w:rsid w:val="00602D14"/>
    <w:rsid w:val="00603725"/>
    <w:rsid w:val="00605541"/>
    <w:rsid w:val="006056D3"/>
    <w:rsid w:val="00606219"/>
    <w:rsid w:val="00606733"/>
    <w:rsid w:val="0060682E"/>
    <w:rsid w:val="006100E8"/>
    <w:rsid w:val="006105F4"/>
    <w:rsid w:val="00610693"/>
    <w:rsid w:val="006125C7"/>
    <w:rsid w:val="00613EB7"/>
    <w:rsid w:val="00614DFF"/>
    <w:rsid w:val="00615749"/>
    <w:rsid w:val="00615C2B"/>
    <w:rsid w:val="0061741C"/>
    <w:rsid w:val="00617691"/>
    <w:rsid w:val="00621771"/>
    <w:rsid w:val="006219F1"/>
    <w:rsid w:val="00621A11"/>
    <w:rsid w:val="00621C4D"/>
    <w:rsid w:val="00621E6E"/>
    <w:rsid w:val="0062310B"/>
    <w:rsid w:val="006234DD"/>
    <w:rsid w:val="006236CA"/>
    <w:rsid w:val="0062375F"/>
    <w:rsid w:val="0062432D"/>
    <w:rsid w:val="00625F98"/>
    <w:rsid w:val="0062631D"/>
    <w:rsid w:val="00626CDE"/>
    <w:rsid w:val="00626F73"/>
    <w:rsid w:val="00627141"/>
    <w:rsid w:val="006275C5"/>
    <w:rsid w:val="00627FD5"/>
    <w:rsid w:val="006300D0"/>
    <w:rsid w:val="006309B0"/>
    <w:rsid w:val="0063156D"/>
    <w:rsid w:val="00632C80"/>
    <w:rsid w:val="00633CE9"/>
    <w:rsid w:val="00633FF2"/>
    <w:rsid w:val="0063513D"/>
    <w:rsid w:val="0063516C"/>
    <w:rsid w:val="0063540F"/>
    <w:rsid w:val="00636D0C"/>
    <w:rsid w:val="00636D8A"/>
    <w:rsid w:val="0064024A"/>
    <w:rsid w:val="006416C1"/>
    <w:rsid w:val="006417D2"/>
    <w:rsid w:val="006418C1"/>
    <w:rsid w:val="0064408C"/>
    <w:rsid w:val="00644123"/>
    <w:rsid w:val="006453F6"/>
    <w:rsid w:val="00645952"/>
    <w:rsid w:val="00647561"/>
    <w:rsid w:val="006503C9"/>
    <w:rsid w:val="00650A0F"/>
    <w:rsid w:val="00651644"/>
    <w:rsid w:val="006519BA"/>
    <w:rsid w:val="00651BB0"/>
    <w:rsid w:val="00652BD1"/>
    <w:rsid w:val="00652C81"/>
    <w:rsid w:val="00652E4C"/>
    <w:rsid w:val="006537FC"/>
    <w:rsid w:val="00653A07"/>
    <w:rsid w:val="0065415E"/>
    <w:rsid w:val="00654977"/>
    <w:rsid w:val="00654BDB"/>
    <w:rsid w:val="00654BF0"/>
    <w:rsid w:val="00654F19"/>
    <w:rsid w:val="006556FC"/>
    <w:rsid w:val="00655A09"/>
    <w:rsid w:val="0065615C"/>
    <w:rsid w:val="00656782"/>
    <w:rsid w:val="00656B8B"/>
    <w:rsid w:val="006574BA"/>
    <w:rsid w:val="006579C2"/>
    <w:rsid w:val="00657C92"/>
    <w:rsid w:val="006603EC"/>
    <w:rsid w:val="00661C89"/>
    <w:rsid w:val="00662851"/>
    <w:rsid w:val="00662B05"/>
    <w:rsid w:val="00662F73"/>
    <w:rsid w:val="00663023"/>
    <w:rsid w:val="00663903"/>
    <w:rsid w:val="00663AE0"/>
    <w:rsid w:val="00664997"/>
    <w:rsid w:val="006657CE"/>
    <w:rsid w:val="00666011"/>
    <w:rsid w:val="006661A8"/>
    <w:rsid w:val="006663D6"/>
    <w:rsid w:val="00666A3F"/>
    <w:rsid w:val="00667848"/>
    <w:rsid w:val="00667A24"/>
    <w:rsid w:val="00667ADC"/>
    <w:rsid w:val="00667DE2"/>
    <w:rsid w:val="00670052"/>
    <w:rsid w:val="006709B8"/>
    <w:rsid w:val="00670B21"/>
    <w:rsid w:val="00671454"/>
    <w:rsid w:val="0067346A"/>
    <w:rsid w:val="00673AF0"/>
    <w:rsid w:val="006740C8"/>
    <w:rsid w:val="00675253"/>
    <w:rsid w:val="00675434"/>
    <w:rsid w:val="00676734"/>
    <w:rsid w:val="00676F54"/>
    <w:rsid w:val="00677039"/>
    <w:rsid w:val="006777E9"/>
    <w:rsid w:val="006804DA"/>
    <w:rsid w:val="006816AE"/>
    <w:rsid w:val="006818D5"/>
    <w:rsid w:val="0068210A"/>
    <w:rsid w:val="00682428"/>
    <w:rsid w:val="00683D20"/>
    <w:rsid w:val="00684A97"/>
    <w:rsid w:val="00686550"/>
    <w:rsid w:val="0068692E"/>
    <w:rsid w:val="00687B26"/>
    <w:rsid w:val="0069409F"/>
    <w:rsid w:val="00694366"/>
    <w:rsid w:val="00694D7E"/>
    <w:rsid w:val="006958BD"/>
    <w:rsid w:val="00697413"/>
    <w:rsid w:val="006A0246"/>
    <w:rsid w:val="006A093B"/>
    <w:rsid w:val="006A1552"/>
    <w:rsid w:val="006A433B"/>
    <w:rsid w:val="006A4908"/>
    <w:rsid w:val="006A5420"/>
    <w:rsid w:val="006A5DA6"/>
    <w:rsid w:val="006A72A6"/>
    <w:rsid w:val="006A732E"/>
    <w:rsid w:val="006A73E5"/>
    <w:rsid w:val="006B044E"/>
    <w:rsid w:val="006B07F9"/>
    <w:rsid w:val="006B0F0D"/>
    <w:rsid w:val="006B11D7"/>
    <w:rsid w:val="006B15AD"/>
    <w:rsid w:val="006B20FF"/>
    <w:rsid w:val="006B2571"/>
    <w:rsid w:val="006B4097"/>
    <w:rsid w:val="006B53EB"/>
    <w:rsid w:val="006B5419"/>
    <w:rsid w:val="006B5BB8"/>
    <w:rsid w:val="006B6D73"/>
    <w:rsid w:val="006B74AB"/>
    <w:rsid w:val="006C0B4E"/>
    <w:rsid w:val="006C16B8"/>
    <w:rsid w:val="006C1DC1"/>
    <w:rsid w:val="006C1EBF"/>
    <w:rsid w:val="006C2C0A"/>
    <w:rsid w:val="006C303F"/>
    <w:rsid w:val="006C30F9"/>
    <w:rsid w:val="006C366C"/>
    <w:rsid w:val="006C36B6"/>
    <w:rsid w:val="006C48FA"/>
    <w:rsid w:val="006C7307"/>
    <w:rsid w:val="006C7874"/>
    <w:rsid w:val="006C7F94"/>
    <w:rsid w:val="006D0410"/>
    <w:rsid w:val="006D0419"/>
    <w:rsid w:val="006D07E7"/>
    <w:rsid w:val="006D20F5"/>
    <w:rsid w:val="006D2A6E"/>
    <w:rsid w:val="006D39E3"/>
    <w:rsid w:val="006D3AA4"/>
    <w:rsid w:val="006D409B"/>
    <w:rsid w:val="006D5DFE"/>
    <w:rsid w:val="006D6F84"/>
    <w:rsid w:val="006E17E2"/>
    <w:rsid w:val="006E1E36"/>
    <w:rsid w:val="006E2412"/>
    <w:rsid w:val="006E2531"/>
    <w:rsid w:val="006E279E"/>
    <w:rsid w:val="006E2CE3"/>
    <w:rsid w:val="006E2F00"/>
    <w:rsid w:val="006E3665"/>
    <w:rsid w:val="006E38B2"/>
    <w:rsid w:val="006E3A24"/>
    <w:rsid w:val="006E6513"/>
    <w:rsid w:val="006E7CC8"/>
    <w:rsid w:val="006E7D0F"/>
    <w:rsid w:val="006F0CE8"/>
    <w:rsid w:val="006F0D94"/>
    <w:rsid w:val="006F1BEC"/>
    <w:rsid w:val="006F22BB"/>
    <w:rsid w:val="006F3A07"/>
    <w:rsid w:val="006F4074"/>
    <w:rsid w:val="006F4850"/>
    <w:rsid w:val="006F68F9"/>
    <w:rsid w:val="006F7B59"/>
    <w:rsid w:val="0070002D"/>
    <w:rsid w:val="0070116A"/>
    <w:rsid w:val="00701DD8"/>
    <w:rsid w:val="007020EF"/>
    <w:rsid w:val="00702D77"/>
    <w:rsid w:val="00703403"/>
    <w:rsid w:val="00705490"/>
    <w:rsid w:val="00705FE8"/>
    <w:rsid w:val="0070648E"/>
    <w:rsid w:val="0070661C"/>
    <w:rsid w:val="00710282"/>
    <w:rsid w:val="00710873"/>
    <w:rsid w:val="00710DD9"/>
    <w:rsid w:val="0071276D"/>
    <w:rsid w:val="007153C3"/>
    <w:rsid w:val="0071709F"/>
    <w:rsid w:val="007171EB"/>
    <w:rsid w:val="00717267"/>
    <w:rsid w:val="00717E55"/>
    <w:rsid w:val="00721A02"/>
    <w:rsid w:val="00722BC4"/>
    <w:rsid w:val="00724184"/>
    <w:rsid w:val="00724820"/>
    <w:rsid w:val="00724C71"/>
    <w:rsid w:val="0072515E"/>
    <w:rsid w:val="0073022E"/>
    <w:rsid w:val="00730369"/>
    <w:rsid w:val="00730F6D"/>
    <w:rsid w:val="00731F80"/>
    <w:rsid w:val="00732D26"/>
    <w:rsid w:val="007330CF"/>
    <w:rsid w:val="007337C4"/>
    <w:rsid w:val="007337D0"/>
    <w:rsid w:val="00733B5D"/>
    <w:rsid w:val="00733B94"/>
    <w:rsid w:val="007342D7"/>
    <w:rsid w:val="00734440"/>
    <w:rsid w:val="0073455B"/>
    <w:rsid w:val="00735963"/>
    <w:rsid w:val="00735A59"/>
    <w:rsid w:val="00735B0D"/>
    <w:rsid w:val="00736D7E"/>
    <w:rsid w:val="00737123"/>
    <w:rsid w:val="00741A07"/>
    <w:rsid w:val="00742617"/>
    <w:rsid w:val="00742F6E"/>
    <w:rsid w:val="00743BC0"/>
    <w:rsid w:val="00743C86"/>
    <w:rsid w:val="0074400E"/>
    <w:rsid w:val="007450A9"/>
    <w:rsid w:val="00747880"/>
    <w:rsid w:val="00747D74"/>
    <w:rsid w:val="00750A90"/>
    <w:rsid w:val="00750BD6"/>
    <w:rsid w:val="00751472"/>
    <w:rsid w:val="00751FB4"/>
    <w:rsid w:val="00752770"/>
    <w:rsid w:val="00752865"/>
    <w:rsid w:val="00752DDA"/>
    <w:rsid w:val="00753CBC"/>
    <w:rsid w:val="007551C3"/>
    <w:rsid w:val="00755978"/>
    <w:rsid w:val="00755E51"/>
    <w:rsid w:val="00755F49"/>
    <w:rsid w:val="00756408"/>
    <w:rsid w:val="0075693E"/>
    <w:rsid w:val="00757030"/>
    <w:rsid w:val="00757ABE"/>
    <w:rsid w:val="00760294"/>
    <w:rsid w:val="007620CB"/>
    <w:rsid w:val="007620F4"/>
    <w:rsid w:val="00764BE0"/>
    <w:rsid w:val="00766A05"/>
    <w:rsid w:val="00766ECE"/>
    <w:rsid w:val="00766F9C"/>
    <w:rsid w:val="007672E9"/>
    <w:rsid w:val="007673AC"/>
    <w:rsid w:val="00767411"/>
    <w:rsid w:val="00767F70"/>
    <w:rsid w:val="0077226F"/>
    <w:rsid w:val="007729A9"/>
    <w:rsid w:val="00772FA4"/>
    <w:rsid w:val="00773102"/>
    <w:rsid w:val="00773B97"/>
    <w:rsid w:val="007740C7"/>
    <w:rsid w:val="00774B8D"/>
    <w:rsid w:val="00774C53"/>
    <w:rsid w:val="00775E28"/>
    <w:rsid w:val="0077641A"/>
    <w:rsid w:val="0077649D"/>
    <w:rsid w:val="007767AF"/>
    <w:rsid w:val="00776AA8"/>
    <w:rsid w:val="00776D36"/>
    <w:rsid w:val="00777C05"/>
    <w:rsid w:val="00780785"/>
    <w:rsid w:val="007814A1"/>
    <w:rsid w:val="00781906"/>
    <w:rsid w:val="00782903"/>
    <w:rsid w:val="00783ABC"/>
    <w:rsid w:val="0078496F"/>
    <w:rsid w:val="00784A2E"/>
    <w:rsid w:val="00784E81"/>
    <w:rsid w:val="00784F04"/>
    <w:rsid w:val="00787623"/>
    <w:rsid w:val="00790048"/>
    <w:rsid w:val="00790E47"/>
    <w:rsid w:val="007912FC"/>
    <w:rsid w:val="007918EF"/>
    <w:rsid w:val="00791A8D"/>
    <w:rsid w:val="0079209E"/>
    <w:rsid w:val="007922C1"/>
    <w:rsid w:val="0079245F"/>
    <w:rsid w:val="00792720"/>
    <w:rsid w:val="00793037"/>
    <w:rsid w:val="007945C7"/>
    <w:rsid w:val="00794B9E"/>
    <w:rsid w:val="0079557E"/>
    <w:rsid w:val="00795F1C"/>
    <w:rsid w:val="00796524"/>
    <w:rsid w:val="00796C5F"/>
    <w:rsid w:val="007A018A"/>
    <w:rsid w:val="007A1470"/>
    <w:rsid w:val="007A2B92"/>
    <w:rsid w:val="007A2F41"/>
    <w:rsid w:val="007A2F8B"/>
    <w:rsid w:val="007A3249"/>
    <w:rsid w:val="007A5400"/>
    <w:rsid w:val="007B07B1"/>
    <w:rsid w:val="007B2118"/>
    <w:rsid w:val="007B2A38"/>
    <w:rsid w:val="007B3BBB"/>
    <w:rsid w:val="007B3E7C"/>
    <w:rsid w:val="007B40B0"/>
    <w:rsid w:val="007B43B4"/>
    <w:rsid w:val="007B525A"/>
    <w:rsid w:val="007B6DE0"/>
    <w:rsid w:val="007B70CA"/>
    <w:rsid w:val="007B75EE"/>
    <w:rsid w:val="007B7781"/>
    <w:rsid w:val="007B79EF"/>
    <w:rsid w:val="007B7BC9"/>
    <w:rsid w:val="007C0080"/>
    <w:rsid w:val="007C0B2B"/>
    <w:rsid w:val="007C12A6"/>
    <w:rsid w:val="007C1D29"/>
    <w:rsid w:val="007C25B9"/>
    <w:rsid w:val="007C2DB2"/>
    <w:rsid w:val="007C3B0C"/>
    <w:rsid w:val="007C52B8"/>
    <w:rsid w:val="007C546A"/>
    <w:rsid w:val="007C5F0A"/>
    <w:rsid w:val="007C670A"/>
    <w:rsid w:val="007C688D"/>
    <w:rsid w:val="007C6FD0"/>
    <w:rsid w:val="007D0297"/>
    <w:rsid w:val="007D04DF"/>
    <w:rsid w:val="007D0876"/>
    <w:rsid w:val="007D1852"/>
    <w:rsid w:val="007D315C"/>
    <w:rsid w:val="007D3EC7"/>
    <w:rsid w:val="007D3F6B"/>
    <w:rsid w:val="007D4D08"/>
    <w:rsid w:val="007D5DF9"/>
    <w:rsid w:val="007D6BD8"/>
    <w:rsid w:val="007D6BF1"/>
    <w:rsid w:val="007D702F"/>
    <w:rsid w:val="007D71FF"/>
    <w:rsid w:val="007D7384"/>
    <w:rsid w:val="007D789F"/>
    <w:rsid w:val="007D7970"/>
    <w:rsid w:val="007E060D"/>
    <w:rsid w:val="007E060E"/>
    <w:rsid w:val="007E1E70"/>
    <w:rsid w:val="007E2C19"/>
    <w:rsid w:val="007E2D73"/>
    <w:rsid w:val="007E4980"/>
    <w:rsid w:val="007E6C06"/>
    <w:rsid w:val="007E7591"/>
    <w:rsid w:val="007E7705"/>
    <w:rsid w:val="007E7998"/>
    <w:rsid w:val="007E7CBD"/>
    <w:rsid w:val="007F0163"/>
    <w:rsid w:val="007F0FF6"/>
    <w:rsid w:val="007F1322"/>
    <w:rsid w:val="007F1E28"/>
    <w:rsid w:val="007F3792"/>
    <w:rsid w:val="007F382B"/>
    <w:rsid w:val="007F4772"/>
    <w:rsid w:val="007F48CA"/>
    <w:rsid w:val="007F4EE1"/>
    <w:rsid w:val="007F5666"/>
    <w:rsid w:val="007F5E02"/>
    <w:rsid w:val="007F70A1"/>
    <w:rsid w:val="007F7567"/>
    <w:rsid w:val="007F7AAD"/>
    <w:rsid w:val="00800DEF"/>
    <w:rsid w:val="00802B3E"/>
    <w:rsid w:val="008036B5"/>
    <w:rsid w:val="00803FC7"/>
    <w:rsid w:val="00804514"/>
    <w:rsid w:val="00805B33"/>
    <w:rsid w:val="00806923"/>
    <w:rsid w:val="00807AF6"/>
    <w:rsid w:val="00810032"/>
    <w:rsid w:val="00810CAD"/>
    <w:rsid w:val="008118AA"/>
    <w:rsid w:val="008125C9"/>
    <w:rsid w:val="00812C5A"/>
    <w:rsid w:val="008133F0"/>
    <w:rsid w:val="00813A7B"/>
    <w:rsid w:val="00814189"/>
    <w:rsid w:val="00814626"/>
    <w:rsid w:val="0081570E"/>
    <w:rsid w:val="0081626B"/>
    <w:rsid w:val="0081678D"/>
    <w:rsid w:val="00816FF2"/>
    <w:rsid w:val="00817701"/>
    <w:rsid w:val="00820973"/>
    <w:rsid w:val="00820DA6"/>
    <w:rsid w:val="00821544"/>
    <w:rsid w:val="00822123"/>
    <w:rsid w:val="00822296"/>
    <w:rsid w:val="00822F9A"/>
    <w:rsid w:val="008235D3"/>
    <w:rsid w:val="00823753"/>
    <w:rsid w:val="008239B4"/>
    <w:rsid w:val="00824250"/>
    <w:rsid w:val="008252FF"/>
    <w:rsid w:val="00826AE9"/>
    <w:rsid w:val="00827542"/>
    <w:rsid w:val="008305CE"/>
    <w:rsid w:val="00830981"/>
    <w:rsid w:val="00831048"/>
    <w:rsid w:val="00831108"/>
    <w:rsid w:val="008311A7"/>
    <w:rsid w:val="00832A5A"/>
    <w:rsid w:val="00834201"/>
    <w:rsid w:val="00834D37"/>
    <w:rsid w:val="008350F2"/>
    <w:rsid w:val="008363FF"/>
    <w:rsid w:val="00840068"/>
    <w:rsid w:val="008405F0"/>
    <w:rsid w:val="00840BF9"/>
    <w:rsid w:val="008414D4"/>
    <w:rsid w:val="00842E8E"/>
    <w:rsid w:val="00843054"/>
    <w:rsid w:val="00844191"/>
    <w:rsid w:val="00844BA3"/>
    <w:rsid w:val="00845104"/>
    <w:rsid w:val="00845386"/>
    <w:rsid w:val="00845B3B"/>
    <w:rsid w:val="00846084"/>
    <w:rsid w:val="0084744C"/>
    <w:rsid w:val="00847AA7"/>
    <w:rsid w:val="00847C85"/>
    <w:rsid w:val="00847F11"/>
    <w:rsid w:val="0085035A"/>
    <w:rsid w:val="0085047E"/>
    <w:rsid w:val="008504FB"/>
    <w:rsid w:val="00851A13"/>
    <w:rsid w:val="00851F66"/>
    <w:rsid w:val="0085202C"/>
    <w:rsid w:val="0085334E"/>
    <w:rsid w:val="008535D5"/>
    <w:rsid w:val="00853DEB"/>
    <w:rsid w:val="008555E2"/>
    <w:rsid w:val="00855F29"/>
    <w:rsid w:val="0085642F"/>
    <w:rsid w:val="00857310"/>
    <w:rsid w:val="00857968"/>
    <w:rsid w:val="0086051F"/>
    <w:rsid w:val="00860955"/>
    <w:rsid w:val="00860BB2"/>
    <w:rsid w:val="00861169"/>
    <w:rsid w:val="00861259"/>
    <w:rsid w:val="0086183C"/>
    <w:rsid w:val="00861B7C"/>
    <w:rsid w:val="00861F0E"/>
    <w:rsid w:val="00861F28"/>
    <w:rsid w:val="00862A27"/>
    <w:rsid w:val="00862F55"/>
    <w:rsid w:val="0086548F"/>
    <w:rsid w:val="00865E28"/>
    <w:rsid w:val="008674C6"/>
    <w:rsid w:val="00867C67"/>
    <w:rsid w:val="00867DED"/>
    <w:rsid w:val="00872484"/>
    <w:rsid w:val="008736DD"/>
    <w:rsid w:val="00873961"/>
    <w:rsid w:val="00875605"/>
    <w:rsid w:val="00876070"/>
    <w:rsid w:val="008773D5"/>
    <w:rsid w:val="00877F3C"/>
    <w:rsid w:val="008803CB"/>
    <w:rsid w:val="0088071A"/>
    <w:rsid w:val="00880729"/>
    <w:rsid w:val="00881760"/>
    <w:rsid w:val="00881940"/>
    <w:rsid w:val="00881A46"/>
    <w:rsid w:val="00881DCE"/>
    <w:rsid w:val="008823A5"/>
    <w:rsid w:val="008832FB"/>
    <w:rsid w:val="00883526"/>
    <w:rsid w:val="008838C9"/>
    <w:rsid w:val="00884369"/>
    <w:rsid w:val="00884878"/>
    <w:rsid w:val="00884B63"/>
    <w:rsid w:val="00885119"/>
    <w:rsid w:val="008857A3"/>
    <w:rsid w:val="008878CB"/>
    <w:rsid w:val="00887A20"/>
    <w:rsid w:val="00890B66"/>
    <w:rsid w:val="008939C8"/>
    <w:rsid w:val="00893B12"/>
    <w:rsid w:val="00895314"/>
    <w:rsid w:val="00896592"/>
    <w:rsid w:val="00896F97"/>
    <w:rsid w:val="00897D2F"/>
    <w:rsid w:val="008A053B"/>
    <w:rsid w:val="008A13CC"/>
    <w:rsid w:val="008A1DA9"/>
    <w:rsid w:val="008A214A"/>
    <w:rsid w:val="008A30C2"/>
    <w:rsid w:val="008A3644"/>
    <w:rsid w:val="008A3B52"/>
    <w:rsid w:val="008A3F26"/>
    <w:rsid w:val="008A46AF"/>
    <w:rsid w:val="008A70CE"/>
    <w:rsid w:val="008B044D"/>
    <w:rsid w:val="008B0577"/>
    <w:rsid w:val="008B105B"/>
    <w:rsid w:val="008B2437"/>
    <w:rsid w:val="008B3F31"/>
    <w:rsid w:val="008B489F"/>
    <w:rsid w:val="008B4D3C"/>
    <w:rsid w:val="008B50AB"/>
    <w:rsid w:val="008B50AE"/>
    <w:rsid w:val="008B61D7"/>
    <w:rsid w:val="008B7BED"/>
    <w:rsid w:val="008C1467"/>
    <w:rsid w:val="008C17ED"/>
    <w:rsid w:val="008C1E27"/>
    <w:rsid w:val="008C1F19"/>
    <w:rsid w:val="008C20D1"/>
    <w:rsid w:val="008C3EAD"/>
    <w:rsid w:val="008C410D"/>
    <w:rsid w:val="008C4473"/>
    <w:rsid w:val="008C4B3A"/>
    <w:rsid w:val="008C60A7"/>
    <w:rsid w:val="008C6A2F"/>
    <w:rsid w:val="008C6BD3"/>
    <w:rsid w:val="008C7207"/>
    <w:rsid w:val="008C7250"/>
    <w:rsid w:val="008C73C2"/>
    <w:rsid w:val="008D04A8"/>
    <w:rsid w:val="008D093B"/>
    <w:rsid w:val="008D1154"/>
    <w:rsid w:val="008D1A9C"/>
    <w:rsid w:val="008D1AC4"/>
    <w:rsid w:val="008D22E4"/>
    <w:rsid w:val="008D5529"/>
    <w:rsid w:val="008D5D55"/>
    <w:rsid w:val="008D683B"/>
    <w:rsid w:val="008D72C3"/>
    <w:rsid w:val="008D7B26"/>
    <w:rsid w:val="008E0301"/>
    <w:rsid w:val="008E0A41"/>
    <w:rsid w:val="008E117A"/>
    <w:rsid w:val="008E1575"/>
    <w:rsid w:val="008E1DA8"/>
    <w:rsid w:val="008E1DE6"/>
    <w:rsid w:val="008E48AA"/>
    <w:rsid w:val="008E4C54"/>
    <w:rsid w:val="008E5809"/>
    <w:rsid w:val="008E634A"/>
    <w:rsid w:val="008E6A8F"/>
    <w:rsid w:val="008E6F0E"/>
    <w:rsid w:val="008E714D"/>
    <w:rsid w:val="008F0220"/>
    <w:rsid w:val="008F23CD"/>
    <w:rsid w:val="008F2BE4"/>
    <w:rsid w:val="008F31DF"/>
    <w:rsid w:val="008F44FD"/>
    <w:rsid w:val="008F48E8"/>
    <w:rsid w:val="008F53CF"/>
    <w:rsid w:val="008F56C4"/>
    <w:rsid w:val="008F5922"/>
    <w:rsid w:val="008F607C"/>
    <w:rsid w:val="008F6E4F"/>
    <w:rsid w:val="008F719B"/>
    <w:rsid w:val="008F74F7"/>
    <w:rsid w:val="008F76DA"/>
    <w:rsid w:val="008F78AC"/>
    <w:rsid w:val="00900286"/>
    <w:rsid w:val="0090065F"/>
    <w:rsid w:val="00900A8E"/>
    <w:rsid w:val="00900B50"/>
    <w:rsid w:val="009013E5"/>
    <w:rsid w:val="00901410"/>
    <w:rsid w:val="009018F5"/>
    <w:rsid w:val="0090217D"/>
    <w:rsid w:val="0090305E"/>
    <w:rsid w:val="0090377C"/>
    <w:rsid w:val="00903C69"/>
    <w:rsid w:val="00903E5D"/>
    <w:rsid w:val="009041CD"/>
    <w:rsid w:val="00904F5F"/>
    <w:rsid w:val="00905359"/>
    <w:rsid w:val="009056C2"/>
    <w:rsid w:val="00906901"/>
    <w:rsid w:val="009076E4"/>
    <w:rsid w:val="0091040D"/>
    <w:rsid w:val="009111A4"/>
    <w:rsid w:val="00911979"/>
    <w:rsid w:val="00911D3B"/>
    <w:rsid w:val="00913512"/>
    <w:rsid w:val="009139F8"/>
    <w:rsid w:val="00914646"/>
    <w:rsid w:val="009150AB"/>
    <w:rsid w:val="00917627"/>
    <w:rsid w:val="00917E8D"/>
    <w:rsid w:val="00920AC1"/>
    <w:rsid w:val="00921776"/>
    <w:rsid w:val="00922D1B"/>
    <w:rsid w:val="00923885"/>
    <w:rsid w:val="00924076"/>
    <w:rsid w:val="009253B1"/>
    <w:rsid w:val="00925E10"/>
    <w:rsid w:val="009276B7"/>
    <w:rsid w:val="0092787D"/>
    <w:rsid w:val="00930CB5"/>
    <w:rsid w:val="00931CAC"/>
    <w:rsid w:val="009348B1"/>
    <w:rsid w:val="00934CE5"/>
    <w:rsid w:val="00934D12"/>
    <w:rsid w:val="00935EF6"/>
    <w:rsid w:val="00940709"/>
    <w:rsid w:val="00940DC6"/>
    <w:rsid w:val="00941C18"/>
    <w:rsid w:val="00941E31"/>
    <w:rsid w:val="00942DF9"/>
    <w:rsid w:val="00942F82"/>
    <w:rsid w:val="009432C4"/>
    <w:rsid w:val="00943656"/>
    <w:rsid w:val="00943720"/>
    <w:rsid w:val="009439B4"/>
    <w:rsid w:val="009442CE"/>
    <w:rsid w:val="00944779"/>
    <w:rsid w:val="00945244"/>
    <w:rsid w:val="009454F2"/>
    <w:rsid w:val="00945BB2"/>
    <w:rsid w:val="00946F28"/>
    <w:rsid w:val="009471E6"/>
    <w:rsid w:val="009475D2"/>
    <w:rsid w:val="009476B4"/>
    <w:rsid w:val="0095052A"/>
    <w:rsid w:val="00950B25"/>
    <w:rsid w:val="009513E6"/>
    <w:rsid w:val="00953B64"/>
    <w:rsid w:val="009546CC"/>
    <w:rsid w:val="00956060"/>
    <w:rsid w:val="009574AD"/>
    <w:rsid w:val="0095761F"/>
    <w:rsid w:val="00957AE1"/>
    <w:rsid w:val="009607C9"/>
    <w:rsid w:val="009608B0"/>
    <w:rsid w:val="00960A45"/>
    <w:rsid w:val="00961D3B"/>
    <w:rsid w:val="00961DE6"/>
    <w:rsid w:val="0096218B"/>
    <w:rsid w:val="0096245D"/>
    <w:rsid w:val="00962F66"/>
    <w:rsid w:val="00963018"/>
    <w:rsid w:val="00963862"/>
    <w:rsid w:val="00964237"/>
    <w:rsid w:val="009646A5"/>
    <w:rsid w:val="00964A83"/>
    <w:rsid w:val="00965AD8"/>
    <w:rsid w:val="00965DC3"/>
    <w:rsid w:val="00965F01"/>
    <w:rsid w:val="00966257"/>
    <w:rsid w:val="00966966"/>
    <w:rsid w:val="00967180"/>
    <w:rsid w:val="00967E68"/>
    <w:rsid w:val="00970A3E"/>
    <w:rsid w:val="009715AB"/>
    <w:rsid w:val="00971626"/>
    <w:rsid w:val="009753AB"/>
    <w:rsid w:val="00975F46"/>
    <w:rsid w:val="00975F6A"/>
    <w:rsid w:val="0097629B"/>
    <w:rsid w:val="00976D96"/>
    <w:rsid w:val="00977E13"/>
    <w:rsid w:val="0098085C"/>
    <w:rsid w:val="00980FD0"/>
    <w:rsid w:val="00981F46"/>
    <w:rsid w:val="0098287F"/>
    <w:rsid w:val="009829CE"/>
    <w:rsid w:val="00982AAC"/>
    <w:rsid w:val="00982E6F"/>
    <w:rsid w:val="00983A04"/>
    <w:rsid w:val="00983F25"/>
    <w:rsid w:val="0098414D"/>
    <w:rsid w:val="00984EE8"/>
    <w:rsid w:val="00985C59"/>
    <w:rsid w:val="00986B84"/>
    <w:rsid w:val="00987F17"/>
    <w:rsid w:val="00990AEE"/>
    <w:rsid w:val="00990C65"/>
    <w:rsid w:val="00992122"/>
    <w:rsid w:val="0099229D"/>
    <w:rsid w:val="00992328"/>
    <w:rsid w:val="009928ED"/>
    <w:rsid w:val="00993258"/>
    <w:rsid w:val="00993297"/>
    <w:rsid w:val="00993396"/>
    <w:rsid w:val="00995D12"/>
    <w:rsid w:val="00996A83"/>
    <w:rsid w:val="00996E65"/>
    <w:rsid w:val="00996E6B"/>
    <w:rsid w:val="00997822"/>
    <w:rsid w:val="00997CF5"/>
    <w:rsid w:val="009A014A"/>
    <w:rsid w:val="009A05DA"/>
    <w:rsid w:val="009A06FE"/>
    <w:rsid w:val="009A0CB4"/>
    <w:rsid w:val="009A14D2"/>
    <w:rsid w:val="009A171A"/>
    <w:rsid w:val="009A1ACA"/>
    <w:rsid w:val="009A2BE3"/>
    <w:rsid w:val="009A43DA"/>
    <w:rsid w:val="009A62DC"/>
    <w:rsid w:val="009B00CA"/>
    <w:rsid w:val="009B1F57"/>
    <w:rsid w:val="009B28CE"/>
    <w:rsid w:val="009B2C26"/>
    <w:rsid w:val="009B4148"/>
    <w:rsid w:val="009B5FF3"/>
    <w:rsid w:val="009B6C0F"/>
    <w:rsid w:val="009B7794"/>
    <w:rsid w:val="009C0340"/>
    <w:rsid w:val="009C0F1D"/>
    <w:rsid w:val="009C24B3"/>
    <w:rsid w:val="009C2C17"/>
    <w:rsid w:val="009C3554"/>
    <w:rsid w:val="009C3F20"/>
    <w:rsid w:val="009C4941"/>
    <w:rsid w:val="009C537B"/>
    <w:rsid w:val="009C5DAA"/>
    <w:rsid w:val="009C6E6A"/>
    <w:rsid w:val="009C6F19"/>
    <w:rsid w:val="009C789F"/>
    <w:rsid w:val="009C7E5F"/>
    <w:rsid w:val="009D0419"/>
    <w:rsid w:val="009D09A8"/>
    <w:rsid w:val="009D3882"/>
    <w:rsid w:val="009D3D1F"/>
    <w:rsid w:val="009D548A"/>
    <w:rsid w:val="009D7485"/>
    <w:rsid w:val="009D7657"/>
    <w:rsid w:val="009E13C8"/>
    <w:rsid w:val="009E1989"/>
    <w:rsid w:val="009E19F7"/>
    <w:rsid w:val="009E365D"/>
    <w:rsid w:val="009E379A"/>
    <w:rsid w:val="009E3A13"/>
    <w:rsid w:val="009E458D"/>
    <w:rsid w:val="009E5B27"/>
    <w:rsid w:val="009E720F"/>
    <w:rsid w:val="009E75D9"/>
    <w:rsid w:val="009E7B79"/>
    <w:rsid w:val="009F028F"/>
    <w:rsid w:val="009F0E00"/>
    <w:rsid w:val="009F0EDE"/>
    <w:rsid w:val="009F1AEC"/>
    <w:rsid w:val="009F1FA8"/>
    <w:rsid w:val="009F21B1"/>
    <w:rsid w:val="009F2749"/>
    <w:rsid w:val="009F3736"/>
    <w:rsid w:val="009F3BA4"/>
    <w:rsid w:val="009F4D92"/>
    <w:rsid w:val="009F516E"/>
    <w:rsid w:val="009F53E8"/>
    <w:rsid w:val="009F6B82"/>
    <w:rsid w:val="009F6F02"/>
    <w:rsid w:val="009F6FD1"/>
    <w:rsid w:val="009F7E19"/>
    <w:rsid w:val="00A01196"/>
    <w:rsid w:val="00A015AF"/>
    <w:rsid w:val="00A01A86"/>
    <w:rsid w:val="00A026AA"/>
    <w:rsid w:val="00A03D6C"/>
    <w:rsid w:val="00A04AD2"/>
    <w:rsid w:val="00A04D44"/>
    <w:rsid w:val="00A05E8B"/>
    <w:rsid w:val="00A07138"/>
    <w:rsid w:val="00A07375"/>
    <w:rsid w:val="00A10EF6"/>
    <w:rsid w:val="00A1298F"/>
    <w:rsid w:val="00A1328C"/>
    <w:rsid w:val="00A14CB7"/>
    <w:rsid w:val="00A15102"/>
    <w:rsid w:val="00A16479"/>
    <w:rsid w:val="00A16B34"/>
    <w:rsid w:val="00A16D3E"/>
    <w:rsid w:val="00A20643"/>
    <w:rsid w:val="00A20C4E"/>
    <w:rsid w:val="00A217B5"/>
    <w:rsid w:val="00A21E42"/>
    <w:rsid w:val="00A233D6"/>
    <w:rsid w:val="00A23A33"/>
    <w:rsid w:val="00A23AFE"/>
    <w:rsid w:val="00A264AF"/>
    <w:rsid w:val="00A26DE6"/>
    <w:rsid w:val="00A27342"/>
    <w:rsid w:val="00A274D6"/>
    <w:rsid w:val="00A275C4"/>
    <w:rsid w:val="00A278A1"/>
    <w:rsid w:val="00A3137D"/>
    <w:rsid w:val="00A32377"/>
    <w:rsid w:val="00A32CED"/>
    <w:rsid w:val="00A3360F"/>
    <w:rsid w:val="00A350E5"/>
    <w:rsid w:val="00A355B7"/>
    <w:rsid w:val="00A3571E"/>
    <w:rsid w:val="00A37D2B"/>
    <w:rsid w:val="00A40507"/>
    <w:rsid w:val="00A405E0"/>
    <w:rsid w:val="00A415C1"/>
    <w:rsid w:val="00A4168A"/>
    <w:rsid w:val="00A4216E"/>
    <w:rsid w:val="00A42B06"/>
    <w:rsid w:val="00A435DC"/>
    <w:rsid w:val="00A44D4F"/>
    <w:rsid w:val="00A4565E"/>
    <w:rsid w:val="00A45F89"/>
    <w:rsid w:val="00A462A5"/>
    <w:rsid w:val="00A5053D"/>
    <w:rsid w:val="00A50A89"/>
    <w:rsid w:val="00A50F51"/>
    <w:rsid w:val="00A512CB"/>
    <w:rsid w:val="00A525F1"/>
    <w:rsid w:val="00A54EB3"/>
    <w:rsid w:val="00A55332"/>
    <w:rsid w:val="00A56107"/>
    <w:rsid w:val="00A56B80"/>
    <w:rsid w:val="00A56CC0"/>
    <w:rsid w:val="00A56D1D"/>
    <w:rsid w:val="00A5715A"/>
    <w:rsid w:val="00A573B1"/>
    <w:rsid w:val="00A613E0"/>
    <w:rsid w:val="00A6194C"/>
    <w:rsid w:val="00A61B1E"/>
    <w:rsid w:val="00A62A38"/>
    <w:rsid w:val="00A6361A"/>
    <w:rsid w:val="00A63EEB"/>
    <w:rsid w:val="00A6406F"/>
    <w:rsid w:val="00A6460C"/>
    <w:rsid w:val="00A657D4"/>
    <w:rsid w:val="00A66F14"/>
    <w:rsid w:val="00A6752F"/>
    <w:rsid w:val="00A70303"/>
    <w:rsid w:val="00A70F75"/>
    <w:rsid w:val="00A71348"/>
    <w:rsid w:val="00A72440"/>
    <w:rsid w:val="00A72B9C"/>
    <w:rsid w:val="00A72DB5"/>
    <w:rsid w:val="00A73A20"/>
    <w:rsid w:val="00A74CB8"/>
    <w:rsid w:val="00A77D39"/>
    <w:rsid w:val="00A810B0"/>
    <w:rsid w:val="00A810F6"/>
    <w:rsid w:val="00A814CC"/>
    <w:rsid w:val="00A83E98"/>
    <w:rsid w:val="00A849F9"/>
    <w:rsid w:val="00A84ED3"/>
    <w:rsid w:val="00A85131"/>
    <w:rsid w:val="00A85A2A"/>
    <w:rsid w:val="00A85CD0"/>
    <w:rsid w:val="00A86C9F"/>
    <w:rsid w:val="00A870FB"/>
    <w:rsid w:val="00A878E6"/>
    <w:rsid w:val="00A90DEA"/>
    <w:rsid w:val="00A91A3C"/>
    <w:rsid w:val="00A91AC7"/>
    <w:rsid w:val="00A93206"/>
    <w:rsid w:val="00A93C26"/>
    <w:rsid w:val="00A94232"/>
    <w:rsid w:val="00A94BF0"/>
    <w:rsid w:val="00A94C9A"/>
    <w:rsid w:val="00A95542"/>
    <w:rsid w:val="00A96A01"/>
    <w:rsid w:val="00AA1849"/>
    <w:rsid w:val="00AA1C4D"/>
    <w:rsid w:val="00AA2635"/>
    <w:rsid w:val="00AA2922"/>
    <w:rsid w:val="00AA2F7F"/>
    <w:rsid w:val="00AA31BB"/>
    <w:rsid w:val="00AA3B60"/>
    <w:rsid w:val="00AA3BAA"/>
    <w:rsid w:val="00AA456D"/>
    <w:rsid w:val="00AA4C74"/>
    <w:rsid w:val="00AA59C2"/>
    <w:rsid w:val="00AA6664"/>
    <w:rsid w:val="00AA6C74"/>
    <w:rsid w:val="00AB0749"/>
    <w:rsid w:val="00AB1782"/>
    <w:rsid w:val="00AB186E"/>
    <w:rsid w:val="00AB1D46"/>
    <w:rsid w:val="00AB24DE"/>
    <w:rsid w:val="00AB256E"/>
    <w:rsid w:val="00AB28FC"/>
    <w:rsid w:val="00AB3B6E"/>
    <w:rsid w:val="00AB3BBC"/>
    <w:rsid w:val="00AB493D"/>
    <w:rsid w:val="00AB6434"/>
    <w:rsid w:val="00AB64CB"/>
    <w:rsid w:val="00AB6E30"/>
    <w:rsid w:val="00AC04CB"/>
    <w:rsid w:val="00AC21B1"/>
    <w:rsid w:val="00AC2CCC"/>
    <w:rsid w:val="00AC37F3"/>
    <w:rsid w:val="00AC3DB9"/>
    <w:rsid w:val="00AC520B"/>
    <w:rsid w:val="00AC5705"/>
    <w:rsid w:val="00AC597B"/>
    <w:rsid w:val="00AC767A"/>
    <w:rsid w:val="00AC7880"/>
    <w:rsid w:val="00AD071F"/>
    <w:rsid w:val="00AD0762"/>
    <w:rsid w:val="00AD1D9C"/>
    <w:rsid w:val="00AD32F0"/>
    <w:rsid w:val="00AD42FD"/>
    <w:rsid w:val="00AD4E22"/>
    <w:rsid w:val="00AD54E0"/>
    <w:rsid w:val="00AD680A"/>
    <w:rsid w:val="00AD6FC1"/>
    <w:rsid w:val="00AD72B6"/>
    <w:rsid w:val="00AD7A68"/>
    <w:rsid w:val="00AE12C3"/>
    <w:rsid w:val="00AE21D4"/>
    <w:rsid w:val="00AE312A"/>
    <w:rsid w:val="00AE3142"/>
    <w:rsid w:val="00AE3965"/>
    <w:rsid w:val="00AE4015"/>
    <w:rsid w:val="00AE7199"/>
    <w:rsid w:val="00AE76FF"/>
    <w:rsid w:val="00AE7D20"/>
    <w:rsid w:val="00AF0330"/>
    <w:rsid w:val="00AF1A2F"/>
    <w:rsid w:val="00AF2095"/>
    <w:rsid w:val="00AF24D8"/>
    <w:rsid w:val="00AF3D6A"/>
    <w:rsid w:val="00AF59CD"/>
    <w:rsid w:val="00AF66EA"/>
    <w:rsid w:val="00AF6C48"/>
    <w:rsid w:val="00AF7CB6"/>
    <w:rsid w:val="00AF7F3D"/>
    <w:rsid w:val="00B00E46"/>
    <w:rsid w:val="00B01103"/>
    <w:rsid w:val="00B01F38"/>
    <w:rsid w:val="00B0209E"/>
    <w:rsid w:val="00B02413"/>
    <w:rsid w:val="00B026DB"/>
    <w:rsid w:val="00B027E8"/>
    <w:rsid w:val="00B029F4"/>
    <w:rsid w:val="00B02CA6"/>
    <w:rsid w:val="00B03407"/>
    <w:rsid w:val="00B044CE"/>
    <w:rsid w:val="00B04595"/>
    <w:rsid w:val="00B04669"/>
    <w:rsid w:val="00B05900"/>
    <w:rsid w:val="00B05AD0"/>
    <w:rsid w:val="00B065A1"/>
    <w:rsid w:val="00B066AC"/>
    <w:rsid w:val="00B06B0D"/>
    <w:rsid w:val="00B06B8C"/>
    <w:rsid w:val="00B06EA3"/>
    <w:rsid w:val="00B0706A"/>
    <w:rsid w:val="00B07358"/>
    <w:rsid w:val="00B07CAD"/>
    <w:rsid w:val="00B07D3F"/>
    <w:rsid w:val="00B10C66"/>
    <w:rsid w:val="00B11076"/>
    <w:rsid w:val="00B11220"/>
    <w:rsid w:val="00B119A5"/>
    <w:rsid w:val="00B11A70"/>
    <w:rsid w:val="00B1250A"/>
    <w:rsid w:val="00B133A6"/>
    <w:rsid w:val="00B13777"/>
    <w:rsid w:val="00B13AFE"/>
    <w:rsid w:val="00B1475E"/>
    <w:rsid w:val="00B1490E"/>
    <w:rsid w:val="00B1658C"/>
    <w:rsid w:val="00B16CDC"/>
    <w:rsid w:val="00B20F46"/>
    <w:rsid w:val="00B20FE2"/>
    <w:rsid w:val="00B2137E"/>
    <w:rsid w:val="00B213CE"/>
    <w:rsid w:val="00B22959"/>
    <w:rsid w:val="00B22D00"/>
    <w:rsid w:val="00B239E0"/>
    <w:rsid w:val="00B23AE5"/>
    <w:rsid w:val="00B242D9"/>
    <w:rsid w:val="00B247C7"/>
    <w:rsid w:val="00B2500D"/>
    <w:rsid w:val="00B25CD7"/>
    <w:rsid w:val="00B2600E"/>
    <w:rsid w:val="00B26C7F"/>
    <w:rsid w:val="00B2708F"/>
    <w:rsid w:val="00B27A50"/>
    <w:rsid w:val="00B31703"/>
    <w:rsid w:val="00B321F5"/>
    <w:rsid w:val="00B32833"/>
    <w:rsid w:val="00B328A2"/>
    <w:rsid w:val="00B33D66"/>
    <w:rsid w:val="00B33D85"/>
    <w:rsid w:val="00B33E98"/>
    <w:rsid w:val="00B34350"/>
    <w:rsid w:val="00B347D3"/>
    <w:rsid w:val="00B350A9"/>
    <w:rsid w:val="00B3598C"/>
    <w:rsid w:val="00B35BAE"/>
    <w:rsid w:val="00B362AF"/>
    <w:rsid w:val="00B36D41"/>
    <w:rsid w:val="00B37A64"/>
    <w:rsid w:val="00B37EF4"/>
    <w:rsid w:val="00B40265"/>
    <w:rsid w:val="00B44446"/>
    <w:rsid w:val="00B46FA0"/>
    <w:rsid w:val="00B47C47"/>
    <w:rsid w:val="00B5009A"/>
    <w:rsid w:val="00B50138"/>
    <w:rsid w:val="00B50486"/>
    <w:rsid w:val="00B5132A"/>
    <w:rsid w:val="00B51F79"/>
    <w:rsid w:val="00B51FC7"/>
    <w:rsid w:val="00B52280"/>
    <w:rsid w:val="00B5278C"/>
    <w:rsid w:val="00B52C7E"/>
    <w:rsid w:val="00B52C9B"/>
    <w:rsid w:val="00B53C69"/>
    <w:rsid w:val="00B53F5A"/>
    <w:rsid w:val="00B55D71"/>
    <w:rsid w:val="00B55F66"/>
    <w:rsid w:val="00B60581"/>
    <w:rsid w:val="00B60FF3"/>
    <w:rsid w:val="00B61217"/>
    <w:rsid w:val="00B61347"/>
    <w:rsid w:val="00B6163E"/>
    <w:rsid w:val="00B61B01"/>
    <w:rsid w:val="00B61EED"/>
    <w:rsid w:val="00B62610"/>
    <w:rsid w:val="00B644AE"/>
    <w:rsid w:val="00B64929"/>
    <w:rsid w:val="00B66729"/>
    <w:rsid w:val="00B66A10"/>
    <w:rsid w:val="00B670C3"/>
    <w:rsid w:val="00B67453"/>
    <w:rsid w:val="00B678F9"/>
    <w:rsid w:val="00B67FDB"/>
    <w:rsid w:val="00B71E83"/>
    <w:rsid w:val="00B72457"/>
    <w:rsid w:val="00B73EF1"/>
    <w:rsid w:val="00B74C5D"/>
    <w:rsid w:val="00B75AEB"/>
    <w:rsid w:val="00B76DFA"/>
    <w:rsid w:val="00B77475"/>
    <w:rsid w:val="00B80C4A"/>
    <w:rsid w:val="00B81C4F"/>
    <w:rsid w:val="00B82095"/>
    <w:rsid w:val="00B8216A"/>
    <w:rsid w:val="00B824B1"/>
    <w:rsid w:val="00B8414B"/>
    <w:rsid w:val="00B8493F"/>
    <w:rsid w:val="00B85D4C"/>
    <w:rsid w:val="00B8748B"/>
    <w:rsid w:val="00B87FED"/>
    <w:rsid w:val="00B900CE"/>
    <w:rsid w:val="00B9047A"/>
    <w:rsid w:val="00B9057F"/>
    <w:rsid w:val="00B90C8B"/>
    <w:rsid w:val="00B90CCE"/>
    <w:rsid w:val="00B90DAB"/>
    <w:rsid w:val="00B90F57"/>
    <w:rsid w:val="00B91091"/>
    <w:rsid w:val="00B91219"/>
    <w:rsid w:val="00B91698"/>
    <w:rsid w:val="00B91762"/>
    <w:rsid w:val="00B91854"/>
    <w:rsid w:val="00B91F3B"/>
    <w:rsid w:val="00B91F62"/>
    <w:rsid w:val="00B94B32"/>
    <w:rsid w:val="00B953C7"/>
    <w:rsid w:val="00B9596E"/>
    <w:rsid w:val="00B966CC"/>
    <w:rsid w:val="00B97BBC"/>
    <w:rsid w:val="00BA047F"/>
    <w:rsid w:val="00BA065B"/>
    <w:rsid w:val="00BA08FF"/>
    <w:rsid w:val="00BA0BBB"/>
    <w:rsid w:val="00BA0EDD"/>
    <w:rsid w:val="00BA1788"/>
    <w:rsid w:val="00BA2587"/>
    <w:rsid w:val="00BA39AE"/>
    <w:rsid w:val="00BA4209"/>
    <w:rsid w:val="00BA4E25"/>
    <w:rsid w:val="00BA7054"/>
    <w:rsid w:val="00BA76D0"/>
    <w:rsid w:val="00BB04CC"/>
    <w:rsid w:val="00BB04EC"/>
    <w:rsid w:val="00BB0A27"/>
    <w:rsid w:val="00BB20B1"/>
    <w:rsid w:val="00BB2342"/>
    <w:rsid w:val="00BB2781"/>
    <w:rsid w:val="00BB33E9"/>
    <w:rsid w:val="00BB3CC2"/>
    <w:rsid w:val="00BB43D1"/>
    <w:rsid w:val="00BB4F15"/>
    <w:rsid w:val="00BB5286"/>
    <w:rsid w:val="00BB5D46"/>
    <w:rsid w:val="00BB73C2"/>
    <w:rsid w:val="00BC037C"/>
    <w:rsid w:val="00BC091A"/>
    <w:rsid w:val="00BC150B"/>
    <w:rsid w:val="00BC2426"/>
    <w:rsid w:val="00BC261A"/>
    <w:rsid w:val="00BC55B8"/>
    <w:rsid w:val="00BC66FD"/>
    <w:rsid w:val="00BC6A64"/>
    <w:rsid w:val="00BC76D9"/>
    <w:rsid w:val="00BC7711"/>
    <w:rsid w:val="00BC7951"/>
    <w:rsid w:val="00BC7E20"/>
    <w:rsid w:val="00BD02D0"/>
    <w:rsid w:val="00BD0FCD"/>
    <w:rsid w:val="00BD1754"/>
    <w:rsid w:val="00BD1DC1"/>
    <w:rsid w:val="00BD2C86"/>
    <w:rsid w:val="00BD3D80"/>
    <w:rsid w:val="00BD48A3"/>
    <w:rsid w:val="00BD51C9"/>
    <w:rsid w:val="00BD563B"/>
    <w:rsid w:val="00BD6B2A"/>
    <w:rsid w:val="00BD6BA1"/>
    <w:rsid w:val="00BD7CF4"/>
    <w:rsid w:val="00BE035B"/>
    <w:rsid w:val="00BE049E"/>
    <w:rsid w:val="00BE0987"/>
    <w:rsid w:val="00BE0C4C"/>
    <w:rsid w:val="00BE0C59"/>
    <w:rsid w:val="00BE1174"/>
    <w:rsid w:val="00BE2052"/>
    <w:rsid w:val="00BE22F0"/>
    <w:rsid w:val="00BE3241"/>
    <w:rsid w:val="00BE596D"/>
    <w:rsid w:val="00BE624C"/>
    <w:rsid w:val="00BE62F6"/>
    <w:rsid w:val="00BF06FE"/>
    <w:rsid w:val="00BF0CED"/>
    <w:rsid w:val="00BF279B"/>
    <w:rsid w:val="00BF2813"/>
    <w:rsid w:val="00BF537C"/>
    <w:rsid w:val="00BF7283"/>
    <w:rsid w:val="00BF7B5C"/>
    <w:rsid w:val="00BF7B7C"/>
    <w:rsid w:val="00C0086B"/>
    <w:rsid w:val="00C00C92"/>
    <w:rsid w:val="00C01E8E"/>
    <w:rsid w:val="00C03017"/>
    <w:rsid w:val="00C03342"/>
    <w:rsid w:val="00C03C89"/>
    <w:rsid w:val="00C03DBC"/>
    <w:rsid w:val="00C03FCF"/>
    <w:rsid w:val="00C045CD"/>
    <w:rsid w:val="00C049D3"/>
    <w:rsid w:val="00C04F23"/>
    <w:rsid w:val="00C053C0"/>
    <w:rsid w:val="00C073D6"/>
    <w:rsid w:val="00C07BF8"/>
    <w:rsid w:val="00C10116"/>
    <w:rsid w:val="00C102CD"/>
    <w:rsid w:val="00C1038E"/>
    <w:rsid w:val="00C104B2"/>
    <w:rsid w:val="00C10B3A"/>
    <w:rsid w:val="00C111E3"/>
    <w:rsid w:val="00C11618"/>
    <w:rsid w:val="00C11957"/>
    <w:rsid w:val="00C13FD5"/>
    <w:rsid w:val="00C148E2"/>
    <w:rsid w:val="00C14DF3"/>
    <w:rsid w:val="00C156C7"/>
    <w:rsid w:val="00C15F5C"/>
    <w:rsid w:val="00C15FAA"/>
    <w:rsid w:val="00C15FCE"/>
    <w:rsid w:val="00C17407"/>
    <w:rsid w:val="00C1754A"/>
    <w:rsid w:val="00C2083C"/>
    <w:rsid w:val="00C21621"/>
    <w:rsid w:val="00C225E3"/>
    <w:rsid w:val="00C228C6"/>
    <w:rsid w:val="00C22917"/>
    <w:rsid w:val="00C2416B"/>
    <w:rsid w:val="00C252E9"/>
    <w:rsid w:val="00C25382"/>
    <w:rsid w:val="00C25D46"/>
    <w:rsid w:val="00C25E61"/>
    <w:rsid w:val="00C25F73"/>
    <w:rsid w:val="00C266E0"/>
    <w:rsid w:val="00C26C2A"/>
    <w:rsid w:val="00C2734E"/>
    <w:rsid w:val="00C279CD"/>
    <w:rsid w:val="00C31314"/>
    <w:rsid w:val="00C32B08"/>
    <w:rsid w:val="00C3306F"/>
    <w:rsid w:val="00C33E6A"/>
    <w:rsid w:val="00C3400A"/>
    <w:rsid w:val="00C34A79"/>
    <w:rsid w:val="00C35277"/>
    <w:rsid w:val="00C3667C"/>
    <w:rsid w:val="00C377B9"/>
    <w:rsid w:val="00C37A05"/>
    <w:rsid w:val="00C40AE0"/>
    <w:rsid w:val="00C40D4A"/>
    <w:rsid w:val="00C4140F"/>
    <w:rsid w:val="00C42D62"/>
    <w:rsid w:val="00C4354B"/>
    <w:rsid w:val="00C45639"/>
    <w:rsid w:val="00C45D8C"/>
    <w:rsid w:val="00C47869"/>
    <w:rsid w:val="00C501E7"/>
    <w:rsid w:val="00C50FFF"/>
    <w:rsid w:val="00C51974"/>
    <w:rsid w:val="00C5220A"/>
    <w:rsid w:val="00C523CB"/>
    <w:rsid w:val="00C537EC"/>
    <w:rsid w:val="00C53F87"/>
    <w:rsid w:val="00C545A9"/>
    <w:rsid w:val="00C554A3"/>
    <w:rsid w:val="00C55530"/>
    <w:rsid w:val="00C57EE2"/>
    <w:rsid w:val="00C61121"/>
    <w:rsid w:val="00C622B3"/>
    <w:rsid w:val="00C62F41"/>
    <w:rsid w:val="00C636C2"/>
    <w:rsid w:val="00C64033"/>
    <w:rsid w:val="00C6541B"/>
    <w:rsid w:val="00C66243"/>
    <w:rsid w:val="00C6795A"/>
    <w:rsid w:val="00C7029D"/>
    <w:rsid w:val="00C72340"/>
    <w:rsid w:val="00C7276C"/>
    <w:rsid w:val="00C72BFF"/>
    <w:rsid w:val="00C7344C"/>
    <w:rsid w:val="00C73B29"/>
    <w:rsid w:val="00C7412F"/>
    <w:rsid w:val="00C7519B"/>
    <w:rsid w:val="00C758AB"/>
    <w:rsid w:val="00C77A9D"/>
    <w:rsid w:val="00C77C56"/>
    <w:rsid w:val="00C800AA"/>
    <w:rsid w:val="00C80A6A"/>
    <w:rsid w:val="00C81191"/>
    <w:rsid w:val="00C82FF2"/>
    <w:rsid w:val="00C8355E"/>
    <w:rsid w:val="00C8436B"/>
    <w:rsid w:val="00C8448C"/>
    <w:rsid w:val="00C84535"/>
    <w:rsid w:val="00C848A3"/>
    <w:rsid w:val="00C85ADC"/>
    <w:rsid w:val="00C85BA1"/>
    <w:rsid w:val="00C85CB8"/>
    <w:rsid w:val="00C86D9A"/>
    <w:rsid w:val="00C870DF"/>
    <w:rsid w:val="00C87996"/>
    <w:rsid w:val="00C92132"/>
    <w:rsid w:val="00C93784"/>
    <w:rsid w:val="00C939F9"/>
    <w:rsid w:val="00C93A28"/>
    <w:rsid w:val="00C93E56"/>
    <w:rsid w:val="00C94094"/>
    <w:rsid w:val="00C94675"/>
    <w:rsid w:val="00C94870"/>
    <w:rsid w:val="00C94AD6"/>
    <w:rsid w:val="00C958EC"/>
    <w:rsid w:val="00C95B94"/>
    <w:rsid w:val="00C970F2"/>
    <w:rsid w:val="00C97477"/>
    <w:rsid w:val="00C97665"/>
    <w:rsid w:val="00CA0003"/>
    <w:rsid w:val="00CA00E2"/>
    <w:rsid w:val="00CA0104"/>
    <w:rsid w:val="00CA0689"/>
    <w:rsid w:val="00CA0865"/>
    <w:rsid w:val="00CA0BB3"/>
    <w:rsid w:val="00CA235B"/>
    <w:rsid w:val="00CA4754"/>
    <w:rsid w:val="00CA4C8D"/>
    <w:rsid w:val="00CA514D"/>
    <w:rsid w:val="00CA6942"/>
    <w:rsid w:val="00CA6FA4"/>
    <w:rsid w:val="00CA787D"/>
    <w:rsid w:val="00CB0107"/>
    <w:rsid w:val="00CB1E34"/>
    <w:rsid w:val="00CB28F5"/>
    <w:rsid w:val="00CB36DE"/>
    <w:rsid w:val="00CB3D36"/>
    <w:rsid w:val="00CB474F"/>
    <w:rsid w:val="00CB587A"/>
    <w:rsid w:val="00CB5EDA"/>
    <w:rsid w:val="00CB6085"/>
    <w:rsid w:val="00CB6333"/>
    <w:rsid w:val="00CB71BC"/>
    <w:rsid w:val="00CB759B"/>
    <w:rsid w:val="00CC019C"/>
    <w:rsid w:val="00CC0519"/>
    <w:rsid w:val="00CC06BF"/>
    <w:rsid w:val="00CC18A3"/>
    <w:rsid w:val="00CC215D"/>
    <w:rsid w:val="00CC2164"/>
    <w:rsid w:val="00CC27CB"/>
    <w:rsid w:val="00CC2811"/>
    <w:rsid w:val="00CC296E"/>
    <w:rsid w:val="00CC4685"/>
    <w:rsid w:val="00CC4989"/>
    <w:rsid w:val="00CC4F2B"/>
    <w:rsid w:val="00CC67A4"/>
    <w:rsid w:val="00CC6D5A"/>
    <w:rsid w:val="00CC7572"/>
    <w:rsid w:val="00CC7E0E"/>
    <w:rsid w:val="00CD046A"/>
    <w:rsid w:val="00CD0F01"/>
    <w:rsid w:val="00CD0F58"/>
    <w:rsid w:val="00CD13A8"/>
    <w:rsid w:val="00CD1AC9"/>
    <w:rsid w:val="00CD2323"/>
    <w:rsid w:val="00CD2D6A"/>
    <w:rsid w:val="00CD3685"/>
    <w:rsid w:val="00CD4149"/>
    <w:rsid w:val="00CD423C"/>
    <w:rsid w:val="00CD4BE8"/>
    <w:rsid w:val="00CD5BE4"/>
    <w:rsid w:val="00CD6DD6"/>
    <w:rsid w:val="00CD6E5C"/>
    <w:rsid w:val="00CD7097"/>
    <w:rsid w:val="00CE003D"/>
    <w:rsid w:val="00CE0549"/>
    <w:rsid w:val="00CE070A"/>
    <w:rsid w:val="00CE0A74"/>
    <w:rsid w:val="00CE0BED"/>
    <w:rsid w:val="00CE3078"/>
    <w:rsid w:val="00CE3D3D"/>
    <w:rsid w:val="00CE42BC"/>
    <w:rsid w:val="00CE604D"/>
    <w:rsid w:val="00CE6157"/>
    <w:rsid w:val="00CE714B"/>
    <w:rsid w:val="00CF12B9"/>
    <w:rsid w:val="00CF1BBA"/>
    <w:rsid w:val="00CF2147"/>
    <w:rsid w:val="00CF2551"/>
    <w:rsid w:val="00CF335F"/>
    <w:rsid w:val="00CF3C0D"/>
    <w:rsid w:val="00CF436A"/>
    <w:rsid w:val="00CF4E38"/>
    <w:rsid w:val="00CF506C"/>
    <w:rsid w:val="00CF528D"/>
    <w:rsid w:val="00CF6058"/>
    <w:rsid w:val="00CF7140"/>
    <w:rsid w:val="00D00319"/>
    <w:rsid w:val="00D016E6"/>
    <w:rsid w:val="00D01BD9"/>
    <w:rsid w:val="00D021DA"/>
    <w:rsid w:val="00D0451F"/>
    <w:rsid w:val="00D056D6"/>
    <w:rsid w:val="00D075C0"/>
    <w:rsid w:val="00D07AD8"/>
    <w:rsid w:val="00D10044"/>
    <w:rsid w:val="00D100A6"/>
    <w:rsid w:val="00D1278F"/>
    <w:rsid w:val="00D12A96"/>
    <w:rsid w:val="00D131D1"/>
    <w:rsid w:val="00D137A3"/>
    <w:rsid w:val="00D13F68"/>
    <w:rsid w:val="00D146D9"/>
    <w:rsid w:val="00D147CD"/>
    <w:rsid w:val="00D14996"/>
    <w:rsid w:val="00D15296"/>
    <w:rsid w:val="00D15774"/>
    <w:rsid w:val="00D17380"/>
    <w:rsid w:val="00D17D30"/>
    <w:rsid w:val="00D2061A"/>
    <w:rsid w:val="00D20726"/>
    <w:rsid w:val="00D2075F"/>
    <w:rsid w:val="00D20793"/>
    <w:rsid w:val="00D20FC1"/>
    <w:rsid w:val="00D218EE"/>
    <w:rsid w:val="00D21C2A"/>
    <w:rsid w:val="00D22B79"/>
    <w:rsid w:val="00D22BFA"/>
    <w:rsid w:val="00D241EE"/>
    <w:rsid w:val="00D2458C"/>
    <w:rsid w:val="00D25969"/>
    <w:rsid w:val="00D26604"/>
    <w:rsid w:val="00D26DD0"/>
    <w:rsid w:val="00D2717F"/>
    <w:rsid w:val="00D27819"/>
    <w:rsid w:val="00D27B0A"/>
    <w:rsid w:val="00D30816"/>
    <w:rsid w:val="00D325DA"/>
    <w:rsid w:val="00D32CAE"/>
    <w:rsid w:val="00D33EC8"/>
    <w:rsid w:val="00D35549"/>
    <w:rsid w:val="00D35E9E"/>
    <w:rsid w:val="00D36285"/>
    <w:rsid w:val="00D37B89"/>
    <w:rsid w:val="00D418B2"/>
    <w:rsid w:val="00D41B4E"/>
    <w:rsid w:val="00D41C4A"/>
    <w:rsid w:val="00D41D28"/>
    <w:rsid w:val="00D423BC"/>
    <w:rsid w:val="00D44EE4"/>
    <w:rsid w:val="00D46329"/>
    <w:rsid w:val="00D47845"/>
    <w:rsid w:val="00D50A7F"/>
    <w:rsid w:val="00D5132A"/>
    <w:rsid w:val="00D52559"/>
    <w:rsid w:val="00D53EE6"/>
    <w:rsid w:val="00D5412C"/>
    <w:rsid w:val="00D54D8E"/>
    <w:rsid w:val="00D55147"/>
    <w:rsid w:val="00D558BB"/>
    <w:rsid w:val="00D56557"/>
    <w:rsid w:val="00D56967"/>
    <w:rsid w:val="00D56C7F"/>
    <w:rsid w:val="00D57193"/>
    <w:rsid w:val="00D57A4F"/>
    <w:rsid w:val="00D609D2"/>
    <w:rsid w:val="00D60ADC"/>
    <w:rsid w:val="00D617C9"/>
    <w:rsid w:val="00D62A96"/>
    <w:rsid w:val="00D62B77"/>
    <w:rsid w:val="00D62F5B"/>
    <w:rsid w:val="00D63C76"/>
    <w:rsid w:val="00D63D92"/>
    <w:rsid w:val="00D64262"/>
    <w:rsid w:val="00D64CC3"/>
    <w:rsid w:val="00D65499"/>
    <w:rsid w:val="00D65E19"/>
    <w:rsid w:val="00D661A3"/>
    <w:rsid w:val="00D706AB"/>
    <w:rsid w:val="00D732ED"/>
    <w:rsid w:val="00D749F4"/>
    <w:rsid w:val="00D74AEB"/>
    <w:rsid w:val="00D75A8E"/>
    <w:rsid w:val="00D75B17"/>
    <w:rsid w:val="00D75D53"/>
    <w:rsid w:val="00D75FC2"/>
    <w:rsid w:val="00D76ADF"/>
    <w:rsid w:val="00D77603"/>
    <w:rsid w:val="00D779B1"/>
    <w:rsid w:val="00D77C2A"/>
    <w:rsid w:val="00D8083E"/>
    <w:rsid w:val="00D80978"/>
    <w:rsid w:val="00D80EE5"/>
    <w:rsid w:val="00D815F5"/>
    <w:rsid w:val="00D826B4"/>
    <w:rsid w:val="00D82F01"/>
    <w:rsid w:val="00D834E3"/>
    <w:rsid w:val="00D835E1"/>
    <w:rsid w:val="00D84554"/>
    <w:rsid w:val="00D86167"/>
    <w:rsid w:val="00D86C19"/>
    <w:rsid w:val="00D872B0"/>
    <w:rsid w:val="00D872F0"/>
    <w:rsid w:val="00D877B0"/>
    <w:rsid w:val="00D87D3A"/>
    <w:rsid w:val="00D87E08"/>
    <w:rsid w:val="00D906D0"/>
    <w:rsid w:val="00D917F1"/>
    <w:rsid w:val="00D91B94"/>
    <w:rsid w:val="00D92818"/>
    <w:rsid w:val="00D92B7F"/>
    <w:rsid w:val="00D93330"/>
    <w:rsid w:val="00D941B5"/>
    <w:rsid w:val="00D94679"/>
    <w:rsid w:val="00D94A52"/>
    <w:rsid w:val="00D95575"/>
    <w:rsid w:val="00D96142"/>
    <w:rsid w:val="00D96611"/>
    <w:rsid w:val="00D9665B"/>
    <w:rsid w:val="00D969D7"/>
    <w:rsid w:val="00D96E05"/>
    <w:rsid w:val="00D97310"/>
    <w:rsid w:val="00DA045F"/>
    <w:rsid w:val="00DA1944"/>
    <w:rsid w:val="00DA31F2"/>
    <w:rsid w:val="00DA381B"/>
    <w:rsid w:val="00DA396B"/>
    <w:rsid w:val="00DA5908"/>
    <w:rsid w:val="00DA5EBF"/>
    <w:rsid w:val="00DA654F"/>
    <w:rsid w:val="00DA6A25"/>
    <w:rsid w:val="00DA6BD9"/>
    <w:rsid w:val="00DB0163"/>
    <w:rsid w:val="00DB09F8"/>
    <w:rsid w:val="00DB0C30"/>
    <w:rsid w:val="00DB16BF"/>
    <w:rsid w:val="00DB1D41"/>
    <w:rsid w:val="00DB2BA4"/>
    <w:rsid w:val="00DB2D68"/>
    <w:rsid w:val="00DB2F45"/>
    <w:rsid w:val="00DB332A"/>
    <w:rsid w:val="00DB4BED"/>
    <w:rsid w:val="00DB5581"/>
    <w:rsid w:val="00DB56D2"/>
    <w:rsid w:val="00DB59EA"/>
    <w:rsid w:val="00DB5B9B"/>
    <w:rsid w:val="00DB5BAC"/>
    <w:rsid w:val="00DB7195"/>
    <w:rsid w:val="00DB7DC4"/>
    <w:rsid w:val="00DC1438"/>
    <w:rsid w:val="00DC2410"/>
    <w:rsid w:val="00DC3AAF"/>
    <w:rsid w:val="00DC40E8"/>
    <w:rsid w:val="00DC4418"/>
    <w:rsid w:val="00DC4AC4"/>
    <w:rsid w:val="00DC5271"/>
    <w:rsid w:val="00DC56B6"/>
    <w:rsid w:val="00DC600B"/>
    <w:rsid w:val="00DC68B5"/>
    <w:rsid w:val="00DC7666"/>
    <w:rsid w:val="00DC7BDC"/>
    <w:rsid w:val="00DD000A"/>
    <w:rsid w:val="00DD0B0A"/>
    <w:rsid w:val="00DD15B9"/>
    <w:rsid w:val="00DD3840"/>
    <w:rsid w:val="00DD4865"/>
    <w:rsid w:val="00DD4A84"/>
    <w:rsid w:val="00DD682D"/>
    <w:rsid w:val="00DD6F02"/>
    <w:rsid w:val="00DE147C"/>
    <w:rsid w:val="00DE2A14"/>
    <w:rsid w:val="00DE2ABE"/>
    <w:rsid w:val="00DE2E30"/>
    <w:rsid w:val="00DE3AD5"/>
    <w:rsid w:val="00DE48CF"/>
    <w:rsid w:val="00DE48EA"/>
    <w:rsid w:val="00DE5230"/>
    <w:rsid w:val="00DE6275"/>
    <w:rsid w:val="00DF0256"/>
    <w:rsid w:val="00DF032F"/>
    <w:rsid w:val="00DF03FE"/>
    <w:rsid w:val="00DF1BD9"/>
    <w:rsid w:val="00DF32F2"/>
    <w:rsid w:val="00DF398A"/>
    <w:rsid w:val="00DF3A01"/>
    <w:rsid w:val="00DF3A3C"/>
    <w:rsid w:val="00DF5087"/>
    <w:rsid w:val="00DF549A"/>
    <w:rsid w:val="00DF5C8C"/>
    <w:rsid w:val="00DF5DC4"/>
    <w:rsid w:val="00DF68E2"/>
    <w:rsid w:val="00DF7EC5"/>
    <w:rsid w:val="00DF7EE0"/>
    <w:rsid w:val="00E0139F"/>
    <w:rsid w:val="00E015A6"/>
    <w:rsid w:val="00E02FC6"/>
    <w:rsid w:val="00E048A5"/>
    <w:rsid w:val="00E04B5B"/>
    <w:rsid w:val="00E05606"/>
    <w:rsid w:val="00E06229"/>
    <w:rsid w:val="00E0723B"/>
    <w:rsid w:val="00E07716"/>
    <w:rsid w:val="00E12A61"/>
    <w:rsid w:val="00E12D0D"/>
    <w:rsid w:val="00E14B56"/>
    <w:rsid w:val="00E14EB7"/>
    <w:rsid w:val="00E157B4"/>
    <w:rsid w:val="00E161CF"/>
    <w:rsid w:val="00E1637A"/>
    <w:rsid w:val="00E1663A"/>
    <w:rsid w:val="00E17310"/>
    <w:rsid w:val="00E17EC5"/>
    <w:rsid w:val="00E209FC"/>
    <w:rsid w:val="00E20DD2"/>
    <w:rsid w:val="00E2148A"/>
    <w:rsid w:val="00E21A87"/>
    <w:rsid w:val="00E22820"/>
    <w:rsid w:val="00E22E5D"/>
    <w:rsid w:val="00E23806"/>
    <w:rsid w:val="00E239B9"/>
    <w:rsid w:val="00E23A36"/>
    <w:rsid w:val="00E241CD"/>
    <w:rsid w:val="00E2452F"/>
    <w:rsid w:val="00E24B5D"/>
    <w:rsid w:val="00E252B0"/>
    <w:rsid w:val="00E25724"/>
    <w:rsid w:val="00E25C23"/>
    <w:rsid w:val="00E26949"/>
    <w:rsid w:val="00E2708F"/>
    <w:rsid w:val="00E276CD"/>
    <w:rsid w:val="00E27D3B"/>
    <w:rsid w:val="00E30DB1"/>
    <w:rsid w:val="00E3153A"/>
    <w:rsid w:val="00E315FF"/>
    <w:rsid w:val="00E31D9F"/>
    <w:rsid w:val="00E328CA"/>
    <w:rsid w:val="00E32BB6"/>
    <w:rsid w:val="00E35169"/>
    <w:rsid w:val="00E35570"/>
    <w:rsid w:val="00E40A25"/>
    <w:rsid w:val="00E40C37"/>
    <w:rsid w:val="00E41033"/>
    <w:rsid w:val="00E41159"/>
    <w:rsid w:val="00E41321"/>
    <w:rsid w:val="00E413D1"/>
    <w:rsid w:val="00E4173E"/>
    <w:rsid w:val="00E42294"/>
    <w:rsid w:val="00E423F1"/>
    <w:rsid w:val="00E42628"/>
    <w:rsid w:val="00E43344"/>
    <w:rsid w:val="00E43A49"/>
    <w:rsid w:val="00E44178"/>
    <w:rsid w:val="00E44660"/>
    <w:rsid w:val="00E45BAD"/>
    <w:rsid w:val="00E45FD0"/>
    <w:rsid w:val="00E46896"/>
    <w:rsid w:val="00E46E96"/>
    <w:rsid w:val="00E47994"/>
    <w:rsid w:val="00E50C66"/>
    <w:rsid w:val="00E50EF5"/>
    <w:rsid w:val="00E51614"/>
    <w:rsid w:val="00E51842"/>
    <w:rsid w:val="00E520B0"/>
    <w:rsid w:val="00E535E1"/>
    <w:rsid w:val="00E5552B"/>
    <w:rsid w:val="00E55CA4"/>
    <w:rsid w:val="00E5619C"/>
    <w:rsid w:val="00E56DEE"/>
    <w:rsid w:val="00E570EE"/>
    <w:rsid w:val="00E571B6"/>
    <w:rsid w:val="00E5757A"/>
    <w:rsid w:val="00E576DE"/>
    <w:rsid w:val="00E60CA8"/>
    <w:rsid w:val="00E61C7D"/>
    <w:rsid w:val="00E62885"/>
    <w:rsid w:val="00E630FA"/>
    <w:rsid w:val="00E645F6"/>
    <w:rsid w:val="00E65598"/>
    <w:rsid w:val="00E65870"/>
    <w:rsid w:val="00E65BB9"/>
    <w:rsid w:val="00E66333"/>
    <w:rsid w:val="00E676AA"/>
    <w:rsid w:val="00E67DDF"/>
    <w:rsid w:val="00E7003A"/>
    <w:rsid w:val="00E71719"/>
    <w:rsid w:val="00E72997"/>
    <w:rsid w:val="00E736AB"/>
    <w:rsid w:val="00E73B78"/>
    <w:rsid w:val="00E74427"/>
    <w:rsid w:val="00E745A7"/>
    <w:rsid w:val="00E7558E"/>
    <w:rsid w:val="00E75D15"/>
    <w:rsid w:val="00E75D7C"/>
    <w:rsid w:val="00E76E46"/>
    <w:rsid w:val="00E775BE"/>
    <w:rsid w:val="00E77802"/>
    <w:rsid w:val="00E80DF5"/>
    <w:rsid w:val="00E8157C"/>
    <w:rsid w:val="00E81D4E"/>
    <w:rsid w:val="00E81E7B"/>
    <w:rsid w:val="00E81F5A"/>
    <w:rsid w:val="00E8330F"/>
    <w:rsid w:val="00E8340F"/>
    <w:rsid w:val="00E83D17"/>
    <w:rsid w:val="00E83D27"/>
    <w:rsid w:val="00E841B1"/>
    <w:rsid w:val="00E84221"/>
    <w:rsid w:val="00E8425B"/>
    <w:rsid w:val="00E85ACF"/>
    <w:rsid w:val="00E85E25"/>
    <w:rsid w:val="00E869D9"/>
    <w:rsid w:val="00E86E38"/>
    <w:rsid w:val="00E86FDD"/>
    <w:rsid w:val="00E87F11"/>
    <w:rsid w:val="00E90736"/>
    <w:rsid w:val="00E90BC4"/>
    <w:rsid w:val="00E92103"/>
    <w:rsid w:val="00E9236C"/>
    <w:rsid w:val="00E92574"/>
    <w:rsid w:val="00E928AC"/>
    <w:rsid w:val="00E9336D"/>
    <w:rsid w:val="00E93407"/>
    <w:rsid w:val="00E9606D"/>
    <w:rsid w:val="00EA2271"/>
    <w:rsid w:val="00EA2C5F"/>
    <w:rsid w:val="00EA3269"/>
    <w:rsid w:val="00EA3B1D"/>
    <w:rsid w:val="00EA4F4B"/>
    <w:rsid w:val="00EA4F6E"/>
    <w:rsid w:val="00EA5700"/>
    <w:rsid w:val="00EA576A"/>
    <w:rsid w:val="00EA5889"/>
    <w:rsid w:val="00EA5C17"/>
    <w:rsid w:val="00EA640C"/>
    <w:rsid w:val="00EB00C3"/>
    <w:rsid w:val="00EB00CF"/>
    <w:rsid w:val="00EB271D"/>
    <w:rsid w:val="00EB2A2E"/>
    <w:rsid w:val="00EB47AB"/>
    <w:rsid w:val="00EB52CE"/>
    <w:rsid w:val="00EB5C40"/>
    <w:rsid w:val="00EB6986"/>
    <w:rsid w:val="00EB7D37"/>
    <w:rsid w:val="00EC1140"/>
    <w:rsid w:val="00EC1DE1"/>
    <w:rsid w:val="00EC27DA"/>
    <w:rsid w:val="00EC2BC6"/>
    <w:rsid w:val="00EC2F5F"/>
    <w:rsid w:val="00EC403D"/>
    <w:rsid w:val="00EC4352"/>
    <w:rsid w:val="00EC511B"/>
    <w:rsid w:val="00EC5767"/>
    <w:rsid w:val="00EC59B3"/>
    <w:rsid w:val="00EC5D4D"/>
    <w:rsid w:val="00EC6033"/>
    <w:rsid w:val="00EC60A9"/>
    <w:rsid w:val="00EC7058"/>
    <w:rsid w:val="00EC7090"/>
    <w:rsid w:val="00EC776F"/>
    <w:rsid w:val="00EC7F2C"/>
    <w:rsid w:val="00ED0E77"/>
    <w:rsid w:val="00ED29FE"/>
    <w:rsid w:val="00ED32CA"/>
    <w:rsid w:val="00ED3AD8"/>
    <w:rsid w:val="00ED3F89"/>
    <w:rsid w:val="00ED43D7"/>
    <w:rsid w:val="00ED5087"/>
    <w:rsid w:val="00ED5E61"/>
    <w:rsid w:val="00EE0A1E"/>
    <w:rsid w:val="00EE17EF"/>
    <w:rsid w:val="00EE31F6"/>
    <w:rsid w:val="00EE368A"/>
    <w:rsid w:val="00EE3AD3"/>
    <w:rsid w:val="00EE3CA3"/>
    <w:rsid w:val="00EE58EF"/>
    <w:rsid w:val="00EE5ADE"/>
    <w:rsid w:val="00EE5B0B"/>
    <w:rsid w:val="00EE6E21"/>
    <w:rsid w:val="00EE7623"/>
    <w:rsid w:val="00EF1928"/>
    <w:rsid w:val="00EF21C6"/>
    <w:rsid w:val="00EF2547"/>
    <w:rsid w:val="00EF2B2F"/>
    <w:rsid w:val="00EF32FC"/>
    <w:rsid w:val="00EF5090"/>
    <w:rsid w:val="00EF5A43"/>
    <w:rsid w:val="00EF5EE0"/>
    <w:rsid w:val="00EF6437"/>
    <w:rsid w:val="00EF651F"/>
    <w:rsid w:val="00EF77AF"/>
    <w:rsid w:val="00EF77C0"/>
    <w:rsid w:val="00EF7820"/>
    <w:rsid w:val="00EF7AC6"/>
    <w:rsid w:val="00F0087D"/>
    <w:rsid w:val="00F00D18"/>
    <w:rsid w:val="00F022F0"/>
    <w:rsid w:val="00F0424B"/>
    <w:rsid w:val="00F04A7C"/>
    <w:rsid w:val="00F05B39"/>
    <w:rsid w:val="00F060C6"/>
    <w:rsid w:val="00F06392"/>
    <w:rsid w:val="00F07278"/>
    <w:rsid w:val="00F07B97"/>
    <w:rsid w:val="00F11529"/>
    <w:rsid w:val="00F118A2"/>
    <w:rsid w:val="00F11D46"/>
    <w:rsid w:val="00F1249F"/>
    <w:rsid w:val="00F129C2"/>
    <w:rsid w:val="00F12BD7"/>
    <w:rsid w:val="00F12C2C"/>
    <w:rsid w:val="00F135FB"/>
    <w:rsid w:val="00F139E1"/>
    <w:rsid w:val="00F14975"/>
    <w:rsid w:val="00F14DF2"/>
    <w:rsid w:val="00F153FE"/>
    <w:rsid w:val="00F15CA5"/>
    <w:rsid w:val="00F179A6"/>
    <w:rsid w:val="00F17D56"/>
    <w:rsid w:val="00F205C4"/>
    <w:rsid w:val="00F22661"/>
    <w:rsid w:val="00F22FEE"/>
    <w:rsid w:val="00F23976"/>
    <w:rsid w:val="00F248C0"/>
    <w:rsid w:val="00F250CA"/>
    <w:rsid w:val="00F255D1"/>
    <w:rsid w:val="00F2689A"/>
    <w:rsid w:val="00F26A61"/>
    <w:rsid w:val="00F278A0"/>
    <w:rsid w:val="00F30146"/>
    <w:rsid w:val="00F307C9"/>
    <w:rsid w:val="00F30BD0"/>
    <w:rsid w:val="00F31139"/>
    <w:rsid w:val="00F32029"/>
    <w:rsid w:val="00F33369"/>
    <w:rsid w:val="00F3396F"/>
    <w:rsid w:val="00F35396"/>
    <w:rsid w:val="00F36033"/>
    <w:rsid w:val="00F362F0"/>
    <w:rsid w:val="00F364B9"/>
    <w:rsid w:val="00F369C9"/>
    <w:rsid w:val="00F3730C"/>
    <w:rsid w:val="00F374CC"/>
    <w:rsid w:val="00F37882"/>
    <w:rsid w:val="00F408BC"/>
    <w:rsid w:val="00F413E1"/>
    <w:rsid w:val="00F42CE4"/>
    <w:rsid w:val="00F42D38"/>
    <w:rsid w:val="00F4418A"/>
    <w:rsid w:val="00F4479B"/>
    <w:rsid w:val="00F44C1A"/>
    <w:rsid w:val="00F44D5B"/>
    <w:rsid w:val="00F453B5"/>
    <w:rsid w:val="00F45873"/>
    <w:rsid w:val="00F46302"/>
    <w:rsid w:val="00F46B04"/>
    <w:rsid w:val="00F4719D"/>
    <w:rsid w:val="00F50AB9"/>
    <w:rsid w:val="00F50CF0"/>
    <w:rsid w:val="00F5104E"/>
    <w:rsid w:val="00F51766"/>
    <w:rsid w:val="00F51B6C"/>
    <w:rsid w:val="00F52042"/>
    <w:rsid w:val="00F52B84"/>
    <w:rsid w:val="00F52C1A"/>
    <w:rsid w:val="00F537A0"/>
    <w:rsid w:val="00F544A3"/>
    <w:rsid w:val="00F5454A"/>
    <w:rsid w:val="00F56B19"/>
    <w:rsid w:val="00F57705"/>
    <w:rsid w:val="00F57B74"/>
    <w:rsid w:val="00F60888"/>
    <w:rsid w:val="00F6089C"/>
    <w:rsid w:val="00F609BB"/>
    <w:rsid w:val="00F6143F"/>
    <w:rsid w:val="00F616B5"/>
    <w:rsid w:val="00F61762"/>
    <w:rsid w:val="00F6274C"/>
    <w:rsid w:val="00F62AAA"/>
    <w:rsid w:val="00F64D5E"/>
    <w:rsid w:val="00F65568"/>
    <w:rsid w:val="00F66471"/>
    <w:rsid w:val="00F67E9F"/>
    <w:rsid w:val="00F7021B"/>
    <w:rsid w:val="00F70506"/>
    <w:rsid w:val="00F7064A"/>
    <w:rsid w:val="00F72866"/>
    <w:rsid w:val="00F72FBB"/>
    <w:rsid w:val="00F73071"/>
    <w:rsid w:val="00F739A0"/>
    <w:rsid w:val="00F749DD"/>
    <w:rsid w:val="00F74AFB"/>
    <w:rsid w:val="00F7587B"/>
    <w:rsid w:val="00F75DFF"/>
    <w:rsid w:val="00F76A32"/>
    <w:rsid w:val="00F77903"/>
    <w:rsid w:val="00F77C95"/>
    <w:rsid w:val="00F80283"/>
    <w:rsid w:val="00F80545"/>
    <w:rsid w:val="00F80E11"/>
    <w:rsid w:val="00F816E1"/>
    <w:rsid w:val="00F82B11"/>
    <w:rsid w:val="00F838D3"/>
    <w:rsid w:val="00F84049"/>
    <w:rsid w:val="00F84E3B"/>
    <w:rsid w:val="00F855FF"/>
    <w:rsid w:val="00F860FA"/>
    <w:rsid w:val="00F86B5B"/>
    <w:rsid w:val="00F870E4"/>
    <w:rsid w:val="00F87A9B"/>
    <w:rsid w:val="00F90A94"/>
    <w:rsid w:val="00F90D5C"/>
    <w:rsid w:val="00F91E7C"/>
    <w:rsid w:val="00F936A0"/>
    <w:rsid w:val="00F93D47"/>
    <w:rsid w:val="00F93F0B"/>
    <w:rsid w:val="00F93FD3"/>
    <w:rsid w:val="00F94CA1"/>
    <w:rsid w:val="00F950B8"/>
    <w:rsid w:val="00F962B0"/>
    <w:rsid w:val="00F9633E"/>
    <w:rsid w:val="00F9670A"/>
    <w:rsid w:val="00F96F8E"/>
    <w:rsid w:val="00F971E4"/>
    <w:rsid w:val="00FA0D96"/>
    <w:rsid w:val="00FA1251"/>
    <w:rsid w:val="00FA194D"/>
    <w:rsid w:val="00FA1BD8"/>
    <w:rsid w:val="00FA2C6D"/>
    <w:rsid w:val="00FA3FD1"/>
    <w:rsid w:val="00FA4C5C"/>
    <w:rsid w:val="00FA5A1F"/>
    <w:rsid w:val="00FA6A6A"/>
    <w:rsid w:val="00FA6AF2"/>
    <w:rsid w:val="00FA7FF4"/>
    <w:rsid w:val="00FB2306"/>
    <w:rsid w:val="00FB3B6E"/>
    <w:rsid w:val="00FB3C66"/>
    <w:rsid w:val="00FB488D"/>
    <w:rsid w:val="00FB4C03"/>
    <w:rsid w:val="00FB501D"/>
    <w:rsid w:val="00FB506C"/>
    <w:rsid w:val="00FB76DB"/>
    <w:rsid w:val="00FC03AD"/>
    <w:rsid w:val="00FC1639"/>
    <w:rsid w:val="00FC2A8B"/>
    <w:rsid w:val="00FC2A97"/>
    <w:rsid w:val="00FC4F58"/>
    <w:rsid w:val="00FC649A"/>
    <w:rsid w:val="00FC7632"/>
    <w:rsid w:val="00FC7D7F"/>
    <w:rsid w:val="00FD0BB6"/>
    <w:rsid w:val="00FD3FDF"/>
    <w:rsid w:val="00FD4674"/>
    <w:rsid w:val="00FD5371"/>
    <w:rsid w:val="00FD58DD"/>
    <w:rsid w:val="00FD639F"/>
    <w:rsid w:val="00FD6FBC"/>
    <w:rsid w:val="00FD7A55"/>
    <w:rsid w:val="00FD7F85"/>
    <w:rsid w:val="00FE0265"/>
    <w:rsid w:val="00FE165F"/>
    <w:rsid w:val="00FE1D8C"/>
    <w:rsid w:val="00FE3840"/>
    <w:rsid w:val="00FE3960"/>
    <w:rsid w:val="00FE482E"/>
    <w:rsid w:val="00FE51A8"/>
    <w:rsid w:val="00FE52EA"/>
    <w:rsid w:val="00FE5449"/>
    <w:rsid w:val="00FE6CA6"/>
    <w:rsid w:val="00FF0E18"/>
    <w:rsid w:val="00FF3B3F"/>
    <w:rsid w:val="00FF4627"/>
    <w:rsid w:val="00FF53F2"/>
    <w:rsid w:val="00FF5460"/>
    <w:rsid w:val="00FF6B6C"/>
    <w:rsid w:val="00FF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755E0EE5"/>
  <w15:docId w15:val="{7F569ACA-522B-4D63-AA48-DEA376AF9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F281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BF2813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BF281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BF281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BF2813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BF281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F2813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BF281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BF281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BF2813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BF2813"/>
    <w:rPr>
      <w:b/>
      <w:bCs/>
    </w:rPr>
  </w:style>
  <w:style w:type="paragraph" w:styleId="ListBullet">
    <w:name w:val="List Bullet"/>
    <w:basedOn w:val="Normal"/>
    <w:rsid w:val="00BF2813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BF2813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BF2813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F2813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BF2813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BF2813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BF2813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BF2813"/>
    <w:pPr>
      <w:ind w:left="284"/>
    </w:pPr>
  </w:style>
  <w:style w:type="paragraph" w:customStyle="1" w:styleId="AAFrameAddress">
    <w:name w:val="AA Frame Address"/>
    <w:basedOn w:val="Heading1"/>
    <w:rsid w:val="00BF2813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BF2813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BF2813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BF2813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BF2813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BF2813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BF2813"/>
    <w:pPr>
      <w:ind w:left="851" w:hanging="284"/>
    </w:pPr>
  </w:style>
  <w:style w:type="paragraph" w:styleId="Index4">
    <w:name w:val="index 4"/>
    <w:basedOn w:val="Normal"/>
    <w:next w:val="Normal"/>
    <w:semiHidden/>
    <w:rsid w:val="00BF2813"/>
    <w:pPr>
      <w:ind w:left="1135" w:hanging="284"/>
    </w:pPr>
  </w:style>
  <w:style w:type="paragraph" w:styleId="Index6">
    <w:name w:val="index 6"/>
    <w:basedOn w:val="Normal"/>
    <w:next w:val="Normal"/>
    <w:semiHidden/>
    <w:rsid w:val="00BF2813"/>
    <w:pPr>
      <w:ind w:left="1702" w:hanging="284"/>
    </w:pPr>
  </w:style>
  <w:style w:type="paragraph" w:styleId="Index5">
    <w:name w:val="index 5"/>
    <w:basedOn w:val="Normal"/>
    <w:next w:val="Normal"/>
    <w:semiHidden/>
    <w:rsid w:val="00BF2813"/>
    <w:pPr>
      <w:ind w:left="1418" w:hanging="284"/>
    </w:pPr>
  </w:style>
  <w:style w:type="paragraph" w:styleId="Index7">
    <w:name w:val="index 7"/>
    <w:basedOn w:val="Normal"/>
    <w:next w:val="Normal"/>
    <w:semiHidden/>
    <w:rsid w:val="00BF2813"/>
    <w:pPr>
      <w:ind w:left="1985" w:hanging="284"/>
    </w:pPr>
  </w:style>
  <w:style w:type="paragraph" w:styleId="Index8">
    <w:name w:val="index 8"/>
    <w:basedOn w:val="Normal"/>
    <w:next w:val="Normal"/>
    <w:semiHidden/>
    <w:rsid w:val="00BF2813"/>
    <w:pPr>
      <w:ind w:left="2269" w:hanging="284"/>
    </w:pPr>
  </w:style>
  <w:style w:type="paragraph" w:styleId="Index9">
    <w:name w:val="index 9"/>
    <w:basedOn w:val="Normal"/>
    <w:next w:val="Normal"/>
    <w:semiHidden/>
    <w:rsid w:val="00BF2813"/>
    <w:pPr>
      <w:ind w:left="2552" w:hanging="284"/>
    </w:pPr>
  </w:style>
  <w:style w:type="paragraph" w:styleId="TOC2">
    <w:name w:val="toc 2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BF2813"/>
    <w:pPr>
      <w:ind w:left="851"/>
    </w:pPr>
  </w:style>
  <w:style w:type="paragraph" w:styleId="TOC5">
    <w:name w:val="toc 5"/>
    <w:basedOn w:val="Normal"/>
    <w:next w:val="Normal"/>
    <w:semiHidden/>
    <w:rsid w:val="00BF2813"/>
    <w:pPr>
      <w:ind w:left="1134"/>
    </w:pPr>
  </w:style>
  <w:style w:type="paragraph" w:styleId="TOC6">
    <w:name w:val="toc 6"/>
    <w:basedOn w:val="Normal"/>
    <w:next w:val="Normal"/>
    <w:semiHidden/>
    <w:rsid w:val="00BF2813"/>
    <w:pPr>
      <w:ind w:left="1418"/>
    </w:pPr>
  </w:style>
  <w:style w:type="paragraph" w:styleId="TOC7">
    <w:name w:val="toc 7"/>
    <w:basedOn w:val="Normal"/>
    <w:next w:val="Normal"/>
    <w:semiHidden/>
    <w:rsid w:val="00BF2813"/>
    <w:pPr>
      <w:ind w:left="1701"/>
    </w:pPr>
  </w:style>
  <w:style w:type="paragraph" w:styleId="TOC8">
    <w:name w:val="toc 8"/>
    <w:basedOn w:val="Normal"/>
    <w:next w:val="Normal"/>
    <w:semiHidden/>
    <w:rsid w:val="00BF2813"/>
    <w:pPr>
      <w:ind w:left="1985"/>
    </w:pPr>
  </w:style>
  <w:style w:type="paragraph" w:styleId="TOC9">
    <w:name w:val="toc 9"/>
    <w:basedOn w:val="Normal"/>
    <w:next w:val="Normal"/>
    <w:semiHidden/>
    <w:rsid w:val="00BF2813"/>
    <w:pPr>
      <w:ind w:left="2268"/>
    </w:pPr>
  </w:style>
  <w:style w:type="paragraph" w:styleId="TableofFigures">
    <w:name w:val="table of figures"/>
    <w:basedOn w:val="Normal"/>
    <w:next w:val="Normal"/>
    <w:semiHidden/>
    <w:rsid w:val="00BF2813"/>
    <w:pPr>
      <w:ind w:left="567" w:hanging="567"/>
    </w:pPr>
  </w:style>
  <w:style w:type="paragraph" w:styleId="ListBullet5">
    <w:name w:val="List Bullet 5"/>
    <w:basedOn w:val="Normal"/>
    <w:rsid w:val="00BF2813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BF2813"/>
    <w:pPr>
      <w:spacing w:after="120"/>
    </w:pPr>
  </w:style>
  <w:style w:type="paragraph" w:styleId="BodyTextFirstIndent">
    <w:name w:val="Body Text First Indent"/>
    <w:basedOn w:val="BodyText"/>
    <w:link w:val="BodyTextFirstIndentChar"/>
    <w:rsid w:val="00BF2813"/>
    <w:pPr>
      <w:ind w:firstLine="284"/>
    </w:pPr>
  </w:style>
  <w:style w:type="paragraph" w:styleId="BodyTextIndent">
    <w:name w:val="Body Text Indent"/>
    <w:basedOn w:val="Normal"/>
    <w:rsid w:val="00BF2813"/>
    <w:pPr>
      <w:spacing w:after="120"/>
      <w:ind w:left="283"/>
    </w:pPr>
  </w:style>
  <w:style w:type="paragraph" w:styleId="BodyTextFirstIndent2">
    <w:name w:val="Body Text First Indent 2"/>
    <w:basedOn w:val="BodyTextIndent"/>
    <w:rsid w:val="00BF2813"/>
    <w:pPr>
      <w:ind w:left="284" w:firstLine="284"/>
    </w:pPr>
  </w:style>
  <w:style w:type="character" w:styleId="Strong">
    <w:name w:val="Strong"/>
    <w:qFormat/>
    <w:rsid w:val="00BF2813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BF2813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BF2813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BF281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BF2813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BF2813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BF281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BF2813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BF2813"/>
    <w:pPr>
      <w:framePr w:h="1054" w:wrap="around" w:y="5920"/>
    </w:pPr>
  </w:style>
  <w:style w:type="paragraph" w:customStyle="1" w:styleId="ReportHeading3">
    <w:name w:val="ReportHeading3"/>
    <w:basedOn w:val="ReportHeading2"/>
    <w:rsid w:val="00BF2813"/>
    <w:pPr>
      <w:framePr w:h="443" w:wrap="around" w:y="8223"/>
    </w:pPr>
  </w:style>
  <w:style w:type="paragraph" w:customStyle="1" w:styleId="a">
    <w:name w:val="¢éÍ¤ÇÒÁ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BF2813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BF2813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BF2813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BF281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BF2813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BF2813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character" w:styleId="PageNumber">
    <w:name w:val="page number"/>
    <w:basedOn w:val="DefaultParagraphFont"/>
    <w:rsid w:val="00BF2813"/>
  </w:style>
  <w:style w:type="paragraph" w:customStyle="1" w:styleId="a2">
    <w:name w:val="???????"/>
    <w:basedOn w:val="Normal"/>
    <w:uiPriority w:val="99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0">
    <w:name w:val="????? T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30">
    <w:name w:val="?????3????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?????????? E"/>
    <w:basedOn w:val="Normal"/>
    <w:rsid w:val="00BF28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styleId="BalloonText">
    <w:name w:val="Balloon Text"/>
    <w:basedOn w:val="Normal"/>
    <w:semiHidden/>
    <w:rsid w:val="00D218EE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491F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AccPolicyHeadingChar">
    <w:name w:val="Acc Policy Heading Char"/>
    <w:link w:val="AccPolicyHeading"/>
    <w:uiPriority w:val="99"/>
    <w:rsid w:val="00491F63"/>
    <w:rPr>
      <w:rFonts w:ascii="Angsana New" w:hAnsi="Angsana New" w:cs="Angsana New"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BA4E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C00C92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C00C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097D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Angsana New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E834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Heading2Char">
    <w:name w:val="Heading 2 Char"/>
    <w:link w:val="Heading2"/>
    <w:rsid w:val="007E060E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SSETS">
    <w:name w:val="ASSETS"/>
    <w:basedOn w:val="Normal"/>
    <w:rsid w:val="003F3A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character" w:customStyle="1" w:styleId="BodyText2Char">
    <w:name w:val="Body Text 2 Char"/>
    <w:link w:val="BodyText2"/>
    <w:uiPriority w:val="99"/>
    <w:rsid w:val="00FC2A97"/>
    <w:rPr>
      <w:rFonts w:ascii="Book Antiqua" w:hAnsi="Book Antiqua"/>
      <w:sz w:val="22"/>
      <w:szCs w:val="22"/>
    </w:rPr>
  </w:style>
  <w:style w:type="paragraph" w:styleId="ListParagraph">
    <w:name w:val="List Paragraph"/>
    <w:basedOn w:val="Normal"/>
    <w:uiPriority w:val="34"/>
    <w:qFormat/>
    <w:rsid w:val="00652E4C"/>
    <w:pPr>
      <w:ind w:left="720"/>
      <w:contextualSpacing/>
    </w:pPr>
    <w:rPr>
      <w:rFonts w:cs="Angsana New"/>
      <w:szCs w:val="22"/>
    </w:rPr>
  </w:style>
  <w:style w:type="paragraph" w:customStyle="1" w:styleId="Default">
    <w:name w:val="Default"/>
    <w:rsid w:val="00F11529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602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389"/>
      <w:jc w:val="thaiDistribute"/>
    </w:pPr>
    <w:rPr>
      <w:rFonts w:ascii="Angsana New" w:hAnsi="Angsana New" w:cs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60272F"/>
    <w:rPr>
      <w:rFonts w:ascii="Angsana New" w:hAnsi="Angsana New" w:cs="Angsana New"/>
      <w:b/>
      <w:sz w:val="28"/>
      <w:szCs w:val="28"/>
      <w:lang w:eastAsia="en-GB"/>
    </w:rPr>
  </w:style>
  <w:style w:type="character" w:customStyle="1" w:styleId="FooterChar">
    <w:name w:val="Footer Char"/>
    <w:link w:val="Footer"/>
    <w:uiPriority w:val="99"/>
    <w:rsid w:val="00C6795A"/>
    <w:rPr>
      <w:rFonts w:ascii="Arial" w:hAnsi="Arial"/>
      <w:sz w:val="18"/>
      <w:szCs w:val="18"/>
    </w:rPr>
  </w:style>
  <w:style w:type="paragraph" w:customStyle="1" w:styleId="acctstatementheading">
    <w:name w:val="acct statement heading"/>
    <w:aliases w:val="as"/>
    <w:basedOn w:val="Heading2"/>
    <w:next w:val="Normal"/>
    <w:rsid w:val="007B525A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character" w:customStyle="1" w:styleId="BodyTextFirstIndentChar">
    <w:name w:val="Body Text First Indent Char"/>
    <w:link w:val="BodyTextFirstIndent"/>
    <w:rsid w:val="00076EB6"/>
    <w:rPr>
      <w:rFonts w:ascii="Arial" w:hAnsi="Arial"/>
      <w:sz w:val="18"/>
      <w:szCs w:val="18"/>
    </w:rPr>
  </w:style>
  <w:style w:type="character" w:styleId="CommentReference">
    <w:name w:val="annotation reference"/>
    <w:semiHidden/>
    <w:unhideWhenUsed/>
    <w:rsid w:val="00154B9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54B9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semiHidden/>
    <w:rsid w:val="00154B96"/>
    <w:rPr>
      <w:rFonts w:ascii="Arial" w:hAnsi="Arial" w:cs="Angsana New"/>
      <w:szCs w:val="25"/>
    </w:rPr>
  </w:style>
  <w:style w:type="character" w:customStyle="1" w:styleId="HeaderChar">
    <w:name w:val="Header Char"/>
    <w:link w:val="Header"/>
    <w:uiPriority w:val="99"/>
    <w:locked/>
    <w:rsid w:val="00D25969"/>
    <w:rPr>
      <w:rFonts w:ascii="Arial" w:hAnsi="Arial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C86D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C86D9A"/>
    <w:rPr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C86D9A"/>
    <w:rPr>
      <w:vertAlign w:val="superscript"/>
    </w:rPr>
  </w:style>
  <w:style w:type="character" w:customStyle="1" w:styleId="BodyText2Char1">
    <w:name w:val="Body Text 2 Char1"/>
    <w:rsid w:val="008C1E27"/>
    <w:rPr>
      <w:rFonts w:ascii="Book Antiqua" w:eastAsia="Times New Roman" w:hAnsi="Book Antiqua" w:cs="Times New Roman"/>
      <w:szCs w:val="22"/>
    </w:rPr>
  </w:style>
  <w:style w:type="paragraph" w:customStyle="1" w:styleId="acctmergecolhdg">
    <w:name w:val="acct merge col hdg"/>
    <w:aliases w:val="mh"/>
    <w:basedOn w:val="Normal"/>
    <w:rsid w:val="006C0B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cent">
    <w:name w:val="&amp;cent"/>
    <w:basedOn w:val="Normal"/>
    <w:uiPriority w:val="99"/>
    <w:rsid w:val="001C1F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/>
      <w:sz w:val="30"/>
      <w:szCs w:val="30"/>
      <w:lang w:eastAsia="ja-JP"/>
    </w:rPr>
  </w:style>
  <w:style w:type="paragraph" w:styleId="NoSpacing">
    <w:name w:val="No Spacing"/>
    <w:uiPriority w:val="1"/>
    <w:qFormat/>
    <w:rsid w:val="009715A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styleId="Revision">
    <w:name w:val="Revision"/>
    <w:hidden/>
    <w:uiPriority w:val="99"/>
    <w:semiHidden/>
    <w:rsid w:val="00F129C2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977E1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977E13"/>
    <w:rPr>
      <w:rFonts w:ascii="Univers 45 Light" w:eastAsia="MS Mincho" w:hAnsi="Univers 45 Light" w:cs="Univers 45 Light"/>
      <w:color w:val="00000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0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0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9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0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1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9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9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134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1973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324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3401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8485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21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9048D0-7C47-499D-BD51-A91C8D9DC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54</TotalTime>
  <Pages>42</Pages>
  <Words>8343</Words>
  <Characters>47557</Characters>
  <Application>Microsoft Office Word</Application>
  <DocSecurity>0</DocSecurity>
  <Lines>396</Lines>
  <Paragraphs>111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……………………………………</vt:lpstr>
      <vt:lpstr>บริษัท ……………………………………</vt:lpstr>
    </vt:vector>
  </TitlesOfParts>
  <Company>KPMG</Company>
  <LinksUpToDate>false</LinksUpToDate>
  <CharactersWithSpaces>55789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……………………………………</dc:title>
  <dc:subject/>
  <dc:creator>Asamaporn, Tongyoy</dc:creator>
  <cp:keywords/>
  <dc:description/>
  <cp:lastModifiedBy>Somphop, Withaya-amporn</cp:lastModifiedBy>
  <cp:revision>15</cp:revision>
  <cp:lastPrinted>2020-02-20T09:29:00Z</cp:lastPrinted>
  <dcterms:created xsi:type="dcterms:W3CDTF">2020-02-23T04:44:00Z</dcterms:created>
  <dcterms:modified xsi:type="dcterms:W3CDTF">2020-02-23T05:03:00Z</dcterms:modified>
</cp:coreProperties>
</file>