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65D0E" w14:textId="77777777" w:rsidR="00B1375A" w:rsidRPr="00873EDD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r w:rsidRPr="00873E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3CB4BB" w14:textId="77777777"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3EE512F" w14:textId="77777777"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8AD5D9A" w14:textId="77777777"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DECBB81" w14:textId="77777777"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DE2268B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3D7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959D6" w:rsidRPr="003F3D7F">
        <w:rPr>
          <w:rFonts w:ascii="Angsana New" w:hAnsi="Angsana New"/>
          <w:b/>
          <w:bCs/>
          <w:sz w:val="52"/>
          <w:szCs w:val="52"/>
          <w:cs/>
        </w:rPr>
        <w:t>มิตรสิบ ลิสซิ่ง</w:t>
      </w:r>
      <w:r w:rsidRPr="003F3D7F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BF3D18" w:rsidRPr="003F3D7F">
        <w:rPr>
          <w:rFonts w:ascii="Angsana New" w:hAnsi="Angsana New"/>
          <w:b/>
          <w:bCs/>
          <w:sz w:val="52"/>
          <w:szCs w:val="52"/>
        </w:rPr>
        <w:t xml:space="preserve"> </w:t>
      </w:r>
      <w:r w:rsidR="00BF3D18" w:rsidRPr="003F3D7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3F3D7F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5E0C924C" w14:textId="77777777" w:rsidR="000E0B82" w:rsidRPr="003F3D7F" w:rsidRDefault="007378EF" w:rsidP="00B63F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="Angsana New" w:hAnsi="Angsana New"/>
          <w:sz w:val="32"/>
          <w:szCs w:val="32"/>
        </w:rPr>
      </w:pPr>
      <w:r w:rsidRPr="003F3D7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63F91" w:rsidRPr="003F3D7F">
        <w:rPr>
          <w:rFonts w:ascii="Angsana New" w:hAnsi="Angsana New" w:hint="cs"/>
          <w:sz w:val="32"/>
          <w:szCs w:val="32"/>
          <w:cs/>
          <w:lang w:val="en-GB"/>
        </w:rPr>
        <w:t>สำหรับปี</w:t>
      </w:r>
      <w:r w:rsidR="00C209E5" w:rsidRPr="003F3D7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3F91" w:rsidRPr="003F3D7F">
        <w:rPr>
          <w:rFonts w:ascii="Angsana New" w:hAnsi="Angsana New" w:hint="cs"/>
          <w:sz w:val="32"/>
          <w:szCs w:val="32"/>
          <w:cs/>
        </w:rPr>
        <w:t>31 ธันวาคม</w:t>
      </w:r>
      <w:r w:rsidR="00CC261F" w:rsidRPr="003F3D7F">
        <w:rPr>
          <w:rFonts w:ascii="Angsana New" w:hAnsi="Angsana New"/>
          <w:sz w:val="32"/>
          <w:szCs w:val="32"/>
          <w:cs/>
        </w:rPr>
        <w:t xml:space="preserve"> </w:t>
      </w:r>
      <w:r w:rsidR="000E0B82" w:rsidRPr="003F3D7F">
        <w:rPr>
          <w:rFonts w:ascii="Angsana New" w:hAnsi="Angsana New"/>
          <w:sz w:val="32"/>
          <w:szCs w:val="32"/>
        </w:rPr>
        <w:t>256</w:t>
      </w:r>
      <w:r w:rsidR="006959D6" w:rsidRPr="003F3D7F">
        <w:rPr>
          <w:rFonts w:ascii="Angsana New" w:hAnsi="Angsana New"/>
          <w:sz w:val="32"/>
          <w:szCs w:val="32"/>
          <w:cs/>
        </w:rPr>
        <w:t>2</w:t>
      </w:r>
    </w:p>
    <w:p w14:paraId="2355680B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F3D7F">
        <w:rPr>
          <w:rFonts w:ascii="Angsana New" w:hAnsi="Angsana New"/>
          <w:sz w:val="32"/>
          <w:szCs w:val="32"/>
          <w:cs/>
        </w:rPr>
        <w:t>และ</w:t>
      </w:r>
    </w:p>
    <w:p w14:paraId="1E854032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F3D7F">
        <w:rPr>
          <w:rFonts w:ascii="Angsana New" w:hAnsi="Angsana New"/>
          <w:sz w:val="32"/>
          <w:szCs w:val="32"/>
          <w:cs/>
        </w:rPr>
        <w:t>รายงาน</w:t>
      </w:r>
      <w:r w:rsidR="006923E5" w:rsidRPr="003F3D7F">
        <w:rPr>
          <w:rFonts w:ascii="Angsana New" w:hAnsi="Angsana New"/>
          <w:sz w:val="32"/>
          <w:szCs w:val="32"/>
          <w:cs/>
        </w:rPr>
        <w:t>ของ</w:t>
      </w:r>
      <w:r w:rsidRPr="003F3D7F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78FC7B9A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1EC10E" w14:textId="77777777" w:rsidR="00B1375A" w:rsidRPr="003F3D7F" w:rsidRDefault="00B1375A" w:rsidP="00461080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1375A" w:rsidRPr="003F3D7F" w:rsidSect="00A7191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7D7F0B" w14:textId="77777777" w:rsidR="005B6A93" w:rsidRPr="00223FFD" w:rsidRDefault="005B6A93" w:rsidP="005B6A93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7FB20C" w14:textId="77777777" w:rsidR="005B6A93" w:rsidRPr="002D691A" w:rsidRDefault="005B6A93" w:rsidP="005B6A9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1DE432A" w14:textId="77777777" w:rsidR="005B6A93" w:rsidRPr="00D23C3B" w:rsidRDefault="005B6A93" w:rsidP="005B6A93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8E291D">
        <w:rPr>
          <w:rFonts w:ascii="Angsana New" w:hAnsi="Angsana New" w:hint="cs"/>
          <w:b/>
          <w:bCs/>
          <w:sz w:val="30"/>
          <w:szCs w:val="30"/>
          <w:cs/>
        </w:rPr>
        <w:t>มิตรสิบ ลิสซิ่ง</w:t>
      </w:r>
      <w:r w:rsidRPr="008E291D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8E291D">
        <w:rPr>
          <w:rFonts w:ascii="Angsana New" w:hAnsi="Angsana New"/>
          <w:b/>
          <w:bCs/>
          <w:sz w:val="30"/>
          <w:szCs w:val="30"/>
        </w:rPr>
        <w:t xml:space="preserve"> </w:t>
      </w:r>
      <w:r w:rsidRPr="008E291D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66C35CB3" w14:textId="77777777" w:rsidR="005B6A93" w:rsidRPr="002D691A" w:rsidRDefault="005B6A93" w:rsidP="005B6A9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C832F0" w14:textId="77777777" w:rsidR="005B6A93" w:rsidRPr="00C101D5" w:rsidRDefault="005B6A93" w:rsidP="005B6A9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E572150" w14:textId="77777777" w:rsidR="005B6A93" w:rsidRPr="007616B3" w:rsidRDefault="005B6A93" w:rsidP="005B6A93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8E291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ของบริษัท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มิตรสิบ ลิสซิ่ง จำกัด (มหาชน)</w:t>
      </w:r>
      <w:r w:rsidRPr="007616B3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มิตรสิบ ลิสซิ่ง จำกัด (มหาชน)</w:t>
      </w:r>
      <w:r w:rsidRPr="007616B3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2F0525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8E291D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E291D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8E291D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>และเรื่องอื่น ๆ</w:t>
      </w:r>
    </w:p>
    <w:p w14:paraId="1FA5EB48" w14:textId="77777777" w:rsidR="005B6A93" w:rsidRPr="007616B3" w:rsidRDefault="005B6A93" w:rsidP="005B6A9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B3FEE51" w14:textId="77777777" w:rsidR="005B6A93" w:rsidRPr="00C101D5" w:rsidRDefault="005B6A93" w:rsidP="005B6A9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8E291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8E291D">
        <w:rPr>
          <w:rFonts w:ascii="Angsana New" w:hAnsi="Angsana New"/>
          <w:sz w:val="30"/>
          <w:szCs w:val="30"/>
          <w:cs/>
        </w:rPr>
        <w:t>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8E291D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8E291D">
        <w:rPr>
          <w:rFonts w:ascii="Angsana New" w:hAnsi="Angsana New"/>
          <w:sz w:val="30"/>
          <w:szCs w:val="30"/>
        </w:rPr>
        <w:t xml:space="preserve">31 </w:t>
      </w:r>
      <w:r w:rsidRPr="008E291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E291D">
        <w:rPr>
          <w:rFonts w:ascii="Angsana New" w:hAnsi="Angsana New"/>
          <w:sz w:val="30"/>
          <w:szCs w:val="30"/>
        </w:rPr>
        <w:t>2562</w:t>
      </w:r>
      <w:r w:rsidRPr="008E291D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8E291D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8E291D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1EA66601" w14:textId="77777777" w:rsidR="005B6A93" w:rsidRPr="00173D16" w:rsidRDefault="005B6A93" w:rsidP="005B6A93">
      <w:pPr>
        <w:rPr>
          <w:rFonts w:ascii="Angsana New" w:eastAsia="Calibri" w:hAnsi="Angsana New"/>
          <w:sz w:val="30"/>
          <w:szCs w:val="30"/>
          <w:cs/>
        </w:rPr>
      </w:pPr>
    </w:p>
    <w:p w14:paraId="70A40043" w14:textId="77777777" w:rsidR="005B6A93" w:rsidRPr="00C101D5" w:rsidRDefault="005B6A93" w:rsidP="005B6A9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EAB0A9E" w14:textId="77777777" w:rsidR="005B6A93" w:rsidRPr="00C101D5" w:rsidRDefault="005B6A93" w:rsidP="005B6A9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2C32809" w14:textId="1EE938C4" w:rsidR="005B6A93" w:rsidRPr="00C101D5" w:rsidRDefault="005B6A93" w:rsidP="005B6A93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E2C46">
        <w:rPr>
          <w:rFonts w:ascii="Angsana New" w:eastAsia="Calibri" w:hAnsi="Angsana New"/>
          <w:sz w:val="30"/>
          <w:szCs w:val="30"/>
        </w:rPr>
        <w:br/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1146E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542C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5542C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126C3F" w14:textId="77777777" w:rsidR="00A91F0F" w:rsidRDefault="00A91F0F" w:rsidP="005B6A93">
      <w:pPr>
        <w:spacing w:after="160" w:line="259" w:lineRule="auto"/>
        <w:rPr>
          <w:rFonts w:ascii="Angsana New" w:hAnsi="Angsana New"/>
          <w:i/>
          <w:iCs/>
          <w:sz w:val="30"/>
          <w:szCs w:val="30"/>
        </w:rPr>
        <w:sectPr w:rsidR="00A91F0F" w:rsidSect="004B7A95"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0B6AE9F" w14:textId="77777777" w:rsidR="005B6A93" w:rsidRPr="00C101D5" w:rsidRDefault="005B6A93" w:rsidP="005B6A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B55EE77" w14:textId="77777777" w:rsidR="005B6A93" w:rsidRPr="002523B1" w:rsidRDefault="005B6A93" w:rsidP="005B6A93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0AAA29DE" w14:textId="77777777" w:rsidR="005B6A93" w:rsidRPr="00C101D5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3B0BC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3B0BC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D14ECEF" w14:textId="77777777" w:rsidR="005B6A93" w:rsidRPr="002523B1" w:rsidRDefault="005B6A93" w:rsidP="005B6A93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B6A93" w:rsidRPr="007616B3" w14:paraId="316011EE" w14:textId="77777777" w:rsidTr="00A25CA4">
        <w:tc>
          <w:tcPr>
            <w:tcW w:w="9350" w:type="dxa"/>
            <w:gridSpan w:val="2"/>
            <w:shd w:val="clear" w:color="auto" w:fill="auto"/>
          </w:tcPr>
          <w:p w14:paraId="66D26B02" w14:textId="77777777" w:rsidR="005B6A93" w:rsidRPr="005E2C46" w:rsidRDefault="005B6A93" w:rsidP="00A25C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2C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ความเพียงพอของค่าเผื่อหนี้สงสัยจะสูญของลูกหนี้</w:t>
            </w:r>
            <w:r w:rsidRPr="005E2C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5E2C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สัญญาเช่าซื้อ</w:t>
            </w:r>
          </w:p>
        </w:tc>
      </w:tr>
      <w:tr w:rsidR="005B6A93" w:rsidRPr="007616B3" w14:paraId="0DE638AF" w14:textId="77777777" w:rsidTr="00A25CA4">
        <w:tc>
          <w:tcPr>
            <w:tcW w:w="9350" w:type="dxa"/>
            <w:gridSpan w:val="2"/>
            <w:shd w:val="clear" w:color="auto" w:fill="auto"/>
          </w:tcPr>
          <w:p w14:paraId="4D9CA802" w14:textId="38211890" w:rsidR="005B6A93" w:rsidRPr="007616B3" w:rsidRDefault="005B6A93" w:rsidP="00A25C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2523B1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C4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5E2C4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5E2C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5B6A93" w:rsidRPr="007616B3" w14:paraId="5ACEB7CE" w14:textId="77777777" w:rsidTr="00A25CA4">
        <w:tc>
          <w:tcPr>
            <w:tcW w:w="4675" w:type="dxa"/>
            <w:shd w:val="clear" w:color="auto" w:fill="auto"/>
          </w:tcPr>
          <w:p w14:paraId="541950E3" w14:textId="77777777" w:rsidR="005B6A93" w:rsidRPr="007616B3" w:rsidRDefault="005B6A93" w:rsidP="00A25C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100F5" w14:textId="77777777" w:rsidR="005B6A93" w:rsidRPr="007616B3" w:rsidRDefault="005B6A93" w:rsidP="00A25C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B6A93" w:rsidRPr="00C101D5" w14:paraId="60286749" w14:textId="77777777" w:rsidTr="00A25CA4">
        <w:tc>
          <w:tcPr>
            <w:tcW w:w="4675" w:type="dxa"/>
            <w:shd w:val="clear" w:color="auto" w:fill="auto"/>
          </w:tcPr>
          <w:p w14:paraId="476E3CE4" w14:textId="406F3A52" w:rsidR="005B6A93" w:rsidRPr="009F1698" w:rsidRDefault="005B6A93" w:rsidP="00A25CA4">
            <w:pPr>
              <w:pStyle w:val="Default"/>
              <w:jc w:val="thaiDistribute"/>
              <w:rPr>
                <w:rFonts w:ascii="Angsana New" w:hAnsi="Angsana New" w:cs="Angsana New"/>
              </w:rPr>
            </w:pP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 xml:space="preserve">31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 xml:space="preserve">2562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กลุ่มบริษัทและบริษัทมีลูกหนี้ตามสัญญาเช่าซื้อ</w:t>
            </w:r>
            <w:r w:rsidR="0025334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สุทธิ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>1,178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 xml:space="preserve">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ล้านบาท และ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>1,178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ล้านบาท ตามลำดับ คิดเป็นประมาณร้อยละ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>8</w:t>
            </w:r>
            <w:r w:rsidR="005E2C46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8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 xml:space="preserve">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ของสินทรัพย์</w:t>
            </w:r>
            <w:r w:rsidRPr="00E15B6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ของกลุ่มบริษัท และร้อยละ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  <w:t>8</w:t>
            </w:r>
            <w:r w:rsidR="005E2C46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5 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ของสินทรัพย์</w:t>
            </w:r>
            <w:r w:rsidRPr="00E15B6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  <w:r w:rsidRPr="00E15B61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ของบริษัท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การประมาณการค่าเผื่อหนี้สงสัยจะสูญต้องอาศัยการพิจารณาความสามารถในการช</w:t>
            </w:r>
            <w:r w:rsidR="00566E1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ระเงินของลูกหนี้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และมูลค่าที่คาดว่าจะได้รับจากการขายสินทรัพย์ที่ได้รับคืน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เนื่องจากการใช้วิจารณญาณของผู้บริหารในการประมาณการ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และความเสี่ยงจากการผิดนัดช</w:t>
            </w:r>
            <w:r w:rsidR="00441D55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ระหนี้ของลูกหนี้อาจมีผลกระทบที่มีสาระส</w:t>
            </w:r>
            <w:r w:rsidR="00EA390F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คัญต่องบการเงิน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ข้าพเจ้าจึงก</w:t>
            </w:r>
            <w:r w:rsidR="00566E1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หนดเรื่องนี้เป็นเรื่องส</w:t>
            </w:r>
            <w:r w:rsidR="00566E1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คัญในการตรวจสอบ</w:t>
            </w:r>
          </w:p>
          <w:p w14:paraId="6B22D59C" w14:textId="77777777" w:rsidR="005B6A93" w:rsidRDefault="005B6A93" w:rsidP="00A25CA4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3269B942" w14:textId="77777777" w:rsidR="005B6A93" w:rsidRPr="007616B3" w:rsidRDefault="005B6A93" w:rsidP="00A25CA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1CF4EEEC" w14:textId="77777777" w:rsidR="005B6A93" w:rsidRPr="009F1698" w:rsidRDefault="005B6A93" w:rsidP="00A25CA4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3756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</w:t>
            </w:r>
            <w:r w:rsidRPr="00F3756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F3756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ประกอบด้วย</w:t>
            </w:r>
          </w:p>
          <w:p w14:paraId="7B7E9452" w14:textId="7017E217" w:rsidR="005B6A93" w:rsidRPr="0053096B" w:rsidRDefault="005B6A93" w:rsidP="0053096B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96B">
              <w:rPr>
                <w:rFonts w:ascii="Angsana New" w:hAnsi="Angsana New" w:cs="Angsana New" w:hint="cs"/>
                <w:sz w:val="30"/>
                <w:szCs w:val="30"/>
                <w:cs/>
              </w:rPr>
              <w:t>การท</w:t>
            </w:r>
            <w:r w:rsidR="0053096B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53096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ความเข้าใจและประเมินความเหมาะสมของนโยบายการบัญชี</w:t>
            </w:r>
            <w:r w:rsidRPr="005309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3096B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และข้อสมมติที่เกี่ยวกับประมาณการค่าเผื่อหนี้สงสัยจะสูญ</w:t>
            </w:r>
            <w:r w:rsidRPr="005309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20CFDA8" w14:textId="77777777" w:rsidR="005B6A93" w:rsidRDefault="005B6A93" w:rsidP="005B6A93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การทดสอบการออกแบบ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และประสิทธิผลของการควบคุมที่เกี่ยวข้องกับการพิจารณาประมาณการค่าเผื่อหนี้สงสัยจะสูญ</w:t>
            </w:r>
          </w:p>
          <w:p w14:paraId="076BF738" w14:textId="2680C0B5" w:rsidR="005B6A93" w:rsidRDefault="005B6A93" w:rsidP="005B6A93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การสุ่มตัวอย่างเพื่อสอบทานความถูกต้องของรายงานลูกหนี้รายสัญญาแยกตามระยะเวลาเกินก</w:t>
            </w:r>
            <w:r w:rsidR="008166E1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หนดรับช</w:t>
            </w:r>
            <w:r w:rsidR="00F17657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ระหนี้</w:t>
            </w:r>
          </w:p>
          <w:p w14:paraId="53F7C302" w14:textId="77777777" w:rsidR="005B6A93" w:rsidRDefault="005B6A93" w:rsidP="005B6A93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การสุ่มตัวอย่างเพื่อสอบทานความเหมาะสม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ของข้อมูลความน่าจะเป็นที่จะเกิดขึ้นจากการปฏิบัติผิดสัญญาของลูกหนี้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ข้อมูลอัตราผลเสียหายที่เกิดขึ้นจริง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และข้อมูลอัตราค่าเผื่อหนี้สงสัยจะสูญ</w:t>
            </w:r>
          </w:p>
          <w:p w14:paraId="63010F3F" w14:textId="77777777" w:rsidR="005B6A93" w:rsidRDefault="005B6A93" w:rsidP="005B6A93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การสุ่มตัวอย่างเพื่อสอบทานมูลค่าหลักประกันโดยอ้างอิงจากสมมติฐานของกลุ่มบริษัทและบริษัท</w:t>
            </w:r>
            <w:r w:rsidRPr="009F16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ซึ่งรวมถึงแผนงานที่เกี่ยวข้องของกลุ่มบริษัทและบริษัทในการจัดการหลักประกันดังกล่าว</w:t>
            </w:r>
          </w:p>
          <w:p w14:paraId="5A13E186" w14:textId="77777777" w:rsidR="005B6A93" w:rsidRDefault="005B6A93" w:rsidP="008166E1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การทดสอบการค</w:t>
            </w:r>
            <w:r w:rsidR="00EA390F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9F1698">
              <w:rPr>
                <w:rFonts w:ascii="Angsana New" w:hAnsi="Angsana New" w:cs="Angsana New" w:hint="cs"/>
                <w:sz w:val="30"/>
                <w:szCs w:val="30"/>
                <w:cs/>
              </w:rPr>
              <w:t>นวณค่าเผื่อหนี้สงสัยจะสูญและ</w:t>
            </w:r>
          </w:p>
          <w:p w14:paraId="79E84EEA" w14:textId="49467D67" w:rsidR="00CC4A2E" w:rsidRPr="008166E1" w:rsidRDefault="009E2201" w:rsidP="008166E1">
            <w:pPr>
              <w:pStyle w:val="Default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2201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การพิจารณาความเหมาะสมของการเปิดเผยข้อมูลตามมาตรฐานการบัญชีที่เกี่ยวข้อง</w:t>
            </w:r>
          </w:p>
        </w:tc>
      </w:tr>
    </w:tbl>
    <w:p w14:paraId="2AB6052B" w14:textId="6899C7E2" w:rsidR="00A91F0F" w:rsidRDefault="00A91F0F" w:rsidP="005B6A93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bookmarkStart w:id="2" w:name="_GoBack"/>
      <w:bookmarkEnd w:id="2"/>
    </w:p>
    <w:p w14:paraId="2750DE2A" w14:textId="6899C7E2" w:rsidR="005B6A93" w:rsidRDefault="005B6A93" w:rsidP="005B6A9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01D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เรื่องอื่น ๆ</w:t>
      </w:r>
    </w:p>
    <w:p w14:paraId="6467BFDB" w14:textId="77777777" w:rsidR="005B6A93" w:rsidRPr="00BB3BA1" w:rsidRDefault="005B6A93" w:rsidP="005B6A93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382326" w14:textId="0A28FF0C" w:rsidR="005B6A93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BB3BA1"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BB3BA1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BB3BA1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และงบการเงินเฉพาะกิจการของบริษัท</w:t>
      </w:r>
      <w:r w:rsidRPr="00BB3BA1">
        <w:rPr>
          <w:rFonts w:ascii="Angsana New" w:eastAsia="Calibri" w:hAnsi="Angsana New"/>
          <w:sz w:val="30"/>
          <w:szCs w:val="30"/>
        </w:rPr>
        <w:t xml:space="preserve"> </w:t>
      </w:r>
      <w:r w:rsidR="00566E1D">
        <w:rPr>
          <w:rFonts w:ascii="Angsana New" w:eastAsia="Calibri" w:hAnsi="Angsana New" w:hint="cs"/>
          <w:sz w:val="30"/>
          <w:szCs w:val="30"/>
          <w:cs/>
        </w:rPr>
        <w:t>สำหรับปีสิ้นสุด</w:t>
      </w:r>
      <w:r w:rsidRPr="00BB3BA1">
        <w:rPr>
          <w:rFonts w:ascii="Angsana New" w:eastAsia="Calibri" w:hAnsi="Angsana New"/>
          <w:sz w:val="30"/>
          <w:szCs w:val="30"/>
          <w:cs/>
        </w:rPr>
        <w:t>วันที่ 31 ธันวาคม 2561 ตรวจสอบโดยผู้สอบบัญชีอื่น ซึ่งแสดงความเห็นอย่างไม่มีเงื่อนไขตามรายงานลงวันที่ 22 กุมภาพันธ์ 2562</w:t>
      </w:r>
    </w:p>
    <w:p w14:paraId="33A96CE8" w14:textId="77777777" w:rsidR="005B6A93" w:rsidRDefault="005B6A93" w:rsidP="005B6A93">
      <w:pPr>
        <w:spacing w:after="160" w:line="259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05C3BCC1" w14:textId="77777777" w:rsidR="005B6A93" w:rsidRPr="00C101D5" w:rsidRDefault="005B6A93" w:rsidP="005B6A93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12CDBA1" w14:textId="77777777" w:rsidR="005B6A9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0F28D12" w14:textId="77777777" w:rsidR="005B6A93" w:rsidRPr="007616B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C101D5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101D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01D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การเงิน</w:t>
      </w:r>
      <w:r w:rsidRPr="00567E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616B3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241AE6B9" w14:textId="77777777" w:rsidR="005B6A93" w:rsidRPr="007616B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3712125C" w14:textId="77777777" w:rsidR="005B6A93" w:rsidRPr="007616B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567E60">
        <w:rPr>
          <w:rFonts w:ascii="Angsana New" w:eastAsiaTheme="minorHAnsi" w:hAnsi="Angsana New"/>
          <w:sz w:val="30"/>
          <w:szCs w:val="30"/>
          <w:cs/>
        </w:rPr>
        <w:t>การเงิน</w:t>
      </w:r>
      <w:r w:rsidRPr="00567E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67E60">
        <w:rPr>
          <w:rFonts w:ascii="Angsana New" w:eastAsiaTheme="minorHAnsi" w:hAnsi="Angsana New"/>
          <w:sz w:val="30"/>
          <w:szCs w:val="30"/>
          <w:cs/>
        </w:rPr>
        <w:t>ไม่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7616B3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4B573461" w14:textId="77777777" w:rsidR="005B6A93" w:rsidRPr="007616B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B8148B9" w14:textId="77777777" w:rsidR="005B6A93" w:rsidRPr="007616B3" w:rsidRDefault="005B6A93" w:rsidP="005B6A9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567E6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67E6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67E60">
        <w:rPr>
          <w:rFonts w:ascii="Angsana New" w:eastAsiaTheme="minorHAnsi" w:hAnsi="Angsana New"/>
          <w:sz w:val="30"/>
          <w:szCs w:val="30"/>
          <w:cs/>
        </w:rPr>
        <w:t>คือ</w:t>
      </w:r>
      <w:r w:rsidRPr="00567E60">
        <w:rPr>
          <w:rFonts w:ascii="Angsana New" w:eastAsiaTheme="minorHAnsi" w:hAnsi="Angsana New"/>
          <w:sz w:val="30"/>
          <w:szCs w:val="30"/>
        </w:rPr>
        <w:t xml:space="preserve"> </w:t>
      </w:r>
      <w:r w:rsidRPr="00567E60">
        <w:rPr>
          <w:rFonts w:ascii="Angsana New" w:eastAsiaTheme="minorHAnsi" w:hAnsi="Angsana New"/>
          <w:sz w:val="30"/>
          <w:szCs w:val="30"/>
          <w:cs/>
        </w:rPr>
        <w:t>การอ่าน</w:t>
      </w:r>
      <w:r w:rsidRPr="00567E60">
        <w:rPr>
          <w:rFonts w:ascii="Angsana New" w:eastAsiaTheme="minorHAns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67E60">
        <w:rPr>
          <w:rFonts w:ascii="Angsana New" w:eastAsiaTheme="minorHAns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67E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67E6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ข้าพเจ้า</w:t>
      </w:r>
      <w:r w:rsidRPr="007616B3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59CFD917" w14:textId="77777777" w:rsidR="005B6A93" w:rsidRDefault="005B6A93" w:rsidP="005B6A9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5C8392D" w14:textId="1AE8DEA5" w:rsidR="005B6A93" w:rsidRDefault="005B6A93" w:rsidP="005B6A9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67E6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2B2320F" w14:textId="39376CA6" w:rsidR="00F95CF1" w:rsidRDefault="00F95CF1" w:rsidP="005B6A9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6CAE425" w14:textId="61CD1545" w:rsidR="005B6A93" w:rsidRPr="007616B3" w:rsidRDefault="005B6A93" w:rsidP="005B6A9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567E60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567E6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09F3276" w14:textId="77777777" w:rsidR="005B6A93" w:rsidRPr="00566E1D" w:rsidRDefault="005B6A93" w:rsidP="005B6A93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CA7646C" w14:textId="467E06B0" w:rsidR="005B6A93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567E6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67E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67E6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67E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BD36514" w14:textId="77777777" w:rsidR="00566E1D" w:rsidRPr="00566E1D" w:rsidRDefault="00566E1D" w:rsidP="005B6A93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843F76D" w14:textId="05A56E52" w:rsidR="00A91F0F" w:rsidRDefault="005B6A93" w:rsidP="005B6A9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567E60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567E6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567E60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67E60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567E60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567E60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67E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67E60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  <w:r w:rsidR="00A91F0F">
        <w:rPr>
          <w:rFonts w:ascii="Angsana New" w:eastAsia="Calibri" w:hAnsi="Angsana New"/>
          <w:sz w:val="30"/>
          <w:szCs w:val="30"/>
          <w:cs/>
        </w:rPr>
        <w:br w:type="page"/>
      </w:r>
    </w:p>
    <w:p w14:paraId="0CB76462" w14:textId="02D7F9C5" w:rsidR="005B6A93" w:rsidRDefault="005B6A93" w:rsidP="005B6A93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ผู้</w:t>
      </w:r>
      <w:r w:rsidRPr="00567E60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มีหน้าที่ในการกำกับดูแลมีหน้าที่ในการ</w:t>
      </w:r>
      <w:r w:rsidRPr="00567E60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567E60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67E6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2959DDC" w14:textId="77777777" w:rsidR="002C4BEF" w:rsidRPr="00566E1D" w:rsidRDefault="002C4BEF" w:rsidP="005B6A93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292A996" w14:textId="77777777" w:rsidR="005B6A93" w:rsidRPr="00567E60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Pr="001C23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F80E336" w14:textId="77777777" w:rsidR="005B6A93" w:rsidRPr="00566E1D" w:rsidRDefault="005B6A93" w:rsidP="005B6A93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E999B69" w14:textId="77777777" w:rsidR="005B6A93" w:rsidRPr="007616B3" w:rsidRDefault="005B6A93" w:rsidP="005B6A9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E043B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6E043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5EBCA4F" w14:textId="77777777" w:rsidR="005B6A93" w:rsidRPr="00566E1D" w:rsidRDefault="005B6A93" w:rsidP="005B6A93">
      <w:pPr>
        <w:jc w:val="thaiDistribute"/>
        <w:rPr>
          <w:rFonts w:ascii="Angsana New" w:hAnsi="Angsana New"/>
          <w:sz w:val="24"/>
          <w:szCs w:val="24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1BD1743" w14:textId="77777777" w:rsidR="005B6A93" w:rsidRPr="007616B3" w:rsidRDefault="005B6A93" w:rsidP="005B6A93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3221A8" w14:textId="54ADF171" w:rsidR="005B6A93" w:rsidRPr="00405D26" w:rsidRDefault="005B6A93" w:rsidP="005B6A9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73D16">
        <w:rPr>
          <w:rFonts w:ascii="Angsana New" w:eastAsia="Calibri" w:hAnsi="Angsana New"/>
          <w:sz w:val="30"/>
          <w:szCs w:val="30"/>
          <w:cs/>
        </w:rPr>
        <w:t>รวมและ</w:t>
      </w:r>
      <w:r w:rsidR="00400DCE">
        <w:rPr>
          <w:rFonts w:ascii="Angsana New" w:eastAsia="Calibri" w:hAnsi="Angsana New"/>
          <w:sz w:val="30"/>
          <w:szCs w:val="30"/>
          <w:cs/>
        </w:rPr>
        <w:br/>
      </w:r>
      <w:r w:rsidRPr="00173D16">
        <w:rPr>
          <w:rFonts w:ascii="Angsana New" w:eastAsia="Calibri" w:hAnsi="Angsana New"/>
          <w:sz w:val="30"/>
          <w:szCs w:val="30"/>
          <w:cs/>
        </w:rPr>
        <w:t>งบการเงินเฉพาะกิจการ</w:t>
      </w:r>
      <w:r w:rsidRPr="00405D2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4420C57" w14:textId="77777777" w:rsidR="005B6A93" w:rsidRPr="00405D26" w:rsidRDefault="005B6A93" w:rsidP="005B6A9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73D1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</w:p>
    <w:p w14:paraId="3D18AB5C" w14:textId="77777777" w:rsidR="00A91F0F" w:rsidRDefault="005B6A93" w:rsidP="005B6A9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05D26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="00A91F0F">
        <w:rPr>
          <w:rFonts w:ascii="Angsana New" w:hAnsi="Angsana New"/>
          <w:sz w:val="30"/>
          <w:szCs w:val="30"/>
          <w:cs/>
        </w:rPr>
        <w:br w:type="page"/>
      </w:r>
    </w:p>
    <w:p w14:paraId="75FAF79B" w14:textId="77777777" w:rsidR="005B6A93" w:rsidRPr="00405D26" w:rsidRDefault="005B6A93" w:rsidP="005B6A9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73D1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</w:t>
      </w:r>
      <w:r w:rsidRPr="0036370B">
        <w:rPr>
          <w:rFonts w:ascii="Angsana New" w:hAnsi="Angsana New"/>
          <w:sz w:val="30"/>
          <w:szCs w:val="30"/>
          <w:cs/>
        </w:rPr>
        <w:t>สาระสำคัญ</w:t>
      </w:r>
      <w:r w:rsidRPr="0036370B">
        <w:rPr>
          <w:rFonts w:ascii="Angsana New" w:hAnsi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6370B">
        <w:rPr>
          <w:rFonts w:ascii="Angsana New" w:hAnsi="Angsana New"/>
          <w:sz w:val="30"/>
          <w:szCs w:val="30"/>
          <w:cs/>
        </w:rPr>
        <w:t>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ในงบการเงิน</w:t>
      </w:r>
      <w:r w:rsidRPr="00173D1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ที่เกี่ยวข้อง</w:t>
      </w:r>
      <w:r w:rsidRPr="0036370B">
        <w:rPr>
          <w:rFonts w:ascii="Angsana New" w:hAnsi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05D26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73D1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7F9EDDE" w14:textId="77777777" w:rsidR="005B6A93" w:rsidRPr="0036370B" w:rsidRDefault="005B6A93" w:rsidP="005B6A9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173D1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ว่างบการเงิน</w:t>
      </w:r>
      <w:r w:rsidRPr="00173D1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6370B">
        <w:rPr>
          <w:rFonts w:ascii="Angsana New" w:hAnsi="Angsana New" w:hint="cs"/>
          <w:sz w:val="30"/>
          <w:szCs w:val="30"/>
          <w:cs/>
        </w:rPr>
        <w:t>หรือไม่</w:t>
      </w:r>
      <w:r w:rsidRPr="0036370B">
        <w:rPr>
          <w:rFonts w:ascii="Angsana New" w:hAnsi="Angsana New"/>
          <w:sz w:val="30"/>
          <w:szCs w:val="30"/>
          <w:cs/>
        </w:rPr>
        <w:t xml:space="preserve">   </w:t>
      </w:r>
    </w:p>
    <w:p w14:paraId="0A274188" w14:textId="77777777" w:rsidR="005B6A93" w:rsidRPr="0036370B" w:rsidRDefault="005B6A93" w:rsidP="005B6A9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70B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36370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173D16">
        <w:rPr>
          <w:rFonts w:ascii="Angsana New" w:eastAsia="Times New Roman" w:hAnsi="Angsana New"/>
          <w:sz w:val="30"/>
          <w:szCs w:val="30"/>
          <w:cs/>
        </w:rPr>
        <w:t>ภายในกลุ่มบริษัทเพื่อแสดงความเห็นต่องบการเงินรวม</w:t>
      </w:r>
      <w:r w:rsidRPr="00173D16">
        <w:rPr>
          <w:rFonts w:ascii="Angsana New" w:eastAsia="Times New Roman" w:hAnsi="Angsana New"/>
          <w:sz w:val="30"/>
          <w:szCs w:val="30"/>
        </w:rPr>
        <w:t xml:space="preserve"> </w:t>
      </w:r>
      <w:r w:rsidRPr="00173D16">
        <w:rPr>
          <w:rFonts w:ascii="Angsana New" w:eastAsia="Times New Roman" w:hAnsi="Angsana New"/>
          <w:sz w:val="30"/>
          <w:szCs w:val="30"/>
          <w:cs/>
        </w:rPr>
        <w:t>ข้าพเจ้ารับผิดชอบต่อ</w:t>
      </w:r>
      <w:r w:rsidRPr="00173D16">
        <w:rPr>
          <w:rFonts w:ascii="Angsana New" w:eastAsia="Times New Roman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73D16">
        <w:rPr>
          <w:rFonts w:ascii="Angsana New" w:eastAsia="Times New Roman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73D16">
        <w:rPr>
          <w:rFonts w:ascii="Angsana New" w:eastAsia="Times New Roman" w:hAnsi="Angsana New"/>
          <w:sz w:val="30"/>
          <w:szCs w:val="30"/>
        </w:rPr>
        <w:t xml:space="preserve"> </w:t>
      </w:r>
      <w:r w:rsidRPr="00173D16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1F09B6C1" w14:textId="58C26402" w:rsidR="005B6A93" w:rsidRDefault="005B6A93" w:rsidP="005B6A93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14:paraId="34838F5C" w14:textId="361F8A80" w:rsidR="00566E1D" w:rsidRDefault="00566E1D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73110E50" w14:textId="1469B1E0" w:rsidR="00566E1D" w:rsidRDefault="00566E1D" w:rsidP="005B6A9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</w:t>
      </w:r>
      <w:r w:rsidR="00792448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จ้าได้ปฏิบัติตามข้อกำหนดจรรยาบรรณที่เกี่ยวข้องกับ</w:t>
      </w:r>
      <w:r w:rsidR="0079244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F4E47DD" w14:textId="394888EC" w:rsidR="00566E1D" w:rsidRDefault="00566E1D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2EB98A25" w14:textId="1EF58110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4B651190" w14:textId="7F5F977A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11431F2E" w14:textId="570FE4ED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17CE414D" w14:textId="5EABDB59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020ABDE7" w14:textId="7123EEDA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0A8F1A49" w14:textId="2EF01B17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4C4C2084" w14:textId="1F8835A8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477F2F5E" w14:textId="754911F8" w:rsidR="00A07D15" w:rsidRDefault="00A07D15" w:rsidP="005B6A93">
      <w:pPr>
        <w:jc w:val="thaiDistribute"/>
        <w:rPr>
          <w:rFonts w:ascii="Angsana New" w:hAnsi="Angsana New"/>
          <w:sz w:val="30"/>
          <w:szCs w:val="30"/>
        </w:rPr>
      </w:pPr>
    </w:p>
    <w:p w14:paraId="0F435BB8" w14:textId="073657FE" w:rsidR="00A91F0F" w:rsidRDefault="00A91F0F" w:rsidP="005B6A9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1466BC" w14:textId="35D9A81B" w:rsidR="00566E1D" w:rsidRPr="007616B3" w:rsidRDefault="00566E1D" w:rsidP="005B6A9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79244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บ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B4D45E" w14:textId="77777777" w:rsidR="005B6A93" w:rsidRPr="00873EDD" w:rsidRDefault="005B6A93" w:rsidP="005B6A93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FCA233" w14:textId="77777777" w:rsidR="005B6A93" w:rsidRPr="00873EDD" w:rsidRDefault="005B6A93" w:rsidP="005B6A93">
      <w:pPr>
        <w:autoSpaceDE w:val="0"/>
        <w:autoSpaceDN w:val="0"/>
        <w:adjustRightInd w:val="0"/>
        <w:jc w:val="both"/>
        <w:rPr>
          <w:rFonts w:ascii="Angsana New" w:hAnsi="Angsana New"/>
          <w:spacing w:val="-2"/>
          <w:sz w:val="28"/>
          <w:szCs w:val="28"/>
        </w:rPr>
      </w:pPr>
    </w:p>
    <w:p w14:paraId="638D7805" w14:textId="77777777" w:rsidR="005B6A93" w:rsidRPr="00873EDD" w:rsidRDefault="005B6A93" w:rsidP="005B6A93">
      <w:pPr>
        <w:autoSpaceDE w:val="0"/>
        <w:autoSpaceDN w:val="0"/>
        <w:adjustRightInd w:val="0"/>
        <w:jc w:val="both"/>
        <w:rPr>
          <w:rFonts w:ascii="Angsana New" w:hAnsi="Angsana New"/>
          <w:spacing w:val="-2"/>
          <w:sz w:val="28"/>
          <w:szCs w:val="28"/>
        </w:rPr>
      </w:pPr>
    </w:p>
    <w:p w14:paraId="45423B3F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067852">
        <w:rPr>
          <w:rFonts w:ascii="Angsana New" w:eastAsia="Calibri" w:hAnsi="Angsana New"/>
          <w:sz w:val="30"/>
          <w:szCs w:val="30"/>
          <w:cs/>
        </w:rPr>
        <w:t>(โชคชัย  งามวุฒิกุล)</w:t>
      </w:r>
    </w:p>
    <w:p w14:paraId="18E7BB27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067852">
        <w:rPr>
          <w:rFonts w:ascii="Angsana New" w:eastAsia="Calibri" w:hAnsi="Angsana New"/>
          <w:sz w:val="30"/>
          <w:szCs w:val="30"/>
          <w:cs/>
        </w:rPr>
        <w:t>ผู้สอบบัญชีรับอนุญาต</w:t>
      </w:r>
    </w:p>
    <w:p w14:paraId="0D0383CA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067852">
        <w:rPr>
          <w:rFonts w:ascii="Angsana New" w:eastAsia="Calibri" w:hAnsi="Angsana New"/>
          <w:sz w:val="30"/>
          <w:szCs w:val="30"/>
          <w:cs/>
        </w:rPr>
        <w:t>เลขทะเบียน  9</w:t>
      </w:r>
      <w:r w:rsidRPr="00067852">
        <w:rPr>
          <w:rFonts w:ascii="Angsana New" w:eastAsia="Calibri" w:hAnsi="Angsana New"/>
          <w:sz w:val="30"/>
          <w:szCs w:val="30"/>
        </w:rPr>
        <w:t>728</w:t>
      </w:r>
    </w:p>
    <w:p w14:paraId="5AE38DD6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6C52015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067852">
        <w:rPr>
          <w:rFonts w:ascii="Angsana New" w:eastAsia="Calibri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6CC190" w14:textId="77777777" w:rsidR="005B6A93" w:rsidRPr="00067852" w:rsidRDefault="005B6A93" w:rsidP="005B6A93">
      <w:pPr>
        <w:jc w:val="thaiDistribute"/>
        <w:rPr>
          <w:rFonts w:ascii="Angsana New" w:eastAsia="Calibri" w:hAnsi="Angsana New"/>
          <w:sz w:val="30"/>
          <w:szCs w:val="30"/>
        </w:rPr>
      </w:pPr>
      <w:r w:rsidRPr="00067852">
        <w:rPr>
          <w:rFonts w:ascii="Angsana New" w:eastAsia="Calibri" w:hAnsi="Angsana New"/>
          <w:sz w:val="30"/>
          <w:szCs w:val="30"/>
          <w:cs/>
        </w:rPr>
        <w:t>กรุงเทพมหานคร</w:t>
      </w:r>
    </w:p>
    <w:p w14:paraId="5CF921DE" w14:textId="36384002" w:rsidR="007E5A89" w:rsidRPr="00A91F0F" w:rsidRDefault="005B6A93" w:rsidP="00A91F0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7852">
        <w:rPr>
          <w:rFonts w:ascii="Angsana New" w:eastAsia="Calibri" w:hAnsi="Angsana New" w:hint="cs"/>
          <w:sz w:val="30"/>
          <w:szCs w:val="30"/>
          <w:cs/>
        </w:rPr>
        <w:t>2</w:t>
      </w:r>
      <w:r w:rsidRPr="00067852">
        <w:rPr>
          <w:rFonts w:ascii="Angsana New" w:eastAsia="Calibri" w:hAnsi="Angsana New"/>
          <w:sz w:val="30"/>
          <w:szCs w:val="30"/>
        </w:rPr>
        <w:t>4</w:t>
      </w:r>
      <w:r w:rsidRPr="00067852">
        <w:rPr>
          <w:rFonts w:ascii="Angsana New" w:eastAsia="Calibri" w:hAnsi="Angsana New" w:hint="cs"/>
          <w:sz w:val="30"/>
          <w:szCs w:val="30"/>
          <w:cs/>
        </w:rPr>
        <w:t xml:space="preserve"> กุมภาพันธ์</w:t>
      </w:r>
      <w:r w:rsidRPr="0006785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67852">
        <w:rPr>
          <w:rFonts w:ascii="Angsana New" w:eastAsia="Calibri" w:hAnsi="Angsana New"/>
          <w:sz w:val="30"/>
          <w:szCs w:val="30"/>
        </w:rPr>
        <w:t>256</w:t>
      </w:r>
      <w:r w:rsidR="00A91F0F">
        <w:rPr>
          <w:rFonts w:ascii="Angsana New" w:eastAsia="Calibri" w:hAnsi="Angsana New"/>
          <w:sz w:val="30"/>
          <w:szCs w:val="30"/>
        </w:rPr>
        <w:t>3</w:t>
      </w:r>
      <w:bookmarkEnd w:id="0"/>
    </w:p>
    <w:sectPr w:rsidR="007E5A89" w:rsidRPr="00A91F0F" w:rsidSect="00A91F0F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C6882" w14:textId="77777777" w:rsidR="007E5326" w:rsidRDefault="007E5326" w:rsidP="003B1575">
      <w:r>
        <w:separator/>
      </w:r>
    </w:p>
  </w:endnote>
  <w:endnote w:type="continuationSeparator" w:id="0">
    <w:p w14:paraId="28F873FD" w14:textId="77777777" w:rsidR="007E5326" w:rsidRDefault="007E5326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FC295" w14:textId="77777777" w:rsidR="003A3EF9" w:rsidRDefault="003A3EF9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3A3EF9" w:rsidRDefault="003A3EF9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833E6" w14:textId="77777777" w:rsidR="003A3EF9" w:rsidRPr="00CE373D" w:rsidRDefault="003A3EF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3A3EF9" w:rsidRPr="00883ABF" w:rsidRDefault="003A3EF9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AB745" w14:textId="77777777" w:rsidR="003A3EF9" w:rsidRPr="0013720E" w:rsidRDefault="003A3EF9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AAE94" w14:textId="77777777" w:rsidR="003A3EF9" w:rsidRPr="00CE373D" w:rsidRDefault="003A3EF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26845D9" w14:textId="77777777" w:rsidR="003A3EF9" w:rsidRPr="00DF1CB3" w:rsidRDefault="003A3EF9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5DA9" w14:textId="77777777" w:rsidR="003A3EF9" w:rsidRPr="0042515A" w:rsidRDefault="003A3EF9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3A3EF9" w:rsidRPr="0079184A" w:rsidRDefault="003A3EF9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C9645" w14:textId="77777777" w:rsidR="007E5326" w:rsidRDefault="007E5326" w:rsidP="003B1575">
      <w:r>
        <w:separator/>
      </w:r>
    </w:p>
  </w:footnote>
  <w:footnote w:type="continuationSeparator" w:id="0">
    <w:p w14:paraId="6125090D" w14:textId="77777777" w:rsidR="007E5326" w:rsidRDefault="007E5326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D1AF" w14:textId="77777777" w:rsidR="003A3EF9" w:rsidRDefault="003A3EF9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3A3EF9" w:rsidRDefault="003A3EF9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9BAA0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06415" w14:textId="77777777" w:rsidR="003A3EF9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2BC68D3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10E2F69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D90EF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CEDE6BC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B97FD5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069D770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77A9AFD" w14:textId="77777777" w:rsidR="003A3EF9" w:rsidRPr="00625D6D" w:rsidRDefault="003A3EF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D4D79" w14:textId="044345E9" w:rsidR="003A3EF9" w:rsidRDefault="003A3EF9" w:rsidP="008734BE">
    <w:pPr>
      <w:pStyle w:val="Header"/>
    </w:pPr>
  </w:p>
  <w:p w14:paraId="23DDB0B2" w14:textId="77777777" w:rsidR="00A91F0F" w:rsidRPr="008734BE" w:rsidRDefault="00A91F0F" w:rsidP="008734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EDA8C" w14:textId="77777777" w:rsidR="003A3EF9" w:rsidRPr="00F66BC1" w:rsidRDefault="003A3EF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31 ธันวาคม </w:t>
    </w:r>
    <w:r w:rsidRPr="00F66BC1">
      <w:rPr>
        <w:rFonts w:ascii="Angsana New" w:hAnsi="Angsana New" w:hint="cs"/>
        <w:b/>
        <w:bCs/>
        <w:sz w:val="32"/>
        <w:szCs w:val="32"/>
        <w:cs/>
      </w:rPr>
      <w:t>2562</w:t>
    </w:r>
  </w:p>
  <w:p w14:paraId="3B659136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F26C5"/>
    <w:multiLevelType w:val="hybridMultilevel"/>
    <w:tmpl w:val="B6DEED9C"/>
    <w:lvl w:ilvl="0" w:tplc="1626337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163CF7"/>
    <w:multiLevelType w:val="hybridMultilevel"/>
    <w:tmpl w:val="260624DE"/>
    <w:lvl w:ilvl="0" w:tplc="8F8445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A36F3A"/>
    <w:multiLevelType w:val="hybridMultilevel"/>
    <w:tmpl w:val="4BD0DDCE"/>
    <w:lvl w:ilvl="0" w:tplc="B80C42F6">
      <w:start w:val="1"/>
      <w:numFmt w:val="decimal"/>
      <w:lvlText w:val="%1-"/>
      <w:lvlJc w:val="left"/>
      <w:pPr>
        <w:ind w:left="5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1" w:hanging="360"/>
      </w:pPr>
    </w:lvl>
    <w:lvl w:ilvl="2" w:tplc="0409001B" w:tentative="1">
      <w:start w:val="1"/>
      <w:numFmt w:val="lowerRoman"/>
      <w:lvlText w:val="%3."/>
      <w:lvlJc w:val="right"/>
      <w:pPr>
        <w:ind w:left="2031" w:hanging="180"/>
      </w:pPr>
    </w:lvl>
    <w:lvl w:ilvl="3" w:tplc="0409000F" w:tentative="1">
      <w:start w:val="1"/>
      <w:numFmt w:val="decimal"/>
      <w:lvlText w:val="%4."/>
      <w:lvlJc w:val="left"/>
      <w:pPr>
        <w:ind w:left="2751" w:hanging="360"/>
      </w:pPr>
    </w:lvl>
    <w:lvl w:ilvl="4" w:tplc="04090019" w:tentative="1">
      <w:start w:val="1"/>
      <w:numFmt w:val="lowerLetter"/>
      <w:lvlText w:val="%5."/>
      <w:lvlJc w:val="left"/>
      <w:pPr>
        <w:ind w:left="3471" w:hanging="360"/>
      </w:pPr>
    </w:lvl>
    <w:lvl w:ilvl="5" w:tplc="0409001B" w:tentative="1">
      <w:start w:val="1"/>
      <w:numFmt w:val="lowerRoman"/>
      <w:lvlText w:val="%6."/>
      <w:lvlJc w:val="right"/>
      <w:pPr>
        <w:ind w:left="4191" w:hanging="180"/>
      </w:pPr>
    </w:lvl>
    <w:lvl w:ilvl="6" w:tplc="0409000F" w:tentative="1">
      <w:start w:val="1"/>
      <w:numFmt w:val="decimal"/>
      <w:lvlText w:val="%7."/>
      <w:lvlJc w:val="left"/>
      <w:pPr>
        <w:ind w:left="4911" w:hanging="360"/>
      </w:pPr>
    </w:lvl>
    <w:lvl w:ilvl="7" w:tplc="04090019" w:tentative="1">
      <w:start w:val="1"/>
      <w:numFmt w:val="lowerLetter"/>
      <w:lvlText w:val="%8."/>
      <w:lvlJc w:val="left"/>
      <w:pPr>
        <w:ind w:left="5631" w:hanging="360"/>
      </w:pPr>
    </w:lvl>
    <w:lvl w:ilvl="8" w:tplc="0409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85650B"/>
    <w:multiLevelType w:val="hybridMultilevel"/>
    <w:tmpl w:val="15DAAABA"/>
    <w:lvl w:ilvl="0" w:tplc="15081B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46464"/>
    <w:multiLevelType w:val="hybridMultilevel"/>
    <w:tmpl w:val="0734A3BE"/>
    <w:lvl w:ilvl="0" w:tplc="EE7EF02A">
      <w:start w:val="1"/>
      <w:numFmt w:val="decimal"/>
      <w:lvlText w:val="%1-"/>
      <w:lvlJc w:val="left"/>
      <w:pPr>
        <w:ind w:left="2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51" w:hanging="360"/>
      </w:pPr>
    </w:lvl>
    <w:lvl w:ilvl="2" w:tplc="0409001B" w:tentative="1">
      <w:start w:val="1"/>
      <w:numFmt w:val="lowerRoman"/>
      <w:lvlText w:val="%3."/>
      <w:lvlJc w:val="right"/>
      <w:pPr>
        <w:ind w:left="1671" w:hanging="180"/>
      </w:pPr>
    </w:lvl>
    <w:lvl w:ilvl="3" w:tplc="0409000F" w:tentative="1">
      <w:start w:val="1"/>
      <w:numFmt w:val="decimal"/>
      <w:lvlText w:val="%4."/>
      <w:lvlJc w:val="left"/>
      <w:pPr>
        <w:ind w:left="2391" w:hanging="360"/>
      </w:pPr>
    </w:lvl>
    <w:lvl w:ilvl="4" w:tplc="04090019" w:tentative="1">
      <w:start w:val="1"/>
      <w:numFmt w:val="lowerLetter"/>
      <w:lvlText w:val="%5."/>
      <w:lvlJc w:val="left"/>
      <w:pPr>
        <w:ind w:left="3111" w:hanging="360"/>
      </w:pPr>
    </w:lvl>
    <w:lvl w:ilvl="5" w:tplc="0409001B" w:tentative="1">
      <w:start w:val="1"/>
      <w:numFmt w:val="lowerRoman"/>
      <w:lvlText w:val="%6."/>
      <w:lvlJc w:val="right"/>
      <w:pPr>
        <w:ind w:left="3831" w:hanging="180"/>
      </w:pPr>
    </w:lvl>
    <w:lvl w:ilvl="6" w:tplc="0409000F" w:tentative="1">
      <w:start w:val="1"/>
      <w:numFmt w:val="decimal"/>
      <w:lvlText w:val="%7."/>
      <w:lvlJc w:val="left"/>
      <w:pPr>
        <w:ind w:left="4551" w:hanging="360"/>
      </w:pPr>
    </w:lvl>
    <w:lvl w:ilvl="7" w:tplc="04090019" w:tentative="1">
      <w:start w:val="1"/>
      <w:numFmt w:val="lowerLetter"/>
      <w:lvlText w:val="%8."/>
      <w:lvlJc w:val="left"/>
      <w:pPr>
        <w:ind w:left="5271" w:hanging="360"/>
      </w:pPr>
    </w:lvl>
    <w:lvl w:ilvl="8" w:tplc="0409001B" w:tentative="1">
      <w:start w:val="1"/>
      <w:numFmt w:val="lowerRoman"/>
      <w:lvlText w:val="%9."/>
      <w:lvlJc w:val="right"/>
      <w:pPr>
        <w:ind w:left="5991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5"/>
  </w:num>
  <w:num w:numId="14">
    <w:abstractNumId w:val="18"/>
  </w:num>
  <w:num w:numId="15">
    <w:abstractNumId w:val="20"/>
  </w:num>
  <w:num w:numId="16">
    <w:abstractNumId w:val="12"/>
  </w:num>
  <w:num w:numId="17">
    <w:abstractNumId w:val="28"/>
  </w:num>
  <w:num w:numId="18">
    <w:abstractNumId w:val="21"/>
  </w:num>
  <w:num w:numId="19">
    <w:abstractNumId w:val="24"/>
  </w:num>
  <w:num w:numId="20">
    <w:abstractNumId w:val="13"/>
  </w:num>
  <w:num w:numId="21">
    <w:abstractNumId w:val="14"/>
  </w:num>
  <w:num w:numId="22">
    <w:abstractNumId w:val="10"/>
  </w:num>
  <w:num w:numId="23">
    <w:abstractNumId w:val="15"/>
  </w:num>
  <w:num w:numId="24">
    <w:abstractNumId w:val="29"/>
  </w:num>
  <w:num w:numId="25">
    <w:abstractNumId w:val="16"/>
  </w:num>
  <w:num w:numId="26">
    <w:abstractNumId w:val="11"/>
  </w:num>
  <w:num w:numId="27">
    <w:abstractNumId w:val="26"/>
  </w:num>
  <w:num w:numId="28">
    <w:abstractNumId w:val="27"/>
  </w:num>
  <w:num w:numId="29">
    <w:abstractNumId w:val="23"/>
  </w:num>
  <w:num w:numId="30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3EE"/>
    <w:rsid w:val="00001695"/>
    <w:rsid w:val="00002163"/>
    <w:rsid w:val="00002367"/>
    <w:rsid w:val="000027B6"/>
    <w:rsid w:val="0000355C"/>
    <w:rsid w:val="00003A9A"/>
    <w:rsid w:val="00003CE3"/>
    <w:rsid w:val="00003FE7"/>
    <w:rsid w:val="0000410E"/>
    <w:rsid w:val="000042BB"/>
    <w:rsid w:val="00004580"/>
    <w:rsid w:val="00004A8D"/>
    <w:rsid w:val="00004C25"/>
    <w:rsid w:val="00004C54"/>
    <w:rsid w:val="00004E25"/>
    <w:rsid w:val="000058F5"/>
    <w:rsid w:val="000059EE"/>
    <w:rsid w:val="00005E1D"/>
    <w:rsid w:val="000060D2"/>
    <w:rsid w:val="000062FB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101EC"/>
    <w:rsid w:val="000109BB"/>
    <w:rsid w:val="000117DA"/>
    <w:rsid w:val="0001192C"/>
    <w:rsid w:val="00011E4A"/>
    <w:rsid w:val="00012134"/>
    <w:rsid w:val="00012824"/>
    <w:rsid w:val="00012B2D"/>
    <w:rsid w:val="00013082"/>
    <w:rsid w:val="0001343F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7FE"/>
    <w:rsid w:val="00016AA1"/>
    <w:rsid w:val="0001715C"/>
    <w:rsid w:val="000177DF"/>
    <w:rsid w:val="000178B5"/>
    <w:rsid w:val="00017A94"/>
    <w:rsid w:val="00017D85"/>
    <w:rsid w:val="00020492"/>
    <w:rsid w:val="000206D5"/>
    <w:rsid w:val="000207B2"/>
    <w:rsid w:val="00020C53"/>
    <w:rsid w:val="000210D4"/>
    <w:rsid w:val="00021189"/>
    <w:rsid w:val="000224EB"/>
    <w:rsid w:val="000228C1"/>
    <w:rsid w:val="00023131"/>
    <w:rsid w:val="00023349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EAF"/>
    <w:rsid w:val="00030525"/>
    <w:rsid w:val="000306BB"/>
    <w:rsid w:val="00030970"/>
    <w:rsid w:val="00030C88"/>
    <w:rsid w:val="00030D56"/>
    <w:rsid w:val="00031040"/>
    <w:rsid w:val="00031097"/>
    <w:rsid w:val="000314CE"/>
    <w:rsid w:val="000316E9"/>
    <w:rsid w:val="00031DFA"/>
    <w:rsid w:val="00032B28"/>
    <w:rsid w:val="00032FB7"/>
    <w:rsid w:val="00033268"/>
    <w:rsid w:val="00033317"/>
    <w:rsid w:val="00033426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943"/>
    <w:rsid w:val="00042A65"/>
    <w:rsid w:val="00042C15"/>
    <w:rsid w:val="00042E36"/>
    <w:rsid w:val="000433AD"/>
    <w:rsid w:val="00043439"/>
    <w:rsid w:val="00043678"/>
    <w:rsid w:val="00043B71"/>
    <w:rsid w:val="00043FD3"/>
    <w:rsid w:val="00044182"/>
    <w:rsid w:val="0004438C"/>
    <w:rsid w:val="00044A7C"/>
    <w:rsid w:val="00044B61"/>
    <w:rsid w:val="00044E35"/>
    <w:rsid w:val="000464E0"/>
    <w:rsid w:val="000465BA"/>
    <w:rsid w:val="000469BF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CEC"/>
    <w:rsid w:val="00055FEE"/>
    <w:rsid w:val="0005702E"/>
    <w:rsid w:val="000578A9"/>
    <w:rsid w:val="000602AC"/>
    <w:rsid w:val="0006090B"/>
    <w:rsid w:val="000611F5"/>
    <w:rsid w:val="00061550"/>
    <w:rsid w:val="000618F5"/>
    <w:rsid w:val="00062200"/>
    <w:rsid w:val="000629F1"/>
    <w:rsid w:val="00062E29"/>
    <w:rsid w:val="0006336D"/>
    <w:rsid w:val="00063468"/>
    <w:rsid w:val="00063892"/>
    <w:rsid w:val="00063DA1"/>
    <w:rsid w:val="00063DA3"/>
    <w:rsid w:val="000649CB"/>
    <w:rsid w:val="0006523A"/>
    <w:rsid w:val="0006635D"/>
    <w:rsid w:val="000669F9"/>
    <w:rsid w:val="000671FD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B2C"/>
    <w:rsid w:val="00071C6B"/>
    <w:rsid w:val="00071D60"/>
    <w:rsid w:val="000721C8"/>
    <w:rsid w:val="000725E6"/>
    <w:rsid w:val="0007260B"/>
    <w:rsid w:val="00072626"/>
    <w:rsid w:val="00072ACA"/>
    <w:rsid w:val="00072C4B"/>
    <w:rsid w:val="00072F48"/>
    <w:rsid w:val="000736E4"/>
    <w:rsid w:val="000739D0"/>
    <w:rsid w:val="00074170"/>
    <w:rsid w:val="000745F7"/>
    <w:rsid w:val="000747F5"/>
    <w:rsid w:val="00075B1B"/>
    <w:rsid w:val="00077025"/>
    <w:rsid w:val="000771F7"/>
    <w:rsid w:val="0007770C"/>
    <w:rsid w:val="00080157"/>
    <w:rsid w:val="0008028A"/>
    <w:rsid w:val="000804AF"/>
    <w:rsid w:val="00080555"/>
    <w:rsid w:val="00080F58"/>
    <w:rsid w:val="00081B76"/>
    <w:rsid w:val="0008258E"/>
    <w:rsid w:val="00082AFC"/>
    <w:rsid w:val="00082C0D"/>
    <w:rsid w:val="00083CA7"/>
    <w:rsid w:val="00083DCD"/>
    <w:rsid w:val="000840BC"/>
    <w:rsid w:val="0008431D"/>
    <w:rsid w:val="00084F4C"/>
    <w:rsid w:val="000857A3"/>
    <w:rsid w:val="00085A56"/>
    <w:rsid w:val="00085C0E"/>
    <w:rsid w:val="00085CC2"/>
    <w:rsid w:val="00085D0D"/>
    <w:rsid w:val="00085E30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858"/>
    <w:rsid w:val="00090AE4"/>
    <w:rsid w:val="000911E9"/>
    <w:rsid w:val="00091291"/>
    <w:rsid w:val="000912E2"/>
    <w:rsid w:val="000919A0"/>
    <w:rsid w:val="00092747"/>
    <w:rsid w:val="00092C71"/>
    <w:rsid w:val="000932F4"/>
    <w:rsid w:val="0009342E"/>
    <w:rsid w:val="000940AD"/>
    <w:rsid w:val="00094256"/>
    <w:rsid w:val="000945DE"/>
    <w:rsid w:val="00094832"/>
    <w:rsid w:val="00094B35"/>
    <w:rsid w:val="00094BFE"/>
    <w:rsid w:val="00094F97"/>
    <w:rsid w:val="000951B4"/>
    <w:rsid w:val="0009572C"/>
    <w:rsid w:val="0009577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8FA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4D2B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2C06"/>
    <w:rsid w:val="000B3939"/>
    <w:rsid w:val="000B3B7A"/>
    <w:rsid w:val="000B4384"/>
    <w:rsid w:val="000B4596"/>
    <w:rsid w:val="000B4EE4"/>
    <w:rsid w:val="000B532E"/>
    <w:rsid w:val="000B558E"/>
    <w:rsid w:val="000B6105"/>
    <w:rsid w:val="000B6120"/>
    <w:rsid w:val="000B6139"/>
    <w:rsid w:val="000B61D8"/>
    <w:rsid w:val="000B6866"/>
    <w:rsid w:val="000B6C77"/>
    <w:rsid w:val="000B7183"/>
    <w:rsid w:val="000B743C"/>
    <w:rsid w:val="000B7495"/>
    <w:rsid w:val="000C0032"/>
    <w:rsid w:val="000C02E2"/>
    <w:rsid w:val="000C0C03"/>
    <w:rsid w:val="000C0C3C"/>
    <w:rsid w:val="000C0CB9"/>
    <w:rsid w:val="000C0DB2"/>
    <w:rsid w:val="000C0E6F"/>
    <w:rsid w:val="000C21A0"/>
    <w:rsid w:val="000C2250"/>
    <w:rsid w:val="000C2B12"/>
    <w:rsid w:val="000C2F14"/>
    <w:rsid w:val="000C33F3"/>
    <w:rsid w:val="000C3C99"/>
    <w:rsid w:val="000C4129"/>
    <w:rsid w:val="000C4217"/>
    <w:rsid w:val="000C42D1"/>
    <w:rsid w:val="000C4996"/>
    <w:rsid w:val="000C4DA0"/>
    <w:rsid w:val="000C515C"/>
    <w:rsid w:val="000C544D"/>
    <w:rsid w:val="000C562E"/>
    <w:rsid w:val="000C578A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0FCC"/>
    <w:rsid w:val="000D12DE"/>
    <w:rsid w:val="000D14AA"/>
    <w:rsid w:val="000D2404"/>
    <w:rsid w:val="000D257F"/>
    <w:rsid w:val="000D29B7"/>
    <w:rsid w:val="000D319B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85D"/>
    <w:rsid w:val="000D7D90"/>
    <w:rsid w:val="000D7F01"/>
    <w:rsid w:val="000D7F8F"/>
    <w:rsid w:val="000E0B82"/>
    <w:rsid w:val="000E0C63"/>
    <w:rsid w:val="000E157A"/>
    <w:rsid w:val="000E16CD"/>
    <w:rsid w:val="000E228F"/>
    <w:rsid w:val="000E24B5"/>
    <w:rsid w:val="000E2CA8"/>
    <w:rsid w:val="000E31AA"/>
    <w:rsid w:val="000E35AB"/>
    <w:rsid w:val="000E3708"/>
    <w:rsid w:val="000E3D45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65AE"/>
    <w:rsid w:val="000E67E8"/>
    <w:rsid w:val="000E6C49"/>
    <w:rsid w:val="000E70F4"/>
    <w:rsid w:val="000E73BC"/>
    <w:rsid w:val="000E7B73"/>
    <w:rsid w:val="000E7C20"/>
    <w:rsid w:val="000E7F73"/>
    <w:rsid w:val="000F01BB"/>
    <w:rsid w:val="000F095D"/>
    <w:rsid w:val="000F0E3E"/>
    <w:rsid w:val="000F0F7B"/>
    <w:rsid w:val="000F11E8"/>
    <w:rsid w:val="000F16DA"/>
    <w:rsid w:val="000F1C53"/>
    <w:rsid w:val="000F255F"/>
    <w:rsid w:val="000F27E4"/>
    <w:rsid w:val="000F27F0"/>
    <w:rsid w:val="000F4244"/>
    <w:rsid w:val="000F4A8D"/>
    <w:rsid w:val="000F5315"/>
    <w:rsid w:val="000F59F0"/>
    <w:rsid w:val="000F5AB1"/>
    <w:rsid w:val="000F5D56"/>
    <w:rsid w:val="000F5D5C"/>
    <w:rsid w:val="000F645A"/>
    <w:rsid w:val="000F67A7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6CA"/>
    <w:rsid w:val="001057C4"/>
    <w:rsid w:val="00105F04"/>
    <w:rsid w:val="00106833"/>
    <w:rsid w:val="00106D96"/>
    <w:rsid w:val="00107309"/>
    <w:rsid w:val="0010782B"/>
    <w:rsid w:val="00110828"/>
    <w:rsid w:val="0011093C"/>
    <w:rsid w:val="00110A81"/>
    <w:rsid w:val="0011148C"/>
    <w:rsid w:val="00112993"/>
    <w:rsid w:val="00112B08"/>
    <w:rsid w:val="00112EB8"/>
    <w:rsid w:val="00112F29"/>
    <w:rsid w:val="00113165"/>
    <w:rsid w:val="001135B0"/>
    <w:rsid w:val="0011365F"/>
    <w:rsid w:val="00113780"/>
    <w:rsid w:val="00114752"/>
    <w:rsid w:val="0011515B"/>
    <w:rsid w:val="001154B9"/>
    <w:rsid w:val="0011552B"/>
    <w:rsid w:val="001155C6"/>
    <w:rsid w:val="001155CB"/>
    <w:rsid w:val="0011564D"/>
    <w:rsid w:val="001159B7"/>
    <w:rsid w:val="00116242"/>
    <w:rsid w:val="001162A2"/>
    <w:rsid w:val="00116491"/>
    <w:rsid w:val="0011676E"/>
    <w:rsid w:val="001167B0"/>
    <w:rsid w:val="00117028"/>
    <w:rsid w:val="0011703F"/>
    <w:rsid w:val="001176F1"/>
    <w:rsid w:val="0012030E"/>
    <w:rsid w:val="0012039B"/>
    <w:rsid w:val="00120739"/>
    <w:rsid w:val="001210EF"/>
    <w:rsid w:val="00121685"/>
    <w:rsid w:val="001216BB"/>
    <w:rsid w:val="00121CE6"/>
    <w:rsid w:val="00121D5C"/>
    <w:rsid w:val="0012255A"/>
    <w:rsid w:val="00122835"/>
    <w:rsid w:val="001235A0"/>
    <w:rsid w:val="00123904"/>
    <w:rsid w:val="00123AAA"/>
    <w:rsid w:val="00123C2F"/>
    <w:rsid w:val="00123C86"/>
    <w:rsid w:val="00123FD2"/>
    <w:rsid w:val="00124330"/>
    <w:rsid w:val="00124B1E"/>
    <w:rsid w:val="0012503F"/>
    <w:rsid w:val="00125372"/>
    <w:rsid w:val="0012549D"/>
    <w:rsid w:val="00125963"/>
    <w:rsid w:val="00125C3D"/>
    <w:rsid w:val="00125C53"/>
    <w:rsid w:val="00125FB3"/>
    <w:rsid w:val="00126105"/>
    <w:rsid w:val="0012633D"/>
    <w:rsid w:val="00126953"/>
    <w:rsid w:val="00126A53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A08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890"/>
    <w:rsid w:val="00136C2C"/>
    <w:rsid w:val="00136F74"/>
    <w:rsid w:val="00136FF0"/>
    <w:rsid w:val="00136FF6"/>
    <w:rsid w:val="00137198"/>
    <w:rsid w:val="0013720E"/>
    <w:rsid w:val="00137554"/>
    <w:rsid w:val="0013781B"/>
    <w:rsid w:val="00137B95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C5E"/>
    <w:rsid w:val="00141DA6"/>
    <w:rsid w:val="00142076"/>
    <w:rsid w:val="00142119"/>
    <w:rsid w:val="00142DCE"/>
    <w:rsid w:val="001431AB"/>
    <w:rsid w:val="001431FB"/>
    <w:rsid w:val="001438BB"/>
    <w:rsid w:val="00143942"/>
    <w:rsid w:val="0014460B"/>
    <w:rsid w:val="0014655B"/>
    <w:rsid w:val="00146A67"/>
    <w:rsid w:val="00146B84"/>
    <w:rsid w:val="00146EE8"/>
    <w:rsid w:val="00147174"/>
    <w:rsid w:val="00147287"/>
    <w:rsid w:val="00147D09"/>
    <w:rsid w:val="001506CA"/>
    <w:rsid w:val="00150E9A"/>
    <w:rsid w:val="001526CC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C64"/>
    <w:rsid w:val="00154E8C"/>
    <w:rsid w:val="001552C2"/>
    <w:rsid w:val="00155BE2"/>
    <w:rsid w:val="00155FA3"/>
    <w:rsid w:val="001560D7"/>
    <w:rsid w:val="00156531"/>
    <w:rsid w:val="00156913"/>
    <w:rsid w:val="00156A37"/>
    <w:rsid w:val="00156EFE"/>
    <w:rsid w:val="00157A9D"/>
    <w:rsid w:val="00157BCE"/>
    <w:rsid w:val="00157FA0"/>
    <w:rsid w:val="00160806"/>
    <w:rsid w:val="0016080E"/>
    <w:rsid w:val="0016132B"/>
    <w:rsid w:val="0016142C"/>
    <w:rsid w:val="00161FB0"/>
    <w:rsid w:val="001624EF"/>
    <w:rsid w:val="00162596"/>
    <w:rsid w:val="00162F56"/>
    <w:rsid w:val="001630A2"/>
    <w:rsid w:val="00163517"/>
    <w:rsid w:val="00163663"/>
    <w:rsid w:val="00163927"/>
    <w:rsid w:val="00163D87"/>
    <w:rsid w:val="00164BA6"/>
    <w:rsid w:val="0016512F"/>
    <w:rsid w:val="00165279"/>
    <w:rsid w:val="00165423"/>
    <w:rsid w:val="001655C2"/>
    <w:rsid w:val="00165A8F"/>
    <w:rsid w:val="001661CE"/>
    <w:rsid w:val="001664A0"/>
    <w:rsid w:val="001664D2"/>
    <w:rsid w:val="001670FA"/>
    <w:rsid w:val="00171388"/>
    <w:rsid w:val="001718EE"/>
    <w:rsid w:val="00171A78"/>
    <w:rsid w:val="00171EAB"/>
    <w:rsid w:val="001723F7"/>
    <w:rsid w:val="00172543"/>
    <w:rsid w:val="0017280D"/>
    <w:rsid w:val="001735C0"/>
    <w:rsid w:val="00173773"/>
    <w:rsid w:val="00173CDA"/>
    <w:rsid w:val="00175452"/>
    <w:rsid w:val="001759FE"/>
    <w:rsid w:val="00175B8D"/>
    <w:rsid w:val="00175BEC"/>
    <w:rsid w:val="0017605F"/>
    <w:rsid w:val="00176442"/>
    <w:rsid w:val="0017670F"/>
    <w:rsid w:val="0017736B"/>
    <w:rsid w:val="00177391"/>
    <w:rsid w:val="0018071C"/>
    <w:rsid w:val="00180A0E"/>
    <w:rsid w:val="00180BBE"/>
    <w:rsid w:val="00181095"/>
    <w:rsid w:val="00181907"/>
    <w:rsid w:val="00181EA3"/>
    <w:rsid w:val="001823CC"/>
    <w:rsid w:val="00182C69"/>
    <w:rsid w:val="001833A4"/>
    <w:rsid w:val="00183A72"/>
    <w:rsid w:val="00183C6D"/>
    <w:rsid w:val="001841AA"/>
    <w:rsid w:val="00184377"/>
    <w:rsid w:val="00184ED8"/>
    <w:rsid w:val="00185177"/>
    <w:rsid w:val="00185CBA"/>
    <w:rsid w:val="00185DFE"/>
    <w:rsid w:val="00185F57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137D"/>
    <w:rsid w:val="00191449"/>
    <w:rsid w:val="00191526"/>
    <w:rsid w:val="001923C6"/>
    <w:rsid w:val="00192558"/>
    <w:rsid w:val="00192785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D36"/>
    <w:rsid w:val="0019662D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93C"/>
    <w:rsid w:val="001A5A67"/>
    <w:rsid w:val="001A622E"/>
    <w:rsid w:val="001A6FD1"/>
    <w:rsid w:val="001A76AC"/>
    <w:rsid w:val="001A7811"/>
    <w:rsid w:val="001A7976"/>
    <w:rsid w:val="001A7E95"/>
    <w:rsid w:val="001B048E"/>
    <w:rsid w:val="001B0969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40EA"/>
    <w:rsid w:val="001B4CD6"/>
    <w:rsid w:val="001B5F86"/>
    <w:rsid w:val="001B6006"/>
    <w:rsid w:val="001B607D"/>
    <w:rsid w:val="001B60AE"/>
    <w:rsid w:val="001B61E3"/>
    <w:rsid w:val="001B6A2C"/>
    <w:rsid w:val="001B6F49"/>
    <w:rsid w:val="001B74A6"/>
    <w:rsid w:val="001B7504"/>
    <w:rsid w:val="001B78B4"/>
    <w:rsid w:val="001B7F22"/>
    <w:rsid w:val="001C0517"/>
    <w:rsid w:val="001C0D82"/>
    <w:rsid w:val="001C1490"/>
    <w:rsid w:val="001C163E"/>
    <w:rsid w:val="001C187B"/>
    <w:rsid w:val="001C19C2"/>
    <w:rsid w:val="001C1E6F"/>
    <w:rsid w:val="001C1FCA"/>
    <w:rsid w:val="001C282B"/>
    <w:rsid w:val="001C2A15"/>
    <w:rsid w:val="001C36A2"/>
    <w:rsid w:val="001C3F3C"/>
    <w:rsid w:val="001C430F"/>
    <w:rsid w:val="001C449F"/>
    <w:rsid w:val="001C499C"/>
    <w:rsid w:val="001C4C22"/>
    <w:rsid w:val="001C53FE"/>
    <w:rsid w:val="001C55D2"/>
    <w:rsid w:val="001C5769"/>
    <w:rsid w:val="001C5A82"/>
    <w:rsid w:val="001C5B8C"/>
    <w:rsid w:val="001C6AC2"/>
    <w:rsid w:val="001C6CC3"/>
    <w:rsid w:val="001C7156"/>
    <w:rsid w:val="001D03DF"/>
    <w:rsid w:val="001D110E"/>
    <w:rsid w:val="001D1277"/>
    <w:rsid w:val="001D145C"/>
    <w:rsid w:val="001D14D8"/>
    <w:rsid w:val="001D1784"/>
    <w:rsid w:val="001D1785"/>
    <w:rsid w:val="001D1E39"/>
    <w:rsid w:val="001D2A9B"/>
    <w:rsid w:val="001D2B60"/>
    <w:rsid w:val="001D2C68"/>
    <w:rsid w:val="001D3058"/>
    <w:rsid w:val="001D33AC"/>
    <w:rsid w:val="001D3E0A"/>
    <w:rsid w:val="001D435D"/>
    <w:rsid w:val="001D4837"/>
    <w:rsid w:val="001D5A13"/>
    <w:rsid w:val="001D5D2A"/>
    <w:rsid w:val="001D5E8F"/>
    <w:rsid w:val="001D5F5A"/>
    <w:rsid w:val="001E029E"/>
    <w:rsid w:val="001E0A83"/>
    <w:rsid w:val="001E1067"/>
    <w:rsid w:val="001E10D1"/>
    <w:rsid w:val="001E1425"/>
    <w:rsid w:val="001E1590"/>
    <w:rsid w:val="001E1B49"/>
    <w:rsid w:val="001E1EDC"/>
    <w:rsid w:val="001E1EFA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8BD"/>
    <w:rsid w:val="001F1B76"/>
    <w:rsid w:val="001F1C5C"/>
    <w:rsid w:val="001F212C"/>
    <w:rsid w:val="001F247B"/>
    <w:rsid w:val="001F2775"/>
    <w:rsid w:val="001F290A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95C"/>
    <w:rsid w:val="001F7963"/>
    <w:rsid w:val="001F7FA2"/>
    <w:rsid w:val="001F7FE1"/>
    <w:rsid w:val="00200408"/>
    <w:rsid w:val="00200D3B"/>
    <w:rsid w:val="0020132F"/>
    <w:rsid w:val="002013DE"/>
    <w:rsid w:val="00202063"/>
    <w:rsid w:val="002025FB"/>
    <w:rsid w:val="00202672"/>
    <w:rsid w:val="00202ACB"/>
    <w:rsid w:val="002033F8"/>
    <w:rsid w:val="00203511"/>
    <w:rsid w:val="00203804"/>
    <w:rsid w:val="0020382F"/>
    <w:rsid w:val="0020414A"/>
    <w:rsid w:val="00204161"/>
    <w:rsid w:val="002041E0"/>
    <w:rsid w:val="00204E9D"/>
    <w:rsid w:val="00205B53"/>
    <w:rsid w:val="00205FEC"/>
    <w:rsid w:val="0020707C"/>
    <w:rsid w:val="00207228"/>
    <w:rsid w:val="00207537"/>
    <w:rsid w:val="002076F5"/>
    <w:rsid w:val="002102C2"/>
    <w:rsid w:val="002105A5"/>
    <w:rsid w:val="002106EF"/>
    <w:rsid w:val="00210D54"/>
    <w:rsid w:val="00210E8A"/>
    <w:rsid w:val="00210EEA"/>
    <w:rsid w:val="0021148A"/>
    <w:rsid w:val="002116AF"/>
    <w:rsid w:val="00211C51"/>
    <w:rsid w:val="00211D3F"/>
    <w:rsid w:val="0021240A"/>
    <w:rsid w:val="00213077"/>
    <w:rsid w:val="002134A0"/>
    <w:rsid w:val="00213ADA"/>
    <w:rsid w:val="00213DF4"/>
    <w:rsid w:val="00213F9E"/>
    <w:rsid w:val="002142EC"/>
    <w:rsid w:val="002151AB"/>
    <w:rsid w:val="002163BC"/>
    <w:rsid w:val="002166A6"/>
    <w:rsid w:val="00216FAC"/>
    <w:rsid w:val="00217046"/>
    <w:rsid w:val="0021715C"/>
    <w:rsid w:val="002176A2"/>
    <w:rsid w:val="00217A7F"/>
    <w:rsid w:val="0022077F"/>
    <w:rsid w:val="002213EE"/>
    <w:rsid w:val="0022194E"/>
    <w:rsid w:val="00221DC3"/>
    <w:rsid w:val="00221E5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77"/>
    <w:rsid w:val="00226BF6"/>
    <w:rsid w:val="00226E01"/>
    <w:rsid w:val="0022766D"/>
    <w:rsid w:val="00227F78"/>
    <w:rsid w:val="00227FEE"/>
    <w:rsid w:val="00230467"/>
    <w:rsid w:val="002304FF"/>
    <w:rsid w:val="00230B62"/>
    <w:rsid w:val="00230FC1"/>
    <w:rsid w:val="00231247"/>
    <w:rsid w:val="002319A1"/>
    <w:rsid w:val="00231FB8"/>
    <w:rsid w:val="002324C6"/>
    <w:rsid w:val="002327E3"/>
    <w:rsid w:val="0023332F"/>
    <w:rsid w:val="0023336E"/>
    <w:rsid w:val="002333D2"/>
    <w:rsid w:val="00234F52"/>
    <w:rsid w:val="00235347"/>
    <w:rsid w:val="002353C0"/>
    <w:rsid w:val="00235DC3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B47"/>
    <w:rsid w:val="00246051"/>
    <w:rsid w:val="002460FB"/>
    <w:rsid w:val="00246783"/>
    <w:rsid w:val="002468D4"/>
    <w:rsid w:val="00246BC5"/>
    <w:rsid w:val="00246C19"/>
    <w:rsid w:val="0024704E"/>
    <w:rsid w:val="0024734D"/>
    <w:rsid w:val="0024747F"/>
    <w:rsid w:val="0024771F"/>
    <w:rsid w:val="0024781E"/>
    <w:rsid w:val="00247BA7"/>
    <w:rsid w:val="00247D9B"/>
    <w:rsid w:val="0025000E"/>
    <w:rsid w:val="00250605"/>
    <w:rsid w:val="00250E23"/>
    <w:rsid w:val="002510DE"/>
    <w:rsid w:val="00251635"/>
    <w:rsid w:val="002523B1"/>
    <w:rsid w:val="00252593"/>
    <w:rsid w:val="0025282E"/>
    <w:rsid w:val="00253340"/>
    <w:rsid w:val="002535A4"/>
    <w:rsid w:val="002535E8"/>
    <w:rsid w:val="0025419F"/>
    <w:rsid w:val="00254643"/>
    <w:rsid w:val="00255216"/>
    <w:rsid w:val="00255BDA"/>
    <w:rsid w:val="00255BF3"/>
    <w:rsid w:val="00255ED1"/>
    <w:rsid w:val="002561D1"/>
    <w:rsid w:val="00260016"/>
    <w:rsid w:val="002600E4"/>
    <w:rsid w:val="002605EB"/>
    <w:rsid w:val="0026075B"/>
    <w:rsid w:val="00260E59"/>
    <w:rsid w:val="002613FC"/>
    <w:rsid w:val="00261AB4"/>
    <w:rsid w:val="002629E8"/>
    <w:rsid w:val="002637E4"/>
    <w:rsid w:val="00263860"/>
    <w:rsid w:val="002638DF"/>
    <w:rsid w:val="00263A62"/>
    <w:rsid w:val="00263BAD"/>
    <w:rsid w:val="00263BAE"/>
    <w:rsid w:val="00263C5C"/>
    <w:rsid w:val="00263E89"/>
    <w:rsid w:val="00263EFC"/>
    <w:rsid w:val="00263FC0"/>
    <w:rsid w:val="00264115"/>
    <w:rsid w:val="00264280"/>
    <w:rsid w:val="002643EE"/>
    <w:rsid w:val="0026484D"/>
    <w:rsid w:val="00264F42"/>
    <w:rsid w:val="00265156"/>
    <w:rsid w:val="00265699"/>
    <w:rsid w:val="0026598F"/>
    <w:rsid w:val="00265A31"/>
    <w:rsid w:val="00265B91"/>
    <w:rsid w:val="002666B6"/>
    <w:rsid w:val="002668B3"/>
    <w:rsid w:val="00266C68"/>
    <w:rsid w:val="0026751F"/>
    <w:rsid w:val="0026756E"/>
    <w:rsid w:val="002676FC"/>
    <w:rsid w:val="00267AAB"/>
    <w:rsid w:val="00267C2D"/>
    <w:rsid w:val="00267F45"/>
    <w:rsid w:val="0027046A"/>
    <w:rsid w:val="0027103F"/>
    <w:rsid w:val="00271264"/>
    <w:rsid w:val="00271287"/>
    <w:rsid w:val="00272386"/>
    <w:rsid w:val="00272610"/>
    <w:rsid w:val="00272CF4"/>
    <w:rsid w:val="00272EC4"/>
    <w:rsid w:val="00272FF2"/>
    <w:rsid w:val="002732A3"/>
    <w:rsid w:val="00273679"/>
    <w:rsid w:val="00274B92"/>
    <w:rsid w:val="00275A1B"/>
    <w:rsid w:val="00276474"/>
    <w:rsid w:val="00276814"/>
    <w:rsid w:val="002768FB"/>
    <w:rsid w:val="002774ED"/>
    <w:rsid w:val="002779C3"/>
    <w:rsid w:val="00277D1F"/>
    <w:rsid w:val="00277EF5"/>
    <w:rsid w:val="002801FF"/>
    <w:rsid w:val="002803C0"/>
    <w:rsid w:val="0028066E"/>
    <w:rsid w:val="00280911"/>
    <w:rsid w:val="00280CB1"/>
    <w:rsid w:val="00280E2E"/>
    <w:rsid w:val="00282166"/>
    <w:rsid w:val="002821E3"/>
    <w:rsid w:val="002828EF"/>
    <w:rsid w:val="002838C8"/>
    <w:rsid w:val="00284B49"/>
    <w:rsid w:val="00284E02"/>
    <w:rsid w:val="00284EC7"/>
    <w:rsid w:val="00284F2F"/>
    <w:rsid w:val="00285142"/>
    <w:rsid w:val="002854B9"/>
    <w:rsid w:val="00285BB5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BFC"/>
    <w:rsid w:val="00292C98"/>
    <w:rsid w:val="002939CB"/>
    <w:rsid w:val="002946A5"/>
    <w:rsid w:val="00294C0C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DB5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529"/>
    <w:rsid w:val="002A37B5"/>
    <w:rsid w:val="002A4621"/>
    <w:rsid w:val="002A4B3A"/>
    <w:rsid w:val="002A4E30"/>
    <w:rsid w:val="002A561E"/>
    <w:rsid w:val="002A5640"/>
    <w:rsid w:val="002A5A18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EA7"/>
    <w:rsid w:val="002C04D9"/>
    <w:rsid w:val="002C06F5"/>
    <w:rsid w:val="002C0CFF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DAC"/>
    <w:rsid w:val="002C4511"/>
    <w:rsid w:val="002C4BEF"/>
    <w:rsid w:val="002C51B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A9D"/>
    <w:rsid w:val="002D2D29"/>
    <w:rsid w:val="002D2F59"/>
    <w:rsid w:val="002D3549"/>
    <w:rsid w:val="002D3C62"/>
    <w:rsid w:val="002D41D1"/>
    <w:rsid w:val="002D456E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2CA"/>
    <w:rsid w:val="002D63D8"/>
    <w:rsid w:val="002D64CE"/>
    <w:rsid w:val="002D679E"/>
    <w:rsid w:val="002D6F19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3D1"/>
    <w:rsid w:val="002E3534"/>
    <w:rsid w:val="002E371E"/>
    <w:rsid w:val="002E3C77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705C"/>
    <w:rsid w:val="002E78F8"/>
    <w:rsid w:val="002E7A83"/>
    <w:rsid w:val="002E7C74"/>
    <w:rsid w:val="002E7E82"/>
    <w:rsid w:val="002F0875"/>
    <w:rsid w:val="002F1348"/>
    <w:rsid w:val="002F1949"/>
    <w:rsid w:val="002F1C46"/>
    <w:rsid w:val="002F243B"/>
    <w:rsid w:val="002F2B68"/>
    <w:rsid w:val="002F3329"/>
    <w:rsid w:val="002F3DDB"/>
    <w:rsid w:val="002F400D"/>
    <w:rsid w:val="002F5AE5"/>
    <w:rsid w:val="002F6079"/>
    <w:rsid w:val="002F6841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B92"/>
    <w:rsid w:val="00301CDF"/>
    <w:rsid w:val="00301E3E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D4"/>
    <w:rsid w:val="003078BF"/>
    <w:rsid w:val="00307ADA"/>
    <w:rsid w:val="00310131"/>
    <w:rsid w:val="00310718"/>
    <w:rsid w:val="003109C4"/>
    <w:rsid w:val="00310FC3"/>
    <w:rsid w:val="00311133"/>
    <w:rsid w:val="003115CB"/>
    <w:rsid w:val="00311700"/>
    <w:rsid w:val="0031196A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4338"/>
    <w:rsid w:val="0031447D"/>
    <w:rsid w:val="0031504C"/>
    <w:rsid w:val="0031623A"/>
    <w:rsid w:val="003169B6"/>
    <w:rsid w:val="00316B34"/>
    <w:rsid w:val="00316D4F"/>
    <w:rsid w:val="00317336"/>
    <w:rsid w:val="00317AA0"/>
    <w:rsid w:val="00317B37"/>
    <w:rsid w:val="00317B79"/>
    <w:rsid w:val="003201E0"/>
    <w:rsid w:val="0032043D"/>
    <w:rsid w:val="0032062E"/>
    <w:rsid w:val="00321AC4"/>
    <w:rsid w:val="00321D40"/>
    <w:rsid w:val="003224B0"/>
    <w:rsid w:val="00322B71"/>
    <w:rsid w:val="00323492"/>
    <w:rsid w:val="003239B9"/>
    <w:rsid w:val="00323AF3"/>
    <w:rsid w:val="0032418B"/>
    <w:rsid w:val="0032451E"/>
    <w:rsid w:val="00324873"/>
    <w:rsid w:val="00324915"/>
    <w:rsid w:val="0032500E"/>
    <w:rsid w:val="00325AF5"/>
    <w:rsid w:val="00325EBB"/>
    <w:rsid w:val="00325FA3"/>
    <w:rsid w:val="003271CA"/>
    <w:rsid w:val="00327A24"/>
    <w:rsid w:val="00327DB1"/>
    <w:rsid w:val="003303CF"/>
    <w:rsid w:val="003305F7"/>
    <w:rsid w:val="00330681"/>
    <w:rsid w:val="00330AAD"/>
    <w:rsid w:val="00330CCB"/>
    <w:rsid w:val="00331078"/>
    <w:rsid w:val="00331D4D"/>
    <w:rsid w:val="00332B01"/>
    <w:rsid w:val="00333537"/>
    <w:rsid w:val="00334457"/>
    <w:rsid w:val="003344AF"/>
    <w:rsid w:val="00334576"/>
    <w:rsid w:val="00334A58"/>
    <w:rsid w:val="00334B89"/>
    <w:rsid w:val="0033536F"/>
    <w:rsid w:val="0033586E"/>
    <w:rsid w:val="00335E26"/>
    <w:rsid w:val="003363E1"/>
    <w:rsid w:val="0033679D"/>
    <w:rsid w:val="00336B4F"/>
    <w:rsid w:val="00336B89"/>
    <w:rsid w:val="00336D41"/>
    <w:rsid w:val="00336EE1"/>
    <w:rsid w:val="003377C0"/>
    <w:rsid w:val="003379B0"/>
    <w:rsid w:val="00337AD2"/>
    <w:rsid w:val="003400EA"/>
    <w:rsid w:val="00340257"/>
    <w:rsid w:val="003419E5"/>
    <w:rsid w:val="0034282A"/>
    <w:rsid w:val="00342CB4"/>
    <w:rsid w:val="00342E70"/>
    <w:rsid w:val="003432E3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7436"/>
    <w:rsid w:val="00347845"/>
    <w:rsid w:val="0034786B"/>
    <w:rsid w:val="00347B39"/>
    <w:rsid w:val="00347C09"/>
    <w:rsid w:val="00347C73"/>
    <w:rsid w:val="00350580"/>
    <w:rsid w:val="003505B0"/>
    <w:rsid w:val="00350CF1"/>
    <w:rsid w:val="00351273"/>
    <w:rsid w:val="0035128D"/>
    <w:rsid w:val="0035149C"/>
    <w:rsid w:val="00351B28"/>
    <w:rsid w:val="00351C36"/>
    <w:rsid w:val="00351CDF"/>
    <w:rsid w:val="00351DD1"/>
    <w:rsid w:val="00352C5B"/>
    <w:rsid w:val="0035395F"/>
    <w:rsid w:val="00354A35"/>
    <w:rsid w:val="00354DEF"/>
    <w:rsid w:val="00354F34"/>
    <w:rsid w:val="003550B4"/>
    <w:rsid w:val="003552EA"/>
    <w:rsid w:val="00355BDF"/>
    <w:rsid w:val="0035623C"/>
    <w:rsid w:val="0035749C"/>
    <w:rsid w:val="0035750A"/>
    <w:rsid w:val="00357720"/>
    <w:rsid w:val="0035789F"/>
    <w:rsid w:val="003579A0"/>
    <w:rsid w:val="00357F3F"/>
    <w:rsid w:val="0036039D"/>
    <w:rsid w:val="003603D8"/>
    <w:rsid w:val="00360978"/>
    <w:rsid w:val="00360988"/>
    <w:rsid w:val="003618D8"/>
    <w:rsid w:val="00362481"/>
    <w:rsid w:val="0036271F"/>
    <w:rsid w:val="0036296F"/>
    <w:rsid w:val="00362D68"/>
    <w:rsid w:val="00363675"/>
    <w:rsid w:val="00363869"/>
    <w:rsid w:val="0036468B"/>
    <w:rsid w:val="003648DF"/>
    <w:rsid w:val="00364EEC"/>
    <w:rsid w:val="00365C79"/>
    <w:rsid w:val="00366700"/>
    <w:rsid w:val="00367128"/>
    <w:rsid w:val="0036730C"/>
    <w:rsid w:val="003673A1"/>
    <w:rsid w:val="00370080"/>
    <w:rsid w:val="003702F6"/>
    <w:rsid w:val="00370406"/>
    <w:rsid w:val="00370769"/>
    <w:rsid w:val="00370DBB"/>
    <w:rsid w:val="00371B01"/>
    <w:rsid w:val="003722E0"/>
    <w:rsid w:val="00374178"/>
    <w:rsid w:val="00374771"/>
    <w:rsid w:val="003750B8"/>
    <w:rsid w:val="00375287"/>
    <w:rsid w:val="0037537B"/>
    <w:rsid w:val="0037543A"/>
    <w:rsid w:val="00375481"/>
    <w:rsid w:val="00375A14"/>
    <w:rsid w:val="0037601F"/>
    <w:rsid w:val="003763FF"/>
    <w:rsid w:val="00376BFD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1D86"/>
    <w:rsid w:val="003832F0"/>
    <w:rsid w:val="003834AE"/>
    <w:rsid w:val="0038377F"/>
    <w:rsid w:val="003838A8"/>
    <w:rsid w:val="00383E8F"/>
    <w:rsid w:val="0038479F"/>
    <w:rsid w:val="00384976"/>
    <w:rsid w:val="00385B5B"/>
    <w:rsid w:val="0038654D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AA6"/>
    <w:rsid w:val="00392AB1"/>
    <w:rsid w:val="00392BEA"/>
    <w:rsid w:val="00392D3E"/>
    <w:rsid w:val="00393233"/>
    <w:rsid w:val="003950EF"/>
    <w:rsid w:val="003952C0"/>
    <w:rsid w:val="0039615F"/>
    <w:rsid w:val="003967D5"/>
    <w:rsid w:val="0039713C"/>
    <w:rsid w:val="00397236"/>
    <w:rsid w:val="003979F5"/>
    <w:rsid w:val="003A0133"/>
    <w:rsid w:val="003A03C9"/>
    <w:rsid w:val="003A0A9F"/>
    <w:rsid w:val="003A163D"/>
    <w:rsid w:val="003A19C5"/>
    <w:rsid w:val="003A1F2D"/>
    <w:rsid w:val="003A2004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F58"/>
    <w:rsid w:val="003A7677"/>
    <w:rsid w:val="003A7A3B"/>
    <w:rsid w:val="003B0855"/>
    <w:rsid w:val="003B0874"/>
    <w:rsid w:val="003B09E8"/>
    <w:rsid w:val="003B12D6"/>
    <w:rsid w:val="003B1575"/>
    <w:rsid w:val="003B1756"/>
    <w:rsid w:val="003B217D"/>
    <w:rsid w:val="003B22BB"/>
    <w:rsid w:val="003B24EB"/>
    <w:rsid w:val="003B2D48"/>
    <w:rsid w:val="003B3076"/>
    <w:rsid w:val="003B3E6C"/>
    <w:rsid w:val="003B4288"/>
    <w:rsid w:val="003B45AB"/>
    <w:rsid w:val="003B47B7"/>
    <w:rsid w:val="003B589E"/>
    <w:rsid w:val="003B5C48"/>
    <w:rsid w:val="003B5C72"/>
    <w:rsid w:val="003B62D1"/>
    <w:rsid w:val="003B7281"/>
    <w:rsid w:val="003B785C"/>
    <w:rsid w:val="003C0CAB"/>
    <w:rsid w:val="003C14C8"/>
    <w:rsid w:val="003C160D"/>
    <w:rsid w:val="003C2436"/>
    <w:rsid w:val="003C26B8"/>
    <w:rsid w:val="003C274C"/>
    <w:rsid w:val="003C32C1"/>
    <w:rsid w:val="003C32DB"/>
    <w:rsid w:val="003C3446"/>
    <w:rsid w:val="003C3735"/>
    <w:rsid w:val="003C551C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B62"/>
    <w:rsid w:val="003D70DD"/>
    <w:rsid w:val="003D7658"/>
    <w:rsid w:val="003D7CAC"/>
    <w:rsid w:val="003E0156"/>
    <w:rsid w:val="003E026E"/>
    <w:rsid w:val="003E0537"/>
    <w:rsid w:val="003E0650"/>
    <w:rsid w:val="003E0935"/>
    <w:rsid w:val="003E0AED"/>
    <w:rsid w:val="003E131A"/>
    <w:rsid w:val="003E132E"/>
    <w:rsid w:val="003E17A4"/>
    <w:rsid w:val="003E182A"/>
    <w:rsid w:val="003E1D05"/>
    <w:rsid w:val="003E1F51"/>
    <w:rsid w:val="003E20D6"/>
    <w:rsid w:val="003E2E82"/>
    <w:rsid w:val="003E324B"/>
    <w:rsid w:val="003E35D5"/>
    <w:rsid w:val="003E3E30"/>
    <w:rsid w:val="003E40ED"/>
    <w:rsid w:val="003E4464"/>
    <w:rsid w:val="003E4E25"/>
    <w:rsid w:val="003E521C"/>
    <w:rsid w:val="003E5B83"/>
    <w:rsid w:val="003E5C9E"/>
    <w:rsid w:val="003E5E6D"/>
    <w:rsid w:val="003E6413"/>
    <w:rsid w:val="003E6530"/>
    <w:rsid w:val="003E67D8"/>
    <w:rsid w:val="003E6B67"/>
    <w:rsid w:val="003E6CAD"/>
    <w:rsid w:val="003E715D"/>
    <w:rsid w:val="003E7261"/>
    <w:rsid w:val="003E7529"/>
    <w:rsid w:val="003E7611"/>
    <w:rsid w:val="003E79EB"/>
    <w:rsid w:val="003E7D04"/>
    <w:rsid w:val="003E7E0C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6549"/>
    <w:rsid w:val="003F746B"/>
    <w:rsid w:val="0040045D"/>
    <w:rsid w:val="00400DCE"/>
    <w:rsid w:val="00401901"/>
    <w:rsid w:val="00401CDE"/>
    <w:rsid w:val="00401E53"/>
    <w:rsid w:val="004024DE"/>
    <w:rsid w:val="00402927"/>
    <w:rsid w:val="00402A08"/>
    <w:rsid w:val="00402D08"/>
    <w:rsid w:val="0040300E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584"/>
    <w:rsid w:val="00411771"/>
    <w:rsid w:val="004120AB"/>
    <w:rsid w:val="00412A6A"/>
    <w:rsid w:val="00412B62"/>
    <w:rsid w:val="004130B3"/>
    <w:rsid w:val="00413556"/>
    <w:rsid w:val="00413ABF"/>
    <w:rsid w:val="00414A79"/>
    <w:rsid w:val="00414FDE"/>
    <w:rsid w:val="0041531C"/>
    <w:rsid w:val="004153DC"/>
    <w:rsid w:val="00415CAE"/>
    <w:rsid w:val="00415DF5"/>
    <w:rsid w:val="00415F2D"/>
    <w:rsid w:val="00416088"/>
    <w:rsid w:val="0041616E"/>
    <w:rsid w:val="00416A86"/>
    <w:rsid w:val="00416AF8"/>
    <w:rsid w:val="00416DEF"/>
    <w:rsid w:val="00417258"/>
    <w:rsid w:val="00417290"/>
    <w:rsid w:val="004172F1"/>
    <w:rsid w:val="00417909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3735"/>
    <w:rsid w:val="004242E6"/>
    <w:rsid w:val="00424603"/>
    <w:rsid w:val="00424E9E"/>
    <w:rsid w:val="00424F5B"/>
    <w:rsid w:val="0042515A"/>
    <w:rsid w:val="00425185"/>
    <w:rsid w:val="00425693"/>
    <w:rsid w:val="00425747"/>
    <w:rsid w:val="004257C1"/>
    <w:rsid w:val="00426400"/>
    <w:rsid w:val="004268A4"/>
    <w:rsid w:val="00427AB9"/>
    <w:rsid w:val="00427D96"/>
    <w:rsid w:val="004302B9"/>
    <w:rsid w:val="0043110D"/>
    <w:rsid w:val="00431B75"/>
    <w:rsid w:val="00431B8F"/>
    <w:rsid w:val="004320F4"/>
    <w:rsid w:val="00432437"/>
    <w:rsid w:val="00432803"/>
    <w:rsid w:val="00433026"/>
    <w:rsid w:val="004332F4"/>
    <w:rsid w:val="00433836"/>
    <w:rsid w:val="00433B57"/>
    <w:rsid w:val="004340B7"/>
    <w:rsid w:val="00434642"/>
    <w:rsid w:val="00434798"/>
    <w:rsid w:val="0043493E"/>
    <w:rsid w:val="00434F72"/>
    <w:rsid w:val="00434F9F"/>
    <w:rsid w:val="00435637"/>
    <w:rsid w:val="00435A1C"/>
    <w:rsid w:val="004369C7"/>
    <w:rsid w:val="00436A7E"/>
    <w:rsid w:val="00436FDA"/>
    <w:rsid w:val="00437436"/>
    <w:rsid w:val="004376A5"/>
    <w:rsid w:val="00437F3E"/>
    <w:rsid w:val="0044051E"/>
    <w:rsid w:val="004405A2"/>
    <w:rsid w:val="00441A2F"/>
    <w:rsid w:val="00441D55"/>
    <w:rsid w:val="00443104"/>
    <w:rsid w:val="0044312A"/>
    <w:rsid w:val="00444A74"/>
    <w:rsid w:val="00444AD7"/>
    <w:rsid w:val="00445248"/>
    <w:rsid w:val="004458DD"/>
    <w:rsid w:val="004459C9"/>
    <w:rsid w:val="00447C1E"/>
    <w:rsid w:val="00450773"/>
    <w:rsid w:val="004508B9"/>
    <w:rsid w:val="00450A8A"/>
    <w:rsid w:val="00450E59"/>
    <w:rsid w:val="004511F9"/>
    <w:rsid w:val="0045189E"/>
    <w:rsid w:val="00452260"/>
    <w:rsid w:val="00454067"/>
    <w:rsid w:val="004540EC"/>
    <w:rsid w:val="00454ABB"/>
    <w:rsid w:val="00454CB5"/>
    <w:rsid w:val="00454FD9"/>
    <w:rsid w:val="0045596C"/>
    <w:rsid w:val="0045670C"/>
    <w:rsid w:val="004569DD"/>
    <w:rsid w:val="00456DCF"/>
    <w:rsid w:val="0045702F"/>
    <w:rsid w:val="00457B1D"/>
    <w:rsid w:val="00457D22"/>
    <w:rsid w:val="00461080"/>
    <w:rsid w:val="0046168F"/>
    <w:rsid w:val="00461C54"/>
    <w:rsid w:val="00462388"/>
    <w:rsid w:val="004627A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F50"/>
    <w:rsid w:val="00465F93"/>
    <w:rsid w:val="0046684C"/>
    <w:rsid w:val="00467443"/>
    <w:rsid w:val="00467850"/>
    <w:rsid w:val="0046791C"/>
    <w:rsid w:val="00467CF7"/>
    <w:rsid w:val="00470709"/>
    <w:rsid w:val="00470B99"/>
    <w:rsid w:val="00470EEB"/>
    <w:rsid w:val="0047105E"/>
    <w:rsid w:val="00471BDA"/>
    <w:rsid w:val="0047219B"/>
    <w:rsid w:val="0047255B"/>
    <w:rsid w:val="00472A8E"/>
    <w:rsid w:val="00472AFE"/>
    <w:rsid w:val="0047311F"/>
    <w:rsid w:val="0047317E"/>
    <w:rsid w:val="00473C95"/>
    <w:rsid w:val="00474A5B"/>
    <w:rsid w:val="00474C03"/>
    <w:rsid w:val="00475AED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478"/>
    <w:rsid w:val="004806C4"/>
    <w:rsid w:val="00480966"/>
    <w:rsid w:val="0048098F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DA"/>
    <w:rsid w:val="0048491B"/>
    <w:rsid w:val="00484E24"/>
    <w:rsid w:val="00485194"/>
    <w:rsid w:val="0048578F"/>
    <w:rsid w:val="00485863"/>
    <w:rsid w:val="00486135"/>
    <w:rsid w:val="004874DB"/>
    <w:rsid w:val="0048779B"/>
    <w:rsid w:val="00487B01"/>
    <w:rsid w:val="004901BD"/>
    <w:rsid w:val="004904DE"/>
    <w:rsid w:val="00490561"/>
    <w:rsid w:val="00490B98"/>
    <w:rsid w:val="00490E17"/>
    <w:rsid w:val="0049110A"/>
    <w:rsid w:val="00492157"/>
    <w:rsid w:val="00492EFE"/>
    <w:rsid w:val="0049404E"/>
    <w:rsid w:val="004945AD"/>
    <w:rsid w:val="00494B03"/>
    <w:rsid w:val="00495333"/>
    <w:rsid w:val="0049572D"/>
    <w:rsid w:val="00495985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2AF8"/>
    <w:rsid w:val="004A2BAD"/>
    <w:rsid w:val="004A2CD2"/>
    <w:rsid w:val="004A32B1"/>
    <w:rsid w:val="004A3B2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55D"/>
    <w:rsid w:val="004B07A2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240D"/>
    <w:rsid w:val="004B2E28"/>
    <w:rsid w:val="004B306A"/>
    <w:rsid w:val="004B3313"/>
    <w:rsid w:val="004B3695"/>
    <w:rsid w:val="004B3E5C"/>
    <w:rsid w:val="004B3EC3"/>
    <w:rsid w:val="004B4734"/>
    <w:rsid w:val="004B5538"/>
    <w:rsid w:val="004B553D"/>
    <w:rsid w:val="004B593C"/>
    <w:rsid w:val="004B5A8D"/>
    <w:rsid w:val="004B663C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2F2"/>
    <w:rsid w:val="004C11E6"/>
    <w:rsid w:val="004C15EA"/>
    <w:rsid w:val="004C17E6"/>
    <w:rsid w:val="004C1B58"/>
    <w:rsid w:val="004C1F8A"/>
    <w:rsid w:val="004C2387"/>
    <w:rsid w:val="004C244B"/>
    <w:rsid w:val="004C27C6"/>
    <w:rsid w:val="004C284A"/>
    <w:rsid w:val="004C2E40"/>
    <w:rsid w:val="004C32BE"/>
    <w:rsid w:val="004C3318"/>
    <w:rsid w:val="004C37AF"/>
    <w:rsid w:val="004C4032"/>
    <w:rsid w:val="004C4258"/>
    <w:rsid w:val="004C4B10"/>
    <w:rsid w:val="004C4E76"/>
    <w:rsid w:val="004C52EE"/>
    <w:rsid w:val="004C546B"/>
    <w:rsid w:val="004C7507"/>
    <w:rsid w:val="004C7F90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3497"/>
    <w:rsid w:val="004D34A5"/>
    <w:rsid w:val="004D3625"/>
    <w:rsid w:val="004D39B8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C0D"/>
    <w:rsid w:val="004E1C1E"/>
    <w:rsid w:val="004E1DE4"/>
    <w:rsid w:val="004E2196"/>
    <w:rsid w:val="004E22D4"/>
    <w:rsid w:val="004E2470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16E"/>
    <w:rsid w:val="004F11AD"/>
    <w:rsid w:val="004F1322"/>
    <w:rsid w:val="004F158B"/>
    <w:rsid w:val="004F1DDA"/>
    <w:rsid w:val="004F2100"/>
    <w:rsid w:val="004F24B7"/>
    <w:rsid w:val="004F3D1E"/>
    <w:rsid w:val="004F478F"/>
    <w:rsid w:val="004F4DBE"/>
    <w:rsid w:val="004F56F1"/>
    <w:rsid w:val="004F5B4E"/>
    <w:rsid w:val="004F5E67"/>
    <w:rsid w:val="004F63E5"/>
    <w:rsid w:val="004F74A9"/>
    <w:rsid w:val="004F7651"/>
    <w:rsid w:val="004F793E"/>
    <w:rsid w:val="004F7F62"/>
    <w:rsid w:val="0050024B"/>
    <w:rsid w:val="005005D2"/>
    <w:rsid w:val="005008D1"/>
    <w:rsid w:val="005010C6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3CBA"/>
    <w:rsid w:val="00504E14"/>
    <w:rsid w:val="005057DA"/>
    <w:rsid w:val="00506197"/>
    <w:rsid w:val="005065C8"/>
    <w:rsid w:val="00506AD3"/>
    <w:rsid w:val="00507753"/>
    <w:rsid w:val="005102AC"/>
    <w:rsid w:val="00510329"/>
    <w:rsid w:val="005104FD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E7B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61F"/>
    <w:rsid w:val="0052375E"/>
    <w:rsid w:val="00523F85"/>
    <w:rsid w:val="005240BC"/>
    <w:rsid w:val="0052470F"/>
    <w:rsid w:val="00524CC1"/>
    <w:rsid w:val="00524DB8"/>
    <w:rsid w:val="005250EB"/>
    <w:rsid w:val="00525CA4"/>
    <w:rsid w:val="00526756"/>
    <w:rsid w:val="0052726D"/>
    <w:rsid w:val="00527733"/>
    <w:rsid w:val="00527C05"/>
    <w:rsid w:val="005303C4"/>
    <w:rsid w:val="005308CA"/>
    <w:rsid w:val="0053096B"/>
    <w:rsid w:val="00530F1B"/>
    <w:rsid w:val="005315B4"/>
    <w:rsid w:val="00531721"/>
    <w:rsid w:val="00531DCA"/>
    <w:rsid w:val="0053236F"/>
    <w:rsid w:val="005334DD"/>
    <w:rsid w:val="0053427D"/>
    <w:rsid w:val="00534694"/>
    <w:rsid w:val="00534886"/>
    <w:rsid w:val="00534C04"/>
    <w:rsid w:val="00534CCA"/>
    <w:rsid w:val="0053574C"/>
    <w:rsid w:val="005357BF"/>
    <w:rsid w:val="00535D1C"/>
    <w:rsid w:val="0053630E"/>
    <w:rsid w:val="00536FB9"/>
    <w:rsid w:val="00537909"/>
    <w:rsid w:val="00540514"/>
    <w:rsid w:val="00540585"/>
    <w:rsid w:val="0054159C"/>
    <w:rsid w:val="00541AED"/>
    <w:rsid w:val="005420B2"/>
    <w:rsid w:val="0054297C"/>
    <w:rsid w:val="00542AF1"/>
    <w:rsid w:val="00543301"/>
    <w:rsid w:val="0054436D"/>
    <w:rsid w:val="0054510E"/>
    <w:rsid w:val="00545B06"/>
    <w:rsid w:val="00545CD0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13D2"/>
    <w:rsid w:val="00551F24"/>
    <w:rsid w:val="0055263C"/>
    <w:rsid w:val="00552E79"/>
    <w:rsid w:val="00553687"/>
    <w:rsid w:val="00553740"/>
    <w:rsid w:val="00553B41"/>
    <w:rsid w:val="0055415A"/>
    <w:rsid w:val="005544DA"/>
    <w:rsid w:val="00554621"/>
    <w:rsid w:val="00554857"/>
    <w:rsid w:val="00554BEF"/>
    <w:rsid w:val="00554C2A"/>
    <w:rsid w:val="00556D71"/>
    <w:rsid w:val="0055746A"/>
    <w:rsid w:val="00557571"/>
    <w:rsid w:val="0055793E"/>
    <w:rsid w:val="00557C4B"/>
    <w:rsid w:val="00557F16"/>
    <w:rsid w:val="00557F3F"/>
    <w:rsid w:val="00560020"/>
    <w:rsid w:val="00560116"/>
    <w:rsid w:val="00560442"/>
    <w:rsid w:val="0056054D"/>
    <w:rsid w:val="005608D7"/>
    <w:rsid w:val="005609D9"/>
    <w:rsid w:val="00560BBD"/>
    <w:rsid w:val="00561299"/>
    <w:rsid w:val="00561353"/>
    <w:rsid w:val="0056154F"/>
    <w:rsid w:val="00561D81"/>
    <w:rsid w:val="00561E63"/>
    <w:rsid w:val="00562AF7"/>
    <w:rsid w:val="00562E30"/>
    <w:rsid w:val="00562E36"/>
    <w:rsid w:val="00563327"/>
    <w:rsid w:val="00563E2A"/>
    <w:rsid w:val="00563FB7"/>
    <w:rsid w:val="00564069"/>
    <w:rsid w:val="00564AE7"/>
    <w:rsid w:val="00564C16"/>
    <w:rsid w:val="00564C5E"/>
    <w:rsid w:val="005652B8"/>
    <w:rsid w:val="00565476"/>
    <w:rsid w:val="005656A0"/>
    <w:rsid w:val="005657A6"/>
    <w:rsid w:val="005658CA"/>
    <w:rsid w:val="00565B15"/>
    <w:rsid w:val="00565FBF"/>
    <w:rsid w:val="00566469"/>
    <w:rsid w:val="00566843"/>
    <w:rsid w:val="00566E1D"/>
    <w:rsid w:val="005676EC"/>
    <w:rsid w:val="00567798"/>
    <w:rsid w:val="005704CB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AF9"/>
    <w:rsid w:val="00572CF7"/>
    <w:rsid w:val="00572F0D"/>
    <w:rsid w:val="00572F89"/>
    <w:rsid w:val="00572FCA"/>
    <w:rsid w:val="00573A3A"/>
    <w:rsid w:val="00574A42"/>
    <w:rsid w:val="0057508B"/>
    <w:rsid w:val="0057521F"/>
    <w:rsid w:val="005753E8"/>
    <w:rsid w:val="005759B3"/>
    <w:rsid w:val="00575F50"/>
    <w:rsid w:val="00575FD9"/>
    <w:rsid w:val="00576123"/>
    <w:rsid w:val="005768E8"/>
    <w:rsid w:val="005771CB"/>
    <w:rsid w:val="00577638"/>
    <w:rsid w:val="0058035B"/>
    <w:rsid w:val="00580537"/>
    <w:rsid w:val="00580863"/>
    <w:rsid w:val="00580DBA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3A7"/>
    <w:rsid w:val="00587A33"/>
    <w:rsid w:val="00587E60"/>
    <w:rsid w:val="005902FD"/>
    <w:rsid w:val="005904F4"/>
    <w:rsid w:val="00590CE5"/>
    <w:rsid w:val="00590ED8"/>
    <w:rsid w:val="00591032"/>
    <w:rsid w:val="00591213"/>
    <w:rsid w:val="005912C9"/>
    <w:rsid w:val="00591650"/>
    <w:rsid w:val="00591A26"/>
    <w:rsid w:val="00591B9A"/>
    <w:rsid w:val="00592097"/>
    <w:rsid w:val="005921F3"/>
    <w:rsid w:val="005928B9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394"/>
    <w:rsid w:val="0059698E"/>
    <w:rsid w:val="00596FAE"/>
    <w:rsid w:val="0059731E"/>
    <w:rsid w:val="005978CF"/>
    <w:rsid w:val="005A04D2"/>
    <w:rsid w:val="005A0C1C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37E9"/>
    <w:rsid w:val="005A392B"/>
    <w:rsid w:val="005A3AC4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07E"/>
    <w:rsid w:val="005B0170"/>
    <w:rsid w:val="005B01E4"/>
    <w:rsid w:val="005B05C6"/>
    <w:rsid w:val="005B0D55"/>
    <w:rsid w:val="005B1354"/>
    <w:rsid w:val="005B199C"/>
    <w:rsid w:val="005B1A7F"/>
    <w:rsid w:val="005B1AA3"/>
    <w:rsid w:val="005B1D5B"/>
    <w:rsid w:val="005B32C8"/>
    <w:rsid w:val="005B3434"/>
    <w:rsid w:val="005B344C"/>
    <w:rsid w:val="005B43ED"/>
    <w:rsid w:val="005B4594"/>
    <w:rsid w:val="005B484E"/>
    <w:rsid w:val="005B4C62"/>
    <w:rsid w:val="005B4DFF"/>
    <w:rsid w:val="005B50C3"/>
    <w:rsid w:val="005B5144"/>
    <w:rsid w:val="005B5892"/>
    <w:rsid w:val="005B697A"/>
    <w:rsid w:val="005B69B4"/>
    <w:rsid w:val="005B6A93"/>
    <w:rsid w:val="005B7050"/>
    <w:rsid w:val="005B7C08"/>
    <w:rsid w:val="005B7C51"/>
    <w:rsid w:val="005C07D4"/>
    <w:rsid w:val="005C0E0C"/>
    <w:rsid w:val="005C0EBD"/>
    <w:rsid w:val="005C1B66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77A"/>
    <w:rsid w:val="005C4C02"/>
    <w:rsid w:val="005C517E"/>
    <w:rsid w:val="005C5846"/>
    <w:rsid w:val="005C6C67"/>
    <w:rsid w:val="005C6CE7"/>
    <w:rsid w:val="005C6D14"/>
    <w:rsid w:val="005C7373"/>
    <w:rsid w:val="005C7891"/>
    <w:rsid w:val="005C7DD4"/>
    <w:rsid w:val="005D0C06"/>
    <w:rsid w:val="005D0CA3"/>
    <w:rsid w:val="005D18F0"/>
    <w:rsid w:val="005D1D64"/>
    <w:rsid w:val="005D1FC8"/>
    <w:rsid w:val="005D223A"/>
    <w:rsid w:val="005D232A"/>
    <w:rsid w:val="005D24D4"/>
    <w:rsid w:val="005D2A07"/>
    <w:rsid w:val="005D3782"/>
    <w:rsid w:val="005D5ABE"/>
    <w:rsid w:val="005D5D4E"/>
    <w:rsid w:val="005D5DB2"/>
    <w:rsid w:val="005D5FB4"/>
    <w:rsid w:val="005D6404"/>
    <w:rsid w:val="005D6C0A"/>
    <w:rsid w:val="005D6D15"/>
    <w:rsid w:val="005D6F35"/>
    <w:rsid w:val="005D7ADD"/>
    <w:rsid w:val="005D7CF5"/>
    <w:rsid w:val="005D7F68"/>
    <w:rsid w:val="005E0EF8"/>
    <w:rsid w:val="005E13C2"/>
    <w:rsid w:val="005E1427"/>
    <w:rsid w:val="005E198B"/>
    <w:rsid w:val="005E21A5"/>
    <w:rsid w:val="005E22B1"/>
    <w:rsid w:val="005E2525"/>
    <w:rsid w:val="005E2B48"/>
    <w:rsid w:val="005E2C46"/>
    <w:rsid w:val="005E2FF8"/>
    <w:rsid w:val="005E30E1"/>
    <w:rsid w:val="005E33FA"/>
    <w:rsid w:val="005E3D3B"/>
    <w:rsid w:val="005E41E1"/>
    <w:rsid w:val="005E474A"/>
    <w:rsid w:val="005E4A14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9D7"/>
    <w:rsid w:val="005E7CF9"/>
    <w:rsid w:val="005E7D75"/>
    <w:rsid w:val="005F0028"/>
    <w:rsid w:val="005F0796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4C97"/>
    <w:rsid w:val="005F4F6B"/>
    <w:rsid w:val="005F511C"/>
    <w:rsid w:val="005F563E"/>
    <w:rsid w:val="005F5825"/>
    <w:rsid w:val="005F59CF"/>
    <w:rsid w:val="005F62C8"/>
    <w:rsid w:val="005F6C45"/>
    <w:rsid w:val="005F6E3E"/>
    <w:rsid w:val="005F6E88"/>
    <w:rsid w:val="005F705E"/>
    <w:rsid w:val="005F7A61"/>
    <w:rsid w:val="006000B3"/>
    <w:rsid w:val="0060064C"/>
    <w:rsid w:val="006011F5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557"/>
    <w:rsid w:val="00605744"/>
    <w:rsid w:val="006059BD"/>
    <w:rsid w:val="00605C19"/>
    <w:rsid w:val="00605E7F"/>
    <w:rsid w:val="00606168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260D"/>
    <w:rsid w:val="00612B8B"/>
    <w:rsid w:val="00612CBD"/>
    <w:rsid w:val="00613F57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792D"/>
    <w:rsid w:val="00617DCA"/>
    <w:rsid w:val="00620228"/>
    <w:rsid w:val="00620ABB"/>
    <w:rsid w:val="00620DFE"/>
    <w:rsid w:val="00621D7B"/>
    <w:rsid w:val="00621FB2"/>
    <w:rsid w:val="00622977"/>
    <w:rsid w:val="00622B4D"/>
    <w:rsid w:val="00622B64"/>
    <w:rsid w:val="00622EFD"/>
    <w:rsid w:val="00623A4B"/>
    <w:rsid w:val="00623C1C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714"/>
    <w:rsid w:val="006329E9"/>
    <w:rsid w:val="00633D02"/>
    <w:rsid w:val="00633DCE"/>
    <w:rsid w:val="0063428A"/>
    <w:rsid w:val="006343DD"/>
    <w:rsid w:val="0063473D"/>
    <w:rsid w:val="006348B3"/>
    <w:rsid w:val="00634A4C"/>
    <w:rsid w:val="006354B3"/>
    <w:rsid w:val="0063579A"/>
    <w:rsid w:val="0063658E"/>
    <w:rsid w:val="00636D74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14C3"/>
    <w:rsid w:val="006419E7"/>
    <w:rsid w:val="006420C2"/>
    <w:rsid w:val="006426FA"/>
    <w:rsid w:val="00642BB7"/>
    <w:rsid w:val="006442B0"/>
    <w:rsid w:val="00644470"/>
    <w:rsid w:val="00644679"/>
    <w:rsid w:val="006447D9"/>
    <w:rsid w:val="006449D8"/>
    <w:rsid w:val="00644BA1"/>
    <w:rsid w:val="00644D53"/>
    <w:rsid w:val="00645040"/>
    <w:rsid w:val="00645100"/>
    <w:rsid w:val="00645577"/>
    <w:rsid w:val="0064557D"/>
    <w:rsid w:val="006456C5"/>
    <w:rsid w:val="00645AE8"/>
    <w:rsid w:val="006463D3"/>
    <w:rsid w:val="00646B6C"/>
    <w:rsid w:val="00646C0A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E39"/>
    <w:rsid w:val="00651ECB"/>
    <w:rsid w:val="00652525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233E"/>
    <w:rsid w:val="00663008"/>
    <w:rsid w:val="0066330C"/>
    <w:rsid w:val="0066375B"/>
    <w:rsid w:val="00663C0E"/>
    <w:rsid w:val="006643C1"/>
    <w:rsid w:val="006644E9"/>
    <w:rsid w:val="00665235"/>
    <w:rsid w:val="00665DD2"/>
    <w:rsid w:val="00665F57"/>
    <w:rsid w:val="006664C2"/>
    <w:rsid w:val="0066658D"/>
    <w:rsid w:val="00666873"/>
    <w:rsid w:val="00666A7D"/>
    <w:rsid w:val="006671AA"/>
    <w:rsid w:val="00667238"/>
    <w:rsid w:val="0066727B"/>
    <w:rsid w:val="006674A6"/>
    <w:rsid w:val="006676C8"/>
    <w:rsid w:val="006676F3"/>
    <w:rsid w:val="00667A88"/>
    <w:rsid w:val="006701D5"/>
    <w:rsid w:val="006707FD"/>
    <w:rsid w:val="00671178"/>
    <w:rsid w:val="0067117C"/>
    <w:rsid w:val="0067131A"/>
    <w:rsid w:val="00671543"/>
    <w:rsid w:val="006715C4"/>
    <w:rsid w:val="006715FF"/>
    <w:rsid w:val="00671920"/>
    <w:rsid w:val="00671C07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249"/>
    <w:rsid w:val="00674421"/>
    <w:rsid w:val="006763A3"/>
    <w:rsid w:val="00676B37"/>
    <w:rsid w:val="00676F61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1E0D"/>
    <w:rsid w:val="006820D3"/>
    <w:rsid w:val="0068232E"/>
    <w:rsid w:val="00683036"/>
    <w:rsid w:val="006830D6"/>
    <w:rsid w:val="0068355D"/>
    <w:rsid w:val="006843E9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DFC"/>
    <w:rsid w:val="00691FE5"/>
    <w:rsid w:val="0069203F"/>
    <w:rsid w:val="006923E5"/>
    <w:rsid w:val="00692E9B"/>
    <w:rsid w:val="006935A2"/>
    <w:rsid w:val="00693D15"/>
    <w:rsid w:val="006940F9"/>
    <w:rsid w:val="00694396"/>
    <w:rsid w:val="0069445F"/>
    <w:rsid w:val="00694A87"/>
    <w:rsid w:val="0069551F"/>
    <w:rsid w:val="006959D6"/>
    <w:rsid w:val="006966B9"/>
    <w:rsid w:val="00696849"/>
    <w:rsid w:val="00696BC8"/>
    <w:rsid w:val="00696BDE"/>
    <w:rsid w:val="00696D3D"/>
    <w:rsid w:val="00696D63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47B"/>
    <w:rsid w:val="006A2087"/>
    <w:rsid w:val="006A238B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994"/>
    <w:rsid w:val="006A4B8B"/>
    <w:rsid w:val="006A4FB2"/>
    <w:rsid w:val="006A5714"/>
    <w:rsid w:val="006A58A0"/>
    <w:rsid w:val="006A5964"/>
    <w:rsid w:val="006A5EB5"/>
    <w:rsid w:val="006A6F9A"/>
    <w:rsid w:val="006A7120"/>
    <w:rsid w:val="006A7255"/>
    <w:rsid w:val="006A77DB"/>
    <w:rsid w:val="006A7971"/>
    <w:rsid w:val="006A7D78"/>
    <w:rsid w:val="006A7EC8"/>
    <w:rsid w:val="006A7FA3"/>
    <w:rsid w:val="006B0026"/>
    <w:rsid w:val="006B03FE"/>
    <w:rsid w:val="006B0AB9"/>
    <w:rsid w:val="006B132A"/>
    <w:rsid w:val="006B17FB"/>
    <w:rsid w:val="006B23C1"/>
    <w:rsid w:val="006B2B59"/>
    <w:rsid w:val="006B2D88"/>
    <w:rsid w:val="006B30CD"/>
    <w:rsid w:val="006B351D"/>
    <w:rsid w:val="006B3A25"/>
    <w:rsid w:val="006B3B18"/>
    <w:rsid w:val="006B417F"/>
    <w:rsid w:val="006B463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659"/>
    <w:rsid w:val="006C0675"/>
    <w:rsid w:val="006C0BA7"/>
    <w:rsid w:val="006C0F02"/>
    <w:rsid w:val="006C1306"/>
    <w:rsid w:val="006C1D52"/>
    <w:rsid w:val="006C22A1"/>
    <w:rsid w:val="006C2854"/>
    <w:rsid w:val="006C2ED7"/>
    <w:rsid w:val="006C35D2"/>
    <w:rsid w:val="006C4575"/>
    <w:rsid w:val="006C4A88"/>
    <w:rsid w:val="006C4CFF"/>
    <w:rsid w:val="006C4F36"/>
    <w:rsid w:val="006C520B"/>
    <w:rsid w:val="006C5488"/>
    <w:rsid w:val="006C5928"/>
    <w:rsid w:val="006C61EC"/>
    <w:rsid w:val="006C63F6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C13"/>
    <w:rsid w:val="006D3F5A"/>
    <w:rsid w:val="006D4368"/>
    <w:rsid w:val="006D483E"/>
    <w:rsid w:val="006D4D27"/>
    <w:rsid w:val="006D4FF4"/>
    <w:rsid w:val="006D64E5"/>
    <w:rsid w:val="006D687A"/>
    <w:rsid w:val="006D6C6D"/>
    <w:rsid w:val="006D6D40"/>
    <w:rsid w:val="006D7504"/>
    <w:rsid w:val="006D75C7"/>
    <w:rsid w:val="006D7D00"/>
    <w:rsid w:val="006E0678"/>
    <w:rsid w:val="006E07BE"/>
    <w:rsid w:val="006E1466"/>
    <w:rsid w:val="006E1E16"/>
    <w:rsid w:val="006E1E80"/>
    <w:rsid w:val="006E1FB2"/>
    <w:rsid w:val="006E2357"/>
    <w:rsid w:val="006E2607"/>
    <w:rsid w:val="006E288E"/>
    <w:rsid w:val="006E2BA3"/>
    <w:rsid w:val="006E3CF5"/>
    <w:rsid w:val="006E3DFB"/>
    <w:rsid w:val="006E4193"/>
    <w:rsid w:val="006E41C2"/>
    <w:rsid w:val="006E4783"/>
    <w:rsid w:val="006E4A31"/>
    <w:rsid w:val="006E53F4"/>
    <w:rsid w:val="006E5F80"/>
    <w:rsid w:val="006E60D5"/>
    <w:rsid w:val="006E6269"/>
    <w:rsid w:val="006E6BD1"/>
    <w:rsid w:val="006E6E89"/>
    <w:rsid w:val="006E6F91"/>
    <w:rsid w:val="006E73B0"/>
    <w:rsid w:val="006E7675"/>
    <w:rsid w:val="006E7DB7"/>
    <w:rsid w:val="006E7E75"/>
    <w:rsid w:val="006E7F03"/>
    <w:rsid w:val="006F06F2"/>
    <w:rsid w:val="006F0781"/>
    <w:rsid w:val="006F0E48"/>
    <w:rsid w:val="006F116F"/>
    <w:rsid w:val="006F13D1"/>
    <w:rsid w:val="006F193D"/>
    <w:rsid w:val="006F1E96"/>
    <w:rsid w:val="006F1FB1"/>
    <w:rsid w:val="006F21AA"/>
    <w:rsid w:val="006F22CE"/>
    <w:rsid w:val="006F25FF"/>
    <w:rsid w:val="006F26D7"/>
    <w:rsid w:val="006F391C"/>
    <w:rsid w:val="006F3FAC"/>
    <w:rsid w:val="006F4205"/>
    <w:rsid w:val="006F432F"/>
    <w:rsid w:val="006F45AA"/>
    <w:rsid w:val="006F4900"/>
    <w:rsid w:val="006F52EA"/>
    <w:rsid w:val="006F5774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0EDC"/>
    <w:rsid w:val="00701237"/>
    <w:rsid w:val="007012B7"/>
    <w:rsid w:val="00701AD1"/>
    <w:rsid w:val="00701CCF"/>
    <w:rsid w:val="00701E71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A3D"/>
    <w:rsid w:val="00707F2B"/>
    <w:rsid w:val="00707FEB"/>
    <w:rsid w:val="00710181"/>
    <w:rsid w:val="007106FA"/>
    <w:rsid w:val="00710FA3"/>
    <w:rsid w:val="0071117C"/>
    <w:rsid w:val="007117E7"/>
    <w:rsid w:val="007118EE"/>
    <w:rsid w:val="00711C9C"/>
    <w:rsid w:val="00711E25"/>
    <w:rsid w:val="00712388"/>
    <w:rsid w:val="007129EB"/>
    <w:rsid w:val="00713AC9"/>
    <w:rsid w:val="00713DF6"/>
    <w:rsid w:val="00714155"/>
    <w:rsid w:val="007148AE"/>
    <w:rsid w:val="00714AE0"/>
    <w:rsid w:val="00715062"/>
    <w:rsid w:val="007155E8"/>
    <w:rsid w:val="00715A12"/>
    <w:rsid w:val="007160FC"/>
    <w:rsid w:val="00716497"/>
    <w:rsid w:val="00716A50"/>
    <w:rsid w:val="00716C28"/>
    <w:rsid w:val="00716F2B"/>
    <w:rsid w:val="007172BA"/>
    <w:rsid w:val="00717385"/>
    <w:rsid w:val="00717664"/>
    <w:rsid w:val="00717774"/>
    <w:rsid w:val="00717B5B"/>
    <w:rsid w:val="00720131"/>
    <w:rsid w:val="007207FD"/>
    <w:rsid w:val="00720EF8"/>
    <w:rsid w:val="007212F9"/>
    <w:rsid w:val="00721B03"/>
    <w:rsid w:val="0072330C"/>
    <w:rsid w:val="0072338E"/>
    <w:rsid w:val="007233FE"/>
    <w:rsid w:val="00724347"/>
    <w:rsid w:val="00724B0D"/>
    <w:rsid w:val="007254B1"/>
    <w:rsid w:val="00725998"/>
    <w:rsid w:val="00725BDE"/>
    <w:rsid w:val="00726A60"/>
    <w:rsid w:val="00727176"/>
    <w:rsid w:val="00727CCF"/>
    <w:rsid w:val="00727D5A"/>
    <w:rsid w:val="0073014F"/>
    <w:rsid w:val="0073053C"/>
    <w:rsid w:val="007308CD"/>
    <w:rsid w:val="00730B87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0C"/>
    <w:rsid w:val="007344B6"/>
    <w:rsid w:val="00734762"/>
    <w:rsid w:val="00734BEB"/>
    <w:rsid w:val="00734D8D"/>
    <w:rsid w:val="0073513C"/>
    <w:rsid w:val="0073539F"/>
    <w:rsid w:val="007365A9"/>
    <w:rsid w:val="00736D6C"/>
    <w:rsid w:val="00736DF7"/>
    <w:rsid w:val="007378EF"/>
    <w:rsid w:val="00737967"/>
    <w:rsid w:val="0074095A"/>
    <w:rsid w:val="00741461"/>
    <w:rsid w:val="00741463"/>
    <w:rsid w:val="00741A26"/>
    <w:rsid w:val="00741A67"/>
    <w:rsid w:val="0074281C"/>
    <w:rsid w:val="00743092"/>
    <w:rsid w:val="007432F2"/>
    <w:rsid w:val="00743439"/>
    <w:rsid w:val="00743AC2"/>
    <w:rsid w:val="00744D7F"/>
    <w:rsid w:val="007452E4"/>
    <w:rsid w:val="007459E8"/>
    <w:rsid w:val="00745C03"/>
    <w:rsid w:val="00745E1C"/>
    <w:rsid w:val="00745F77"/>
    <w:rsid w:val="0074651D"/>
    <w:rsid w:val="00746FA8"/>
    <w:rsid w:val="00747E4F"/>
    <w:rsid w:val="00747FA4"/>
    <w:rsid w:val="007502B2"/>
    <w:rsid w:val="00750406"/>
    <w:rsid w:val="007504FC"/>
    <w:rsid w:val="00750814"/>
    <w:rsid w:val="00750943"/>
    <w:rsid w:val="007514F0"/>
    <w:rsid w:val="00751701"/>
    <w:rsid w:val="00751A7E"/>
    <w:rsid w:val="00751ADD"/>
    <w:rsid w:val="00751DA9"/>
    <w:rsid w:val="00751DDE"/>
    <w:rsid w:val="00752452"/>
    <w:rsid w:val="0075255D"/>
    <w:rsid w:val="00752AD1"/>
    <w:rsid w:val="00752F17"/>
    <w:rsid w:val="00753043"/>
    <w:rsid w:val="00753A4A"/>
    <w:rsid w:val="00753C50"/>
    <w:rsid w:val="00753FBF"/>
    <w:rsid w:val="007545A5"/>
    <w:rsid w:val="00754D68"/>
    <w:rsid w:val="00755E00"/>
    <w:rsid w:val="00756221"/>
    <w:rsid w:val="007574C8"/>
    <w:rsid w:val="007575E9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BBC"/>
    <w:rsid w:val="00763CDD"/>
    <w:rsid w:val="0076549A"/>
    <w:rsid w:val="00765523"/>
    <w:rsid w:val="00765CD2"/>
    <w:rsid w:val="00765DF8"/>
    <w:rsid w:val="00766521"/>
    <w:rsid w:val="00766D91"/>
    <w:rsid w:val="0076747A"/>
    <w:rsid w:val="007678B6"/>
    <w:rsid w:val="00767935"/>
    <w:rsid w:val="007704F8"/>
    <w:rsid w:val="00770848"/>
    <w:rsid w:val="00770867"/>
    <w:rsid w:val="00770C03"/>
    <w:rsid w:val="00771067"/>
    <w:rsid w:val="007712F7"/>
    <w:rsid w:val="00771A0B"/>
    <w:rsid w:val="00773B8E"/>
    <w:rsid w:val="007744AE"/>
    <w:rsid w:val="00774C79"/>
    <w:rsid w:val="00774FC7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4C8"/>
    <w:rsid w:val="007845B1"/>
    <w:rsid w:val="00784634"/>
    <w:rsid w:val="0078465E"/>
    <w:rsid w:val="00784978"/>
    <w:rsid w:val="00784EA6"/>
    <w:rsid w:val="00785038"/>
    <w:rsid w:val="007850B5"/>
    <w:rsid w:val="0078525F"/>
    <w:rsid w:val="00786454"/>
    <w:rsid w:val="00786699"/>
    <w:rsid w:val="00786A4C"/>
    <w:rsid w:val="00786FB8"/>
    <w:rsid w:val="007870A4"/>
    <w:rsid w:val="00787777"/>
    <w:rsid w:val="00787C58"/>
    <w:rsid w:val="00787DAB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941"/>
    <w:rsid w:val="00795B72"/>
    <w:rsid w:val="00795D7F"/>
    <w:rsid w:val="007963E8"/>
    <w:rsid w:val="00797373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C4C"/>
    <w:rsid w:val="007A2E0D"/>
    <w:rsid w:val="007A335F"/>
    <w:rsid w:val="007A382B"/>
    <w:rsid w:val="007A42B2"/>
    <w:rsid w:val="007A481E"/>
    <w:rsid w:val="007A5976"/>
    <w:rsid w:val="007A5C7C"/>
    <w:rsid w:val="007A5D92"/>
    <w:rsid w:val="007A64CB"/>
    <w:rsid w:val="007A67C3"/>
    <w:rsid w:val="007A7479"/>
    <w:rsid w:val="007A750B"/>
    <w:rsid w:val="007A7D04"/>
    <w:rsid w:val="007A7F6E"/>
    <w:rsid w:val="007B0611"/>
    <w:rsid w:val="007B071B"/>
    <w:rsid w:val="007B0D5E"/>
    <w:rsid w:val="007B141A"/>
    <w:rsid w:val="007B206C"/>
    <w:rsid w:val="007B2C4E"/>
    <w:rsid w:val="007B2DBB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8D5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4CDC"/>
    <w:rsid w:val="007C4DD7"/>
    <w:rsid w:val="007C5553"/>
    <w:rsid w:val="007C59B0"/>
    <w:rsid w:val="007C65C4"/>
    <w:rsid w:val="007C6633"/>
    <w:rsid w:val="007C6A5A"/>
    <w:rsid w:val="007C7214"/>
    <w:rsid w:val="007C7652"/>
    <w:rsid w:val="007D070F"/>
    <w:rsid w:val="007D0C15"/>
    <w:rsid w:val="007D0F66"/>
    <w:rsid w:val="007D12F4"/>
    <w:rsid w:val="007D1363"/>
    <w:rsid w:val="007D1A43"/>
    <w:rsid w:val="007D1D9D"/>
    <w:rsid w:val="007D21AF"/>
    <w:rsid w:val="007D264F"/>
    <w:rsid w:val="007D2738"/>
    <w:rsid w:val="007D276D"/>
    <w:rsid w:val="007D2EBB"/>
    <w:rsid w:val="007D37D7"/>
    <w:rsid w:val="007D44DD"/>
    <w:rsid w:val="007D44E7"/>
    <w:rsid w:val="007D5033"/>
    <w:rsid w:val="007D64CB"/>
    <w:rsid w:val="007D6ED3"/>
    <w:rsid w:val="007E0121"/>
    <w:rsid w:val="007E02C8"/>
    <w:rsid w:val="007E04D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EA2"/>
    <w:rsid w:val="007E3343"/>
    <w:rsid w:val="007E33C7"/>
    <w:rsid w:val="007E3BBC"/>
    <w:rsid w:val="007E4034"/>
    <w:rsid w:val="007E4E34"/>
    <w:rsid w:val="007E5056"/>
    <w:rsid w:val="007E5326"/>
    <w:rsid w:val="007E54CD"/>
    <w:rsid w:val="007E5A89"/>
    <w:rsid w:val="007E5E7D"/>
    <w:rsid w:val="007E75F0"/>
    <w:rsid w:val="007E7723"/>
    <w:rsid w:val="007E7865"/>
    <w:rsid w:val="007F0C6D"/>
    <w:rsid w:val="007F0D12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0E3"/>
    <w:rsid w:val="007F5248"/>
    <w:rsid w:val="007F5294"/>
    <w:rsid w:val="007F5444"/>
    <w:rsid w:val="007F581C"/>
    <w:rsid w:val="007F5A24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963"/>
    <w:rsid w:val="00801DA5"/>
    <w:rsid w:val="00803379"/>
    <w:rsid w:val="008038C6"/>
    <w:rsid w:val="00804051"/>
    <w:rsid w:val="0080464F"/>
    <w:rsid w:val="00804789"/>
    <w:rsid w:val="00804BC7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9AA"/>
    <w:rsid w:val="00811B5D"/>
    <w:rsid w:val="00811C64"/>
    <w:rsid w:val="00811DC1"/>
    <w:rsid w:val="008123A3"/>
    <w:rsid w:val="008129ED"/>
    <w:rsid w:val="008132C2"/>
    <w:rsid w:val="00813BD5"/>
    <w:rsid w:val="00814825"/>
    <w:rsid w:val="008148D2"/>
    <w:rsid w:val="0081502C"/>
    <w:rsid w:val="00815856"/>
    <w:rsid w:val="008158C6"/>
    <w:rsid w:val="008159D6"/>
    <w:rsid w:val="00816199"/>
    <w:rsid w:val="008166E1"/>
    <w:rsid w:val="00817181"/>
    <w:rsid w:val="008171E8"/>
    <w:rsid w:val="00817301"/>
    <w:rsid w:val="0081795A"/>
    <w:rsid w:val="00817FB1"/>
    <w:rsid w:val="00820615"/>
    <w:rsid w:val="0082094A"/>
    <w:rsid w:val="00820B8D"/>
    <w:rsid w:val="00820D1B"/>
    <w:rsid w:val="00820FCF"/>
    <w:rsid w:val="00821EA9"/>
    <w:rsid w:val="0082260A"/>
    <w:rsid w:val="00822651"/>
    <w:rsid w:val="00822F61"/>
    <w:rsid w:val="008233EA"/>
    <w:rsid w:val="0082440D"/>
    <w:rsid w:val="00824437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C07"/>
    <w:rsid w:val="008332A1"/>
    <w:rsid w:val="00833392"/>
    <w:rsid w:val="0083340B"/>
    <w:rsid w:val="008336A0"/>
    <w:rsid w:val="0083411F"/>
    <w:rsid w:val="00834427"/>
    <w:rsid w:val="00834D9E"/>
    <w:rsid w:val="00834FB2"/>
    <w:rsid w:val="0083503F"/>
    <w:rsid w:val="00835389"/>
    <w:rsid w:val="00835C6C"/>
    <w:rsid w:val="00835F2C"/>
    <w:rsid w:val="0083628D"/>
    <w:rsid w:val="0083653B"/>
    <w:rsid w:val="0083675E"/>
    <w:rsid w:val="00836FDE"/>
    <w:rsid w:val="0083700F"/>
    <w:rsid w:val="00837014"/>
    <w:rsid w:val="0083721E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CB7"/>
    <w:rsid w:val="00844BE8"/>
    <w:rsid w:val="0084577F"/>
    <w:rsid w:val="008469E3"/>
    <w:rsid w:val="00846E02"/>
    <w:rsid w:val="00847340"/>
    <w:rsid w:val="00847E55"/>
    <w:rsid w:val="008500FF"/>
    <w:rsid w:val="00850629"/>
    <w:rsid w:val="00850B7B"/>
    <w:rsid w:val="008518B2"/>
    <w:rsid w:val="00852A65"/>
    <w:rsid w:val="008537CC"/>
    <w:rsid w:val="0085394A"/>
    <w:rsid w:val="00853AAE"/>
    <w:rsid w:val="00854CAA"/>
    <w:rsid w:val="008552DF"/>
    <w:rsid w:val="00855369"/>
    <w:rsid w:val="00855584"/>
    <w:rsid w:val="00855C48"/>
    <w:rsid w:val="00855D58"/>
    <w:rsid w:val="00856134"/>
    <w:rsid w:val="0085646B"/>
    <w:rsid w:val="00856517"/>
    <w:rsid w:val="00856AFE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6AC"/>
    <w:rsid w:val="00863B64"/>
    <w:rsid w:val="008640E2"/>
    <w:rsid w:val="0086412B"/>
    <w:rsid w:val="008641A4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6797C"/>
    <w:rsid w:val="008700C4"/>
    <w:rsid w:val="008702BB"/>
    <w:rsid w:val="00870379"/>
    <w:rsid w:val="00870805"/>
    <w:rsid w:val="008709C1"/>
    <w:rsid w:val="00870EE4"/>
    <w:rsid w:val="00871940"/>
    <w:rsid w:val="00871B34"/>
    <w:rsid w:val="00871D13"/>
    <w:rsid w:val="00871FFA"/>
    <w:rsid w:val="00872BAC"/>
    <w:rsid w:val="00872CF4"/>
    <w:rsid w:val="008734BE"/>
    <w:rsid w:val="008736DA"/>
    <w:rsid w:val="00873807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D2"/>
    <w:rsid w:val="00875AEA"/>
    <w:rsid w:val="00876C24"/>
    <w:rsid w:val="00877037"/>
    <w:rsid w:val="0087707B"/>
    <w:rsid w:val="00877370"/>
    <w:rsid w:val="00877A35"/>
    <w:rsid w:val="00877DA5"/>
    <w:rsid w:val="008802DD"/>
    <w:rsid w:val="008802E7"/>
    <w:rsid w:val="0088053D"/>
    <w:rsid w:val="008805F4"/>
    <w:rsid w:val="00880641"/>
    <w:rsid w:val="00881202"/>
    <w:rsid w:val="00881999"/>
    <w:rsid w:val="008822B6"/>
    <w:rsid w:val="00882EEF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DAE"/>
    <w:rsid w:val="00884E4B"/>
    <w:rsid w:val="00885AA3"/>
    <w:rsid w:val="00885D9D"/>
    <w:rsid w:val="00886000"/>
    <w:rsid w:val="008864F9"/>
    <w:rsid w:val="0088671D"/>
    <w:rsid w:val="00886812"/>
    <w:rsid w:val="008868B8"/>
    <w:rsid w:val="00886B2A"/>
    <w:rsid w:val="0088709E"/>
    <w:rsid w:val="00887312"/>
    <w:rsid w:val="0088754A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4340"/>
    <w:rsid w:val="0089460C"/>
    <w:rsid w:val="008946CF"/>
    <w:rsid w:val="00894C1A"/>
    <w:rsid w:val="00894CFD"/>
    <w:rsid w:val="008953F5"/>
    <w:rsid w:val="00895A43"/>
    <w:rsid w:val="0089600E"/>
    <w:rsid w:val="00896D96"/>
    <w:rsid w:val="008970D0"/>
    <w:rsid w:val="00897ABB"/>
    <w:rsid w:val="00897C02"/>
    <w:rsid w:val="008A05DB"/>
    <w:rsid w:val="008A0BE5"/>
    <w:rsid w:val="008A0E68"/>
    <w:rsid w:val="008A0ECF"/>
    <w:rsid w:val="008A14FA"/>
    <w:rsid w:val="008A1814"/>
    <w:rsid w:val="008A1A38"/>
    <w:rsid w:val="008A1BC5"/>
    <w:rsid w:val="008A2209"/>
    <w:rsid w:val="008A2CC1"/>
    <w:rsid w:val="008A2DF0"/>
    <w:rsid w:val="008A3026"/>
    <w:rsid w:val="008A3047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55D"/>
    <w:rsid w:val="008A6CC5"/>
    <w:rsid w:val="008B0237"/>
    <w:rsid w:val="008B0336"/>
    <w:rsid w:val="008B036A"/>
    <w:rsid w:val="008B06B6"/>
    <w:rsid w:val="008B1588"/>
    <w:rsid w:val="008B172E"/>
    <w:rsid w:val="008B2039"/>
    <w:rsid w:val="008B2504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780"/>
    <w:rsid w:val="008C0A60"/>
    <w:rsid w:val="008C0B7C"/>
    <w:rsid w:val="008C0DEF"/>
    <w:rsid w:val="008C0EA6"/>
    <w:rsid w:val="008C1651"/>
    <w:rsid w:val="008C170F"/>
    <w:rsid w:val="008C1A69"/>
    <w:rsid w:val="008C1E38"/>
    <w:rsid w:val="008C22C2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DF8"/>
    <w:rsid w:val="008C7033"/>
    <w:rsid w:val="008C7C89"/>
    <w:rsid w:val="008D0297"/>
    <w:rsid w:val="008D02D4"/>
    <w:rsid w:val="008D05A5"/>
    <w:rsid w:val="008D0809"/>
    <w:rsid w:val="008D08F3"/>
    <w:rsid w:val="008D0AE4"/>
    <w:rsid w:val="008D0B85"/>
    <w:rsid w:val="008D0B94"/>
    <w:rsid w:val="008D1907"/>
    <w:rsid w:val="008D1C57"/>
    <w:rsid w:val="008D247A"/>
    <w:rsid w:val="008D253E"/>
    <w:rsid w:val="008D288E"/>
    <w:rsid w:val="008D3B3B"/>
    <w:rsid w:val="008D45CC"/>
    <w:rsid w:val="008D4B43"/>
    <w:rsid w:val="008D4BEF"/>
    <w:rsid w:val="008D4E31"/>
    <w:rsid w:val="008D4EA4"/>
    <w:rsid w:val="008D5352"/>
    <w:rsid w:val="008D58B3"/>
    <w:rsid w:val="008D5E69"/>
    <w:rsid w:val="008D68EA"/>
    <w:rsid w:val="008D6A56"/>
    <w:rsid w:val="008D7399"/>
    <w:rsid w:val="008D77C4"/>
    <w:rsid w:val="008D7919"/>
    <w:rsid w:val="008E01FD"/>
    <w:rsid w:val="008E047D"/>
    <w:rsid w:val="008E0598"/>
    <w:rsid w:val="008E071B"/>
    <w:rsid w:val="008E15E7"/>
    <w:rsid w:val="008E2366"/>
    <w:rsid w:val="008E2814"/>
    <w:rsid w:val="008E28C0"/>
    <w:rsid w:val="008E295C"/>
    <w:rsid w:val="008E2A0D"/>
    <w:rsid w:val="008E2A4C"/>
    <w:rsid w:val="008E2B6A"/>
    <w:rsid w:val="008E2D65"/>
    <w:rsid w:val="008E35DA"/>
    <w:rsid w:val="008E36C7"/>
    <w:rsid w:val="008E37F8"/>
    <w:rsid w:val="008E41A4"/>
    <w:rsid w:val="008E489B"/>
    <w:rsid w:val="008E4BBA"/>
    <w:rsid w:val="008E4E9A"/>
    <w:rsid w:val="008E4EF4"/>
    <w:rsid w:val="008E608A"/>
    <w:rsid w:val="008E60EB"/>
    <w:rsid w:val="008E610E"/>
    <w:rsid w:val="008E6F51"/>
    <w:rsid w:val="008E6F83"/>
    <w:rsid w:val="008E72BB"/>
    <w:rsid w:val="008F0024"/>
    <w:rsid w:val="008F02C7"/>
    <w:rsid w:val="008F115E"/>
    <w:rsid w:val="008F163B"/>
    <w:rsid w:val="008F1A35"/>
    <w:rsid w:val="008F1A5E"/>
    <w:rsid w:val="008F1E7E"/>
    <w:rsid w:val="008F278D"/>
    <w:rsid w:val="008F2E35"/>
    <w:rsid w:val="008F392A"/>
    <w:rsid w:val="008F3AE9"/>
    <w:rsid w:val="008F3CD0"/>
    <w:rsid w:val="008F4209"/>
    <w:rsid w:val="008F4627"/>
    <w:rsid w:val="008F4A20"/>
    <w:rsid w:val="008F4A68"/>
    <w:rsid w:val="008F5169"/>
    <w:rsid w:val="008F54C8"/>
    <w:rsid w:val="008F55A5"/>
    <w:rsid w:val="008F579E"/>
    <w:rsid w:val="008F646E"/>
    <w:rsid w:val="008F6686"/>
    <w:rsid w:val="008F671F"/>
    <w:rsid w:val="008F6ED7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B09"/>
    <w:rsid w:val="00902ECC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0FC9"/>
    <w:rsid w:val="009114E5"/>
    <w:rsid w:val="00911A31"/>
    <w:rsid w:val="009120C4"/>
    <w:rsid w:val="009121E6"/>
    <w:rsid w:val="009123C2"/>
    <w:rsid w:val="0091256D"/>
    <w:rsid w:val="0091275C"/>
    <w:rsid w:val="009127F8"/>
    <w:rsid w:val="00913143"/>
    <w:rsid w:val="0091368E"/>
    <w:rsid w:val="009139FA"/>
    <w:rsid w:val="00913C0C"/>
    <w:rsid w:val="00913DCD"/>
    <w:rsid w:val="00914028"/>
    <w:rsid w:val="0091412B"/>
    <w:rsid w:val="0091444B"/>
    <w:rsid w:val="00914695"/>
    <w:rsid w:val="00914C2A"/>
    <w:rsid w:val="00914F58"/>
    <w:rsid w:val="0091517C"/>
    <w:rsid w:val="009157A3"/>
    <w:rsid w:val="00915868"/>
    <w:rsid w:val="00915C1E"/>
    <w:rsid w:val="00916BB1"/>
    <w:rsid w:val="0091716D"/>
    <w:rsid w:val="00917431"/>
    <w:rsid w:val="00917DA5"/>
    <w:rsid w:val="009207A4"/>
    <w:rsid w:val="009208A3"/>
    <w:rsid w:val="009212C2"/>
    <w:rsid w:val="00921B59"/>
    <w:rsid w:val="00921F55"/>
    <w:rsid w:val="009221B4"/>
    <w:rsid w:val="009221DE"/>
    <w:rsid w:val="009222B7"/>
    <w:rsid w:val="00922411"/>
    <w:rsid w:val="009227FF"/>
    <w:rsid w:val="009230F2"/>
    <w:rsid w:val="00924703"/>
    <w:rsid w:val="009256CE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27C0F"/>
    <w:rsid w:val="00930C68"/>
    <w:rsid w:val="009310E0"/>
    <w:rsid w:val="0093116E"/>
    <w:rsid w:val="009312BD"/>
    <w:rsid w:val="00931776"/>
    <w:rsid w:val="00931E8D"/>
    <w:rsid w:val="00931EE8"/>
    <w:rsid w:val="00932250"/>
    <w:rsid w:val="00932350"/>
    <w:rsid w:val="00932667"/>
    <w:rsid w:val="00932E8D"/>
    <w:rsid w:val="0093363C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37CF1"/>
    <w:rsid w:val="009410D5"/>
    <w:rsid w:val="009412BD"/>
    <w:rsid w:val="00941708"/>
    <w:rsid w:val="00941718"/>
    <w:rsid w:val="00941847"/>
    <w:rsid w:val="00941957"/>
    <w:rsid w:val="00941F50"/>
    <w:rsid w:val="0094265F"/>
    <w:rsid w:val="00942A8B"/>
    <w:rsid w:val="00942DB7"/>
    <w:rsid w:val="009433FE"/>
    <w:rsid w:val="00943602"/>
    <w:rsid w:val="009437B2"/>
    <w:rsid w:val="009439DA"/>
    <w:rsid w:val="00944DA4"/>
    <w:rsid w:val="009453B3"/>
    <w:rsid w:val="00945500"/>
    <w:rsid w:val="009455AE"/>
    <w:rsid w:val="00945B36"/>
    <w:rsid w:val="009463DE"/>
    <w:rsid w:val="00946ADE"/>
    <w:rsid w:val="00946EF3"/>
    <w:rsid w:val="00946F4F"/>
    <w:rsid w:val="0094770D"/>
    <w:rsid w:val="00947BE1"/>
    <w:rsid w:val="00947EA9"/>
    <w:rsid w:val="00947F79"/>
    <w:rsid w:val="00947FB1"/>
    <w:rsid w:val="00950000"/>
    <w:rsid w:val="00950329"/>
    <w:rsid w:val="0095094D"/>
    <w:rsid w:val="0095097F"/>
    <w:rsid w:val="00951013"/>
    <w:rsid w:val="00951514"/>
    <w:rsid w:val="00951E44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B73"/>
    <w:rsid w:val="00957CF6"/>
    <w:rsid w:val="009600CC"/>
    <w:rsid w:val="00960E59"/>
    <w:rsid w:val="009611D5"/>
    <w:rsid w:val="0096125C"/>
    <w:rsid w:val="00961373"/>
    <w:rsid w:val="00961C8A"/>
    <w:rsid w:val="00961EF0"/>
    <w:rsid w:val="00961FC4"/>
    <w:rsid w:val="009629CA"/>
    <w:rsid w:val="00963589"/>
    <w:rsid w:val="00963AAD"/>
    <w:rsid w:val="009646F8"/>
    <w:rsid w:val="0096475E"/>
    <w:rsid w:val="00964C34"/>
    <w:rsid w:val="00965E92"/>
    <w:rsid w:val="00965EBC"/>
    <w:rsid w:val="009660FF"/>
    <w:rsid w:val="00966981"/>
    <w:rsid w:val="0096699A"/>
    <w:rsid w:val="009669E8"/>
    <w:rsid w:val="00967514"/>
    <w:rsid w:val="00967AE4"/>
    <w:rsid w:val="00967C56"/>
    <w:rsid w:val="00970032"/>
    <w:rsid w:val="00970373"/>
    <w:rsid w:val="009704FB"/>
    <w:rsid w:val="009706A2"/>
    <w:rsid w:val="0097131E"/>
    <w:rsid w:val="00971BA5"/>
    <w:rsid w:val="00972120"/>
    <w:rsid w:val="0097270D"/>
    <w:rsid w:val="009728C9"/>
    <w:rsid w:val="00972AFF"/>
    <w:rsid w:val="00972B0A"/>
    <w:rsid w:val="00972D89"/>
    <w:rsid w:val="00972D9C"/>
    <w:rsid w:val="00972F48"/>
    <w:rsid w:val="0097349C"/>
    <w:rsid w:val="009734B4"/>
    <w:rsid w:val="00973BAD"/>
    <w:rsid w:val="00973BDC"/>
    <w:rsid w:val="00973C1F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25B"/>
    <w:rsid w:val="0097792F"/>
    <w:rsid w:val="00977DDE"/>
    <w:rsid w:val="00980271"/>
    <w:rsid w:val="00980526"/>
    <w:rsid w:val="00980954"/>
    <w:rsid w:val="00980A32"/>
    <w:rsid w:val="00981DC2"/>
    <w:rsid w:val="00982048"/>
    <w:rsid w:val="00982A25"/>
    <w:rsid w:val="00982AC2"/>
    <w:rsid w:val="009831AA"/>
    <w:rsid w:val="009839AD"/>
    <w:rsid w:val="009857C4"/>
    <w:rsid w:val="00985877"/>
    <w:rsid w:val="00985E35"/>
    <w:rsid w:val="009864F8"/>
    <w:rsid w:val="00986730"/>
    <w:rsid w:val="00986C65"/>
    <w:rsid w:val="00986DDA"/>
    <w:rsid w:val="00986E28"/>
    <w:rsid w:val="00987E6B"/>
    <w:rsid w:val="009900AD"/>
    <w:rsid w:val="009902EB"/>
    <w:rsid w:val="00990976"/>
    <w:rsid w:val="009909F4"/>
    <w:rsid w:val="009911F1"/>
    <w:rsid w:val="009915DA"/>
    <w:rsid w:val="009916B6"/>
    <w:rsid w:val="009917C8"/>
    <w:rsid w:val="0099199B"/>
    <w:rsid w:val="00991B99"/>
    <w:rsid w:val="00992BC7"/>
    <w:rsid w:val="009930BB"/>
    <w:rsid w:val="0099353B"/>
    <w:rsid w:val="00995199"/>
    <w:rsid w:val="009951F4"/>
    <w:rsid w:val="009962DA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13BC"/>
    <w:rsid w:val="009A1C92"/>
    <w:rsid w:val="009A27BB"/>
    <w:rsid w:val="009A2BD2"/>
    <w:rsid w:val="009A2F56"/>
    <w:rsid w:val="009A33A0"/>
    <w:rsid w:val="009A35F5"/>
    <w:rsid w:val="009A4467"/>
    <w:rsid w:val="009A5381"/>
    <w:rsid w:val="009A5394"/>
    <w:rsid w:val="009A5594"/>
    <w:rsid w:val="009A57F6"/>
    <w:rsid w:val="009A6310"/>
    <w:rsid w:val="009A681A"/>
    <w:rsid w:val="009A6937"/>
    <w:rsid w:val="009A6AB3"/>
    <w:rsid w:val="009A6B7A"/>
    <w:rsid w:val="009A6D5D"/>
    <w:rsid w:val="009A6EB4"/>
    <w:rsid w:val="009A7034"/>
    <w:rsid w:val="009A7074"/>
    <w:rsid w:val="009A75FD"/>
    <w:rsid w:val="009A763D"/>
    <w:rsid w:val="009A7863"/>
    <w:rsid w:val="009A78D9"/>
    <w:rsid w:val="009B0198"/>
    <w:rsid w:val="009B06D3"/>
    <w:rsid w:val="009B07E3"/>
    <w:rsid w:val="009B0A1F"/>
    <w:rsid w:val="009B0CEE"/>
    <w:rsid w:val="009B12C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0F8"/>
    <w:rsid w:val="009B4C4A"/>
    <w:rsid w:val="009B52F5"/>
    <w:rsid w:val="009B53D4"/>
    <w:rsid w:val="009B62CC"/>
    <w:rsid w:val="009B6446"/>
    <w:rsid w:val="009B6EF0"/>
    <w:rsid w:val="009B6FE6"/>
    <w:rsid w:val="009B7138"/>
    <w:rsid w:val="009B71E2"/>
    <w:rsid w:val="009B71E7"/>
    <w:rsid w:val="009B7623"/>
    <w:rsid w:val="009B77D7"/>
    <w:rsid w:val="009B7BFB"/>
    <w:rsid w:val="009C0270"/>
    <w:rsid w:val="009C0775"/>
    <w:rsid w:val="009C0C6A"/>
    <w:rsid w:val="009C0F2C"/>
    <w:rsid w:val="009C106B"/>
    <w:rsid w:val="009C14F7"/>
    <w:rsid w:val="009C2E79"/>
    <w:rsid w:val="009C3A15"/>
    <w:rsid w:val="009C41AF"/>
    <w:rsid w:val="009C44C5"/>
    <w:rsid w:val="009C4613"/>
    <w:rsid w:val="009C4C8A"/>
    <w:rsid w:val="009C4CB9"/>
    <w:rsid w:val="009C542C"/>
    <w:rsid w:val="009C5D34"/>
    <w:rsid w:val="009C6043"/>
    <w:rsid w:val="009C622A"/>
    <w:rsid w:val="009C6EAB"/>
    <w:rsid w:val="009C7243"/>
    <w:rsid w:val="009C72CC"/>
    <w:rsid w:val="009C74FE"/>
    <w:rsid w:val="009C79D8"/>
    <w:rsid w:val="009C7A7C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029"/>
    <w:rsid w:val="009D2367"/>
    <w:rsid w:val="009D2810"/>
    <w:rsid w:val="009D2DE7"/>
    <w:rsid w:val="009D3774"/>
    <w:rsid w:val="009D3CEF"/>
    <w:rsid w:val="009D3D2A"/>
    <w:rsid w:val="009D3D91"/>
    <w:rsid w:val="009D417D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FE0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C2E"/>
    <w:rsid w:val="009E3DED"/>
    <w:rsid w:val="009E42F1"/>
    <w:rsid w:val="009E434A"/>
    <w:rsid w:val="009E4AC7"/>
    <w:rsid w:val="009E4B9B"/>
    <w:rsid w:val="009E4F50"/>
    <w:rsid w:val="009E508F"/>
    <w:rsid w:val="009E541E"/>
    <w:rsid w:val="009E5A67"/>
    <w:rsid w:val="009E5E41"/>
    <w:rsid w:val="009E66F3"/>
    <w:rsid w:val="009E681E"/>
    <w:rsid w:val="009E70EC"/>
    <w:rsid w:val="009E796F"/>
    <w:rsid w:val="009F0484"/>
    <w:rsid w:val="009F056F"/>
    <w:rsid w:val="009F0C5B"/>
    <w:rsid w:val="009F0E69"/>
    <w:rsid w:val="009F1114"/>
    <w:rsid w:val="009F15EF"/>
    <w:rsid w:val="009F17AC"/>
    <w:rsid w:val="009F2841"/>
    <w:rsid w:val="009F2CBA"/>
    <w:rsid w:val="009F2EDF"/>
    <w:rsid w:val="009F31BE"/>
    <w:rsid w:val="009F4A62"/>
    <w:rsid w:val="009F4F01"/>
    <w:rsid w:val="009F59DF"/>
    <w:rsid w:val="009F5C3B"/>
    <w:rsid w:val="009F5CB3"/>
    <w:rsid w:val="009F5F25"/>
    <w:rsid w:val="009F5FDA"/>
    <w:rsid w:val="009F6527"/>
    <w:rsid w:val="009F65A8"/>
    <w:rsid w:val="009F66A8"/>
    <w:rsid w:val="009F68DF"/>
    <w:rsid w:val="009F741A"/>
    <w:rsid w:val="009F7A92"/>
    <w:rsid w:val="009F7C0D"/>
    <w:rsid w:val="009F7FBB"/>
    <w:rsid w:val="00A0030D"/>
    <w:rsid w:val="00A006FB"/>
    <w:rsid w:val="00A01097"/>
    <w:rsid w:val="00A015E3"/>
    <w:rsid w:val="00A02442"/>
    <w:rsid w:val="00A03488"/>
    <w:rsid w:val="00A03D1E"/>
    <w:rsid w:val="00A03FCD"/>
    <w:rsid w:val="00A04876"/>
    <w:rsid w:val="00A04A87"/>
    <w:rsid w:val="00A05474"/>
    <w:rsid w:val="00A05AAC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F71"/>
    <w:rsid w:val="00A07856"/>
    <w:rsid w:val="00A07D15"/>
    <w:rsid w:val="00A10368"/>
    <w:rsid w:val="00A107CC"/>
    <w:rsid w:val="00A110BA"/>
    <w:rsid w:val="00A11D26"/>
    <w:rsid w:val="00A1212F"/>
    <w:rsid w:val="00A1233E"/>
    <w:rsid w:val="00A12574"/>
    <w:rsid w:val="00A13BC5"/>
    <w:rsid w:val="00A13E48"/>
    <w:rsid w:val="00A15C20"/>
    <w:rsid w:val="00A16AD8"/>
    <w:rsid w:val="00A16CCB"/>
    <w:rsid w:val="00A17120"/>
    <w:rsid w:val="00A17821"/>
    <w:rsid w:val="00A17DFB"/>
    <w:rsid w:val="00A20799"/>
    <w:rsid w:val="00A2079A"/>
    <w:rsid w:val="00A207AB"/>
    <w:rsid w:val="00A20B8A"/>
    <w:rsid w:val="00A21346"/>
    <w:rsid w:val="00A2137D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6E7"/>
    <w:rsid w:val="00A32B63"/>
    <w:rsid w:val="00A32FAB"/>
    <w:rsid w:val="00A335C9"/>
    <w:rsid w:val="00A3371F"/>
    <w:rsid w:val="00A33A20"/>
    <w:rsid w:val="00A33D93"/>
    <w:rsid w:val="00A343F5"/>
    <w:rsid w:val="00A34C8E"/>
    <w:rsid w:val="00A35777"/>
    <w:rsid w:val="00A35AF0"/>
    <w:rsid w:val="00A36FE5"/>
    <w:rsid w:val="00A371A1"/>
    <w:rsid w:val="00A374A6"/>
    <w:rsid w:val="00A37B92"/>
    <w:rsid w:val="00A37BD7"/>
    <w:rsid w:val="00A37C44"/>
    <w:rsid w:val="00A37D06"/>
    <w:rsid w:val="00A4089F"/>
    <w:rsid w:val="00A4184B"/>
    <w:rsid w:val="00A425BD"/>
    <w:rsid w:val="00A4298E"/>
    <w:rsid w:val="00A42AB3"/>
    <w:rsid w:val="00A435BD"/>
    <w:rsid w:val="00A43867"/>
    <w:rsid w:val="00A43AAC"/>
    <w:rsid w:val="00A44BB6"/>
    <w:rsid w:val="00A44D26"/>
    <w:rsid w:val="00A452F0"/>
    <w:rsid w:val="00A45490"/>
    <w:rsid w:val="00A458B8"/>
    <w:rsid w:val="00A45EF5"/>
    <w:rsid w:val="00A461B2"/>
    <w:rsid w:val="00A46528"/>
    <w:rsid w:val="00A467BC"/>
    <w:rsid w:val="00A4760B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1FAA"/>
    <w:rsid w:val="00A528FA"/>
    <w:rsid w:val="00A52DA3"/>
    <w:rsid w:val="00A52EA9"/>
    <w:rsid w:val="00A52F65"/>
    <w:rsid w:val="00A53F2C"/>
    <w:rsid w:val="00A5412B"/>
    <w:rsid w:val="00A54145"/>
    <w:rsid w:val="00A543FB"/>
    <w:rsid w:val="00A54802"/>
    <w:rsid w:val="00A550A8"/>
    <w:rsid w:val="00A5514E"/>
    <w:rsid w:val="00A5549E"/>
    <w:rsid w:val="00A5607F"/>
    <w:rsid w:val="00A5609C"/>
    <w:rsid w:val="00A56867"/>
    <w:rsid w:val="00A56B68"/>
    <w:rsid w:val="00A57C5C"/>
    <w:rsid w:val="00A57F13"/>
    <w:rsid w:val="00A600E7"/>
    <w:rsid w:val="00A60288"/>
    <w:rsid w:val="00A606F4"/>
    <w:rsid w:val="00A61B98"/>
    <w:rsid w:val="00A61DBC"/>
    <w:rsid w:val="00A62F96"/>
    <w:rsid w:val="00A6344E"/>
    <w:rsid w:val="00A63F9A"/>
    <w:rsid w:val="00A643DC"/>
    <w:rsid w:val="00A6443D"/>
    <w:rsid w:val="00A64AD4"/>
    <w:rsid w:val="00A64D64"/>
    <w:rsid w:val="00A65BD2"/>
    <w:rsid w:val="00A65F5C"/>
    <w:rsid w:val="00A66040"/>
    <w:rsid w:val="00A66067"/>
    <w:rsid w:val="00A66108"/>
    <w:rsid w:val="00A66778"/>
    <w:rsid w:val="00A66B03"/>
    <w:rsid w:val="00A66BDE"/>
    <w:rsid w:val="00A6734D"/>
    <w:rsid w:val="00A67A41"/>
    <w:rsid w:val="00A67C5B"/>
    <w:rsid w:val="00A67CE7"/>
    <w:rsid w:val="00A67EA7"/>
    <w:rsid w:val="00A706A7"/>
    <w:rsid w:val="00A70CD5"/>
    <w:rsid w:val="00A714C3"/>
    <w:rsid w:val="00A71916"/>
    <w:rsid w:val="00A719D1"/>
    <w:rsid w:val="00A7320F"/>
    <w:rsid w:val="00A737A3"/>
    <w:rsid w:val="00A73956"/>
    <w:rsid w:val="00A73CCD"/>
    <w:rsid w:val="00A73D40"/>
    <w:rsid w:val="00A73E4C"/>
    <w:rsid w:val="00A7480D"/>
    <w:rsid w:val="00A7485F"/>
    <w:rsid w:val="00A748B1"/>
    <w:rsid w:val="00A74E8D"/>
    <w:rsid w:val="00A7532B"/>
    <w:rsid w:val="00A7639C"/>
    <w:rsid w:val="00A769F3"/>
    <w:rsid w:val="00A76E5F"/>
    <w:rsid w:val="00A77AB3"/>
    <w:rsid w:val="00A77BC8"/>
    <w:rsid w:val="00A80AAF"/>
    <w:rsid w:val="00A80D89"/>
    <w:rsid w:val="00A80DFD"/>
    <w:rsid w:val="00A80FDB"/>
    <w:rsid w:val="00A810E0"/>
    <w:rsid w:val="00A81E92"/>
    <w:rsid w:val="00A8223F"/>
    <w:rsid w:val="00A8281A"/>
    <w:rsid w:val="00A8288F"/>
    <w:rsid w:val="00A82960"/>
    <w:rsid w:val="00A82D74"/>
    <w:rsid w:val="00A83409"/>
    <w:rsid w:val="00A83738"/>
    <w:rsid w:val="00A846C3"/>
    <w:rsid w:val="00A84866"/>
    <w:rsid w:val="00A849A3"/>
    <w:rsid w:val="00A85027"/>
    <w:rsid w:val="00A8542D"/>
    <w:rsid w:val="00A85C49"/>
    <w:rsid w:val="00A85C4B"/>
    <w:rsid w:val="00A85D47"/>
    <w:rsid w:val="00A860F9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F0F"/>
    <w:rsid w:val="00A924F6"/>
    <w:rsid w:val="00A9294E"/>
    <w:rsid w:val="00A930D1"/>
    <w:rsid w:val="00A93929"/>
    <w:rsid w:val="00A93A4E"/>
    <w:rsid w:val="00A943F2"/>
    <w:rsid w:val="00A94AC4"/>
    <w:rsid w:val="00A94ADE"/>
    <w:rsid w:val="00A953A8"/>
    <w:rsid w:val="00A954F1"/>
    <w:rsid w:val="00A95614"/>
    <w:rsid w:val="00A9582A"/>
    <w:rsid w:val="00A9587F"/>
    <w:rsid w:val="00A965CC"/>
    <w:rsid w:val="00A96836"/>
    <w:rsid w:val="00A96B21"/>
    <w:rsid w:val="00A97870"/>
    <w:rsid w:val="00A97A41"/>
    <w:rsid w:val="00A97B35"/>
    <w:rsid w:val="00AA01BD"/>
    <w:rsid w:val="00AA1291"/>
    <w:rsid w:val="00AA13EE"/>
    <w:rsid w:val="00AA1468"/>
    <w:rsid w:val="00AA148A"/>
    <w:rsid w:val="00AA174E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539"/>
    <w:rsid w:val="00AA39BD"/>
    <w:rsid w:val="00AA4131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EB8"/>
    <w:rsid w:val="00AB0054"/>
    <w:rsid w:val="00AB0317"/>
    <w:rsid w:val="00AB0726"/>
    <w:rsid w:val="00AB080E"/>
    <w:rsid w:val="00AB0905"/>
    <w:rsid w:val="00AB1B05"/>
    <w:rsid w:val="00AB2334"/>
    <w:rsid w:val="00AB2D40"/>
    <w:rsid w:val="00AB2EB7"/>
    <w:rsid w:val="00AB3A52"/>
    <w:rsid w:val="00AB3D6B"/>
    <w:rsid w:val="00AB3F0D"/>
    <w:rsid w:val="00AB469F"/>
    <w:rsid w:val="00AB4B2F"/>
    <w:rsid w:val="00AB4DDC"/>
    <w:rsid w:val="00AB514C"/>
    <w:rsid w:val="00AB557D"/>
    <w:rsid w:val="00AB55BF"/>
    <w:rsid w:val="00AB5650"/>
    <w:rsid w:val="00AB5BFA"/>
    <w:rsid w:val="00AB6E8F"/>
    <w:rsid w:val="00AB6EB2"/>
    <w:rsid w:val="00AB7061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7CB"/>
    <w:rsid w:val="00AC2C5C"/>
    <w:rsid w:val="00AC32F1"/>
    <w:rsid w:val="00AC33F2"/>
    <w:rsid w:val="00AC3B1D"/>
    <w:rsid w:val="00AC40B8"/>
    <w:rsid w:val="00AC411B"/>
    <w:rsid w:val="00AC47A8"/>
    <w:rsid w:val="00AC4E34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46A1"/>
    <w:rsid w:val="00AD5861"/>
    <w:rsid w:val="00AD61B6"/>
    <w:rsid w:val="00AD6718"/>
    <w:rsid w:val="00AD6B1A"/>
    <w:rsid w:val="00AD6BE1"/>
    <w:rsid w:val="00AD744D"/>
    <w:rsid w:val="00AD7D1B"/>
    <w:rsid w:val="00AD7D3D"/>
    <w:rsid w:val="00AE0429"/>
    <w:rsid w:val="00AE1DB1"/>
    <w:rsid w:val="00AE21C6"/>
    <w:rsid w:val="00AE2322"/>
    <w:rsid w:val="00AE2E2A"/>
    <w:rsid w:val="00AE314A"/>
    <w:rsid w:val="00AE348C"/>
    <w:rsid w:val="00AE3A5E"/>
    <w:rsid w:val="00AE3FBA"/>
    <w:rsid w:val="00AE4326"/>
    <w:rsid w:val="00AE464F"/>
    <w:rsid w:val="00AE489A"/>
    <w:rsid w:val="00AE4EA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4E9"/>
    <w:rsid w:val="00AF0D58"/>
    <w:rsid w:val="00AF24BE"/>
    <w:rsid w:val="00AF264C"/>
    <w:rsid w:val="00AF2A65"/>
    <w:rsid w:val="00AF2C2F"/>
    <w:rsid w:val="00AF3401"/>
    <w:rsid w:val="00AF3743"/>
    <w:rsid w:val="00AF3A27"/>
    <w:rsid w:val="00AF4619"/>
    <w:rsid w:val="00AF623A"/>
    <w:rsid w:val="00AF70FC"/>
    <w:rsid w:val="00AF720D"/>
    <w:rsid w:val="00AF7C66"/>
    <w:rsid w:val="00B00095"/>
    <w:rsid w:val="00B00135"/>
    <w:rsid w:val="00B00F28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5EAC"/>
    <w:rsid w:val="00B07BAD"/>
    <w:rsid w:val="00B07C8C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16873"/>
    <w:rsid w:val="00B202D6"/>
    <w:rsid w:val="00B20659"/>
    <w:rsid w:val="00B20875"/>
    <w:rsid w:val="00B20D19"/>
    <w:rsid w:val="00B21636"/>
    <w:rsid w:val="00B219AC"/>
    <w:rsid w:val="00B21B8B"/>
    <w:rsid w:val="00B21DD3"/>
    <w:rsid w:val="00B2263D"/>
    <w:rsid w:val="00B2272D"/>
    <w:rsid w:val="00B23329"/>
    <w:rsid w:val="00B23369"/>
    <w:rsid w:val="00B235AE"/>
    <w:rsid w:val="00B236BC"/>
    <w:rsid w:val="00B23A8D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6C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BD7"/>
    <w:rsid w:val="00B30DC7"/>
    <w:rsid w:val="00B312C0"/>
    <w:rsid w:val="00B3159F"/>
    <w:rsid w:val="00B31C95"/>
    <w:rsid w:val="00B31D99"/>
    <w:rsid w:val="00B32889"/>
    <w:rsid w:val="00B32956"/>
    <w:rsid w:val="00B32D5A"/>
    <w:rsid w:val="00B32FE7"/>
    <w:rsid w:val="00B3308E"/>
    <w:rsid w:val="00B3325A"/>
    <w:rsid w:val="00B339FB"/>
    <w:rsid w:val="00B33A54"/>
    <w:rsid w:val="00B3405E"/>
    <w:rsid w:val="00B3431B"/>
    <w:rsid w:val="00B3496E"/>
    <w:rsid w:val="00B3497C"/>
    <w:rsid w:val="00B35641"/>
    <w:rsid w:val="00B359A4"/>
    <w:rsid w:val="00B35AC9"/>
    <w:rsid w:val="00B35B5A"/>
    <w:rsid w:val="00B35EC1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4D"/>
    <w:rsid w:val="00B46403"/>
    <w:rsid w:val="00B465E6"/>
    <w:rsid w:val="00B46939"/>
    <w:rsid w:val="00B46B3C"/>
    <w:rsid w:val="00B47478"/>
    <w:rsid w:val="00B4758D"/>
    <w:rsid w:val="00B47C37"/>
    <w:rsid w:val="00B47C5E"/>
    <w:rsid w:val="00B5000B"/>
    <w:rsid w:val="00B5016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646"/>
    <w:rsid w:val="00B5371F"/>
    <w:rsid w:val="00B53B9C"/>
    <w:rsid w:val="00B53D9A"/>
    <w:rsid w:val="00B53E3C"/>
    <w:rsid w:val="00B5425B"/>
    <w:rsid w:val="00B542CE"/>
    <w:rsid w:val="00B5491D"/>
    <w:rsid w:val="00B54C30"/>
    <w:rsid w:val="00B55187"/>
    <w:rsid w:val="00B5554F"/>
    <w:rsid w:val="00B563F0"/>
    <w:rsid w:val="00B56AB9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B05"/>
    <w:rsid w:val="00B620A3"/>
    <w:rsid w:val="00B6225D"/>
    <w:rsid w:val="00B624F3"/>
    <w:rsid w:val="00B6273D"/>
    <w:rsid w:val="00B6314B"/>
    <w:rsid w:val="00B63464"/>
    <w:rsid w:val="00B63515"/>
    <w:rsid w:val="00B635E7"/>
    <w:rsid w:val="00B63C72"/>
    <w:rsid w:val="00B63CA6"/>
    <w:rsid w:val="00B63F3C"/>
    <w:rsid w:val="00B63F91"/>
    <w:rsid w:val="00B6539A"/>
    <w:rsid w:val="00B6554B"/>
    <w:rsid w:val="00B655DA"/>
    <w:rsid w:val="00B65B57"/>
    <w:rsid w:val="00B65EE8"/>
    <w:rsid w:val="00B660EC"/>
    <w:rsid w:val="00B664C2"/>
    <w:rsid w:val="00B66518"/>
    <w:rsid w:val="00B666DE"/>
    <w:rsid w:val="00B666FD"/>
    <w:rsid w:val="00B679F5"/>
    <w:rsid w:val="00B67A60"/>
    <w:rsid w:val="00B67F2B"/>
    <w:rsid w:val="00B70653"/>
    <w:rsid w:val="00B70737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944"/>
    <w:rsid w:val="00B74136"/>
    <w:rsid w:val="00B745B8"/>
    <w:rsid w:val="00B74686"/>
    <w:rsid w:val="00B74E93"/>
    <w:rsid w:val="00B74EBD"/>
    <w:rsid w:val="00B75B2D"/>
    <w:rsid w:val="00B75B87"/>
    <w:rsid w:val="00B75D49"/>
    <w:rsid w:val="00B7669E"/>
    <w:rsid w:val="00B7694E"/>
    <w:rsid w:val="00B76E86"/>
    <w:rsid w:val="00B77570"/>
    <w:rsid w:val="00B7758D"/>
    <w:rsid w:val="00B77C1B"/>
    <w:rsid w:val="00B802E9"/>
    <w:rsid w:val="00B803F6"/>
    <w:rsid w:val="00B808B8"/>
    <w:rsid w:val="00B80A8A"/>
    <w:rsid w:val="00B80F1D"/>
    <w:rsid w:val="00B81015"/>
    <w:rsid w:val="00B81283"/>
    <w:rsid w:val="00B812B2"/>
    <w:rsid w:val="00B82382"/>
    <w:rsid w:val="00B8290C"/>
    <w:rsid w:val="00B8296A"/>
    <w:rsid w:val="00B82D66"/>
    <w:rsid w:val="00B82E52"/>
    <w:rsid w:val="00B83E5A"/>
    <w:rsid w:val="00B84133"/>
    <w:rsid w:val="00B84222"/>
    <w:rsid w:val="00B847CE"/>
    <w:rsid w:val="00B84846"/>
    <w:rsid w:val="00B84FDA"/>
    <w:rsid w:val="00B851D1"/>
    <w:rsid w:val="00B85FE0"/>
    <w:rsid w:val="00B86029"/>
    <w:rsid w:val="00B8608D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03F"/>
    <w:rsid w:val="00BA27FA"/>
    <w:rsid w:val="00BA3241"/>
    <w:rsid w:val="00BA3371"/>
    <w:rsid w:val="00BA36A0"/>
    <w:rsid w:val="00BA3724"/>
    <w:rsid w:val="00BA3798"/>
    <w:rsid w:val="00BA3B05"/>
    <w:rsid w:val="00BA3EDA"/>
    <w:rsid w:val="00BA4005"/>
    <w:rsid w:val="00BA4BB3"/>
    <w:rsid w:val="00BA4C0E"/>
    <w:rsid w:val="00BA4EFF"/>
    <w:rsid w:val="00BA4F70"/>
    <w:rsid w:val="00BA503F"/>
    <w:rsid w:val="00BA5775"/>
    <w:rsid w:val="00BA5B8E"/>
    <w:rsid w:val="00BA5C0C"/>
    <w:rsid w:val="00BA5C78"/>
    <w:rsid w:val="00BA5E29"/>
    <w:rsid w:val="00BA5FBB"/>
    <w:rsid w:val="00BA6053"/>
    <w:rsid w:val="00BA65FF"/>
    <w:rsid w:val="00BA6826"/>
    <w:rsid w:val="00BA6866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AD2"/>
    <w:rsid w:val="00BB1B39"/>
    <w:rsid w:val="00BB1E21"/>
    <w:rsid w:val="00BB1EAE"/>
    <w:rsid w:val="00BB2150"/>
    <w:rsid w:val="00BB27BA"/>
    <w:rsid w:val="00BB29EF"/>
    <w:rsid w:val="00BB32D1"/>
    <w:rsid w:val="00BB3AF5"/>
    <w:rsid w:val="00BB3EC5"/>
    <w:rsid w:val="00BB4DC6"/>
    <w:rsid w:val="00BB55EF"/>
    <w:rsid w:val="00BB5D90"/>
    <w:rsid w:val="00BB6C38"/>
    <w:rsid w:val="00BB6E1D"/>
    <w:rsid w:val="00BB6EB0"/>
    <w:rsid w:val="00BB70F1"/>
    <w:rsid w:val="00BB729C"/>
    <w:rsid w:val="00BC0009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0AE1"/>
    <w:rsid w:val="00BD1B3A"/>
    <w:rsid w:val="00BD1DE2"/>
    <w:rsid w:val="00BD261E"/>
    <w:rsid w:val="00BD31C5"/>
    <w:rsid w:val="00BD3E24"/>
    <w:rsid w:val="00BD3EEA"/>
    <w:rsid w:val="00BD3F38"/>
    <w:rsid w:val="00BD402B"/>
    <w:rsid w:val="00BD427C"/>
    <w:rsid w:val="00BD48F7"/>
    <w:rsid w:val="00BD542C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2714"/>
    <w:rsid w:val="00BE2881"/>
    <w:rsid w:val="00BE2F46"/>
    <w:rsid w:val="00BE2FF0"/>
    <w:rsid w:val="00BE3086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25D"/>
    <w:rsid w:val="00BE5409"/>
    <w:rsid w:val="00BE555E"/>
    <w:rsid w:val="00BE68B7"/>
    <w:rsid w:val="00BE6BB7"/>
    <w:rsid w:val="00BE7151"/>
    <w:rsid w:val="00BE7267"/>
    <w:rsid w:val="00BF0F34"/>
    <w:rsid w:val="00BF128F"/>
    <w:rsid w:val="00BF16B3"/>
    <w:rsid w:val="00BF1E41"/>
    <w:rsid w:val="00BF233A"/>
    <w:rsid w:val="00BF2E2F"/>
    <w:rsid w:val="00BF3373"/>
    <w:rsid w:val="00BF349F"/>
    <w:rsid w:val="00BF3771"/>
    <w:rsid w:val="00BF3D18"/>
    <w:rsid w:val="00BF46CD"/>
    <w:rsid w:val="00BF49A2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956"/>
    <w:rsid w:val="00C010BD"/>
    <w:rsid w:val="00C0128F"/>
    <w:rsid w:val="00C013E0"/>
    <w:rsid w:val="00C01611"/>
    <w:rsid w:val="00C01B0B"/>
    <w:rsid w:val="00C01B15"/>
    <w:rsid w:val="00C01DE3"/>
    <w:rsid w:val="00C01F51"/>
    <w:rsid w:val="00C0203A"/>
    <w:rsid w:val="00C0223E"/>
    <w:rsid w:val="00C0293B"/>
    <w:rsid w:val="00C02D3D"/>
    <w:rsid w:val="00C0392E"/>
    <w:rsid w:val="00C03A2D"/>
    <w:rsid w:val="00C03C61"/>
    <w:rsid w:val="00C048F5"/>
    <w:rsid w:val="00C04AB3"/>
    <w:rsid w:val="00C04C69"/>
    <w:rsid w:val="00C04F0D"/>
    <w:rsid w:val="00C0665B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65B"/>
    <w:rsid w:val="00C10FE4"/>
    <w:rsid w:val="00C11398"/>
    <w:rsid w:val="00C11945"/>
    <w:rsid w:val="00C11FAD"/>
    <w:rsid w:val="00C12153"/>
    <w:rsid w:val="00C122BD"/>
    <w:rsid w:val="00C12341"/>
    <w:rsid w:val="00C12639"/>
    <w:rsid w:val="00C126C3"/>
    <w:rsid w:val="00C1283A"/>
    <w:rsid w:val="00C134B1"/>
    <w:rsid w:val="00C136E0"/>
    <w:rsid w:val="00C13B49"/>
    <w:rsid w:val="00C13F5B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149"/>
    <w:rsid w:val="00C17543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DF5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CB5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D8"/>
    <w:rsid w:val="00C3147F"/>
    <w:rsid w:val="00C3167C"/>
    <w:rsid w:val="00C31D0A"/>
    <w:rsid w:val="00C32146"/>
    <w:rsid w:val="00C32870"/>
    <w:rsid w:val="00C329B1"/>
    <w:rsid w:val="00C32A1A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76F"/>
    <w:rsid w:val="00C35A8B"/>
    <w:rsid w:val="00C35B7A"/>
    <w:rsid w:val="00C35C5C"/>
    <w:rsid w:val="00C35C7E"/>
    <w:rsid w:val="00C36567"/>
    <w:rsid w:val="00C365A8"/>
    <w:rsid w:val="00C3696E"/>
    <w:rsid w:val="00C36A9E"/>
    <w:rsid w:val="00C377AB"/>
    <w:rsid w:val="00C40056"/>
    <w:rsid w:val="00C401D5"/>
    <w:rsid w:val="00C40AC7"/>
    <w:rsid w:val="00C40F52"/>
    <w:rsid w:val="00C40FFE"/>
    <w:rsid w:val="00C4163F"/>
    <w:rsid w:val="00C4196B"/>
    <w:rsid w:val="00C41B51"/>
    <w:rsid w:val="00C41E1B"/>
    <w:rsid w:val="00C4259D"/>
    <w:rsid w:val="00C42C14"/>
    <w:rsid w:val="00C42F90"/>
    <w:rsid w:val="00C43514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4758E"/>
    <w:rsid w:val="00C47775"/>
    <w:rsid w:val="00C501C9"/>
    <w:rsid w:val="00C50241"/>
    <w:rsid w:val="00C50390"/>
    <w:rsid w:val="00C50682"/>
    <w:rsid w:val="00C50C83"/>
    <w:rsid w:val="00C50E5C"/>
    <w:rsid w:val="00C50E9F"/>
    <w:rsid w:val="00C518B3"/>
    <w:rsid w:val="00C520CE"/>
    <w:rsid w:val="00C52125"/>
    <w:rsid w:val="00C5257F"/>
    <w:rsid w:val="00C53148"/>
    <w:rsid w:val="00C546C3"/>
    <w:rsid w:val="00C55059"/>
    <w:rsid w:val="00C55222"/>
    <w:rsid w:val="00C553E7"/>
    <w:rsid w:val="00C5756D"/>
    <w:rsid w:val="00C57D6D"/>
    <w:rsid w:val="00C60215"/>
    <w:rsid w:val="00C60380"/>
    <w:rsid w:val="00C6062F"/>
    <w:rsid w:val="00C60BD3"/>
    <w:rsid w:val="00C60C12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0928"/>
    <w:rsid w:val="00C712BC"/>
    <w:rsid w:val="00C72F1B"/>
    <w:rsid w:val="00C732BF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B04"/>
    <w:rsid w:val="00C77E61"/>
    <w:rsid w:val="00C8049E"/>
    <w:rsid w:val="00C805C8"/>
    <w:rsid w:val="00C80932"/>
    <w:rsid w:val="00C8095A"/>
    <w:rsid w:val="00C80F60"/>
    <w:rsid w:val="00C81365"/>
    <w:rsid w:val="00C81A46"/>
    <w:rsid w:val="00C82036"/>
    <w:rsid w:val="00C82153"/>
    <w:rsid w:val="00C82972"/>
    <w:rsid w:val="00C834D4"/>
    <w:rsid w:val="00C83C71"/>
    <w:rsid w:val="00C83CD0"/>
    <w:rsid w:val="00C8438F"/>
    <w:rsid w:val="00C84446"/>
    <w:rsid w:val="00C852F2"/>
    <w:rsid w:val="00C858B0"/>
    <w:rsid w:val="00C858BD"/>
    <w:rsid w:val="00C860A6"/>
    <w:rsid w:val="00C86D58"/>
    <w:rsid w:val="00C8728A"/>
    <w:rsid w:val="00C87D0A"/>
    <w:rsid w:val="00C87DF3"/>
    <w:rsid w:val="00C90C66"/>
    <w:rsid w:val="00C91240"/>
    <w:rsid w:val="00C9131C"/>
    <w:rsid w:val="00C91714"/>
    <w:rsid w:val="00C91BFA"/>
    <w:rsid w:val="00C92E96"/>
    <w:rsid w:val="00C93122"/>
    <w:rsid w:val="00C9320D"/>
    <w:rsid w:val="00C93E1A"/>
    <w:rsid w:val="00C93EC8"/>
    <w:rsid w:val="00C9421C"/>
    <w:rsid w:val="00C943D3"/>
    <w:rsid w:val="00C94744"/>
    <w:rsid w:val="00C94D49"/>
    <w:rsid w:val="00C94E09"/>
    <w:rsid w:val="00C95244"/>
    <w:rsid w:val="00C9538E"/>
    <w:rsid w:val="00C95874"/>
    <w:rsid w:val="00C95875"/>
    <w:rsid w:val="00C95F32"/>
    <w:rsid w:val="00C95FF7"/>
    <w:rsid w:val="00C96FA1"/>
    <w:rsid w:val="00C97893"/>
    <w:rsid w:val="00CA01CB"/>
    <w:rsid w:val="00CA0365"/>
    <w:rsid w:val="00CA0935"/>
    <w:rsid w:val="00CA0CB0"/>
    <w:rsid w:val="00CA1161"/>
    <w:rsid w:val="00CA1B6F"/>
    <w:rsid w:val="00CA267C"/>
    <w:rsid w:val="00CA27A4"/>
    <w:rsid w:val="00CA2970"/>
    <w:rsid w:val="00CA2B2C"/>
    <w:rsid w:val="00CA2F6E"/>
    <w:rsid w:val="00CA3128"/>
    <w:rsid w:val="00CA3247"/>
    <w:rsid w:val="00CA37CC"/>
    <w:rsid w:val="00CA4802"/>
    <w:rsid w:val="00CA481B"/>
    <w:rsid w:val="00CA4A4B"/>
    <w:rsid w:val="00CA4C4D"/>
    <w:rsid w:val="00CA4D2A"/>
    <w:rsid w:val="00CA4D64"/>
    <w:rsid w:val="00CA57BC"/>
    <w:rsid w:val="00CA5961"/>
    <w:rsid w:val="00CA6614"/>
    <w:rsid w:val="00CA6D04"/>
    <w:rsid w:val="00CA7338"/>
    <w:rsid w:val="00CA747D"/>
    <w:rsid w:val="00CB01A0"/>
    <w:rsid w:val="00CB02F9"/>
    <w:rsid w:val="00CB0850"/>
    <w:rsid w:val="00CB09FF"/>
    <w:rsid w:val="00CB0EA2"/>
    <w:rsid w:val="00CB1266"/>
    <w:rsid w:val="00CB1735"/>
    <w:rsid w:val="00CB1829"/>
    <w:rsid w:val="00CB1990"/>
    <w:rsid w:val="00CB2A9B"/>
    <w:rsid w:val="00CB2E36"/>
    <w:rsid w:val="00CB2FF9"/>
    <w:rsid w:val="00CB33C3"/>
    <w:rsid w:val="00CB38EC"/>
    <w:rsid w:val="00CB3A62"/>
    <w:rsid w:val="00CB3BDF"/>
    <w:rsid w:val="00CB3C3C"/>
    <w:rsid w:val="00CB4304"/>
    <w:rsid w:val="00CB4720"/>
    <w:rsid w:val="00CB56D4"/>
    <w:rsid w:val="00CB5ACE"/>
    <w:rsid w:val="00CB6136"/>
    <w:rsid w:val="00CB6233"/>
    <w:rsid w:val="00CB6387"/>
    <w:rsid w:val="00CB660A"/>
    <w:rsid w:val="00CB66E6"/>
    <w:rsid w:val="00CB694A"/>
    <w:rsid w:val="00CB6C80"/>
    <w:rsid w:val="00CB6D1B"/>
    <w:rsid w:val="00CB6F1B"/>
    <w:rsid w:val="00CB74AE"/>
    <w:rsid w:val="00CB7C8B"/>
    <w:rsid w:val="00CB7D96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C2E"/>
    <w:rsid w:val="00CC6CA0"/>
    <w:rsid w:val="00CC75FF"/>
    <w:rsid w:val="00CC7D94"/>
    <w:rsid w:val="00CD011E"/>
    <w:rsid w:val="00CD0E38"/>
    <w:rsid w:val="00CD1161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2E4"/>
    <w:rsid w:val="00CD5961"/>
    <w:rsid w:val="00CD5D32"/>
    <w:rsid w:val="00CD6BE7"/>
    <w:rsid w:val="00CD6F1C"/>
    <w:rsid w:val="00CD6FAB"/>
    <w:rsid w:val="00CD72F9"/>
    <w:rsid w:val="00CD7B66"/>
    <w:rsid w:val="00CD7CFF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3927"/>
    <w:rsid w:val="00CE3BA2"/>
    <w:rsid w:val="00CE45BE"/>
    <w:rsid w:val="00CE47BC"/>
    <w:rsid w:val="00CE4C4E"/>
    <w:rsid w:val="00CE4FAE"/>
    <w:rsid w:val="00CE4FE8"/>
    <w:rsid w:val="00CE55BF"/>
    <w:rsid w:val="00CE6335"/>
    <w:rsid w:val="00CE654C"/>
    <w:rsid w:val="00CE65D3"/>
    <w:rsid w:val="00CE7518"/>
    <w:rsid w:val="00CE77AA"/>
    <w:rsid w:val="00CF025E"/>
    <w:rsid w:val="00CF237C"/>
    <w:rsid w:val="00CF2437"/>
    <w:rsid w:val="00CF24CA"/>
    <w:rsid w:val="00CF257C"/>
    <w:rsid w:val="00CF27F8"/>
    <w:rsid w:val="00CF28A1"/>
    <w:rsid w:val="00CF4358"/>
    <w:rsid w:val="00CF4477"/>
    <w:rsid w:val="00CF4874"/>
    <w:rsid w:val="00CF4BF4"/>
    <w:rsid w:val="00CF4CE5"/>
    <w:rsid w:val="00CF5287"/>
    <w:rsid w:val="00CF52A6"/>
    <w:rsid w:val="00CF5727"/>
    <w:rsid w:val="00CF598B"/>
    <w:rsid w:val="00CF5C0D"/>
    <w:rsid w:val="00CF5D88"/>
    <w:rsid w:val="00CF6637"/>
    <w:rsid w:val="00CF6D34"/>
    <w:rsid w:val="00CF6D47"/>
    <w:rsid w:val="00CF6E04"/>
    <w:rsid w:val="00CF6E76"/>
    <w:rsid w:val="00CF704F"/>
    <w:rsid w:val="00CF7173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B7E"/>
    <w:rsid w:val="00D01FB2"/>
    <w:rsid w:val="00D02572"/>
    <w:rsid w:val="00D026B6"/>
    <w:rsid w:val="00D02E15"/>
    <w:rsid w:val="00D02E9D"/>
    <w:rsid w:val="00D03250"/>
    <w:rsid w:val="00D04260"/>
    <w:rsid w:val="00D04434"/>
    <w:rsid w:val="00D05561"/>
    <w:rsid w:val="00D055BC"/>
    <w:rsid w:val="00D057C7"/>
    <w:rsid w:val="00D067D4"/>
    <w:rsid w:val="00D071EF"/>
    <w:rsid w:val="00D0755A"/>
    <w:rsid w:val="00D078C5"/>
    <w:rsid w:val="00D1022A"/>
    <w:rsid w:val="00D10272"/>
    <w:rsid w:val="00D10AC1"/>
    <w:rsid w:val="00D10B0C"/>
    <w:rsid w:val="00D11630"/>
    <w:rsid w:val="00D11C8D"/>
    <w:rsid w:val="00D125E0"/>
    <w:rsid w:val="00D12ABB"/>
    <w:rsid w:val="00D12DE2"/>
    <w:rsid w:val="00D12ED2"/>
    <w:rsid w:val="00D13259"/>
    <w:rsid w:val="00D13A92"/>
    <w:rsid w:val="00D1443F"/>
    <w:rsid w:val="00D144D5"/>
    <w:rsid w:val="00D1451D"/>
    <w:rsid w:val="00D14604"/>
    <w:rsid w:val="00D146C6"/>
    <w:rsid w:val="00D14EC6"/>
    <w:rsid w:val="00D15900"/>
    <w:rsid w:val="00D15C0F"/>
    <w:rsid w:val="00D16283"/>
    <w:rsid w:val="00D165A9"/>
    <w:rsid w:val="00D1685A"/>
    <w:rsid w:val="00D169E2"/>
    <w:rsid w:val="00D176CE"/>
    <w:rsid w:val="00D17AEE"/>
    <w:rsid w:val="00D200D2"/>
    <w:rsid w:val="00D20BD5"/>
    <w:rsid w:val="00D20F51"/>
    <w:rsid w:val="00D2109A"/>
    <w:rsid w:val="00D2165C"/>
    <w:rsid w:val="00D219F1"/>
    <w:rsid w:val="00D21C1D"/>
    <w:rsid w:val="00D2274D"/>
    <w:rsid w:val="00D22B1A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680"/>
    <w:rsid w:val="00D31BF0"/>
    <w:rsid w:val="00D3201F"/>
    <w:rsid w:val="00D320EA"/>
    <w:rsid w:val="00D321D2"/>
    <w:rsid w:val="00D32371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3F09"/>
    <w:rsid w:val="00D345BD"/>
    <w:rsid w:val="00D34CC5"/>
    <w:rsid w:val="00D34E37"/>
    <w:rsid w:val="00D34E69"/>
    <w:rsid w:val="00D34EAD"/>
    <w:rsid w:val="00D35636"/>
    <w:rsid w:val="00D35679"/>
    <w:rsid w:val="00D35883"/>
    <w:rsid w:val="00D35FEC"/>
    <w:rsid w:val="00D360C4"/>
    <w:rsid w:val="00D37681"/>
    <w:rsid w:val="00D376DD"/>
    <w:rsid w:val="00D3781F"/>
    <w:rsid w:val="00D37874"/>
    <w:rsid w:val="00D37C39"/>
    <w:rsid w:val="00D4000D"/>
    <w:rsid w:val="00D40116"/>
    <w:rsid w:val="00D40B3C"/>
    <w:rsid w:val="00D40C60"/>
    <w:rsid w:val="00D40EE7"/>
    <w:rsid w:val="00D41086"/>
    <w:rsid w:val="00D41FF8"/>
    <w:rsid w:val="00D42185"/>
    <w:rsid w:val="00D4259E"/>
    <w:rsid w:val="00D436A7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AE1"/>
    <w:rsid w:val="00D46DC6"/>
    <w:rsid w:val="00D46ECF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542"/>
    <w:rsid w:val="00D52580"/>
    <w:rsid w:val="00D52A63"/>
    <w:rsid w:val="00D5317C"/>
    <w:rsid w:val="00D5374A"/>
    <w:rsid w:val="00D53D57"/>
    <w:rsid w:val="00D54B98"/>
    <w:rsid w:val="00D5505C"/>
    <w:rsid w:val="00D551B3"/>
    <w:rsid w:val="00D56254"/>
    <w:rsid w:val="00D5703F"/>
    <w:rsid w:val="00D573D4"/>
    <w:rsid w:val="00D57F1E"/>
    <w:rsid w:val="00D60EEE"/>
    <w:rsid w:val="00D61D80"/>
    <w:rsid w:val="00D622C7"/>
    <w:rsid w:val="00D622D0"/>
    <w:rsid w:val="00D629C8"/>
    <w:rsid w:val="00D63B0A"/>
    <w:rsid w:val="00D63C2B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BD8"/>
    <w:rsid w:val="00D674D6"/>
    <w:rsid w:val="00D67804"/>
    <w:rsid w:val="00D67B2C"/>
    <w:rsid w:val="00D67CAC"/>
    <w:rsid w:val="00D70584"/>
    <w:rsid w:val="00D70725"/>
    <w:rsid w:val="00D70ACD"/>
    <w:rsid w:val="00D70E78"/>
    <w:rsid w:val="00D71011"/>
    <w:rsid w:val="00D714BB"/>
    <w:rsid w:val="00D71F6C"/>
    <w:rsid w:val="00D72215"/>
    <w:rsid w:val="00D72AC1"/>
    <w:rsid w:val="00D73543"/>
    <w:rsid w:val="00D73903"/>
    <w:rsid w:val="00D73BDB"/>
    <w:rsid w:val="00D7466B"/>
    <w:rsid w:val="00D74D1A"/>
    <w:rsid w:val="00D74E42"/>
    <w:rsid w:val="00D7591C"/>
    <w:rsid w:val="00D75AAD"/>
    <w:rsid w:val="00D75AB9"/>
    <w:rsid w:val="00D75AE7"/>
    <w:rsid w:val="00D7607C"/>
    <w:rsid w:val="00D76653"/>
    <w:rsid w:val="00D76746"/>
    <w:rsid w:val="00D7681F"/>
    <w:rsid w:val="00D76D5C"/>
    <w:rsid w:val="00D76E33"/>
    <w:rsid w:val="00D771B1"/>
    <w:rsid w:val="00D773B5"/>
    <w:rsid w:val="00D7762B"/>
    <w:rsid w:val="00D77BF5"/>
    <w:rsid w:val="00D800D5"/>
    <w:rsid w:val="00D809DE"/>
    <w:rsid w:val="00D80E64"/>
    <w:rsid w:val="00D819F9"/>
    <w:rsid w:val="00D81BAA"/>
    <w:rsid w:val="00D81DE1"/>
    <w:rsid w:val="00D820A3"/>
    <w:rsid w:val="00D82331"/>
    <w:rsid w:val="00D824AB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C7F"/>
    <w:rsid w:val="00D875DE"/>
    <w:rsid w:val="00D87AB3"/>
    <w:rsid w:val="00D901F0"/>
    <w:rsid w:val="00D903F1"/>
    <w:rsid w:val="00D905BA"/>
    <w:rsid w:val="00D908F3"/>
    <w:rsid w:val="00D90922"/>
    <w:rsid w:val="00D912EA"/>
    <w:rsid w:val="00D917DB"/>
    <w:rsid w:val="00D91C11"/>
    <w:rsid w:val="00D91CDD"/>
    <w:rsid w:val="00D91DFA"/>
    <w:rsid w:val="00D91F7A"/>
    <w:rsid w:val="00D9263F"/>
    <w:rsid w:val="00D92758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7105"/>
    <w:rsid w:val="00D9764E"/>
    <w:rsid w:val="00DA0229"/>
    <w:rsid w:val="00DA0609"/>
    <w:rsid w:val="00DA064B"/>
    <w:rsid w:val="00DA0BF4"/>
    <w:rsid w:val="00DA1029"/>
    <w:rsid w:val="00DA1D89"/>
    <w:rsid w:val="00DA1E0A"/>
    <w:rsid w:val="00DA26A7"/>
    <w:rsid w:val="00DA2767"/>
    <w:rsid w:val="00DA27C4"/>
    <w:rsid w:val="00DA2D29"/>
    <w:rsid w:val="00DA3588"/>
    <w:rsid w:val="00DA3C80"/>
    <w:rsid w:val="00DA4BD9"/>
    <w:rsid w:val="00DA523B"/>
    <w:rsid w:val="00DA5605"/>
    <w:rsid w:val="00DA5890"/>
    <w:rsid w:val="00DA5A25"/>
    <w:rsid w:val="00DA61B1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4DE"/>
    <w:rsid w:val="00DB3C6F"/>
    <w:rsid w:val="00DB3CD8"/>
    <w:rsid w:val="00DB3E6E"/>
    <w:rsid w:val="00DB3EEA"/>
    <w:rsid w:val="00DB48A4"/>
    <w:rsid w:val="00DB490A"/>
    <w:rsid w:val="00DB5497"/>
    <w:rsid w:val="00DB5F86"/>
    <w:rsid w:val="00DB6175"/>
    <w:rsid w:val="00DB64AE"/>
    <w:rsid w:val="00DB6ABE"/>
    <w:rsid w:val="00DB7158"/>
    <w:rsid w:val="00DB73C7"/>
    <w:rsid w:val="00DB77DB"/>
    <w:rsid w:val="00DB798A"/>
    <w:rsid w:val="00DB7F99"/>
    <w:rsid w:val="00DC0968"/>
    <w:rsid w:val="00DC0AF0"/>
    <w:rsid w:val="00DC0B88"/>
    <w:rsid w:val="00DC0E74"/>
    <w:rsid w:val="00DC0EE9"/>
    <w:rsid w:val="00DC1B23"/>
    <w:rsid w:val="00DC1BF5"/>
    <w:rsid w:val="00DC1E05"/>
    <w:rsid w:val="00DC1E8F"/>
    <w:rsid w:val="00DC1FE8"/>
    <w:rsid w:val="00DC24D4"/>
    <w:rsid w:val="00DC2C54"/>
    <w:rsid w:val="00DC302A"/>
    <w:rsid w:val="00DC3235"/>
    <w:rsid w:val="00DC3703"/>
    <w:rsid w:val="00DC378F"/>
    <w:rsid w:val="00DC3894"/>
    <w:rsid w:val="00DC3F46"/>
    <w:rsid w:val="00DC446B"/>
    <w:rsid w:val="00DC469B"/>
    <w:rsid w:val="00DC46C1"/>
    <w:rsid w:val="00DC4DEA"/>
    <w:rsid w:val="00DC60CA"/>
    <w:rsid w:val="00DC678E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41A9"/>
    <w:rsid w:val="00DD41B5"/>
    <w:rsid w:val="00DD4F45"/>
    <w:rsid w:val="00DD5BDE"/>
    <w:rsid w:val="00DD6985"/>
    <w:rsid w:val="00DD6E14"/>
    <w:rsid w:val="00DD6E77"/>
    <w:rsid w:val="00DD7500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FB0"/>
    <w:rsid w:val="00DE313B"/>
    <w:rsid w:val="00DE325A"/>
    <w:rsid w:val="00DE3CE7"/>
    <w:rsid w:val="00DE46EE"/>
    <w:rsid w:val="00DE4CCB"/>
    <w:rsid w:val="00DE597F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675"/>
    <w:rsid w:val="00DF0B4D"/>
    <w:rsid w:val="00DF0D1C"/>
    <w:rsid w:val="00DF13ED"/>
    <w:rsid w:val="00DF1CB3"/>
    <w:rsid w:val="00DF1D88"/>
    <w:rsid w:val="00DF2936"/>
    <w:rsid w:val="00DF36CF"/>
    <w:rsid w:val="00DF43D5"/>
    <w:rsid w:val="00DF4AED"/>
    <w:rsid w:val="00DF4D7B"/>
    <w:rsid w:val="00DF50C7"/>
    <w:rsid w:val="00DF540D"/>
    <w:rsid w:val="00DF5A16"/>
    <w:rsid w:val="00DF5E12"/>
    <w:rsid w:val="00DF5F5E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9D4"/>
    <w:rsid w:val="00E00EB3"/>
    <w:rsid w:val="00E0122F"/>
    <w:rsid w:val="00E012BE"/>
    <w:rsid w:val="00E016D4"/>
    <w:rsid w:val="00E01C86"/>
    <w:rsid w:val="00E021AF"/>
    <w:rsid w:val="00E0223A"/>
    <w:rsid w:val="00E02551"/>
    <w:rsid w:val="00E02576"/>
    <w:rsid w:val="00E02B9D"/>
    <w:rsid w:val="00E02C65"/>
    <w:rsid w:val="00E02E1C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D1A"/>
    <w:rsid w:val="00E05DB6"/>
    <w:rsid w:val="00E06FCD"/>
    <w:rsid w:val="00E07017"/>
    <w:rsid w:val="00E07521"/>
    <w:rsid w:val="00E075EF"/>
    <w:rsid w:val="00E076AF"/>
    <w:rsid w:val="00E10588"/>
    <w:rsid w:val="00E1080E"/>
    <w:rsid w:val="00E10C6E"/>
    <w:rsid w:val="00E1141B"/>
    <w:rsid w:val="00E12D7F"/>
    <w:rsid w:val="00E13069"/>
    <w:rsid w:val="00E139A0"/>
    <w:rsid w:val="00E13D3B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9C6"/>
    <w:rsid w:val="00E20A63"/>
    <w:rsid w:val="00E20DB3"/>
    <w:rsid w:val="00E210DE"/>
    <w:rsid w:val="00E21B19"/>
    <w:rsid w:val="00E21B59"/>
    <w:rsid w:val="00E21E2C"/>
    <w:rsid w:val="00E22091"/>
    <w:rsid w:val="00E233F4"/>
    <w:rsid w:val="00E236F0"/>
    <w:rsid w:val="00E23735"/>
    <w:rsid w:val="00E23B57"/>
    <w:rsid w:val="00E247F2"/>
    <w:rsid w:val="00E25121"/>
    <w:rsid w:val="00E253CA"/>
    <w:rsid w:val="00E257F7"/>
    <w:rsid w:val="00E25EBD"/>
    <w:rsid w:val="00E26493"/>
    <w:rsid w:val="00E267B4"/>
    <w:rsid w:val="00E268CE"/>
    <w:rsid w:val="00E27312"/>
    <w:rsid w:val="00E275D2"/>
    <w:rsid w:val="00E27B34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6316"/>
    <w:rsid w:val="00E3687F"/>
    <w:rsid w:val="00E36B18"/>
    <w:rsid w:val="00E37751"/>
    <w:rsid w:val="00E379B5"/>
    <w:rsid w:val="00E40957"/>
    <w:rsid w:val="00E40B03"/>
    <w:rsid w:val="00E41118"/>
    <w:rsid w:val="00E416BB"/>
    <w:rsid w:val="00E41976"/>
    <w:rsid w:val="00E4206A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5EE9"/>
    <w:rsid w:val="00E46145"/>
    <w:rsid w:val="00E46CE6"/>
    <w:rsid w:val="00E47017"/>
    <w:rsid w:val="00E47839"/>
    <w:rsid w:val="00E479DC"/>
    <w:rsid w:val="00E50770"/>
    <w:rsid w:val="00E50BF1"/>
    <w:rsid w:val="00E50C38"/>
    <w:rsid w:val="00E50D77"/>
    <w:rsid w:val="00E50F70"/>
    <w:rsid w:val="00E5205F"/>
    <w:rsid w:val="00E52097"/>
    <w:rsid w:val="00E527DA"/>
    <w:rsid w:val="00E52B0B"/>
    <w:rsid w:val="00E53089"/>
    <w:rsid w:val="00E53BA0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20BB"/>
    <w:rsid w:val="00E62562"/>
    <w:rsid w:val="00E6334F"/>
    <w:rsid w:val="00E639D8"/>
    <w:rsid w:val="00E63A06"/>
    <w:rsid w:val="00E63DB1"/>
    <w:rsid w:val="00E63EBB"/>
    <w:rsid w:val="00E64438"/>
    <w:rsid w:val="00E64606"/>
    <w:rsid w:val="00E647B3"/>
    <w:rsid w:val="00E65313"/>
    <w:rsid w:val="00E6590D"/>
    <w:rsid w:val="00E65F5D"/>
    <w:rsid w:val="00E66298"/>
    <w:rsid w:val="00E66382"/>
    <w:rsid w:val="00E66506"/>
    <w:rsid w:val="00E66A52"/>
    <w:rsid w:val="00E66B8B"/>
    <w:rsid w:val="00E672B3"/>
    <w:rsid w:val="00E672CA"/>
    <w:rsid w:val="00E67AB4"/>
    <w:rsid w:val="00E67CCA"/>
    <w:rsid w:val="00E70362"/>
    <w:rsid w:val="00E70623"/>
    <w:rsid w:val="00E7085A"/>
    <w:rsid w:val="00E70BA2"/>
    <w:rsid w:val="00E7100C"/>
    <w:rsid w:val="00E72262"/>
    <w:rsid w:val="00E723DC"/>
    <w:rsid w:val="00E72433"/>
    <w:rsid w:val="00E728B4"/>
    <w:rsid w:val="00E72FBC"/>
    <w:rsid w:val="00E734EC"/>
    <w:rsid w:val="00E736CF"/>
    <w:rsid w:val="00E73850"/>
    <w:rsid w:val="00E73C1A"/>
    <w:rsid w:val="00E73D13"/>
    <w:rsid w:val="00E73E48"/>
    <w:rsid w:val="00E743D5"/>
    <w:rsid w:val="00E74665"/>
    <w:rsid w:val="00E74A8D"/>
    <w:rsid w:val="00E74C33"/>
    <w:rsid w:val="00E7530A"/>
    <w:rsid w:val="00E75735"/>
    <w:rsid w:val="00E75B31"/>
    <w:rsid w:val="00E760A5"/>
    <w:rsid w:val="00E7611B"/>
    <w:rsid w:val="00E76390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0D4F"/>
    <w:rsid w:val="00E813AF"/>
    <w:rsid w:val="00E81802"/>
    <w:rsid w:val="00E818BD"/>
    <w:rsid w:val="00E81C1A"/>
    <w:rsid w:val="00E81D60"/>
    <w:rsid w:val="00E82C2D"/>
    <w:rsid w:val="00E838F1"/>
    <w:rsid w:val="00E83A40"/>
    <w:rsid w:val="00E83E63"/>
    <w:rsid w:val="00E842A9"/>
    <w:rsid w:val="00E84519"/>
    <w:rsid w:val="00E847EB"/>
    <w:rsid w:val="00E84E1F"/>
    <w:rsid w:val="00E85A4F"/>
    <w:rsid w:val="00E85A92"/>
    <w:rsid w:val="00E85E6F"/>
    <w:rsid w:val="00E85F51"/>
    <w:rsid w:val="00E86039"/>
    <w:rsid w:val="00E8670B"/>
    <w:rsid w:val="00E86831"/>
    <w:rsid w:val="00E86E3E"/>
    <w:rsid w:val="00E87315"/>
    <w:rsid w:val="00E87CB6"/>
    <w:rsid w:val="00E90717"/>
    <w:rsid w:val="00E90814"/>
    <w:rsid w:val="00E90C92"/>
    <w:rsid w:val="00E910DF"/>
    <w:rsid w:val="00E91449"/>
    <w:rsid w:val="00E919EC"/>
    <w:rsid w:val="00E91D77"/>
    <w:rsid w:val="00E92566"/>
    <w:rsid w:val="00E92C6B"/>
    <w:rsid w:val="00E93B36"/>
    <w:rsid w:val="00E93F23"/>
    <w:rsid w:val="00E940B3"/>
    <w:rsid w:val="00E94FC2"/>
    <w:rsid w:val="00E96D00"/>
    <w:rsid w:val="00E96D8C"/>
    <w:rsid w:val="00E96FF6"/>
    <w:rsid w:val="00E974F9"/>
    <w:rsid w:val="00E975A3"/>
    <w:rsid w:val="00E97CEF"/>
    <w:rsid w:val="00E97D1A"/>
    <w:rsid w:val="00EA02AF"/>
    <w:rsid w:val="00EA05BA"/>
    <w:rsid w:val="00EA1496"/>
    <w:rsid w:val="00EA171A"/>
    <w:rsid w:val="00EA1748"/>
    <w:rsid w:val="00EA187C"/>
    <w:rsid w:val="00EA1F8F"/>
    <w:rsid w:val="00EA22B9"/>
    <w:rsid w:val="00EA2ACE"/>
    <w:rsid w:val="00EA35D9"/>
    <w:rsid w:val="00EA374C"/>
    <w:rsid w:val="00EA390F"/>
    <w:rsid w:val="00EA3965"/>
    <w:rsid w:val="00EA3CC8"/>
    <w:rsid w:val="00EA3F23"/>
    <w:rsid w:val="00EA41CA"/>
    <w:rsid w:val="00EA4215"/>
    <w:rsid w:val="00EA438E"/>
    <w:rsid w:val="00EA44BF"/>
    <w:rsid w:val="00EA45C9"/>
    <w:rsid w:val="00EA46B1"/>
    <w:rsid w:val="00EA4838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D8"/>
    <w:rsid w:val="00EA7776"/>
    <w:rsid w:val="00EA77F5"/>
    <w:rsid w:val="00EA78D7"/>
    <w:rsid w:val="00EA7CF5"/>
    <w:rsid w:val="00EA7E5A"/>
    <w:rsid w:val="00EB08FC"/>
    <w:rsid w:val="00EB0C69"/>
    <w:rsid w:val="00EB1AE1"/>
    <w:rsid w:val="00EB1EC3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5283"/>
    <w:rsid w:val="00EB5434"/>
    <w:rsid w:val="00EB5D3A"/>
    <w:rsid w:val="00EB68A4"/>
    <w:rsid w:val="00EB709F"/>
    <w:rsid w:val="00EB728C"/>
    <w:rsid w:val="00EB75FB"/>
    <w:rsid w:val="00EC0968"/>
    <w:rsid w:val="00EC0B3F"/>
    <w:rsid w:val="00EC0C95"/>
    <w:rsid w:val="00EC0CFB"/>
    <w:rsid w:val="00EC0E60"/>
    <w:rsid w:val="00EC0E82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B38"/>
    <w:rsid w:val="00EC42C4"/>
    <w:rsid w:val="00EC4669"/>
    <w:rsid w:val="00EC47BC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633F"/>
    <w:rsid w:val="00EC6596"/>
    <w:rsid w:val="00EC6CB7"/>
    <w:rsid w:val="00EC77F9"/>
    <w:rsid w:val="00EC7AC7"/>
    <w:rsid w:val="00EC7E59"/>
    <w:rsid w:val="00ED017B"/>
    <w:rsid w:val="00ED02C1"/>
    <w:rsid w:val="00ED05F5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C0C"/>
    <w:rsid w:val="00ED75EE"/>
    <w:rsid w:val="00ED79BF"/>
    <w:rsid w:val="00ED7A40"/>
    <w:rsid w:val="00ED7B95"/>
    <w:rsid w:val="00ED7DF5"/>
    <w:rsid w:val="00ED7FAD"/>
    <w:rsid w:val="00EE0466"/>
    <w:rsid w:val="00EE06D9"/>
    <w:rsid w:val="00EE0F2A"/>
    <w:rsid w:val="00EE11B1"/>
    <w:rsid w:val="00EE1282"/>
    <w:rsid w:val="00EE132C"/>
    <w:rsid w:val="00EE14DB"/>
    <w:rsid w:val="00EE1645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9E3"/>
    <w:rsid w:val="00EE4A22"/>
    <w:rsid w:val="00EE4CC0"/>
    <w:rsid w:val="00EE4F2B"/>
    <w:rsid w:val="00EE5343"/>
    <w:rsid w:val="00EE6279"/>
    <w:rsid w:val="00EE63C0"/>
    <w:rsid w:val="00EE6C25"/>
    <w:rsid w:val="00EE6F01"/>
    <w:rsid w:val="00EE7592"/>
    <w:rsid w:val="00EE7CA4"/>
    <w:rsid w:val="00EE7FE3"/>
    <w:rsid w:val="00EF08F9"/>
    <w:rsid w:val="00EF116E"/>
    <w:rsid w:val="00EF180F"/>
    <w:rsid w:val="00EF18B8"/>
    <w:rsid w:val="00EF1C07"/>
    <w:rsid w:val="00EF24AC"/>
    <w:rsid w:val="00EF2818"/>
    <w:rsid w:val="00EF3D94"/>
    <w:rsid w:val="00EF53A1"/>
    <w:rsid w:val="00EF5483"/>
    <w:rsid w:val="00EF5D0F"/>
    <w:rsid w:val="00EF5EF5"/>
    <w:rsid w:val="00EF6146"/>
    <w:rsid w:val="00EF6291"/>
    <w:rsid w:val="00EF6422"/>
    <w:rsid w:val="00F005E1"/>
    <w:rsid w:val="00F01106"/>
    <w:rsid w:val="00F0182A"/>
    <w:rsid w:val="00F019D1"/>
    <w:rsid w:val="00F01D93"/>
    <w:rsid w:val="00F02120"/>
    <w:rsid w:val="00F023A2"/>
    <w:rsid w:val="00F02B5C"/>
    <w:rsid w:val="00F02DE8"/>
    <w:rsid w:val="00F03102"/>
    <w:rsid w:val="00F035D1"/>
    <w:rsid w:val="00F0378D"/>
    <w:rsid w:val="00F03E61"/>
    <w:rsid w:val="00F043FE"/>
    <w:rsid w:val="00F04D2A"/>
    <w:rsid w:val="00F051EB"/>
    <w:rsid w:val="00F05928"/>
    <w:rsid w:val="00F05F4D"/>
    <w:rsid w:val="00F064E9"/>
    <w:rsid w:val="00F065F9"/>
    <w:rsid w:val="00F06AEB"/>
    <w:rsid w:val="00F0742D"/>
    <w:rsid w:val="00F07823"/>
    <w:rsid w:val="00F103E4"/>
    <w:rsid w:val="00F1042B"/>
    <w:rsid w:val="00F10552"/>
    <w:rsid w:val="00F10885"/>
    <w:rsid w:val="00F10B25"/>
    <w:rsid w:val="00F10EC0"/>
    <w:rsid w:val="00F10F18"/>
    <w:rsid w:val="00F1176C"/>
    <w:rsid w:val="00F1182F"/>
    <w:rsid w:val="00F11982"/>
    <w:rsid w:val="00F1251E"/>
    <w:rsid w:val="00F12825"/>
    <w:rsid w:val="00F12EB1"/>
    <w:rsid w:val="00F12EBC"/>
    <w:rsid w:val="00F1306C"/>
    <w:rsid w:val="00F1394F"/>
    <w:rsid w:val="00F143F4"/>
    <w:rsid w:val="00F14428"/>
    <w:rsid w:val="00F14AD5"/>
    <w:rsid w:val="00F14FA0"/>
    <w:rsid w:val="00F150C9"/>
    <w:rsid w:val="00F15828"/>
    <w:rsid w:val="00F15914"/>
    <w:rsid w:val="00F1637E"/>
    <w:rsid w:val="00F16A29"/>
    <w:rsid w:val="00F16AD9"/>
    <w:rsid w:val="00F170D0"/>
    <w:rsid w:val="00F17122"/>
    <w:rsid w:val="00F17598"/>
    <w:rsid w:val="00F17657"/>
    <w:rsid w:val="00F1768E"/>
    <w:rsid w:val="00F17717"/>
    <w:rsid w:val="00F20287"/>
    <w:rsid w:val="00F211D0"/>
    <w:rsid w:val="00F22CE5"/>
    <w:rsid w:val="00F23063"/>
    <w:rsid w:val="00F238BA"/>
    <w:rsid w:val="00F2467E"/>
    <w:rsid w:val="00F2476C"/>
    <w:rsid w:val="00F250C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744E"/>
    <w:rsid w:val="00F27F80"/>
    <w:rsid w:val="00F3010D"/>
    <w:rsid w:val="00F31172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70C"/>
    <w:rsid w:val="00F3387E"/>
    <w:rsid w:val="00F33ABB"/>
    <w:rsid w:val="00F33C4C"/>
    <w:rsid w:val="00F343A0"/>
    <w:rsid w:val="00F3477F"/>
    <w:rsid w:val="00F3501C"/>
    <w:rsid w:val="00F353F4"/>
    <w:rsid w:val="00F36340"/>
    <w:rsid w:val="00F3679F"/>
    <w:rsid w:val="00F375A5"/>
    <w:rsid w:val="00F37766"/>
    <w:rsid w:val="00F377AB"/>
    <w:rsid w:val="00F37CDF"/>
    <w:rsid w:val="00F402EF"/>
    <w:rsid w:val="00F40DD7"/>
    <w:rsid w:val="00F40E41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957"/>
    <w:rsid w:val="00F43C84"/>
    <w:rsid w:val="00F43D85"/>
    <w:rsid w:val="00F44133"/>
    <w:rsid w:val="00F44EBD"/>
    <w:rsid w:val="00F452C7"/>
    <w:rsid w:val="00F45864"/>
    <w:rsid w:val="00F45A38"/>
    <w:rsid w:val="00F45BCE"/>
    <w:rsid w:val="00F46280"/>
    <w:rsid w:val="00F463D2"/>
    <w:rsid w:val="00F468B2"/>
    <w:rsid w:val="00F468FC"/>
    <w:rsid w:val="00F46B82"/>
    <w:rsid w:val="00F47380"/>
    <w:rsid w:val="00F504FC"/>
    <w:rsid w:val="00F50BA3"/>
    <w:rsid w:val="00F515F7"/>
    <w:rsid w:val="00F51E41"/>
    <w:rsid w:val="00F52B25"/>
    <w:rsid w:val="00F52C55"/>
    <w:rsid w:val="00F52D4C"/>
    <w:rsid w:val="00F53269"/>
    <w:rsid w:val="00F5482A"/>
    <w:rsid w:val="00F54A07"/>
    <w:rsid w:val="00F54CE3"/>
    <w:rsid w:val="00F54DCF"/>
    <w:rsid w:val="00F54F67"/>
    <w:rsid w:val="00F55760"/>
    <w:rsid w:val="00F5580C"/>
    <w:rsid w:val="00F55D6A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F6"/>
    <w:rsid w:val="00F605EA"/>
    <w:rsid w:val="00F615ED"/>
    <w:rsid w:val="00F61BA7"/>
    <w:rsid w:val="00F61DF1"/>
    <w:rsid w:val="00F61FC4"/>
    <w:rsid w:val="00F6218D"/>
    <w:rsid w:val="00F628C8"/>
    <w:rsid w:val="00F6323E"/>
    <w:rsid w:val="00F632D4"/>
    <w:rsid w:val="00F63328"/>
    <w:rsid w:val="00F63C7F"/>
    <w:rsid w:val="00F64604"/>
    <w:rsid w:val="00F64C86"/>
    <w:rsid w:val="00F6501D"/>
    <w:rsid w:val="00F65947"/>
    <w:rsid w:val="00F65DAD"/>
    <w:rsid w:val="00F6661F"/>
    <w:rsid w:val="00F66BC1"/>
    <w:rsid w:val="00F66EBF"/>
    <w:rsid w:val="00F67532"/>
    <w:rsid w:val="00F67778"/>
    <w:rsid w:val="00F67969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4020"/>
    <w:rsid w:val="00F74251"/>
    <w:rsid w:val="00F743DD"/>
    <w:rsid w:val="00F74BF9"/>
    <w:rsid w:val="00F7643F"/>
    <w:rsid w:val="00F7687E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153"/>
    <w:rsid w:val="00F840CD"/>
    <w:rsid w:val="00F8414B"/>
    <w:rsid w:val="00F841F9"/>
    <w:rsid w:val="00F843DA"/>
    <w:rsid w:val="00F84D75"/>
    <w:rsid w:val="00F84E23"/>
    <w:rsid w:val="00F84FB9"/>
    <w:rsid w:val="00F857D3"/>
    <w:rsid w:val="00F859B2"/>
    <w:rsid w:val="00F860A7"/>
    <w:rsid w:val="00F8626E"/>
    <w:rsid w:val="00F86296"/>
    <w:rsid w:val="00F86BBF"/>
    <w:rsid w:val="00F875A0"/>
    <w:rsid w:val="00F87919"/>
    <w:rsid w:val="00F87BDC"/>
    <w:rsid w:val="00F87E87"/>
    <w:rsid w:val="00F87F87"/>
    <w:rsid w:val="00F90044"/>
    <w:rsid w:val="00F900A6"/>
    <w:rsid w:val="00F902D9"/>
    <w:rsid w:val="00F90518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1DD3"/>
    <w:rsid w:val="00F92920"/>
    <w:rsid w:val="00F92A9B"/>
    <w:rsid w:val="00F92C23"/>
    <w:rsid w:val="00F931E9"/>
    <w:rsid w:val="00F9330F"/>
    <w:rsid w:val="00F9360D"/>
    <w:rsid w:val="00F93768"/>
    <w:rsid w:val="00F93F20"/>
    <w:rsid w:val="00F93F4A"/>
    <w:rsid w:val="00F94288"/>
    <w:rsid w:val="00F9441C"/>
    <w:rsid w:val="00F945FB"/>
    <w:rsid w:val="00F9468F"/>
    <w:rsid w:val="00F94ED0"/>
    <w:rsid w:val="00F950A6"/>
    <w:rsid w:val="00F957A2"/>
    <w:rsid w:val="00F95AFD"/>
    <w:rsid w:val="00F95BE5"/>
    <w:rsid w:val="00F95CF1"/>
    <w:rsid w:val="00F95EED"/>
    <w:rsid w:val="00F968FE"/>
    <w:rsid w:val="00F9705A"/>
    <w:rsid w:val="00F974D2"/>
    <w:rsid w:val="00F97675"/>
    <w:rsid w:val="00FA0706"/>
    <w:rsid w:val="00FA122C"/>
    <w:rsid w:val="00FA1281"/>
    <w:rsid w:val="00FA16BA"/>
    <w:rsid w:val="00FA19D8"/>
    <w:rsid w:val="00FA1C80"/>
    <w:rsid w:val="00FA20FE"/>
    <w:rsid w:val="00FA2987"/>
    <w:rsid w:val="00FA2F3D"/>
    <w:rsid w:val="00FA36C4"/>
    <w:rsid w:val="00FA3827"/>
    <w:rsid w:val="00FA4D16"/>
    <w:rsid w:val="00FA51A9"/>
    <w:rsid w:val="00FA5204"/>
    <w:rsid w:val="00FA611C"/>
    <w:rsid w:val="00FA6925"/>
    <w:rsid w:val="00FA7D4E"/>
    <w:rsid w:val="00FB0C8E"/>
    <w:rsid w:val="00FB15E2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0000"/>
    <w:rsid w:val="00FC12D0"/>
    <w:rsid w:val="00FC1E64"/>
    <w:rsid w:val="00FC2608"/>
    <w:rsid w:val="00FC2721"/>
    <w:rsid w:val="00FC27A2"/>
    <w:rsid w:val="00FC2C9C"/>
    <w:rsid w:val="00FC31D5"/>
    <w:rsid w:val="00FC3218"/>
    <w:rsid w:val="00FC3282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CF"/>
    <w:rsid w:val="00FC7329"/>
    <w:rsid w:val="00FC7B9E"/>
    <w:rsid w:val="00FD0082"/>
    <w:rsid w:val="00FD03DC"/>
    <w:rsid w:val="00FD0512"/>
    <w:rsid w:val="00FD0943"/>
    <w:rsid w:val="00FD0F74"/>
    <w:rsid w:val="00FD12FD"/>
    <w:rsid w:val="00FD2101"/>
    <w:rsid w:val="00FD2298"/>
    <w:rsid w:val="00FD26CC"/>
    <w:rsid w:val="00FD2A47"/>
    <w:rsid w:val="00FD2B15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5666"/>
    <w:rsid w:val="00FD5DDB"/>
    <w:rsid w:val="00FD5E6F"/>
    <w:rsid w:val="00FD70C7"/>
    <w:rsid w:val="00FD70CF"/>
    <w:rsid w:val="00FD7FA5"/>
    <w:rsid w:val="00FE0662"/>
    <w:rsid w:val="00FE090E"/>
    <w:rsid w:val="00FE0917"/>
    <w:rsid w:val="00FE0A11"/>
    <w:rsid w:val="00FE0CFB"/>
    <w:rsid w:val="00FE12D2"/>
    <w:rsid w:val="00FE1D38"/>
    <w:rsid w:val="00FE23DF"/>
    <w:rsid w:val="00FE253B"/>
    <w:rsid w:val="00FE2B87"/>
    <w:rsid w:val="00FE2E94"/>
    <w:rsid w:val="00FE3175"/>
    <w:rsid w:val="00FE3640"/>
    <w:rsid w:val="00FE3816"/>
    <w:rsid w:val="00FE3C58"/>
    <w:rsid w:val="00FE43D5"/>
    <w:rsid w:val="00FE47AD"/>
    <w:rsid w:val="00FE4A6D"/>
    <w:rsid w:val="00FE4AA2"/>
    <w:rsid w:val="00FE4B2C"/>
    <w:rsid w:val="00FE4C7F"/>
    <w:rsid w:val="00FE5901"/>
    <w:rsid w:val="00FE5EB6"/>
    <w:rsid w:val="00FE63D6"/>
    <w:rsid w:val="00FE65F7"/>
    <w:rsid w:val="00FE6939"/>
    <w:rsid w:val="00FE69BF"/>
    <w:rsid w:val="00FF0012"/>
    <w:rsid w:val="00FF02F0"/>
    <w:rsid w:val="00FF0A1A"/>
    <w:rsid w:val="00FF0FFA"/>
    <w:rsid w:val="00FF13E1"/>
    <w:rsid w:val="00FF148F"/>
    <w:rsid w:val="00FF19A8"/>
    <w:rsid w:val="00FF1DFF"/>
    <w:rsid w:val="00FF1FC2"/>
    <w:rsid w:val="00FF3AD4"/>
    <w:rsid w:val="00FF3AFF"/>
    <w:rsid w:val="00FF3C46"/>
    <w:rsid w:val="00FF3EEC"/>
    <w:rsid w:val="00FF44EB"/>
    <w:rsid w:val="00FF4520"/>
    <w:rsid w:val="00FF4C37"/>
    <w:rsid w:val="00FF4C38"/>
    <w:rsid w:val="00FF52E2"/>
    <w:rsid w:val="00FF5358"/>
    <w:rsid w:val="00FF5A2C"/>
    <w:rsid w:val="00FF5DEF"/>
    <w:rsid w:val="00FF609A"/>
    <w:rsid w:val="00FF6166"/>
    <w:rsid w:val="00FF6AB4"/>
    <w:rsid w:val="00FF6DA0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04097599-CD27-4BEA-8291-C3572D61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5526A-D3C5-47B2-9AD5-EB26D528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7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Tanakorn, Chutchawalkijkul</cp:lastModifiedBy>
  <cp:revision>10</cp:revision>
  <cp:lastPrinted>2020-02-24T11:02:00Z</cp:lastPrinted>
  <dcterms:created xsi:type="dcterms:W3CDTF">2020-02-23T09:17:00Z</dcterms:created>
  <dcterms:modified xsi:type="dcterms:W3CDTF">2020-02-24T13:55:00Z</dcterms:modified>
</cp:coreProperties>
</file>