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F7C15" w14:textId="77777777" w:rsidR="00B1375A" w:rsidRPr="003F3D7F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Title"/>
      <w:bookmarkStart w:id="1" w:name="_GoBack"/>
      <w:bookmarkEnd w:id="1"/>
      <w:r w:rsidRPr="003F3D7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F3D7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F3D7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7581249" w14:textId="77777777" w:rsidR="006F7AC4" w:rsidRPr="003F3D7F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38C2607F" w14:textId="77777777" w:rsidR="000649CB" w:rsidRPr="003F3D7F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3FCCA25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63E3B765" w14:textId="77777777" w:rsidR="00C17149" w:rsidRPr="003F3D7F" w:rsidRDefault="00C1714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eastAsia="Times New Roman" w:hAnsi="Angsana New" w:cs="Angsana New"/>
          <w:b/>
          <w:sz w:val="30"/>
          <w:szCs w:val="30"/>
          <w:cs/>
          <w:lang w:val="en-US" w:bidi="th-TH"/>
        </w:rPr>
        <w:t>นโยบายการบัญชีที่สำคัญ</w:t>
      </w:r>
    </w:p>
    <w:p w14:paraId="31FF823F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2347B96" w14:textId="77777777" w:rsidR="00E76390" w:rsidRPr="003F3D7F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275F506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3A03C9" w:rsidRPr="003F3D7F">
        <w:rPr>
          <w:rFonts w:ascii="Angsana New" w:hAnsi="Angsana New" w:cs="Angsana New"/>
          <w:sz w:val="30"/>
          <w:szCs w:val="30"/>
          <w:cs/>
          <w:lang w:bidi="th-TH"/>
        </w:rPr>
        <w:t>ซื้อ</w:t>
      </w:r>
    </w:p>
    <w:p w14:paraId="22459E41" w14:textId="77777777" w:rsidR="00E76390" w:rsidRPr="003F3D7F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ลูกหนี้จากการซื้อสิทธิเรียกร้อง</w:t>
      </w:r>
    </w:p>
    <w:p w14:paraId="7A34DD87" w14:textId="77777777" w:rsidR="00E76390" w:rsidRPr="003F3D7F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9238A9D" w14:textId="77777777" w:rsidR="00737967" w:rsidRPr="003F3D7F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43898B91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7350217E" w14:textId="3C8243A7" w:rsidR="00E76390" w:rsidRPr="003F3D7F" w:rsidRDefault="0086797C" w:rsidP="00421409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ส่วนปรับปรุง</w:t>
      </w:r>
      <w:r w:rsidR="00E76390"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อาคาร</w:t>
      </w:r>
      <w:r w:rsidR="000A4D2B">
        <w:rPr>
          <w:rFonts w:ascii="Angsana New" w:hAnsi="Angsana New" w:cs="Angsana New" w:hint="cs"/>
          <w:sz w:val="30"/>
          <w:szCs w:val="30"/>
          <w:cs/>
          <w:lang w:bidi="th-TH"/>
        </w:rPr>
        <w:t>เช่า</w:t>
      </w:r>
      <w:r w:rsidR="00E76390"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14:paraId="6421DE60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025CEF9B" w14:textId="77777777" w:rsidR="00E76390" w:rsidRPr="003F3D7F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260C1E9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14FBCEC2" w14:textId="77777777" w:rsidR="00B8296A" w:rsidRPr="003F3D7F" w:rsidRDefault="00B8296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1B379B0E" w14:textId="77777777" w:rsidR="00E76390" w:rsidRPr="003F3D7F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3F4432DD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343A0" w:rsidRPr="003F3D7F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36602CC4" w14:textId="77777777" w:rsidR="00284F2F" w:rsidRPr="003F3D7F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22A224EF" w14:textId="77777777" w:rsidR="00E76390" w:rsidRPr="003F3D7F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416FB479" w14:textId="77777777" w:rsidR="00E76390" w:rsidRPr="003F3D7F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756B6304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33C28139" w14:textId="77777777" w:rsidR="007118EE" w:rsidRPr="003F3D7F" w:rsidRDefault="007118E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7E4296B" w14:textId="77777777" w:rsidR="00284F2F" w:rsidRPr="003F3D7F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715D32D" w14:textId="77777777" w:rsidR="00DA4BD9" w:rsidRPr="003F3D7F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="003A03C9" w:rsidRPr="003F3D7F">
        <w:rPr>
          <w:rFonts w:ascii="Angsana New" w:hAnsi="Angsana New" w:cs="Angsana New"/>
          <w:sz w:val="30"/>
          <w:szCs w:val="30"/>
          <w:cs/>
          <w:lang w:bidi="th-TH"/>
        </w:rPr>
        <w:t>กับกิจการที่ไม่เกี่ยวข้องกัน</w:t>
      </w:r>
    </w:p>
    <w:p w14:paraId="3B532F01" w14:textId="77777777" w:rsidR="00E76390" w:rsidRPr="003F3D7F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13F020C" w14:textId="7B9297C2" w:rsidR="003A03C9" w:rsidRPr="003F3D7F" w:rsidRDefault="003A03C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693E412D" w14:textId="77777777" w:rsidR="00DB3C6F" w:rsidRPr="003F3D7F" w:rsidRDefault="00CC75FF" w:rsidP="00EE0F2A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14574BBF" w14:textId="00251C78" w:rsidR="00B1375A" w:rsidRPr="003F3D7F" w:rsidRDefault="00267AAB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br w:type="page"/>
      </w:r>
      <w:r w:rsidR="00B1375A" w:rsidRPr="003F3D7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40188A5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E40CDC" w14:textId="77777777" w:rsidR="00B1375A" w:rsidRPr="003F3D7F" w:rsidRDefault="00B1375A" w:rsidP="0046108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3F3D7F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EE132C" w:rsidRPr="003F3D7F">
        <w:rPr>
          <w:rFonts w:ascii="Angsana New" w:hAnsi="Angsana New"/>
          <w:sz w:val="30"/>
          <w:szCs w:val="30"/>
          <w:cs/>
        </w:rPr>
        <w:t>คณะ</w:t>
      </w:r>
      <w:r w:rsidRPr="003F3D7F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67AAB" w:rsidRPr="003F3D7F">
        <w:rPr>
          <w:rFonts w:ascii="Angsana New" w:hAnsi="Angsana New" w:hint="cs"/>
          <w:sz w:val="30"/>
          <w:szCs w:val="30"/>
          <w:cs/>
        </w:rPr>
        <w:t xml:space="preserve"> 24 </w:t>
      </w:r>
      <w:r w:rsidR="00D2305C" w:rsidRPr="003F3D7F">
        <w:rPr>
          <w:rFonts w:ascii="Angsana New" w:hAnsi="Angsana New" w:hint="cs"/>
          <w:sz w:val="30"/>
          <w:szCs w:val="30"/>
          <w:cs/>
        </w:rPr>
        <w:t>กุมภาพันธ์</w:t>
      </w:r>
      <w:r w:rsidR="00A90B93" w:rsidRPr="003F3D7F">
        <w:rPr>
          <w:rFonts w:ascii="Angsana New" w:hAnsi="Angsana New"/>
          <w:sz w:val="30"/>
          <w:szCs w:val="30"/>
          <w:cs/>
        </w:rPr>
        <w:t xml:space="preserve"> </w:t>
      </w:r>
      <w:r w:rsidR="000E0B82" w:rsidRPr="003F3D7F">
        <w:rPr>
          <w:rFonts w:ascii="Angsana New" w:hAnsi="Angsana New"/>
          <w:sz w:val="30"/>
          <w:szCs w:val="30"/>
        </w:rPr>
        <w:t>256</w:t>
      </w:r>
      <w:r w:rsidR="00D2305C" w:rsidRPr="003F3D7F">
        <w:rPr>
          <w:rFonts w:ascii="Angsana New" w:hAnsi="Angsana New" w:hint="cs"/>
          <w:sz w:val="30"/>
          <w:szCs w:val="30"/>
          <w:cs/>
        </w:rPr>
        <w:t>3</w:t>
      </w:r>
    </w:p>
    <w:p w14:paraId="3CCE5BEB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A913EC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/>
          <w:b/>
          <w:bCs/>
          <w:sz w:val="30"/>
          <w:szCs w:val="30"/>
          <w:cs/>
        </w:rPr>
        <w:t>1</w:t>
      </w:r>
      <w:r w:rsidRPr="003F3D7F">
        <w:rPr>
          <w:rFonts w:ascii="Angsana New" w:hAnsi="Angsana New"/>
          <w:b/>
          <w:bCs/>
          <w:sz w:val="30"/>
          <w:szCs w:val="30"/>
          <w:cs/>
        </w:rPr>
        <w:tab/>
        <w:t>ข้อมูลทั่วไป</w:t>
      </w:r>
    </w:p>
    <w:p w14:paraId="186E1E80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94DF34" w14:textId="77777777" w:rsidR="007118EE" w:rsidRPr="003F3D7F" w:rsidRDefault="00B1375A" w:rsidP="00132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3D7F">
        <w:rPr>
          <w:rFonts w:ascii="Angsana New" w:hAnsi="Angsana New"/>
          <w:sz w:val="30"/>
          <w:szCs w:val="30"/>
          <w:cs/>
        </w:rPr>
        <w:t xml:space="preserve">บริษัท </w:t>
      </w:r>
      <w:r w:rsidR="008119AA" w:rsidRPr="003F3D7F">
        <w:rPr>
          <w:rFonts w:ascii="Angsana New" w:hAnsi="Angsana New"/>
          <w:sz w:val="30"/>
          <w:szCs w:val="30"/>
          <w:cs/>
        </w:rPr>
        <w:t xml:space="preserve">มิตรสิบ </w:t>
      </w:r>
      <w:r w:rsidRPr="003F3D7F">
        <w:rPr>
          <w:rFonts w:ascii="Angsana New" w:hAnsi="Angsana New"/>
          <w:sz w:val="30"/>
          <w:szCs w:val="30"/>
          <w:cs/>
        </w:rPr>
        <w:t xml:space="preserve">ลิสซิ่ง จำกัด (มหาชน) </w:t>
      </w:r>
      <w:r w:rsidRPr="003F3D7F">
        <w:rPr>
          <w:rFonts w:ascii="Angsana New" w:hAnsi="Angsana New"/>
          <w:sz w:val="30"/>
          <w:szCs w:val="30"/>
        </w:rPr>
        <w:t>“</w:t>
      </w:r>
      <w:r w:rsidRPr="003F3D7F">
        <w:rPr>
          <w:rFonts w:ascii="Angsana New" w:hAnsi="Angsana New"/>
          <w:sz w:val="30"/>
          <w:szCs w:val="30"/>
          <w:cs/>
        </w:rPr>
        <w:t>บริษัท</w:t>
      </w:r>
      <w:r w:rsidRPr="003F3D7F">
        <w:rPr>
          <w:rFonts w:ascii="Angsana New" w:hAnsi="Angsana New"/>
          <w:sz w:val="30"/>
          <w:szCs w:val="30"/>
        </w:rPr>
        <w:t>”</w:t>
      </w:r>
      <w:r w:rsidRPr="003F3D7F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132A08" w:rsidRPr="003F3D7F">
        <w:rPr>
          <w:rFonts w:ascii="Angsana New" w:hAnsi="Angsana New" w:hint="cs"/>
          <w:sz w:val="30"/>
          <w:szCs w:val="30"/>
          <w:cs/>
        </w:rPr>
        <w:t xml:space="preserve"> และ</w:t>
      </w:r>
      <w:r w:rsidR="00132A08" w:rsidRPr="003F3D7F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 w:rsidR="00132A08" w:rsidRPr="003F3D7F">
        <w:rPr>
          <w:rFonts w:ascii="Angsana New" w:hAnsi="Angsana New"/>
          <w:sz w:val="30"/>
          <w:szCs w:val="30"/>
        </w:rPr>
        <w:t>(</w:t>
      </w:r>
      <w:proofErr w:type="spellStart"/>
      <w:r w:rsidR="00132A08" w:rsidRPr="003F3D7F">
        <w:rPr>
          <w:rFonts w:ascii="Angsana New" w:hAnsi="Angsana New"/>
          <w:sz w:val="30"/>
          <w:szCs w:val="30"/>
        </w:rPr>
        <w:t>mai</w:t>
      </w:r>
      <w:proofErr w:type="spellEnd"/>
      <w:r w:rsidR="00132A08" w:rsidRPr="003F3D7F">
        <w:rPr>
          <w:rFonts w:ascii="Angsana New" w:hAnsi="Angsana New"/>
          <w:sz w:val="30"/>
          <w:szCs w:val="30"/>
        </w:rPr>
        <w:t xml:space="preserve">) </w:t>
      </w:r>
      <w:r w:rsidR="00132A08" w:rsidRPr="003F3D7F">
        <w:rPr>
          <w:rFonts w:ascii="Angsana New" w:hAnsi="Angsana New"/>
          <w:sz w:val="30"/>
          <w:szCs w:val="30"/>
          <w:cs/>
        </w:rPr>
        <w:t>เมื่อ</w:t>
      </w:r>
      <w:r w:rsidR="00132A08" w:rsidRPr="003F3D7F">
        <w:rPr>
          <w:rFonts w:ascii="Angsana New" w:hAnsi="Angsana New" w:hint="cs"/>
          <w:sz w:val="30"/>
          <w:szCs w:val="30"/>
          <w:cs/>
        </w:rPr>
        <w:t>เดือน</w:t>
      </w:r>
      <w:r w:rsidR="00132A08" w:rsidRPr="003F3D7F">
        <w:rPr>
          <w:rFonts w:ascii="Angsana New" w:hAnsi="Angsana New"/>
          <w:sz w:val="30"/>
          <w:szCs w:val="30"/>
          <w:cs/>
        </w:rPr>
        <w:t>มิถุนายน 2562</w:t>
      </w:r>
      <w:r w:rsidRPr="003F3D7F">
        <w:rPr>
          <w:rFonts w:ascii="Angsana New" w:hAnsi="Angsana New"/>
          <w:sz w:val="30"/>
          <w:szCs w:val="30"/>
          <w:cs/>
        </w:rPr>
        <w:t xml:space="preserve"> </w:t>
      </w:r>
      <w:r w:rsidR="003A4B63" w:rsidRPr="003F3D7F">
        <w:rPr>
          <w:rFonts w:ascii="Angsana New" w:hAnsi="Angsana New" w:hint="cs"/>
          <w:sz w:val="30"/>
          <w:szCs w:val="30"/>
          <w:cs/>
        </w:rPr>
        <w:t>โดย</w:t>
      </w:r>
      <w:r w:rsidRPr="003F3D7F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3A4B63" w:rsidRPr="003F3D7F">
        <w:rPr>
          <w:rFonts w:ascii="Angsana New" w:hAnsi="Angsana New" w:hint="cs"/>
          <w:sz w:val="30"/>
          <w:szCs w:val="30"/>
          <w:cs/>
        </w:rPr>
        <w:t>ของบริษัท</w:t>
      </w:r>
      <w:r w:rsidRPr="003F3D7F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8119AA" w:rsidRPr="003F3D7F">
        <w:rPr>
          <w:rFonts w:ascii="Angsana New" w:hAnsi="Angsana New"/>
          <w:sz w:val="30"/>
          <w:szCs w:val="30"/>
          <w:cs/>
        </w:rPr>
        <w:t>895-6 หมู่ที่ 5 ถนนศรีนครินทร์ ตำบลสำโรงเหนือ อำเภอเมืองสมุทรปราการ จังหวัดสมุทรปราการ</w:t>
      </w:r>
    </w:p>
    <w:p w14:paraId="1143AB68" w14:textId="77777777" w:rsidR="007118EE" w:rsidRPr="003F3D7F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C135C44" w14:textId="77777777" w:rsidR="00B1375A" w:rsidRPr="003F3D7F" w:rsidRDefault="007118EE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15828" w:rsidRPr="003F3D7F">
        <w:rPr>
          <w:rFonts w:ascii="Angsana New" w:hAnsi="Angsana New" w:hint="cs"/>
          <w:sz w:val="30"/>
          <w:szCs w:val="30"/>
          <w:cs/>
        </w:rPr>
        <w:t>31 ธันวาคม</w:t>
      </w:r>
      <w:r w:rsidRPr="003F3D7F">
        <w:rPr>
          <w:rFonts w:ascii="Angsana New" w:hAnsi="Angsana New"/>
          <w:sz w:val="30"/>
          <w:szCs w:val="30"/>
          <w:cs/>
        </w:rPr>
        <w:t xml:space="preserve"> 2562 </w:t>
      </w:r>
      <w:r w:rsidR="00EE132C" w:rsidRPr="003F3D7F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3F3D7F">
        <w:rPr>
          <w:rFonts w:ascii="Angsana New" w:hAnsi="Angsana New"/>
          <w:sz w:val="30"/>
          <w:szCs w:val="30"/>
          <w:cs/>
        </w:rPr>
        <w:t>ได้</w:t>
      </w:r>
      <w:r w:rsidR="00EE132C" w:rsidRPr="003F3D7F">
        <w:rPr>
          <w:rFonts w:ascii="Angsana New" w:hAnsi="Angsana New"/>
          <w:sz w:val="30"/>
          <w:szCs w:val="30"/>
          <w:cs/>
        </w:rPr>
        <w:t xml:space="preserve">แก่ กลุ่มครอบครัวยงค์สงวนชัย (ถือหุ้นร้อยละ </w:t>
      </w:r>
      <w:r w:rsidR="007F3D89" w:rsidRPr="003F3D7F">
        <w:rPr>
          <w:rFonts w:ascii="Angsana New" w:hAnsi="Angsana New"/>
          <w:sz w:val="30"/>
          <w:szCs w:val="30"/>
        </w:rPr>
        <w:t>41.8</w:t>
      </w:r>
      <w:r w:rsidR="009F59DF" w:rsidRPr="003F3D7F">
        <w:rPr>
          <w:rFonts w:ascii="Angsana New" w:hAnsi="Angsana New"/>
          <w:sz w:val="30"/>
          <w:szCs w:val="30"/>
        </w:rPr>
        <w:t>3</w:t>
      </w:r>
      <w:r w:rsidR="00EE132C" w:rsidRPr="003F3D7F">
        <w:rPr>
          <w:rFonts w:ascii="Angsana New" w:hAnsi="Angsana New"/>
          <w:sz w:val="30"/>
          <w:szCs w:val="30"/>
          <w:cs/>
        </w:rPr>
        <w:t>)</w:t>
      </w:r>
    </w:p>
    <w:p w14:paraId="3DC79257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45F457" w14:textId="29D9C0E3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F3D7F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="008119AA" w:rsidRPr="003F3D7F">
        <w:rPr>
          <w:rFonts w:ascii="Angsana New" w:hAnsi="Angsana New"/>
          <w:sz w:val="30"/>
          <w:szCs w:val="30"/>
          <w:cs/>
        </w:rPr>
        <w:t>จำหน่ายและ</w:t>
      </w:r>
      <w:r w:rsidRPr="003F3D7F">
        <w:rPr>
          <w:rFonts w:ascii="Angsana New" w:hAnsi="Angsana New"/>
          <w:sz w:val="30"/>
          <w:szCs w:val="30"/>
          <w:cs/>
        </w:rPr>
        <w:t>ให้</w:t>
      </w:r>
      <w:r w:rsidR="008119AA" w:rsidRPr="003F3D7F">
        <w:rPr>
          <w:rFonts w:ascii="Angsana New" w:hAnsi="Angsana New"/>
          <w:sz w:val="30"/>
          <w:szCs w:val="30"/>
          <w:cs/>
        </w:rPr>
        <w:t>บริการสินเชื่อ</w:t>
      </w:r>
      <w:r w:rsidRPr="003F3D7F">
        <w:rPr>
          <w:rFonts w:ascii="Angsana New" w:hAnsi="Angsana New"/>
          <w:sz w:val="30"/>
          <w:szCs w:val="30"/>
          <w:cs/>
        </w:rPr>
        <w:t>เช่า</w:t>
      </w:r>
      <w:r w:rsidR="008119AA" w:rsidRPr="003F3D7F">
        <w:rPr>
          <w:rFonts w:ascii="Angsana New" w:hAnsi="Angsana New"/>
          <w:sz w:val="30"/>
          <w:szCs w:val="30"/>
          <w:cs/>
        </w:rPr>
        <w:t>ซื้อรถยนต์</w:t>
      </w:r>
      <w:r w:rsidR="00EE132C" w:rsidRPr="003F3D7F">
        <w:rPr>
          <w:rFonts w:ascii="Angsana New" w:hAnsi="Angsana New"/>
          <w:sz w:val="30"/>
          <w:szCs w:val="30"/>
          <w:cs/>
        </w:rPr>
        <w:t xml:space="preserve"> </w:t>
      </w:r>
      <w:r w:rsidR="008119AA" w:rsidRPr="003F3D7F">
        <w:rPr>
          <w:rFonts w:ascii="Angsana New" w:hAnsi="Angsana New"/>
          <w:sz w:val="30"/>
          <w:szCs w:val="30"/>
          <w:cs/>
        </w:rPr>
        <w:t>และการรับซื้อสิทธิเรียกร้อง</w:t>
      </w:r>
      <w:r w:rsidR="00D70E78" w:rsidRPr="003F3D7F">
        <w:rPr>
          <w:rFonts w:ascii="Angsana New" w:hAnsi="Angsana New"/>
          <w:sz w:val="30"/>
          <w:szCs w:val="30"/>
          <w:cs/>
        </w:rPr>
        <w:br/>
      </w:r>
      <w:r w:rsidR="00132A08" w:rsidRPr="003F3D7F">
        <w:rPr>
          <w:rFonts w:ascii="Angsana New" w:hAnsi="Angsana New" w:hint="cs"/>
          <w:sz w:val="30"/>
          <w:szCs w:val="30"/>
          <w:cs/>
        </w:rPr>
        <w:t xml:space="preserve">กลุ่มบริษัทดำเนินธุรกิจหลักเกี่ยวกับสินเชื่อแก่ลูกค้ารายย่อย โดยรายละเอียดของบริษัทย่อย ณ วันที่ </w:t>
      </w:r>
      <w:r w:rsidR="00132A08" w:rsidRPr="003F3D7F">
        <w:rPr>
          <w:rFonts w:ascii="Angsana New" w:hAnsi="Angsana New"/>
          <w:sz w:val="30"/>
          <w:szCs w:val="30"/>
        </w:rPr>
        <w:t>31</w:t>
      </w:r>
      <w:r w:rsidR="00132A08" w:rsidRPr="003F3D7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32A08" w:rsidRPr="003F3D7F">
        <w:rPr>
          <w:rFonts w:ascii="Angsana New" w:hAnsi="Angsana New"/>
          <w:sz w:val="30"/>
          <w:szCs w:val="30"/>
        </w:rPr>
        <w:t>2562</w:t>
      </w:r>
      <w:r w:rsidR="00132A08" w:rsidRPr="003F3D7F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ได้เปิดเผยไว้ในหมายเหตุข้อ </w:t>
      </w:r>
      <w:r w:rsidR="00564069">
        <w:rPr>
          <w:rFonts w:ascii="Angsana New" w:hAnsi="Angsana New"/>
          <w:sz w:val="30"/>
          <w:szCs w:val="30"/>
        </w:rPr>
        <w:t>9</w:t>
      </w:r>
    </w:p>
    <w:p w14:paraId="12BB7431" w14:textId="77777777" w:rsidR="00125C3D" w:rsidRPr="003F3D7F" w:rsidRDefault="00125C3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C653353" w14:textId="77777777" w:rsidR="00B1375A" w:rsidRPr="003F3D7F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F3D7F">
        <w:rPr>
          <w:rFonts w:ascii="Angsana New" w:hAnsi="Angsana New"/>
          <w:b/>
          <w:bCs/>
          <w:sz w:val="30"/>
          <w:szCs w:val="30"/>
          <w:cs/>
        </w:rPr>
        <w:t>2</w:t>
      </w:r>
      <w:r w:rsidRPr="003F3D7F">
        <w:rPr>
          <w:rFonts w:ascii="Angsana New" w:hAnsi="Angsana New"/>
          <w:b/>
          <w:bCs/>
          <w:sz w:val="30"/>
          <w:szCs w:val="30"/>
        </w:rPr>
        <w:tab/>
      </w:r>
      <w:r w:rsidRPr="003F3D7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116EC17C" w14:textId="77777777" w:rsidR="00290967" w:rsidRPr="003F3D7F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1016CB7" w14:textId="77777777" w:rsidR="00290967" w:rsidRPr="003F3D7F" w:rsidRDefault="00290967" w:rsidP="00461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hAnsi="Angsana New"/>
          <w:i/>
          <w:iCs/>
          <w:sz w:val="30"/>
          <w:szCs w:val="30"/>
          <w:cs/>
        </w:rPr>
        <w:t>(ก)</w:t>
      </w:r>
      <w:r w:rsidRPr="003F3D7F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0EB48AF1" w14:textId="77777777" w:rsidR="00290967" w:rsidRPr="003F3D7F" w:rsidRDefault="002909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F42E697" w14:textId="77777777" w:rsidR="00347B39" w:rsidRPr="003F3D7F" w:rsidRDefault="00347B39" w:rsidP="0034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       </w:t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สภาวิชาชีพบัญชีฯ </w:t>
      </w:r>
      <w:r w:rsidR="00EB255A" w:rsidRPr="003F3D7F">
        <w:rPr>
          <w:rFonts w:ascii="Angsana New" w:eastAsia="Times New Roman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494FAB0" w14:textId="77777777" w:rsidR="00F42906" w:rsidRPr="003F3D7F" w:rsidRDefault="00F42906" w:rsidP="006B7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Times New Roman" w:hAnsi="Angsana New"/>
          <w:sz w:val="24"/>
          <w:szCs w:val="24"/>
        </w:rPr>
      </w:pPr>
    </w:p>
    <w:p w14:paraId="6261DE85" w14:textId="329BF543" w:rsidR="00F42906" w:rsidRPr="003F3D7F" w:rsidRDefault="00F42906" w:rsidP="00F4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lang w:val="en-GB"/>
        </w:rPr>
      </w:pPr>
      <w:r w:rsidRPr="003F3D7F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มาตรฐานการรายงานทางการเงินหลายฉบับได้มีการออกและปรับปรุงใหม่</w:t>
      </w:r>
      <w:r w:rsidRPr="003F3D7F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3F3D7F">
        <w:rPr>
          <w:rFonts w:ascii="Angsana New" w:eastAsia="Calibri" w:hAnsi="Angsana New"/>
          <w:sz w:val="30"/>
          <w:szCs w:val="30"/>
          <w:cs/>
          <w:lang w:val="en-GB"/>
        </w:rPr>
        <w:t>ซึ่งมีผลบังคับใช้ตั้งแต่รอบระยะเวลาบัญชีที่เริ่มในหรือหลังวันที่</w:t>
      </w:r>
      <w:r w:rsidRPr="003F3D7F">
        <w:rPr>
          <w:rFonts w:ascii="Angsana New" w:eastAsia="Calibri" w:hAnsi="Angsana New"/>
          <w:sz w:val="30"/>
          <w:szCs w:val="30"/>
          <w:rtl/>
          <w:cs/>
          <w:lang w:val="en-GB" w:bidi="ar-SA"/>
        </w:rPr>
        <w:t xml:space="preserve">1 </w:t>
      </w:r>
      <w:r w:rsidRPr="003F3D7F">
        <w:rPr>
          <w:rFonts w:ascii="Angsana New" w:eastAsia="Calibri" w:hAnsi="Angsana New"/>
          <w:sz w:val="30"/>
          <w:szCs w:val="30"/>
          <w:lang w:bidi="ar-SA"/>
        </w:rPr>
        <w:t xml:space="preserve"> </w:t>
      </w:r>
      <w:r w:rsidRPr="003F3D7F">
        <w:rPr>
          <w:rFonts w:ascii="Angsana New" w:eastAsia="Calibri" w:hAnsi="Angsana New"/>
          <w:sz w:val="30"/>
          <w:szCs w:val="30"/>
          <w:cs/>
          <w:lang w:val="en-GB"/>
        </w:rPr>
        <w:t xml:space="preserve">มกราคม </w:t>
      </w:r>
      <w:r w:rsidRPr="003F3D7F">
        <w:rPr>
          <w:rFonts w:ascii="Angsana New" w:eastAsia="Calibri" w:hAnsi="Angsana New"/>
          <w:sz w:val="30"/>
          <w:szCs w:val="30"/>
          <w:lang w:val="en-GB" w:bidi="ar-SA"/>
        </w:rPr>
        <w:t>2562</w:t>
      </w:r>
      <w:r w:rsidRPr="003F3D7F">
        <w:rPr>
          <w:rFonts w:ascii="Angsana New" w:eastAsia="Calibri" w:hAnsi="Angsana New"/>
          <w:sz w:val="30"/>
          <w:szCs w:val="30"/>
          <w:cs/>
          <w:lang w:val="en-GB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3F3D7F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="00055CEC" w:rsidRPr="003F3D7F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3F3D7F">
        <w:rPr>
          <w:rFonts w:ascii="Angsana New" w:eastAsia="Times New Roman" w:hAnsi="Angsana New"/>
          <w:sz w:val="30"/>
          <w:szCs w:val="30"/>
          <w:cs/>
        </w:rPr>
        <w:t>ซึ่งไม่มีผลกระทบอย่างมีสาระสำคัญต่อ</w:t>
      </w:r>
      <w:r w:rsidR="006B7E76" w:rsidRPr="003F3D7F">
        <w:rPr>
          <w:rFonts w:ascii="Angsana New" w:eastAsia="Times New Roman" w:hAnsi="Angsana New"/>
          <w:sz w:val="30"/>
          <w:szCs w:val="30"/>
          <w:cs/>
        </w:rPr>
        <w:br/>
      </w:r>
      <w:r w:rsidRPr="003F3D7F">
        <w:rPr>
          <w:rFonts w:ascii="Angsana New" w:eastAsia="Times New Roman" w:hAnsi="Angsana New"/>
          <w:sz w:val="30"/>
          <w:szCs w:val="30"/>
          <w:cs/>
        </w:rPr>
        <w:t>งบการเงินของกลุ่มบริษัท ทั้งนี้กลุ่มบริษัทได้ปฏิบัติตามมาตรฐานการรายงานทางการเงิน</w:t>
      </w:r>
      <w:r w:rsidRPr="003F3D7F">
        <w:rPr>
          <w:rFonts w:ascii="Angsana New" w:eastAsia="Times New Roman" w:hAnsi="Angsana New"/>
          <w:sz w:val="30"/>
          <w:szCs w:val="30"/>
        </w:rPr>
        <w:t xml:space="preserve"> </w:t>
      </w:r>
      <w:r w:rsidRPr="003F3D7F">
        <w:rPr>
          <w:rFonts w:ascii="Angsana New" w:eastAsia="Times New Roman" w:hAnsi="Angsana New"/>
          <w:sz w:val="30"/>
          <w:szCs w:val="30"/>
          <w:cs/>
        </w:rPr>
        <w:t>ฉบับที่</w:t>
      </w:r>
      <w:r w:rsidRPr="003F3D7F">
        <w:rPr>
          <w:rFonts w:ascii="Angsana New" w:eastAsia="Times New Roman" w:hAnsi="Angsana New"/>
          <w:sz w:val="30"/>
          <w:szCs w:val="30"/>
        </w:rPr>
        <w:t xml:space="preserve"> 15 </w:t>
      </w:r>
      <w:r w:rsidRPr="003F3D7F">
        <w:rPr>
          <w:rFonts w:ascii="Angsana New" w:eastAsia="Times New Roman" w:hAnsi="Angsana New"/>
          <w:sz w:val="30"/>
          <w:szCs w:val="30"/>
          <w:cs/>
        </w:rPr>
        <w:t>เรื่อง</w:t>
      </w:r>
      <w:r w:rsidRPr="003F3D7F">
        <w:rPr>
          <w:rFonts w:ascii="Angsana New" w:eastAsia="Times New Roman" w:hAnsi="Angsana New"/>
          <w:sz w:val="30"/>
          <w:szCs w:val="30"/>
        </w:rPr>
        <w:t xml:space="preserve"> </w:t>
      </w: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3F3D7F">
        <w:rPr>
          <w:rFonts w:ascii="Angsana New" w:eastAsia="Times New Roman" w:hAnsi="Angsana New"/>
          <w:sz w:val="30"/>
          <w:szCs w:val="30"/>
        </w:rPr>
        <w:t xml:space="preserve"> (“TFRS 15”) </w:t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Pr="003F3D7F">
        <w:rPr>
          <w:rFonts w:ascii="Angsana New" w:eastAsia="Times New Roman" w:hAnsi="Angsana New"/>
          <w:sz w:val="30"/>
          <w:szCs w:val="30"/>
        </w:rPr>
        <w:t xml:space="preserve">18 </w:t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เรื่อง </w:t>
      </w: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รายได้</w:t>
      </w:r>
      <w:r w:rsidRPr="003F3D7F">
        <w:rPr>
          <w:rFonts w:ascii="Angsana New" w:eastAsia="Times New Roman" w:hAnsi="Angsana New"/>
          <w:sz w:val="30"/>
          <w:szCs w:val="30"/>
        </w:rPr>
        <w:t xml:space="preserve"> (“TAS 18”) </w:t>
      </w:r>
      <w:r w:rsidRPr="003F3D7F">
        <w:rPr>
          <w:rFonts w:ascii="Angsana New" w:eastAsia="Times New Roman" w:hAnsi="Angsana New"/>
          <w:sz w:val="30"/>
          <w:szCs w:val="30"/>
          <w:cs/>
        </w:rPr>
        <w:t>และการ</w:t>
      </w:r>
      <w:r w:rsidRPr="003F3D7F">
        <w:rPr>
          <w:rFonts w:ascii="Angsana New" w:eastAsia="Times New Roman" w:hAnsi="Angsana New"/>
          <w:spacing w:val="-4"/>
          <w:sz w:val="30"/>
          <w:szCs w:val="30"/>
          <w:cs/>
        </w:rPr>
        <w:t>ตีความมาตรฐานการรายงานทางการเงินที่เกี่ยวข้อง</w:t>
      </w:r>
      <w:r w:rsidRPr="003F3D7F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3F3D7F">
        <w:rPr>
          <w:rFonts w:ascii="Angsana New" w:eastAsia="Times New Roman" w:hAnsi="Angsana New"/>
          <w:spacing w:val="-4"/>
          <w:sz w:val="30"/>
          <w:szCs w:val="30"/>
          <w:cs/>
        </w:rPr>
        <w:t>รายละเอียดของนโยบายการบัญชีได้เปิดเผยในหมายเหตุ</w:t>
      </w:r>
      <w:r w:rsidR="006B7E76" w:rsidRPr="003F3D7F">
        <w:rPr>
          <w:rFonts w:ascii="Angsana New" w:eastAsia="Times New Roman" w:hAnsi="Angsana New"/>
          <w:spacing w:val="-4"/>
          <w:sz w:val="30"/>
          <w:szCs w:val="30"/>
          <w:cs/>
        </w:rPr>
        <w:br/>
      </w:r>
      <w:r w:rsidRPr="003F3D7F">
        <w:rPr>
          <w:rFonts w:ascii="Angsana New" w:eastAsia="Times New Roman" w:hAnsi="Angsana New"/>
          <w:spacing w:val="-4"/>
          <w:sz w:val="30"/>
          <w:szCs w:val="30"/>
          <w:cs/>
        </w:rPr>
        <w:t>ข้อ</w:t>
      </w:r>
      <w:r w:rsidRPr="003F3D7F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267AAB" w:rsidRPr="003F3D7F">
        <w:rPr>
          <w:rFonts w:ascii="Angsana New" w:eastAsia="Times New Roman" w:hAnsi="Angsana New" w:hint="cs"/>
          <w:spacing w:val="-4"/>
          <w:sz w:val="30"/>
          <w:szCs w:val="30"/>
          <w:cs/>
        </w:rPr>
        <w:t>3</w:t>
      </w:r>
      <w:r w:rsidRPr="003F3D7F">
        <w:rPr>
          <w:rFonts w:ascii="Angsana New" w:eastAsia="Times New Roman" w:hAnsi="Angsana New"/>
          <w:spacing w:val="-4"/>
          <w:sz w:val="30"/>
          <w:szCs w:val="30"/>
        </w:rPr>
        <w:t xml:space="preserve"> (</w:t>
      </w:r>
      <w:r w:rsidR="00564069">
        <w:rPr>
          <w:rFonts w:ascii="Angsana New" w:eastAsia="Times New Roman" w:hAnsi="Angsana New" w:hint="cs"/>
          <w:spacing w:val="-4"/>
          <w:sz w:val="30"/>
          <w:szCs w:val="30"/>
          <w:cs/>
        </w:rPr>
        <w:t>ฒ</w:t>
      </w:r>
      <w:r w:rsidRPr="003F3D7F">
        <w:rPr>
          <w:rFonts w:ascii="Angsana New" w:eastAsia="Times New Roman" w:hAnsi="Angsana New"/>
          <w:spacing w:val="-4"/>
          <w:sz w:val="30"/>
          <w:szCs w:val="30"/>
        </w:rPr>
        <w:t>)</w:t>
      </w:r>
    </w:p>
    <w:p w14:paraId="5FA27113" w14:textId="77777777" w:rsidR="00F42906" w:rsidRPr="003F3D7F" w:rsidRDefault="00F42906" w:rsidP="00F4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1C42B405" w14:textId="71204990" w:rsidR="0012633D" w:rsidRPr="00F67969" w:rsidRDefault="00350CF1" w:rsidP="00B75D49">
      <w:pPr>
        <w:pStyle w:val="block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600DA4A" w14:textId="43AFF8C1" w:rsidR="0012633D" w:rsidRPr="00FC0000" w:rsidRDefault="0012633D" w:rsidP="0012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FC0000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นอกจากนี้ </w:t>
      </w:r>
      <w:r w:rsidRPr="00FC0000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FC0000">
        <w:rPr>
          <w:rFonts w:ascii="Angsana New" w:eastAsia="Times New Roman" w:hAnsi="Angsana New"/>
          <w:sz w:val="30"/>
          <w:szCs w:val="30"/>
          <w:cs/>
        </w:rPr>
        <w:t>ไม่ได้นำมาตรฐานการรายงานทางการเงินที่ออก</w:t>
      </w:r>
      <w:r w:rsidR="00470EEB">
        <w:rPr>
          <w:rFonts w:ascii="Angsana New" w:eastAsia="Times New Roman" w:hAnsi="Angsana New" w:hint="cs"/>
          <w:sz w:val="30"/>
          <w:szCs w:val="30"/>
          <w:cs/>
        </w:rPr>
        <w:t>ใหม่</w:t>
      </w:r>
      <w:r w:rsidRPr="00FC0000">
        <w:rPr>
          <w:rFonts w:ascii="Angsana New" w:eastAsia="Times New Roman" w:hAnsi="Angsana New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FC0000">
        <w:rPr>
          <w:rFonts w:ascii="Angsana New" w:eastAsia="Times New Roman" w:hAnsi="Angsana New"/>
          <w:sz w:val="30"/>
          <w:szCs w:val="30"/>
        </w:rPr>
        <w:t xml:space="preserve"> </w:t>
      </w:r>
      <w:r w:rsidRPr="00FC0000">
        <w:rPr>
          <w:rFonts w:ascii="Angsana New" w:eastAsia="Times New Roman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</w:t>
      </w:r>
      <w:r w:rsidRPr="00FC0000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FC0000">
        <w:rPr>
          <w:rFonts w:ascii="Angsana New" w:eastAsia="Times New Roman" w:hAnsi="Angsana New"/>
          <w:sz w:val="30"/>
          <w:szCs w:val="30"/>
          <w:cs/>
        </w:rPr>
        <w:t xml:space="preserve">ได้เปิดเผยในหมายเหตุข้อ </w:t>
      </w:r>
      <w:r w:rsidR="00267AAB" w:rsidRPr="00FC0000">
        <w:rPr>
          <w:rFonts w:ascii="Angsana New" w:eastAsia="Times New Roman" w:hAnsi="Angsana New" w:hint="cs"/>
          <w:sz w:val="30"/>
          <w:szCs w:val="30"/>
          <w:cs/>
        </w:rPr>
        <w:t>2</w:t>
      </w:r>
      <w:r w:rsidR="00564069" w:rsidRPr="00FC0000">
        <w:rPr>
          <w:rFonts w:ascii="Angsana New" w:eastAsiaTheme="minorEastAsia" w:hAnsi="Angsana New" w:hint="eastAsia"/>
          <w:sz w:val="30"/>
          <w:szCs w:val="30"/>
          <w:lang w:eastAsia="zh-CN"/>
        </w:rPr>
        <w:t>6</w:t>
      </w:r>
    </w:p>
    <w:p w14:paraId="407D99A3" w14:textId="77777777" w:rsidR="0012633D" w:rsidRPr="00FC0000" w:rsidRDefault="0012633D" w:rsidP="0012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p w14:paraId="2D7BDAA2" w14:textId="5C9C5861" w:rsidR="0012633D" w:rsidRPr="00FC0000" w:rsidRDefault="00276814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both"/>
        <w:rPr>
          <w:rFonts w:ascii="Angsana New" w:eastAsia="Times New Roman" w:hAnsi="Angsana New"/>
          <w:sz w:val="30"/>
          <w:szCs w:val="30"/>
        </w:rPr>
      </w:pPr>
      <w:r w:rsidRPr="00FC0000">
        <w:rPr>
          <w:rFonts w:ascii="Angsana New" w:eastAsia="Times New Roman" w:hAnsi="Angsana New" w:hint="cs"/>
          <w:i/>
          <w:iCs/>
          <w:sz w:val="30"/>
          <w:szCs w:val="30"/>
          <w:cs/>
        </w:rPr>
        <w:t>(</w:t>
      </w:r>
      <w:r w:rsidR="00F67969" w:rsidRPr="00FC0000">
        <w:rPr>
          <w:rFonts w:ascii="Angsana New" w:eastAsia="Times New Roman" w:hAnsi="Angsana New" w:hint="cs"/>
          <w:i/>
          <w:iCs/>
          <w:sz w:val="30"/>
          <w:szCs w:val="30"/>
          <w:cs/>
        </w:rPr>
        <w:t>ข</w:t>
      </w:r>
      <w:r w:rsidRPr="00FC0000">
        <w:rPr>
          <w:rFonts w:ascii="Angsana New" w:eastAsia="Times New Roman" w:hAnsi="Angsana New" w:hint="cs"/>
          <w:i/>
          <w:iCs/>
          <w:sz w:val="30"/>
          <w:szCs w:val="30"/>
          <w:cs/>
        </w:rPr>
        <w:t>)</w:t>
      </w:r>
      <w:r w:rsidRPr="00FC0000">
        <w:rPr>
          <w:rFonts w:ascii="Angsana New" w:eastAsia="Times New Roman" w:hAnsi="Angsana New"/>
          <w:i/>
          <w:iCs/>
          <w:sz w:val="30"/>
          <w:szCs w:val="30"/>
          <w:cs/>
        </w:rPr>
        <w:tab/>
      </w:r>
      <w:r w:rsidR="0012633D" w:rsidRPr="00FC0000">
        <w:rPr>
          <w:rFonts w:ascii="Angsana New" w:eastAsia="Times New Roman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  <w:r w:rsidR="0012633D" w:rsidRPr="00FC0000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037F3938" w14:textId="77777777" w:rsidR="00276814" w:rsidRPr="00FC0000" w:rsidRDefault="00276814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eastAsia="Times New Roman" w:hAnsi="Angsana New"/>
          <w:sz w:val="30"/>
          <w:szCs w:val="30"/>
        </w:rPr>
      </w:pPr>
    </w:p>
    <w:p w14:paraId="42C2CDF2" w14:textId="28B9374B" w:rsidR="0012633D" w:rsidRPr="00FC0000" w:rsidRDefault="0012633D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eastAsia="Times New Roman" w:hAnsi="Angsana New"/>
          <w:sz w:val="30"/>
          <w:szCs w:val="30"/>
        </w:rPr>
      </w:pPr>
      <w:r w:rsidRPr="00FC0000">
        <w:rPr>
          <w:rFonts w:ascii="Angsana New" w:eastAsia="Times New Roman" w:hAnsi="Angsana New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  <w:r w:rsidR="007C387C" w:rsidRPr="00FC000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46638405" w14:textId="77777777" w:rsidR="0012633D" w:rsidRPr="00FC0000" w:rsidRDefault="0012633D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CC9C1D" w14:textId="537E9CA1" w:rsidR="00290967" w:rsidRPr="00FC0000" w:rsidRDefault="004B663C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FC0000">
        <w:rPr>
          <w:rFonts w:ascii="Angsana New" w:hAnsi="Angsana New"/>
          <w:i/>
          <w:iCs/>
          <w:sz w:val="30"/>
          <w:szCs w:val="30"/>
          <w:cs/>
        </w:rPr>
        <w:t>(</w:t>
      </w:r>
      <w:r w:rsidR="00F67969" w:rsidRPr="00FC0000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C0000">
        <w:rPr>
          <w:rFonts w:ascii="Angsana New" w:hAnsi="Angsana New"/>
          <w:i/>
          <w:iCs/>
          <w:sz w:val="30"/>
          <w:szCs w:val="30"/>
          <w:cs/>
        </w:rPr>
        <w:t>)</w:t>
      </w:r>
      <w:r w:rsidRPr="00FC0000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9F6527" w:rsidRPr="00FC0000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4D3497" w:rsidRPr="00FC0000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2E8DFEBF" w14:textId="77777777" w:rsidR="00625D6D" w:rsidRPr="00FC0000" w:rsidRDefault="00625D6D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72A2C1" w14:textId="265F3514" w:rsidR="007D44DD" w:rsidRPr="00FC0000" w:rsidRDefault="007D44DD" w:rsidP="007D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FC0000">
        <w:rPr>
          <w:rFonts w:ascii="Angsana New" w:eastAsia="Times New Roman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FC0000">
        <w:rPr>
          <w:rFonts w:ascii="Angsana New" w:eastAsia="Times New Roman" w:hAnsi="Angsana New"/>
          <w:sz w:val="30"/>
          <w:szCs w:val="30"/>
        </w:rPr>
        <w:t xml:space="preserve"> </w:t>
      </w:r>
      <w:r w:rsidRPr="00FC0000">
        <w:rPr>
          <w:rFonts w:ascii="Angsana New" w:eastAsia="Times New Roman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564069" w:rsidRPr="00FC0000">
        <w:rPr>
          <w:rFonts w:asciiTheme="minorEastAsia" w:eastAsiaTheme="minorEastAsia" w:hAnsiTheme="minorEastAsia" w:hint="cs"/>
          <w:sz w:val="30"/>
          <w:szCs w:val="30"/>
          <w:cs/>
          <w:lang w:eastAsia="zh-CN"/>
        </w:rPr>
        <w:t>ปฏิบัติตาม</w:t>
      </w:r>
      <w:r w:rsidRPr="00FC0000">
        <w:rPr>
          <w:rFonts w:ascii="Angsana New" w:eastAsia="Times New Roman" w:hAnsi="Angsana New"/>
          <w:sz w:val="30"/>
          <w:szCs w:val="30"/>
          <w:cs/>
        </w:rPr>
        <w:t>นโยบายการบัญชีของ</w:t>
      </w:r>
      <w:r w:rsidRPr="00FC0000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DF6303" w:rsidRPr="00FC0000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FC0000">
        <w:rPr>
          <w:rFonts w:ascii="Angsana New" w:eastAsia="Times New Roman" w:hAnsi="Angsana New" w:hint="cs"/>
          <w:sz w:val="30"/>
          <w:szCs w:val="30"/>
          <w:cs/>
        </w:rPr>
        <w:t xml:space="preserve">ทั้งนี้ </w:t>
      </w:r>
      <w:r w:rsidRPr="00FC0000">
        <w:rPr>
          <w:rFonts w:ascii="Angsana New" w:eastAsia="Times New Roman" w:hAnsi="Angsana New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0DA96E4" w14:textId="77777777" w:rsidR="00267AAB" w:rsidRPr="00FC0000" w:rsidRDefault="00267AAB" w:rsidP="0026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p w14:paraId="5E731E4B" w14:textId="256D154B" w:rsidR="007D44DD" w:rsidRPr="00FC0000" w:rsidRDefault="007D44DD" w:rsidP="00267AA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="Angsana New" w:eastAsia="MS Mincho" w:hAnsi="Angsana New"/>
          <w:i/>
          <w:iCs/>
          <w:color w:val="0000FF"/>
          <w:sz w:val="30"/>
          <w:szCs w:val="30"/>
          <w:shd w:val="clear" w:color="auto" w:fill="D9D9D9"/>
          <w:lang w:val="en-GB" w:bidi="ar-SA"/>
        </w:rPr>
      </w:pPr>
      <w:r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ข้อมูลเกี่ยวกับข้อสมมติและความไม่แน่นอนของการประมาณการ</w:t>
      </w:r>
      <w:r w:rsidRPr="00FC0000">
        <w:rPr>
          <w:rFonts w:ascii="Angsana New" w:eastAsia="MS Mincho" w:hAnsi="Angsana New"/>
          <w:color w:val="000000"/>
          <w:sz w:val="30"/>
          <w:szCs w:val="30"/>
          <w:lang w:val="en-GB" w:bidi="ar-SA"/>
        </w:rPr>
        <w:t xml:space="preserve"> </w:t>
      </w:r>
      <w:r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FC0000">
        <w:rPr>
          <w:rFonts w:ascii="Angsana New" w:eastAsia="MS Mincho" w:hAnsi="Angsana New"/>
          <w:color w:val="000000"/>
          <w:sz w:val="30"/>
          <w:szCs w:val="30"/>
        </w:rPr>
        <w:t xml:space="preserve">31 </w:t>
      </w:r>
      <w:r w:rsidRPr="00FC0000">
        <w:rPr>
          <w:rFonts w:ascii="Angsana New" w:eastAsia="MS Mincho" w:hAnsi="Angsana New"/>
          <w:color w:val="000000"/>
          <w:sz w:val="30"/>
          <w:szCs w:val="30"/>
          <w:cs/>
        </w:rPr>
        <w:t xml:space="preserve">ธันวาคม </w:t>
      </w:r>
      <w:r w:rsidRPr="00FC0000">
        <w:rPr>
          <w:rFonts w:ascii="Angsana New" w:eastAsia="MS Mincho" w:hAnsi="Angsana New"/>
          <w:color w:val="000000"/>
          <w:sz w:val="30"/>
          <w:szCs w:val="30"/>
        </w:rPr>
        <w:t xml:space="preserve">2562 </w:t>
      </w:r>
      <w:r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ซึ่งมีความเสี่ยงอย่าง</w:t>
      </w:r>
      <w:r w:rsidR="00236EA8"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br/>
      </w:r>
      <w:r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5E72C9" w:rsidRPr="00FC0000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ที่รับรู้</w:t>
      </w:r>
      <w:r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ใน</w:t>
      </w:r>
      <w:r w:rsidR="00763313"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br/>
      </w:r>
      <w:r w:rsidR="00470EEB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ปีบัญชีถัดไป</w:t>
      </w:r>
      <w:r w:rsidRPr="00FC0000">
        <w:rPr>
          <w:rFonts w:ascii="Angsana New" w:eastAsia="MS Mincho" w:hAnsi="Angsana New"/>
          <w:color w:val="000000"/>
          <w:sz w:val="30"/>
          <w:szCs w:val="30"/>
          <w:rtl/>
          <w:cs/>
          <w:lang w:val="en-GB" w:bidi="ar-SA"/>
        </w:rPr>
        <w:t xml:space="preserve"> </w:t>
      </w:r>
      <w:r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ได้เปิดเผยในหมายเหตุ</w:t>
      </w:r>
      <w:r w:rsidR="001718EE" w:rsidRPr="00FC0000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ข้อ</w:t>
      </w:r>
      <w:r w:rsidRPr="00FC0000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ต่อไปนี้</w:t>
      </w:r>
    </w:p>
    <w:p w14:paraId="015E1178" w14:textId="77777777" w:rsidR="007D44DD" w:rsidRPr="00FC0000" w:rsidRDefault="007D44DD" w:rsidP="007D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060"/>
        <w:gridCol w:w="6030"/>
      </w:tblGrid>
      <w:tr w:rsidR="007D44DD" w:rsidRPr="00FC0000" w14:paraId="6CF39FAE" w14:textId="77777777" w:rsidTr="00F67969">
        <w:tc>
          <w:tcPr>
            <w:tcW w:w="3060" w:type="dxa"/>
          </w:tcPr>
          <w:p w14:paraId="10D0E37E" w14:textId="623CB730" w:rsidR="007D44DD" w:rsidRPr="00FC0000" w:rsidRDefault="007D44DD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FC0000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หมายเหตุข้อ </w:t>
            </w:r>
            <w:r w:rsidR="00267AAB" w:rsidRPr="00FC000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6 และ </w:t>
            </w:r>
            <w:r w:rsidR="00966981" w:rsidRPr="00FC0000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6030" w:type="dxa"/>
          </w:tcPr>
          <w:p w14:paraId="38B40369" w14:textId="77777777" w:rsidR="007D44DD" w:rsidRPr="00FC0000" w:rsidRDefault="007D44DD" w:rsidP="007D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C0000">
              <w:rPr>
                <w:rFonts w:ascii="Angsana New" w:eastAsia="Times New Roman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982A25" w:rsidRPr="00FC0000" w14:paraId="79416B53" w14:textId="77777777" w:rsidTr="00F67969">
        <w:tc>
          <w:tcPr>
            <w:tcW w:w="3060" w:type="dxa"/>
          </w:tcPr>
          <w:p w14:paraId="5941D823" w14:textId="7036CBA6" w:rsidR="00982A25" w:rsidRPr="00FC0000" w:rsidRDefault="00982A25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FC0000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หมายเหตุข้อ </w:t>
            </w:r>
            <w:r w:rsidRPr="00FC0000">
              <w:rPr>
                <w:rFonts w:ascii="Angsana New" w:eastAsia="Times New Roman" w:hAnsi="Angsana New" w:hint="cs"/>
                <w:sz w:val="30"/>
                <w:szCs w:val="30"/>
                <w:cs/>
              </w:rPr>
              <w:t>1</w:t>
            </w:r>
            <w:r w:rsidR="00F67969" w:rsidRPr="00FC0000">
              <w:rPr>
                <w:rFonts w:ascii="Angsana New" w:eastAsia="Times New Roman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6030" w:type="dxa"/>
          </w:tcPr>
          <w:p w14:paraId="4E0D8F5B" w14:textId="77777777" w:rsidR="00982A25" w:rsidRPr="00FC0000" w:rsidRDefault="00763313" w:rsidP="0098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FC0000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</w:tbl>
    <w:p w14:paraId="49AB28A2" w14:textId="77777777" w:rsidR="008D288E" w:rsidRPr="00FC0000" w:rsidRDefault="008D288E" w:rsidP="00EE4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42B02F" w14:textId="3A36D6BC" w:rsidR="009600CC" w:rsidRPr="003F3D7F" w:rsidRDefault="00004C54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3F3D7F">
        <w:rPr>
          <w:rFonts w:ascii="Angsana New" w:hAnsi="Angsana New"/>
          <w:b/>
          <w:bCs/>
          <w:sz w:val="30"/>
          <w:szCs w:val="30"/>
          <w:cs/>
        </w:rPr>
        <w:tab/>
      </w:r>
      <w:r w:rsidRPr="003F3D7F">
        <w:rPr>
          <w:rFonts w:ascii="Angsana New" w:eastAsia="Times New Roman" w:hAnsi="Angsana New"/>
          <w:b/>
          <w:bCs/>
          <w:szCs w:val="30"/>
          <w:cs/>
          <w:lang w:val="th-TH"/>
        </w:rPr>
        <w:t>นโยบายการบัญชี</w:t>
      </w:r>
      <w:r w:rsidRPr="003F3D7F">
        <w:rPr>
          <w:rFonts w:ascii="Angsana New" w:eastAsia="Times New Roman" w:hAnsi="Angsana New" w:hint="cs"/>
          <w:b/>
          <w:bCs/>
          <w:szCs w:val="30"/>
          <w:cs/>
          <w:lang w:val="th-TH"/>
        </w:rPr>
        <w:t>ที่สำคัญ</w:t>
      </w:r>
    </w:p>
    <w:p w14:paraId="076DD30B" w14:textId="77777777" w:rsidR="009600CC" w:rsidRPr="003F3D7F" w:rsidRDefault="009600CC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4609EA" w14:textId="77777777" w:rsidR="00EA685F" w:rsidRPr="003F3D7F" w:rsidRDefault="005A20EB" w:rsidP="005A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8F72355" w14:textId="77777777" w:rsidR="003432E3" w:rsidRPr="003F3D7F" w:rsidRDefault="003432E3" w:rsidP="0034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24"/>
          <w:szCs w:val="24"/>
        </w:rPr>
      </w:pPr>
    </w:p>
    <w:p w14:paraId="6C135F19" w14:textId="77777777" w:rsidR="003432E3" w:rsidRPr="003F3D7F" w:rsidRDefault="003432E3" w:rsidP="00EE5343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 w:hanging="540"/>
        <w:jc w:val="both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3F3D7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E343F83" w14:textId="77777777" w:rsidR="003432E3" w:rsidRPr="003F3D7F" w:rsidRDefault="003432E3" w:rsidP="0034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eastAsia="Times New Roman" w:hAnsi="Angsana New"/>
          <w:sz w:val="24"/>
          <w:szCs w:val="24"/>
        </w:rPr>
      </w:pPr>
    </w:p>
    <w:p w14:paraId="75756120" w14:textId="77777777" w:rsidR="00763313" w:rsidRPr="003F3D7F" w:rsidRDefault="003432E3" w:rsidP="0076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3F3D7F">
        <w:rPr>
          <w:rFonts w:ascii="Angsana New" w:eastAsia="Times New Roman" w:hAnsi="Angsana New"/>
          <w:sz w:val="30"/>
          <w:szCs w:val="30"/>
          <w:cs/>
        </w:rPr>
        <w:t>เงินของบริษัท และบริษัทย่อย</w:t>
      </w:r>
      <w:r w:rsidRPr="003F3D7F">
        <w:rPr>
          <w:rFonts w:ascii="Angsana New" w:eastAsia="Times New Roman" w:hAnsi="Angsana New"/>
          <w:sz w:val="36"/>
          <w:szCs w:val="36"/>
          <w:cs/>
        </w:rPr>
        <w:t xml:space="preserve"> </w:t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(รวมกันเรียกว่า </w:t>
      </w:r>
      <w:r w:rsidRPr="003F3D7F">
        <w:rPr>
          <w:rFonts w:ascii="Angsana New" w:eastAsia="Times New Roman" w:hAnsi="Angsana New"/>
          <w:sz w:val="30"/>
          <w:szCs w:val="30"/>
        </w:rPr>
        <w:t>“</w:t>
      </w:r>
      <w:r w:rsidRPr="003F3D7F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3F3D7F">
        <w:rPr>
          <w:rFonts w:ascii="Angsana New" w:eastAsia="Times New Roman" w:hAnsi="Angsana New"/>
          <w:sz w:val="30"/>
          <w:szCs w:val="30"/>
        </w:rPr>
        <w:t>”</w:t>
      </w:r>
      <w:r w:rsidRPr="003F3D7F">
        <w:rPr>
          <w:rFonts w:ascii="Angsana New" w:eastAsia="Times New Roman" w:hAnsi="Angsana New"/>
          <w:sz w:val="30"/>
          <w:szCs w:val="30"/>
          <w:cs/>
        </w:rPr>
        <w:t>) และส่วนได้เสียของกลุ่มบริษัทใน</w:t>
      </w:r>
      <w:r w:rsidR="00267AAB" w:rsidRPr="003F3D7F">
        <w:rPr>
          <w:rFonts w:ascii="Angsana New" w:eastAsia="Times New Roman" w:hAnsi="Angsana New" w:hint="cs"/>
          <w:sz w:val="30"/>
          <w:szCs w:val="30"/>
          <w:cs/>
        </w:rPr>
        <w:t>การร่วมค้า</w:t>
      </w:r>
    </w:p>
    <w:p w14:paraId="331BEEFA" w14:textId="77777777" w:rsidR="00FE3640" w:rsidRPr="003F3D7F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1253C71" w14:textId="77777777" w:rsidR="00FC0000" w:rsidRDefault="00FC0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51ABCB74" w14:textId="7DE0B8FA" w:rsidR="00267AAB" w:rsidRPr="003F3D7F" w:rsidRDefault="00267AAB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บริษัทย่อย</w:t>
      </w:r>
    </w:p>
    <w:p w14:paraId="46A90ACA" w14:textId="77777777" w:rsidR="00EA685F" w:rsidRPr="003F3D7F" w:rsidRDefault="00EA685F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E0FC591" w14:textId="77777777" w:rsidR="008D68EA" w:rsidRPr="003F3D7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eastAsia="Times New Roman" w:hAnsi="Angsana New"/>
          <w:sz w:val="16"/>
          <w:szCs w:val="16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</w:t>
      </w:r>
      <w:r w:rsidR="00267AAB" w:rsidRPr="003F3D7F">
        <w:rPr>
          <w:rFonts w:ascii="Angsana New" w:eastAsia="Times New Roman" w:hAnsi="Angsana New" w:hint="cs"/>
          <w:sz w:val="30"/>
          <w:szCs w:val="30"/>
          <w:cs/>
        </w:rPr>
        <w:t xml:space="preserve">           </w:t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1E1B31E1" w14:textId="77777777" w:rsidR="008D68EA" w:rsidRPr="003F3D7F" w:rsidRDefault="008D68EA" w:rsidP="000E1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1455554A" w14:textId="77777777" w:rsidR="008D68EA" w:rsidRPr="003F3D7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การสูญเสียการควบคุม</w:t>
      </w:r>
      <w:r w:rsidRPr="003F3D7F">
        <w:rPr>
          <w:rFonts w:ascii="Angsana New" w:eastAsia="Times New Roman" w:hAnsi="Angsana New"/>
          <w:b/>
          <w:bCs/>
          <w:color w:val="0000FF"/>
          <w:sz w:val="30"/>
          <w:szCs w:val="30"/>
        </w:rPr>
        <w:t xml:space="preserve"> </w:t>
      </w:r>
    </w:p>
    <w:p w14:paraId="28B5B57A" w14:textId="77777777" w:rsidR="008D68EA" w:rsidRPr="003F3D7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6FC68A50" w14:textId="683A434B" w:rsidR="00433836" w:rsidRPr="003F3D7F" w:rsidRDefault="008D68EA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67AAB" w:rsidRPr="003F3D7F">
        <w:rPr>
          <w:rFonts w:ascii="Angsana New" w:eastAsia="Times New Roman" w:hAnsi="Angsana New" w:hint="cs"/>
          <w:sz w:val="30"/>
          <w:szCs w:val="30"/>
          <w:cs/>
        </w:rPr>
        <w:t xml:space="preserve">              </w:t>
      </w:r>
      <w:r w:rsidRPr="003F3D7F">
        <w:rPr>
          <w:rFonts w:ascii="Angsana New" w:eastAsia="Times New Roman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8C0DB59" w14:textId="77777777" w:rsidR="008D68EA" w:rsidRPr="003F3D7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59ABBFC5" w14:textId="77777777" w:rsidR="008D68EA" w:rsidRPr="003F3D7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2CE8CBA0" w14:textId="77777777" w:rsidR="008D68EA" w:rsidRPr="00BC16B5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eastAsia="Times New Roman" w:hAnsi="Angsana New"/>
          <w:sz w:val="22"/>
          <w:szCs w:val="22"/>
        </w:rPr>
      </w:pPr>
    </w:p>
    <w:p w14:paraId="79D8718B" w14:textId="77777777" w:rsidR="008D68EA" w:rsidRPr="003F3D7F" w:rsidRDefault="008D68EA" w:rsidP="008D68E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</w:t>
      </w:r>
      <w:r w:rsidR="00AE0429" w:rsidRPr="003F3D7F">
        <w:rPr>
          <w:rFonts w:ascii="Angsana New" w:eastAsia="Calibri" w:hAnsi="Angsana New" w:hint="cs"/>
          <w:sz w:val="30"/>
          <w:szCs w:val="30"/>
          <w:cs/>
        </w:rPr>
        <w:t>การ</w:t>
      </w:r>
      <w:r w:rsidRPr="003F3D7F">
        <w:rPr>
          <w:rFonts w:ascii="Angsana New" w:eastAsia="Calibri" w:hAnsi="Angsana New"/>
          <w:sz w:val="30"/>
          <w:szCs w:val="30"/>
          <w:cs/>
        </w:rPr>
        <w:t>ร่วมค้า</w:t>
      </w:r>
    </w:p>
    <w:p w14:paraId="7F88D914" w14:textId="77777777" w:rsidR="008D68EA" w:rsidRPr="00BC16B5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2"/>
          <w:szCs w:val="22"/>
        </w:rPr>
      </w:pPr>
    </w:p>
    <w:p w14:paraId="3FFCD092" w14:textId="77777777" w:rsidR="008D68EA" w:rsidRPr="003F3D7F" w:rsidRDefault="008D68EA" w:rsidP="008D68E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FE3640" w:rsidRPr="003F3D7F">
        <w:rPr>
          <w:rFonts w:ascii="Angsana New" w:eastAsia="Calibri" w:hAnsi="Angsana New"/>
          <w:sz w:val="30"/>
          <w:szCs w:val="30"/>
          <w:cs/>
        </w:rPr>
        <w:br/>
      </w:r>
      <w:r w:rsidRPr="003F3D7F">
        <w:rPr>
          <w:rFonts w:ascii="Angsana New" w:eastAsia="Calibri" w:hAnsi="Angsana New"/>
          <w:sz w:val="30"/>
          <w:szCs w:val="30"/>
          <w:cs/>
        </w:rPr>
        <w:t>กา</w:t>
      </w:r>
      <w:r w:rsidR="000E157A" w:rsidRPr="003F3D7F">
        <w:rPr>
          <w:rFonts w:ascii="Angsana New" w:eastAsia="Calibri" w:hAnsi="Angsana New" w:hint="cs"/>
          <w:sz w:val="30"/>
          <w:szCs w:val="30"/>
          <w:cs/>
        </w:rPr>
        <w:t>ร</w:t>
      </w:r>
      <w:r w:rsidRPr="003F3D7F">
        <w:rPr>
          <w:rFonts w:ascii="Angsana New" w:eastAsia="Calibri" w:hAnsi="Angsana New"/>
          <w:sz w:val="30"/>
          <w:szCs w:val="30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0DA5810" w14:textId="77777777" w:rsidR="008D68EA" w:rsidRPr="00BC16B5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2"/>
          <w:szCs w:val="22"/>
        </w:rPr>
      </w:pPr>
    </w:p>
    <w:p w14:paraId="337154A6" w14:textId="7C8C8AFF" w:rsidR="008D68EA" w:rsidRDefault="008D68EA" w:rsidP="008D68E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3F3D7F">
        <w:rPr>
          <w:rFonts w:ascii="Angsana New" w:eastAsia="Calibri" w:hAnsi="Angsana New"/>
          <w:sz w:val="30"/>
          <w:szCs w:val="30"/>
        </w:rPr>
        <w:t xml:space="preserve"> </w:t>
      </w:r>
      <w:r w:rsidRPr="003F3D7F">
        <w:rPr>
          <w:rFonts w:ascii="Angsana New" w:eastAsia="Calibri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0E157A" w:rsidRPr="003F3D7F">
        <w:rPr>
          <w:rFonts w:ascii="Angsana New" w:eastAsia="Calibri" w:hAnsi="Angsana New"/>
          <w:sz w:val="30"/>
          <w:szCs w:val="30"/>
          <w:cs/>
        </w:rPr>
        <w:br/>
      </w:r>
      <w:r w:rsidRPr="003F3D7F">
        <w:rPr>
          <w:rFonts w:ascii="Angsana New" w:eastAsia="Calibri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</w:t>
      </w:r>
      <w:r w:rsidR="000E157A" w:rsidRPr="003F3D7F">
        <w:rPr>
          <w:rFonts w:ascii="Angsana New" w:eastAsia="Calibri" w:hAnsi="Angsana New"/>
          <w:sz w:val="30"/>
          <w:szCs w:val="30"/>
          <w:cs/>
        </w:rPr>
        <w:br/>
      </w:r>
      <w:r w:rsidRPr="003F3D7F">
        <w:rPr>
          <w:rFonts w:ascii="Angsana New" w:eastAsia="Calibri" w:hAnsi="Angsana New"/>
          <w:sz w:val="30"/>
          <w:szCs w:val="30"/>
          <w:cs/>
        </w:rPr>
        <w:t>การควบคุมร่วม</w:t>
      </w:r>
    </w:p>
    <w:p w14:paraId="36BD5192" w14:textId="77777777" w:rsidR="00FC0000" w:rsidRPr="003F3D7F" w:rsidRDefault="00FC0000" w:rsidP="008D68EA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CDA9DAE" w14:textId="77777777" w:rsidR="008D68EA" w:rsidRPr="003F3D7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3F3D7F">
        <w:rPr>
          <w:rFonts w:ascii="Angsana New" w:eastAsia="Times New Roman" w:hAnsi="Angsana New"/>
          <w:b/>
          <w:bCs/>
          <w:color w:val="0000FF"/>
          <w:sz w:val="30"/>
          <w:szCs w:val="30"/>
        </w:rPr>
        <w:t xml:space="preserve"> </w:t>
      </w:r>
    </w:p>
    <w:p w14:paraId="79E00854" w14:textId="77777777" w:rsidR="008D68EA" w:rsidRPr="00BC16B5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2"/>
          <w:szCs w:val="22"/>
        </w:rPr>
      </w:pPr>
    </w:p>
    <w:p w14:paraId="22AC82D7" w14:textId="77777777" w:rsidR="008D68EA" w:rsidRPr="003F3D7F" w:rsidRDefault="008D68EA" w:rsidP="008D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</w:t>
      </w:r>
      <w:r w:rsidR="000E157A" w:rsidRPr="003F3D7F">
        <w:rPr>
          <w:rFonts w:ascii="Angsana New" w:eastAsia="Times New Roman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F24438D" w14:textId="77777777" w:rsidR="00A57C5C" w:rsidRPr="00BC16B5" w:rsidRDefault="00A57C5C" w:rsidP="00A57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</w:rPr>
      </w:pPr>
    </w:p>
    <w:p w14:paraId="3D406312" w14:textId="77777777" w:rsidR="00E847EB" w:rsidRPr="003F3D7F" w:rsidRDefault="00E847EB" w:rsidP="00EE5343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A258420" w14:textId="77777777" w:rsidR="00E847EB" w:rsidRPr="00BC16B5" w:rsidRDefault="00E847EB" w:rsidP="00E84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="Angsana New" w:eastAsia="Times New Roman" w:hAnsi="Angsana New"/>
          <w:sz w:val="22"/>
          <w:szCs w:val="22"/>
        </w:rPr>
      </w:pPr>
    </w:p>
    <w:p w14:paraId="3C4AB09E" w14:textId="77777777" w:rsidR="00374771" w:rsidRPr="003F3D7F" w:rsidRDefault="00374771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</w:rPr>
        <w:tab/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</w:t>
      </w:r>
      <w:r w:rsidR="007607DC" w:rsidRPr="003F3D7F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3F3D7F">
        <w:rPr>
          <w:rFonts w:ascii="Angsana New" w:eastAsia="Times New Roman" w:hAnsi="Angsana New"/>
          <w:sz w:val="30"/>
          <w:szCs w:val="30"/>
          <w:cs/>
        </w:rPr>
        <w:t>ยอดเงินฝากธนาคารประเภท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      </w:t>
      </w:r>
      <w:r w:rsidRPr="003F3D7F">
        <w:rPr>
          <w:rFonts w:ascii="Angsana New" w:eastAsia="Times New Roman" w:hAnsi="Angsana New"/>
          <w:sz w:val="30"/>
          <w:szCs w:val="30"/>
          <w:cs/>
        </w:rPr>
        <w:t>เผื่อเรียก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333D1" w:rsidRPr="003F3D7F">
        <w:rPr>
          <w:rFonts w:ascii="Angsana New" w:eastAsia="Times New Roman" w:hAnsi="Angsana New" w:hint="cs"/>
          <w:sz w:val="30"/>
          <w:szCs w:val="30"/>
          <w:cs/>
        </w:rPr>
        <w:t>โดยไม่รวมเงินฝากธนาคารติดภาระหลักประกัน</w:t>
      </w:r>
    </w:p>
    <w:p w14:paraId="186673F1" w14:textId="77777777" w:rsidR="00374771" w:rsidRPr="00BC16B5" w:rsidRDefault="00374771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2"/>
          <w:szCs w:val="22"/>
        </w:rPr>
      </w:pPr>
    </w:p>
    <w:p w14:paraId="2D7AB686" w14:textId="77777777" w:rsidR="00374771" w:rsidRPr="003F3D7F" w:rsidRDefault="000629F1" w:rsidP="00EE5343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3F3D7F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th-TH"/>
        </w:rPr>
        <w:t>ลูกหนี้ตามสัญญาเช่าซื้อและลูกหนี้อื่น</w:t>
      </w:r>
    </w:p>
    <w:p w14:paraId="57B90194" w14:textId="77777777" w:rsidR="00ED75EE" w:rsidRPr="00BC16B5" w:rsidRDefault="00ED75EE" w:rsidP="00D8627A">
      <w:pPr>
        <w:jc w:val="thaiDistribute"/>
        <w:rPr>
          <w:rFonts w:ascii="Angsana New" w:eastAsia="Times New Roman" w:hAnsi="Angsana New"/>
          <w:sz w:val="22"/>
          <w:szCs w:val="22"/>
        </w:rPr>
      </w:pPr>
    </w:p>
    <w:p w14:paraId="6F7E6EDE" w14:textId="55AB632F" w:rsidR="00ED75EE" w:rsidRDefault="00ED75EE" w:rsidP="0037477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ลูกหนี้</w:t>
      </w:r>
      <w:r w:rsidR="000629F1" w:rsidRPr="003F3D7F">
        <w:rPr>
          <w:rFonts w:ascii="Angsana New" w:eastAsia="Times New Roman" w:hAnsi="Angsana New" w:hint="cs"/>
          <w:sz w:val="30"/>
          <w:szCs w:val="30"/>
          <w:cs/>
        </w:rPr>
        <w:t>ตามสัญญาเช่าซื้อ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แสดงด้วยมูลค่ายอดคงค้างสุทธิจาก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รายได้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ดอกเบี้ยที่ยังไม่ถือเป็นรายได้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D8627A" w:rsidRPr="003F3D7F">
        <w:rPr>
          <w:rFonts w:ascii="Angsana New" w:eastAsia="Times New Roman" w:hAnsi="Angsana New"/>
          <w:sz w:val="30"/>
          <w:szCs w:val="30"/>
          <w:cs/>
        </w:rPr>
        <w:br/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ค่าเผื่อหนี้สงสัยจะสูญ</w:t>
      </w:r>
    </w:p>
    <w:p w14:paraId="2B08F098" w14:textId="1102CDFD" w:rsidR="00BC16B5" w:rsidRPr="00BC16B5" w:rsidRDefault="00BC16B5" w:rsidP="00374771">
      <w:pPr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14:paraId="33A5236D" w14:textId="68369278" w:rsidR="00BC16B5" w:rsidRDefault="00BC16B5" w:rsidP="0037477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ลูกหนี้อื่นที่เกิดจากธุรกรรมการให้สินเชื่อแสดงด้วยมูลค่ายอดคงค้างสุทธิค่าเผื่อหนี้สงสัยจะสูญ</w:t>
      </w:r>
    </w:p>
    <w:p w14:paraId="109E0187" w14:textId="18AD5C28" w:rsidR="00BC16B5" w:rsidRPr="00BC16B5" w:rsidRDefault="00BC16B5" w:rsidP="00374771">
      <w:pPr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69CC3D32" w14:textId="6EBF60EF" w:rsidR="00BC16B5" w:rsidRPr="003F3D7F" w:rsidRDefault="00BC16B5" w:rsidP="00BC16B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ลูกหนี้อื่นที่ไม่ได้เกิดจากธุรกรรมการให้สินเชื่อแสดงในราคาตามใบแจ้งหนี้หักค่าเผื่อหนี้สงสัยจะสูญ</w:t>
      </w:r>
    </w:p>
    <w:p w14:paraId="4DB52247" w14:textId="77777777" w:rsidR="00BC16B5" w:rsidRPr="00BC16B5" w:rsidRDefault="00BC16B5" w:rsidP="00374771">
      <w:pPr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4AABA4AB" w14:textId="77777777" w:rsidR="00ED75EE" w:rsidRPr="003F3D7F" w:rsidRDefault="000629F1" w:rsidP="0037477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="00ED75EE" w:rsidRPr="003F3D7F">
        <w:rPr>
          <w:rFonts w:ascii="Angsana New" w:eastAsia="Times New Roman" w:hAnsi="Angsana New" w:hint="cs"/>
          <w:sz w:val="30"/>
          <w:szCs w:val="30"/>
          <w:cs/>
        </w:rPr>
        <w:t>บริษัทบันทึกค่าเผื่อหนี้สงสัยจะสูญสำหรับ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มูลค่า</w:t>
      </w:r>
      <w:r w:rsidR="00ED75EE" w:rsidRPr="003F3D7F">
        <w:rPr>
          <w:rFonts w:ascii="Angsana New" w:eastAsia="Times New Roman" w:hAnsi="Angsana New" w:hint="cs"/>
          <w:sz w:val="30"/>
          <w:szCs w:val="30"/>
          <w:cs/>
        </w:rPr>
        <w:t>ผลขาดทุนที่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คาดว่าจะ</w:t>
      </w:r>
      <w:r w:rsidR="00ED75EE" w:rsidRPr="003F3D7F">
        <w:rPr>
          <w:rFonts w:ascii="Angsana New" w:eastAsia="Times New Roman" w:hAnsi="Angsana New" w:hint="cs"/>
          <w:sz w:val="30"/>
          <w:szCs w:val="30"/>
          <w:cs/>
        </w:rPr>
        <w:t>เกิดขึ้นจากการเก็บเงินลูกหนี้ไม่ได้</w:t>
      </w:r>
    </w:p>
    <w:p w14:paraId="6E4C1CC1" w14:textId="77777777" w:rsidR="00AF04E9" w:rsidRDefault="00AF04E9" w:rsidP="00AF04E9">
      <w:pPr>
        <w:jc w:val="thaiDistribute"/>
        <w:rPr>
          <w:rFonts w:ascii="Angsana New" w:eastAsia="Times New Roman" w:hAnsi="Angsana New"/>
          <w:sz w:val="30"/>
          <w:szCs w:val="30"/>
        </w:rPr>
      </w:pPr>
    </w:p>
    <w:p w14:paraId="643879AF" w14:textId="349F272E" w:rsidR="001B6A2C" w:rsidRPr="003F3D7F" w:rsidRDefault="00AF04E9" w:rsidP="00AF04E9">
      <w:pPr>
        <w:tabs>
          <w:tab w:val="clear" w:pos="680"/>
          <w:tab w:val="left" w:pos="540"/>
        </w:tabs>
        <w:ind w:left="540" w:hanging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ab/>
      </w:r>
      <w:r>
        <w:rPr>
          <w:rFonts w:ascii="Angsana New" w:eastAsia="Times New Roman" w:hAnsi="Angsana New"/>
          <w:sz w:val="30"/>
          <w:szCs w:val="30"/>
        </w:rPr>
        <w:tab/>
      </w:r>
      <w:r>
        <w:rPr>
          <w:rFonts w:ascii="Angsana New" w:eastAsia="Times New Roman" w:hAnsi="Angsana New"/>
          <w:sz w:val="30"/>
          <w:szCs w:val="30"/>
        </w:rPr>
        <w:tab/>
      </w:r>
      <w:r w:rsidR="002535A4" w:rsidRPr="003F3D7F">
        <w:rPr>
          <w:rFonts w:ascii="Angsana New" w:eastAsia="Times New Roman" w:hAnsi="Angsana New" w:hint="cs"/>
          <w:sz w:val="30"/>
          <w:szCs w:val="30"/>
          <w:cs/>
        </w:rPr>
        <w:t>การประมาณ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การ</w:t>
      </w:r>
      <w:r w:rsidR="002535A4" w:rsidRPr="003F3D7F">
        <w:rPr>
          <w:rFonts w:ascii="Angsana New" w:eastAsia="Times New Roman" w:hAnsi="Angsana New" w:hint="cs"/>
          <w:sz w:val="30"/>
          <w:szCs w:val="30"/>
          <w:cs/>
        </w:rPr>
        <w:t>ค่าเผื่อหนี้สงสัยจะสูญของลูก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ห</w:t>
      </w:r>
      <w:r w:rsidR="002535A4" w:rsidRPr="003F3D7F">
        <w:rPr>
          <w:rFonts w:ascii="Angsana New" w:eastAsia="Times New Roman" w:hAnsi="Angsana New" w:hint="cs"/>
          <w:sz w:val="30"/>
          <w:szCs w:val="30"/>
          <w:cs/>
        </w:rPr>
        <w:t>นี้ ฝ่ายบริหารจำเป็นต้องใช้ดุลยพินิจในการประมาณการ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มูลค่า</w:t>
      </w:r>
      <w:r w:rsidR="00D8627A" w:rsidRPr="003F3D7F">
        <w:rPr>
          <w:rFonts w:ascii="Angsana New" w:eastAsia="Times New Roman" w:hAnsi="Angsana New"/>
          <w:sz w:val="30"/>
          <w:szCs w:val="30"/>
          <w:cs/>
        </w:rPr>
        <w:br/>
      </w:r>
      <w:r w:rsidR="002535A4" w:rsidRPr="003F3D7F">
        <w:rPr>
          <w:rFonts w:ascii="Angsana New" w:eastAsia="Times New Roman" w:hAnsi="Angsana New" w:hint="cs"/>
          <w:sz w:val="30"/>
          <w:szCs w:val="30"/>
          <w:cs/>
        </w:rPr>
        <w:t>ผลขาดทุนที่คาดว่าจะเกิดขึ้นตลอดอายุ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สัญญา</w:t>
      </w:r>
      <w:r w:rsidR="002535A4" w:rsidRPr="003F3D7F">
        <w:rPr>
          <w:rFonts w:ascii="Angsana New" w:eastAsia="Times New Roman" w:hAnsi="Angsana New" w:hint="cs"/>
          <w:sz w:val="30"/>
          <w:szCs w:val="30"/>
          <w:cs/>
        </w:rPr>
        <w:t xml:space="preserve">ของลูกหนี้แต่ละราย โดยพิจารณาจากข้อมูลสถิติต่าง ๆ เช่น ประสบการณ์การเก็บเงินในอดีต การปฏิบัติผิดสัญญาของลูกหนี้ในอดีต การวิเคราะห์ประวัติการชำระหนี้ </w:t>
      </w:r>
      <w:r w:rsidR="00DC1B23" w:rsidRPr="003F3D7F">
        <w:rPr>
          <w:rFonts w:ascii="Angsana New" w:eastAsia="Times New Roman" w:hAnsi="Angsana New"/>
          <w:sz w:val="30"/>
          <w:szCs w:val="30"/>
          <w:cs/>
        </w:rPr>
        <w:br/>
      </w:r>
      <w:r w:rsidR="002535A4"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ผลเสียหายที่เกิดขึ้นจริงในอดีต การคาดการณ์เกี่ยวกับการชำระหนี้ในอนาคตของลูกค้า และสภาวะเศรษฐกิจที่เป็นอยู่</w:t>
      </w:r>
      <w:r w:rsidR="00DC1B23" w:rsidRPr="003F3D7F">
        <w:rPr>
          <w:rFonts w:ascii="Angsana New" w:eastAsia="Times New Roman" w:hAnsi="Angsana New"/>
          <w:sz w:val="30"/>
          <w:szCs w:val="30"/>
          <w:cs/>
        </w:rPr>
        <w:br/>
      </w:r>
      <w:r w:rsidR="002535A4" w:rsidRPr="003F3D7F">
        <w:rPr>
          <w:rFonts w:ascii="Angsana New" w:eastAsia="Times New Roman" w:hAnsi="Angsana New" w:hint="cs"/>
          <w:sz w:val="30"/>
          <w:szCs w:val="30"/>
          <w:cs/>
        </w:rPr>
        <w:t>ใน</w:t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>ขณะนั้น เป็นต้น โดยค่าเผื่อหนี้สงสัยจะสูญพิจารณาจาก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ยอดคงค้างของ</w:t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>ลูกหนี้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ตามสัญญาเช่าซื้อ</w:t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 xml:space="preserve"> (สุทธิจาก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รายได้</w:t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>ดอกเบี้ยที่ยังไม่ถือเป็นรายได้) และมูลค่าหลักประกัน ซึ่งมูลค่าหลักประกันคิดคำนวณจากมูลค่าที่คาดว่าจะขาย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หลักประกัน</w:t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>นั้นได้หักด้วยค่าใช้จ่ายที่จำเป็นในการขายในแต่ละงวดนั้น ๆ</w:t>
      </w:r>
      <w:r w:rsidR="008A1A38" w:rsidRPr="003F3D7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โดยประมาณ</w:t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 xml:space="preserve"> อย่างไรก็ตาม การใช้</w:t>
      </w:r>
      <w:r w:rsidR="00D8627A" w:rsidRPr="003F3D7F">
        <w:rPr>
          <w:rFonts w:ascii="Angsana New" w:eastAsia="Times New Roman" w:hAnsi="Angsana New"/>
          <w:sz w:val="30"/>
          <w:szCs w:val="30"/>
          <w:cs/>
        </w:rPr>
        <w:br/>
      </w:r>
      <w:r w:rsidR="00D8627A" w:rsidRPr="003F3D7F">
        <w:rPr>
          <w:rFonts w:ascii="Angsana New" w:eastAsia="Times New Roman" w:hAnsi="Angsana New" w:hint="cs"/>
          <w:sz w:val="30"/>
          <w:szCs w:val="30"/>
          <w:cs/>
        </w:rPr>
        <w:t>การ</w:t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>ประมาณการและข้อสมมติฐานที่แตกต่างกันอาจมีผลต่อจำนวนค่าเผื่อหนี้สงสัยจะสูญ ดังนั้น การปรับปรุง</w:t>
      </w:r>
      <w:r w:rsidR="00DC1B23" w:rsidRPr="003F3D7F">
        <w:rPr>
          <w:rFonts w:ascii="Angsana New" w:eastAsia="Times New Roman" w:hAnsi="Angsana New"/>
          <w:sz w:val="30"/>
          <w:szCs w:val="30"/>
          <w:cs/>
        </w:rPr>
        <w:br/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>ค่าเผื่อหนี้สงสัยจะสูญอาจมีขึ้นได้ในอนาคต</w:t>
      </w:r>
    </w:p>
    <w:p w14:paraId="65A10AE2" w14:textId="77777777" w:rsidR="001B6A2C" w:rsidRPr="003F3D7F" w:rsidRDefault="001B6A2C" w:rsidP="001B6A2C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28BDAF79" w14:textId="77777777" w:rsidR="006515E5" w:rsidRDefault="0065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4DD6A907" w14:textId="5D171514" w:rsidR="00FC0000" w:rsidRDefault="00D8627A" w:rsidP="006515E5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lastRenderedPageBreak/>
        <w:t>กลุ่ม</w:t>
      </w:r>
      <w:r w:rsidR="001B6A2C" w:rsidRPr="003F3D7F">
        <w:rPr>
          <w:rFonts w:ascii="Angsana New" w:eastAsia="Times New Roman" w:hAnsi="Angsana New" w:hint="cs"/>
          <w:sz w:val="30"/>
          <w:szCs w:val="30"/>
          <w:cs/>
        </w:rPr>
        <w:t>บริษัทได้</w:t>
      </w:r>
      <w:r w:rsidR="00D41086" w:rsidRPr="003F3D7F">
        <w:rPr>
          <w:rFonts w:ascii="Angsana New" w:eastAsia="Times New Roman" w:hAnsi="Angsana New" w:hint="cs"/>
          <w:sz w:val="30"/>
          <w:szCs w:val="30"/>
          <w:cs/>
        </w:rPr>
        <w:t>วัดมูลค่าผลขาดทุนที่คาดว่าจะเกิดขึ้นตลอดอายุ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สัญญา</w:t>
      </w:r>
      <w:r w:rsidR="00D41086" w:rsidRPr="003F3D7F">
        <w:rPr>
          <w:rFonts w:ascii="Angsana New" w:eastAsia="Times New Roman" w:hAnsi="Angsana New" w:hint="cs"/>
          <w:sz w:val="30"/>
          <w:szCs w:val="30"/>
          <w:cs/>
        </w:rPr>
        <w:t xml:space="preserve">ของลูกหนี้ในลักษณะสำรองทั่วไป 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="00D41086" w:rsidRPr="003F3D7F">
        <w:rPr>
          <w:rFonts w:ascii="Angsana New" w:eastAsia="Times New Roman" w:hAnsi="Angsana New" w:hint="cs"/>
          <w:sz w:val="30"/>
          <w:szCs w:val="30"/>
          <w:cs/>
        </w:rPr>
        <w:t>บริษัทได้นำข้อมูลดังกล่าวข้างต้นมาคำนวณหาความน่าจะเป็นที่จะเกิดการผิดสัญญา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ในอดีต</w:t>
      </w:r>
      <w:r w:rsidR="00D41086" w:rsidRPr="003F3D7F">
        <w:rPr>
          <w:rFonts w:ascii="Angsana New" w:eastAsia="Times New Roman" w:hAnsi="Angsana New" w:hint="cs"/>
          <w:sz w:val="30"/>
          <w:szCs w:val="30"/>
          <w:cs/>
        </w:rPr>
        <w:t>ของลูกหนี้เมื่อเปรียบเทียบกับสัญญาทั้งหมด และคำนวณหาอัตราผลเสียหายที่เกิดขึ้นจริง โดยการเก็บข้อมูล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เชิงสถิติ</w:t>
      </w:r>
      <w:r w:rsidR="00D41086" w:rsidRPr="003F3D7F">
        <w:rPr>
          <w:rFonts w:ascii="Angsana New" w:eastAsia="Times New Roman" w:hAnsi="Angsana New" w:hint="cs"/>
          <w:sz w:val="30"/>
          <w:szCs w:val="30"/>
          <w:cs/>
        </w:rPr>
        <w:t>ที่คลอบคลุมอายุสัญญาเฉลี่ยที่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="00D41086" w:rsidRPr="003F3D7F">
        <w:rPr>
          <w:rFonts w:ascii="Angsana New" w:eastAsia="Times New Roman" w:hAnsi="Angsana New" w:hint="cs"/>
          <w:sz w:val="30"/>
          <w:szCs w:val="30"/>
          <w:cs/>
        </w:rPr>
        <w:t>บริษัททำกับลูกค้าแล้วนำอัตราที่ได้ดังกล่าวมาคำนวณหาอัตราร้อยละค่าเผื่อหนี้สงสัยจะสูญซึ่งแยกตามสถานะของลูกหนี้</w:t>
      </w:r>
    </w:p>
    <w:p w14:paraId="59909A2C" w14:textId="77777777" w:rsidR="006515E5" w:rsidRPr="006515E5" w:rsidRDefault="006515E5" w:rsidP="006515E5">
      <w:pPr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14:paraId="75198C82" w14:textId="17EF2E79" w:rsidR="00D41086" w:rsidRPr="00FC0000" w:rsidRDefault="00A061C5" w:rsidP="00B73944">
      <w:pPr>
        <w:tabs>
          <w:tab w:val="clear" w:pos="454"/>
          <w:tab w:val="clear" w:pos="680"/>
          <w:tab w:val="left" w:pos="450"/>
          <w:tab w:val="left" w:pos="540"/>
        </w:tabs>
        <w:ind w:left="540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C0000">
        <w:rPr>
          <w:rFonts w:asciiTheme="majorBidi" w:eastAsia="Times New Roman" w:hAnsiTheme="majorBidi" w:cstheme="majorBidi"/>
          <w:sz w:val="30"/>
          <w:szCs w:val="30"/>
          <w:cs/>
        </w:rPr>
        <w:tab/>
      </w:r>
      <w:r w:rsidRPr="00FC0000">
        <w:rPr>
          <w:rFonts w:asciiTheme="majorBidi" w:eastAsia="Times New Roman" w:hAnsiTheme="majorBidi" w:cstheme="majorBidi"/>
          <w:sz w:val="30"/>
          <w:szCs w:val="30"/>
          <w:cs/>
        </w:rPr>
        <w:tab/>
      </w:r>
      <w:r w:rsidR="00B73944" w:rsidRPr="00FC000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B73944" w:rsidRPr="00FC0000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B73944" w:rsidRPr="00FC0000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B73944" w:rsidRPr="00FC0000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B73944" w:rsidRPr="00FC0000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B73944" w:rsidRPr="00FC0000">
        <w:rPr>
          <w:rFonts w:asciiTheme="majorBidi" w:eastAsia="Times New Roman" w:hAnsiTheme="majorBidi" w:cstheme="majorBidi"/>
          <w:sz w:val="30"/>
          <w:szCs w:val="30"/>
        </w:rPr>
        <w:t xml:space="preserve">2561 </w:t>
      </w:r>
      <w:r w:rsidR="00B73944" w:rsidRPr="00FC000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กลุ่มบริษัทคำนวณค่า</w:t>
      </w:r>
      <w:r w:rsidR="00D41086" w:rsidRPr="00FC0000">
        <w:rPr>
          <w:rFonts w:asciiTheme="majorBidi" w:eastAsia="Times New Roman" w:hAnsiTheme="majorBidi" w:cstheme="majorBidi"/>
          <w:sz w:val="30"/>
          <w:szCs w:val="30"/>
          <w:cs/>
        </w:rPr>
        <w:t>เผื่อหนี้สงสัยจะสูญ</w:t>
      </w:r>
      <w:r w:rsidR="00B73944" w:rsidRPr="00FC0000">
        <w:rPr>
          <w:rFonts w:asciiTheme="majorBidi" w:eastAsia="Times New Roman" w:hAnsiTheme="majorBidi" w:cstheme="majorBidi"/>
          <w:sz w:val="30"/>
          <w:szCs w:val="30"/>
          <w:cs/>
        </w:rPr>
        <w:t>สำหรับสำรองทั่วไปตามอัตราร้อยละ</w:t>
      </w:r>
      <w:r w:rsidR="00D41086" w:rsidRPr="00FC0000">
        <w:rPr>
          <w:rFonts w:asciiTheme="majorBidi" w:eastAsia="Times New Roman" w:hAnsiTheme="majorBidi" w:cstheme="majorBidi"/>
          <w:sz w:val="30"/>
          <w:szCs w:val="30"/>
          <w:cs/>
        </w:rPr>
        <w:t xml:space="preserve"> ดังนี้</w:t>
      </w:r>
    </w:p>
    <w:p w14:paraId="70305627" w14:textId="77777777" w:rsidR="00ED05F5" w:rsidRPr="006515E5" w:rsidRDefault="00ED05F5" w:rsidP="001B6A2C">
      <w:pPr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280" w:type="dxa"/>
        <w:tblInd w:w="450" w:type="dxa"/>
        <w:tblLook w:val="04A0" w:firstRow="1" w:lastRow="0" w:firstColumn="1" w:lastColumn="0" w:noHBand="0" w:noVBand="1"/>
      </w:tblPr>
      <w:tblGrid>
        <w:gridCol w:w="4527"/>
        <w:gridCol w:w="1179"/>
        <w:gridCol w:w="1215"/>
        <w:gridCol w:w="1188"/>
        <w:gridCol w:w="1171"/>
      </w:tblGrid>
      <w:tr w:rsidR="00D33F09" w:rsidRPr="00FC0000" w14:paraId="23E9AE87" w14:textId="77777777" w:rsidTr="00DB7158">
        <w:trPr>
          <w:tblHeader/>
        </w:trPr>
        <w:tc>
          <w:tcPr>
            <w:tcW w:w="4527" w:type="dxa"/>
            <w:shd w:val="clear" w:color="auto" w:fill="auto"/>
          </w:tcPr>
          <w:p w14:paraId="09660AFC" w14:textId="77777777" w:rsidR="00D33F09" w:rsidRPr="00FC0000" w:rsidRDefault="00D33F09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4" w:type="dxa"/>
            <w:gridSpan w:val="2"/>
            <w:shd w:val="clear" w:color="auto" w:fill="auto"/>
          </w:tcPr>
          <w:p w14:paraId="2AC01FEB" w14:textId="77777777" w:rsidR="00D33F09" w:rsidRPr="00FC0000" w:rsidRDefault="00D33F09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59" w:type="dxa"/>
            <w:gridSpan w:val="2"/>
            <w:shd w:val="clear" w:color="auto" w:fill="auto"/>
          </w:tcPr>
          <w:p w14:paraId="279540F5" w14:textId="77777777" w:rsidR="00D33F09" w:rsidRPr="00FC0000" w:rsidRDefault="00D33F09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DC1B23" w:rsidRPr="00FC0000" w14:paraId="1470269A" w14:textId="77777777" w:rsidTr="00DB7158">
        <w:trPr>
          <w:tblHeader/>
        </w:trPr>
        <w:tc>
          <w:tcPr>
            <w:tcW w:w="4527" w:type="dxa"/>
            <w:shd w:val="clear" w:color="auto" w:fill="auto"/>
          </w:tcPr>
          <w:p w14:paraId="56D93B5F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6C78C8B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รถยนต์ใหม่</w:t>
            </w:r>
          </w:p>
        </w:tc>
        <w:tc>
          <w:tcPr>
            <w:tcW w:w="1215" w:type="dxa"/>
            <w:shd w:val="clear" w:color="auto" w:fill="auto"/>
          </w:tcPr>
          <w:p w14:paraId="106792F5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70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รถยนต์มือสอง</w:t>
            </w:r>
          </w:p>
        </w:tc>
        <w:tc>
          <w:tcPr>
            <w:tcW w:w="1188" w:type="dxa"/>
            <w:shd w:val="clear" w:color="auto" w:fill="auto"/>
          </w:tcPr>
          <w:p w14:paraId="707D680A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รถยนต์ใหม่</w:t>
            </w:r>
          </w:p>
        </w:tc>
        <w:tc>
          <w:tcPr>
            <w:tcW w:w="1171" w:type="dxa"/>
            <w:shd w:val="clear" w:color="auto" w:fill="auto"/>
          </w:tcPr>
          <w:p w14:paraId="160D39D4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70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รถยนต์มือสอง</w:t>
            </w:r>
          </w:p>
        </w:tc>
      </w:tr>
      <w:tr w:rsidR="00DC1B23" w:rsidRPr="00FC0000" w14:paraId="1755BC69" w14:textId="77777777" w:rsidTr="00DB7158">
        <w:trPr>
          <w:tblHeader/>
        </w:trPr>
        <w:tc>
          <w:tcPr>
            <w:tcW w:w="4527" w:type="dxa"/>
            <w:shd w:val="clear" w:color="auto" w:fill="auto"/>
          </w:tcPr>
          <w:p w14:paraId="2D859858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753" w:type="dxa"/>
            <w:gridSpan w:val="4"/>
            <w:shd w:val="clear" w:color="auto" w:fill="auto"/>
          </w:tcPr>
          <w:p w14:paraId="79323CDC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C000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C1B23" w:rsidRPr="00FC0000" w14:paraId="01D3DF77" w14:textId="77777777" w:rsidTr="00DB7158">
        <w:tc>
          <w:tcPr>
            <w:tcW w:w="4527" w:type="dxa"/>
            <w:shd w:val="clear" w:color="auto" w:fill="auto"/>
          </w:tcPr>
          <w:p w14:paraId="4F29BE9E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179" w:type="dxa"/>
            <w:shd w:val="clear" w:color="auto" w:fill="auto"/>
          </w:tcPr>
          <w:p w14:paraId="0F828F44" w14:textId="0C03A452" w:rsidR="00DC1B23" w:rsidRPr="00FC0000" w:rsidRDefault="00FC3282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0.5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1EBECB58" w14:textId="4A7967B7" w:rsidR="00DC1B23" w:rsidRPr="00FC0000" w:rsidRDefault="00FC3282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4.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188" w:type="dxa"/>
            <w:shd w:val="clear" w:color="auto" w:fill="auto"/>
          </w:tcPr>
          <w:p w14:paraId="188BA5D2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0.59</w:t>
            </w:r>
          </w:p>
        </w:tc>
        <w:tc>
          <w:tcPr>
            <w:tcW w:w="1171" w:type="dxa"/>
            <w:shd w:val="clear" w:color="auto" w:fill="auto"/>
          </w:tcPr>
          <w:p w14:paraId="40651B44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4.82</w:t>
            </w:r>
          </w:p>
        </w:tc>
      </w:tr>
      <w:tr w:rsidR="00DC1B23" w:rsidRPr="00FC0000" w14:paraId="572AF58A" w14:textId="77777777" w:rsidTr="00DB7158">
        <w:tc>
          <w:tcPr>
            <w:tcW w:w="4527" w:type="dxa"/>
            <w:shd w:val="clear" w:color="auto" w:fill="auto"/>
          </w:tcPr>
          <w:p w14:paraId="383090F4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เกินกำหนดรับชำระหนี้</w:t>
            </w:r>
          </w:p>
          <w:p w14:paraId="3A35A760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วัน</w:t>
            </w:r>
          </w:p>
          <w:p w14:paraId="3762EA56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ถึง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9" w:type="dxa"/>
            <w:shd w:val="clear" w:color="auto" w:fill="auto"/>
          </w:tcPr>
          <w:p w14:paraId="6E1F89F1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D8E9C88" w14:textId="2458077D" w:rsidR="00FC3282" w:rsidRPr="00FC0000" w:rsidRDefault="00FC3282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0.5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  <w:p w14:paraId="68C4C4A0" w14:textId="0A1E4EB0" w:rsidR="00FC3282" w:rsidRPr="00FC0000" w:rsidRDefault="00FC3282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1.3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11D40D9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C504B34" w14:textId="06BB7E7F" w:rsidR="00FC3282" w:rsidRPr="00FC0000" w:rsidRDefault="00FC3282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4.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74</w:t>
            </w:r>
          </w:p>
          <w:p w14:paraId="5FB810BB" w14:textId="2518A61B" w:rsidR="00FC3282" w:rsidRPr="00FC0000" w:rsidRDefault="00FC3282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9.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188" w:type="dxa"/>
            <w:shd w:val="clear" w:color="auto" w:fill="auto"/>
          </w:tcPr>
          <w:p w14:paraId="3366B146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5AB8E05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0.59</w:t>
            </w:r>
          </w:p>
          <w:p w14:paraId="21740326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1.42</w:t>
            </w:r>
          </w:p>
        </w:tc>
        <w:tc>
          <w:tcPr>
            <w:tcW w:w="1171" w:type="dxa"/>
            <w:shd w:val="clear" w:color="auto" w:fill="auto"/>
          </w:tcPr>
          <w:p w14:paraId="7AA99E85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8334CBA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4.82</w:t>
            </w:r>
          </w:p>
          <w:p w14:paraId="43135183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10.29</w:t>
            </w:r>
          </w:p>
        </w:tc>
      </w:tr>
      <w:tr w:rsidR="00DC1B23" w:rsidRPr="00FC0000" w14:paraId="18327605" w14:textId="77777777" w:rsidTr="00DB7158">
        <w:tc>
          <w:tcPr>
            <w:tcW w:w="4527" w:type="dxa"/>
            <w:shd w:val="clear" w:color="auto" w:fill="auto"/>
          </w:tcPr>
          <w:p w14:paraId="261A9F01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ถึง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90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9" w:type="dxa"/>
            <w:shd w:val="clear" w:color="auto" w:fill="auto"/>
          </w:tcPr>
          <w:p w14:paraId="6652A41B" w14:textId="496D8E93" w:rsidR="00DC1B23" w:rsidRPr="00FC0000" w:rsidRDefault="00FC3282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1.3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0B6E893C" w14:textId="66244B79" w:rsidR="00DC1B23" w:rsidRPr="00FC0000" w:rsidRDefault="00FC3282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9.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188" w:type="dxa"/>
            <w:shd w:val="clear" w:color="auto" w:fill="auto"/>
          </w:tcPr>
          <w:p w14:paraId="2A938C14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1.42</w:t>
            </w:r>
          </w:p>
        </w:tc>
        <w:tc>
          <w:tcPr>
            <w:tcW w:w="1171" w:type="dxa"/>
            <w:shd w:val="clear" w:color="auto" w:fill="auto"/>
          </w:tcPr>
          <w:p w14:paraId="7971A777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10.29</w:t>
            </w:r>
          </w:p>
        </w:tc>
      </w:tr>
      <w:tr w:rsidR="00DC1B23" w:rsidRPr="00FC0000" w14:paraId="3D07EE9A" w14:textId="77777777" w:rsidTr="00DB7158">
        <w:trPr>
          <w:trHeight w:val="108"/>
        </w:trPr>
        <w:tc>
          <w:tcPr>
            <w:tcW w:w="4527" w:type="dxa"/>
            <w:shd w:val="clear" w:color="auto" w:fill="auto"/>
          </w:tcPr>
          <w:p w14:paraId="1830EC59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90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ถึง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180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วัน</w:t>
            </w:r>
          </w:p>
          <w:p w14:paraId="27E7DDDD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180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ถึง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270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  <w:p w14:paraId="05371E5D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270 </w:t>
            </w:r>
            <w:r w:rsidRPr="00FC000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9" w:type="dxa"/>
            <w:shd w:val="clear" w:color="auto" w:fill="auto"/>
          </w:tcPr>
          <w:p w14:paraId="3D115C30" w14:textId="59A73C6B" w:rsidR="00DC1B23" w:rsidRPr="00FC0000" w:rsidRDefault="00F25256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3.00</w:t>
            </w:r>
          </w:p>
          <w:p w14:paraId="56C96E97" w14:textId="6E3C0D38" w:rsidR="003E6CAD" w:rsidRPr="00FC0000" w:rsidRDefault="00F25256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3.00</w:t>
            </w:r>
          </w:p>
          <w:p w14:paraId="2E94764E" w14:textId="295FD1BD" w:rsidR="003E6CAD" w:rsidRPr="00FC0000" w:rsidRDefault="00F25256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1215" w:type="dxa"/>
            <w:shd w:val="clear" w:color="auto" w:fill="auto"/>
          </w:tcPr>
          <w:p w14:paraId="1FA8C112" w14:textId="317A8343" w:rsidR="00DC1B23" w:rsidRPr="00FC0000" w:rsidRDefault="003E6CAD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15.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91</w:t>
            </w:r>
          </w:p>
          <w:p w14:paraId="4BF5FC64" w14:textId="7A4A724C" w:rsidR="003E6CAD" w:rsidRPr="00FC0000" w:rsidRDefault="003E6CAD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15.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91</w:t>
            </w:r>
          </w:p>
          <w:p w14:paraId="108B61BC" w14:textId="0747C992" w:rsidR="003E6CAD" w:rsidRPr="00FC0000" w:rsidRDefault="003E6CAD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15.</w:t>
            </w:r>
            <w:r w:rsidR="00F25256"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188" w:type="dxa"/>
            <w:shd w:val="clear" w:color="auto" w:fill="auto"/>
          </w:tcPr>
          <w:p w14:paraId="4E312324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2.85</w:t>
            </w:r>
          </w:p>
          <w:p w14:paraId="4E1DFE9C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2.85</w:t>
            </w:r>
          </w:p>
          <w:p w14:paraId="6FBD7B0A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1171" w:type="dxa"/>
            <w:shd w:val="clear" w:color="auto" w:fill="auto"/>
          </w:tcPr>
          <w:p w14:paraId="53261CB4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15.03</w:t>
            </w:r>
          </w:p>
          <w:p w14:paraId="7827F8C8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15.03</w:t>
            </w:r>
          </w:p>
          <w:p w14:paraId="3080173B" w14:textId="77777777" w:rsidR="00DC1B23" w:rsidRPr="00FC0000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0000">
              <w:rPr>
                <w:rFonts w:asciiTheme="majorBidi" w:eastAsia="Times New Roman" w:hAnsiTheme="majorBidi" w:cstheme="majorBidi"/>
                <w:sz w:val="30"/>
                <w:szCs w:val="30"/>
              </w:rPr>
              <w:t>15.03</w:t>
            </w:r>
          </w:p>
        </w:tc>
      </w:tr>
    </w:tbl>
    <w:p w14:paraId="74595E50" w14:textId="77777777" w:rsidR="00AF623A" w:rsidRPr="00FC0000" w:rsidRDefault="00AF623A" w:rsidP="001B6A2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3841122" w14:textId="77777777" w:rsidR="00AF623A" w:rsidRPr="00FC0000" w:rsidRDefault="00943602" w:rsidP="001B6A2C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C0000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AF623A" w:rsidRPr="00FC0000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191449" w:rsidRPr="00FC0000">
        <w:rPr>
          <w:rFonts w:asciiTheme="majorBidi" w:eastAsia="Times New Roman" w:hAnsiTheme="majorBidi" w:cstheme="majorBidi"/>
          <w:sz w:val="30"/>
          <w:szCs w:val="30"/>
          <w:cs/>
        </w:rPr>
        <w:t>ได้วัดมูลค่าผลขาดทุนที่คาดว่าจะเกิดขึ้นเพิ่มเติม</w:t>
      </w:r>
      <w:r w:rsidRPr="00FC0000">
        <w:rPr>
          <w:rFonts w:asciiTheme="majorBidi" w:eastAsia="Times New Roman" w:hAnsiTheme="majorBidi" w:cstheme="majorBidi"/>
          <w:sz w:val="30"/>
          <w:szCs w:val="30"/>
          <w:cs/>
        </w:rPr>
        <w:t>ในลักษณะ</w:t>
      </w:r>
      <w:r w:rsidR="00191449" w:rsidRPr="00FC0000">
        <w:rPr>
          <w:rFonts w:asciiTheme="majorBidi" w:eastAsia="Times New Roman" w:hAnsiTheme="majorBidi" w:cstheme="majorBidi"/>
          <w:sz w:val="30"/>
          <w:szCs w:val="30"/>
          <w:cs/>
        </w:rPr>
        <w:t>สำรองเพิ่มเติม สำหรับลูกหนี้รายที่</w:t>
      </w:r>
      <w:r w:rsidR="00194F2E" w:rsidRPr="00FC0000">
        <w:rPr>
          <w:rFonts w:asciiTheme="majorBidi" w:eastAsia="Times New Roman" w:hAnsiTheme="majorBidi" w:cstheme="majorBidi"/>
          <w:sz w:val="30"/>
          <w:szCs w:val="30"/>
          <w:cs/>
        </w:rPr>
        <w:t>จ่าย</w:t>
      </w:r>
      <w:r w:rsidR="00191449" w:rsidRPr="00FC0000">
        <w:rPr>
          <w:rFonts w:asciiTheme="majorBidi" w:eastAsia="Times New Roman" w:hAnsiTheme="majorBidi" w:cstheme="majorBidi"/>
          <w:sz w:val="30"/>
          <w:szCs w:val="30"/>
          <w:cs/>
        </w:rPr>
        <w:t>ชำระค่างวดไม่ตรงตาม</w:t>
      </w:r>
      <w:r w:rsidR="00194F2E" w:rsidRPr="00FC0000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="00191449" w:rsidRPr="00FC0000">
        <w:rPr>
          <w:rFonts w:asciiTheme="majorBidi" w:eastAsia="Times New Roman" w:hAnsiTheme="majorBidi" w:cstheme="majorBidi"/>
          <w:sz w:val="30"/>
          <w:szCs w:val="30"/>
          <w:cs/>
        </w:rPr>
        <w:t>กำหนดและมีมูลค่าตามบัญชี ณ วันสิ้นงวดสูงกว่า</w:t>
      </w:r>
      <w:r w:rsidR="00194F2E" w:rsidRPr="00FC0000">
        <w:rPr>
          <w:rFonts w:asciiTheme="majorBidi" w:eastAsia="Times New Roman" w:hAnsiTheme="majorBidi" w:cstheme="majorBidi"/>
          <w:sz w:val="30"/>
          <w:szCs w:val="30"/>
          <w:cs/>
        </w:rPr>
        <w:t>ประมาณการ</w:t>
      </w:r>
      <w:r w:rsidR="00191449" w:rsidRPr="00FC0000">
        <w:rPr>
          <w:rFonts w:asciiTheme="majorBidi" w:eastAsia="Times New Roman" w:hAnsiTheme="majorBidi" w:cstheme="majorBidi"/>
          <w:sz w:val="30"/>
          <w:szCs w:val="30"/>
          <w:cs/>
        </w:rPr>
        <w:t>มูลค่าหลักประกัน ซึ่งเป็น</w:t>
      </w:r>
      <w:r w:rsidR="00DC1B23" w:rsidRPr="00FC0000">
        <w:rPr>
          <w:rFonts w:asciiTheme="majorBidi" w:eastAsia="Times New Roman" w:hAnsiTheme="majorBidi" w:cstheme="majorBidi"/>
          <w:sz w:val="30"/>
          <w:szCs w:val="30"/>
        </w:rPr>
        <w:br/>
      </w:r>
      <w:r w:rsidR="00194F2E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มูลค่าที่คาดว่าจะขาย</w:t>
      </w:r>
      <w:r w:rsidR="00191449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หักด้วยค่าใช้จ่าย</w:t>
      </w:r>
      <w:r w:rsidR="00194F2E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ที่จำเป็นในการขายในแต่ละงวดนั้น</w:t>
      </w:r>
      <w:r w:rsidR="004E2196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194F2E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ๆ</w:t>
      </w:r>
      <w:r w:rsidR="008A1A38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A371A1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โดยประมาณ</w:t>
      </w:r>
      <w:r w:rsidR="00194F2E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191449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เพื่อคำนวณหาส่วน</w:t>
      </w:r>
      <w:r w:rsidR="00194F2E" w:rsidRPr="00FC000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ขาดของ</w:t>
      </w:r>
      <w:r w:rsidR="00191449" w:rsidRPr="00FC0000">
        <w:rPr>
          <w:rFonts w:asciiTheme="majorBidi" w:eastAsia="Times New Roman" w:hAnsiTheme="majorBidi" w:cstheme="majorBidi"/>
          <w:sz w:val="30"/>
          <w:szCs w:val="30"/>
          <w:cs/>
        </w:rPr>
        <w:t>ลูกหนี้ที่เกินกำหนด</w:t>
      </w:r>
      <w:r w:rsidR="00194F2E" w:rsidRPr="00FC0000">
        <w:rPr>
          <w:rFonts w:asciiTheme="majorBidi" w:eastAsia="Times New Roman" w:hAnsiTheme="majorBidi" w:cstheme="majorBidi"/>
          <w:sz w:val="30"/>
          <w:szCs w:val="30"/>
          <w:cs/>
        </w:rPr>
        <w:t>รับ</w:t>
      </w:r>
      <w:r w:rsidR="00191449" w:rsidRPr="00FC0000">
        <w:rPr>
          <w:rFonts w:asciiTheme="majorBidi" w:eastAsia="Times New Roman" w:hAnsiTheme="majorBidi" w:cstheme="majorBidi"/>
          <w:sz w:val="30"/>
          <w:szCs w:val="30"/>
          <w:cs/>
        </w:rPr>
        <w:t>ชำระหนี้แต่ละสัญญาและนำข้อมูลความน่าจะเป็นที่เกิดการผิดสัญญาในอดีตของลูกหนี้มาใช้เป็นอัตรา</w:t>
      </w:r>
      <w:r w:rsidR="00AF623A" w:rsidRPr="00FC0000">
        <w:rPr>
          <w:rFonts w:asciiTheme="majorBidi" w:eastAsia="Times New Roman" w:hAnsiTheme="majorBidi" w:cstheme="majorBidi"/>
          <w:sz w:val="30"/>
          <w:szCs w:val="30"/>
          <w:cs/>
        </w:rPr>
        <w:t>ค่าเผื่อหนี้สงสัยจะสูญ</w:t>
      </w:r>
    </w:p>
    <w:p w14:paraId="1C9218C0" w14:textId="77777777" w:rsidR="00DC1B23" w:rsidRPr="00FC0000" w:rsidRDefault="00DC1B23" w:rsidP="00DC1B2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1AF5CD7" w14:textId="77777777" w:rsidR="00FC0000" w:rsidRDefault="00FC0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pacing w:val="-6"/>
          <w:sz w:val="30"/>
          <w:szCs w:val="30"/>
          <w:cs/>
        </w:rPr>
      </w:pPr>
      <w:r>
        <w:rPr>
          <w:rFonts w:ascii="Angsana New" w:eastAsia="Times New Roman" w:hAnsi="Angsana New"/>
          <w:spacing w:val="-6"/>
          <w:sz w:val="30"/>
          <w:szCs w:val="30"/>
          <w:cs/>
        </w:rPr>
        <w:br w:type="page"/>
      </w:r>
    </w:p>
    <w:p w14:paraId="2BCC3799" w14:textId="3F1F5FEA" w:rsidR="00763212" w:rsidRPr="003F3D7F" w:rsidRDefault="004B5538" w:rsidP="004B5538">
      <w:pPr>
        <w:tabs>
          <w:tab w:val="clear" w:pos="680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 w:rsidRPr="003F3D7F">
        <w:rPr>
          <w:rFonts w:ascii="Angsana New" w:eastAsia="Times New Roman" w:hAnsi="Angsana New"/>
          <w:spacing w:val="-6"/>
          <w:sz w:val="30"/>
          <w:szCs w:val="30"/>
        </w:rPr>
        <w:t xml:space="preserve">31 </w:t>
      </w:r>
      <w:r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ธันวาคม </w:t>
      </w:r>
      <w:r w:rsidRPr="003F3D7F">
        <w:rPr>
          <w:rFonts w:ascii="Angsana New" w:eastAsia="Times New Roman" w:hAnsi="Angsana New"/>
          <w:spacing w:val="-6"/>
          <w:sz w:val="30"/>
          <w:szCs w:val="30"/>
        </w:rPr>
        <w:t xml:space="preserve">2562 </w:t>
      </w:r>
      <w:r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และ </w:t>
      </w:r>
      <w:r w:rsidRPr="003F3D7F">
        <w:rPr>
          <w:rFonts w:ascii="Angsana New" w:eastAsia="Times New Roman" w:hAnsi="Angsana New"/>
          <w:spacing w:val="-6"/>
          <w:sz w:val="30"/>
          <w:szCs w:val="30"/>
        </w:rPr>
        <w:t xml:space="preserve">2561 </w:t>
      </w:r>
      <w:r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กลุ่มบริษัทคำนวณค่าเผื่อหนี้สงสัยจะสูญสำหรับสำรองเพิ่มเติม</w:t>
      </w:r>
      <w:r w:rsidR="00DC1B23"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ตามอัตราร้อยละ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ดังนี้</w:t>
      </w:r>
    </w:p>
    <w:p w14:paraId="547DA4C0" w14:textId="77777777" w:rsidR="004B5538" w:rsidRPr="003F3D7F" w:rsidRDefault="004B5538" w:rsidP="004B5538">
      <w:pPr>
        <w:tabs>
          <w:tab w:val="clear" w:pos="680"/>
          <w:tab w:val="left" w:pos="540"/>
        </w:tabs>
        <w:ind w:left="540"/>
        <w:jc w:val="thaiDistribute"/>
        <w:rPr>
          <w:rFonts w:ascii="Angsana New" w:eastAsia="Times New Roman" w:hAnsi="Angsana New"/>
          <w:sz w:val="10"/>
          <w:szCs w:val="10"/>
        </w:rPr>
      </w:pPr>
    </w:p>
    <w:p w14:paraId="73262E1E" w14:textId="77777777" w:rsidR="00FF3AFF" w:rsidRPr="003F3D7F" w:rsidRDefault="00FF3AFF" w:rsidP="00FF3AFF">
      <w:pPr>
        <w:spacing w:line="240" w:lineRule="auto"/>
        <w:ind w:left="547"/>
        <w:jc w:val="thaiDistribute"/>
        <w:rPr>
          <w:rFonts w:ascii="Angsana New" w:eastAsia="Times New Roman" w:hAnsi="Angsana New"/>
          <w:sz w:val="2"/>
          <w:szCs w:val="2"/>
        </w:rPr>
      </w:pPr>
    </w:p>
    <w:tbl>
      <w:tblPr>
        <w:tblW w:w="9208" w:type="dxa"/>
        <w:tblInd w:w="450" w:type="dxa"/>
        <w:tblLook w:val="04A0" w:firstRow="1" w:lastRow="0" w:firstColumn="1" w:lastColumn="0" w:noHBand="0" w:noVBand="1"/>
      </w:tblPr>
      <w:tblGrid>
        <w:gridCol w:w="4495"/>
        <w:gridCol w:w="1141"/>
        <w:gridCol w:w="1191"/>
        <w:gridCol w:w="1214"/>
        <w:gridCol w:w="1167"/>
      </w:tblGrid>
      <w:tr w:rsidR="00FF3AFF" w:rsidRPr="003F3D7F" w14:paraId="720F2DED" w14:textId="77777777" w:rsidTr="00C32A1A">
        <w:tc>
          <w:tcPr>
            <w:tcW w:w="4495" w:type="dxa"/>
            <w:shd w:val="clear" w:color="auto" w:fill="auto"/>
          </w:tcPr>
          <w:p w14:paraId="1AC422F8" w14:textId="77777777" w:rsidR="00FF3AFF" w:rsidRPr="003F3D7F" w:rsidRDefault="00FF3AFF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32" w:type="dxa"/>
            <w:gridSpan w:val="2"/>
            <w:shd w:val="clear" w:color="auto" w:fill="auto"/>
          </w:tcPr>
          <w:p w14:paraId="717E577C" w14:textId="77777777" w:rsidR="00FF3AFF" w:rsidRPr="003F3D7F" w:rsidRDefault="00FF3AFF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81" w:type="dxa"/>
            <w:gridSpan w:val="2"/>
            <w:shd w:val="clear" w:color="auto" w:fill="auto"/>
          </w:tcPr>
          <w:p w14:paraId="16EF369F" w14:textId="77777777" w:rsidR="00FF3AFF" w:rsidRPr="003F3D7F" w:rsidRDefault="00FF3AFF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2561</w:t>
            </w:r>
          </w:p>
        </w:tc>
      </w:tr>
      <w:tr w:rsidR="00DC1B23" w:rsidRPr="003F3D7F" w14:paraId="64EBDBBA" w14:textId="77777777" w:rsidTr="00C32A1A">
        <w:tc>
          <w:tcPr>
            <w:tcW w:w="4495" w:type="dxa"/>
            <w:shd w:val="clear" w:color="auto" w:fill="auto"/>
          </w:tcPr>
          <w:p w14:paraId="4B61D7D4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03A1CE3D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รถยนต์ใหม่</w:t>
            </w:r>
          </w:p>
        </w:tc>
        <w:tc>
          <w:tcPr>
            <w:tcW w:w="1191" w:type="dxa"/>
            <w:shd w:val="clear" w:color="auto" w:fill="auto"/>
          </w:tcPr>
          <w:p w14:paraId="7171B50D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70"/>
              <w:jc w:val="center"/>
              <w:rPr>
                <w:rFonts w:ascii="Angsana New" w:eastAsia="Times New Roman" w:hAnsi="Angsana New"/>
                <w:spacing w:val="-6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>รถ</w:t>
            </w:r>
            <w:r w:rsidRPr="003F3D7F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ยนต์</w:t>
            </w:r>
            <w:r w:rsidRPr="003F3D7F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>มือสอง</w:t>
            </w:r>
          </w:p>
        </w:tc>
        <w:tc>
          <w:tcPr>
            <w:tcW w:w="1214" w:type="dxa"/>
            <w:shd w:val="clear" w:color="auto" w:fill="auto"/>
          </w:tcPr>
          <w:p w14:paraId="323BAB16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รถยนต์ใหม่</w:t>
            </w:r>
          </w:p>
        </w:tc>
        <w:tc>
          <w:tcPr>
            <w:tcW w:w="1167" w:type="dxa"/>
            <w:shd w:val="clear" w:color="auto" w:fill="auto"/>
          </w:tcPr>
          <w:p w14:paraId="361F2C1B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70"/>
              <w:jc w:val="center"/>
              <w:rPr>
                <w:rFonts w:ascii="Angsana New" w:eastAsia="Times New Roman" w:hAnsi="Angsana New"/>
                <w:spacing w:val="-6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>รถ</w:t>
            </w:r>
            <w:r w:rsidRPr="003F3D7F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ยนต์</w:t>
            </w:r>
            <w:r w:rsidRPr="003F3D7F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>มือสอง</w:t>
            </w:r>
          </w:p>
        </w:tc>
      </w:tr>
      <w:tr w:rsidR="00DC1B23" w:rsidRPr="003F3D7F" w14:paraId="565793D3" w14:textId="77777777" w:rsidTr="00C32A1A">
        <w:tc>
          <w:tcPr>
            <w:tcW w:w="4495" w:type="dxa"/>
            <w:shd w:val="clear" w:color="auto" w:fill="auto"/>
          </w:tcPr>
          <w:p w14:paraId="47595931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4713" w:type="dxa"/>
            <w:gridSpan w:val="4"/>
            <w:shd w:val="clear" w:color="auto" w:fill="auto"/>
          </w:tcPr>
          <w:p w14:paraId="49BF98D9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C1B23" w:rsidRPr="003F3D7F" w14:paraId="5A604960" w14:textId="77777777" w:rsidTr="00C32A1A">
        <w:tc>
          <w:tcPr>
            <w:tcW w:w="4495" w:type="dxa"/>
            <w:shd w:val="clear" w:color="auto" w:fill="auto"/>
          </w:tcPr>
          <w:p w14:paraId="78CEDB11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เกินกำหนดรับชำระหนี้</w:t>
            </w:r>
          </w:p>
        </w:tc>
        <w:tc>
          <w:tcPr>
            <w:tcW w:w="1141" w:type="dxa"/>
            <w:shd w:val="clear" w:color="auto" w:fill="auto"/>
          </w:tcPr>
          <w:p w14:paraId="32B71E14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609A555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2B186CF8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63193DAF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C16B5" w:rsidRPr="003F3D7F" w14:paraId="3BD9619E" w14:textId="77777777" w:rsidTr="00C32A1A">
        <w:tc>
          <w:tcPr>
            <w:tcW w:w="4495" w:type="dxa"/>
            <w:shd w:val="clear" w:color="auto" w:fill="auto"/>
          </w:tcPr>
          <w:p w14:paraId="3AEBC9CF" w14:textId="77777777" w:rsidR="00BC16B5" w:rsidRPr="003F3D7F" w:rsidRDefault="00BC16B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มากกว่า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ถึง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41" w:type="dxa"/>
            <w:shd w:val="clear" w:color="auto" w:fill="auto"/>
          </w:tcPr>
          <w:p w14:paraId="02A9CD30" w14:textId="757AF24B" w:rsidR="00BC16B5" w:rsidRPr="003F3D7F" w:rsidRDefault="00BC16B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14:paraId="47316CC0" w14:textId="65327437" w:rsidR="00BC16B5" w:rsidRPr="003F3D7F" w:rsidRDefault="00BC16B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18.59</w:t>
            </w:r>
          </w:p>
        </w:tc>
        <w:tc>
          <w:tcPr>
            <w:tcW w:w="1214" w:type="dxa"/>
            <w:shd w:val="clear" w:color="auto" w:fill="auto"/>
          </w:tcPr>
          <w:p w14:paraId="4E25D213" w14:textId="2C2BED56" w:rsidR="00BC16B5" w:rsidRPr="003F3D7F" w:rsidRDefault="00BC16B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BF908F5" w14:textId="77777777" w:rsidR="00BC16B5" w:rsidRPr="003F3D7F" w:rsidRDefault="00BC16B5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17.99</w:t>
            </w:r>
          </w:p>
        </w:tc>
      </w:tr>
      <w:tr w:rsidR="00DC1B23" w:rsidRPr="003F3D7F" w14:paraId="1356A576" w14:textId="77777777" w:rsidTr="00C32A1A">
        <w:tc>
          <w:tcPr>
            <w:tcW w:w="4495" w:type="dxa"/>
            <w:shd w:val="clear" w:color="auto" w:fill="auto"/>
          </w:tcPr>
          <w:p w14:paraId="1D82B03C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มากกว่า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ถึง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 xml:space="preserve">90 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41" w:type="dxa"/>
            <w:shd w:val="clear" w:color="auto" w:fill="auto"/>
          </w:tcPr>
          <w:p w14:paraId="39AFAC5D" w14:textId="145D7743" w:rsidR="00DC1B23" w:rsidRPr="003F3D7F" w:rsidRDefault="00834427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20.11</w:t>
            </w:r>
            <w:r w:rsidR="00BC16B5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- 24.07</w:t>
            </w:r>
          </w:p>
        </w:tc>
        <w:tc>
          <w:tcPr>
            <w:tcW w:w="1191" w:type="dxa"/>
            <w:shd w:val="clear" w:color="auto" w:fill="auto"/>
          </w:tcPr>
          <w:p w14:paraId="237438F7" w14:textId="5EAFEC6B" w:rsidR="00DC1B23" w:rsidRPr="003F3D7F" w:rsidRDefault="00834427" w:rsidP="0083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21.53 - 24.46</w:t>
            </w:r>
          </w:p>
        </w:tc>
        <w:tc>
          <w:tcPr>
            <w:tcW w:w="1214" w:type="dxa"/>
            <w:shd w:val="clear" w:color="auto" w:fill="auto"/>
          </w:tcPr>
          <w:p w14:paraId="3CBA12A7" w14:textId="77777777" w:rsidR="00DC1B23" w:rsidRPr="003F3D7F" w:rsidRDefault="00DC1B23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20.11 - 24.07</w:t>
            </w:r>
          </w:p>
        </w:tc>
        <w:tc>
          <w:tcPr>
            <w:tcW w:w="1167" w:type="dxa"/>
            <w:shd w:val="clear" w:color="auto" w:fill="auto"/>
          </w:tcPr>
          <w:p w14:paraId="496A6FFA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20.11 - 24.07</w:t>
            </w:r>
          </w:p>
        </w:tc>
      </w:tr>
      <w:tr w:rsidR="00DC1B23" w:rsidRPr="003F3D7F" w14:paraId="344DA7A9" w14:textId="77777777" w:rsidTr="00C32A1A">
        <w:tc>
          <w:tcPr>
            <w:tcW w:w="4495" w:type="dxa"/>
            <w:shd w:val="clear" w:color="auto" w:fill="auto"/>
          </w:tcPr>
          <w:p w14:paraId="7E1658F6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มากกว่า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 xml:space="preserve">90 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ถึง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180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41" w:type="dxa"/>
            <w:shd w:val="clear" w:color="auto" w:fill="auto"/>
          </w:tcPr>
          <w:p w14:paraId="3A5FBEF1" w14:textId="6934D839" w:rsidR="00DC1B23" w:rsidRPr="003F3D7F" w:rsidRDefault="00834427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191" w:type="dxa"/>
            <w:shd w:val="clear" w:color="auto" w:fill="auto"/>
          </w:tcPr>
          <w:p w14:paraId="062CFAD9" w14:textId="473D8FBE" w:rsidR="00834427" w:rsidRPr="003F3D7F" w:rsidRDefault="00834427" w:rsidP="0083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214" w:type="dxa"/>
            <w:shd w:val="clear" w:color="auto" w:fill="auto"/>
          </w:tcPr>
          <w:p w14:paraId="069FFB67" w14:textId="77777777" w:rsidR="00DC1B23" w:rsidRPr="003F3D7F" w:rsidRDefault="00DC1B23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167" w:type="dxa"/>
            <w:shd w:val="clear" w:color="auto" w:fill="auto"/>
          </w:tcPr>
          <w:p w14:paraId="427C441B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</w:tr>
      <w:tr w:rsidR="00DC1B23" w:rsidRPr="003F3D7F" w14:paraId="57A4466A" w14:textId="77777777" w:rsidTr="00C32A1A">
        <w:tc>
          <w:tcPr>
            <w:tcW w:w="4495" w:type="dxa"/>
            <w:shd w:val="clear" w:color="auto" w:fill="auto"/>
          </w:tcPr>
          <w:p w14:paraId="2225CECB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มากกว่า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180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ถึง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 xml:space="preserve">270 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41" w:type="dxa"/>
            <w:shd w:val="clear" w:color="auto" w:fill="auto"/>
          </w:tcPr>
          <w:p w14:paraId="1F7B17C4" w14:textId="35D3831F" w:rsidR="00DC1B23" w:rsidRPr="003F3D7F" w:rsidRDefault="00834427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191" w:type="dxa"/>
            <w:shd w:val="clear" w:color="auto" w:fill="auto"/>
          </w:tcPr>
          <w:p w14:paraId="504B81C2" w14:textId="37CC28FF" w:rsidR="00DC1B23" w:rsidRPr="003F3D7F" w:rsidRDefault="00834427" w:rsidP="0083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214" w:type="dxa"/>
            <w:shd w:val="clear" w:color="auto" w:fill="auto"/>
          </w:tcPr>
          <w:p w14:paraId="7BBDDB38" w14:textId="77777777" w:rsidR="00DC1B23" w:rsidRPr="003F3D7F" w:rsidRDefault="00DC1B23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167" w:type="dxa"/>
            <w:shd w:val="clear" w:color="auto" w:fill="auto"/>
          </w:tcPr>
          <w:p w14:paraId="3D8FFB30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</w:tr>
      <w:tr w:rsidR="00DC1B23" w:rsidRPr="003F3D7F" w14:paraId="683B0233" w14:textId="77777777" w:rsidTr="00C32A1A">
        <w:tc>
          <w:tcPr>
            <w:tcW w:w="4495" w:type="dxa"/>
            <w:shd w:val="clear" w:color="auto" w:fill="auto"/>
          </w:tcPr>
          <w:p w14:paraId="542E3283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มากกว่า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270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41" w:type="dxa"/>
            <w:shd w:val="clear" w:color="auto" w:fill="auto"/>
          </w:tcPr>
          <w:p w14:paraId="0B54BBE9" w14:textId="49F48F2B" w:rsidR="00DC1B23" w:rsidRPr="003F3D7F" w:rsidRDefault="00834427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99"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191" w:type="dxa"/>
            <w:shd w:val="clear" w:color="auto" w:fill="auto"/>
          </w:tcPr>
          <w:p w14:paraId="4CB997D6" w14:textId="6B173C8E" w:rsidR="00DC1B23" w:rsidRPr="003F3D7F" w:rsidRDefault="00834427" w:rsidP="0083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9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214" w:type="dxa"/>
            <w:shd w:val="clear" w:color="auto" w:fill="auto"/>
          </w:tcPr>
          <w:p w14:paraId="0702BD72" w14:textId="77777777" w:rsidR="00DC1B23" w:rsidRPr="003F3D7F" w:rsidRDefault="00DC1B23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5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167" w:type="dxa"/>
            <w:shd w:val="clear" w:color="auto" w:fill="auto"/>
          </w:tcPr>
          <w:p w14:paraId="0F2A6395" w14:textId="77777777" w:rsidR="00DC1B23" w:rsidRPr="003F3D7F" w:rsidRDefault="00DC1B23" w:rsidP="00DC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4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</w:tr>
    </w:tbl>
    <w:p w14:paraId="3AD04BC6" w14:textId="77777777" w:rsidR="00FF3AFF" w:rsidRPr="003F3D7F" w:rsidRDefault="00FF3AFF" w:rsidP="00FF3AFF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6654B97B" w14:textId="77777777" w:rsidR="00AF04E9" w:rsidRDefault="00FF3AFF" w:rsidP="00AF04E9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ค่าเผื่อหนี้สงสัยจะสูญ</w:t>
      </w:r>
      <w:r w:rsidR="006011F5" w:rsidRPr="003F3D7F">
        <w:rPr>
          <w:rFonts w:ascii="Angsana New" w:eastAsia="Times New Roman" w:hAnsi="Angsana New" w:hint="cs"/>
          <w:sz w:val="30"/>
          <w:szCs w:val="30"/>
          <w:cs/>
        </w:rPr>
        <w:t>จะถูก</w:t>
      </w:r>
      <w:r w:rsidR="00A33D93" w:rsidRPr="003F3D7F">
        <w:rPr>
          <w:rFonts w:ascii="Angsana New" w:eastAsia="Times New Roman" w:hAnsi="Angsana New" w:hint="cs"/>
          <w:sz w:val="30"/>
          <w:szCs w:val="30"/>
          <w:cs/>
        </w:rPr>
        <w:t>บันทึก</w:t>
      </w:r>
      <w:r w:rsidR="006011F5" w:rsidRPr="003F3D7F">
        <w:rPr>
          <w:rFonts w:ascii="Angsana New" w:eastAsia="Times New Roman" w:hAnsi="Angsana New" w:hint="cs"/>
          <w:sz w:val="30"/>
          <w:szCs w:val="30"/>
          <w:cs/>
        </w:rPr>
        <w:t>เพิ่มเติม</w:t>
      </w:r>
      <w:r w:rsidR="00A33D93" w:rsidRPr="003F3D7F">
        <w:rPr>
          <w:rFonts w:ascii="Angsana New" w:eastAsia="Times New Roman" w:hAnsi="Angsana New" w:hint="cs"/>
          <w:sz w:val="30"/>
          <w:szCs w:val="30"/>
          <w:cs/>
        </w:rPr>
        <w:t>ในลักษณะ</w:t>
      </w:r>
      <w:r w:rsidR="006011F5" w:rsidRPr="003F3D7F">
        <w:rPr>
          <w:rFonts w:ascii="Angsana New" w:eastAsia="Times New Roman" w:hAnsi="Angsana New" w:hint="cs"/>
          <w:sz w:val="30"/>
          <w:szCs w:val="30"/>
          <w:cs/>
        </w:rPr>
        <w:t>สำรองเฉพาะราย เมื่อมีข้อบ่งชี้ว่าลูกหนี้ไม่</w:t>
      </w:r>
      <w:r w:rsidR="00A33D93" w:rsidRPr="003F3D7F">
        <w:rPr>
          <w:rFonts w:ascii="Angsana New" w:eastAsia="Times New Roman" w:hAnsi="Angsana New" w:hint="cs"/>
          <w:sz w:val="30"/>
          <w:szCs w:val="30"/>
          <w:cs/>
        </w:rPr>
        <w:t>มีความ</w:t>
      </w:r>
      <w:r w:rsidR="006011F5" w:rsidRPr="003F3D7F">
        <w:rPr>
          <w:rFonts w:ascii="Angsana New" w:eastAsia="Times New Roman" w:hAnsi="Angsana New" w:hint="cs"/>
          <w:sz w:val="30"/>
          <w:szCs w:val="30"/>
          <w:cs/>
        </w:rPr>
        <w:t>สามารถ</w:t>
      </w:r>
      <w:r w:rsidR="00A33D93" w:rsidRPr="003F3D7F">
        <w:rPr>
          <w:rFonts w:ascii="Angsana New" w:eastAsia="Times New Roman" w:hAnsi="Angsana New" w:hint="cs"/>
          <w:sz w:val="30"/>
          <w:szCs w:val="30"/>
          <w:cs/>
        </w:rPr>
        <w:t>ในการ</w:t>
      </w:r>
      <w:r w:rsidR="006011F5" w:rsidRPr="003F3D7F">
        <w:rPr>
          <w:rFonts w:ascii="Angsana New" w:eastAsia="Times New Roman" w:hAnsi="Angsana New" w:hint="cs"/>
          <w:sz w:val="30"/>
          <w:szCs w:val="30"/>
          <w:cs/>
        </w:rPr>
        <w:t>จ่ายชำระหนี้ให้กับ</w:t>
      </w:r>
      <w:r w:rsidR="00A33D93"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="006011F5" w:rsidRPr="003F3D7F">
        <w:rPr>
          <w:rFonts w:ascii="Angsana New" w:eastAsia="Times New Roman" w:hAnsi="Angsana New" w:hint="cs"/>
          <w:sz w:val="30"/>
          <w:szCs w:val="30"/>
          <w:cs/>
        </w:rPr>
        <w:t>บริษัท</w:t>
      </w:r>
    </w:p>
    <w:p w14:paraId="08FA3051" w14:textId="77777777" w:rsidR="00AF04E9" w:rsidRDefault="00AF04E9" w:rsidP="00AF04E9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BF6E9F4" w14:textId="15758523" w:rsidR="006011F5" w:rsidRPr="003F3D7F" w:rsidRDefault="006011F5" w:rsidP="00AF04E9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วิธีการคำนวณค่าเผื่อหนี้สงสัยจะสูญของ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บริษัทสำหรับลูกหนี้ที่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>เกินกำหนดรับ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ชำระ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>หนี้มาก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กว่า </w:t>
      </w:r>
      <w:r w:rsidR="000D0FCC" w:rsidRPr="003F3D7F">
        <w:rPr>
          <w:rFonts w:ascii="Angsana New" w:eastAsia="Times New Roman" w:hAnsi="Angsana New"/>
          <w:sz w:val="30"/>
          <w:szCs w:val="30"/>
        </w:rPr>
        <w:t>90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 xml:space="preserve"> วัน 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แตกต่างจากวิธีปฏิบัติ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โดยสภาวิชาชีพบัญชี</w:t>
      </w:r>
      <w:r w:rsidR="008843C1">
        <w:rPr>
          <w:rFonts w:ascii="Angsana New" w:eastAsia="Times New Roman" w:hAnsi="Angsana New" w:hint="cs"/>
          <w:sz w:val="30"/>
          <w:szCs w:val="30"/>
          <w:cs/>
        </w:rPr>
        <w:t>ฯ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 xml:space="preserve"> ซึ่งกำหนดให้ธุ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รกิจสินเชื่อเพื่ออุปโภคและบริโภค </w:t>
      </w:r>
      <w:r w:rsidRPr="003F3D7F">
        <w:rPr>
          <w:rFonts w:ascii="Angsana New" w:eastAsia="Times New Roman" w:hAnsi="Angsana New"/>
          <w:sz w:val="30"/>
          <w:szCs w:val="30"/>
        </w:rPr>
        <w:t>(Consumer Finance)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>ประมาณการ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ค่าเผื่อหนี้สงสัยจะสูญเต็มจำนวน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>ตามยอดหนี้คงเหลือของ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ลูกหนี้ที่ค้างชำระเกิน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3 งวดขึ้นไป</w:t>
      </w:r>
      <w:r w:rsidR="000D0FCC" w:rsidRPr="003F3D7F">
        <w:rPr>
          <w:rFonts w:ascii="Angsana New" w:eastAsia="Times New Roman" w:hAnsi="Angsana New"/>
          <w:sz w:val="30"/>
          <w:szCs w:val="30"/>
          <w:cs/>
        </w:rPr>
        <w:br/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โดยไม่นำหลักประกันมาหักจากยอดหนี้คงเหลือ อย่างไรก็ตาม ฝ่ายบริหารพิจารณาแล้วเห็นว่า</w:t>
      </w:r>
      <w:r w:rsidR="000D0FCC"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บริษัทมี</w:t>
      </w:r>
      <w:r w:rsidR="006071FD" w:rsidRPr="003F3D7F">
        <w:rPr>
          <w:rFonts w:ascii="Angsana New" w:eastAsia="Times New Roman" w:hAnsi="Angsana New"/>
          <w:sz w:val="30"/>
          <w:szCs w:val="30"/>
          <w:cs/>
        </w:rPr>
        <w:br/>
      </w:r>
      <w:r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ความเสี่ยงต่ำที่จะไม่สามารถบังคับเอาหลักประกันคืนจากลูกหนี้ ดังนั้น</w:t>
      </w:r>
      <w:r w:rsidR="00007344"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กลุ่ม</w:t>
      </w:r>
      <w:r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บริษัท</w:t>
      </w:r>
      <w:r w:rsidR="00007344"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จึงนำห</w:t>
      </w:r>
      <w:r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ลักประกันมาหัก</w:t>
      </w:r>
      <w:r w:rsidR="00007344" w:rsidRPr="003F3D7F">
        <w:rPr>
          <w:rFonts w:ascii="Angsana New" w:eastAsia="Times New Roman" w:hAnsi="Angsana New" w:hint="cs"/>
          <w:spacing w:val="-6"/>
          <w:sz w:val="30"/>
          <w:szCs w:val="30"/>
          <w:cs/>
        </w:rPr>
        <w:t>จากยอดหนี้</w:t>
      </w:r>
      <w:r w:rsidR="00007344" w:rsidRPr="003F3D7F">
        <w:rPr>
          <w:rFonts w:ascii="Angsana New" w:eastAsia="Times New Roman" w:hAnsi="Angsana New" w:hint="cs"/>
          <w:sz w:val="30"/>
          <w:szCs w:val="30"/>
          <w:cs/>
        </w:rPr>
        <w:t xml:space="preserve">คงเหลือในการประมาณการค่าเผื่อหนี้สงสัยจะสูญ 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ซึ่งจะครอบคลุมความเสี่ยงและสะท้อนภาพที่แท้จริงในการดำเนินธุรกิจของ</w:t>
      </w:r>
      <w:r w:rsidR="0034516F"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บริษัท</w:t>
      </w:r>
    </w:p>
    <w:p w14:paraId="2A7A0A03" w14:textId="3F098028" w:rsidR="006011F5" w:rsidRPr="003F3D7F" w:rsidRDefault="00713DF6" w:rsidP="00FF3AFF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  <w:r w:rsidRPr="003F3D7F">
        <w:rPr>
          <w:rFonts w:ascii="Angsana New" w:eastAsia="Times New Roman" w:hAnsi="Angsana New" w:hint="cs"/>
          <w:sz w:val="24"/>
          <w:szCs w:val="24"/>
          <w:cs/>
        </w:rPr>
        <w:t xml:space="preserve"> </w:t>
      </w:r>
    </w:p>
    <w:p w14:paraId="26DEDCCC" w14:textId="77777777" w:rsidR="008C66F7" w:rsidRPr="003F3D7F" w:rsidRDefault="008C66F7" w:rsidP="008C66F7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3F3D7F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th-TH"/>
        </w:rPr>
        <w:t>ลูกหนี้จากการซื้อสิทธิเรียกร้อง</w:t>
      </w:r>
    </w:p>
    <w:p w14:paraId="4EC9516E" w14:textId="77777777" w:rsidR="006011F5" w:rsidRPr="003F3D7F" w:rsidRDefault="006011F5" w:rsidP="006071FD">
      <w:pPr>
        <w:spacing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1C45C234" w14:textId="77777777" w:rsidR="009A681A" w:rsidRPr="003F3D7F" w:rsidRDefault="006011F5" w:rsidP="0060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ลูกหนี้จากการซื้อสิทธิเรียกร้องแสดงมูลค่าตามยอดลูกหนี้คงค้างหักส่วนลดการรับโอนสิทธิรับล่วงหน้า</w:t>
      </w:r>
      <w:r w:rsidR="00CF7173" w:rsidRPr="003F3D7F">
        <w:rPr>
          <w:rFonts w:ascii="Angsana New" w:eastAsia="Times New Roman" w:hAnsi="Angsana New" w:hint="cs"/>
          <w:sz w:val="30"/>
          <w:szCs w:val="30"/>
          <w:cs/>
        </w:rPr>
        <w:t>และค่าเผื่อหนี้สงสัยจะสูญ</w:t>
      </w:r>
    </w:p>
    <w:p w14:paraId="3B38052E" w14:textId="77777777" w:rsidR="006071FD" w:rsidRPr="003F3D7F" w:rsidRDefault="006071FD" w:rsidP="0060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36098FE2" w14:textId="77777777" w:rsidR="00AF04E9" w:rsidRDefault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6F2B89B4" w14:textId="011C4ED9" w:rsidR="00BF46CD" w:rsidRPr="003F3D7F" w:rsidRDefault="00906837" w:rsidP="0060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lastRenderedPageBreak/>
        <w:t>กลุ่มบริษัทคำนวณ</w:t>
      </w:r>
      <w:r w:rsidR="00BF46CD" w:rsidRPr="003F3D7F">
        <w:rPr>
          <w:rFonts w:ascii="Angsana New" w:eastAsia="Times New Roman" w:hAnsi="Angsana New" w:hint="cs"/>
          <w:sz w:val="30"/>
          <w:szCs w:val="30"/>
          <w:cs/>
        </w:rPr>
        <w:t>ค่าเผื่อหนี้สงสัยจะสูญ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ตามอัตราร้อยละ</w:t>
      </w:r>
      <w:r w:rsidR="00BF46CD" w:rsidRPr="003F3D7F">
        <w:rPr>
          <w:rFonts w:ascii="Angsana New" w:eastAsia="Times New Roman" w:hAnsi="Angsana New" w:hint="cs"/>
          <w:sz w:val="30"/>
          <w:szCs w:val="30"/>
          <w:cs/>
        </w:rPr>
        <w:t>ดังนี้</w:t>
      </w:r>
    </w:p>
    <w:p w14:paraId="744EAFFB" w14:textId="77777777" w:rsidR="006071FD" w:rsidRPr="003F3D7F" w:rsidRDefault="006071FD" w:rsidP="006071FD">
      <w:pPr>
        <w:spacing w:line="240" w:lineRule="auto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5231"/>
        <w:gridCol w:w="1971"/>
        <w:gridCol w:w="1888"/>
      </w:tblGrid>
      <w:tr w:rsidR="009A681A" w:rsidRPr="003F3D7F" w14:paraId="040F6DE2" w14:textId="77777777" w:rsidTr="00DB7158">
        <w:tc>
          <w:tcPr>
            <w:tcW w:w="5231" w:type="dxa"/>
            <w:shd w:val="clear" w:color="auto" w:fill="auto"/>
          </w:tcPr>
          <w:p w14:paraId="09C2181D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971" w:type="dxa"/>
            <w:shd w:val="clear" w:color="auto" w:fill="auto"/>
          </w:tcPr>
          <w:p w14:paraId="7623C19C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888" w:type="dxa"/>
            <w:shd w:val="clear" w:color="auto" w:fill="auto"/>
          </w:tcPr>
          <w:p w14:paraId="54C77CE6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2561</w:t>
            </w:r>
          </w:p>
        </w:tc>
      </w:tr>
      <w:tr w:rsidR="009A681A" w:rsidRPr="003F3D7F" w14:paraId="7744E32E" w14:textId="77777777" w:rsidTr="00DB7158">
        <w:tc>
          <w:tcPr>
            <w:tcW w:w="5231" w:type="dxa"/>
            <w:shd w:val="clear" w:color="auto" w:fill="auto"/>
          </w:tcPr>
          <w:p w14:paraId="5EF720E9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3859" w:type="dxa"/>
            <w:gridSpan w:val="2"/>
            <w:shd w:val="clear" w:color="auto" w:fill="auto"/>
          </w:tcPr>
          <w:p w14:paraId="49B6721F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A681A" w:rsidRPr="003F3D7F" w14:paraId="3C4406AA" w14:textId="77777777" w:rsidTr="00DB7158">
        <w:tc>
          <w:tcPr>
            <w:tcW w:w="5231" w:type="dxa"/>
            <w:shd w:val="clear" w:color="auto" w:fill="auto"/>
          </w:tcPr>
          <w:p w14:paraId="28CC4656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971" w:type="dxa"/>
            <w:shd w:val="clear" w:color="auto" w:fill="auto"/>
          </w:tcPr>
          <w:p w14:paraId="3FB31700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0.25</w:t>
            </w:r>
          </w:p>
        </w:tc>
        <w:tc>
          <w:tcPr>
            <w:tcW w:w="1888" w:type="dxa"/>
            <w:shd w:val="clear" w:color="auto" w:fill="auto"/>
          </w:tcPr>
          <w:p w14:paraId="548638F6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0.25</w:t>
            </w:r>
          </w:p>
        </w:tc>
      </w:tr>
      <w:tr w:rsidR="009A681A" w:rsidRPr="003F3D7F" w14:paraId="3B8323E7" w14:textId="77777777" w:rsidTr="00DB7158">
        <w:tc>
          <w:tcPr>
            <w:tcW w:w="5231" w:type="dxa"/>
            <w:shd w:val="clear" w:color="auto" w:fill="auto"/>
          </w:tcPr>
          <w:p w14:paraId="18C084AC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เกินกำหนดรับชำระหนี้</w:t>
            </w:r>
          </w:p>
        </w:tc>
        <w:tc>
          <w:tcPr>
            <w:tcW w:w="1971" w:type="dxa"/>
            <w:shd w:val="clear" w:color="auto" w:fill="auto"/>
          </w:tcPr>
          <w:p w14:paraId="2CAE76F4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88" w:type="dxa"/>
            <w:shd w:val="clear" w:color="auto" w:fill="auto"/>
          </w:tcPr>
          <w:p w14:paraId="3C163885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A681A" w:rsidRPr="003F3D7F" w14:paraId="1CBBB7CE" w14:textId="77777777" w:rsidTr="00DB7158">
        <w:tc>
          <w:tcPr>
            <w:tcW w:w="5231" w:type="dxa"/>
            <w:shd w:val="clear" w:color="auto" w:fill="auto"/>
          </w:tcPr>
          <w:p w14:paraId="310529BD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380"/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ไม่เกิน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 xml:space="preserve">90 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1971" w:type="dxa"/>
            <w:shd w:val="clear" w:color="auto" w:fill="auto"/>
          </w:tcPr>
          <w:p w14:paraId="2E1F02D1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0.25</w:t>
            </w:r>
          </w:p>
        </w:tc>
        <w:tc>
          <w:tcPr>
            <w:tcW w:w="1888" w:type="dxa"/>
            <w:shd w:val="clear" w:color="auto" w:fill="auto"/>
          </w:tcPr>
          <w:p w14:paraId="76BBC684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0.25</w:t>
            </w:r>
          </w:p>
        </w:tc>
      </w:tr>
      <w:tr w:rsidR="009A681A" w:rsidRPr="003F3D7F" w14:paraId="49FCEFAD" w14:textId="77777777" w:rsidTr="00DB7158">
        <w:tc>
          <w:tcPr>
            <w:tcW w:w="5231" w:type="dxa"/>
            <w:shd w:val="clear" w:color="auto" w:fill="auto"/>
          </w:tcPr>
          <w:p w14:paraId="68872B6E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3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มากกว่า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ถึง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180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71" w:type="dxa"/>
            <w:shd w:val="clear" w:color="auto" w:fill="auto"/>
          </w:tcPr>
          <w:p w14:paraId="249A13BF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20.00</w:t>
            </w:r>
          </w:p>
        </w:tc>
        <w:tc>
          <w:tcPr>
            <w:tcW w:w="1888" w:type="dxa"/>
            <w:shd w:val="clear" w:color="auto" w:fill="auto"/>
          </w:tcPr>
          <w:p w14:paraId="45F458BC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20.00</w:t>
            </w:r>
          </w:p>
        </w:tc>
      </w:tr>
      <w:tr w:rsidR="009A681A" w:rsidRPr="003F3D7F" w14:paraId="70BD800E" w14:textId="77777777" w:rsidTr="00DB7158">
        <w:tc>
          <w:tcPr>
            <w:tcW w:w="5231" w:type="dxa"/>
            <w:shd w:val="clear" w:color="auto" w:fill="auto"/>
          </w:tcPr>
          <w:p w14:paraId="07838F5A" w14:textId="77777777" w:rsidR="009A681A" w:rsidRPr="003F3D7F" w:rsidRDefault="009A681A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3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มากกว่า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180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71" w:type="dxa"/>
            <w:shd w:val="clear" w:color="auto" w:fill="auto"/>
          </w:tcPr>
          <w:p w14:paraId="5D1F1874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  <w:tc>
          <w:tcPr>
            <w:tcW w:w="1888" w:type="dxa"/>
            <w:shd w:val="clear" w:color="auto" w:fill="auto"/>
          </w:tcPr>
          <w:p w14:paraId="0CFA1327" w14:textId="77777777" w:rsidR="009A681A" w:rsidRPr="003F3D7F" w:rsidRDefault="009A681A" w:rsidP="001E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100.00</w:t>
            </w:r>
          </w:p>
        </w:tc>
      </w:tr>
    </w:tbl>
    <w:p w14:paraId="30E67E77" w14:textId="77777777" w:rsidR="00462AEB" w:rsidRPr="003F3D7F" w:rsidRDefault="00462AEB" w:rsidP="00462AEB">
      <w:pPr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58E6BEE" w14:textId="2EB50F15" w:rsidR="00462AEB" w:rsidRPr="003F3D7F" w:rsidRDefault="00462AEB" w:rsidP="0046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การประมาณ</w:t>
      </w:r>
      <w:r w:rsidR="009A681A" w:rsidRPr="003F3D7F">
        <w:rPr>
          <w:rFonts w:ascii="Angsana New" w:eastAsia="Times New Roman" w:hAnsi="Angsana New" w:hint="cs"/>
          <w:sz w:val="30"/>
          <w:szCs w:val="30"/>
          <w:cs/>
        </w:rPr>
        <w:t>การ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ค่าเผื่อหนี้สงสัยจะสูญของลูกหนี้ ฝ่ายบริหารจำเป็นต้องใช้ดุลยพินิจในการประมาณการ</w:t>
      </w:r>
      <w:r w:rsidR="009A681A" w:rsidRPr="003F3D7F">
        <w:rPr>
          <w:rFonts w:ascii="Angsana New" w:eastAsia="Times New Roman" w:hAnsi="Angsana New" w:hint="cs"/>
          <w:sz w:val="30"/>
          <w:szCs w:val="30"/>
          <w:cs/>
        </w:rPr>
        <w:t>มูลค่า</w:t>
      </w:r>
      <w:r w:rsidR="00433836">
        <w:rPr>
          <w:rFonts w:ascii="Angsana New" w:eastAsia="Times New Roman" w:hAnsi="Angsana New"/>
          <w:sz w:val="30"/>
          <w:szCs w:val="30"/>
          <w:cs/>
        </w:rPr>
        <w:br/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ผลขาดทุนที่คาดว่าจะเกิดขึ้นตลอดอายุ</w:t>
      </w:r>
      <w:r w:rsidR="000C515C" w:rsidRPr="003F3D7F">
        <w:rPr>
          <w:rFonts w:ascii="Angsana New" w:eastAsia="Times New Roman" w:hAnsi="Angsana New" w:hint="cs"/>
          <w:sz w:val="30"/>
          <w:szCs w:val="30"/>
          <w:cs/>
        </w:rPr>
        <w:t>สัญญา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ของลูกหนี้แต่ละราย โดยพิจารณาจากข้อมูลสถิติต่าง ๆ เช่น ประสบการณ์การเก็บเงินในอดีต การปฏิบัติผิดสัญญาของลูกหนี้ในอดีต การวิเคราะห์ประวัติการชำระหนี้ </w:t>
      </w:r>
      <w:r w:rsidR="00AD46A1" w:rsidRPr="003F3D7F">
        <w:rPr>
          <w:rFonts w:ascii="Angsana New" w:eastAsia="Times New Roman" w:hAnsi="Angsana New"/>
          <w:sz w:val="30"/>
          <w:szCs w:val="30"/>
          <w:cs/>
        </w:rPr>
        <w:br/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ผลเสียหายที่เกิดขึ้นจริงในอดีต การคาดการณ์เกี่ยวกับการชำระหนี้ในอนาคตของลูกค้า และสภาวะเศรษฐกิจที่เป็นอยู่ในขณะนั้น เป็นต้น</w:t>
      </w:r>
    </w:p>
    <w:p w14:paraId="13CF54FE" w14:textId="77777777" w:rsidR="00462AEB" w:rsidRPr="003F3D7F" w:rsidRDefault="00462AEB" w:rsidP="0046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3FC4B59" w14:textId="77777777" w:rsidR="00462AEB" w:rsidRPr="003F3D7F" w:rsidRDefault="00462AEB" w:rsidP="0046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ค่าเผื่อหนี้สงสัยจะสูญจะถูก</w:t>
      </w:r>
      <w:r w:rsidR="000C515C" w:rsidRPr="003F3D7F">
        <w:rPr>
          <w:rFonts w:ascii="Angsana New" w:eastAsia="Times New Roman" w:hAnsi="Angsana New" w:hint="cs"/>
          <w:sz w:val="30"/>
          <w:szCs w:val="30"/>
          <w:cs/>
        </w:rPr>
        <w:t>บันทึกเ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พิ่มเติมเมื่อมีข้อบ่งชี้ว่าลูกหนี้ไม่</w:t>
      </w:r>
      <w:r w:rsidR="0035623C" w:rsidRPr="003F3D7F">
        <w:rPr>
          <w:rFonts w:ascii="Angsana New" w:eastAsia="Times New Roman" w:hAnsi="Angsana New" w:hint="cs"/>
          <w:sz w:val="30"/>
          <w:szCs w:val="30"/>
          <w:cs/>
        </w:rPr>
        <w:t>มีความ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สามารถ</w:t>
      </w:r>
      <w:r w:rsidR="00EC1F1F" w:rsidRPr="003F3D7F">
        <w:rPr>
          <w:rFonts w:ascii="Angsana New" w:eastAsia="Times New Roman" w:hAnsi="Angsana New" w:hint="cs"/>
          <w:sz w:val="30"/>
          <w:szCs w:val="30"/>
          <w:cs/>
        </w:rPr>
        <w:t>ในการ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จ่ายชำระหนี้ให้กับ</w:t>
      </w:r>
      <w:r w:rsidR="00EC1F1F"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บริษัท</w:t>
      </w:r>
    </w:p>
    <w:p w14:paraId="3D557D60" w14:textId="77777777" w:rsidR="006071FD" w:rsidRPr="003F3D7F" w:rsidRDefault="006071FD" w:rsidP="0046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3B7AC16" w14:textId="77777777" w:rsidR="00EC1F1F" w:rsidRPr="003F3D7F" w:rsidRDefault="00EC1F1F" w:rsidP="00EC1F1F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3F3D7F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0851842A" w14:textId="77777777" w:rsidR="00374771" w:rsidRPr="00DB7158" w:rsidRDefault="00374771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3A47ED44" w14:textId="77777777" w:rsidR="00ED75EE" w:rsidRPr="003F3D7F" w:rsidRDefault="00374771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eastAsia="Times New Roman" w:hAnsi="Angsana New"/>
          <w:color w:val="0000FF"/>
          <w:sz w:val="30"/>
          <w:szCs w:val="30"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</w:rPr>
        <w:tab/>
      </w:r>
      <w:r w:rsidRPr="003F3D7F">
        <w:rPr>
          <w:rFonts w:ascii="Angsana New" w:eastAsia="Times New Roman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3F3D7F">
        <w:rPr>
          <w:rFonts w:ascii="Angsana New" w:eastAsia="Times New Roman" w:hAnsi="Angsana New"/>
          <w:color w:val="0000FF"/>
          <w:sz w:val="30"/>
          <w:szCs w:val="30"/>
        </w:rPr>
        <w:t xml:space="preserve"> </w:t>
      </w:r>
    </w:p>
    <w:p w14:paraId="74661168" w14:textId="77777777" w:rsidR="00ED75EE" w:rsidRPr="00DB7158" w:rsidRDefault="00ED75EE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eastAsia="Times New Roman" w:hAnsi="Angsana New"/>
          <w:color w:val="0000FF"/>
          <w:sz w:val="24"/>
          <w:szCs w:val="24"/>
        </w:rPr>
      </w:pPr>
    </w:p>
    <w:p w14:paraId="0AB6BC78" w14:textId="306E8439" w:rsidR="00374771" w:rsidRPr="003F3D7F" w:rsidRDefault="00ED75EE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</w:t>
      </w:r>
    </w:p>
    <w:p w14:paraId="1F68FA79" w14:textId="77777777" w:rsidR="002535A4" w:rsidRPr="00DB7158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95DB440" w14:textId="77777777" w:rsidR="002535A4" w:rsidRPr="003F3D7F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สินค้าซึ่งได้ยึดมาจากลูกหนี้ที่ผิดนัดชำระหนี้จะรับรู้เริ่มแรกด้วยจำนวนที่ต่ำกว่าระหว่างมูลหนี้และมูลค่ายุติธรรมของสินค้าและแสดงต่อมาในงบการเงินด้วยมูลค่าที่ต่ำกว่าระหว่างมูลค่าตามบัญชีกับมูลค่าสุทธิที่จะได้รับ</w:t>
      </w:r>
    </w:p>
    <w:p w14:paraId="3AD8A8E2" w14:textId="77777777" w:rsidR="002535A4" w:rsidRPr="00DB7158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24D3B155" w14:textId="77777777" w:rsidR="002535A4" w:rsidRPr="003F3D7F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846CB70" w14:textId="77777777" w:rsidR="002535A4" w:rsidRPr="00DB7158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7EF7856A" w14:textId="77777777" w:rsidR="002535A4" w:rsidRPr="003F3D7F" w:rsidRDefault="002535A4" w:rsidP="00ED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บริษัทบันทึกค่าเผื่อมูลค่าสินค้าลดลงสำหรับสินค้าที่เสื่อมคุณภาพ เสียหาย ล้าสมัยและค้างนาน</w:t>
      </w:r>
    </w:p>
    <w:p w14:paraId="78C62BC4" w14:textId="77777777" w:rsidR="00ED75EE" w:rsidRPr="00DB7158" w:rsidRDefault="00ED75EE" w:rsidP="00374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eastAsia="Times New Roman" w:hAnsi="Angsana New"/>
          <w:color w:val="0000FF"/>
          <w:sz w:val="24"/>
          <w:szCs w:val="24"/>
        </w:rPr>
      </w:pPr>
    </w:p>
    <w:p w14:paraId="6589EC92" w14:textId="77777777" w:rsidR="0066658D" w:rsidRPr="003F3D7F" w:rsidRDefault="0066658D" w:rsidP="00EE5343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3F3D7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lastRenderedPageBreak/>
        <w:t>เงินลงทุน</w:t>
      </w:r>
    </w:p>
    <w:p w14:paraId="77458C4E" w14:textId="77777777" w:rsidR="0066658D" w:rsidRPr="00DB7158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4224826C" w14:textId="77777777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  <w:cs/>
          <w:lang w:val="th-TH"/>
        </w:rPr>
        <w:t>เงินลงทุนใน</w:t>
      </w: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บริษัทย่อยและการร่วมค้า</w:t>
      </w:r>
    </w:p>
    <w:p w14:paraId="0DAC4D44" w14:textId="77777777" w:rsidR="0066658D" w:rsidRPr="00DB7158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  <w:cs/>
        </w:rPr>
      </w:pPr>
    </w:p>
    <w:p w14:paraId="261CEFFD" w14:textId="77777777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เงินลงทุนในย่อยและการร่วมค้าในงบการเงินเฉพาะกิจการของบริษัท บันทึกบัญชีโดยใช้วิธีราคาทุน ส่วนการบันทึกบัญชีเงินลงทุนในการร่วมค้า</w:t>
      </w:r>
      <w:r w:rsidR="00701E71" w:rsidRPr="003F3D7F">
        <w:rPr>
          <w:rFonts w:ascii="Angsana New" w:eastAsia="Times New Roman" w:hAnsi="Angsana New" w:hint="cs"/>
          <w:sz w:val="30"/>
          <w:szCs w:val="30"/>
          <w:cs/>
        </w:rPr>
        <w:t>ใน</w:t>
      </w:r>
      <w:r w:rsidRPr="003F3D7F">
        <w:rPr>
          <w:rFonts w:ascii="Angsana New" w:eastAsia="Times New Roman" w:hAnsi="Angsana New"/>
          <w:sz w:val="30"/>
          <w:szCs w:val="30"/>
          <w:cs/>
        </w:rPr>
        <w:t>งบการเงินรวมใช้วิธีส่วนได้เสีย</w:t>
      </w:r>
    </w:p>
    <w:p w14:paraId="3F2F7EEC" w14:textId="77777777" w:rsidR="0066658D" w:rsidRPr="00DB7158" w:rsidRDefault="0066658D" w:rsidP="00DC0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Times New Roman" w:hAnsi="Angsana New"/>
          <w:sz w:val="24"/>
          <w:szCs w:val="24"/>
          <w:cs/>
        </w:rPr>
      </w:pPr>
    </w:p>
    <w:p w14:paraId="1C24FE8D" w14:textId="5624058C" w:rsidR="0066658D" w:rsidRPr="003F3D7F" w:rsidRDefault="00433836" w:rsidP="00EE5343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th-TH"/>
        </w:rPr>
        <w:t>ส่วนปรับปรุง</w:t>
      </w:r>
      <w:r w:rsidR="0066658D" w:rsidRPr="003F3D7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>อาคาร</w:t>
      </w:r>
      <w:r w:rsidR="00BC16B5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th-TH"/>
        </w:rPr>
        <w:t>เช่า</w:t>
      </w:r>
      <w:r w:rsidR="0066658D" w:rsidRPr="003F3D7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>และอุปกรณ์</w:t>
      </w:r>
    </w:p>
    <w:p w14:paraId="52462064" w14:textId="77777777" w:rsidR="0066658D" w:rsidRPr="00DB7158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  <w:cs/>
        </w:rPr>
      </w:pPr>
    </w:p>
    <w:p w14:paraId="67558CDE" w14:textId="77777777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580A1A1B" w14:textId="77777777" w:rsidR="0066658D" w:rsidRPr="00DB7158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  <w:cs/>
        </w:rPr>
      </w:pPr>
    </w:p>
    <w:p w14:paraId="16986882" w14:textId="77777777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FEE0FE0" w14:textId="77777777" w:rsidR="0066658D" w:rsidRPr="00DB7158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1AE3FD9D" w14:textId="15B2C1A6" w:rsidR="0066658D" w:rsidRPr="003F3D7F" w:rsidRDefault="00433836" w:rsidP="0066658D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ส่วนปรับปรุง</w:t>
      </w:r>
      <w:r w:rsidR="0066658D" w:rsidRPr="003F3D7F">
        <w:rPr>
          <w:rFonts w:ascii="Angsana New" w:eastAsia="Times New Roman" w:hAnsi="Angsana New"/>
          <w:sz w:val="30"/>
          <w:szCs w:val="30"/>
          <w:cs/>
        </w:rPr>
        <w:t>อาคาร</w:t>
      </w:r>
      <w:r w:rsidR="00BC16B5">
        <w:rPr>
          <w:rFonts w:ascii="Angsana New" w:eastAsia="Times New Roman" w:hAnsi="Angsana New" w:hint="cs"/>
          <w:sz w:val="30"/>
          <w:szCs w:val="30"/>
          <w:cs/>
        </w:rPr>
        <w:t>เช่า</w:t>
      </w:r>
      <w:r w:rsidR="0066658D" w:rsidRPr="003F3D7F">
        <w:rPr>
          <w:rFonts w:ascii="Angsana New" w:eastAsia="Times New Roman" w:hAnsi="Angsana New"/>
          <w:sz w:val="30"/>
          <w:szCs w:val="30"/>
          <w:cs/>
        </w:rPr>
        <w:t xml:space="preserve">และอุปกรณ์วัดมูลค่าด้วยราคาทุนหักค่าเสื่อมราคาสะสมและขาดทุนจากการด้อยค่า </w:t>
      </w:r>
    </w:p>
    <w:p w14:paraId="37851F9E" w14:textId="77777777" w:rsidR="0066658D" w:rsidRPr="00DB7158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091AB0FE" w14:textId="77777777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F3D7F">
        <w:rPr>
          <w:rFonts w:ascii="Angsana New" w:eastAsia="Times New Roman" w:hAnsi="Angsana New"/>
          <w:sz w:val="30"/>
          <w:szCs w:val="30"/>
        </w:rPr>
        <w:t xml:space="preserve"> </w:t>
      </w:r>
      <w:r w:rsidRPr="003F3D7F">
        <w:rPr>
          <w:rFonts w:ascii="Angsana New" w:eastAsia="Times New Roman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3F3D7F">
        <w:rPr>
          <w:rFonts w:ascii="Angsana New" w:eastAsia="Times New Roman" w:hAnsi="Angsana New"/>
          <w:sz w:val="30"/>
          <w:szCs w:val="30"/>
        </w:rPr>
        <w:t xml:space="preserve"> </w:t>
      </w:r>
      <w:r w:rsidRPr="003F3D7F">
        <w:rPr>
          <w:rFonts w:ascii="Angsana New" w:eastAsia="Times New Roman" w:hAnsi="Angsana New"/>
          <w:sz w:val="30"/>
          <w:szCs w:val="30"/>
          <w:cs/>
        </w:rPr>
        <w:t>การขนย้าย</w:t>
      </w:r>
      <w:r w:rsidRPr="003F3D7F">
        <w:rPr>
          <w:rFonts w:ascii="Angsana New" w:eastAsia="Times New Roman" w:hAnsi="Angsana New"/>
          <w:sz w:val="30"/>
          <w:szCs w:val="30"/>
        </w:rPr>
        <w:t xml:space="preserve"> </w:t>
      </w:r>
      <w:r w:rsidR="00A25AB4" w:rsidRPr="003F3D7F">
        <w:rPr>
          <w:rFonts w:ascii="Angsana New" w:eastAsia="Times New Roman" w:hAnsi="Angsana New"/>
          <w:sz w:val="30"/>
          <w:szCs w:val="30"/>
          <w:cs/>
        </w:rPr>
        <w:br/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3F3D7F">
        <w:rPr>
          <w:rFonts w:ascii="Angsana New" w:eastAsia="Times New Roman" w:hAnsi="Angsana New"/>
          <w:sz w:val="30"/>
          <w:szCs w:val="30"/>
        </w:rPr>
        <w:t xml:space="preserve"> </w:t>
      </w:r>
      <w:r w:rsidRPr="003F3D7F">
        <w:rPr>
          <w:rFonts w:ascii="Angsana New" w:eastAsia="Times New Roman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A25AB4" w:rsidRPr="003F3D7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eastAsia="Times New Roman" w:hAnsi="Angsana New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6004A36A" w14:textId="684AAAB2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eastAsia="en-GB"/>
        </w:rPr>
      </w:pPr>
      <w:r w:rsidRPr="003F3D7F">
        <w:rPr>
          <w:rFonts w:ascii="Angsana New" w:eastAsia="Times New Roman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433836">
        <w:rPr>
          <w:rFonts w:ascii="Angsana New" w:eastAsia="Times New Roman" w:hAnsi="Angsana New" w:hint="cs"/>
          <w:color w:val="000000"/>
          <w:sz w:val="30"/>
          <w:szCs w:val="30"/>
          <w:cs/>
          <w:lang w:eastAsia="en-GB"/>
        </w:rPr>
        <w:t>ส่วนปรับปรุง</w:t>
      </w:r>
      <w:r w:rsidRPr="003F3D7F">
        <w:rPr>
          <w:rFonts w:ascii="Angsana New" w:eastAsia="Times New Roman" w:hAnsi="Angsana New"/>
          <w:color w:val="000000"/>
          <w:sz w:val="30"/>
          <w:szCs w:val="30"/>
          <w:cs/>
          <w:lang w:eastAsia="en-GB"/>
        </w:rPr>
        <w:t>อาคาร</w:t>
      </w:r>
      <w:r w:rsidR="00BC16B5">
        <w:rPr>
          <w:rFonts w:ascii="Angsana New" w:eastAsia="Times New Roman" w:hAnsi="Angsana New" w:hint="cs"/>
          <w:color w:val="000000"/>
          <w:sz w:val="30"/>
          <w:szCs w:val="30"/>
          <w:cs/>
          <w:lang w:eastAsia="en-GB"/>
        </w:rPr>
        <w:t>เช่า</w:t>
      </w:r>
      <w:r w:rsidRPr="003F3D7F">
        <w:rPr>
          <w:rFonts w:ascii="Angsana New" w:eastAsia="Times New Roman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F3D7F">
        <w:rPr>
          <w:rFonts w:ascii="Angsana New" w:eastAsia="Times New Roman" w:hAnsi="Angsana New"/>
          <w:color w:val="000000"/>
          <w:sz w:val="30"/>
          <w:szCs w:val="30"/>
          <w:lang w:eastAsia="en-GB"/>
        </w:rPr>
        <w:t xml:space="preserve"> </w:t>
      </w:r>
    </w:p>
    <w:p w14:paraId="2CFDFA9E" w14:textId="77777777" w:rsidR="0066658D" w:rsidRPr="00433836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</w:rPr>
      </w:pPr>
    </w:p>
    <w:p w14:paraId="26844276" w14:textId="31274DC2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กำไรหรือขาดทุนจากการจำหน่าย</w:t>
      </w:r>
      <w:r w:rsidR="00433836">
        <w:rPr>
          <w:rFonts w:ascii="Angsana New" w:eastAsia="Calibri" w:hAnsi="Angsana New" w:hint="cs"/>
          <w:sz w:val="30"/>
          <w:szCs w:val="30"/>
          <w:cs/>
        </w:rPr>
        <w:t>ส่วนปรับปรุง</w:t>
      </w:r>
      <w:r w:rsidRPr="003F3D7F">
        <w:rPr>
          <w:rFonts w:ascii="Angsana New" w:eastAsia="Calibri" w:hAnsi="Angsana New"/>
          <w:sz w:val="30"/>
          <w:szCs w:val="30"/>
          <w:cs/>
        </w:rPr>
        <w:t>อาคาร</w:t>
      </w:r>
      <w:r w:rsidR="00BC16B5">
        <w:rPr>
          <w:rFonts w:ascii="Angsana New" w:eastAsia="Calibri" w:hAnsi="Angsana New" w:hint="cs"/>
          <w:sz w:val="30"/>
          <w:szCs w:val="30"/>
          <w:cs/>
        </w:rPr>
        <w:t>เช่า</w:t>
      </w:r>
      <w:r w:rsidRPr="003F3D7F">
        <w:rPr>
          <w:rFonts w:ascii="Angsana New" w:eastAsia="Calibri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433836">
        <w:rPr>
          <w:rFonts w:ascii="Angsana New" w:eastAsia="Calibri" w:hAnsi="Angsana New" w:hint="cs"/>
          <w:sz w:val="30"/>
          <w:szCs w:val="30"/>
          <w:cs/>
        </w:rPr>
        <w:t>ส่วนปรับปรุง</w:t>
      </w:r>
      <w:r w:rsidRPr="003F3D7F">
        <w:rPr>
          <w:rFonts w:ascii="Angsana New" w:eastAsia="Calibri" w:hAnsi="Angsana New"/>
          <w:sz w:val="30"/>
          <w:szCs w:val="30"/>
          <w:cs/>
        </w:rPr>
        <w:t>อาคาร</w:t>
      </w:r>
      <w:r w:rsidR="00BC16B5">
        <w:rPr>
          <w:rFonts w:ascii="Angsana New" w:eastAsia="Calibri" w:hAnsi="Angsana New" w:hint="cs"/>
          <w:sz w:val="30"/>
          <w:szCs w:val="30"/>
          <w:cs/>
        </w:rPr>
        <w:t>เช่า</w:t>
      </w:r>
      <w:r w:rsidRPr="003F3D7F">
        <w:rPr>
          <w:rFonts w:ascii="Angsana New" w:eastAsia="Calibri" w:hAnsi="Angsana New"/>
          <w:sz w:val="30"/>
          <w:szCs w:val="30"/>
          <w:cs/>
        </w:rPr>
        <w:t>และอุปกรณ์ โดยรับรู้ในกำไรหรือขาดทุน</w:t>
      </w:r>
    </w:p>
    <w:p w14:paraId="3AF67226" w14:textId="77777777" w:rsidR="0066658D" w:rsidRPr="00433836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cs/>
        </w:rPr>
      </w:pPr>
    </w:p>
    <w:p w14:paraId="1B85E802" w14:textId="77777777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สินทรัพย์ที่เช่า</w:t>
      </w:r>
    </w:p>
    <w:p w14:paraId="7B226426" w14:textId="77777777" w:rsidR="00DC24D4" w:rsidRPr="00433836" w:rsidRDefault="00DC24D4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</w:rPr>
      </w:pPr>
    </w:p>
    <w:p w14:paraId="7168F452" w14:textId="6759A852" w:rsidR="0066658D" w:rsidRPr="003F3D7F" w:rsidRDefault="0066658D" w:rsidP="0066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การเช่า</w:t>
      </w:r>
      <w:r w:rsidR="00DC24D4" w:rsidRPr="003F3D7F">
        <w:rPr>
          <w:rFonts w:ascii="Angsana New" w:eastAsia="Times New Roman" w:hAnsi="Angsana New" w:hint="cs"/>
          <w:sz w:val="30"/>
          <w:szCs w:val="30"/>
          <w:cs/>
        </w:rPr>
        <w:t>ซึ่ง</w:t>
      </w:r>
      <w:r w:rsidRPr="003F3D7F">
        <w:rPr>
          <w:rFonts w:ascii="Angsana New" w:eastAsia="Times New Roman" w:hAnsi="Angsana New"/>
          <w:sz w:val="30"/>
          <w:szCs w:val="30"/>
          <w:cs/>
        </w:rPr>
        <w:t>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793DA1" w:rsidRPr="003F3D7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eastAsia="Times New Roman" w:hAnsi="Angsana New"/>
          <w:sz w:val="30"/>
          <w:szCs w:val="30"/>
          <w:cs/>
        </w:rPr>
        <w:t>ๆ ให้จัดประเภทเป็นสัญญาเช่าการเงิน  ส่วน</w:t>
      </w:r>
      <w:r w:rsidR="00433836">
        <w:rPr>
          <w:rFonts w:ascii="Angsana New" w:eastAsia="Times New Roman" w:hAnsi="Angsana New" w:hint="cs"/>
          <w:sz w:val="30"/>
          <w:szCs w:val="30"/>
          <w:cs/>
        </w:rPr>
        <w:t>ปรับปรุง</w:t>
      </w:r>
      <w:r w:rsidRPr="003F3D7F">
        <w:rPr>
          <w:rFonts w:ascii="Angsana New" w:eastAsia="Times New Roman" w:hAnsi="Angsana New"/>
          <w:sz w:val="30"/>
          <w:szCs w:val="30"/>
          <w:cs/>
        </w:rPr>
        <w:t>อาคาร</w:t>
      </w:r>
      <w:r w:rsidR="00BC16B5">
        <w:rPr>
          <w:rFonts w:ascii="Angsana New" w:eastAsia="Times New Roman" w:hAnsi="Angsana New" w:hint="cs"/>
          <w:sz w:val="30"/>
          <w:szCs w:val="30"/>
          <w:cs/>
        </w:rPr>
        <w:t>เช่า</w:t>
      </w:r>
      <w:r w:rsidRPr="003F3D7F">
        <w:rPr>
          <w:rFonts w:ascii="Angsana New" w:eastAsia="Times New Roman" w:hAnsi="Angsana New"/>
          <w:sz w:val="30"/>
          <w:szCs w:val="30"/>
          <w:cs/>
        </w:rPr>
        <w:t>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6271EAFE" w14:textId="77777777" w:rsidR="00D573D4" w:rsidRPr="00433836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</w:rPr>
      </w:pPr>
    </w:p>
    <w:p w14:paraId="47510031" w14:textId="77777777" w:rsidR="00D573D4" w:rsidRPr="003F3D7F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0981438D" w14:textId="77777777" w:rsidR="00D573D4" w:rsidRPr="00433836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</w:rPr>
      </w:pPr>
    </w:p>
    <w:p w14:paraId="3F093357" w14:textId="407E4BF0" w:rsidR="00D573D4" w:rsidRPr="003F3D7F" w:rsidRDefault="00D573D4" w:rsidP="00A8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433836">
        <w:rPr>
          <w:rFonts w:ascii="Angsana New" w:eastAsia="Times New Roman" w:hAnsi="Angsana New" w:hint="cs"/>
          <w:sz w:val="30"/>
          <w:szCs w:val="30"/>
          <w:cs/>
        </w:rPr>
        <w:t>ส่วนปรับปรุง</w:t>
      </w:r>
      <w:r w:rsidRPr="003F3D7F">
        <w:rPr>
          <w:rFonts w:ascii="Angsana New" w:eastAsia="Times New Roman" w:hAnsi="Angsana New"/>
          <w:sz w:val="30"/>
          <w:szCs w:val="30"/>
          <w:cs/>
        </w:rPr>
        <w:t>อาคาร</w:t>
      </w:r>
      <w:r w:rsidR="00BC16B5">
        <w:rPr>
          <w:rFonts w:ascii="Angsana New" w:eastAsia="Times New Roman" w:hAnsi="Angsana New" w:hint="cs"/>
          <w:sz w:val="30"/>
          <w:szCs w:val="30"/>
          <w:cs/>
        </w:rPr>
        <w:t>เช่า</w:t>
      </w:r>
      <w:r w:rsidRPr="003F3D7F">
        <w:rPr>
          <w:rFonts w:ascii="Angsana New" w:eastAsia="Times New Roman" w:hAnsi="Angsana New"/>
          <w:sz w:val="30"/>
          <w:szCs w:val="30"/>
          <w:cs/>
        </w:rPr>
        <w:t>และอุปกรณ์</w:t>
      </w:r>
      <w:r w:rsidR="00A80DF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eastAsia="Times New Roman" w:hAnsi="Angsana New"/>
          <w:spacing w:val="-6"/>
          <w:sz w:val="30"/>
          <w:szCs w:val="30"/>
          <w:cs/>
        </w:rPr>
        <w:t>ถ้ามีความเป็นไปได้ค่อนข้างแน่ที่</w:t>
      </w:r>
      <w:r w:rsidRPr="003F3D7F">
        <w:rPr>
          <w:rFonts w:ascii="Angsana New" w:eastAsia="Calibri" w:hAnsi="Angsana New"/>
          <w:color w:val="000000"/>
          <w:spacing w:val="-6"/>
          <w:sz w:val="30"/>
          <w:szCs w:val="30"/>
          <w:cs/>
        </w:rPr>
        <w:t>กลุ่มบริษัท</w:t>
      </w:r>
      <w:r w:rsidRPr="003F3D7F">
        <w:rPr>
          <w:rFonts w:ascii="Angsana New" w:eastAsia="Times New Roman" w:hAnsi="Angsana New"/>
          <w:spacing w:val="-6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</w:t>
      </w:r>
      <w:r w:rsidRPr="003F3D7F">
        <w:rPr>
          <w:rFonts w:ascii="Angsana New" w:eastAsia="Times New Roman" w:hAnsi="Angsana New"/>
          <w:sz w:val="30"/>
          <w:szCs w:val="30"/>
          <w:cs/>
        </w:rPr>
        <w:t>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433836">
        <w:rPr>
          <w:rFonts w:ascii="Angsana New" w:eastAsia="Times New Roman" w:hAnsi="Angsana New" w:hint="cs"/>
          <w:sz w:val="30"/>
          <w:szCs w:val="30"/>
          <w:cs/>
        </w:rPr>
        <w:t>ส่วนปรับปรุง</w:t>
      </w:r>
      <w:r w:rsidRPr="003F3D7F">
        <w:rPr>
          <w:rFonts w:ascii="Angsana New" w:eastAsia="Times New Roman" w:hAnsi="Angsana New"/>
          <w:sz w:val="30"/>
          <w:szCs w:val="30"/>
          <w:cs/>
        </w:rPr>
        <w:t>อาคาร</w:t>
      </w:r>
      <w:r w:rsidR="00BC16B5">
        <w:rPr>
          <w:rFonts w:ascii="Angsana New" w:eastAsia="Times New Roman" w:hAnsi="Angsana New" w:hint="cs"/>
          <w:sz w:val="30"/>
          <w:szCs w:val="30"/>
          <w:cs/>
        </w:rPr>
        <w:t>เช่า</w:t>
      </w:r>
      <w:r w:rsidRPr="003F3D7F">
        <w:rPr>
          <w:rFonts w:ascii="Angsana New" w:eastAsia="Times New Roman" w:hAnsi="Angsana New"/>
          <w:sz w:val="30"/>
          <w:szCs w:val="30"/>
          <w:cs/>
        </w:rPr>
        <w:t>และอุปกรณ์ที่เกิดขึ้นเป็นประจำจะรับรู้ในกำไรหรือขาดทุนเมื่อเกิดขึ้น</w:t>
      </w:r>
    </w:p>
    <w:p w14:paraId="5F037682" w14:textId="77777777" w:rsidR="00D573D4" w:rsidRPr="00433836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</w:rPr>
      </w:pPr>
    </w:p>
    <w:p w14:paraId="22E63444" w14:textId="77777777" w:rsidR="00D573D4" w:rsidRPr="003F3D7F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ค่าเสื่อมราคา</w:t>
      </w:r>
    </w:p>
    <w:p w14:paraId="746FE2C7" w14:textId="77777777" w:rsidR="00D573D4" w:rsidRPr="00433836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</w:rPr>
      </w:pPr>
    </w:p>
    <w:p w14:paraId="035BD07A" w14:textId="3ECE3F0C" w:rsidR="00D573D4" w:rsidRPr="003F3D7F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color w:val="000000"/>
          <w:sz w:val="24"/>
          <w:szCs w:val="24"/>
        </w:rPr>
      </w:pPr>
      <w:r w:rsidRPr="003F3D7F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433836">
        <w:rPr>
          <w:rFonts w:ascii="Angsana New" w:eastAsia="Calibri" w:hAnsi="Angsana New" w:hint="cs"/>
          <w:color w:val="000000"/>
          <w:sz w:val="30"/>
          <w:szCs w:val="30"/>
          <w:cs/>
        </w:rPr>
        <w:t>ส่วนปรับปรุง</w:t>
      </w:r>
      <w:r w:rsidRPr="003F3D7F">
        <w:rPr>
          <w:rFonts w:ascii="Angsana New" w:eastAsia="Calibri" w:hAnsi="Angsana New"/>
          <w:color w:val="000000"/>
          <w:sz w:val="30"/>
          <w:szCs w:val="30"/>
          <w:cs/>
        </w:rPr>
        <w:t>อาคาร</w:t>
      </w:r>
      <w:r w:rsidR="00BC16B5">
        <w:rPr>
          <w:rFonts w:ascii="Angsana New" w:eastAsia="Calibri" w:hAnsi="Angsana New" w:hint="cs"/>
          <w:color w:val="000000"/>
          <w:sz w:val="30"/>
          <w:szCs w:val="30"/>
          <w:cs/>
        </w:rPr>
        <w:t>เช่า</w:t>
      </w:r>
      <w:r w:rsidRPr="003F3D7F">
        <w:rPr>
          <w:rFonts w:ascii="Angsana New" w:eastAsia="Calibri" w:hAnsi="Angsana New"/>
          <w:color w:val="000000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3F3D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F3D7F">
        <w:rPr>
          <w:rFonts w:ascii="Angsana New" w:eastAsia="Calibri" w:hAnsi="Angsana New"/>
          <w:color w:val="000000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4598640" w14:textId="77777777" w:rsidR="00D573D4" w:rsidRPr="00433836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</w:rPr>
      </w:pPr>
    </w:p>
    <w:p w14:paraId="29802C5A" w14:textId="77777777" w:rsidR="00D573D4" w:rsidRPr="003F3D7F" w:rsidRDefault="00D573D4" w:rsidP="008A3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35325023" w14:textId="77777777" w:rsidR="00C4758E" w:rsidRPr="00433836" w:rsidRDefault="00C4758E" w:rsidP="00C4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eastAsia="Times New Roman" w:hAnsi="Angsana New"/>
        </w:rPr>
      </w:pPr>
    </w:p>
    <w:tbl>
      <w:tblPr>
        <w:tblW w:w="7731" w:type="dxa"/>
        <w:tblInd w:w="450" w:type="dxa"/>
        <w:tblLook w:val="0000" w:firstRow="0" w:lastRow="0" w:firstColumn="0" w:lastColumn="0" w:noHBand="0" w:noVBand="0"/>
      </w:tblPr>
      <w:tblGrid>
        <w:gridCol w:w="6144"/>
        <w:gridCol w:w="1186"/>
        <w:gridCol w:w="401"/>
      </w:tblGrid>
      <w:tr w:rsidR="000629F1" w:rsidRPr="003F3D7F" w14:paraId="6723E3BC" w14:textId="77777777" w:rsidTr="00BC16B5">
        <w:tc>
          <w:tcPr>
            <w:tcW w:w="6144" w:type="dxa"/>
            <w:vAlign w:val="bottom"/>
          </w:tcPr>
          <w:p w14:paraId="66392794" w14:textId="4938B160" w:rsidR="000629F1" w:rsidRPr="003F3D7F" w:rsidRDefault="000629F1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ส่วนปรับปรุง</w:t>
            </w: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อาคาร</w:t>
            </w:r>
            <w:r w:rsidR="00BC16B5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186" w:type="dxa"/>
            <w:shd w:val="clear" w:color="auto" w:fill="auto"/>
          </w:tcPr>
          <w:p w14:paraId="39B042F1" w14:textId="038F6CEC" w:rsidR="000629F1" w:rsidRPr="003F3D7F" w:rsidRDefault="00FD2B15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 xml:space="preserve">3, </w:t>
            </w:r>
            <w:r w:rsidR="000629F1"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6 และ 10</w:t>
            </w:r>
          </w:p>
        </w:tc>
        <w:tc>
          <w:tcPr>
            <w:tcW w:w="401" w:type="dxa"/>
            <w:shd w:val="clear" w:color="auto" w:fill="auto"/>
          </w:tcPr>
          <w:p w14:paraId="3A04D9CA" w14:textId="77777777" w:rsidR="000629F1" w:rsidRPr="003F3D7F" w:rsidRDefault="000629F1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0629F1" w:rsidRPr="003F3D7F" w14:paraId="15588B0F" w14:textId="77777777" w:rsidTr="00BC16B5">
        <w:tc>
          <w:tcPr>
            <w:tcW w:w="6144" w:type="dxa"/>
            <w:vAlign w:val="bottom"/>
          </w:tcPr>
          <w:p w14:paraId="66E49CD4" w14:textId="77777777" w:rsidR="000629F1" w:rsidRPr="003F3D7F" w:rsidRDefault="000629F1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อุปกรณ์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86" w:type="dxa"/>
            <w:shd w:val="clear" w:color="auto" w:fill="auto"/>
          </w:tcPr>
          <w:p w14:paraId="6B6162AE" w14:textId="27DFC360" w:rsidR="000629F1" w:rsidRPr="00FD2B15" w:rsidRDefault="00FD2B15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Theme="minorEastAsia" w:hAnsi="Angsana New" w:hint="eastAsia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12139C1C" w14:textId="77777777" w:rsidR="000629F1" w:rsidRPr="003F3D7F" w:rsidRDefault="000629F1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0629F1" w:rsidRPr="003F3D7F" w14:paraId="00B3044B" w14:textId="77777777" w:rsidTr="00BC16B5">
        <w:tc>
          <w:tcPr>
            <w:tcW w:w="6144" w:type="dxa"/>
            <w:vAlign w:val="bottom"/>
          </w:tcPr>
          <w:p w14:paraId="00DB6A5D" w14:textId="77777777" w:rsidR="000629F1" w:rsidRPr="003F3D7F" w:rsidRDefault="000629F1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เครื่อง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1186" w:type="dxa"/>
            <w:shd w:val="clear" w:color="auto" w:fill="auto"/>
          </w:tcPr>
          <w:p w14:paraId="7C8C0FD4" w14:textId="6A1530CB" w:rsidR="000629F1" w:rsidRPr="00FD2B15" w:rsidRDefault="0078298C" w:rsidP="00BF4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BF49A2">
              <w:rPr>
                <w:rFonts w:ascii="Angsana New" w:eastAsia="Times New Roman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24483201" w14:textId="77777777" w:rsidR="000629F1" w:rsidRPr="003F3D7F" w:rsidRDefault="000629F1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0629F1" w:rsidRPr="003F3D7F" w14:paraId="70E88A64" w14:textId="77777777" w:rsidTr="00BC16B5">
        <w:tc>
          <w:tcPr>
            <w:tcW w:w="6144" w:type="dxa"/>
            <w:shd w:val="clear" w:color="auto" w:fill="auto"/>
            <w:vAlign w:val="bottom"/>
          </w:tcPr>
          <w:p w14:paraId="6EB86000" w14:textId="77777777" w:rsidR="000629F1" w:rsidRPr="003F3D7F" w:rsidRDefault="000629F1" w:rsidP="00BC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right="-8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86" w:type="dxa"/>
            <w:shd w:val="clear" w:color="auto" w:fill="auto"/>
          </w:tcPr>
          <w:p w14:paraId="3247C707" w14:textId="77777777" w:rsidR="000629F1" w:rsidRPr="003F3D7F" w:rsidRDefault="000629F1" w:rsidP="00C0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3 </w:t>
            </w:r>
            <w:r w:rsidR="006071FD"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5</w:t>
            </w:r>
          </w:p>
        </w:tc>
        <w:tc>
          <w:tcPr>
            <w:tcW w:w="401" w:type="dxa"/>
            <w:shd w:val="clear" w:color="auto" w:fill="auto"/>
          </w:tcPr>
          <w:p w14:paraId="06AB33A2" w14:textId="77777777" w:rsidR="000629F1" w:rsidRPr="003F3D7F" w:rsidRDefault="000629F1" w:rsidP="0006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right="-8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412158B" w14:textId="6340F223" w:rsidR="00D573D4" w:rsidRPr="003F3D7F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  <w:r w:rsidR="00003A9A">
        <w:rPr>
          <w:rFonts w:ascii="Angsana New" w:eastAsia="Times New Roman" w:hAnsi="Angsana New" w:hint="cs"/>
          <w:sz w:val="30"/>
          <w:szCs w:val="30"/>
          <w:cs/>
        </w:rPr>
        <w:t>และติดตั้ง</w:t>
      </w:r>
    </w:p>
    <w:p w14:paraId="64D128AC" w14:textId="77777777" w:rsidR="00D573D4" w:rsidRPr="003F3D7F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47122AA5" w14:textId="77777777" w:rsidR="00D573D4" w:rsidRPr="003F3D7F" w:rsidRDefault="00D573D4" w:rsidP="00D57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1EFAE5D1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14:paraId="1A4F4FA8" w14:textId="77777777" w:rsidR="00EE5343" w:rsidRPr="003F3D7F" w:rsidRDefault="00EE5343" w:rsidP="000D12DE">
      <w:pPr>
        <w:numPr>
          <w:ilvl w:val="1"/>
          <w:numId w:val="2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FAF9381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3DBAB3E6" w14:textId="77777777" w:rsidR="00B5371F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E945818" w14:textId="77777777" w:rsidR="006071FD" w:rsidRPr="003F3D7F" w:rsidRDefault="006071FD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5C046CE1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F3D7F">
        <w:rPr>
          <w:rFonts w:ascii="Angsana New" w:eastAsia="Calibri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0D1DD9D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7E2F9CC2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</w:t>
      </w:r>
      <w:r w:rsidR="00B5371F" w:rsidRPr="003F3D7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eastAsia="Calibri" w:hAnsi="Angsana New"/>
          <w:sz w:val="30"/>
          <w:szCs w:val="30"/>
          <w:cs/>
        </w:rPr>
        <w:t>ค่าใช้จ่ายอื่น</w:t>
      </w:r>
      <w:r w:rsidR="00552E79" w:rsidRPr="003F3D7F">
        <w:rPr>
          <w:rFonts w:ascii="Angsana New" w:eastAsia="Calibri" w:hAnsi="Angsana New" w:hint="cs"/>
          <w:sz w:val="30"/>
          <w:szCs w:val="30"/>
          <w:cs/>
        </w:rPr>
        <w:t>รั</w:t>
      </w:r>
      <w:r w:rsidRPr="003F3D7F">
        <w:rPr>
          <w:rFonts w:ascii="Angsana New" w:eastAsia="Calibri" w:hAnsi="Angsana New"/>
          <w:sz w:val="30"/>
          <w:szCs w:val="30"/>
          <w:cs/>
        </w:rPr>
        <w:t>บรู้ในกำไรหรือขาดทุนเมื่อเกิดขึ้น</w:t>
      </w:r>
    </w:p>
    <w:p w14:paraId="55A8EAF5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3F3D7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ค่าตัดจำหน่าย </w:t>
      </w:r>
      <w:r w:rsidRPr="003F3D7F">
        <w:rPr>
          <w:rFonts w:ascii="Angsana New" w:eastAsia="Calibri" w:hAnsi="Angsana New"/>
          <w:i/>
          <w:iCs/>
          <w:sz w:val="30"/>
          <w:szCs w:val="30"/>
        </w:rPr>
        <w:t xml:space="preserve"> </w:t>
      </w:r>
    </w:p>
    <w:p w14:paraId="4C4A995C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64EA4EE3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ค่าตัดจำหน่ายคำนวณจาก</w:t>
      </w:r>
      <w:r w:rsidRPr="003F3D7F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BE14CF5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5D521B75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31F44A25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03CD43D6" w14:textId="77777777" w:rsidR="00EE5343" w:rsidRPr="003F3D7F" w:rsidRDefault="00EE5343" w:rsidP="004B0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4B02CC6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EE5343" w:rsidRPr="003F3D7F" w14:paraId="499636DB" w14:textId="77777777" w:rsidTr="00DB7158">
        <w:tc>
          <w:tcPr>
            <w:tcW w:w="4483" w:type="dxa"/>
          </w:tcPr>
          <w:p w14:paraId="25B2A570" w14:textId="5648DCDD" w:rsidR="00EE5343" w:rsidRPr="003F3D7F" w:rsidRDefault="004F0AFE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518176C1" w14:textId="77777777" w:rsidR="00EE5343" w:rsidRPr="003F3D7F" w:rsidRDefault="00552E79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212" w:type="dxa"/>
          </w:tcPr>
          <w:p w14:paraId="6EB5A560" w14:textId="77777777" w:rsidR="00EE5343" w:rsidRPr="003F3D7F" w:rsidRDefault="00EE5343" w:rsidP="00EE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ปี</w:t>
            </w:r>
          </w:p>
        </w:tc>
      </w:tr>
    </w:tbl>
    <w:p w14:paraId="22C34774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3898E317" w14:textId="77777777" w:rsidR="00EE5343" w:rsidRPr="003F3D7F" w:rsidRDefault="00EE5343" w:rsidP="00EE5343">
      <w:pPr>
        <w:ind w:left="540"/>
        <w:jc w:val="thaiDistribute"/>
        <w:rPr>
          <w:rFonts w:ascii="Angsana New" w:eastAsia="Times New Roman" w:hAnsi="Angsana New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3F3D7F" w:rsidDel="00E44C55">
        <w:rPr>
          <w:rFonts w:ascii="Angsana New" w:eastAsia="Times New Roman" w:hAnsi="Angsana New"/>
        </w:rPr>
        <w:t xml:space="preserve"> </w:t>
      </w:r>
    </w:p>
    <w:p w14:paraId="5C4CBACD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06A73553" w14:textId="77777777" w:rsidR="00EE5343" w:rsidRPr="003F3D7F" w:rsidRDefault="00EE5343" w:rsidP="00552E79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3F3D7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>การด้อยค่า</w:t>
      </w:r>
    </w:p>
    <w:p w14:paraId="57B56560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1A682434" w14:textId="77777777" w:rsidR="00AF04E9" w:rsidRDefault="00EE5343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3F3D7F">
        <w:rPr>
          <w:rFonts w:ascii="Angsana New" w:eastAsia="Calibri" w:hAnsi="Angsana New"/>
          <w:sz w:val="30"/>
          <w:szCs w:val="30"/>
        </w:rPr>
        <w:t xml:space="preserve">  </w:t>
      </w:r>
      <w:r w:rsidR="006071FD" w:rsidRPr="003F3D7F">
        <w:rPr>
          <w:rFonts w:ascii="Angsana New" w:eastAsia="Calibri" w:hAnsi="Angsana New"/>
          <w:sz w:val="30"/>
          <w:szCs w:val="30"/>
          <w:cs/>
        </w:rPr>
        <w:br/>
      </w:r>
      <w:r w:rsidRPr="003F3D7F">
        <w:rPr>
          <w:rFonts w:ascii="Angsana New" w:eastAsia="Calibri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14:paraId="778A66F4" w14:textId="77777777" w:rsidR="00AF04E9" w:rsidRDefault="00AF04E9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1041CC5" w14:textId="284198AA" w:rsidR="00EE5343" w:rsidRPr="003F3D7F" w:rsidRDefault="00EE5343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</w:t>
      </w:r>
      <w:r w:rsidR="00552E79" w:rsidRPr="003F3D7F">
        <w:rPr>
          <w:rFonts w:ascii="Angsana New" w:eastAsia="Calibri" w:hAnsi="Angsana New" w:hint="cs"/>
          <w:sz w:val="30"/>
          <w:szCs w:val="30"/>
          <w:cs/>
        </w:rPr>
        <w:t>หรือ</w:t>
      </w:r>
      <w:r w:rsidR="004B0C3B" w:rsidRPr="003F3D7F">
        <w:rPr>
          <w:rFonts w:ascii="Angsana New" w:eastAsia="Calibri" w:hAnsi="Angsana New" w:hint="cs"/>
          <w:sz w:val="30"/>
          <w:szCs w:val="30"/>
          <w:cs/>
        </w:rPr>
        <w:t>มูลค่าตามบัญชีของ</w:t>
      </w:r>
      <w:r w:rsidRPr="003F3D7F">
        <w:rPr>
          <w:rFonts w:ascii="Angsana New" w:eastAsia="Calibri" w:hAnsi="Angsana New"/>
          <w:sz w:val="30"/>
          <w:szCs w:val="30"/>
          <w:cs/>
        </w:rPr>
        <w:t>หน่วยสินทรัพย์ที่ก่อให้เกิด</w:t>
      </w:r>
      <w:r w:rsidR="006071FD" w:rsidRPr="003F3D7F">
        <w:rPr>
          <w:rFonts w:ascii="Angsana New" w:eastAsia="Calibri" w:hAnsi="Angsana New"/>
          <w:sz w:val="30"/>
          <w:szCs w:val="30"/>
          <w:cs/>
        </w:rPr>
        <w:br/>
      </w:r>
      <w:r w:rsidRPr="003F3D7F">
        <w:rPr>
          <w:rFonts w:ascii="Angsana New" w:eastAsia="Calibri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</w:t>
      </w:r>
      <w:r w:rsidRPr="00BC16B5">
        <w:rPr>
          <w:rFonts w:ascii="Angsana New" w:eastAsia="Calibri" w:hAnsi="Angsana New"/>
          <w:spacing w:val="-8"/>
          <w:sz w:val="30"/>
          <w:szCs w:val="30"/>
          <w:cs/>
        </w:rPr>
        <w:t xml:space="preserve"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</w:t>
      </w:r>
      <w:r w:rsidRPr="003F3D7F">
        <w:rPr>
          <w:rFonts w:ascii="Angsana New" w:eastAsia="Calibri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75D0A6D4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609CF71E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3F3D7F">
        <w:rPr>
          <w:rFonts w:ascii="Angsana New" w:eastAsia="Calibri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0C12D84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0DFBDED9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2A0DFA9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40B1178C" w14:textId="77777777" w:rsidR="00EE5343" w:rsidRPr="003F3D7F" w:rsidRDefault="00EE5343" w:rsidP="001E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3F3D7F">
        <w:rPr>
          <w:rFonts w:ascii="Angsana New" w:eastAsia="Calibri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64E11A14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2AB26D0C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1A0E41E6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  <w:r w:rsidRPr="003F3D7F" w:rsidDel="00B77C4C">
        <w:rPr>
          <w:rFonts w:ascii="Angsana New" w:eastAsia="Times New Roman" w:hAnsi="Angsana New"/>
          <w:sz w:val="24"/>
          <w:szCs w:val="24"/>
          <w:cs/>
        </w:rPr>
        <w:t xml:space="preserve"> </w:t>
      </w:r>
    </w:p>
    <w:p w14:paraId="3002D48B" w14:textId="0EE80D5C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</w:t>
      </w:r>
      <w:r w:rsidR="002854B9">
        <w:rPr>
          <w:rFonts w:ascii="Angsana New" w:eastAsia="Calibri" w:hAnsi="Angsana New"/>
          <w:sz w:val="30"/>
          <w:szCs w:val="30"/>
          <w:cs/>
        </w:rPr>
        <w:br/>
      </w:r>
      <w:r w:rsidRPr="003F3D7F">
        <w:rPr>
          <w:rFonts w:ascii="Angsana New" w:eastAsia="Calibri" w:hAnsi="Angsana New"/>
          <w:sz w:val="30"/>
          <w:szCs w:val="30"/>
          <w:cs/>
        </w:rPr>
        <w:t>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3F3D7F">
        <w:rPr>
          <w:rFonts w:ascii="Angsana New" w:eastAsia="Calibri" w:hAnsi="Angsana New"/>
          <w:sz w:val="30"/>
          <w:szCs w:val="30"/>
        </w:rPr>
        <w:t xml:space="preserve"> </w:t>
      </w:r>
    </w:p>
    <w:p w14:paraId="77A0B6FA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6B9896E5" w14:textId="77777777" w:rsidR="00BA0D28" w:rsidRPr="003F3D7F" w:rsidRDefault="00BA0D28" w:rsidP="00BA0D28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3F3D7F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57E1B59E" w14:textId="77777777" w:rsidR="00BA0D28" w:rsidRPr="003F3D7F" w:rsidRDefault="00BA0D28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090153EE" w14:textId="2C5AD264" w:rsidR="00BA0D28" w:rsidRPr="003F3D7F" w:rsidRDefault="00BA0D28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 w:hint="cs"/>
          <w:sz w:val="30"/>
          <w:szCs w:val="30"/>
          <w:cs/>
        </w:rPr>
        <w:t>หนี้สินที่มีภาระดอกเบี้ยบันทึกเริ่มแรก</w:t>
      </w:r>
      <w:r w:rsidR="002854B9">
        <w:rPr>
          <w:rFonts w:ascii="Angsana New" w:eastAsia="Calibri" w:hAnsi="Angsana New" w:hint="cs"/>
          <w:sz w:val="30"/>
          <w:szCs w:val="30"/>
          <w:cs/>
        </w:rPr>
        <w:t>ด้วย</w:t>
      </w:r>
      <w:r w:rsidRPr="003F3D7F">
        <w:rPr>
          <w:rFonts w:ascii="Angsana New" w:eastAsia="Calibri" w:hAnsi="Angsana New" w:hint="cs"/>
          <w:sz w:val="30"/>
          <w:szCs w:val="30"/>
          <w:cs/>
        </w:rPr>
        <w:t>มูลค่ายุติธรรมหักค่าใช้จ่ายที่เกี่ยวกับการเกิดหนี้สิน</w:t>
      </w:r>
      <w:r w:rsidR="003618D8" w:rsidRPr="003F3D7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eastAsia="Calibri" w:hAnsi="Angsana New" w:hint="cs"/>
          <w:sz w:val="30"/>
          <w:szCs w:val="30"/>
          <w:cs/>
        </w:rPr>
        <w:t>ภายหลังจาก</w:t>
      </w:r>
      <w:r w:rsidR="006071FD" w:rsidRPr="003F3D7F">
        <w:rPr>
          <w:rFonts w:ascii="Angsana New" w:eastAsia="Calibri" w:hAnsi="Angsana New"/>
          <w:sz w:val="30"/>
          <w:szCs w:val="30"/>
          <w:cs/>
        </w:rPr>
        <w:br/>
      </w:r>
      <w:r w:rsidRPr="003F3D7F">
        <w:rPr>
          <w:rFonts w:ascii="Angsana New" w:eastAsia="Calibri" w:hAnsi="Angsana New" w:hint="cs"/>
          <w:spacing w:val="-6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</w:t>
      </w:r>
      <w:r w:rsidR="003618D8" w:rsidRPr="003F3D7F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3F3D7F">
        <w:rPr>
          <w:rFonts w:ascii="Angsana New" w:eastAsia="Calibri" w:hAnsi="Angsana New" w:hint="cs"/>
          <w:spacing w:val="-6"/>
          <w:sz w:val="30"/>
          <w:szCs w:val="30"/>
          <w:cs/>
        </w:rPr>
        <w:t>ผลต่างระหว่างยอดหนี้เริ่มแรกและยอด</w:t>
      </w:r>
      <w:r w:rsidRPr="003F3D7F">
        <w:rPr>
          <w:rFonts w:ascii="Angsana New" w:eastAsia="Calibri" w:hAnsi="Angsana New" w:hint="cs"/>
          <w:sz w:val="30"/>
          <w:szCs w:val="30"/>
          <w:cs/>
        </w:rPr>
        <w:t>หนี้เมื่อครบกำหนดไถ่ถอนจะบันทึกในกำไรหรือขาดทุนตลอดอายุการกู้ยืม โดยใช้วิธี</w:t>
      </w:r>
      <w:r w:rsidR="00EC14C1" w:rsidRPr="003F3D7F">
        <w:rPr>
          <w:rFonts w:ascii="Angsana New" w:eastAsia="Calibri" w:hAnsi="Angsana New" w:hint="cs"/>
          <w:sz w:val="30"/>
          <w:szCs w:val="30"/>
          <w:cs/>
        </w:rPr>
        <w:t>อัตราดอกเบี้ยที่แท้จริง</w:t>
      </w:r>
    </w:p>
    <w:p w14:paraId="12FD89A9" w14:textId="77777777" w:rsidR="004A550F" w:rsidRPr="003F3D7F" w:rsidRDefault="004A550F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396D4B7" w14:textId="77777777" w:rsidR="004A550F" w:rsidRPr="003F3D7F" w:rsidRDefault="004A550F" w:rsidP="004A550F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outlineLvl w:val="7"/>
        <w:rPr>
          <w:rFonts w:ascii="Angsana New" w:eastAsia="Times New Roman" w:hAnsi="Angsana New"/>
          <w:sz w:val="24"/>
          <w:szCs w:val="24"/>
        </w:rPr>
      </w:pPr>
      <w:r w:rsidRPr="003F3D7F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th-TH"/>
        </w:rPr>
        <w:t>เจ้าหนี้อื่น</w:t>
      </w:r>
    </w:p>
    <w:p w14:paraId="6C6B2C6C" w14:textId="77777777" w:rsidR="004A550F" w:rsidRPr="003F3D7F" w:rsidRDefault="004A550F" w:rsidP="004A550F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outlineLvl w:val="7"/>
        <w:rPr>
          <w:rFonts w:ascii="Angsana New" w:eastAsia="Times New Roman" w:hAnsi="Angsana New"/>
          <w:sz w:val="30"/>
          <w:szCs w:val="30"/>
          <w:lang w:val="th-TH"/>
        </w:rPr>
      </w:pPr>
    </w:p>
    <w:p w14:paraId="6694110F" w14:textId="77777777" w:rsidR="004A550F" w:rsidRPr="003F3D7F" w:rsidRDefault="004A550F" w:rsidP="004A550F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outlineLvl w:val="7"/>
        <w:rPr>
          <w:rFonts w:ascii="Angsana New" w:eastAsia="Times New Roman" w:hAnsi="Angsana New"/>
          <w:sz w:val="24"/>
          <w:szCs w:val="24"/>
          <w:cs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เจ้าหนี้อื่นแสดงในราคาทุน</w:t>
      </w:r>
    </w:p>
    <w:p w14:paraId="595F66F5" w14:textId="77777777" w:rsidR="003618D8" w:rsidRPr="003F3D7F" w:rsidRDefault="003618D8" w:rsidP="00BA0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BFD9E2B" w14:textId="77777777" w:rsidR="00EE5343" w:rsidRPr="003F3D7F" w:rsidRDefault="00EE5343" w:rsidP="00CF4477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outlineLvl w:val="7"/>
        <w:rPr>
          <w:rFonts w:ascii="Angsana New" w:eastAsia="Times New Roman" w:hAnsi="Angsana New"/>
          <w:sz w:val="24"/>
          <w:szCs w:val="24"/>
        </w:rPr>
      </w:pPr>
      <w:r w:rsidRPr="003F3D7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Pr="003F3D7F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ของ</w:t>
      </w:r>
      <w:r w:rsidRPr="003F3D7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 xml:space="preserve">พนักงาน  </w:t>
      </w:r>
    </w:p>
    <w:p w14:paraId="0BA9B74F" w14:textId="77777777" w:rsidR="00A66BDE" w:rsidRPr="003F3D7F" w:rsidRDefault="00A66BDE" w:rsidP="002828EF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eastAsia="Times New Roman" w:hAnsi="Angsana New"/>
          <w:iCs/>
          <w:sz w:val="24"/>
          <w:szCs w:val="24"/>
        </w:rPr>
      </w:pPr>
    </w:p>
    <w:p w14:paraId="08EA0375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eastAsia="Times New Roman" w:hAnsi="Angsana New"/>
          <w:iCs/>
          <w:sz w:val="30"/>
          <w:szCs w:val="30"/>
        </w:rPr>
      </w:pPr>
      <w:r w:rsidRPr="003F3D7F">
        <w:rPr>
          <w:rFonts w:ascii="Angsana New" w:eastAsia="Times New Roman" w:hAnsi="Angsana New"/>
          <w:iCs/>
          <w:sz w:val="30"/>
          <w:szCs w:val="30"/>
          <w:cs/>
        </w:rPr>
        <w:t>โครงการสมทบเงิน</w:t>
      </w:r>
    </w:p>
    <w:p w14:paraId="149343FF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70A452B8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iCs/>
          <w:sz w:val="30"/>
          <w:szCs w:val="30"/>
        </w:rPr>
      </w:pPr>
      <w:r w:rsidRPr="003F3D7F">
        <w:rPr>
          <w:rFonts w:ascii="Angsana New" w:eastAsia="Times New Roman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3F3D7F">
        <w:rPr>
          <w:rFonts w:ascii="Angsana New" w:eastAsia="Times New Roman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B0648D0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6B244A06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eastAsia="Times New Roman" w:hAnsi="Angsana New"/>
          <w:iCs/>
          <w:sz w:val="30"/>
          <w:szCs w:val="30"/>
        </w:rPr>
      </w:pPr>
      <w:r w:rsidRPr="003F3D7F">
        <w:rPr>
          <w:rFonts w:ascii="Angsana New" w:eastAsia="Times New Roman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A38A8C3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1AAF1FED" w14:textId="77777777" w:rsidR="008F671F" w:rsidRPr="003F3D7F" w:rsidRDefault="008F671F" w:rsidP="00EE5343">
      <w:pPr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3F3D7F">
        <w:rPr>
          <w:rFonts w:ascii="Angsana New" w:eastAsia="Times New Roman" w:hAnsi="Angsana New" w:hint="cs"/>
          <w:i/>
          <w:sz w:val="30"/>
          <w:szCs w:val="30"/>
          <w:cs/>
        </w:rPr>
        <w:t>กลุ่มบริษัทถือว่าเงินชดเชยที่ต้องจ่ายให้แก่พนักงาน เมื่อออกจากงานตามกฎหมายแรงงานเป็นโครงการผลประโยชน์หลังออกจากงานสำหรับพนักงานเนื่องจากเกษียณอายุ</w:t>
      </w:r>
    </w:p>
    <w:p w14:paraId="4B688DD4" w14:textId="77777777" w:rsidR="008F671F" w:rsidRPr="003F3D7F" w:rsidRDefault="008F671F" w:rsidP="00EE5343">
      <w:pPr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0515E9D7" w14:textId="77777777" w:rsidR="00EE5343" w:rsidRPr="003F3D7F" w:rsidRDefault="00EE5343" w:rsidP="002828EF">
      <w:pPr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3F3D7F">
        <w:rPr>
          <w:rFonts w:ascii="Angsana New" w:eastAsia="Times New Roman" w:hAnsi="Angsana New"/>
          <w:i/>
          <w:sz w:val="30"/>
          <w:szCs w:val="30"/>
          <w:cs/>
        </w:rPr>
        <w:lastRenderedPageBreak/>
        <w:t>ภาระผูกพันสุทธิของ</w:t>
      </w:r>
      <w:r w:rsidRPr="003F3D7F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01E53" w:rsidRPr="003F3D7F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34B89F31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29BFFC95" w14:textId="3C5D8E74" w:rsidR="00EE5343" w:rsidRPr="003F3D7F" w:rsidRDefault="00EE5343" w:rsidP="00EE5343">
      <w:pPr>
        <w:ind w:left="540"/>
        <w:jc w:val="thaiDistribute"/>
        <w:rPr>
          <w:rFonts w:ascii="Angsana New" w:eastAsia="Times New Roman" w:hAnsi="Angsana New"/>
          <w:i/>
          <w:sz w:val="30"/>
          <w:szCs w:val="30"/>
          <w:cs/>
        </w:rPr>
      </w:pPr>
      <w:r w:rsidRPr="003F3D7F">
        <w:rPr>
          <w:rFonts w:ascii="Angsana New" w:eastAsia="Times New Roman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ผลจากการคำนวณอาจทำให้</w:t>
      </w:r>
      <w:r w:rsidRPr="003F3D7F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>มีสินทรัพย์เกิดขึ้น</w:t>
      </w:r>
      <w:r w:rsidRPr="003F3D7F">
        <w:rPr>
          <w:rFonts w:ascii="Angsana New" w:eastAsia="Times New Roman" w:hAnsi="Angsana New"/>
          <w:iCs/>
          <w:sz w:val="30"/>
          <w:szCs w:val="30"/>
          <w:cs/>
        </w:rPr>
        <w:t xml:space="preserve"> </w:t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</w:t>
      </w:r>
      <w:r w:rsidRPr="003F3D7F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3F3D7F">
        <w:rPr>
          <w:rFonts w:ascii="Angsana New" w:eastAsia="Times New Roman" w:hAnsi="Angsana New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4549BB8B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38AC8E0D" w14:textId="5FC7A3EE" w:rsidR="00EE5343" w:rsidRPr="003F3D7F" w:rsidRDefault="00EE5343" w:rsidP="00EE5343">
      <w:pPr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3F3D7F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F3D7F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="003A7677">
        <w:rPr>
          <w:rFonts w:ascii="Angsana New" w:eastAsia="Times New Roman" w:hAnsi="Angsana New"/>
          <w:i/>
          <w:sz w:val="30"/>
          <w:szCs w:val="30"/>
        </w:rPr>
        <w:br/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3F3D7F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3F3D7F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F3D7F">
        <w:rPr>
          <w:rFonts w:ascii="Angsana New" w:eastAsia="Calibri" w:hAnsi="Angsana New"/>
          <w:i/>
          <w:sz w:val="30"/>
          <w:szCs w:val="30"/>
          <w:cs/>
        </w:rPr>
        <w:t>กำหนดดอกเบี้ยจ่ายของ</w:t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CF4BF4" w:rsidRPr="003F3D7F">
        <w:rPr>
          <w:rFonts w:ascii="Angsana New" w:eastAsia="Times New Roman" w:hAnsi="Angsana New"/>
          <w:i/>
          <w:sz w:val="30"/>
          <w:szCs w:val="30"/>
          <w:cs/>
        </w:rPr>
        <w:br/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>ณ ต้นปี โดยคำนึงถึงการเปลี่ยนแปลงใด</w:t>
      </w:r>
      <w:r w:rsidR="005A11FD" w:rsidRPr="003F3D7F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3F3D7F">
        <w:rPr>
          <w:rFonts w:ascii="Angsana New" w:eastAsia="Calibri" w:hAnsi="Angsana New"/>
          <w:i/>
          <w:sz w:val="30"/>
          <w:szCs w:val="30"/>
          <w:cs/>
        </w:rPr>
        <w:t>ดอกเบี้ยจ่ายสุทธิและค่าใช้จ่ายอื่น</w:t>
      </w:r>
      <w:r w:rsidR="005A11FD" w:rsidRPr="003F3D7F">
        <w:rPr>
          <w:rFonts w:ascii="Angsana New" w:eastAsia="Calibri" w:hAnsi="Angsana New" w:hint="cs"/>
          <w:i/>
          <w:sz w:val="30"/>
          <w:szCs w:val="30"/>
          <w:cs/>
        </w:rPr>
        <w:t xml:space="preserve"> </w:t>
      </w:r>
      <w:r w:rsidRPr="003F3D7F">
        <w:rPr>
          <w:rFonts w:ascii="Angsana New" w:eastAsia="Calibri" w:hAnsi="Angsana New"/>
          <w:i/>
          <w:sz w:val="30"/>
          <w:szCs w:val="30"/>
          <w:cs/>
        </w:rPr>
        <w:t>ๆ ที่เกี่ยวข้องกับโครงการผลประโยชน์</w:t>
      </w:r>
      <w:r w:rsidRPr="003F3D7F">
        <w:rPr>
          <w:rFonts w:ascii="Angsana New" w:eastAsia="Times New Roman" w:hAnsi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4ED2584C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769231B3" w14:textId="77777777" w:rsidR="00EE5343" w:rsidRPr="00B7209A" w:rsidRDefault="00EE5343" w:rsidP="00DB7158">
      <w:pPr>
        <w:ind w:left="547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B7209A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B7209A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B7209A">
        <w:rPr>
          <w:rFonts w:ascii="Angsana New" w:eastAsia="Calibri" w:hAnsi="Angsana New"/>
          <w:i/>
          <w:sz w:val="30"/>
          <w:szCs w:val="30"/>
          <w:cs/>
        </w:rPr>
        <w:t>รับรู้</w:t>
      </w:r>
      <w:r w:rsidRPr="00B7209A">
        <w:rPr>
          <w:rFonts w:ascii="Angsana New" w:eastAsia="Times New Roman" w:hAnsi="Angsana New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18994EA" w14:textId="77777777" w:rsidR="00EE5343" w:rsidRPr="00B7209A" w:rsidRDefault="00EE5343" w:rsidP="00DB7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eastAsia="Times New Roman" w:hAnsi="Angsana New"/>
          <w:sz w:val="30"/>
          <w:szCs w:val="30"/>
          <w:cs/>
        </w:rPr>
      </w:pPr>
    </w:p>
    <w:p w14:paraId="7622BCA1" w14:textId="77777777" w:rsidR="00EE5343" w:rsidRPr="00B7209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iCs/>
          <w:sz w:val="30"/>
          <w:szCs w:val="30"/>
        </w:rPr>
      </w:pPr>
      <w:r w:rsidRPr="00B7209A">
        <w:rPr>
          <w:rFonts w:ascii="Angsana New" w:eastAsia="Times New Roman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DAB74B6" w14:textId="77777777" w:rsidR="00EE5343" w:rsidRPr="00B7209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25A92649" w14:textId="430D7CB8" w:rsidR="00EE5343" w:rsidRPr="00B7209A" w:rsidRDefault="00EE5343" w:rsidP="00EE534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7209A">
        <w:rPr>
          <w:rFonts w:ascii="Angsana New" w:eastAsia="Times New Roman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7209A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B7209A">
        <w:rPr>
          <w:rFonts w:ascii="Angsana New" w:eastAsia="Times New Roman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B7209A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B7209A">
        <w:rPr>
          <w:rFonts w:ascii="Angsana New" w:eastAsia="Times New Roman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7209A">
        <w:rPr>
          <w:rFonts w:ascii="Angsana New" w:eastAsia="Times New Roman" w:hAnsi="Angsana New"/>
          <w:sz w:val="30"/>
          <w:szCs w:val="30"/>
        </w:rPr>
        <w:t xml:space="preserve"> </w:t>
      </w:r>
    </w:p>
    <w:p w14:paraId="2B44559D" w14:textId="779540F9" w:rsidR="00EE5343" w:rsidRPr="00B7209A" w:rsidRDefault="00AF04E9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46C5FC89" w14:textId="77777777" w:rsidR="00EE5343" w:rsidRPr="00B7209A" w:rsidRDefault="00EE5343" w:rsidP="00EE5343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B7209A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3475E717" w14:textId="77777777" w:rsidR="00EE5343" w:rsidRPr="00B7209A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2A2F3699" w14:textId="4D961D4E" w:rsidR="000E157A" w:rsidRPr="00B7209A" w:rsidRDefault="00EE5343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/>
          <w:sz w:val="30"/>
          <w:szCs w:val="30"/>
        </w:rPr>
      </w:pPr>
      <w:r w:rsidRPr="00B7209A">
        <w:rPr>
          <w:rFonts w:ascii="Angsana New" w:eastAsia="Calibri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D74D1A" w:rsidRPr="00B7209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74D1A" w:rsidRPr="00B7209A">
        <w:rPr>
          <w:rFonts w:ascii="Angsana New" w:eastAsia="Calibri" w:hAnsi="Angsana New"/>
          <w:sz w:val="30"/>
          <w:szCs w:val="30"/>
          <w:cs/>
        </w:rPr>
        <w:br/>
      </w:r>
      <w:r w:rsidRPr="00B7209A">
        <w:rPr>
          <w:rFonts w:ascii="Angsana New" w:eastAsia="Calibri" w:hAnsi="Angsana New"/>
          <w:sz w:val="30"/>
          <w:szCs w:val="30"/>
          <w:cs/>
        </w:rPr>
        <w:t>ประมา</w:t>
      </w:r>
      <w:r w:rsidR="00D74D1A" w:rsidRPr="00B7209A">
        <w:rPr>
          <w:rFonts w:ascii="Angsana New" w:eastAsia="Calibri" w:hAnsi="Angsana New" w:hint="cs"/>
          <w:sz w:val="30"/>
          <w:szCs w:val="30"/>
          <w:cs/>
        </w:rPr>
        <w:t>ณ</w:t>
      </w:r>
      <w:r w:rsidRPr="00B7209A">
        <w:rPr>
          <w:rFonts w:ascii="Angsana New" w:eastAsia="Calibri" w:hAnsi="Angsana New"/>
          <w:sz w:val="30"/>
          <w:szCs w:val="30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2063" w:rsidRPr="00B7209A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47FE5CFE" w14:textId="58C5B49F" w:rsidR="00433836" w:rsidRPr="00B7209A" w:rsidRDefault="00433836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eastAsia="Calibri" w:hAnsi="Angsana New"/>
          <w:sz w:val="30"/>
          <w:szCs w:val="30"/>
        </w:rPr>
      </w:pPr>
    </w:p>
    <w:p w14:paraId="33AF28FB" w14:textId="15981906" w:rsidR="00433836" w:rsidRPr="00B7209A" w:rsidRDefault="00433836" w:rsidP="00433836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B7209A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CA53857" w14:textId="77777777" w:rsidR="001F3496" w:rsidRPr="00B7209A" w:rsidRDefault="001F349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C63CFDB" w14:textId="5AEFF660" w:rsidR="00433836" w:rsidRPr="00B7209A" w:rsidRDefault="001F349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7209A">
        <w:rPr>
          <w:rFonts w:ascii="Angsana New" w:hAnsi="Angsana New" w:hint="cs"/>
          <w:sz w:val="30"/>
          <w:szCs w:val="30"/>
          <w:cs/>
        </w:rPr>
        <w:t>การ</w:t>
      </w:r>
      <w:r w:rsidR="00433836" w:rsidRPr="00B7209A">
        <w:rPr>
          <w:rFonts w:ascii="Angsana New" w:hAnsi="Angsana New"/>
          <w:sz w:val="30"/>
          <w:szCs w:val="30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433836" w:rsidRPr="00B7209A">
        <w:rPr>
          <w:rFonts w:ascii="Angsana New" w:hAnsi="Angsana New"/>
          <w:sz w:val="30"/>
          <w:szCs w:val="30"/>
        </w:rPr>
        <w:t xml:space="preserve"> </w:t>
      </w:r>
      <w:r w:rsidR="00433836" w:rsidRPr="00B7209A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33836" w:rsidRPr="00B7209A">
        <w:rPr>
          <w:rFonts w:ascii="Angsana New" w:hAnsi="Angsana New"/>
          <w:sz w:val="30"/>
          <w:szCs w:val="30"/>
        </w:rPr>
        <w:t xml:space="preserve"> </w:t>
      </w:r>
      <w:r w:rsidR="00433836" w:rsidRPr="00B7209A">
        <w:rPr>
          <w:rFonts w:ascii="Angsana New" w:hAnsi="Angsana New"/>
          <w:sz w:val="30"/>
          <w:szCs w:val="30"/>
          <w:cs/>
        </w:rPr>
        <w:t>ดังนี้</w:t>
      </w:r>
    </w:p>
    <w:p w14:paraId="5C29D0AF" w14:textId="77777777" w:rsidR="00433836" w:rsidRPr="00B7209A" w:rsidRDefault="00433836" w:rsidP="00433836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7209A">
        <w:rPr>
          <w:rFonts w:ascii="Angsana New" w:hAnsi="Angsana New"/>
          <w:sz w:val="30"/>
          <w:szCs w:val="30"/>
          <w:cs/>
        </w:rPr>
        <w:t xml:space="preserve"> </w:t>
      </w:r>
    </w:p>
    <w:p w14:paraId="4B37B865" w14:textId="3004DD64" w:rsidR="00433836" w:rsidRPr="00B7209A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7209A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B7209A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B7209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7209A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B7209A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A9C6F8" w14:textId="40F1EB1C" w:rsidR="00433836" w:rsidRPr="00B7209A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7209A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B7209A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B7209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7209A">
        <w:rPr>
          <w:rFonts w:ascii="Angsana New" w:hAnsi="Angsana New" w:cs="Angsana New"/>
          <w:sz w:val="30"/>
          <w:szCs w:val="30"/>
          <w:lang w:bidi="th-TH"/>
        </w:rPr>
        <w:tab/>
      </w:r>
      <w:r w:rsidRPr="00B7209A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7209A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1342EE7D" w14:textId="69D0D034" w:rsidR="00433836" w:rsidRPr="00B7209A" w:rsidRDefault="00433836" w:rsidP="00433836">
      <w:pPr>
        <w:pStyle w:val="block"/>
        <w:numPr>
          <w:ilvl w:val="0"/>
          <w:numId w:val="18"/>
        </w:numPr>
        <w:tabs>
          <w:tab w:val="left" w:pos="900"/>
          <w:tab w:val="left" w:pos="2133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7209A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B7209A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B7209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7209A">
        <w:rPr>
          <w:rFonts w:ascii="Angsana New" w:hAnsi="Angsana New" w:cs="Angsana New"/>
          <w:sz w:val="30"/>
          <w:szCs w:val="30"/>
          <w:lang w:bidi="th-TH"/>
        </w:rPr>
        <w:tab/>
      </w:r>
      <w:r w:rsidRPr="00B7209A">
        <w:rPr>
          <w:rFonts w:ascii="Angsana New" w:hAnsi="Angsana New" w:cs="Angsana New"/>
          <w:sz w:val="30"/>
          <w:szCs w:val="30"/>
          <w:cs/>
          <w:lang w:bidi="th-TH"/>
        </w:rPr>
        <w:t>ข้อมูลที่</w:t>
      </w:r>
      <w:r w:rsidR="001F3496" w:rsidRPr="00B7209A">
        <w:rPr>
          <w:rFonts w:ascii="Angsana New" w:hAnsi="Angsana New" w:cs="Angsana New" w:hint="cs"/>
          <w:sz w:val="30"/>
          <w:szCs w:val="30"/>
          <w:cs/>
          <w:lang w:bidi="th-TH"/>
        </w:rPr>
        <w:t>ใช้เป็นข้อมูลที่ไม่</w:t>
      </w:r>
      <w:r w:rsidRPr="00B7209A">
        <w:rPr>
          <w:rFonts w:ascii="Angsana New" w:hAnsi="Angsana New" w:cs="Angsana New"/>
          <w:sz w:val="30"/>
          <w:szCs w:val="30"/>
          <w:cs/>
          <w:lang w:bidi="th-TH"/>
        </w:rPr>
        <w:t xml:space="preserve">สามารถสังเกตได้ </w:t>
      </w:r>
      <w:r w:rsidR="001F3496" w:rsidRPr="00B7209A">
        <w:rPr>
          <w:rFonts w:ascii="Angsana New" w:hAnsi="Angsana New" w:cs="Angsana New" w:hint="cs"/>
          <w:sz w:val="30"/>
          <w:szCs w:val="30"/>
          <w:cs/>
          <w:lang w:bidi="th-TH"/>
        </w:rPr>
        <w:t>สำหรับสินทรัพย์หรือหนี้สินนั้น</w:t>
      </w:r>
    </w:p>
    <w:p w14:paraId="26871F92" w14:textId="33EA819A" w:rsidR="00B7209A" w:rsidRDefault="00B72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bidi="ar-SA"/>
        </w:rPr>
      </w:pPr>
    </w:p>
    <w:p w14:paraId="09C3F573" w14:textId="6D851BC4" w:rsidR="00433836" w:rsidRPr="00B7209A" w:rsidRDefault="00433836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B7209A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ABED8E" w14:textId="77777777" w:rsidR="00433836" w:rsidRPr="00B7209A" w:rsidRDefault="00433836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07C543F2" w14:textId="42CB971E" w:rsidR="00433836" w:rsidRPr="003F3D7F" w:rsidRDefault="00433836" w:rsidP="00433836">
      <w:pPr>
        <w:pStyle w:val="block"/>
        <w:tabs>
          <w:tab w:val="left" w:pos="900"/>
          <w:tab w:val="left" w:pos="2133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704E4BDE" w14:textId="77777777" w:rsidR="00EE5343" w:rsidRPr="003F3D7F" w:rsidRDefault="00EE5343" w:rsidP="00E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Calibri" w:hAnsi="Angsana New"/>
          <w:iCs/>
          <w:sz w:val="24"/>
          <w:szCs w:val="24"/>
        </w:rPr>
      </w:pPr>
    </w:p>
    <w:p w14:paraId="06C17E03" w14:textId="77777777" w:rsidR="00FE3640" w:rsidRPr="003F3D7F" w:rsidRDefault="00FE3640" w:rsidP="00FE3640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480BDE08" w14:textId="77777777" w:rsidR="00DF700E" w:rsidRPr="00DB7158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0A51A171" w14:textId="77777777" w:rsidR="00DF700E" w:rsidRPr="003F3D7F" w:rsidRDefault="00DF700E" w:rsidP="00DF700E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3F3D7F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78AB18EE" w14:textId="77777777" w:rsidR="00DF700E" w:rsidRPr="003F3D7F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756D019" w14:textId="42D3B697" w:rsidR="00B81283" w:rsidRDefault="00DF700E" w:rsidP="00B812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</w:t>
      </w:r>
      <w:r w:rsidR="007608A5" w:rsidRPr="003F3D7F">
        <w:rPr>
          <w:rFonts w:ascii="Angsana New" w:hAnsi="Angsana New" w:hint="cs"/>
          <w:sz w:val="30"/>
          <w:szCs w:val="30"/>
          <w:cs/>
        </w:rPr>
        <w:t>่กลุ่มบริษัท</w:t>
      </w:r>
      <w:r w:rsidR="006071FD" w:rsidRPr="003F3D7F">
        <w:rPr>
          <w:rFonts w:ascii="Angsana New" w:hAnsi="Angsana New"/>
          <w:sz w:val="30"/>
          <w:szCs w:val="30"/>
          <w:cs/>
        </w:rPr>
        <w:br/>
      </w:r>
      <w:r w:rsidRPr="003F3D7F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1ED7760F" w14:textId="77777777" w:rsidR="00B81283" w:rsidRPr="001B7504" w:rsidRDefault="00B81283" w:rsidP="00046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  <w:cs/>
        </w:rPr>
      </w:pPr>
    </w:p>
    <w:p w14:paraId="6BA08248" w14:textId="77777777" w:rsidR="00AF04E9" w:rsidRDefault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0357F23" w14:textId="467AAF36" w:rsidR="00DF700E" w:rsidRPr="003F3D7F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3F3D7F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6F5B2838" w14:textId="77777777" w:rsidR="00DF700E" w:rsidRPr="001B7504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722E9A0" w14:textId="77777777" w:rsidR="00DF700E" w:rsidRPr="003F3D7F" w:rsidRDefault="00DF700E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</w:t>
      </w:r>
      <w:r w:rsidRPr="003F3D7F">
        <w:rPr>
          <w:rFonts w:ascii="Angsana New" w:hAnsi="Angsana New" w:hint="cs"/>
          <w:sz w:val="30"/>
          <w:szCs w:val="30"/>
          <w:cs/>
        </w:rPr>
        <w:t xml:space="preserve">เมื่อมีการส่งมอบสินค้าให้กับลูกค้า </w:t>
      </w:r>
      <w:r w:rsidRPr="003F3D7F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</w:t>
      </w:r>
      <w:r w:rsidRPr="003F3D7F">
        <w:rPr>
          <w:rFonts w:ascii="Angsana New" w:hAnsi="Angsana New" w:hint="cs"/>
          <w:sz w:val="30"/>
          <w:szCs w:val="30"/>
          <w:cs/>
        </w:rPr>
        <w:t>อดีต</w:t>
      </w:r>
    </w:p>
    <w:p w14:paraId="31696D93" w14:textId="77777777" w:rsidR="00DF700E" w:rsidRPr="001B7504" w:rsidRDefault="00DF700E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49D8110" w14:textId="1FF103FF" w:rsidR="00DF700E" w:rsidRDefault="00DF700E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3F3D7F">
        <w:rPr>
          <w:rFonts w:ascii="Angsana New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C32FE1D" w14:textId="4B4B8C61" w:rsidR="001B7504" w:rsidRPr="001B7504" w:rsidRDefault="001B7504" w:rsidP="00DF7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757EAA" w14:textId="77777777" w:rsidR="001B7504" w:rsidRPr="003F3D7F" w:rsidRDefault="001B7504" w:rsidP="001B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 w:hint="cs"/>
          <w:i/>
          <w:iCs/>
          <w:sz w:val="30"/>
          <w:szCs w:val="30"/>
          <w:cs/>
        </w:rPr>
        <w:t>รายได้จากสัญญาเช่าซื้อและรายได้จากการซื้อสิทธิเรียกร้อง</w:t>
      </w:r>
    </w:p>
    <w:p w14:paraId="2C892A15" w14:textId="77777777" w:rsidR="001B7504" w:rsidRPr="001B7504" w:rsidRDefault="001B7504" w:rsidP="001B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252037E1" w14:textId="77777777" w:rsidR="001B7504" w:rsidRPr="003F3D7F" w:rsidRDefault="001B7504" w:rsidP="001B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กลุ่มบริษัทรับรู้รายได้ดอกเบี้ยจากสัญญาเช่าซื้อตามวิธีอัตราดอกเบี้ยที่แท้จริงตลอดระยะเวลาของสัญญา</w:t>
      </w:r>
    </w:p>
    <w:p w14:paraId="600C7AD1" w14:textId="77777777" w:rsidR="001B7504" w:rsidRPr="001B7504" w:rsidRDefault="001B7504" w:rsidP="001B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59D09A16" w14:textId="7216C1CA" w:rsidR="001B7504" w:rsidRDefault="001B7504" w:rsidP="001B7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กลุ่มบริษัทหยุดรับรู้รายได้ดอกเบี้ยจากสัญญาเช่าซื้อเมื่อลูกหนี้ค้างชำระค่างวดติดต่อกันเกิน</w:t>
      </w:r>
      <w:r w:rsidRPr="003F3D7F">
        <w:rPr>
          <w:rFonts w:ascii="Angsana New" w:eastAsia="Times New Roman" w:hAnsi="Angsana New"/>
          <w:sz w:val="30"/>
          <w:szCs w:val="30"/>
        </w:rPr>
        <w:t xml:space="preserve"> 90 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วัน นับจากวันครบกำหนดชำระหนี้</w:t>
      </w:r>
    </w:p>
    <w:p w14:paraId="6C5309A7" w14:textId="77777777" w:rsidR="001B7504" w:rsidRDefault="001B7504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0602F19C" w14:textId="77777777" w:rsidR="007608A5" w:rsidRPr="00B7209A" w:rsidRDefault="007608A5" w:rsidP="007608A5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209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</w:t>
      </w:r>
      <w:r w:rsidRPr="00B7209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ยบายการบัญชีสำหรับการรับรู้รายได้ในปี </w:t>
      </w:r>
      <w:r w:rsidRPr="00B7209A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39FB9143" w14:textId="77777777" w:rsidR="007608A5" w:rsidRPr="004F0AFE" w:rsidRDefault="007608A5" w:rsidP="00DF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="Angsana New" w:eastAsia="Times New Roman" w:hAnsi="Angsana New"/>
          <w:color w:val="0000FF"/>
          <w:sz w:val="24"/>
          <w:szCs w:val="24"/>
        </w:rPr>
      </w:pPr>
    </w:p>
    <w:p w14:paraId="03009BE6" w14:textId="77777777" w:rsidR="00FE3640" w:rsidRPr="00B7209A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B7209A">
        <w:rPr>
          <w:rFonts w:ascii="Angsana New" w:eastAsia="Times New Roman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Pr="00B7209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B7209A">
        <w:rPr>
          <w:rFonts w:ascii="Angsana New" w:eastAsia="Times New Roman" w:hAnsi="Angsana New"/>
          <w:sz w:val="30"/>
          <w:szCs w:val="30"/>
          <w:cs/>
        </w:rPr>
        <w:t>และแสดงสุทธิจากส่วนลดการค้า</w:t>
      </w:r>
    </w:p>
    <w:p w14:paraId="496970E4" w14:textId="77777777" w:rsidR="00FE3640" w:rsidRPr="004F0AFE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6D1CA65B" w14:textId="44B9588C" w:rsidR="00FE3640" w:rsidRPr="00B7209A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B7209A">
        <w:rPr>
          <w:rFonts w:ascii="Angsana New" w:eastAsia="Calibri" w:hAnsi="Angsana New"/>
          <w:iCs/>
          <w:sz w:val="30"/>
          <w:szCs w:val="30"/>
          <w:cs/>
        </w:rPr>
        <w:t>การขายสินค้า</w:t>
      </w:r>
    </w:p>
    <w:p w14:paraId="7F26E57E" w14:textId="77777777" w:rsidR="00FE3640" w:rsidRPr="004F0AFE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123F1D78" w14:textId="77777777" w:rsidR="00FE3640" w:rsidRPr="00B7209A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7209A">
        <w:rPr>
          <w:rFonts w:ascii="Angsana New" w:eastAsia="Calibri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</w:t>
      </w:r>
      <w:r w:rsidR="006071FD" w:rsidRPr="00B7209A">
        <w:rPr>
          <w:rFonts w:ascii="Angsana New" w:eastAsia="Calibri" w:hAnsi="Angsana New"/>
          <w:sz w:val="30"/>
          <w:szCs w:val="30"/>
          <w:cs/>
        </w:rPr>
        <w:br/>
      </w:r>
      <w:r w:rsidRPr="00B7209A">
        <w:rPr>
          <w:rFonts w:ascii="Angsana New" w:eastAsia="Calibri" w:hAnsi="Angsana New"/>
          <w:spacing w:val="-6"/>
          <w:sz w:val="30"/>
          <w:szCs w:val="30"/>
          <w:cs/>
        </w:rPr>
        <w:t>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</w:t>
      </w:r>
      <w:r w:rsidRPr="00B7209A">
        <w:rPr>
          <w:rFonts w:ascii="Angsana New" w:eastAsia="Calibri" w:hAnsi="Angsana New"/>
          <w:sz w:val="30"/>
          <w:szCs w:val="30"/>
          <w:cs/>
        </w:rPr>
        <w:t xml:space="preserve">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 </w:t>
      </w:r>
    </w:p>
    <w:p w14:paraId="12298CB9" w14:textId="77777777" w:rsidR="00FE3640" w:rsidRPr="004F0AFE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2BA140FB" w14:textId="07B2F1EE" w:rsidR="00003A9A" w:rsidRPr="003F3D7F" w:rsidRDefault="00003A9A" w:rsidP="00003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 w:hint="cs"/>
          <w:i/>
          <w:iCs/>
          <w:sz w:val="30"/>
          <w:szCs w:val="30"/>
          <w:cs/>
        </w:rPr>
        <w:t>รายได้จากสัญญาเช่าซื้อและรายได้จากการซื้อสิทธิเรียกร้อง</w:t>
      </w:r>
    </w:p>
    <w:p w14:paraId="64469CDF" w14:textId="77777777" w:rsidR="00003A9A" w:rsidRPr="004F0AFE" w:rsidRDefault="00003A9A" w:rsidP="00003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03FCFFFE" w14:textId="77777777" w:rsidR="00003A9A" w:rsidRPr="003F3D7F" w:rsidRDefault="00003A9A" w:rsidP="00003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กลุ่มบริษัทรับรู้รายได้ดอกเบี้ยจากสัญญาเช่าซื้อตามวิธีอัตราดอกเบี้ยที่แท้จริงตลอดระยะเวลาของสัญญา</w:t>
      </w:r>
    </w:p>
    <w:p w14:paraId="1BF552BF" w14:textId="77777777" w:rsidR="00003A9A" w:rsidRPr="004F0AFE" w:rsidRDefault="00003A9A" w:rsidP="00003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2D7427F4" w14:textId="77777777" w:rsidR="00003A9A" w:rsidRDefault="00003A9A" w:rsidP="00003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lastRenderedPageBreak/>
        <w:t>กลุ่มบริษัทหยุดรับรู้รายได้ดอกเบี้ยจากสัญญาเช่าซื้อเมื่อลูกหนี้ค้างชำระค่างวดติดต่อกันเกิน</w:t>
      </w:r>
      <w:r w:rsidRPr="003F3D7F">
        <w:rPr>
          <w:rFonts w:ascii="Angsana New" w:eastAsia="Times New Roman" w:hAnsi="Angsana New"/>
          <w:sz w:val="30"/>
          <w:szCs w:val="30"/>
        </w:rPr>
        <w:t xml:space="preserve"> 90 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วัน นับจากวันครบกำหนดชำระหนี้</w:t>
      </w:r>
    </w:p>
    <w:p w14:paraId="69D28BFB" w14:textId="77777777" w:rsidR="004F0AFE" w:rsidRPr="004F0AFE" w:rsidRDefault="004F0AFE" w:rsidP="004F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1AAB8CA1" w14:textId="71D8AF23" w:rsidR="00D248B7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7AEE6B63" w14:textId="20C3BBAA" w:rsidR="00D248B7" w:rsidRPr="00D248B7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16DFA7E" w14:textId="77777777" w:rsidR="00D248B7" w:rsidRPr="00B7209A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B7209A">
        <w:rPr>
          <w:rFonts w:ascii="Angsana New" w:eastAsia="Calibri" w:hAnsi="Angsana New" w:hint="cs"/>
          <w:iCs/>
          <w:sz w:val="30"/>
          <w:szCs w:val="30"/>
          <w:cs/>
        </w:rPr>
        <w:t>รายได้ค่าธรรมเนียมและบริการ</w:t>
      </w:r>
    </w:p>
    <w:p w14:paraId="532F9A80" w14:textId="77777777" w:rsidR="00D248B7" w:rsidRPr="004F0AFE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6446FB76" w14:textId="77777777" w:rsidR="00D248B7" w:rsidRPr="00B7209A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B7209A">
        <w:rPr>
          <w:rFonts w:ascii="Angsana New" w:eastAsia="Times New Roman" w:hAnsi="Angsana New"/>
          <w:sz w:val="30"/>
          <w:szCs w:val="30"/>
          <w:cs/>
        </w:rPr>
        <w:t>กลุ่มบริษัทรับรู้รายได้</w:t>
      </w:r>
      <w:r w:rsidRPr="00B7209A">
        <w:rPr>
          <w:rFonts w:ascii="Angsana New" w:eastAsia="Times New Roman" w:hAnsi="Angsana New" w:hint="cs"/>
          <w:sz w:val="30"/>
          <w:szCs w:val="30"/>
          <w:cs/>
        </w:rPr>
        <w:t>ค่าธรรมเนียมและบริการเมื่อได้ให้บริการแก่ลูกค้าแล้ว</w:t>
      </w:r>
    </w:p>
    <w:p w14:paraId="1229CB57" w14:textId="77777777" w:rsidR="00D248B7" w:rsidRPr="004F0AFE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1E60679C" w14:textId="77777777" w:rsidR="00D248B7" w:rsidRPr="003F3D7F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 w:hint="cs"/>
          <w:i/>
          <w:iCs/>
          <w:sz w:val="30"/>
          <w:szCs w:val="30"/>
          <w:cs/>
        </w:rPr>
        <w:t>ดอกเบี้ยรับ</w:t>
      </w:r>
    </w:p>
    <w:p w14:paraId="73738630" w14:textId="77777777" w:rsidR="00D248B7" w:rsidRPr="004F0AFE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31EFDA52" w14:textId="77777777" w:rsidR="00D248B7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ดอกเบี้ยรับรับรู้ตามเกณฑ์คงค้า</w:t>
      </w:r>
      <w:r>
        <w:rPr>
          <w:rFonts w:ascii="Angsana New" w:eastAsia="Times New Roman" w:hAnsi="Angsana New" w:hint="cs"/>
          <w:sz w:val="30"/>
          <w:szCs w:val="30"/>
          <w:cs/>
        </w:rPr>
        <w:t>ง</w:t>
      </w:r>
    </w:p>
    <w:p w14:paraId="5997516E" w14:textId="77777777" w:rsidR="00D248B7" w:rsidRPr="004F0AFE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i/>
          <w:iCs/>
          <w:sz w:val="24"/>
          <w:szCs w:val="24"/>
        </w:rPr>
      </w:pPr>
    </w:p>
    <w:p w14:paraId="1D1BDA68" w14:textId="77777777" w:rsidR="00D248B7" w:rsidRPr="00B7209A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B7209A">
        <w:rPr>
          <w:rFonts w:ascii="Angsana New" w:eastAsia="Times New Roman" w:hAnsi="Angsana New" w:hint="cs"/>
          <w:i/>
          <w:iCs/>
          <w:sz w:val="30"/>
          <w:szCs w:val="30"/>
          <w:cs/>
        </w:rPr>
        <w:t>รายได้จากค่าปรับล่าช้า</w:t>
      </w:r>
    </w:p>
    <w:p w14:paraId="50967B68" w14:textId="77777777" w:rsidR="00D248B7" w:rsidRPr="004F0AFE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38092464" w14:textId="77777777" w:rsidR="00D248B7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B7209A">
        <w:rPr>
          <w:rFonts w:ascii="Angsana New" w:eastAsia="Times New Roman" w:hAnsi="Angsana New" w:hint="cs"/>
          <w:sz w:val="30"/>
          <w:szCs w:val="30"/>
          <w:cs/>
        </w:rPr>
        <w:t>กลุ่มบริษัทรับรู้รายได้จากค่าปรับล่าช้าตามจำนวนที่ได้รับจริง</w:t>
      </w:r>
    </w:p>
    <w:p w14:paraId="51C5E17A" w14:textId="77777777" w:rsidR="00D248B7" w:rsidRPr="00003A9A" w:rsidRDefault="00D248B7" w:rsidP="00D248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67D44C" w14:textId="77777777" w:rsidR="00D248B7" w:rsidRPr="00B7209A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B7209A">
        <w:rPr>
          <w:rFonts w:ascii="Angsana New" w:eastAsia="Times New Roman" w:hAnsi="Angsana New" w:hint="cs"/>
          <w:i/>
          <w:iCs/>
          <w:sz w:val="30"/>
          <w:szCs w:val="30"/>
          <w:cs/>
        </w:rPr>
        <w:t>รายได้อื่น</w:t>
      </w:r>
    </w:p>
    <w:p w14:paraId="3D482C52" w14:textId="77777777" w:rsidR="00D248B7" w:rsidRPr="004F0AFE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14D90EEC" w14:textId="77777777" w:rsidR="00D248B7" w:rsidRPr="00B7209A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B7209A">
        <w:rPr>
          <w:rFonts w:ascii="Angsana New" w:eastAsia="Times New Roman" w:hAnsi="Angsana New" w:hint="cs"/>
          <w:sz w:val="30"/>
          <w:szCs w:val="30"/>
          <w:cs/>
        </w:rPr>
        <w:t>รายได้อื่นรับรู้ตามเกณฑ์คงค้าง</w:t>
      </w:r>
    </w:p>
    <w:p w14:paraId="07B4B4C1" w14:textId="77777777" w:rsidR="00D248B7" w:rsidRPr="00D248B7" w:rsidRDefault="00D248B7" w:rsidP="00D24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eastAsia="Times New Roman" w:hAnsi="Angsana New"/>
          <w:sz w:val="30"/>
          <w:szCs w:val="30"/>
        </w:rPr>
      </w:pPr>
    </w:p>
    <w:p w14:paraId="5482647C" w14:textId="423EB68F" w:rsidR="00FE3640" w:rsidRPr="003F3D7F" w:rsidRDefault="00FE3640" w:rsidP="00FE3640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ค่าใช้จ่าย</w:t>
      </w:r>
    </w:p>
    <w:p w14:paraId="2955C031" w14:textId="77777777" w:rsidR="00E34938" w:rsidRPr="004F0AFE" w:rsidRDefault="00E34938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i/>
          <w:iCs/>
          <w:sz w:val="24"/>
          <w:szCs w:val="24"/>
        </w:rPr>
      </w:pPr>
    </w:p>
    <w:p w14:paraId="59BAD4CB" w14:textId="77777777" w:rsidR="00FE3640" w:rsidRPr="003F3D7F" w:rsidRDefault="00E34938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 w:hint="cs"/>
          <w:i/>
          <w:iCs/>
          <w:sz w:val="30"/>
          <w:szCs w:val="30"/>
          <w:cs/>
        </w:rPr>
        <w:t>ต้นทุนทางการเงิน</w:t>
      </w:r>
    </w:p>
    <w:p w14:paraId="6F82440A" w14:textId="77777777" w:rsidR="00FE3640" w:rsidRPr="004F0AFE" w:rsidRDefault="00FE3640" w:rsidP="00FE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73791ABB" w14:textId="77777777" w:rsidR="00FE3640" w:rsidRPr="003F3D7F" w:rsidRDefault="00E34938" w:rsidP="001B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</w:pPr>
      <w:r w:rsidRPr="003F3D7F">
        <w:rPr>
          <w:rFonts w:ascii="Angsana New" w:eastAsia="Times New Roman" w:hAnsi="Angsana New" w:hint="cs"/>
          <w:sz w:val="30"/>
          <w:szCs w:val="30"/>
          <w:cs/>
        </w:rPr>
        <w:t>ดอกเบี้ยจ่ายและค่าใช้จ่ายทำนองเดียวกันบันทึกในกำไรหรือขาดทุนในงวดที่ค่าใช้จ่ายดังกล่าวเกิดขึ้น</w:t>
      </w:r>
    </w:p>
    <w:p w14:paraId="080375BE" w14:textId="77777777" w:rsidR="006071FD" w:rsidRPr="004F0AFE" w:rsidRDefault="006071FD" w:rsidP="001B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07C8AC9B" w14:textId="77777777" w:rsidR="005E474A" w:rsidRPr="003F3D7F" w:rsidRDefault="005E474A" w:rsidP="005E474A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14:paraId="38925AB9" w14:textId="77777777" w:rsidR="005E474A" w:rsidRPr="004F0AFE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61AF4FAF" w14:textId="77777777" w:rsidR="005E474A" w:rsidRPr="003F3D7F" w:rsidRDefault="005E474A" w:rsidP="005E474A">
      <w:pPr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1D90DCAB" w14:textId="77777777" w:rsidR="005E474A" w:rsidRPr="004F0AFE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596E5BC5" w14:textId="77777777" w:rsidR="005E474A" w:rsidRPr="003F3D7F" w:rsidRDefault="005E474A" w:rsidP="004901BD">
      <w:pPr>
        <w:ind w:left="540"/>
        <w:rPr>
          <w:rFonts w:ascii="Angsana New" w:eastAsia="Calibri" w:hAnsi="Angsana New"/>
          <w:sz w:val="30"/>
          <w:szCs w:val="30"/>
        </w:rPr>
      </w:pPr>
      <w:r w:rsidRPr="003F3D7F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9C371A0" w14:textId="77777777" w:rsidR="005E474A" w:rsidRPr="004F0AFE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  <w:cs/>
        </w:rPr>
      </w:pPr>
    </w:p>
    <w:p w14:paraId="59EAF7E4" w14:textId="77777777" w:rsidR="005E474A" w:rsidRPr="00B7209A" w:rsidRDefault="005E474A" w:rsidP="005E474A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B7209A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2634CDE8" w14:textId="77777777" w:rsidR="005E474A" w:rsidRPr="004F0AFE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52CBFC38" w14:textId="6A16217F" w:rsidR="005E474A" w:rsidRPr="00B7209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B7209A">
        <w:rPr>
          <w:rFonts w:ascii="Angsana New" w:eastAsia="Times New Roman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2E33D1" w:rsidRPr="00B7209A">
        <w:rPr>
          <w:rFonts w:ascii="Angsana New" w:eastAsia="Times New Roman" w:hAnsi="Angsana New" w:hint="cs"/>
          <w:sz w:val="30"/>
          <w:szCs w:val="30"/>
          <w:cs/>
        </w:rPr>
        <w:t>ปี</w:t>
      </w:r>
      <w:r w:rsidRPr="00B7209A">
        <w:rPr>
          <w:rFonts w:ascii="Angsana New" w:eastAsia="Times New Roman" w:hAnsi="Angsana New"/>
          <w:sz w:val="30"/>
          <w:szCs w:val="30"/>
          <w:cs/>
        </w:rPr>
        <w:t>ปัจจุบันและภาษีเงินได้รอการตัดบัญชี  ภาษีเงินได้ของ</w:t>
      </w:r>
      <w:r w:rsidR="002E33D1" w:rsidRPr="00B7209A">
        <w:rPr>
          <w:rFonts w:ascii="Angsana New" w:eastAsia="Times New Roman" w:hAnsi="Angsana New"/>
          <w:sz w:val="30"/>
          <w:szCs w:val="30"/>
          <w:cs/>
        </w:rPr>
        <w:br/>
      </w:r>
      <w:r w:rsidR="002E33D1" w:rsidRPr="00B7209A">
        <w:rPr>
          <w:rFonts w:ascii="Angsana New" w:eastAsia="Times New Roman" w:hAnsi="Angsana New" w:hint="cs"/>
          <w:sz w:val="30"/>
          <w:szCs w:val="30"/>
          <w:cs/>
        </w:rPr>
        <w:t>ปี</w:t>
      </w:r>
      <w:r w:rsidRPr="00B7209A">
        <w:rPr>
          <w:rFonts w:ascii="Angsana New" w:eastAsia="Times New Roman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</w:t>
      </w:r>
      <w:r w:rsidR="003A4B63" w:rsidRPr="00B7209A">
        <w:rPr>
          <w:rFonts w:ascii="Angsana New" w:eastAsia="Times New Roman" w:hAnsi="Angsana New" w:hint="cs"/>
          <w:sz w:val="30"/>
          <w:szCs w:val="30"/>
          <w:cs/>
        </w:rPr>
        <w:t>รายการ</w:t>
      </w:r>
      <w:r w:rsidRPr="00B7209A">
        <w:rPr>
          <w:rFonts w:ascii="Angsana New" w:eastAsia="Times New Roman" w:hAnsi="Angsana New"/>
          <w:sz w:val="30"/>
          <w:szCs w:val="30"/>
          <w:cs/>
        </w:rPr>
        <w:t>ที่รับรู้โดยตรงในส่วนของผู้ถือหุ้นหรือกำไรขาดทุนเบ็ดเสร็จอื่น</w:t>
      </w:r>
    </w:p>
    <w:p w14:paraId="7697E05C" w14:textId="77777777" w:rsidR="00E04E8C" w:rsidRPr="004F0AFE" w:rsidRDefault="00E04E8C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3B871877" w14:textId="77777777" w:rsidR="005E474A" w:rsidRPr="00B7209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</w:rPr>
      </w:pPr>
      <w:r w:rsidRPr="00B7209A">
        <w:rPr>
          <w:rFonts w:ascii="Angsana New" w:eastAsia="Times New Roman" w:hAnsi="Angsana New"/>
          <w:sz w:val="30"/>
          <w:szCs w:val="30"/>
          <w:cs/>
        </w:rPr>
        <w:t>ภาษีเงินได้ของ</w:t>
      </w:r>
      <w:r w:rsidR="00D82331" w:rsidRPr="00B7209A">
        <w:rPr>
          <w:rFonts w:ascii="Angsana New" w:eastAsia="Times New Roman" w:hAnsi="Angsana New" w:hint="cs"/>
          <w:sz w:val="30"/>
          <w:szCs w:val="30"/>
          <w:cs/>
        </w:rPr>
        <w:t>ปี</w:t>
      </w:r>
      <w:r w:rsidRPr="00B7209A">
        <w:rPr>
          <w:rFonts w:ascii="Angsana New" w:eastAsia="Times New Roman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82331" w:rsidRPr="00B7209A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B7209A">
        <w:rPr>
          <w:rFonts w:ascii="Angsana New" w:eastAsia="Times New Roman" w:hAnsi="Angsana New"/>
          <w:sz w:val="30"/>
          <w:szCs w:val="30"/>
          <w:cs/>
        </w:rPr>
        <w:t>ๆ</w:t>
      </w:r>
      <w:r w:rsidRPr="00B7209A"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48C26E90" w14:textId="77777777" w:rsidR="005E474A" w:rsidRPr="004F0AFE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24"/>
          <w:szCs w:val="24"/>
        </w:rPr>
      </w:pPr>
    </w:p>
    <w:p w14:paraId="761AE924" w14:textId="77777777" w:rsidR="00AF04E9" w:rsidRDefault="005E474A" w:rsidP="00AF04E9">
      <w:pPr>
        <w:ind w:left="540" w:right="27"/>
        <w:jc w:val="thaiDistribute"/>
        <w:rPr>
          <w:rFonts w:ascii="Angsana New" w:eastAsia="Calibri" w:hAnsi="Angsana New"/>
          <w:sz w:val="30"/>
          <w:szCs w:val="30"/>
        </w:rPr>
      </w:pPr>
      <w:r w:rsidRPr="00B7209A">
        <w:rPr>
          <w:rFonts w:ascii="Angsana New" w:eastAsia="Calibri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390DD7" w:rsidRPr="00B7209A">
        <w:rPr>
          <w:rFonts w:ascii="Angsana New" w:eastAsia="Calibri" w:hAnsi="Angsana New" w:hint="cs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 ซึ่งเป็นรายการที่ไม่ใช่การรวมธุรกิจ และรายการนั้นไม่มีผลกระทบต่อกำไรขาดทุนทางบัญชีและทางภาษี และผลแตกต่างที่เกี่ยวข้องกับเงินลงทุนในบริษัทย่อยและการร่วมค้า หากเป็นไปได้ว่าจะไม่มีการกลับรายการในอนาคตอันใกล้</w:t>
      </w:r>
    </w:p>
    <w:p w14:paraId="1985F987" w14:textId="77777777" w:rsidR="00AF04E9" w:rsidRDefault="00AF04E9" w:rsidP="00AF04E9">
      <w:pPr>
        <w:ind w:left="540" w:right="27"/>
        <w:jc w:val="thaiDistribute"/>
        <w:rPr>
          <w:rFonts w:ascii="Angsana New" w:eastAsia="Calibri" w:hAnsi="Angsana New"/>
          <w:sz w:val="30"/>
          <w:szCs w:val="30"/>
        </w:rPr>
      </w:pPr>
    </w:p>
    <w:p w14:paraId="3824A33B" w14:textId="016EFA53" w:rsidR="005E474A" w:rsidRPr="00AF04E9" w:rsidRDefault="005E474A" w:rsidP="00AF04E9">
      <w:pPr>
        <w:ind w:left="540" w:right="2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7209A">
        <w:rPr>
          <w:rFonts w:ascii="Angsana New" w:eastAsia="Calibri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E33D1" w:rsidRPr="00B7209A">
        <w:rPr>
          <w:rFonts w:ascii="Angsana New" w:eastAsia="Calibri" w:hAnsi="Angsana New"/>
          <w:sz w:val="30"/>
          <w:szCs w:val="30"/>
          <w:cs/>
        </w:rPr>
        <w:br/>
      </w:r>
      <w:r w:rsidRPr="00B7209A">
        <w:rPr>
          <w:rFonts w:ascii="Angsana New" w:eastAsia="Calibri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B7209A">
        <w:rPr>
          <w:rFonts w:ascii="Angsana New" w:eastAsia="Calibri" w:hAnsi="Angsana New"/>
          <w:b/>
          <w:sz w:val="30"/>
          <w:szCs w:val="30"/>
        </w:rPr>
        <w:t xml:space="preserve"> </w:t>
      </w:r>
    </w:p>
    <w:p w14:paraId="7096D34A" w14:textId="77777777" w:rsidR="005E474A" w:rsidRPr="00B7209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534BB50" w14:textId="77777777" w:rsidR="005E474A" w:rsidRPr="00B7209A" w:rsidRDefault="005E474A" w:rsidP="005E474A">
      <w:pPr>
        <w:spacing w:line="240" w:lineRule="auto"/>
        <w:ind w:left="540" w:right="27"/>
        <w:jc w:val="thaiDistribute"/>
        <w:rPr>
          <w:rFonts w:ascii="Angsana New" w:eastAsia="Calibri" w:hAnsi="Angsana New"/>
          <w:sz w:val="30"/>
          <w:szCs w:val="30"/>
        </w:rPr>
      </w:pPr>
      <w:r w:rsidRPr="00B7209A">
        <w:rPr>
          <w:rFonts w:ascii="Angsana New" w:eastAsia="Calibri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3302C89A" w14:textId="77777777" w:rsidR="005E474A" w:rsidRPr="00B7209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0CD67BF0" w14:textId="71573B17" w:rsidR="005E474A" w:rsidRPr="00B7209A" w:rsidRDefault="005E474A" w:rsidP="005E474A">
      <w:pPr>
        <w:spacing w:line="240" w:lineRule="auto"/>
        <w:ind w:left="540" w:right="2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7209A">
        <w:rPr>
          <w:rFonts w:ascii="Angsana New" w:eastAsia="Calibri" w:hAnsi="Angsana New"/>
          <w:sz w:val="30"/>
          <w:szCs w:val="30"/>
          <w:cs/>
        </w:rPr>
        <w:t>ในการกำหนดมูลค่าของภาษีเงินได้ของ</w:t>
      </w:r>
      <w:r w:rsidR="002E33D1" w:rsidRPr="00B7209A">
        <w:rPr>
          <w:rFonts w:ascii="Angsana New" w:eastAsia="Calibri" w:hAnsi="Angsana New" w:hint="cs"/>
          <w:sz w:val="30"/>
          <w:szCs w:val="30"/>
          <w:cs/>
        </w:rPr>
        <w:t>ปี</w:t>
      </w:r>
      <w:r w:rsidRPr="00B7209A">
        <w:rPr>
          <w:rFonts w:ascii="Angsana New" w:eastAsia="Calibri" w:hAnsi="Angsana New"/>
          <w:sz w:val="30"/>
          <w:szCs w:val="30"/>
          <w:cs/>
        </w:rPr>
        <w:t>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B81283" w:rsidRPr="00B7209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7209A">
        <w:rPr>
          <w:rFonts w:ascii="Angsana New" w:eastAsia="Calibri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</w:t>
      </w:r>
      <w:r w:rsidR="007E1275" w:rsidRPr="00B7209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7209A">
        <w:rPr>
          <w:rFonts w:ascii="Angsana New" w:eastAsia="Calibri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</w:t>
      </w:r>
      <w:r w:rsidR="00490B98" w:rsidRPr="00B7209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7209A">
        <w:rPr>
          <w:rFonts w:ascii="Angsana New" w:eastAsia="Calibri" w:hAnsi="Angsana New"/>
          <w:sz w:val="30"/>
          <w:szCs w:val="30"/>
          <w:cs/>
        </w:rPr>
        <w:t>ๆ</w:t>
      </w:r>
      <w:r w:rsidRPr="00B7209A">
        <w:rPr>
          <w:rFonts w:ascii="Angsana New" w:eastAsia="Calibri" w:hAnsi="Angsana New"/>
          <w:sz w:val="30"/>
          <w:szCs w:val="30"/>
        </w:rPr>
        <w:t xml:space="preserve"> </w:t>
      </w:r>
      <w:r w:rsidRPr="00B7209A">
        <w:rPr>
          <w:rFonts w:ascii="Angsana New" w:eastAsia="Calibri" w:hAnsi="Angsana New"/>
          <w:sz w:val="30"/>
          <w:szCs w:val="30"/>
          <w:cs/>
        </w:rPr>
        <w:t>อาจจะทำให้กลุ่มบริษัท</w:t>
      </w:r>
      <w:r w:rsidR="009E1900" w:rsidRPr="00B7209A">
        <w:rPr>
          <w:rFonts w:ascii="Angsana New" w:eastAsia="Calibri" w:hAnsi="Angsana New" w:hint="cs"/>
          <w:sz w:val="30"/>
          <w:szCs w:val="30"/>
          <w:cs/>
        </w:rPr>
        <w:t>เ</w:t>
      </w:r>
      <w:r w:rsidRPr="00B7209A">
        <w:rPr>
          <w:rFonts w:ascii="Angsana New" w:eastAsia="Calibri" w:hAnsi="Angsana New"/>
          <w:sz w:val="30"/>
          <w:szCs w:val="30"/>
          <w:cs/>
        </w:rPr>
        <w:t>ปลี่ยนการตัดสินใจโดยขึ้นอยู่กับความเพียงพอของภาษีเงินได้ค้างจ่ายที่มีอยู่</w:t>
      </w:r>
      <w:r w:rsidR="00D37C39" w:rsidRPr="00B7209A">
        <w:rPr>
          <w:rFonts w:ascii="Angsana New" w:eastAsia="Calibri" w:hAnsi="Angsana New"/>
          <w:sz w:val="30"/>
          <w:szCs w:val="30"/>
          <w:cs/>
        </w:rPr>
        <w:br/>
      </w:r>
      <w:r w:rsidRPr="00B7209A">
        <w:rPr>
          <w:rFonts w:ascii="Angsana New" w:eastAsia="Calibri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B74EBD" w:rsidRPr="00B7209A">
        <w:rPr>
          <w:rFonts w:ascii="Angsana New" w:eastAsia="Calibri" w:hAnsi="Angsana New" w:hint="cs"/>
          <w:sz w:val="30"/>
          <w:szCs w:val="30"/>
          <w:cs/>
        </w:rPr>
        <w:t>ปี</w:t>
      </w:r>
      <w:r w:rsidRPr="00B7209A">
        <w:rPr>
          <w:rFonts w:ascii="Angsana New" w:eastAsia="Calibri" w:hAnsi="Angsana New"/>
          <w:sz w:val="30"/>
          <w:szCs w:val="30"/>
          <w:cs/>
        </w:rPr>
        <w:t>ที่เกิดการเปลี่ยนแปลง</w:t>
      </w:r>
    </w:p>
    <w:p w14:paraId="1B5D5E50" w14:textId="77777777" w:rsidR="005E474A" w:rsidRPr="00B7209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14C6D31A" w14:textId="77777777" w:rsidR="00AF04E9" w:rsidRDefault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7F7D869" w14:textId="43C26C70" w:rsidR="005E474A" w:rsidRPr="00DC0EE9" w:rsidRDefault="005E474A" w:rsidP="005E474A">
      <w:pPr>
        <w:spacing w:line="240" w:lineRule="auto"/>
        <w:ind w:left="540" w:right="27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DC0EE9">
        <w:rPr>
          <w:rFonts w:ascii="Angsana New" w:eastAsia="Calibri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2E33D1" w:rsidRPr="00DC0EE9">
        <w:rPr>
          <w:rFonts w:ascii="Angsana New" w:eastAsia="Calibri" w:hAnsi="Angsana New" w:hint="cs"/>
          <w:sz w:val="30"/>
          <w:szCs w:val="30"/>
          <w:cs/>
        </w:rPr>
        <w:t>ปี</w:t>
      </w:r>
      <w:r w:rsidRPr="00DC0EE9">
        <w:rPr>
          <w:rFonts w:ascii="Angsana New" w:eastAsia="Calibri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="002E33D1" w:rsidRPr="00DC0EE9">
        <w:rPr>
          <w:rFonts w:ascii="Angsana New" w:eastAsia="Calibri" w:hAnsi="Angsana New" w:hint="cs"/>
          <w:sz w:val="30"/>
          <w:szCs w:val="30"/>
          <w:cs/>
        </w:rPr>
        <w:t>ปี</w:t>
      </w:r>
      <w:r w:rsidRPr="00DC0EE9">
        <w:rPr>
          <w:rFonts w:ascii="Angsana New" w:eastAsia="Calibri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2E33D1" w:rsidRPr="00DC0EE9">
        <w:rPr>
          <w:rFonts w:ascii="Angsana New" w:eastAsia="Calibri" w:hAnsi="Angsana New" w:hint="cs"/>
          <w:sz w:val="30"/>
          <w:szCs w:val="30"/>
          <w:cs/>
        </w:rPr>
        <w:t>ปี</w:t>
      </w:r>
      <w:r w:rsidRPr="00DC0EE9">
        <w:rPr>
          <w:rFonts w:ascii="Angsana New" w:eastAsia="Calibri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DC0EE9">
        <w:rPr>
          <w:rFonts w:ascii="Angsana New" w:eastAsia="Calibri" w:hAnsi="Angsana New"/>
          <w:b/>
          <w:bCs/>
          <w:color w:val="0000FF"/>
          <w:sz w:val="30"/>
          <w:szCs w:val="30"/>
        </w:rPr>
        <w:t xml:space="preserve"> </w:t>
      </w:r>
    </w:p>
    <w:p w14:paraId="2A361A93" w14:textId="77777777" w:rsidR="005E474A" w:rsidRPr="00DC0EE9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  <w:cs/>
        </w:rPr>
      </w:pPr>
    </w:p>
    <w:p w14:paraId="78A6387D" w14:textId="77777777" w:rsidR="005E474A" w:rsidRPr="00DC0EE9" w:rsidRDefault="005E474A" w:rsidP="0053236F">
      <w:pPr>
        <w:spacing w:line="240" w:lineRule="auto"/>
        <w:ind w:left="547" w:right="29"/>
        <w:jc w:val="thaiDistribute"/>
        <w:rPr>
          <w:rFonts w:ascii="Angsana New" w:eastAsia="Calibri" w:hAnsi="Angsana New"/>
          <w:sz w:val="30"/>
          <w:szCs w:val="30"/>
        </w:rPr>
      </w:pPr>
      <w:r w:rsidRPr="00DC0EE9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083DCD" w:rsidRPr="00DC0EE9">
        <w:rPr>
          <w:rFonts w:ascii="Angsana New" w:eastAsia="Calibri" w:hAnsi="Angsana New" w:hint="cs"/>
          <w:sz w:val="30"/>
          <w:szCs w:val="30"/>
          <w:cs/>
        </w:rPr>
        <w:t xml:space="preserve"> กำไรเพื่อเสียภาษีในอนาคตต้องพิจารณาถึง</w:t>
      </w:r>
      <w:r w:rsidR="00EA6B38" w:rsidRPr="00DC0EE9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="00083DCD" w:rsidRPr="00DC0EE9">
        <w:rPr>
          <w:rFonts w:ascii="Angsana New" w:eastAsia="Calibri" w:hAnsi="Angsana New" w:hint="cs"/>
          <w:sz w:val="30"/>
          <w:szCs w:val="30"/>
          <w:cs/>
        </w:rPr>
        <w:t>การกลับราย</w:t>
      </w:r>
      <w:r w:rsidR="00EA6B38" w:rsidRPr="00DC0EE9">
        <w:rPr>
          <w:rFonts w:ascii="Angsana New" w:eastAsia="Calibri" w:hAnsi="Angsana New" w:hint="cs"/>
          <w:sz w:val="30"/>
          <w:szCs w:val="30"/>
          <w:cs/>
        </w:rPr>
        <w:t>การ</w:t>
      </w:r>
      <w:r w:rsidR="00083DCD" w:rsidRPr="00DC0EE9">
        <w:rPr>
          <w:rFonts w:ascii="Angsana New" w:eastAsia="Calibri" w:hAnsi="Angsana New" w:hint="cs"/>
          <w:sz w:val="30"/>
          <w:szCs w:val="30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EA6B38" w:rsidRPr="00DC0EE9">
        <w:rPr>
          <w:rFonts w:ascii="Angsana New" w:eastAsia="Calibri" w:hAnsi="Angsana New" w:hint="cs"/>
          <w:sz w:val="30"/>
          <w:szCs w:val="30"/>
          <w:cs/>
        </w:rPr>
        <w:t xml:space="preserve">              </w:t>
      </w:r>
      <w:r w:rsidR="00083DCD" w:rsidRPr="00DC0EE9">
        <w:rPr>
          <w:rFonts w:ascii="Angsana New" w:eastAsia="Calibri" w:hAnsi="Angsana New" w:hint="cs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DC0EE9">
        <w:rPr>
          <w:rFonts w:ascii="Angsana New" w:eastAsia="Calibri" w:hAnsi="Angsana New"/>
          <w:sz w:val="30"/>
          <w:szCs w:val="30"/>
          <w:cs/>
        </w:rPr>
        <w:t xml:space="preserve"> </w:t>
      </w:r>
      <w:r w:rsidR="00EC14C1" w:rsidRPr="00DC0EE9">
        <w:rPr>
          <w:rFonts w:ascii="Angsana New" w:eastAsia="Calibri" w:hAnsi="Angsana New" w:hint="cs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1BD2115E" w14:textId="77777777" w:rsidR="00763212" w:rsidRPr="00DC0EE9" w:rsidRDefault="00763212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4F103A9" w14:textId="77777777" w:rsidR="005E474A" w:rsidRPr="00DC0EE9" w:rsidRDefault="005E474A" w:rsidP="005E474A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DC0EE9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0D26534C" w14:textId="77777777" w:rsidR="005E474A" w:rsidRPr="00DC0EE9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1256497A" w14:textId="595B7A42" w:rsidR="005E474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b/>
          <w:sz w:val="30"/>
          <w:szCs w:val="30"/>
        </w:rPr>
      </w:pPr>
      <w:r w:rsidRPr="00DC0EE9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DC0EE9">
        <w:rPr>
          <w:rFonts w:ascii="Angsana New" w:eastAsia="Times New Roman" w:hAnsi="Angsana New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56E2865" w14:textId="77777777" w:rsidR="00AF04E9" w:rsidRPr="00DC0EE9" w:rsidRDefault="00AF04E9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</w:p>
    <w:p w14:paraId="219A6988" w14:textId="77777777" w:rsidR="005E474A" w:rsidRPr="00DC0EE9" w:rsidRDefault="005E474A" w:rsidP="005E474A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DC0EE9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BCF40DA" w14:textId="77777777" w:rsidR="005E474A" w:rsidRPr="00DC0EE9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18F7B8C0" w14:textId="77777777" w:rsidR="005E474A" w:rsidRPr="00DC0EE9" w:rsidRDefault="005E474A" w:rsidP="005E474A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DC0EE9">
        <w:rPr>
          <w:rFonts w:ascii="Angsana New" w:eastAsia="Times New Roman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3236F" w:rsidRPr="00DC0EE9">
        <w:rPr>
          <w:rFonts w:ascii="Angsana New" w:eastAsia="Times New Roman" w:hAnsi="Angsana New" w:hint="cs"/>
          <w:b/>
          <w:sz w:val="30"/>
          <w:szCs w:val="30"/>
          <w:cs/>
        </w:rPr>
        <w:t xml:space="preserve"> </w:t>
      </w:r>
      <w:r w:rsidRPr="00DC0EE9">
        <w:rPr>
          <w:rFonts w:ascii="Angsana New" w:eastAsia="Times New Roman" w:hAnsi="Angsana New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3236F" w:rsidRPr="00DC0EE9">
        <w:rPr>
          <w:rFonts w:ascii="Angsana New" w:eastAsia="Times New Roman" w:hAnsi="Angsana New" w:hint="cs"/>
          <w:b/>
          <w:sz w:val="30"/>
          <w:szCs w:val="30"/>
          <w:cs/>
        </w:rPr>
        <w:t xml:space="preserve"> </w:t>
      </w:r>
      <w:r w:rsidRPr="00DC0EE9">
        <w:rPr>
          <w:rFonts w:ascii="Angsana New" w:eastAsia="Times New Roman" w:hAnsi="Angsana New"/>
          <w:b/>
          <w:sz w:val="30"/>
          <w:szCs w:val="30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2775126" w14:textId="77777777" w:rsidR="00B16873" w:rsidRPr="00DC0EE9" w:rsidRDefault="00B16873" w:rsidP="00B1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Times New Roman" w:hAnsi="Angsana New"/>
          <w:sz w:val="30"/>
          <w:szCs w:val="30"/>
        </w:rPr>
      </w:pPr>
    </w:p>
    <w:p w14:paraId="66710FDF" w14:textId="77777777" w:rsidR="005E474A" w:rsidRPr="00DC0EE9" w:rsidRDefault="005E474A" w:rsidP="005E474A">
      <w:pPr>
        <w:keepNext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</w:pPr>
      <w:r w:rsidRPr="00DC0EE9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A7ABB9A" w14:textId="77777777" w:rsidR="005E474A" w:rsidRPr="00003A9A" w:rsidRDefault="005E474A" w:rsidP="005E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16"/>
          <w:szCs w:val="16"/>
        </w:rPr>
      </w:pPr>
    </w:p>
    <w:p w14:paraId="717BB166" w14:textId="77777777" w:rsidR="005D7F68" w:rsidRPr="00DC0EE9" w:rsidRDefault="005E474A" w:rsidP="00C7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DC0EE9">
        <w:rPr>
          <w:rFonts w:ascii="Angsana New" w:eastAsia="Times New Roman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Pr="00DC0EE9">
        <w:rPr>
          <w:rFonts w:ascii="Angsana New" w:eastAsia="Times New Roman" w:hAnsi="Angsana New"/>
          <w:sz w:val="30"/>
          <w:szCs w:val="30"/>
        </w:rPr>
        <w:t xml:space="preserve"> </w:t>
      </w:r>
      <w:r w:rsidRPr="00DC0EE9">
        <w:rPr>
          <w:rFonts w:ascii="Angsana New" w:eastAsia="Times New Roman" w:hAnsi="Angsana New"/>
          <w:sz w:val="30"/>
          <w:szCs w:val="30"/>
          <w:cs/>
        </w:rPr>
        <w:t xml:space="preserve">(ผู้มีอำนาจตัดสินใจสูงสุดด้านการดำเนินงาน)ของกลุ่มบริษัท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81A703F" w14:textId="77777777" w:rsidR="00003A9A" w:rsidRPr="00003A9A" w:rsidRDefault="00003A9A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040405B" w14:textId="77777777" w:rsidR="00AF04E9" w:rsidRDefault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CACD13" w14:textId="1CB89531" w:rsidR="00B1375A" w:rsidRPr="003F3D7F" w:rsidRDefault="009600CC" w:rsidP="00461080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B1375A" w:rsidRPr="003F3D7F">
        <w:rPr>
          <w:rFonts w:ascii="Angsana New" w:hAnsi="Angsana New"/>
          <w:b/>
          <w:bCs/>
          <w:sz w:val="30"/>
          <w:szCs w:val="30"/>
        </w:rPr>
        <w:tab/>
      </w:r>
      <w:r w:rsidR="00000175" w:rsidRPr="003F3D7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000175" w:rsidRPr="003F3D7F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22A0DFF" w14:textId="77777777" w:rsidR="00B1375A" w:rsidRPr="00DC0EE9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p w14:paraId="6267BD09" w14:textId="5073E1EA" w:rsidR="00584930" w:rsidRPr="003F3D7F" w:rsidRDefault="00584930" w:rsidP="00EC1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3F3D7F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116491" w:rsidRPr="003F3D7F">
        <w:rPr>
          <w:rFonts w:ascii="Angsana New" w:hAnsi="Angsana New"/>
          <w:b/>
          <w:sz w:val="30"/>
          <w:szCs w:val="30"/>
          <w:cs/>
        </w:rPr>
        <w:t>บริษัทย่อยและ</w:t>
      </w:r>
      <w:r w:rsidRPr="003F3D7F">
        <w:rPr>
          <w:rFonts w:ascii="Angsana New" w:hAnsi="Angsana New"/>
          <w:b/>
          <w:sz w:val="30"/>
          <w:szCs w:val="30"/>
          <w:cs/>
        </w:rPr>
        <w:t xml:space="preserve">การร่วมค้าได้เปิดเผยในหมายเหตุข้อ </w:t>
      </w:r>
      <w:r w:rsidR="00B81283" w:rsidRPr="00765DF8">
        <w:rPr>
          <w:rFonts w:ascii="Angsana New" w:hAnsi="Angsana New" w:hint="eastAsia"/>
          <w:bCs/>
          <w:sz w:val="30"/>
          <w:szCs w:val="30"/>
          <w:lang w:eastAsia="zh-CN"/>
        </w:rPr>
        <w:t>9</w:t>
      </w:r>
      <w:r w:rsidR="00116491" w:rsidRPr="00765DF8">
        <w:rPr>
          <w:rFonts w:ascii="Angsana New" w:hAnsi="Angsana New"/>
          <w:bCs/>
          <w:sz w:val="30"/>
          <w:szCs w:val="30"/>
          <w:cs/>
        </w:rPr>
        <w:t xml:space="preserve"> </w:t>
      </w:r>
      <w:r w:rsidR="00116491" w:rsidRPr="003F3D7F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EA685F" w:rsidRPr="003F3D7F">
        <w:rPr>
          <w:rFonts w:ascii="Angsana New" w:hAnsi="Angsana New" w:hint="cs"/>
          <w:b/>
          <w:sz w:val="30"/>
          <w:szCs w:val="30"/>
          <w:cs/>
        </w:rPr>
        <w:t>1</w:t>
      </w:r>
      <w:r w:rsidR="00B81283">
        <w:rPr>
          <w:rFonts w:ascii="Angsana New" w:hAnsi="Angsana New" w:hint="eastAsia"/>
          <w:b/>
          <w:sz w:val="30"/>
          <w:szCs w:val="30"/>
          <w:cs/>
          <w:lang w:eastAsia="zh-CN"/>
        </w:rPr>
        <w:t>0</w:t>
      </w:r>
      <w:r w:rsidRPr="003F3D7F">
        <w:rPr>
          <w:rFonts w:ascii="Angsana New" w:hAnsi="Angsana New"/>
          <w:b/>
          <w:sz w:val="30"/>
          <w:szCs w:val="30"/>
          <w:cs/>
        </w:rPr>
        <w:t xml:space="preserve"> </w:t>
      </w:r>
      <w:r w:rsidR="00116491" w:rsidRPr="003F3D7F">
        <w:rPr>
          <w:rFonts w:ascii="Angsana New" w:hAnsi="Angsana New"/>
          <w:b/>
          <w:sz w:val="30"/>
          <w:szCs w:val="30"/>
          <w:cs/>
        </w:rPr>
        <w:t xml:space="preserve">ตามลำดับ </w:t>
      </w:r>
      <w:r w:rsidR="001923C6" w:rsidRPr="003F3D7F">
        <w:rPr>
          <w:rFonts w:ascii="Angsana New" w:hAnsi="Angsana New"/>
          <w:b/>
          <w:sz w:val="30"/>
          <w:szCs w:val="30"/>
          <w:cs/>
        </w:rPr>
        <w:t>บุคคลหรือกิจการ</w:t>
      </w:r>
      <w:r w:rsidR="00887ACD" w:rsidRPr="003F3D7F">
        <w:rPr>
          <w:rFonts w:ascii="Angsana New" w:hAnsi="Angsana New" w:hint="cs"/>
          <w:b/>
          <w:sz w:val="30"/>
          <w:szCs w:val="30"/>
          <w:cs/>
        </w:rPr>
        <w:t>อื่น</w:t>
      </w:r>
      <w:r w:rsidR="001923C6" w:rsidRPr="003F3D7F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 w:rsidR="00EA6B38" w:rsidRPr="003F3D7F">
        <w:rPr>
          <w:rFonts w:ascii="Angsana New" w:hAnsi="Angsana New" w:hint="cs"/>
          <w:b/>
          <w:sz w:val="30"/>
          <w:szCs w:val="30"/>
          <w:cs/>
        </w:rPr>
        <w:t>ที่</w:t>
      </w:r>
      <w:r w:rsidR="001923C6" w:rsidRPr="003F3D7F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</w:t>
      </w:r>
      <w:r w:rsidR="00EA6B38" w:rsidRPr="003F3D7F">
        <w:rPr>
          <w:rFonts w:ascii="Angsana New" w:hAnsi="Angsana New" w:hint="cs"/>
          <w:b/>
          <w:sz w:val="30"/>
          <w:szCs w:val="30"/>
          <w:cs/>
        </w:rPr>
        <w:t>กับกลุ่มบริษัท</w:t>
      </w:r>
      <w:r w:rsidR="001923C6" w:rsidRPr="003F3D7F">
        <w:rPr>
          <w:rFonts w:ascii="Angsana New" w:hAnsi="Angsana New"/>
          <w:b/>
          <w:sz w:val="30"/>
          <w:szCs w:val="30"/>
          <w:cs/>
        </w:rPr>
        <w:t>ในระหว่าง</w:t>
      </w:r>
      <w:r w:rsidR="00EC14C1" w:rsidRPr="003F3D7F">
        <w:rPr>
          <w:rFonts w:ascii="Angsana New" w:hAnsi="Angsana New" w:hint="cs"/>
          <w:b/>
          <w:sz w:val="30"/>
          <w:szCs w:val="30"/>
          <w:cs/>
        </w:rPr>
        <w:t>ปี</w:t>
      </w:r>
      <w:r w:rsidR="001923C6" w:rsidRPr="003F3D7F">
        <w:rPr>
          <w:rFonts w:ascii="Angsana New" w:hAnsi="Angsana New"/>
          <w:b/>
          <w:sz w:val="30"/>
          <w:szCs w:val="30"/>
          <w:cs/>
        </w:rPr>
        <w:t>มีดังต่อไปนี้</w:t>
      </w:r>
    </w:p>
    <w:p w14:paraId="40CBF476" w14:textId="77777777" w:rsidR="00584930" w:rsidRPr="003F3D7F" w:rsidRDefault="0058493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3690"/>
      </w:tblGrid>
      <w:tr w:rsidR="00B1375A" w:rsidRPr="003F3D7F" w14:paraId="0355437B" w14:textId="77777777" w:rsidTr="00DB7158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6B6E25CF" w14:textId="77777777" w:rsidR="00AB0317" w:rsidRPr="003F3D7F" w:rsidRDefault="00AB0317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AD7952" w14:textId="77777777" w:rsidR="00B1375A" w:rsidRPr="003F3D7F" w:rsidRDefault="00B1375A" w:rsidP="001923C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380" w:lineRule="exact"/>
              <w:ind w:righ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843400"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1440" w:type="dxa"/>
            <w:shd w:val="clear" w:color="auto" w:fill="auto"/>
          </w:tcPr>
          <w:p w14:paraId="49143A32" w14:textId="77777777" w:rsidR="00B1375A" w:rsidRPr="003F3D7F" w:rsidRDefault="00B1375A" w:rsidP="001923C6">
            <w:pPr>
              <w:spacing w:line="38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4C02F2" w:rsidRPr="003F3D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322B71"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4C02F2"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90" w:type="dxa"/>
            <w:shd w:val="clear" w:color="auto" w:fill="auto"/>
          </w:tcPr>
          <w:p w14:paraId="2809704D" w14:textId="77777777" w:rsidR="00AB0317" w:rsidRPr="003F3D7F" w:rsidRDefault="00AB0317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25EF2D" w14:textId="77777777" w:rsidR="00B1375A" w:rsidRPr="003F3D7F" w:rsidRDefault="00B1375A" w:rsidP="0019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90"/>
              </w:tabs>
              <w:spacing w:line="380" w:lineRule="exact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F1DD9" w:rsidRPr="003F3D7F" w14:paraId="7FA5B79C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790A66A6" w14:textId="77777777" w:rsidR="005F1DD9" w:rsidRPr="003F3D7F" w:rsidRDefault="005F1DD9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3F3D7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10EB84" w14:textId="77777777" w:rsidR="005F1DD9" w:rsidRPr="003F3D7F" w:rsidRDefault="005F1DD9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727DF13" w14:textId="77777777" w:rsidR="005F1DD9" w:rsidRPr="003F3D7F" w:rsidRDefault="005F1DD9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-20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บุคคลที่มีอำนาจและความ</w:t>
            </w:r>
            <w:r w:rsidR="00087F54"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รับผิดชอบ</w:t>
            </w: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</w:t>
            </w:r>
            <w:r w:rsidR="00865863" w:rsidRPr="003F3D7F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AB0317" w:rsidRPr="003F3D7F" w14:paraId="7D789314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1381E877" w14:textId="77777777" w:rsidR="00AB0317" w:rsidRPr="003F3D7F" w:rsidRDefault="008C2ADE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 xml:space="preserve">บริษัท มิตรสิบ </w:t>
            </w:r>
            <w:r w:rsidR="00EB728C" w:rsidRPr="003F3D7F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โก จำกัด</w:t>
            </w:r>
          </w:p>
        </w:tc>
        <w:tc>
          <w:tcPr>
            <w:tcW w:w="1440" w:type="dxa"/>
            <w:shd w:val="clear" w:color="auto" w:fill="auto"/>
          </w:tcPr>
          <w:p w14:paraId="79BFDC64" w14:textId="77777777" w:rsidR="00AB0317" w:rsidRPr="003F3D7F" w:rsidRDefault="00AB0317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76ED40" w14:textId="77777777" w:rsidR="00AB0317" w:rsidRPr="003F3D7F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บริษัทย่อยซึ่งบริษัทถือหุ้นร้อยละ </w:t>
            </w:r>
            <w:r w:rsidR="00D824AB" w:rsidRPr="003F3D7F">
              <w:rPr>
                <w:rFonts w:ascii="Angsana New" w:hAnsi="Angsana New"/>
                <w:spacing w:val="-10"/>
                <w:sz w:val="30"/>
                <w:szCs w:val="30"/>
              </w:rPr>
              <w:t>100</w:t>
            </w:r>
          </w:p>
        </w:tc>
      </w:tr>
      <w:tr w:rsidR="00AB0317" w:rsidRPr="003F3D7F" w14:paraId="7D9E1489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15AF5683" w14:textId="77777777" w:rsidR="00AB0317" w:rsidRPr="003F3D7F" w:rsidRDefault="008C2ADE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shd w:val="clear" w:color="auto" w:fill="auto"/>
          </w:tcPr>
          <w:p w14:paraId="029696F7" w14:textId="77777777" w:rsidR="00AB0317" w:rsidRPr="003F3D7F" w:rsidRDefault="00AB0317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62A3E1F" w14:textId="77777777" w:rsidR="00AB0317" w:rsidRPr="003F3D7F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บริษัทย่อยซึ่งบริษัทถือหุ้นร้อยละ </w:t>
            </w:r>
            <w:r w:rsidR="00D824AB" w:rsidRPr="003F3D7F">
              <w:rPr>
                <w:rFonts w:ascii="Angsana New" w:hAnsi="Angsana New"/>
                <w:spacing w:val="-10"/>
                <w:sz w:val="30"/>
                <w:szCs w:val="30"/>
              </w:rPr>
              <w:t>100</w:t>
            </w:r>
          </w:p>
        </w:tc>
      </w:tr>
      <w:tr w:rsidR="00AB0317" w:rsidRPr="003F3D7F" w14:paraId="1ADBD514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3486C47B" w14:textId="77777777" w:rsidR="00AB0317" w:rsidRPr="003F3D7F" w:rsidRDefault="00AB0317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บริษัท แอพแท็กซี่ จำกัด</w:t>
            </w:r>
          </w:p>
        </w:tc>
        <w:tc>
          <w:tcPr>
            <w:tcW w:w="1440" w:type="dxa"/>
            <w:shd w:val="clear" w:color="auto" w:fill="auto"/>
          </w:tcPr>
          <w:p w14:paraId="312C6E23" w14:textId="77777777" w:rsidR="00AB0317" w:rsidRPr="003F3D7F" w:rsidRDefault="00AB0317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08A0B2F" w14:textId="77777777" w:rsidR="00AB0317" w:rsidRPr="003F3D7F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ถือหุ้นทางตรงในการร่วมค้า</w:t>
            </w:r>
          </w:p>
        </w:tc>
      </w:tr>
      <w:tr w:rsidR="00AB0317" w:rsidRPr="003F3D7F" w14:paraId="4868D38C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7E8A3348" w14:textId="77777777" w:rsidR="00AB0317" w:rsidRPr="003F3D7F" w:rsidRDefault="00AB0317" w:rsidP="001923C6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บริษัท ชัยศิริจิต จำกัด</w:t>
            </w:r>
          </w:p>
        </w:tc>
        <w:tc>
          <w:tcPr>
            <w:tcW w:w="1440" w:type="dxa"/>
            <w:shd w:val="clear" w:color="auto" w:fill="auto"/>
          </w:tcPr>
          <w:p w14:paraId="16DE5B40" w14:textId="77777777" w:rsidR="00AB0317" w:rsidRPr="003F3D7F" w:rsidRDefault="00AB0317" w:rsidP="001923C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B5F7718" w14:textId="77777777" w:rsidR="00AB0317" w:rsidRPr="003F3D7F" w:rsidRDefault="00AB0317" w:rsidP="001923C6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380" w:lineRule="exact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3F3D7F" w14:paraId="637FF78A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52DE3C96" w14:textId="77777777" w:rsidR="00AB0317" w:rsidRPr="003F3D7F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บริษัท ดำรง</w:t>
            </w:r>
            <w:r w:rsidR="00501647" w:rsidRPr="003F3D7F">
              <w:rPr>
                <w:rFonts w:ascii="Angsana New" w:hAnsi="Angsana New"/>
                <w:sz w:val="30"/>
                <w:szCs w:val="30"/>
                <w:cs/>
              </w:rPr>
              <w:t>ค์</w:t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ชัยบางบ่อพาเลซ จำกัด</w:t>
            </w:r>
          </w:p>
        </w:tc>
        <w:tc>
          <w:tcPr>
            <w:tcW w:w="1440" w:type="dxa"/>
            <w:shd w:val="clear" w:color="auto" w:fill="auto"/>
          </w:tcPr>
          <w:p w14:paraId="32C73024" w14:textId="77777777" w:rsidR="00AB0317" w:rsidRPr="003F3D7F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E8EB344" w14:textId="77777777" w:rsidR="00AB0317" w:rsidRPr="003F3D7F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3F3D7F" w14:paraId="65CDA123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3F48600B" w14:textId="77777777" w:rsidR="00AB0317" w:rsidRPr="003F3D7F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บริษัท ดำรง</w:t>
            </w:r>
            <w:r w:rsidR="008C2ADE" w:rsidRPr="003F3D7F">
              <w:rPr>
                <w:rFonts w:ascii="Angsana New" w:hAnsi="Angsana New"/>
                <w:sz w:val="30"/>
                <w:szCs w:val="30"/>
                <w:cs/>
              </w:rPr>
              <w:t>ค์</w:t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ชัย เซฟแอนด์สตีล เฟอร์นิเจอร์ จำกัด</w:t>
            </w:r>
          </w:p>
        </w:tc>
        <w:tc>
          <w:tcPr>
            <w:tcW w:w="1440" w:type="dxa"/>
            <w:shd w:val="clear" w:color="auto" w:fill="auto"/>
          </w:tcPr>
          <w:p w14:paraId="569969F3" w14:textId="77777777" w:rsidR="00AB0317" w:rsidRPr="003F3D7F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68274F4" w14:textId="77777777" w:rsidR="00AB0317" w:rsidRPr="003F3D7F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3F3D7F" w14:paraId="78CA9911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1CAB9628" w14:textId="77777777" w:rsidR="00AB0317" w:rsidRPr="003F3D7F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บริษัท สวัสดิ์ศิริ จำกัด</w:t>
            </w:r>
          </w:p>
        </w:tc>
        <w:tc>
          <w:tcPr>
            <w:tcW w:w="1440" w:type="dxa"/>
            <w:shd w:val="clear" w:color="auto" w:fill="auto"/>
          </w:tcPr>
          <w:p w14:paraId="7DAC3938" w14:textId="77777777" w:rsidR="00AB0317" w:rsidRPr="003F3D7F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31C1E7E" w14:textId="77777777" w:rsidR="00AB0317" w:rsidRPr="003F3D7F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3F3D7F" w14:paraId="0B4882D0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0F5F2474" w14:textId="77777777" w:rsidR="00AB0317" w:rsidRPr="003F3D7F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บริษัท เอ็น.อี.อี. จำกัด</w:t>
            </w:r>
          </w:p>
        </w:tc>
        <w:tc>
          <w:tcPr>
            <w:tcW w:w="1440" w:type="dxa"/>
            <w:shd w:val="clear" w:color="auto" w:fill="auto"/>
          </w:tcPr>
          <w:p w14:paraId="5006329B" w14:textId="77777777" w:rsidR="00AB0317" w:rsidRPr="003F3D7F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8D0548E" w14:textId="77777777" w:rsidR="00AB0317" w:rsidRPr="003F3D7F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AB0317" w:rsidRPr="003F3D7F" w14:paraId="37106B15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77CF1404" w14:textId="77777777" w:rsidR="00AB0317" w:rsidRPr="003F3D7F" w:rsidRDefault="00AB0317" w:rsidP="00AB031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บริษัท ดำรง</w:t>
            </w:r>
            <w:r w:rsidR="008C2ADE" w:rsidRPr="003F3D7F">
              <w:rPr>
                <w:rFonts w:ascii="Angsana New" w:hAnsi="Angsana New"/>
                <w:sz w:val="30"/>
                <w:szCs w:val="30"/>
                <w:cs/>
              </w:rPr>
              <w:t>ค์</w:t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ชัยค้าทอง จำกัด</w:t>
            </w:r>
          </w:p>
        </w:tc>
        <w:tc>
          <w:tcPr>
            <w:tcW w:w="1440" w:type="dxa"/>
            <w:shd w:val="clear" w:color="auto" w:fill="auto"/>
          </w:tcPr>
          <w:p w14:paraId="5E3FCEF8" w14:textId="77777777" w:rsidR="00AB0317" w:rsidRPr="003F3D7F" w:rsidRDefault="00AB0317" w:rsidP="00AB031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F3E120" w14:textId="77777777" w:rsidR="00AB0317" w:rsidRPr="003F3D7F" w:rsidRDefault="00AB0317" w:rsidP="00AB0317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8C2ADE" w:rsidRPr="003F3D7F" w14:paraId="58F3525C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0BE8D209" w14:textId="77777777" w:rsidR="008C2ADE" w:rsidRPr="003F3D7F" w:rsidRDefault="008C2ADE" w:rsidP="008C2A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ดำรง</w:t>
            </w:r>
            <w:r w:rsidR="00EB728C" w:rsidRPr="003F3D7F">
              <w:rPr>
                <w:rFonts w:ascii="Angsana New" w:hAnsi="Angsana New"/>
                <w:sz w:val="30"/>
                <w:szCs w:val="30"/>
                <w:cs/>
              </w:rPr>
              <w:t>ค์</w:t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ชัย กิ่งแก้ว จำกัด</w:t>
            </w:r>
          </w:p>
        </w:tc>
        <w:tc>
          <w:tcPr>
            <w:tcW w:w="1440" w:type="dxa"/>
            <w:shd w:val="clear" w:color="auto" w:fill="auto"/>
          </w:tcPr>
          <w:p w14:paraId="7DCE48BB" w14:textId="77777777" w:rsidR="008C2ADE" w:rsidRPr="003F3D7F" w:rsidRDefault="008C2ADE" w:rsidP="008C2AD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DC9273D" w14:textId="77777777" w:rsidR="008C2ADE" w:rsidRPr="003F3D7F" w:rsidRDefault="008C2ADE" w:rsidP="008C2ADE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บริษัทที่ผู้ถือหุ้นหรือสมาชิกในครอบครัวที่ใกล้ชิดที่มีการควบคุมในกิจการเป็นกรรมการ</w:t>
            </w:r>
          </w:p>
        </w:tc>
      </w:tr>
      <w:tr w:rsidR="008C2ADE" w:rsidRPr="003F3D7F" w14:paraId="02747B97" w14:textId="77777777" w:rsidTr="00DB7158">
        <w:trPr>
          <w:trHeight w:val="20"/>
        </w:trPr>
        <w:tc>
          <w:tcPr>
            <w:tcW w:w="4140" w:type="dxa"/>
            <w:shd w:val="clear" w:color="auto" w:fill="auto"/>
          </w:tcPr>
          <w:p w14:paraId="09AB6F5D" w14:textId="77777777" w:rsidR="008C2ADE" w:rsidRPr="003F3D7F" w:rsidRDefault="008C2ADE" w:rsidP="008C2AD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0DBF165" w14:textId="77777777" w:rsidR="008C2ADE" w:rsidRPr="003F3D7F" w:rsidRDefault="008C2ADE" w:rsidP="008C2AD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60C8626B" w14:textId="77777777" w:rsidR="008C2ADE" w:rsidRPr="003F3D7F" w:rsidRDefault="008C2ADE" w:rsidP="008C2ADE">
            <w:pPr>
              <w:tabs>
                <w:tab w:val="clear" w:pos="680"/>
                <w:tab w:val="clear" w:pos="907"/>
                <w:tab w:val="clear" w:pos="2580"/>
                <w:tab w:val="left" w:pos="2700"/>
              </w:tabs>
              <w:spacing w:line="240" w:lineRule="auto"/>
              <w:ind w:left="225" w:right="72" w:hanging="198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สมาชิกในครอบครัวที่ใกล้ชิดผู้บริหารและ/หรือผู้ถือหุ้น</w:t>
            </w:r>
          </w:p>
        </w:tc>
      </w:tr>
    </w:tbl>
    <w:p w14:paraId="49B605BB" w14:textId="77777777" w:rsidR="00D00267" w:rsidRPr="003F3D7F" w:rsidRDefault="00D00267" w:rsidP="0046108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706A16A" w14:textId="77777777" w:rsidR="00B1375A" w:rsidRPr="003F3D7F" w:rsidRDefault="00B1375A" w:rsidP="00085E30">
      <w:pPr>
        <w:pStyle w:val="block"/>
        <w:spacing w:after="0" w:line="240" w:lineRule="auto"/>
        <w:ind w:left="0" w:right="-45" w:firstLine="540"/>
        <w:jc w:val="thaiDistribute"/>
        <w:rPr>
          <w:rFonts w:ascii="Angsana New" w:hAnsi="Angsana New" w:cs="Angsana New"/>
          <w:sz w:val="30"/>
          <w:szCs w:val="30"/>
        </w:rPr>
      </w:pPr>
      <w:r w:rsidRPr="003F3D7F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นโยบายการกำหนดราค</w:t>
      </w:r>
      <w:r w:rsidR="001923C6" w:rsidRPr="003F3D7F">
        <w:rPr>
          <w:rFonts w:ascii="Angsana New" w:hAnsi="Angsana New" w:cs="Angsana New"/>
          <w:b/>
          <w:sz w:val="30"/>
          <w:szCs w:val="30"/>
          <w:cs/>
          <w:lang w:bidi="th-TH"/>
        </w:rPr>
        <w:t>า</w:t>
      </w:r>
      <w:r w:rsidR="00F7123E" w:rsidRPr="003F3D7F">
        <w:rPr>
          <w:rFonts w:ascii="Angsana New" w:hAnsi="Angsana New" w:cs="Angsana New"/>
          <w:b/>
          <w:sz w:val="30"/>
          <w:szCs w:val="30"/>
          <w:cs/>
          <w:lang w:bidi="th-TH"/>
        </w:rPr>
        <w:t>สำหรับรายการแต่ละประเภทอธิบายได้</w:t>
      </w:r>
      <w:r w:rsidRPr="003F3D7F">
        <w:rPr>
          <w:rFonts w:ascii="Angsana New" w:hAnsi="Angsana New" w:cs="Angsana New"/>
          <w:b/>
          <w:sz w:val="30"/>
          <w:szCs w:val="30"/>
          <w:cs/>
          <w:lang w:bidi="th-TH"/>
        </w:rPr>
        <w:t>ดังต่อไปนี้</w:t>
      </w:r>
    </w:p>
    <w:p w14:paraId="046B3F1F" w14:textId="77777777" w:rsidR="00B1375A" w:rsidRPr="003F3D7F" w:rsidRDefault="00B1375A" w:rsidP="006923E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680"/>
        <w:gridCol w:w="4590"/>
      </w:tblGrid>
      <w:tr w:rsidR="00B1375A" w:rsidRPr="003F3D7F" w14:paraId="1F6201F4" w14:textId="77777777" w:rsidTr="00DB7158">
        <w:tc>
          <w:tcPr>
            <w:tcW w:w="4680" w:type="dxa"/>
          </w:tcPr>
          <w:p w14:paraId="2161330C" w14:textId="77777777" w:rsidR="00B1375A" w:rsidRPr="003F3D7F" w:rsidRDefault="00B1375A" w:rsidP="006923E5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590" w:type="dxa"/>
          </w:tcPr>
          <w:p w14:paraId="28F02256" w14:textId="77777777" w:rsidR="00B1375A" w:rsidRPr="003F3D7F" w:rsidRDefault="00B1375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B1375A" w:rsidRPr="003F3D7F" w14:paraId="755EBDD4" w14:textId="77777777" w:rsidTr="00DB7158">
        <w:tc>
          <w:tcPr>
            <w:tcW w:w="4680" w:type="dxa"/>
          </w:tcPr>
          <w:p w14:paraId="0DF1B6C6" w14:textId="77777777" w:rsidR="00B1375A" w:rsidRPr="003F3D7F" w:rsidRDefault="00631869" w:rsidP="0069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4590" w:type="dxa"/>
          </w:tcPr>
          <w:p w14:paraId="0CFD8833" w14:textId="77777777" w:rsidR="00B1375A" w:rsidRPr="003F3D7F" w:rsidRDefault="00F416C5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3D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631869" w:rsidRPr="003F3D7F" w14:paraId="14388D9D" w14:textId="77777777" w:rsidTr="00DB7158">
        <w:tc>
          <w:tcPr>
            <w:tcW w:w="4680" w:type="dxa"/>
          </w:tcPr>
          <w:p w14:paraId="4EA55BC9" w14:textId="77777777" w:rsidR="00631869" w:rsidRPr="003F3D7F" w:rsidRDefault="00631869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3F3D7F">
              <w:rPr>
                <w:rFonts w:ascii="Angsana New" w:hAnsi="Angsana New"/>
                <w:cs/>
                <w:lang w:val="en-US"/>
              </w:rPr>
              <w:t>ขายอุปกรณ์</w:t>
            </w:r>
          </w:p>
        </w:tc>
        <w:tc>
          <w:tcPr>
            <w:tcW w:w="4590" w:type="dxa"/>
          </w:tcPr>
          <w:p w14:paraId="38BF0BE8" w14:textId="77777777" w:rsidR="00631869" w:rsidRPr="003F3D7F" w:rsidRDefault="00F416C5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A84866" w:rsidRPr="003F3D7F" w14:paraId="3FE0AB3C" w14:textId="77777777" w:rsidTr="00DB7158">
        <w:tc>
          <w:tcPr>
            <w:tcW w:w="4680" w:type="dxa"/>
          </w:tcPr>
          <w:p w14:paraId="589D7AB4" w14:textId="77777777" w:rsidR="00A84866" w:rsidRPr="003F3D7F" w:rsidRDefault="00A84866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3F3D7F">
              <w:rPr>
                <w:rFonts w:ascii="Angsana New" w:hAnsi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4590" w:type="dxa"/>
          </w:tcPr>
          <w:p w14:paraId="2C792DD9" w14:textId="77777777" w:rsidR="00A84866" w:rsidRPr="003F3D7F" w:rsidRDefault="00A84866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0B3B7A" w:rsidRPr="003F3D7F" w14:paraId="7457304C" w14:textId="77777777" w:rsidTr="00DB7158">
        <w:tc>
          <w:tcPr>
            <w:tcW w:w="4680" w:type="dxa"/>
          </w:tcPr>
          <w:p w14:paraId="2915E8A0" w14:textId="77777777" w:rsidR="000B3B7A" w:rsidRPr="003F3D7F" w:rsidRDefault="00EC129A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3F3D7F">
              <w:rPr>
                <w:rFonts w:ascii="Angsana New" w:hAnsi="Angsana New"/>
                <w:cs/>
                <w:lang w:val="en-US"/>
              </w:rPr>
              <w:t>ต้นทุนในการจัดจำหน่ายและ</w:t>
            </w:r>
            <w:r w:rsidR="000B3B7A" w:rsidRPr="003F3D7F">
              <w:rPr>
                <w:rFonts w:ascii="Angsana New" w:hAnsi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4590" w:type="dxa"/>
          </w:tcPr>
          <w:p w14:paraId="488A1512" w14:textId="77777777" w:rsidR="000B3B7A" w:rsidRPr="003F3D7F" w:rsidRDefault="00F416C5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3D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B1375A" w:rsidRPr="003F3D7F" w14:paraId="2AEAFE46" w14:textId="77777777" w:rsidTr="00DB7158">
        <w:tc>
          <w:tcPr>
            <w:tcW w:w="4680" w:type="dxa"/>
          </w:tcPr>
          <w:p w14:paraId="4FE4CEDE" w14:textId="77777777" w:rsidR="00B1375A" w:rsidRPr="003F3D7F" w:rsidRDefault="000B3B7A" w:rsidP="006923E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3F3D7F">
              <w:rPr>
                <w:rFonts w:ascii="Angsana New" w:hAnsi="Angsana New"/>
                <w:cs/>
                <w:lang w:val="en-US"/>
              </w:rPr>
              <w:t>ค่าเช่า</w:t>
            </w:r>
            <w:r w:rsidR="00A84866" w:rsidRPr="003F3D7F">
              <w:rPr>
                <w:rFonts w:ascii="Angsana New" w:hAnsi="Angsana New" w:hint="cs"/>
                <w:cs/>
                <w:lang w:val="en-US"/>
              </w:rPr>
              <w:t>จ่าย</w:t>
            </w:r>
          </w:p>
        </w:tc>
        <w:tc>
          <w:tcPr>
            <w:tcW w:w="4590" w:type="dxa"/>
          </w:tcPr>
          <w:p w14:paraId="17E0ECD9" w14:textId="77777777" w:rsidR="00B1375A" w:rsidRPr="003F3D7F" w:rsidRDefault="000B3B7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3D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B1375A" w:rsidRPr="003F3D7F" w14:paraId="0364641D" w14:textId="77777777" w:rsidTr="00DB7158">
        <w:tc>
          <w:tcPr>
            <w:tcW w:w="4680" w:type="dxa"/>
          </w:tcPr>
          <w:p w14:paraId="14299B2C" w14:textId="77777777" w:rsidR="00B1375A" w:rsidRPr="003F3D7F" w:rsidRDefault="000B3B7A" w:rsidP="00692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1B32B55D" w14:textId="77777777" w:rsidR="00B1375A" w:rsidRPr="003F3D7F" w:rsidRDefault="000B3B7A" w:rsidP="006923E5">
            <w:pPr>
              <w:pStyle w:val="block"/>
              <w:spacing w:after="0" w:line="240" w:lineRule="auto"/>
              <w:ind w:left="0"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</w:t>
            </w:r>
            <w:r w:rsidR="00DE313B" w:rsidRPr="003F3D7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</w:tbl>
    <w:p w14:paraId="3D617045" w14:textId="77777777" w:rsidR="00D00267" w:rsidRPr="003F3D7F" w:rsidRDefault="00D0026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E1CE8B2" w14:textId="36979678" w:rsidR="005E4A14" w:rsidRPr="003F3D7F" w:rsidRDefault="005B7050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รายการ</w:t>
      </w:r>
      <w:r w:rsidR="004D7E22" w:rsidRPr="003F3D7F">
        <w:rPr>
          <w:rFonts w:ascii="Angsana New" w:hAnsi="Angsana New"/>
          <w:sz w:val="30"/>
          <w:szCs w:val="30"/>
          <w:cs/>
        </w:rPr>
        <w:t>ที่</w:t>
      </w:r>
      <w:r w:rsidRPr="003F3D7F">
        <w:rPr>
          <w:rFonts w:ascii="Angsana New" w:hAnsi="Angsana New"/>
          <w:sz w:val="30"/>
          <w:szCs w:val="30"/>
          <w:cs/>
        </w:rPr>
        <w:t>สำคัญกับบุคคลหรือกิจการที่เกี่ยวข้องกันสำหรับ</w:t>
      </w:r>
      <w:r w:rsidR="00235EE1" w:rsidRPr="003F3D7F">
        <w:rPr>
          <w:rFonts w:ascii="Angsana New" w:hAnsi="Angsana New" w:hint="cs"/>
          <w:sz w:val="30"/>
          <w:szCs w:val="30"/>
          <w:cs/>
        </w:rPr>
        <w:t>แต่ละปีสิ้นสุดวันที่ 31 ธันวาคม</w:t>
      </w:r>
      <w:r w:rsidR="00204161" w:rsidRPr="003F3D7F">
        <w:rPr>
          <w:rFonts w:ascii="Angsana New" w:hAnsi="Angsana New"/>
          <w:sz w:val="30"/>
          <w:szCs w:val="30"/>
          <w:cs/>
        </w:rPr>
        <w:t xml:space="preserve"> </w:t>
      </w:r>
      <w:r w:rsidR="00631869" w:rsidRPr="003F3D7F">
        <w:rPr>
          <w:rFonts w:ascii="Angsana New" w:hAnsi="Angsana New"/>
          <w:sz w:val="30"/>
          <w:szCs w:val="30"/>
          <w:cs/>
        </w:rPr>
        <w:t>ส</w:t>
      </w:r>
      <w:r w:rsidR="006E4A31" w:rsidRPr="003F3D7F">
        <w:rPr>
          <w:rFonts w:ascii="Angsana New" w:hAnsi="Angsana New"/>
          <w:sz w:val="30"/>
          <w:szCs w:val="30"/>
          <w:cs/>
        </w:rPr>
        <w:t>รุ</w:t>
      </w:r>
      <w:r w:rsidR="00631869" w:rsidRPr="003F3D7F">
        <w:rPr>
          <w:rFonts w:ascii="Angsana New" w:hAnsi="Angsana New"/>
          <w:sz w:val="30"/>
          <w:szCs w:val="30"/>
          <w:cs/>
        </w:rPr>
        <w:t>ปได้</w:t>
      </w:r>
      <w:r w:rsidR="004D7E22" w:rsidRPr="003F3D7F">
        <w:rPr>
          <w:rFonts w:ascii="Angsana New" w:hAnsi="Angsana New"/>
          <w:sz w:val="30"/>
          <w:szCs w:val="30"/>
          <w:cs/>
        </w:rPr>
        <w:t>ดังนี้</w:t>
      </w:r>
    </w:p>
    <w:p w14:paraId="1617E882" w14:textId="77777777" w:rsidR="005E4A14" w:rsidRPr="003F3D7F" w:rsidRDefault="005E4A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60"/>
        <w:gridCol w:w="270"/>
        <w:gridCol w:w="1170"/>
        <w:gridCol w:w="270"/>
        <w:gridCol w:w="1170"/>
      </w:tblGrid>
      <w:tr w:rsidR="009E3A93" w:rsidRPr="003F3D7F" w14:paraId="2E93EAA2" w14:textId="77777777" w:rsidTr="00524DB8">
        <w:trPr>
          <w:tblHeader/>
        </w:trPr>
        <w:tc>
          <w:tcPr>
            <w:tcW w:w="3870" w:type="dxa"/>
          </w:tcPr>
          <w:p w14:paraId="2E3F6FA9" w14:textId="77777777" w:rsidR="009E3A93" w:rsidRPr="003F3D7F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2AB7538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BCC27C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27DBA0E" w14:textId="77777777" w:rsidR="009E3A93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14:paraId="0C578EF8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147871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5D514E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04F766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32C2" w:rsidRPr="003F3D7F" w14:paraId="4C14B87D" w14:textId="77777777" w:rsidTr="00524DB8">
        <w:trPr>
          <w:tblHeader/>
        </w:trPr>
        <w:tc>
          <w:tcPr>
            <w:tcW w:w="3870" w:type="dxa"/>
          </w:tcPr>
          <w:p w14:paraId="7B9D15E0" w14:textId="77777777" w:rsidR="008132C2" w:rsidRPr="003F3D7F" w:rsidRDefault="008132C2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45D2816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D7BB9F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457E42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70" w:type="dxa"/>
          </w:tcPr>
          <w:p w14:paraId="0C0965FF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5F9AAE11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132C2" w:rsidRPr="003F3D7F" w14:paraId="050AE498" w14:textId="77777777" w:rsidTr="00524DB8">
        <w:trPr>
          <w:tblHeader/>
        </w:trPr>
        <w:tc>
          <w:tcPr>
            <w:tcW w:w="3870" w:type="dxa"/>
          </w:tcPr>
          <w:p w14:paraId="51F665FB" w14:textId="77777777" w:rsidR="008132C2" w:rsidRPr="003F3D7F" w:rsidRDefault="008132C2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4B32E77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0A74BB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12CFA2F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7586A527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97ABF54" w14:textId="77777777" w:rsidR="008132C2" w:rsidRPr="003F3D7F" w:rsidRDefault="008132C2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3A93" w:rsidRPr="003F3D7F" w14:paraId="25884575" w14:textId="77777777" w:rsidTr="00524DB8">
        <w:trPr>
          <w:tblHeader/>
        </w:trPr>
        <w:tc>
          <w:tcPr>
            <w:tcW w:w="3870" w:type="dxa"/>
          </w:tcPr>
          <w:p w14:paraId="0DF03DFD" w14:textId="77777777" w:rsidR="009E3A93" w:rsidRPr="003F3D7F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235EE1" w:rsidRPr="003F3D7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235EE1" w:rsidRPr="003F3D7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1170" w:type="dxa"/>
          </w:tcPr>
          <w:p w14:paraId="5486D12D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3138303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95F7DC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A5290BB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873FA8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BA1F52F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47EE28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9E3A93" w:rsidRPr="003F3D7F" w14:paraId="12E4B37B" w14:textId="77777777" w:rsidTr="00524DB8">
        <w:trPr>
          <w:trHeight w:val="352"/>
        </w:trPr>
        <w:tc>
          <w:tcPr>
            <w:tcW w:w="3870" w:type="dxa"/>
          </w:tcPr>
          <w:p w14:paraId="77DD5392" w14:textId="77777777" w:rsidR="009E3A93" w:rsidRPr="003F3D7F" w:rsidRDefault="009E3A93" w:rsidP="00813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</w:tcPr>
          <w:p w14:paraId="00DBFF7B" w14:textId="77777777" w:rsidR="009E3A93" w:rsidRPr="003F3D7F" w:rsidRDefault="009E3A93" w:rsidP="009E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84866" w:rsidRPr="003F3D7F" w14:paraId="214AC16E" w14:textId="77777777" w:rsidTr="00524DB8">
        <w:trPr>
          <w:trHeight w:val="352"/>
        </w:trPr>
        <w:tc>
          <w:tcPr>
            <w:tcW w:w="3870" w:type="dxa"/>
          </w:tcPr>
          <w:p w14:paraId="6AC62616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4EB00C5F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769CF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03071D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34A000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EB103E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DAF81B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6D1EFE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866" w:rsidRPr="003F3D7F" w14:paraId="666015F3" w14:textId="77777777" w:rsidTr="00524DB8">
        <w:trPr>
          <w:trHeight w:val="352"/>
        </w:trPr>
        <w:tc>
          <w:tcPr>
            <w:tcW w:w="3870" w:type="dxa"/>
          </w:tcPr>
          <w:p w14:paraId="4BEB538E" w14:textId="41204A5F" w:rsidR="00A84866" w:rsidRPr="003F3D7F" w:rsidRDefault="00003A9A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DF14A13" w14:textId="60015553" w:rsidR="00A84866" w:rsidRPr="003F3D7F" w:rsidRDefault="004C37AF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</w:t>
            </w:r>
          </w:p>
        </w:tc>
        <w:tc>
          <w:tcPr>
            <w:tcW w:w="270" w:type="dxa"/>
          </w:tcPr>
          <w:p w14:paraId="4CB38C6D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1EFD0E" w14:textId="77777777" w:rsidR="00A84866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1,549</w:t>
            </w:r>
          </w:p>
        </w:tc>
        <w:tc>
          <w:tcPr>
            <w:tcW w:w="270" w:type="dxa"/>
          </w:tcPr>
          <w:p w14:paraId="02DEB232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66CCCE" w14:textId="386951F4" w:rsidR="00A84866" w:rsidRPr="003F3D7F" w:rsidRDefault="00950000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3</w:t>
            </w:r>
            <w:r w:rsidR="00194710" w:rsidRPr="003F3D7F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66CBCDDB" w14:textId="77777777" w:rsidR="00A84866" w:rsidRPr="003F3D7F" w:rsidRDefault="00A84866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A5454B" w14:textId="77777777" w:rsidR="00A84866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1,549</w:t>
            </w:r>
          </w:p>
        </w:tc>
      </w:tr>
      <w:tr w:rsidR="007F50E3" w:rsidRPr="003F3D7F" w14:paraId="0C89AC5F" w14:textId="77777777" w:rsidTr="00524DB8">
        <w:tc>
          <w:tcPr>
            <w:tcW w:w="3870" w:type="dxa"/>
          </w:tcPr>
          <w:p w14:paraId="0F3704F7" w14:textId="77777777" w:rsidR="007F50E3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CC62A9B" w14:textId="77777777" w:rsidR="007F50E3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5D62F5" w14:textId="77777777" w:rsidR="007F50E3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EAA4B5D" w14:textId="77777777" w:rsidR="007F50E3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19FA04" w14:textId="77777777" w:rsidR="007F50E3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D992D04" w14:textId="77777777" w:rsidR="007F50E3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60C9D3" w14:textId="77777777" w:rsidR="007F50E3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42B4F31" w14:textId="77777777" w:rsidR="007F50E3" w:rsidRPr="003F3D7F" w:rsidRDefault="007F50E3" w:rsidP="00B8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EBB" w:rsidRPr="003F3D7F" w14:paraId="62DD1F47" w14:textId="77777777" w:rsidTr="00524DB8">
        <w:trPr>
          <w:trHeight w:val="352"/>
        </w:trPr>
        <w:tc>
          <w:tcPr>
            <w:tcW w:w="3870" w:type="dxa"/>
          </w:tcPr>
          <w:p w14:paraId="0A5364EB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ขายอุปกรณ์</w:t>
            </w:r>
          </w:p>
        </w:tc>
        <w:tc>
          <w:tcPr>
            <w:tcW w:w="1170" w:type="dxa"/>
          </w:tcPr>
          <w:p w14:paraId="3C532F30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61788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201A71B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48376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E418BE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95E075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9D09B28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EBB" w:rsidRPr="003F3D7F" w14:paraId="0215B2CC" w14:textId="77777777" w:rsidTr="00524DB8">
        <w:trPr>
          <w:trHeight w:val="352"/>
        </w:trPr>
        <w:tc>
          <w:tcPr>
            <w:tcW w:w="3870" w:type="dxa"/>
          </w:tcPr>
          <w:p w14:paraId="5805C726" w14:textId="6AE8F0C4" w:rsidR="00325EBB" w:rsidRPr="003F3D7F" w:rsidRDefault="00003A9A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0B5ED45" w14:textId="2E334C09" w:rsidR="00325EBB" w:rsidRPr="003F3D7F" w:rsidRDefault="004C37AF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5C628F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3DD069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270" w:type="dxa"/>
          </w:tcPr>
          <w:p w14:paraId="2370F20F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02FFD8" w14:textId="00F8CAEB" w:rsidR="00325EBB" w:rsidRPr="003F3D7F" w:rsidRDefault="004C37AF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1DC580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E2EBD02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</w:p>
        </w:tc>
      </w:tr>
      <w:tr w:rsidR="00325EBB" w:rsidRPr="003F3D7F" w14:paraId="5A79CF8A" w14:textId="77777777" w:rsidTr="00524DB8">
        <w:tc>
          <w:tcPr>
            <w:tcW w:w="3870" w:type="dxa"/>
          </w:tcPr>
          <w:p w14:paraId="1578F103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BC2BCB5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CE5A92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F7585AD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963A9A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053106B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A9B6FC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2DD9A6C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EBB" w:rsidRPr="003F3D7F" w14:paraId="39FB24BE" w14:textId="77777777" w:rsidTr="00524DB8">
        <w:trPr>
          <w:trHeight w:val="352"/>
        </w:trPr>
        <w:tc>
          <w:tcPr>
            <w:tcW w:w="3870" w:type="dxa"/>
          </w:tcPr>
          <w:p w14:paraId="0E1BC4B7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5A566351" w14:textId="3C93ABFC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CF52A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C624D3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7F80F3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82E35C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92EA5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5F2AD7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EBB" w:rsidRPr="003F3D7F" w14:paraId="6A0BDEB0" w14:textId="77777777" w:rsidTr="00524DB8">
        <w:trPr>
          <w:trHeight w:val="352"/>
        </w:trPr>
        <w:tc>
          <w:tcPr>
            <w:tcW w:w="3870" w:type="dxa"/>
          </w:tcPr>
          <w:p w14:paraId="72BD4E0F" w14:textId="145DFFEF" w:rsidR="00325EBB" w:rsidRPr="003F3D7F" w:rsidRDefault="00003A9A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36888C3" w14:textId="4AF5B29D" w:rsidR="00325EBB" w:rsidRPr="003F3D7F" w:rsidRDefault="008A6203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538FA9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BB12AB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C826E0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8849DA" w14:textId="18D951A9" w:rsidR="00325EBB" w:rsidRPr="003F3D7F" w:rsidRDefault="0095000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</w:tcPr>
          <w:p w14:paraId="3385E7F1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1FE7C9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2C0D" w:rsidRPr="003F3D7F" w14:paraId="0087BAF4" w14:textId="77777777" w:rsidTr="00524DB8">
        <w:trPr>
          <w:trHeight w:val="254"/>
        </w:trPr>
        <w:tc>
          <w:tcPr>
            <w:tcW w:w="3870" w:type="dxa"/>
          </w:tcPr>
          <w:p w14:paraId="0AE04CE9" w14:textId="77777777" w:rsidR="00082C0D" w:rsidRPr="003F3D7F" w:rsidRDefault="00082C0D" w:rsidP="0095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9F33925" w14:textId="77777777" w:rsidR="00082C0D" w:rsidRPr="003F3D7F" w:rsidRDefault="00082C0D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E42A9D" w14:textId="77777777" w:rsidR="00082C0D" w:rsidRPr="003F3D7F" w:rsidRDefault="00082C0D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643B1A2" w14:textId="77777777" w:rsidR="00082C0D" w:rsidRPr="003F3D7F" w:rsidRDefault="00082C0D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028392" w14:textId="77777777" w:rsidR="00082C0D" w:rsidRPr="003F3D7F" w:rsidRDefault="00082C0D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17E4B35" w14:textId="77777777" w:rsidR="00082C0D" w:rsidRPr="003F3D7F" w:rsidRDefault="00082C0D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1821EB" w14:textId="77777777" w:rsidR="00082C0D" w:rsidRPr="003F3D7F" w:rsidRDefault="00082C0D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9DA2344" w14:textId="77777777" w:rsidR="00082C0D" w:rsidRPr="003F3D7F" w:rsidRDefault="00082C0D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EBB" w:rsidRPr="003F3D7F" w14:paraId="3974A050" w14:textId="77777777" w:rsidTr="00896D96">
        <w:tc>
          <w:tcPr>
            <w:tcW w:w="3870" w:type="dxa"/>
          </w:tcPr>
          <w:p w14:paraId="6CAA3A30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598726F1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EDCDC8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FC5084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A9B025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D74D43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BEAAA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26681C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325EBB" w:rsidRPr="003F3D7F" w14:paraId="1960BB37" w14:textId="77777777" w:rsidTr="00896D96">
        <w:tc>
          <w:tcPr>
            <w:tcW w:w="3870" w:type="dxa"/>
          </w:tcPr>
          <w:p w14:paraId="4A36E1FF" w14:textId="53F3200C" w:rsidR="00325EBB" w:rsidRPr="003F3D7F" w:rsidRDefault="00003A9A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688DD23" w14:textId="6E4D71BB" w:rsidR="00325EBB" w:rsidRPr="003F3D7F" w:rsidRDefault="00003A9A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2,189</w:t>
            </w:r>
          </w:p>
        </w:tc>
        <w:tc>
          <w:tcPr>
            <w:tcW w:w="270" w:type="dxa"/>
          </w:tcPr>
          <w:p w14:paraId="3B9857F7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7366CF" w14:textId="7187E8CC" w:rsidR="00325EBB" w:rsidRPr="003F3D7F" w:rsidRDefault="00003A9A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1,501</w:t>
            </w:r>
          </w:p>
        </w:tc>
        <w:tc>
          <w:tcPr>
            <w:tcW w:w="270" w:type="dxa"/>
          </w:tcPr>
          <w:p w14:paraId="0C3C095D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3FF96B" w14:textId="3236652D" w:rsidR="00325EBB" w:rsidRPr="003F3D7F" w:rsidRDefault="00003A9A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2,189</w:t>
            </w:r>
          </w:p>
        </w:tc>
        <w:tc>
          <w:tcPr>
            <w:tcW w:w="270" w:type="dxa"/>
          </w:tcPr>
          <w:p w14:paraId="0F506666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751985" w14:textId="4BF656E8" w:rsidR="00325EBB" w:rsidRPr="003F3D7F" w:rsidRDefault="00003A9A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1,501</w:t>
            </w:r>
          </w:p>
        </w:tc>
      </w:tr>
      <w:tr w:rsidR="00194710" w:rsidRPr="003F3D7F" w14:paraId="71420A24" w14:textId="77777777" w:rsidTr="00524DB8">
        <w:trPr>
          <w:trHeight w:val="182"/>
        </w:trPr>
        <w:tc>
          <w:tcPr>
            <w:tcW w:w="3870" w:type="dxa"/>
          </w:tcPr>
          <w:p w14:paraId="3721128A" w14:textId="77777777" w:rsidR="00194710" w:rsidRPr="003F3D7F" w:rsidRDefault="0019471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AD11978" w14:textId="77777777" w:rsidR="00194710" w:rsidRPr="003F3D7F" w:rsidRDefault="0019471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CAC233" w14:textId="77777777" w:rsidR="00194710" w:rsidRPr="003F3D7F" w:rsidRDefault="0019471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788DB73" w14:textId="77777777" w:rsidR="00194710" w:rsidRPr="003F3D7F" w:rsidRDefault="0019471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85771BE" w14:textId="77777777" w:rsidR="00194710" w:rsidRPr="003F3D7F" w:rsidRDefault="0019471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B34AE2" w14:textId="77777777" w:rsidR="00194710" w:rsidRPr="003F3D7F" w:rsidRDefault="0019471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C972C" w14:textId="77777777" w:rsidR="00194710" w:rsidRPr="003F3D7F" w:rsidRDefault="0019471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F502901" w14:textId="77777777" w:rsidR="00194710" w:rsidRPr="003F3D7F" w:rsidRDefault="00194710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EBB" w:rsidRPr="003F3D7F" w14:paraId="7717A245" w14:textId="77777777" w:rsidTr="00896D96">
        <w:tc>
          <w:tcPr>
            <w:tcW w:w="3870" w:type="dxa"/>
          </w:tcPr>
          <w:p w14:paraId="7396FA9B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lastRenderedPageBreak/>
              <w:t>ค่าเช่าจ่าย</w:t>
            </w:r>
          </w:p>
        </w:tc>
        <w:tc>
          <w:tcPr>
            <w:tcW w:w="1170" w:type="dxa"/>
          </w:tcPr>
          <w:p w14:paraId="0218FD74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00969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35B273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BC430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723A2E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2EE142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84860F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EBB" w:rsidRPr="003F3D7F" w14:paraId="709EA784" w14:textId="77777777" w:rsidTr="00896D96">
        <w:tc>
          <w:tcPr>
            <w:tcW w:w="3870" w:type="dxa"/>
          </w:tcPr>
          <w:p w14:paraId="60B93371" w14:textId="3A09B3CE" w:rsidR="00325EBB" w:rsidRPr="003F3D7F" w:rsidRDefault="00003A9A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BF75D87" w14:textId="0B41CC29" w:rsidR="00325EBB" w:rsidRPr="003F3D7F" w:rsidRDefault="00003A9A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70" w:type="dxa"/>
          </w:tcPr>
          <w:p w14:paraId="1BCBD7F7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28E2FD" w14:textId="5796ADEF" w:rsidR="00325EBB" w:rsidRPr="003F3D7F" w:rsidRDefault="00003A9A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270" w:type="dxa"/>
          </w:tcPr>
          <w:p w14:paraId="1998EFF6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3A6126" w14:textId="717E9F14" w:rsidR="00325EBB" w:rsidRPr="003F3D7F" w:rsidRDefault="00003A9A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70" w:type="dxa"/>
          </w:tcPr>
          <w:p w14:paraId="29ADABCC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A48568" w14:textId="20074E96" w:rsidR="00325EBB" w:rsidRPr="003F3D7F" w:rsidRDefault="00003A9A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377</w:t>
            </w:r>
          </w:p>
        </w:tc>
      </w:tr>
      <w:tr w:rsidR="00325EBB" w:rsidRPr="003F3D7F" w14:paraId="08387F57" w14:textId="77777777" w:rsidTr="00896D96">
        <w:tc>
          <w:tcPr>
            <w:tcW w:w="3870" w:type="dxa"/>
          </w:tcPr>
          <w:p w14:paraId="7218CFF8" w14:textId="77777777" w:rsidR="00325EBB" w:rsidRPr="003F3D7F" w:rsidRDefault="00325EBB" w:rsidP="00896D96">
            <w:pPr>
              <w:pStyle w:val="a"/>
              <w:tabs>
                <w:tab w:val="clear" w:pos="1080"/>
              </w:tabs>
              <w:spacing w:line="360" w:lineRule="exact"/>
              <w:ind w:left="9" w:right="-1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F3D7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CEF5CEC" w14:textId="4A2427A5" w:rsidR="00325EBB" w:rsidRPr="003F3D7F" w:rsidRDefault="008A6203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270" w:type="dxa"/>
          </w:tcPr>
          <w:p w14:paraId="45CC9F14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FF97D5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270" w:type="dxa"/>
          </w:tcPr>
          <w:p w14:paraId="4970B0DA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3D794F" w14:textId="1D0C7920" w:rsidR="00325EBB" w:rsidRPr="003F3D7F" w:rsidRDefault="00194710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270" w:type="dxa"/>
          </w:tcPr>
          <w:p w14:paraId="68638491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E1A9B6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528</w:t>
            </w:r>
          </w:p>
        </w:tc>
      </w:tr>
      <w:tr w:rsidR="00325EBB" w:rsidRPr="003F3D7F" w14:paraId="30B450F6" w14:textId="77777777" w:rsidTr="00524DB8">
        <w:trPr>
          <w:trHeight w:val="155"/>
        </w:trPr>
        <w:tc>
          <w:tcPr>
            <w:tcW w:w="3870" w:type="dxa"/>
          </w:tcPr>
          <w:p w14:paraId="7A79E65F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187CC70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BABD54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3FE14C9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70319F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C2C68FE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C4B602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B874D7C" w14:textId="77777777" w:rsidR="00325EBB" w:rsidRPr="003F3D7F" w:rsidRDefault="00325EBB" w:rsidP="0032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5EBB" w:rsidRPr="003F3D7F" w14:paraId="232A6D0B" w14:textId="77777777" w:rsidTr="00896D96">
        <w:tc>
          <w:tcPr>
            <w:tcW w:w="3870" w:type="dxa"/>
          </w:tcPr>
          <w:p w14:paraId="1092A8B7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655F228F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BDBCFE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08051C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B8DCCA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FAEE26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8F0D8F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07F40D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5EBB" w:rsidRPr="003F3D7F" w14:paraId="498240A5" w14:textId="77777777" w:rsidTr="00896D96">
        <w:tc>
          <w:tcPr>
            <w:tcW w:w="3870" w:type="dxa"/>
          </w:tcPr>
          <w:p w14:paraId="2DA5FC10" w14:textId="61228960" w:rsidR="00C81A46" w:rsidRPr="003F3D7F" w:rsidRDefault="00003A9A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3C3CD13" w14:textId="7C599711" w:rsidR="00325EBB" w:rsidRPr="003F3D7F" w:rsidRDefault="008A6203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9F34E3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BC99EC" w14:textId="2E75A4BF" w:rsidR="00325EBB" w:rsidRPr="003F3D7F" w:rsidRDefault="008A6203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69A1B7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6DBF0D" w14:textId="26488BFB" w:rsidR="00194710" w:rsidRPr="003F3D7F" w:rsidRDefault="00194710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</w:t>
            </w:r>
            <w:r w:rsidR="00003A9A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654719D5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B6DE7C" w14:textId="4876A5D5" w:rsidR="00325EBB" w:rsidRPr="003F3D7F" w:rsidRDefault="008A6203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5EBB" w:rsidRPr="003F3D7F" w14:paraId="4164650C" w14:textId="77777777" w:rsidTr="00896D96">
        <w:tc>
          <w:tcPr>
            <w:tcW w:w="3870" w:type="dxa"/>
          </w:tcPr>
          <w:p w14:paraId="24F6CEB0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9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2B63FA20" w14:textId="312E10C9" w:rsidR="00325EBB" w:rsidRPr="003F3D7F" w:rsidRDefault="008A6203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9E5A67">
              <w:rPr>
                <w:rFonts w:ascii="Angsana New" w:hAnsi="Angsana New"/>
                <w:sz w:val="26"/>
                <w:szCs w:val="26"/>
                <w:lang w:eastAsia="zh-CN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270" w:type="dxa"/>
          </w:tcPr>
          <w:p w14:paraId="357F5C57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0650B7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2,944</w:t>
            </w:r>
          </w:p>
        </w:tc>
        <w:tc>
          <w:tcPr>
            <w:tcW w:w="270" w:type="dxa"/>
          </w:tcPr>
          <w:p w14:paraId="775377E2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2B1F99" w14:textId="710E32B9" w:rsidR="00325EBB" w:rsidRPr="003F3D7F" w:rsidRDefault="00194710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2,195</w:t>
            </w:r>
          </w:p>
        </w:tc>
        <w:tc>
          <w:tcPr>
            <w:tcW w:w="270" w:type="dxa"/>
          </w:tcPr>
          <w:p w14:paraId="09680C39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A99FCD" w14:textId="77777777" w:rsidR="00325EBB" w:rsidRPr="003F3D7F" w:rsidRDefault="00325EBB" w:rsidP="0089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2,944</w:t>
            </w:r>
          </w:p>
        </w:tc>
      </w:tr>
    </w:tbl>
    <w:p w14:paraId="438554A7" w14:textId="77777777" w:rsidR="00204161" w:rsidRPr="00896D96" w:rsidRDefault="00204161" w:rsidP="00BA5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D0D5598" w14:textId="2FCFBBA2" w:rsidR="00392AB1" w:rsidRPr="003F3D7F" w:rsidRDefault="002E5E57" w:rsidP="00BA5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14:paraId="33999AA3" w14:textId="77777777" w:rsidR="00BA503F" w:rsidRPr="00896D96" w:rsidRDefault="00BA503F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6CE20C7" w14:textId="77777777" w:rsidR="002E5E57" w:rsidRPr="003F3D7F" w:rsidRDefault="002E5E5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ค่าตอบแทนผู้บริหารสำคัญสำหรับ</w:t>
      </w:r>
      <w:r w:rsidR="008F6ED7" w:rsidRPr="003F3D7F">
        <w:rPr>
          <w:rFonts w:ascii="Angsana New" w:hAnsi="Angsana New" w:hint="cs"/>
          <w:sz w:val="30"/>
          <w:szCs w:val="30"/>
          <w:cs/>
        </w:rPr>
        <w:t>ปีสิ้นสุดวันที่ 31 ธันวาคม</w:t>
      </w:r>
      <w:r w:rsidR="008F6ED7" w:rsidRPr="003F3D7F">
        <w:rPr>
          <w:rFonts w:ascii="Angsana New" w:hAnsi="Angsana New"/>
          <w:sz w:val="30"/>
          <w:szCs w:val="30"/>
          <w:cs/>
        </w:rPr>
        <w:t xml:space="preserve"> </w:t>
      </w:r>
      <w:r w:rsidRPr="003F3D7F">
        <w:rPr>
          <w:rFonts w:ascii="Angsana New" w:hAnsi="Angsana New"/>
          <w:sz w:val="30"/>
          <w:szCs w:val="30"/>
          <w:cs/>
        </w:rPr>
        <w:t>2562 และ 2561</w:t>
      </w:r>
      <w:r w:rsidR="007D1363" w:rsidRPr="003F3D7F">
        <w:rPr>
          <w:rFonts w:ascii="Angsana New" w:hAnsi="Angsana New"/>
          <w:sz w:val="30"/>
          <w:szCs w:val="30"/>
          <w:cs/>
        </w:rPr>
        <w:t xml:space="preserve"> </w:t>
      </w:r>
      <w:r w:rsidRPr="003F3D7F">
        <w:rPr>
          <w:rFonts w:ascii="Angsana New" w:hAnsi="Angsana New"/>
          <w:sz w:val="30"/>
          <w:szCs w:val="30"/>
          <w:cs/>
        </w:rPr>
        <w:t>ประกอบด้วย</w:t>
      </w:r>
    </w:p>
    <w:p w14:paraId="4CCC49A9" w14:textId="77777777" w:rsidR="00B20875" w:rsidRPr="004F7F62" w:rsidRDefault="00B20875" w:rsidP="00B2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7D1363" w:rsidRPr="003F3D7F" w14:paraId="5000A5CA" w14:textId="77777777" w:rsidTr="004F7F62">
        <w:tc>
          <w:tcPr>
            <w:tcW w:w="3897" w:type="dxa"/>
          </w:tcPr>
          <w:p w14:paraId="5432AA4A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BBC72E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CD4F192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0446147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14:paraId="0A54C892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19F528B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2E7F9B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AE2205E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1363" w:rsidRPr="003F3D7F" w14:paraId="0D61655B" w14:textId="77777777" w:rsidTr="004F7F62">
        <w:tc>
          <w:tcPr>
            <w:tcW w:w="3897" w:type="dxa"/>
          </w:tcPr>
          <w:p w14:paraId="43E52919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9668171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80B253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0461807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14:paraId="4C14CABD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4B29AC9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2E900F6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D6C572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1363" w:rsidRPr="003F3D7F" w14:paraId="5D49F115" w14:textId="77777777" w:rsidTr="004F7F62">
        <w:tc>
          <w:tcPr>
            <w:tcW w:w="3897" w:type="dxa"/>
          </w:tcPr>
          <w:p w14:paraId="6C7A1DB6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3D2BE2A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0C39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9FE509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5D226D8C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14:paraId="0CD1878D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1363" w:rsidRPr="003F3D7F" w14:paraId="18A02870" w14:textId="77777777" w:rsidTr="004F7F62">
        <w:tc>
          <w:tcPr>
            <w:tcW w:w="3897" w:type="dxa"/>
          </w:tcPr>
          <w:p w14:paraId="78B289B1" w14:textId="77777777" w:rsidR="007D1363" w:rsidRPr="003F3D7F" w:rsidRDefault="00DC302A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74594E0C" w14:textId="77777777" w:rsidR="007D1363" w:rsidRPr="003F3D7F" w:rsidRDefault="006059BD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1142137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4B0264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04A76DC7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62B2EA8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1A9A1D2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B1D75F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7D1363" w:rsidRPr="003F3D7F" w14:paraId="54913A3A" w14:textId="77777777" w:rsidTr="004F7F62">
        <w:tc>
          <w:tcPr>
            <w:tcW w:w="3897" w:type="dxa"/>
          </w:tcPr>
          <w:p w14:paraId="533C0AC2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14:paraId="4175858D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1363" w:rsidRPr="003F3D7F" w14:paraId="30A728C3" w14:textId="77777777" w:rsidTr="004F7F62">
        <w:tc>
          <w:tcPr>
            <w:tcW w:w="3897" w:type="dxa"/>
          </w:tcPr>
          <w:p w14:paraId="6273B243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129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B8AA376" w14:textId="17126449" w:rsidR="007D1363" w:rsidRPr="003F3D7F" w:rsidRDefault="00F14AD5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13,896</w:t>
            </w:r>
          </w:p>
        </w:tc>
        <w:tc>
          <w:tcPr>
            <w:tcW w:w="270" w:type="dxa"/>
          </w:tcPr>
          <w:p w14:paraId="60ADA7A7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59DF2" w14:textId="77777777" w:rsidR="007D1363" w:rsidRPr="003F3D7F" w:rsidRDefault="008F6ED7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10,385</w:t>
            </w:r>
          </w:p>
        </w:tc>
        <w:tc>
          <w:tcPr>
            <w:tcW w:w="236" w:type="dxa"/>
          </w:tcPr>
          <w:p w14:paraId="4F88EC15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D5D10C" w14:textId="2EE3CC09" w:rsidR="007D1363" w:rsidRPr="003F3D7F" w:rsidRDefault="00F14AD5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13,896</w:t>
            </w:r>
          </w:p>
        </w:tc>
        <w:tc>
          <w:tcPr>
            <w:tcW w:w="270" w:type="dxa"/>
          </w:tcPr>
          <w:p w14:paraId="6FC1A27B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8342D0" w14:textId="4A237034" w:rsidR="007D1363" w:rsidRPr="003F3D7F" w:rsidRDefault="005D5D4E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10,385</w:t>
            </w:r>
          </w:p>
        </w:tc>
      </w:tr>
      <w:tr w:rsidR="007D1363" w:rsidRPr="003F3D7F" w14:paraId="53D5D1F9" w14:textId="77777777" w:rsidTr="004F7F62">
        <w:tc>
          <w:tcPr>
            <w:tcW w:w="3897" w:type="dxa"/>
          </w:tcPr>
          <w:p w14:paraId="17D39CC8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129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2C325343" w14:textId="13239AD5" w:rsidR="007D1363" w:rsidRPr="003F3D7F" w:rsidRDefault="00F14AD5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270" w:type="dxa"/>
          </w:tcPr>
          <w:p w14:paraId="21B10A6F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E9F6AE" w14:textId="12E74011" w:rsidR="007D1363" w:rsidRPr="003F3D7F" w:rsidRDefault="008F6ED7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3</w:t>
            </w:r>
            <w:r w:rsidR="005D5D4E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36" w:type="dxa"/>
          </w:tcPr>
          <w:p w14:paraId="6DA92715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4D4179" w14:textId="5D9C481F" w:rsidR="007D1363" w:rsidRPr="003F3D7F" w:rsidRDefault="00F14AD5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</w:t>
            </w:r>
          </w:p>
        </w:tc>
        <w:tc>
          <w:tcPr>
            <w:tcW w:w="270" w:type="dxa"/>
          </w:tcPr>
          <w:p w14:paraId="67D587B6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C43945" w14:textId="22429AB9" w:rsidR="007D1363" w:rsidRPr="003F3D7F" w:rsidRDefault="005D5D4E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398</w:t>
            </w:r>
          </w:p>
        </w:tc>
      </w:tr>
      <w:tr w:rsidR="007D1363" w:rsidRPr="003F3D7F" w14:paraId="54601CAF" w14:textId="77777777" w:rsidTr="004F7F62">
        <w:tc>
          <w:tcPr>
            <w:tcW w:w="3897" w:type="dxa"/>
          </w:tcPr>
          <w:p w14:paraId="4CE5295A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129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70511E" w14:textId="7DC93B51" w:rsidR="007D1363" w:rsidRPr="003F3D7F" w:rsidRDefault="005D5D4E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270" w:type="dxa"/>
          </w:tcPr>
          <w:p w14:paraId="05E4A333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590F4" w14:textId="78EDC297" w:rsidR="007D1363" w:rsidRPr="003F3D7F" w:rsidRDefault="005D5D4E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36" w:type="dxa"/>
          </w:tcPr>
          <w:p w14:paraId="00A6A7AD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7B52D2" w14:textId="56DB9BAB" w:rsidR="007D1363" w:rsidRPr="003F3D7F" w:rsidRDefault="005D5D4E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270" w:type="dxa"/>
          </w:tcPr>
          <w:p w14:paraId="5A24F3E4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AD609C" w14:textId="3069C0C8" w:rsidR="007D1363" w:rsidRPr="003F3D7F" w:rsidRDefault="005D5D4E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7D1363" w:rsidRPr="003F3D7F" w14:paraId="3190386E" w14:textId="77777777" w:rsidTr="004F7F62">
        <w:tc>
          <w:tcPr>
            <w:tcW w:w="3897" w:type="dxa"/>
          </w:tcPr>
          <w:p w14:paraId="06394184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93138F" w14:textId="3FDD0D11" w:rsidR="007D1363" w:rsidRPr="003F3D7F" w:rsidRDefault="005C3758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14,775</w:t>
            </w:r>
          </w:p>
        </w:tc>
        <w:tc>
          <w:tcPr>
            <w:tcW w:w="270" w:type="dxa"/>
          </w:tcPr>
          <w:p w14:paraId="6E622E09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8D0E59" w14:textId="4EE7E7DC" w:rsidR="007D1363" w:rsidRPr="003F3D7F" w:rsidRDefault="005C3758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10,953</w:t>
            </w:r>
          </w:p>
        </w:tc>
        <w:tc>
          <w:tcPr>
            <w:tcW w:w="236" w:type="dxa"/>
          </w:tcPr>
          <w:p w14:paraId="096C4893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A28D385" w14:textId="0A933B62" w:rsidR="007D1363" w:rsidRPr="003F3D7F" w:rsidRDefault="005C3758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14,775</w:t>
            </w:r>
          </w:p>
        </w:tc>
        <w:tc>
          <w:tcPr>
            <w:tcW w:w="270" w:type="dxa"/>
          </w:tcPr>
          <w:p w14:paraId="2B475DEC" w14:textId="77777777" w:rsidR="007D1363" w:rsidRPr="003F3D7F" w:rsidRDefault="007D1363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EB00F2" w14:textId="14986195" w:rsidR="007D1363" w:rsidRPr="003F3D7F" w:rsidRDefault="005C3758" w:rsidP="004F7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10,953</w:t>
            </w:r>
          </w:p>
        </w:tc>
      </w:tr>
    </w:tbl>
    <w:p w14:paraId="2532332E" w14:textId="77777777" w:rsidR="00AF04E9" w:rsidRDefault="00AF04E9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E0875A" w14:textId="610C053F" w:rsidR="002116AF" w:rsidRPr="00AF04E9" w:rsidRDefault="002116AF" w:rsidP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cs/>
        </w:rPr>
      </w:pPr>
      <w:r w:rsidRPr="00A51FAA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BB58A71" w14:textId="77777777" w:rsidR="002116AF" w:rsidRPr="00A51FAA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8D0FE7" w14:textId="77777777" w:rsidR="002116AF" w:rsidRPr="00A51FAA" w:rsidRDefault="002116AF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1FAA">
        <w:rPr>
          <w:rFonts w:ascii="Angsana New" w:hAnsi="Angsana New"/>
          <w:sz w:val="30"/>
          <w:szCs w:val="30"/>
          <w:cs/>
        </w:rPr>
        <w:t>ค่าตอบแทนกรรมการนี้เป็นประโยชน์ที่จ่ายให้แก่กรรมการบริษัท ตามมาตรา 90 ของพระราชบัญญัติบริษัทมหาชน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04A7FEB1" w14:textId="77777777" w:rsidR="004D51E6" w:rsidRPr="00A51FAA" w:rsidRDefault="004D51E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E283D3" w14:textId="54A534D4" w:rsidR="002116AF" w:rsidRPr="00A51FAA" w:rsidRDefault="00D30314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1FAA">
        <w:rPr>
          <w:rFonts w:ascii="Angsana New" w:hAnsi="Angsana New"/>
          <w:sz w:val="30"/>
          <w:szCs w:val="30"/>
          <w:cs/>
        </w:rPr>
        <w:t>กลุ่ม</w:t>
      </w:r>
      <w:r w:rsidR="002116AF" w:rsidRPr="00A51FAA">
        <w:rPr>
          <w:rFonts w:ascii="Angsana New" w:hAnsi="Angsana New"/>
          <w:sz w:val="30"/>
          <w:szCs w:val="30"/>
          <w:cs/>
        </w:rPr>
        <w:t>บริษัทจ่ายค่าตอบแทนกรรมการสำหรับ</w:t>
      </w:r>
      <w:r w:rsidR="00063DA3" w:rsidRPr="00A51FAA">
        <w:rPr>
          <w:rFonts w:ascii="Angsana New" w:hAnsi="Angsana New" w:hint="cs"/>
          <w:sz w:val="30"/>
          <w:szCs w:val="30"/>
          <w:cs/>
        </w:rPr>
        <w:t>ปีสิ้นสุดวันที่ 31 ธันวาคม</w:t>
      </w:r>
      <w:r w:rsidR="00063DA3" w:rsidRPr="00A51FAA">
        <w:rPr>
          <w:rFonts w:ascii="Angsana New" w:hAnsi="Angsana New"/>
          <w:sz w:val="30"/>
          <w:szCs w:val="30"/>
          <w:cs/>
        </w:rPr>
        <w:t xml:space="preserve"> </w:t>
      </w:r>
      <w:r w:rsidR="002116AF" w:rsidRPr="00A51FAA">
        <w:rPr>
          <w:rFonts w:ascii="Angsana New" w:hAnsi="Angsana New"/>
          <w:sz w:val="30"/>
          <w:szCs w:val="30"/>
          <w:cs/>
        </w:rPr>
        <w:t xml:space="preserve">2562 และ 2561 จำนวนเงิน </w:t>
      </w:r>
      <w:r w:rsidR="00C81A46" w:rsidRPr="00A51FAA">
        <w:rPr>
          <w:rFonts w:ascii="Angsana New" w:hAnsi="Angsana New" w:hint="cs"/>
          <w:sz w:val="30"/>
          <w:szCs w:val="30"/>
          <w:cs/>
        </w:rPr>
        <w:t>1.</w:t>
      </w:r>
      <w:r w:rsidR="005609D9">
        <w:rPr>
          <w:rFonts w:ascii="Angsana New" w:hAnsi="Angsana New"/>
          <w:sz w:val="30"/>
          <w:szCs w:val="30"/>
        </w:rPr>
        <w:t>8</w:t>
      </w:r>
      <w:r w:rsidR="00C81A46" w:rsidRPr="00A51FAA">
        <w:rPr>
          <w:rFonts w:ascii="Angsana New" w:hAnsi="Angsana New" w:hint="cs"/>
          <w:sz w:val="30"/>
          <w:szCs w:val="30"/>
          <w:cs/>
        </w:rPr>
        <w:t>2</w:t>
      </w:r>
      <w:r w:rsidR="00D321D2" w:rsidRPr="00A51FAA">
        <w:rPr>
          <w:rFonts w:ascii="Angsana New" w:hAnsi="Angsana New"/>
          <w:sz w:val="30"/>
          <w:szCs w:val="30"/>
        </w:rPr>
        <w:t xml:space="preserve"> </w:t>
      </w:r>
      <w:r w:rsidR="002116AF" w:rsidRPr="00A51FA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63DA3" w:rsidRPr="00A51FAA">
        <w:rPr>
          <w:rFonts w:ascii="Angsana New" w:hAnsi="Angsana New" w:hint="cs"/>
          <w:sz w:val="30"/>
          <w:szCs w:val="30"/>
          <w:cs/>
        </w:rPr>
        <w:t>1.33</w:t>
      </w:r>
      <w:r w:rsidR="002116AF" w:rsidRPr="00A51FAA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7BE7FFFA" w14:textId="77777777" w:rsidR="007F4A29" w:rsidRPr="00A51FAA" w:rsidRDefault="007F4A29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821BB1" w14:textId="77777777" w:rsidR="00AF04E9" w:rsidRDefault="00AF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E542138" w14:textId="11E237C4" w:rsidR="002116AF" w:rsidRPr="00A51FAA" w:rsidRDefault="00402A08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1FAA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ยอดคงเหลือของสินทรัพย์และหนี้สินที่มีสาระสำคัญกับบุคคลหรือกิจการที่เกี่ยวข้องกัน ณ วันที่ </w:t>
      </w:r>
      <w:r w:rsidR="00063DA3" w:rsidRPr="00A51FAA">
        <w:rPr>
          <w:rFonts w:ascii="Angsana New" w:hAnsi="Angsana New" w:hint="cs"/>
          <w:sz w:val="30"/>
          <w:szCs w:val="30"/>
          <w:cs/>
        </w:rPr>
        <w:t>31 ธันวาคม</w:t>
      </w:r>
      <w:r w:rsidR="00063DA3" w:rsidRPr="00A51FAA">
        <w:rPr>
          <w:rFonts w:ascii="Angsana New" w:hAnsi="Angsana New"/>
          <w:sz w:val="30"/>
          <w:szCs w:val="30"/>
          <w:cs/>
        </w:rPr>
        <w:t xml:space="preserve"> </w:t>
      </w:r>
      <w:r w:rsidRPr="00A51FAA">
        <w:rPr>
          <w:rFonts w:ascii="Angsana New" w:hAnsi="Angsana New"/>
          <w:sz w:val="30"/>
          <w:szCs w:val="30"/>
          <w:cs/>
        </w:rPr>
        <w:t>2562 และ 2561 มีดังนี้</w:t>
      </w:r>
    </w:p>
    <w:p w14:paraId="4C8B1D83" w14:textId="77777777" w:rsidR="00EE11B1" w:rsidRPr="00A51FAA" w:rsidRDefault="00EE11B1" w:rsidP="00461080">
      <w:pPr>
        <w:rPr>
          <w:rFonts w:ascii="Angsana New" w:hAnsi="Angsana New"/>
          <w:sz w:val="30"/>
          <w:szCs w:val="30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260"/>
        <w:gridCol w:w="236"/>
        <w:gridCol w:w="1204"/>
        <w:gridCol w:w="270"/>
        <w:gridCol w:w="1170"/>
      </w:tblGrid>
      <w:tr w:rsidR="00B130A7" w:rsidRPr="003F3D7F" w14:paraId="2D23ADBC" w14:textId="77777777" w:rsidTr="00524DB8">
        <w:trPr>
          <w:tblHeader/>
        </w:trPr>
        <w:tc>
          <w:tcPr>
            <w:tcW w:w="3897" w:type="dxa"/>
          </w:tcPr>
          <w:p w14:paraId="0FF7FEF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7FCEB13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D30B38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76262F2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</w:t>
            </w:r>
          </w:p>
        </w:tc>
        <w:tc>
          <w:tcPr>
            <w:tcW w:w="236" w:type="dxa"/>
          </w:tcPr>
          <w:p w14:paraId="247AC4A5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4D6A28B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26759B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37A7D3F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30A7" w:rsidRPr="003F3D7F" w14:paraId="2BB277D5" w14:textId="77777777" w:rsidTr="00524DB8">
        <w:trPr>
          <w:tblHeader/>
        </w:trPr>
        <w:tc>
          <w:tcPr>
            <w:tcW w:w="3897" w:type="dxa"/>
          </w:tcPr>
          <w:p w14:paraId="4CCCC29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651E4A8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BDFE02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9C69209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</w:tc>
        <w:tc>
          <w:tcPr>
            <w:tcW w:w="236" w:type="dxa"/>
          </w:tcPr>
          <w:p w14:paraId="21DD07C3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77F88ED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B4B1B5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123CC7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30A7" w:rsidRPr="003F3D7F" w14:paraId="6354FA26" w14:textId="77777777" w:rsidTr="00524DB8">
        <w:trPr>
          <w:tblHeader/>
        </w:trPr>
        <w:tc>
          <w:tcPr>
            <w:tcW w:w="3897" w:type="dxa"/>
          </w:tcPr>
          <w:p w14:paraId="78AC028A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9EA5201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58E388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61D92ED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779A629D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</w:tcPr>
          <w:p w14:paraId="78C61D0A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0A7" w:rsidRPr="003F3D7F" w14:paraId="49FC7843" w14:textId="77777777" w:rsidTr="00524DB8">
        <w:trPr>
          <w:tblHeader/>
        </w:trPr>
        <w:tc>
          <w:tcPr>
            <w:tcW w:w="3897" w:type="dxa"/>
          </w:tcPr>
          <w:p w14:paraId="4E0D64D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E24832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DF899ED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5360B5C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355EC8C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49339E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34DE62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E83310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B130A7" w:rsidRPr="003F3D7F" w14:paraId="7BD41C87" w14:textId="77777777" w:rsidTr="00524DB8">
        <w:trPr>
          <w:tblHeader/>
        </w:trPr>
        <w:tc>
          <w:tcPr>
            <w:tcW w:w="3897" w:type="dxa"/>
          </w:tcPr>
          <w:p w14:paraId="759E8E4F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580" w:type="dxa"/>
            <w:gridSpan w:val="7"/>
          </w:tcPr>
          <w:p w14:paraId="5EC6631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130A7" w:rsidRPr="003F3D7F" w14:paraId="666BC85D" w14:textId="77777777" w:rsidTr="00524DB8">
        <w:tc>
          <w:tcPr>
            <w:tcW w:w="3897" w:type="dxa"/>
          </w:tcPr>
          <w:p w14:paraId="13576992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เงินประกันการเช่า</w:t>
            </w:r>
            <w:r w:rsidR="008A1BC5" w:rsidRPr="003F3D7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8A1BC5" w:rsidRPr="003F3D7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1B79C9B4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3BB2B1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4301E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ACA6FA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28E972A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4A17FF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787A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0A7" w:rsidRPr="003F3D7F" w14:paraId="450DE82F" w14:textId="77777777" w:rsidTr="00524DB8">
        <w:tc>
          <w:tcPr>
            <w:tcW w:w="3897" w:type="dxa"/>
          </w:tcPr>
          <w:p w14:paraId="4FF2888D" w14:textId="5975138C" w:rsidR="00B130A7" w:rsidRPr="003F3D7F" w:rsidRDefault="007C33E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66D713A" w14:textId="4F87A7A0" w:rsidR="00B130A7" w:rsidRPr="003F3D7F" w:rsidRDefault="00F14AD5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9D760B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C651C5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36" w:type="dxa"/>
          </w:tcPr>
          <w:p w14:paraId="613BE13C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3C9F80" w14:textId="22368137" w:rsidR="00B130A7" w:rsidRPr="003F3D7F" w:rsidRDefault="00F14AD5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BFD023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A09200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B130A7" w:rsidRPr="003F3D7F" w14:paraId="6044160B" w14:textId="77777777" w:rsidTr="00524DB8">
        <w:tc>
          <w:tcPr>
            <w:tcW w:w="3897" w:type="dxa"/>
          </w:tcPr>
          <w:p w14:paraId="41913947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B4F2956" w14:textId="4520946C" w:rsidR="00B130A7" w:rsidRPr="003F3D7F" w:rsidRDefault="00F14AD5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26F1D290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279DC7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58DCAF5C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54054FC" w14:textId="46EB01DF" w:rsidR="00B130A7" w:rsidRPr="003F3D7F" w:rsidRDefault="00194710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300904FD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1135A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B130A7" w:rsidRPr="007C33EF" w14:paraId="3900AC91" w14:textId="77777777" w:rsidTr="00524DB8">
        <w:tc>
          <w:tcPr>
            <w:tcW w:w="3897" w:type="dxa"/>
          </w:tcPr>
          <w:p w14:paraId="2F0E7DB0" w14:textId="77777777" w:rsidR="00B130A7" w:rsidRPr="007C33EF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F88CAC" w14:textId="77777777" w:rsidR="00B130A7" w:rsidRPr="007C33EF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9841E" w14:textId="77777777" w:rsidR="00B130A7" w:rsidRPr="007C33EF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8E4060" w14:textId="77777777" w:rsidR="00B130A7" w:rsidRPr="007C33EF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4875AD" w14:textId="77777777" w:rsidR="00B130A7" w:rsidRPr="007C33EF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ED7164F" w14:textId="77777777" w:rsidR="00B130A7" w:rsidRPr="007C33EF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7FB1D5" w14:textId="77777777" w:rsidR="00B130A7" w:rsidRPr="007C33EF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D6301D" w14:textId="77777777" w:rsidR="00B130A7" w:rsidRPr="007C33EF" w:rsidRDefault="00B130A7" w:rsidP="00D11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0A7" w:rsidRPr="003F3D7F" w14:paraId="025F5D54" w14:textId="77777777" w:rsidTr="00524DB8">
        <w:tc>
          <w:tcPr>
            <w:tcW w:w="3897" w:type="dxa"/>
          </w:tcPr>
          <w:p w14:paraId="6D03789D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937040A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A2C7C8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D6F676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B9C62F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BF4F78D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C9CD70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DB2D22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0A7" w:rsidRPr="003F3D7F" w14:paraId="73CFDE11" w14:textId="77777777" w:rsidTr="00524DB8">
        <w:tc>
          <w:tcPr>
            <w:tcW w:w="3897" w:type="dxa"/>
          </w:tcPr>
          <w:p w14:paraId="1F8C092E" w14:textId="547DB7F7" w:rsidR="00B130A7" w:rsidRPr="003F3D7F" w:rsidRDefault="007C33E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A48DCE3" w14:textId="0F08637F" w:rsidR="00B130A7" w:rsidRPr="003F3D7F" w:rsidRDefault="007C33E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</w:tcPr>
          <w:p w14:paraId="384EE3A1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7F784C" w14:textId="0ABD58CF" w:rsidR="00B130A7" w:rsidRPr="003F3D7F" w:rsidRDefault="007C33E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4636C929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D003A9" w14:textId="44E0DF6E" w:rsidR="00B130A7" w:rsidRPr="003F3D7F" w:rsidRDefault="007C33E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</w:tcPr>
          <w:p w14:paraId="4D293519" w14:textId="77777777" w:rsidR="00B130A7" w:rsidRPr="003F3D7F" w:rsidRDefault="00B130A7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E6DD98" w14:textId="476D3B9F" w:rsidR="00B130A7" w:rsidRPr="003F3D7F" w:rsidRDefault="007C33E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787DAB" w:rsidRPr="007C33EF" w14:paraId="232BD539" w14:textId="77777777" w:rsidTr="00524DB8">
        <w:tc>
          <w:tcPr>
            <w:tcW w:w="3897" w:type="dxa"/>
          </w:tcPr>
          <w:p w14:paraId="6A0FC4B9" w14:textId="77777777" w:rsidR="00787DAB" w:rsidRPr="007C33EF" w:rsidRDefault="00787DAB" w:rsidP="007C33EF">
            <w:pPr>
              <w:pStyle w:val="a"/>
              <w:tabs>
                <w:tab w:val="clear" w:pos="1080"/>
              </w:tabs>
              <w:ind w:left="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79FACCF6" w14:textId="77777777" w:rsidR="00787DAB" w:rsidRPr="007C33EF" w:rsidRDefault="00787DAB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95FED1" w14:textId="77777777" w:rsidR="00787DAB" w:rsidRPr="007C33EF" w:rsidRDefault="00787DAB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5D5EBD" w14:textId="77777777" w:rsidR="00787DAB" w:rsidRPr="007C33EF" w:rsidRDefault="00787DAB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81EB9" w14:textId="77777777" w:rsidR="00787DAB" w:rsidRPr="007C33EF" w:rsidRDefault="00787DAB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D8F838A" w14:textId="77777777" w:rsidR="00787DAB" w:rsidRPr="007C33EF" w:rsidRDefault="00787DAB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B600ED" w14:textId="77777777" w:rsidR="00787DAB" w:rsidRPr="007C33EF" w:rsidRDefault="00787DAB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4E5BFD" w14:textId="77777777" w:rsidR="00787DAB" w:rsidRPr="007C33EF" w:rsidRDefault="00787DAB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5F5C" w:rsidRPr="003F3D7F" w14:paraId="6CF4158F" w14:textId="77777777" w:rsidTr="00524DB8">
        <w:tc>
          <w:tcPr>
            <w:tcW w:w="3897" w:type="dxa"/>
          </w:tcPr>
          <w:p w14:paraId="64A7A387" w14:textId="77777777" w:rsidR="00A65F5C" w:rsidRPr="003F3D7F" w:rsidRDefault="00A65F5C" w:rsidP="007C33EF">
            <w:pPr>
              <w:pStyle w:val="a"/>
              <w:tabs>
                <w:tab w:val="clear" w:pos="1080"/>
              </w:tabs>
              <w:ind w:left="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3F3D7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0E394E35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7A0AC4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FBCDEE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17FD4C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55D44A5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1F4754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00561C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5F5C" w:rsidRPr="003F3D7F" w14:paraId="1BF157A2" w14:textId="77777777" w:rsidTr="00524DB8">
        <w:tc>
          <w:tcPr>
            <w:tcW w:w="3897" w:type="dxa"/>
          </w:tcPr>
          <w:p w14:paraId="6AEC014A" w14:textId="15505CD3" w:rsidR="00A65F5C" w:rsidRPr="003F3D7F" w:rsidRDefault="007C33E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AFA54E9" w14:textId="44C3B5A6" w:rsidR="00A65F5C" w:rsidRPr="003F3D7F" w:rsidRDefault="00F14AD5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987789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2EBD94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2BA584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5798F20" w14:textId="7114C482" w:rsidR="00A65F5C" w:rsidRPr="003F3D7F" w:rsidRDefault="00F14AD5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73746DC1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A3689E" w14:textId="77777777" w:rsidR="00A65F5C" w:rsidRPr="003F3D7F" w:rsidRDefault="00A65F5C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4BB9A5A" w14:textId="77777777" w:rsidR="00DC3703" w:rsidRPr="003F3D7F" w:rsidRDefault="00DC3703" w:rsidP="00E7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1D2085" w14:textId="4495225F" w:rsidR="00E96D8C" w:rsidRPr="003F3D7F" w:rsidRDefault="00F615ED" w:rsidP="0028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523F85" w:rsidRPr="003F3D7F">
        <w:rPr>
          <w:rFonts w:ascii="Angsana New" w:hAnsi="Angsana New"/>
          <w:sz w:val="30"/>
          <w:szCs w:val="30"/>
          <w:cs/>
        </w:rPr>
        <w:t>ระยะสั้น</w:t>
      </w:r>
      <w:r w:rsidRPr="003F3D7F">
        <w:rPr>
          <w:rFonts w:ascii="Angsana New" w:hAnsi="Angsana New"/>
          <w:sz w:val="30"/>
          <w:szCs w:val="30"/>
          <w:cs/>
        </w:rPr>
        <w:t>จากบุคคล</w:t>
      </w:r>
      <w:r w:rsidR="00C43514" w:rsidRPr="003F3D7F">
        <w:rPr>
          <w:rFonts w:ascii="Angsana New" w:hAnsi="Angsana New" w:hint="cs"/>
          <w:sz w:val="30"/>
          <w:szCs w:val="30"/>
          <w:cs/>
        </w:rPr>
        <w:t>และกิจการ</w:t>
      </w:r>
      <w:r w:rsidRPr="003F3D7F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991B99" w:rsidRPr="003F3D7F">
        <w:rPr>
          <w:rFonts w:ascii="Angsana New" w:hAnsi="Angsana New"/>
          <w:sz w:val="30"/>
          <w:szCs w:val="30"/>
          <w:cs/>
        </w:rPr>
        <w:t>สำหรับ</w:t>
      </w:r>
      <w:r w:rsidR="00A52EA9" w:rsidRPr="003F3D7F">
        <w:rPr>
          <w:rFonts w:ascii="Angsana New" w:hAnsi="Angsana New" w:hint="cs"/>
          <w:sz w:val="30"/>
          <w:szCs w:val="30"/>
          <w:cs/>
        </w:rPr>
        <w:t>แต่ละ</w:t>
      </w:r>
      <w:r w:rsidR="00991B99" w:rsidRPr="003F3D7F">
        <w:rPr>
          <w:rFonts w:ascii="Angsana New" w:hAnsi="Angsana New" w:hint="cs"/>
          <w:sz w:val="30"/>
          <w:szCs w:val="30"/>
          <w:cs/>
        </w:rPr>
        <w:t>ปีสิ้นสุดวันที่ 31 ธันวาคม</w:t>
      </w:r>
      <w:r w:rsidR="00991B99" w:rsidRPr="003F3D7F">
        <w:rPr>
          <w:rFonts w:ascii="Angsana New" w:hAnsi="Angsana New"/>
          <w:sz w:val="30"/>
          <w:szCs w:val="30"/>
          <w:cs/>
        </w:rPr>
        <w:t xml:space="preserve"> </w:t>
      </w:r>
      <w:r w:rsidR="00991B99" w:rsidRPr="003F3D7F">
        <w:rPr>
          <w:rFonts w:ascii="Angsana New" w:hAnsi="Angsana New"/>
          <w:sz w:val="30"/>
          <w:szCs w:val="30"/>
          <w:cs/>
        </w:rPr>
        <w:br/>
      </w:r>
      <w:r w:rsidRPr="003F3D7F">
        <w:rPr>
          <w:rFonts w:ascii="Angsana New" w:hAnsi="Angsana New"/>
          <w:sz w:val="30"/>
          <w:szCs w:val="30"/>
          <w:cs/>
        </w:rPr>
        <w:t>มีดังนี้</w:t>
      </w:r>
    </w:p>
    <w:p w14:paraId="04758681" w14:textId="77777777" w:rsidR="00EC2D24" w:rsidRPr="003F3D7F" w:rsidRDefault="00EC2D24" w:rsidP="00E75B31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08"/>
        <w:gridCol w:w="1531"/>
        <w:gridCol w:w="992"/>
        <w:gridCol w:w="992"/>
        <w:gridCol w:w="1617"/>
      </w:tblGrid>
      <w:tr w:rsidR="00FE5EB6" w:rsidRPr="003F3D7F" w14:paraId="568B27DF" w14:textId="77777777" w:rsidTr="00524DB8">
        <w:trPr>
          <w:tblHeader/>
        </w:trPr>
        <w:tc>
          <w:tcPr>
            <w:tcW w:w="1311" w:type="pct"/>
          </w:tcPr>
          <w:p w14:paraId="2BB5C3D4" w14:textId="77777777" w:rsidR="00FE5EB6" w:rsidRPr="003F3D7F" w:rsidRDefault="00FE5EB6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772661FF" w14:textId="77777777" w:rsidR="00FE5EB6" w:rsidRPr="003F3D7F" w:rsidRDefault="00FE5EB6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68" w:type="pct"/>
            <w:gridSpan w:val="4"/>
          </w:tcPr>
          <w:p w14:paraId="168A6681" w14:textId="77777777" w:rsidR="00FE5EB6" w:rsidRPr="003F3D7F" w:rsidRDefault="00FE5EB6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 w:hanging="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3F3D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ที่แสดงเงินลงทุนตามวิธีส่วนได้เสีย</w:t>
            </w:r>
            <w:r w:rsidR="00EA6B38" w:rsidRPr="003F3D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EA6B38" w:rsidRPr="003F3D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A1B6F" w:rsidRPr="003F3D7F" w14:paraId="1611EB8D" w14:textId="77777777" w:rsidTr="00524DB8">
        <w:trPr>
          <w:tblHeader/>
        </w:trPr>
        <w:tc>
          <w:tcPr>
            <w:tcW w:w="1311" w:type="pct"/>
          </w:tcPr>
          <w:p w14:paraId="33857B04" w14:textId="77777777" w:rsidR="00CA1B6F" w:rsidRPr="003F3D7F" w:rsidRDefault="00CA1B6F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22CD1C9A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ณ วันที่</w:t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826" w:type="pct"/>
          </w:tcPr>
          <w:p w14:paraId="31CEF2BF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64D64" w:rsidRPr="003F3D7F">
              <w:rPr>
                <w:rFonts w:ascii="Angsana New" w:hAnsi="Angsana New"/>
                <w:sz w:val="26"/>
                <w:szCs w:val="26"/>
              </w:rPr>
              <w:t>1</w:t>
            </w:r>
            <w:r w:rsidR="00A64D64"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35" w:type="pct"/>
          </w:tcPr>
          <w:p w14:paraId="6B436911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35" w:type="pct"/>
          </w:tcPr>
          <w:p w14:paraId="1422AFA8" w14:textId="77777777" w:rsidR="00CA1B6F" w:rsidRPr="003F3D7F" w:rsidRDefault="001C36A2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872" w:type="pct"/>
          </w:tcPr>
          <w:p w14:paraId="11B98AE3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6"/>
                <w:szCs w:val="26"/>
                <w:cs/>
              </w:rPr>
              <w:t>31 ธันวาคม</w:t>
            </w:r>
          </w:p>
        </w:tc>
      </w:tr>
      <w:tr w:rsidR="00FE5EB6" w:rsidRPr="003F3D7F" w14:paraId="37DCE72B" w14:textId="77777777" w:rsidTr="00524DB8">
        <w:trPr>
          <w:tblHeader/>
        </w:trPr>
        <w:tc>
          <w:tcPr>
            <w:tcW w:w="1311" w:type="pct"/>
          </w:tcPr>
          <w:p w14:paraId="488645D5" w14:textId="77777777" w:rsidR="00FE5EB6" w:rsidRPr="003F3D7F" w:rsidRDefault="00FE5EB6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1" w:type="pct"/>
          </w:tcPr>
          <w:p w14:paraId="6231CC67" w14:textId="77777777" w:rsidR="00FE5EB6" w:rsidRPr="003F3D7F" w:rsidRDefault="00FE5EB6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68" w:type="pct"/>
            <w:gridSpan w:val="4"/>
          </w:tcPr>
          <w:p w14:paraId="2B7B64F5" w14:textId="77777777" w:rsidR="00FE5EB6" w:rsidRPr="003F3D7F" w:rsidRDefault="00FE5EB6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A1B6F" w:rsidRPr="003F3D7F" w14:paraId="34938BBE" w14:textId="77777777" w:rsidTr="00524DB8">
        <w:trPr>
          <w:tblHeader/>
        </w:trPr>
        <w:tc>
          <w:tcPr>
            <w:tcW w:w="1311" w:type="pct"/>
          </w:tcPr>
          <w:p w14:paraId="309D2022" w14:textId="77777777" w:rsidR="00CA1B6F" w:rsidRPr="003F3D7F" w:rsidRDefault="00CA1B6F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256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2</w:t>
            </w:r>
          </w:p>
        </w:tc>
        <w:tc>
          <w:tcPr>
            <w:tcW w:w="921" w:type="pct"/>
          </w:tcPr>
          <w:p w14:paraId="16E68515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pct"/>
          </w:tcPr>
          <w:p w14:paraId="248C2A1B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 w:hanging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" w:type="pct"/>
          </w:tcPr>
          <w:p w14:paraId="30381F7B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741C8B12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2" w:type="pct"/>
          </w:tcPr>
          <w:p w14:paraId="06102622" w14:textId="77777777" w:rsidR="00CA1B6F" w:rsidRPr="003F3D7F" w:rsidRDefault="00CA1B6F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1B6F" w:rsidRPr="003F3D7F" w14:paraId="6347A424" w14:textId="77777777" w:rsidTr="00524DB8">
        <w:trPr>
          <w:tblHeader/>
        </w:trPr>
        <w:tc>
          <w:tcPr>
            <w:tcW w:w="1311" w:type="pct"/>
          </w:tcPr>
          <w:p w14:paraId="1B64C401" w14:textId="77777777" w:rsidR="00CA1B6F" w:rsidRPr="003F3D7F" w:rsidRDefault="00CA1B6F" w:rsidP="00FE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21" w:type="pct"/>
          </w:tcPr>
          <w:p w14:paraId="03C014E3" w14:textId="77777777" w:rsidR="00CA1B6F" w:rsidRPr="003F3D7F" w:rsidRDefault="00617DCA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826" w:type="pct"/>
          </w:tcPr>
          <w:p w14:paraId="7AEDF69E" w14:textId="77777777" w:rsidR="00CA1B6F" w:rsidRPr="003F3D7F" w:rsidRDefault="00CA1B6F" w:rsidP="00967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70</w:t>
            </w:r>
            <w:r w:rsidRPr="003F3D7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535" w:type="pct"/>
          </w:tcPr>
          <w:p w14:paraId="161B0768" w14:textId="77777777" w:rsidR="00CA1B6F" w:rsidRPr="003F3D7F" w:rsidRDefault="00617DCA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35" w:type="pct"/>
          </w:tcPr>
          <w:p w14:paraId="25F7EBF0" w14:textId="77777777" w:rsidR="00CA1B6F" w:rsidRPr="003F3D7F" w:rsidRDefault="00617DCA" w:rsidP="00FE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(40,000)</w:t>
            </w:r>
          </w:p>
        </w:tc>
        <w:tc>
          <w:tcPr>
            <w:tcW w:w="872" w:type="pct"/>
          </w:tcPr>
          <w:p w14:paraId="332310C8" w14:textId="77777777" w:rsidR="00CA1B6F" w:rsidRPr="003F3D7F" w:rsidRDefault="00617DCA" w:rsidP="00CA1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30" w:hanging="34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30,000</w:t>
            </w:r>
          </w:p>
        </w:tc>
      </w:tr>
    </w:tbl>
    <w:p w14:paraId="4E70F0F6" w14:textId="77777777" w:rsidR="00FE5EB6" w:rsidRPr="003F3D7F" w:rsidRDefault="00FE5EB6" w:rsidP="00FE5EB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08"/>
        <w:gridCol w:w="1531"/>
        <w:gridCol w:w="992"/>
        <w:gridCol w:w="992"/>
        <w:gridCol w:w="1617"/>
      </w:tblGrid>
      <w:tr w:rsidR="00317B37" w:rsidRPr="003F3D7F" w14:paraId="4C1E6885" w14:textId="77777777" w:rsidTr="00524DB8">
        <w:trPr>
          <w:tblHeader/>
        </w:trPr>
        <w:tc>
          <w:tcPr>
            <w:tcW w:w="1311" w:type="pct"/>
          </w:tcPr>
          <w:p w14:paraId="5DD8FF2F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68C2848A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68" w:type="pct"/>
            <w:gridSpan w:val="4"/>
          </w:tcPr>
          <w:p w14:paraId="09639381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 w:hanging="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3F3D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ที่แสดงเงินลงทุนตามวิธีส่วนได้เสีย</w:t>
            </w:r>
          </w:p>
        </w:tc>
      </w:tr>
      <w:tr w:rsidR="00317B37" w:rsidRPr="003F3D7F" w14:paraId="68B8B08A" w14:textId="77777777" w:rsidTr="00524DB8">
        <w:trPr>
          <w:tblHeader/>
        </w:trPr>
        <w:tc>
          <w:tcPr>
            <w:tcW w:w="1311" w:type="pct"/>
          </w:tcPr>
          <w:p w14:paraId="459C9A0C" w14:textId="77777777" w:rsidR="00317B37" w:rsidRPr="003F3D7F" w:rsidRDefault="00317B37" w:rsidP="0031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23CE8F22" w14:textId="77777777" w:rsidR="00317B37" w:rsidRPr="003F3D7F" w:rsidRDefault="00317B37" w:rsidP="00317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ณ วันที่</w:t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826" w:type="pct"/>
          </w:tcPr>
          <w:p w14:paraId="4655DDD9" w14:textId="77777777" w:rsidR="00317B37" w:rsidRPr="003F3D7F" w:rsidRDefault="00317B37" w:rsidP="00317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6"/>
                <w:szCs w:val="26"/>
              </w:rPr>
              <w:t>1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35" w:type="pct"/>
          </w:tcPr>
          <w:p w14:paraId="672CA725" w14:textId="77777777" w:rsidR="00317B37" w:rsidRPr="003F3D7F" w:rsidRDefault="00317B37" w:rsidP="00317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35" w:type="pct"/>
          </w:tcPr>
          <w:p w14:paraId="37152410" w14:textId="77777777" w:rsidR="00317B37" w:rsidRPr="003F3D7F" w:rsidRDefault="00317B37" w:rsidP="00317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872" w:type="pct"/>
          </w:tcPr>
          <w:p w14:paraId="411549B0" w14:textId="77777777" w:rsidR="00317B37" w:rsidRPr="003F3D7F" w:rsidRDefault="00317B37" w:rsidP="00317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6"/>
                <w:szCs w:val="26"/>
                <w:cs/>
              </w:rPr>
              <w:t>31 ธันวาคม</w:t>
            </w:r>
          </w:p>
        </w:tc>
      </w:tr>
      <w:tr w:rsidR="00317B37" w:rsidRPr="003F3D7F" w14:paraId="6CEA480D" w14:textId="77777777" w:rsidTr="00524DB8">
        <w:trPr>
          <w:tblHeader/>
        </w:trPr>
        <w:tc>
          <w:tcPr>
            <w:tcW w:w="1311" w:type="pct"/>
          </w:tcPr>
          <w:p w14:paraId="1059828A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1" w:type="pct"/>
          </w:tcPr>
          <w:p w14:paraId="54F1AAE5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68" w:type="pct"/>
            <w:gridSpan w:val="4"/>
          </w:tcPr>
          <w:p w14:paraId="5635E6F6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17B37" w:rsidRPr="003F3D7F" w14:paraId="58B0DD62" w14:textId="77777777" w:rsidTr="00524DB8">
        <w:trPr>
          <w:tblHeader/>
        </w:trPr>
        <w:tc>
          <w:tcPr>
            <w:tcW w:w="1311" w:type="pct"/>
          </w:tcPr>
          <w:p w14:paraId="72DB0F02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256</w:t>
            </w:r>
            <w:r w:rsidRPr="003F3D7F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921" w:type="pct"/>
          </w:tcPr>
          <w:p w14:paraId="58DBBC55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pct"/>
          </w:tcPr>
          <w:p w14:paraId="00D4E56B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 w:hanging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5" w:type="pct"/>
          </w:tcPr>
          <w:p w14:paraId="0271F9DD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698B4B68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2" w:type="pct"/>
          </w:tcPr>
          <w:p w14:paraId="1FD8BBFF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7B37" w:rsidRPr="003F3D7F" w14:paraId="1D6F7067" w14:textId="77777777" w:rsidTr="00524DB8">
        <w:trPr>
          <w:tblHeader/>
        </w:trPr>
        <w:tc>
          <w:tcPr>
            <w:tcW w:w="1311" w:type="pct"/>
          </w:tcPr>
          <w:p w14:paraId="1429D7D7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21" w:type="pct"/>
          </w:tcPr>
          <w:p w14:paraId="244A016A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826" w:type="pct"/>
          </w:tcPr>
          <w:p w14:paraId="4624FCB9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6</w:t>
            </w:r>
            <w:r w:rsidRPr="003F3D7F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3F3D7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535" w:type="pct"/>
          </w:tcPr>
          <w:p w14:paraId="14002E69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535" w:type="pct"/>
          </w:tcPr>
          <w:p w14:paraId="66012684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(90,000)</w:t>
            </w:r>
          </w:p>
        </w:tc>
        <w:tc>
          <w:tcPr>
            <w:tcW w:w="872" w:type="pct"/>
          </w:tcPr>
          <w:p w14:paraId="552F94E1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30" w:hanging="34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</w:tr>
      <w:tr w:rsidR="00AF04E9" w:rsidRPr="003F3D7F" w14:paraId="050CCB69" w14:textId="77777777" w:rsidTr="00524DB8">
        <w:trPr>
          <w:tblHeader/>
        </w:trPr>
        <w:tc>
          <w:tcPr>
            <w:tcW w:w="1311" w:type="pct"/>
          </w:tcPr>
          <w:p w14:paraId="56474F4C" w14:textId="77777777" w:rsidR="00AF04E9" w:rsidRPr="003F3D7F" w:rsidRDefault="00AF04E9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08BA0B0D" w14:textId="77777777" w:rsidR="00AF04E9" w:rsidRPr="003F3D7F" w:rsidRDefault="00AF04E9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pct"/>
          </w:tcPr>
          <w:p w14:paraId="6446AF89" w14:textId="77777777" w:rsidR="00AF04E9" w:rsidRPr="003F3D7F" w:rsidRDefault="00AF04E9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06C9155B" w14:textId="77777777" w:rsidR="00AF04E9" w:rsidRPr="003F3D7F" w:rsidRDefault="00AF04E9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5" w:type="pct"/>
          </w:tcPr>
          <w:p w14:paraId="6B44FDD3" w14:textId="77777777" w:rsidR="00AF04E9" w:rsidRPr="003F3D7F" w:rsidRDefault="00AF04E9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2" w:type="pct"/>
          </w:tcPr>
          <w:p w14:paraId="50CA8994" w14:textId="77777777" w:rsidR="00AF04E9" w:rsidRPr="003F3D7F" w:rsidRDefault="00AF04E9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737F223" w14:textId="77777777" w:rsidR="00317B37" w:rsidRPr="003F3D7F" w:rsidRDefault="00317B37" w:rsidP="00FE5EB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1708"/>
        <w:gridCol w:w="1531"/>
        <w:gridCol w:w="968"/>
        <w:gridCol w:w="1012"/>
        <w:gridCol w:w="1620"/>
      </w:tblGrid>
      <w:tr w:rsidR="00FE5EB6" w:rsidRPr="003F3D7F" w14:paraId="5DE06F99" w14:textId="77777777" w:rsidTr="00524DB8">
        <w:trPr>
          <w:tblHeader/>
        </w:trPr>
        <w:tc>
          <w:tcPr>
            <w:tcW w:w="1311" w:type="pct"/>
          </w:tcPr>
          <w:p w14:paraId="185116F0" w14:textId="77777777" w:rsidR="00FE5EB6" w:rsidRPr="003F3D7F" w:rsidRDefault="00FE5EB6" w:rsidP="00C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79E9B014" w14:textId="77777777" w:rsidR="00FE5EB6" w:rsidRPr="003F3D7F" w:rsidRDefault="00FE5EB6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68" w:type="pct"/>
            <w:gridSpan w:val="4"/>
          </w:tcPr>
          <w:p w14:paraId="1514E6A1" w14:textId="77777777" w:rsidR="00FE5EB6" w:rsidRPr="003F3D7F" w:rsidRDefault="00FE5EB6" w:rsidP="00C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 w:hanging="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2993" w:rsidRPr="003F3D7F" w14:paraId="33385FAC" w14:textId="77777777" w:rsidTr="00524DB8">
        <w:trPr>
          <w:tblHeader/>
        </w:trPr>
        <w:tc>
          <w:tcPr>
            <w:tcW w:w="1311" w:type="pct"/>
          </w:tcPr>
          <w:p w14:paraId="06263ADE" w14:textId="77777777" w:rsidR="00112993" w:rsidRPr="003F3D7F" w:rsidRDefault="00112993" w:rsidP="001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03AD1AEA" w14:textId="77777777" w:rsidR="00112993" w:rsidRPr="003F3D7F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ณ วันที่</w:t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826" w:type="pct"/>
          </w:tcPr>
          <w:p w14:paraId="22EE2254" w14:textId="77777777" w:rsidR="00112993" w:rsidRPr="003F3D7F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6"/>
                <w:szCs w:val="26"/>
              </w:rPr>
              <w:t>1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22" w:type="pct"/>
          </w:tcPr>
          <w:p w14:paraId="24A7C782" w14:textId="77777777" w:rsidR="00112993" w:rsidRPr="003F3D7F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46" w:type="pct"/>
          </w:tcPr>
          <w:p w14:paraId="539D9BA5" w14:textId="77777777" w:rsidR="00112993" w:rsidRPr="003F3D7F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874" w:type="pct"/>
          </w:tcPr>
          <w:p w14:paraId="6068E57A" w14:textId="77777777" w:rsidR="00112993" w:rsidRPr="003F3D7F" w:rsidRDefault="00112993" w:rsidP="00112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6"/>
                <w:szCs w:val="26"/>
                <w:cs/>
              </w:rPr>
              <w:t>31 ธันวาคม</w:t>
            </w:r>
          </w:p>
        </w:tc>
      </w:tr>
      <w:tr w:rsidR="00FE5EB6" w:rsidRPr="003F3D7F" w14:paraId="3F5230DE" w14:textId="77777777" w:rsidTr="00524DB8">
        <w:trPr>
          <w:tblHeader/>
        </w:trPr>
        <w:tc>
          <w:tcPr>
            <w:tcW w:w="1311" w:type="pct"/>
          </w:tcPr>
          <w:p w14:paraId="14BB27F9" w14:textId="77777777" w:rsidR="00FE5EB6" w:rsidRPr="003F3D7F" w:rsidRDefault="00FE5EB6" w:rsidP="00C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1" w:type="pct"/>
          </w:tcPr>
          <w:p w14:paraId="6AF930CE" w14:textId="77777777" w:rsidR="00FE5EB6" w:rsidRPr="003F3D7F" w:rsidRDefault="00FE5EB6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68" w:type="pct"/>
            <w:gridSpan w:val="4"/>
          </w:tcPr>
          <w:p w14:paraId="74D23543" w14:textId="77777777" w:rsidR="00FE5EB6" w:rsidRPr="003F3D7F" w:rsidRDefault="00FE5EB6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A1B6F" w:rsidRPr="003F3D7F" w14:paraId="12CB6C36" w14:textId="77777777" w:rsidTr="00524DB8">
        <w:trPr>
          <w:tblHeader/>
        </w:trPr>
        <w:tc>
          <w:tcPr>
            <w:tcW w:w="1311" w:type="pct"/>
          </w:tcPr>
          <w:p w14:paraId="4F299348" w14:textId="77777777" w:rsidR="00CA1B6F" w:rsidRPr="003F3D7F" w:rsidRDefault="00CA1B6F" w:rsidP="00CF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256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2</w:t>
            </w:r>
          </w:p>
        </w:tc>
        <w:tc>
          <w:tcPr>
            <w:tcW w:w="921" w:type="pct"/>
          </w:tcPr>
          <w:p w14:paraId="09041ACF" w14:textId="77777777" w:rsidR="00CA1B6F" w:rsidRPr="003F3D7F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pct"/>
          </w:tcPr>
          <w:p w14:paraId="7D852F04" w14:textId="77777777" w:rsidR="00CA1B6F" w:rsidRPr="003F3D7F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 w:hanging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2" w:type="pct"/>
          </w:tcPr>
          <w:p w14:paraId="7969B904" w14:textId="77777777" w:rsidR="00CA1B6F" w:rsidRPr="003F3D7F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</w:tcPr>
          <w:p w14:paraId="67EBC55D" w14:textId="77777777" w:rsidR="00CA1B6F" w:rsidRPr="003F3D7F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pct"/>
          </w:tcPr>
          <w:p w14:paraId="5AFF64D0" w14:textId="77777777" w:rsidR="00CA1B6F" w:rsidRPr="003F3D7F" w:rsidRDefault="00CA1B6F" w:rsidP="00CF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1B6F" w:rsidRPr="003F3D7F" w14:paraId="3346F7C5" w14:textId="77777777" w:rsidTr="00524DB8">
        <w:trPr>
          <w:tblHeader/>
        </w:trPr>
        <w:tc>
          <w:tcPr>
            <w:tcW w:w="1311" w:type="pct"/>
          </w:tcPr>
          <w:p w14:paraId="0E619C4E" w14:textId="7FDB751A" w:rsidR="003B0855" w:rsidRPr="003F3D7F" w:rsidRDefault="00CA1B6F" w:rsidP="007C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7C33EF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921" w:type="pct"/>
          </w:tcPr>
          <w:p w14:paraId="5163E668" w14:textId="3DBFCE08" w:rsidR="003B0855" w:rsidRPr="007C33EF" w:rsidRDefault="003B0855" w:rsidP="007C3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826" w:type="pct"/>
          </w:tcPr>
          <w:p w14:paraId="008AF6E2" w14:textId="024FCED2" w:rsidR="00F41BC2" w:rsidRPr="003F3D7F" w:rsidRDefault="00CA1B6F" w:rsidP="007C3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160" w:right="-17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22" w:type="pct"/>
          </w:tcPr>
          <w:p w14:paraId="7013D78D" w14:textId="4ABDED75" w:rsidR="003B0855" w:rsidRPr="003F3D7F" w:rsidRDefault="007C33EF" w:rsidP="003B0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3B0855" w:rsidRPr="003F3D7F">
              <w:rPr>
                <w:rFonts w:ascii="Angsana New" w:hAnsi="Angsana New"/>
                <w:sz w:val="26"/>
                <w:szCs w:val="26"/>
              </w:rPr>
              <w:t>9,</w:t>
            </w:r>
            <w:r w:rsidR="00787DAB" w:rsidRPr="003F3D7F">
              <w:rPr>
                <w:rFonts w:ascii="Angsana New" w:hAnsi="Angsana New"/>
                <w:sz w:val="26"/>
                <w:szCs w:val="26"/>
              </w:rPr>
              <w:t>5</w:t>
            </w:r>
            <w:r w:rsidR="003B0855" w:rsidRPr="003F3D7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546" w:type="pct"/>
          </w:tcPr>
          <w:p w14:paraId="166A2B54" w14:textId="3503A266" w:rsidR="003B0855" w:rsidRPr="003F3D7F" w:rsidRDefault="003B0855" w:rsidP="007C3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74"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4" w:type="pct"/>
          </w:tcPr>
          <w:p w14:paraId="47416831" w14:textId="4CD97B05" w:rsidR="00CA1B6F" w:rsidRPr="003F3D7F" w:rsidRDefault="007C33EF" w:rsidP="003B0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3B0855" w:rsidRPr="003F3D7F">
              <w:rPr>
                <w:rFonts w:ascii="Angsana New" w:hAnsi="Angsana New"/>
                <w:sz w:val="26"/>
                <w:szCs w:val="26"/>
              </w:rPr>
              <w:t>9,</w:t>
            </w:r>
            <w:r w:rsidR="00787DAB" w:rsidRPr="003F3D7F">
              <w:rPr>
                <w:rFonts w:ascii="Angsana New" w:hAnsi="Angsana New"/>
                <w:sz w:val="26"/>
                <w:szCs w:val="26"/>
              </w:rPr>
              <w:t>5</w:t>
            </w:r>
            <w:r w:rsidR="003B0855" w:rsidRPr="003F3D7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A1B6F" w:rsidRPr="003F3D7F" w14:paraId="5126D033" w14:textId="77777777" w:rsidTr="00524DB8">
        <w:trPr>
          <w:tblHeader/>
        </w:trPr>
        <w:tc>
          <w:tcPr>
            <w:tcW w:w="1311" w:type="pct"/>
          </w:tcPr>
          <w:p w14:paraId="449C147C" w14:textId="77777777" w:rsidR="00CA1B6F" w:rsidRPr="003F3D7F" w:rsidRDefault="00CA1B6F" w:rsidP="0075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21" w:type="pct"/>
          </w:tcPr>
          <w:p w14:paraId="32CAC3AC" w14:textId="77777777" w:rsidR="00CA1B6F" w:rsidRPr="003F3D7F" w:rsidRDefault="003B0855" w:rsidP="0075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826" w:type="pct"/>
          </w:tcPr>
          <w:p w14:paraId="27C1632B" w14:textId="77777777" w:rsidR="00CA1B6F" w:rsidRPr="003F3D7F" w:rsidRDefault="00CA1B6F" w:rsidP="009675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160" w:right="-17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70</w:t>
            </w:r>
            <w:r w:rsidRPr="003F3D7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522" w:type="pct"/>
          </w:tcPr>
          <w:p w14:paraId="41063F9D" w14:textId="77777777" w:rsidR="00CA1B6F" w:rsidRPr="003F3D7F" w:rsidRDefault="003B0855" w:rsidP="009675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46" w:type="pct"/>
          </w:tcPr>
          <w:p w14:paraId="27C33F75" w14:textId="77777777" w:rsidR="00CA1B6F" w:rsidRPr="003F3D7F" w:rsidRDefault="003B0855" w:rsidP="009675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74"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(40,000)</w:t>
            </w:r>
          </w:p>
        </w:tc>
        <w:tc>
          <w:tcPr>
            <w:tcW w:w="874" w:type="pct"/>
          </w:tcPr>
          <w:p w14:paraId="086621AE" w14:textId="77777777" w:rsidR="00CA1B6F" w:rsidRPr="003F3D7F" w:rsidRDefault="003B0855" w:rsidP="003B085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right="76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  <w:tr w:rsidR="00CA1B6F" w:rsidRPr="003F3D7F" w14:paraId="77BB5900" w14:textId="77777777" w:rsidTr="00524DB8">
        <w:trPr>
          <w:tblHeader/>
        </w:trPr>
        <w:tc>
          <w:tcPr>
            <w:tcW w:w="1311" w:type="pct"/>
          </w:tcPr>
          <w:p w14:paraId="590E1303" w14:textId="77777777" w:rsidR="00CA1B6F" w:rsidRPr="003F3D7F" w:rsidRDefault="00CA1B6F" w:rsidP="00750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1" w:type="pct"/>
          </w:tcPr>
          <w:p w14:paraId="0BFC35CE" w14:textId="77777777" w:rsidR="00CA1B6F" w:rsidRPr="003F3D7F" w:rsidRDefault="00CA1B6F" w:rsidP="00750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pct"/>
          </w:tcPr>
          <w:p w14:paraId="65A8DFE6" w14:textId="77777777" w:rsidR="00CA1B6F" w:rsidRPr="003F3D7F" w:rsidRDefault="00CA1B6F" w:rsidP="0096751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160" w:right="-17" w:hanging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70,000</w:t>
            </w:r>
          </w:p>
        </w:tc>
        <w:tc>
          <w:tcPr>
            <w:tcW w:w="522" w:type="pct"/>
          </w:tcPr>
          <w:p w14:paraId="1AA26003" w14:textId="1422F7F7" w:rsidR="00CA1B6F" w:rsidRPr="003F3D7F" w:rsidRDefault="003B0855" w:rsidP="0096751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49,</w:t>
            </w:r>
            <w:r w:rsidR="00787DAB" w:rsidRPr="003F3D7F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546" w:type="pct"/>
          </w:tcPr>
          <w:p w14:paraId="624A0451" w14:textId="77777777" w:rsidR="00CA1B6F" w:rsidRPr="002E33D1" w:rsidRDefault="003B0855" w:rsidP="0096751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74" w:right="-130" w:hanging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33D1">
              <w:rPr>
                <w:rFonts w:ascii="Angsana New" w:hAnsi="Angsana New"/>
                <w:b/>
                <w:bCs/>
                <w:sz w:val="26"/>
                <w:szCs w:val="26"/>
              </w:rPr>
              <w:t>(40,000)</w:t>
            </w:r>
          </w:p>
        </w:tc>
        <w:tc>
          <w:tcPr>
            <w:tcW w:w="874" w:type="pct"/>
          </w:tcPr>
          <w:p w14:paraId="4C947E3A" w14:textId="44F66446" w:rsidR="00CA1B6F" w:rsidRPr="003F3D7F" w:rsidRDefault="003B0855" w:rsidP="00CA1B6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104" w:right="76" w:hanging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79,</w:t>
            </w:r>
            <w:r w:rsidR="00787DAB" w:rsidRPr="003F3D7F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524DB8" w:rsidRPr="003F3D7F" w14:paraId="131A75FD" w14:textId="77777777" w:rsidTr="00524DB8">
        <w:trPr>
          <w:tblHeader/>
        </w:trPr>
        <w:tc>
          <w:tcPr>
            <w:tcW w:w="1311" w:type="pct"/>
          </w:tcPr>
          <w:p w14:paraId="625D8633" w14:textId="77777777" w:rsidR="00524DB8" w:rsidRPr="003F3D7F" w:rsidRDefault="00524DB8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38F242C5" w14:textId="77777777" w:rsidR="00524DB8" w:rsidRPr="003F3D7F" w:rsidRDefault="00524DB8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8" w:type="pct"/>
            <w:gridSpan w:val="4"/>
          </w:tcPr>
          <w:p w14:paraId="40F85D27" w14:textId="77777777" w:rsidR="00524DB8" w:rsidRPr="003F3D7F" w:rsidRDefault="00524DB8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 w:hanging="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17B37" w:rsidRPr="003F3D7F" w14:paraId="4FD6CB8D" w14:textId="77777777" w:rsidTr="00524DB8">
        <w:trPr>
          <w:tblHeader/>
        </w:trPr>
        <w:tc>
          <w:tcPr>
            <w:tcW w:w="1311" w:type="pct"/>
          </w:tcPr>
          <w:p w14:paraId="69523E59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132EC529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68" w:type="pct"/>
            <w:gridSpan w:val="4"/>
          </w:tcPr>
          <w:p w14:paraId="044E6DCC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 w:hanging="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B37" w:rsidRPr="003F3D7F" w14:paraId="6FE0D264" w14:textId="77777777" w:rsidTr="00524DB8">
        <w:trPr>
          <w:tblHeader/>
        </w:trPr>
        <w:tc>
          <w:tcPr>
            <w:tcW w:w="1311" w:type="pct"/>
          </w:tcPr>
          <w:p w14:paraId="7E4BD302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1" w:type="pct"/>
          </w:tcPr>
          <w:p w14:paraId="3DEAFE6B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ณ วันที่</w:t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826" w:type="pct"/>
          </w:tcPr>
          <w:p w14:paraId="7B2F3119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6"/>
                <w:szCs w:val="26"/>
              </w:rPr>
              <w:t>1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522" w:type="pct"/>
          </w:tcPr>
          <w:p w14:paraId="5C7B914E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46" w:type="pct"/>
          </w:tcPr>
          <w:p w14:paraId="0B8235AE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874" w:type="pct"/>
          </w:tcPr>
          <w:p w14:paraId="1D520D9C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6"/>
                <w:szCs w:val="26"/>
                <w:cs/>
              </w:rPr>
              <w:t>31 ธันวาคม</w:t>
            </w:r>
          </w:p>
        </w:tc>
      </w:tr>
      <w:tr w:rsidR="00317B37" w:rsidRPr="003F3D7F" w14:paraId="0120F88E" w14:textId="77777777" w:rsidTr="00524DB8">
        <w:trPr>
          <w:tblHeader/>
        </w:trPr>
        <w:tc>
          <w:tcPr>
            <w:tcW w:w="1311" w:type="pct"/>
          </w:tcPr>
          <w:p w14:paraId="1EF4336D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1" w:type="pct"/>
          </w:tcPr>
          <w:p w14:paraId="1965A20F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68" w:type="pct"/>
            <w:gridSpan w:val="4"/>
          </w:tcPr>
          <w:p w14:paraId="6B06DB89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17B37" w:rsidRPr="003F3D7F" w14:paraId="6B971FA9" w14:textId="77777777" w:rsidTr="00524DB8">
        <w:trPr>
          <w:tblHeader/>
        </w:trPr>
        <w:tc>
          <w:tcPr>
            <w:tcW w:w="1311" w:type="pct"/>
          </w:tcPr>
          <w:p w14:paraId="68EC14B5" w14:textId="77777777" w:rsidR="00317B37" w:rsidRPr="003F3D7F" w:rsidRDefault="00317B37" w:rsidP="00EE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256</w:t>
            </w:r>
            <w:r w:rsidRPr="003F3D7F">
              <w:rPr>
                <w:rFonts w:ascii="Angsana New" w:hAnsi="Angsana New"/>
                <w:b/>
                <w:bCs/>
                <w:i/>
                <w:iCs/>
                <w:spacing w:val="-6"/>
                <w:sz w:val="26"/>
                <w:szCs w:val="26"/>
              </w:rPr>
              <w:t>1</w:t>
            </w:r>
          </w:p>
        </w:tc>
        <w:tc>
          <w:tcPr>
            <w:tcW w:w="921" w:type="pct"/>
          </w:tcPr>
          <w:p w14:paraId="43E35BA4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6" w:type="pct"/>
          </w:tcPr>
          <w:p w14:paraId="043F7980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 w:hanging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2" w:type="pct"/>
          </w:tcPr>
          <w:p w14:paraId="1224CB97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</w:tcPr>
          <w:p w14:paraId="28A31A27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pct"/>
          </w:tcPr>
          <w:p w14:paraId="142F09C9" w14:textId="77777777" w:rsidR="00317B37" w:rsidRPr="003F3D7F" w:rsidRDefault="00317B37" w:rsidP="00EE0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 w:hanging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7CF1" w:rsidRPr="003F3D7F" w14:paraId="22282F6D" w14:textId="77777777" w:rsidTr="00524DB8">
        <w:trPr>
          <w:tblHeader/>
        </w:trPr>
        <w:tc>
          <w:tcPr>
            <w:tcW w:w="1311" w:type="pct"/>
          </w:tcPr>
          <w:p w14:paraId="1FA686B7" w14:textId="77777777" w:rsidR="00937CF1" w:rsidRPr="003F3D7F" w:rsidRDefault="00937CF1" w:rsidP="0093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21" w:type="pct"/>
          </w:tcPr>
          <w:p w14:paraId="528AD8BF" w14:textId="77777777" w:rsidR="00937CF1" w:rsidRPr="003F3D7F" w:rsidRDefault="00937CF1" w:rsidP="0093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826" w:type="pct"/>
          </w:tcPr>
          <w:p w14:paraId="33A9EF0E" w14:textId="77777777" w:rsidR="00937CF1" w:rsidRPr="003F3D7F" w:rsidRDefault="00937CF1" w:rsidP="0093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6</w:t>
            </w:r>
            <w:r w:rsidRPr="003F3D7F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3F3D7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522" w:type="pct"/>
          </w:tcPr>
          <w:p w14:paraId="1944B37F" w14:textId="77777777" w:rsidR="00937CF1" w:rsidRPr="003F3D7F" w:rsidRDefault="00937CF1" w:rsidP="0093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546" w:type="pct"/>
          </w:tcPr>
          <w:p w14:paraId="7BA6C695" w14:textId="77777777" w:rsidR="00937CF1" w:rsidRPr="003F3D7F" w:rsidRDefault="00937CF1" w:rsidP="0093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 w:hanging="34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(90,000)</w:t>
            </w:r>
          </w:p>
        </w:tc>
        <w:tc>
          <w:tcPr>
            <w:tcW w:w="874" w:type="pct"/>
          </w:tcPr>
          <w:p w14:paraId="481D2BDA" w14:textId="77777777" w:rsidR="00937CF1" w:rsidRPr="003F3D7F" w:rsidRDefault="00937CF1" w:rsidP="0093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-130" w:hanging="34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</w:tr>
    </w:tbl>
    <w:p w14:paraId="7AB02B48" w14:textId="77777777" w:rsidR="00407E49" w:rsidRPr="00EE1282" w:rsidRDefault="00407E49" w:rsidP="00C8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795C52" w14:textId="77777777" w:rsidR="00F10F18" w:rsidRPr="00EE1282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E128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23332F" w:rsidRPr="00EE1282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71D796AB" w14:textId="5881406B" w:rsidR="00F10F18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912541" w14:textId="1B26E647" w:rsidR="008843C1" w:rsidRDefault="00A80DF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2562 </w:t>
      </w:r>
      <w:r w:rsidR="008843C1">
        <w:rPr>
          <w:rFonts w:ascii="Angsana New" w:hAnsi="Angsana New" w:hint="cs"/>
          <w:sz w:val="30"/>
          <w:szCs w:val="30"/>
          <w:cs/>
        </w:rPr>
        <w:t>สัญญาเงินกู้ยืมระยะสั้นจากบุคคลหรือกิจการที่เกี่ยวข้องกันมีกำหนดชำระคืนเมื่อ</w:t>
      </w:r>
      <w:r>
        <w:rPr>
          <w:rFonts w:ascii="Angsana New" w:hAnsi="Angsana New"/>
          <w:sz w:val="30"/>
          <w:szCs w:val="30"/>
          <w:cs/>
        </w:rPr>
        <w:br/>
      </w:r>
      <w:r w:rsidR="008843C1">
        <w:rPr>
          <w:rFonts w:ascii="Angsana New" w:hAnsi="Angsana New" w:hint="cs"/>
          <w:sz w:val="30"/>
          <w:szCs w:val="30"/>
          <w:cs/>
        </w:rPr>
        <w:t>ทวงถาม</w:t>
      </w:r>
    </w:p>
    <w:p w14:paraId="408D3C0E" w14:textId="77777777" w:rsidR="008843C1" w:rsidRPr="00EE1282" w:rsidRDefault="008843C1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181102" w14:textId="3B5336DE" w:rsidR="00F10F18" w:rsidRPr="00FE4A6D" w:rsidRDefault="00D30314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E1282">
        <w:rPr>
          <w:rFonts w:ascii="Angsana New" w:hAnsi="Angsana New"/>
          <w:sz w:val="30"/>
          <w:szCs w:val="30"/>
          <w:cs/>
        </w:rPr>
        <w:t>กลุ่ม</w:t>
      </w:r>
      <w:r w:rsidR="00F10F18" w:rsidRPr="00EE1282">
        <w:rPr>
          <w:rFonts w:ascii="Angsana New" w:hAnsi="Angsana New"/>
          <w:sz w:val="30"/>
          <w:szCs w:val="30"/>
          <w:cs/>
        </w:rPr>
        <w:t>บริษัท</w:t>
      </w:r>
      <w:r w:rsidR="0023332F" w:rsidRPr="00EE1282">
        <w:rPr>
          <w:rFonts w:ascii="Angsana New" w:hAnsi="Angsana New"/>
          <w:sz w:val="30"/>
          <w:szCs w:val="30"/>
          <w:cs/>
        </w:rPr>
        <w:t>ลงนามใน</w:t>
      </w:r>
      <w:r w:rsidR="00F10F18" w:rsidRPr="00EE1282">
        <w:rPr>
          <w:rFonts w:ascii="Angsana New" w:hAnsi="Angsana New"/>
          <w:sz w:val="30"/>
          <w:szCs w:val="30"/>
          <w:cs/>
        </w:rPr>
        <w:t>สัญญาเช่าอาคารสำนักงานกับบุคคล</w:t>
      </w:r>
      <w:r w:rsidR="0023332F" w:rsidRPr="00EE1282">
        <w:rPr>
          <w:rFonts w:ascii="Angsana New" w:hAnsi="Angsana New"/>
          <w:sz w:val="30"/>
          <w:szCs w:val="30"/>
          <w:cs/>
        </w:rPr>
        <w:t>หรือกิจการ</w:t>
      </w:r>
      <w:r w:rsidR="00F10F18" w:rsidRPr="00EE1282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6B3B18" w:rsidRPr="00EE1282">
        <w:rPr>
          <w:rFonts w:ascii="Angsana New" w:hAnsi="Angsana New"/>
          <w:sz w:val="30"/>
          <w:szCs w:val="30"/>
          <w:cs/>
        </w:rPr>
        <w:t>หลายฉบับ</w:t>
      </w:r>
      <w:r w:rsidR="00F10F18" w:rsidRPr="00EE1282">
        <w:rPr>
          <w:rFonts w:ascii="Angsana New" w:hAnsi="Angsana New"/>
          <w:sz w:val="30"/>
          <w:szCs w:val="30"/>
          <w:cs/>
        </w:rPr>
        <w:t xml:space="preserve"> </w:t>
      </w:r>
      <w:r w:rsidR="0023332F" w:rsidRPr="00EE1282">
        <w:rPr>
          <w:rFonts w:ascii="Angsana New" w:hAnsi="Angsana New"/>
          <w:sz w:val="30"/>
          <w:szCs w:val="30"/>
          <w:cs/>
        </w:rPr>
        <w:t>โดยมี</w:t>
      </w:r>
      <w:r w:rsidR="00F10F18" w:rsidRPr="00EE1282">
        <w:rPr>
          <w:rFonts w:ascii="Angsana New" w:hAnsi="Angsana New"/>
          <w:sz w:val="30"/>
          <w:szCs w:val="30"/>
          <w:cs/>
        </w:rPr>
        <w:t>ระยะเวลา</w:t>
      </w:r>
      <w:r w:rsidR="0023332F" w:rsidRPr="00EE1282">
        <w:rPr>
          <w:rFonts w:ascii="Angsana New" w:hAnsi="Angsana New"/>
          <w:sz w:val="30"/>
          <w:szCs w:val="30"/>
          <w:cs/>
        </w:rPr>
        <w:t>เช่า</w:t>
      </w:r>
      <w:r w:rsidR="00B6125B" w:rsidRPr="00EE1282">
        <w:rPr>
          <w:rFonts w:ascii="Angsana New" w:hAnsi="Angsana New"/>
          <w:sz w:val="30"/>
          <w:szCs w:val="30"/>
          <w:cs/>
        </w:rPr>
        <w:t>ภายใน</w:t>
      </w:r>
      <w:r w:rsidR="00F10F18" w:rsidRPr="00EE1282">
        <w:rPr>
          <w:rFonts w:ascii="Angsana New" w:hAnsi="Angsana New"/>
          <w:sz w:val="30"/>
          <w:szCs w:val="30"/>
          <w:cs/>
        </w:rPr>
        <w:t xml:space="preserve"> 1 ปี ตั้งแต่วันที่ </w:t>
      </w:r>
      <w:r w:rsidR="00F43D85" w:rsidRPr="00EE1282">
        <w:rPr>
          <w:rFonts w:ascii="Angsana New" w:hAnsi="Angsana New"/>
          <w:sz w:val="30"/>
          <w:szCs w:val="30"/>
        </w:rPr>
        <w:t xml:space="preserve">1 </w:t>
      </w:r>
      <w:r w:rsidR="00F43D85" w:rsidRPr="00EE1282">
        <w:rPr>
          <w:rFonts w:ascii="Angsana New" w:hAnsi="Angsana New" w:hint="cs"/>
          <w:sz w:val="30"/>
          <w:szCs w:val="30"/>
          <w:cs/>
        </w:rPr>
        <w:t>กุมภาพันธ์ 2562 ถึงวันที่ 31 พฤษภาคม 2563</w:t>
      </w:r>
      <w:r w:rsidR="00F10F18" w:rsidRPr="00EE1282">
        <w:rPr>
          <w:rFonts w:ascii="Angsana New" w:hAnsi="Angsana New"/>
          <w:sz w:val="30"/>
          <w:szCs w:val="30"/>
          <w:cs/>
        </w:rPr>
        <w:t xml:space="preserve"> </w:t>
      </w:r>
    </w:p>
    <w:p w14:paraId="11EFE5E5" w14:textId="77777777" w:rsidR="00FE4A6D" w:rsidRDefault="00FE4A6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5144E2" w14:textId="42996621" w:rsidR="00F10F18" w:rsidRPr="00566469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64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การค้ำประกันหนี้สิน</w:t>
      </w:r>
      <w:r w:rsidR="0023332F" w:rsidRPr="005664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โดยบุคคลที่เกี่ยวข้องกัน</w:t>
      </w:r>
    </w:p>
    <w:p w14:paraId="17CC4CB3" w14:textId="77777777" w:rsidR="00F10F18" w:rsidRPr="00566469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72428" w14:textId="1FAF4852" w:rsidR="00F10F18" w:rsidRPr="00566469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646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91B99" w:rsidRPr="00566469">
        <w:rPr>
          <w:rFonts w:ascii="Angsana New" w:hAnsi="Angsana New" w:hint="cs"/>
          <w:sz w:val="30"/>
          <w:szCs w:val="30"/>
          <w:cs/>
        </w:rPr>
        <w:t>31 ธันวาคม</w:t>
      </w:r>
      <w:r w:rsidR="0008258E" w:rsidRPr="00566469">
        <w:rPr>
          <w:rFonts w:ascii="Angsana New" w:hAnsi="Angsana New" w:hint="cs"/>
          <w:sz w:val="30"/>
          <w:szCs w:val="30"/>
          <w:cs/>
        </w:rPr>
        <w:t xml:space="preserve"> </w:t>
      </w:r>
      <w:r w:rsidRPr="00566469">
        <w:rPr>
          <w:rFonts w:ascii="Angsana New" w:hAnsi="Angsana New" w:hint="cs"/>
          <w:sz w:val="30"/>
          <w:szCs w:val="30"/>
          <w:cs/>
        </w:rPr>
        <w:t>2562 บุคคลที่เกี่ยวข้องกัน</w:t>
      </w:r>
      <w:r w:rsidR="0023332F" w:rsidRPr="00566469">
        <w:rPr>
          <w:rFonts w:ascii="Angsana New" w:hAnsi="Angsana New" w:hint="cs"/>
          <w:sz w:val="30"/>
          <w:szCs w:val="30"/>
          <w:cs/>
        </w:rPr>
        <w:t>ได้วางหลักประกันและค้ำประกัน</w:t>
      </w:r>
      <w:r w:rsidRPr="00566469">
        <w:rPr>
          <w:rFonts w:ascii="Angsana New" w:hAnsi="Angsana New" w:hint="cs"/>
          <w:sz w:val="30"/>
          <w:szCs w:val="30"/>
          <w:cs/>
        </w:rPr>
        <w:t>หนี้สิน</w:t>
      </w:r>
      <w:r w:rsidR="0023332F" w:rsidRPr="00566469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8843C1" w:rsidRPr="00566469">
        <w:rPr>
          <w:rFonts w:ascii="Angsana New" w:hAnsi="Angsana New" w:hint="cs"/>
          <w:sz w:val="30"/>
          <w:szCs w:val="30"/>
          <w:cs/>
        </w:rPr>
        <w:t>(ดูหมายเหตุ</w:t>
      </w:r>
      <w:r w:rsidR="008843C1">
        <w:rPr>
          <w:rFonts w:ascii="Angsana New" w:hAnsi="Angsana New"/>
          <w:sz w:val="30"/>
          <w:szCs w:val="30"/>
          <w:cs/>
        </w:rPr>
        <w:br/>
      </w:r>
      <w:r w:rsidR="008843C1" w:rsidRPr="00566469">
        <w:rPr>
          <w:rFonts w:ascii="Angsana New" w:hAnsi="Angsana New" w:hint="cs"/>
          <w:sz w:val="30"/>
          <w:szCs w:val="30"/>
          <w:cs/>
        </w:rPr>
        <w:t>ข้อ 1</w:t>
      </w:r>
      <w:r w:rsidR="008843C1" w:rsidRPr="00566469">
        <w:rPr>
          <w:rFonts w:ascii="Angsana New" w:hAnsi="Angsana New" w:hint="cs"/>
          <w:sz w:val="30"/>
          <w:szCs w:val="30"/>
        </w:rPr>
        <w:t>2</w:t>
      </w:r>
      <w:r w:rsidR="008843C1" w:rsidRPr="00566469">
        <w:rPr>
          <w:rFonts w:ascii="Angsana New" w:hAnsi="Angsana New" w:hint="cs"/>
          <w:sz w:val="30"/>
          <w:szCs w:val="30"/>
          <w:cs/>
        </w:rPr>
        <w:t>)</w:t>
      </w:r>
      <w:r w:rsidR="008843C1">
        <w:rPr>
          <w:rFonts w:ascii="Angsana New" w:hAnsi="Angsana New" w:hint="cs"/>
          <w:sz w:val="30"/>
          <w:szCs w:val="30"/>
          <w:cs/>
        </w:rPr>
        <w:t xml:space="preserve"> </w:t>
      </w:r>
      <w:r w:rsidR="0023332F" w:rsidRPr="00566469">
        <w:rPr>
          <w:rFonts w:ascii="Angsana New" w:hAnsi="Angsana New" w:hint="cs"/>
          <w:sz w:val="30"/>
          <w:szCs w:val="30"/>
          <w:cs/>
        </w:rPr>
        <w:t>ดังนี้</w:t>
      </w:r>
    </w:p>
    <w:p w14:paraId="0E22BDB1" w14:textId="77777777" w:rsidR="00F10F18" w:rsidRPr="00566469" w:rsidRDefault="00F10F1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D3FAC0" w14:textId="77777777" w:rsidR="00C8095A" w:rsidRPr="00566469" w:rsidRDefault="0023332F" w:rsidP="00C8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66469">
        <w:rPr>
          <w:rFonts w:ascii="Angsana New" w:hAnsi="Angsana New" w:hint="cs"/>
          <w:sz w:val="30"/>
          <w:szCs w:val="30"/>
          <w:cs/>
        </w:rPr>
        <w:t>1.</w:t>
      </w:r>
      <w:r w:rsidRPr="00566469">
        <w:rPr>
          <w:rFonts w:ascii="Angsana New" w:hAnsi="Angsana New" w:hint="cs"/>
          <w:sz w:val="30"/>
          <w:szCs w:val="30"/>
          <w:cs/>
        </w:rPr>
        <w:tab/>
      </w:r>
      <w:r w:rsidR="00F10F18" w:rsidRPr="00566469">
        <w:rPr>
          <w:rFonts w:ascii="Angsana New" w:hAnsi="Angsana New" w:hint="cs"/>
          <w:sz w:val="30"/>
          <w:szCs w:val="30"/>
          <w:cs/>
        </w:rPr>
        <w:t xml:space="preserve">กรรมการบริษัทได้จำนำสิทธิการรับคืนเงินฝากธนาคารของกรรมการบริษัท </w:t>
      </w:r>
      <w:r w:rsidRPr="00566469">
        <w:rPr>
          <w:rFonts w:ascii="Angsana New" w:hAnsi="Angsana New" w:hint="cs"/>
          <w:sz w:val="30"/>
          <w:szCs w:val="30"/>
          <w:cs/>
        </w:rPr>
        <w:t>เพื่อเป็นหลักประกันวงเงินกู้ยืมจากสถาบันการเงิน</w:t>
      </w:r>
    </w:p>
    <w:p w14:paraId="10479495" w14:textId="77777777" w:rsidR="00626215" w:rsidRPr="00566469" w:rsidRDefault="00C8095A" w:rsidP="00C8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66469">
        <w:rPr>
          <w:rFonts w:ascii="Angsana New" w:hAnsi="Angsana New" w:hint="cs"/>
          <w:sz w:val="30"/>
          <w:szCs w:val="30"/>
        </w:rPr>
        <w:t>2.</w:t>
      </w:r>
      <w:r w:rsidRPr="00566469">
        <w:rPr>
          <w:rFonts w:ascii="Angsana New" w:hAnsi="Angsana New" w:hint="cs"/>
          <w:sz w:val="30"/>
          <w:szCs w:val="30"/>
        </w:rPr>
        <w:tab/>
      </w:r>
      <w:r w:rsidR="00626215" w:rsidRPr="00566469">
        <w:rPr>
          <w:rFonts w:ascii="Angsana New" w:hAnsi="Angsana New" w:hint="cs"/>
          <w:sz w:val="30"/>
          <w:szCs w:val="30"/>
          <w:cs/>
        </w:rPr>
        <w:t>กรรมการบริษัท ผู้ถือหุ้นและ</w:t>
      </w:r>
      <w:r w:rsidR="00F10F18" w:rsidRPr="00566469">
        <w:rPr>
          <w:rFonts w:ascii="Angsana New" w:hAnsi="Angsana New" w:hint="cs"/>
          <w:sz w:val="30"/>
          <w:szCs w:val="30"/>
          <w:cs/>
        </w:rPr>
        <w:t>บุคคลที่เกี่ยวข้องกันได้จดจำนองที่ดิน</w:t>
      </w:r>
      <w:r w:rsidR="00E96D8C" w:rsidRPr="00566469">
        <w:rPr>
          <w:rFonts w:ascii="Angsana New" w:hAnsi="Angsana New" w:hint="cs"/>
          <w:sz w:val="30"/>
          <w:szCs w:val="30"/>
        </w:rPr>
        <w:t xml:space="preserve"> </w:t>
      </w:r>
      <w:r w:rsidR="00F10F18" w:rsidRPr="00566469">
        <w:rPr>
          <w:rFonts w:ascii="Angsana New" w:hAnsi="Angsana New" w:hint="cs"/>
          <w:sz w:val="30"/>
          <w:szCs w:val="30"/>
          <w:cs/>
        </w:rPr>
        <w:t xml:space="preserve">เพื่อเป็นหลักประกันวงเงินกู้ยืมจากสถาบันการเงิน </w:t>
      </w:r>
    </w:p>
    <w:p w14:paraId="251BE322" w14:textId="02E842ED" w:rsidR="00F10F18" w:rsidRPr="00566469" w:rsidRDefault="00626215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66469">
        <w:rPr>
          <w:rFonts w:ascii="Angsana New" w:hAnsi="Angsana New" w:hint="cs"/>
          <w:sz w:val="30"/>
          <w:szCs w:val="30"/>
          <w:cs/>
        </w:rPr>
        <w:t>3.</w:t>
      </w:r>
      <w:r w:rsidRPr="00566469">
        <w:rPr>
          <w:rFonts w:ascii="Angsana New" w:hAnsi="Angsana New" w:hint="cs"/>
          <w:sz w:val="30"/>
          <w:szCs w:val="30"/>
          <w:cs/>
        </w:rPr>
        <w:tab/>
        <w:t>กรรมการบริษัทและผู้ถือหุ้น</w:t>
      </w:r>
      <w:r w:rsidR="00F10F18" w:rsidRPr="00566469">
        <w:rPr>
          <w:rFonts w:ascii="Angsana New" w:hAnsi="Angsana New" w:hint="cs"/>
          <w:sz w:val="30"/>
          <w:szCs w:val="30"/>
          <w:cs/>
        </w:rPr>
        <w:t xml:space="preserve">ค้ำประกันวงเงินกู้ยืมดังกล่าว โดยไม่คิดผลตอบแทน </w:t>
      </w:r>
    </w:p>
    <w:p w14:paraId="39E5625F" w14:textId="27D81BCA" w:rsidR="00A80DFD" w:rsidRDefault="00A8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FBBA3E" w14:textId="0DFC6C6C" w:rsidR="00407E49" w:rsidRPr="00A80DFD" w:rsidRDefault="00407E49" w:rsidP="00407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80DF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5</w:t>
      </w:r>
      <w:r w:rsidRPr="00A80DFD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6724AD4B" w14:textId="77777777" w:rsidR="00407E49" w:rsidRPr="00A80DFD" w:rsidRDefault="00407E49" w:rsidP="00407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190F1C" w14:textId="77777777" w:rsidR="00407E49" w:rsidRPr="00A80DFD" w:rsidRDefault="00407E49" w:rsidP="00407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0DF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วันที่ 31 ธันวาคม 2562 และ 2561 ประกอบด้วย</w:t>
      </w:r>
    </w:p>
    <w:p w14:paraId="2D655820" w14:textId="77777777" w:rsidR="00407E49" w:rsidRPr="00A80DFD" w:rsidRDefault="00407E49" w:rsidP="00407E49">
      <w:pPr>
        <w:pStyle w:val="block"/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9"/>
        <w:gridCol w:w="1170"/>
        <w:gridCol w:w="270"/>
        <w:gridCol w:w="1440"/>
        <w:gridCol w:w="236"/>
        <w:gridCol w:w="1204"/>
        <w:gridCol w:w="270"/>
        <w:gridCol w:w="1170"/>
      </w:tblGrid>
      <w:tr w:rsidR="00A52EA9" w:rsidRPr="00A80DFD" w14:paraId="4BDF7646" w14:textId="77777777" w:rsidTr="00524DB8">
        <w:trPr>
          <w:trHeight w:val="352"/>
        </w:trPr>
        <w:tc>
          <w:tcPr>
            <w:tcW w:w="3609" w:type="dxa"/>
          </w:tcPr>
          <w:p w14:paraId="23F28AE2" w14:textId="77777777" w:rsidR="00A52EA9" w:rsidRPr="00A80DFD" w:rsidRDefault="00A52EA9" w:rsidP="00CF4477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AC6CFFA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5756D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1694A3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</w:t>
            </w:r>
          </w:p>
        </w:tc>
        <w:tc>
          <w:tcPr>
            <w:tcW w:w="236" w:type="dxa"/>
          </w:tcPr>
          <w:p w14:paraId="3D511A57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6C4F5F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DF290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F4C50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EA9" w:rsidRPr="00A80DFD" w14:paraId="316F8045" w14:textId="77777777" w:rsidTr="00524DB8">
        <w:trPr>
          <w:trHeight w:val="352"/>
        </w:trPr>
        <w:tc>
          <w:tcPr>
            <w:tcW w:w="3609" w:type="dxa"/>
          </w:tcPr>
          <w:p w14:paraId="56C933C5" w14:textId="77777777" w:rsidR="00A52EA9" w:rsidRPr="00A80DFD" w:rsidRDefault="00A52EA9" w:rsidP="00A52EA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FD3EC52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1E0B3E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A1E9F8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2D999B86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78F03007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EA9" w:rsidRPr="00A80DFD" w14:paraId="35A3E291" w14:textId="77777777" w:rsidTr="00524DB8">
        <w:trPr>
          <w:trHeight w:val="352"/>
        </w:trPr>
        <w:tc>
          <w:tcPr>
            <w:tcW w:w="3609" w:type="dxa"/>
          </w:tcPr>
          <w:p w14:paraId="1D989722" w14:textId="77777777" w:rsidR="00A52EA9" w:rsidRPr="00A80DFD" w:rsidRDefault="00A52EA9" w:rsidP="00A52EA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EAB272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23CC70A5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0A2A61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2208C42D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5AAC6B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29555F2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EECEB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A52EA9" w:rsidRPr="00A80DFD" w14:paraId="3229B798" w14:textId="77777777" w:rsidTr="00524DB8">
        <w:trPr>
          <w:trHeight w:val="352"/>
        </w:trPr>
        <w:tc>
          <w:tcPr>
            <w:tcW w:w="3609" w:type="dxa"/>
          </w:tcPr>
          <w:p w14:paraId="6B379D6E" w14:textId="77777777" w:rsidR="00A52EA9" w:rsidRPr="00A80DFD" w:rsidRDefault="00A52EA9" w:rsidP="00A52EA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7"/>
          </w:tcPr>
          <w:p w14:paraId="4F9F6D1C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EA9" w:rsidRPr="00A80DFD" w14:paraId="16032EF0" w14:textId="77777777" w:rsidTr="00524DB8">
        <w:trPr>
          <w:trHeight w:val="352"/>
        </w:trPr>
        <w:tc>
          <w:tcPr>
            <w:tcW w:w="3609" w:type="dxa"/>
          </w:tcPr>
          <w:p w14:paraId="057515B1" w14:textId="77777777" w:rsidR="00A52EA9" w:rsidRPr="00A80DFD" w:rsidRDefault="00A52EA9" w:rsidP="00A52EA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A80DFD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77CDE81C" w14:textId="14A2836A" w:rsidR="00A52EA9" w:rsidRPr="00A80DFD" w:rsidRDefault="003039A3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0DD7" w:rsidRPr="00A80D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4AD5" w:rsidRPr="00A80DFD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14E7EF2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68DEA9" w14:textId="77777777" w:rsidR="00A52EA9" w:rsidRPr="00A80DFD" w:rsidRDefault="00A52EA9" w:rsidP="003A4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7132BD94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9FBBD8" w14:textId="7C959629" w:rsidR="00A52EA9" w:rsidRPr="00A80DFD" w:rsidRDefault="0038654D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="00F14AD5" w:rsidRPr="00A80D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F628A9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2910A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B4596" w:rsidRPr="00A80DFD" w14:paraId="08666C27" w14:textId="77777777" w:rsidTr="00524DB8">
        <w:trPr>
          <w:trHeight w:val="352"/>
        </w:trPr>
        <w:tc>
          <w:tcPr>
            <w:tcW w:w="3609" w:type="dxa"/>
          </w:tcPr>
          <w:p w14:paraId="132C5BDF" w14:textId="77777777" w:rsidR="000B4596" w:rsidRPr="00A80DFD" w:rsidRDefault="000B4596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27CD33B5" w14:textId="54731C70" w:rsidR="000B4596" w:rsidRPr="00A80DFD" w:rsidRDefault="00F40DD7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F14AD5" w:rsidRPr="00A80DFD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06457B5A" w14:textId="77777777" w:rsidR="000B4596" w:rsidRPr="00A80DFD" w:rsidRDefault="000B4596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9E1F2" w14:textId="0881A708" w:rsidR="000B4596" w:rsidRPr="00A80DFD" w:rsidRDefault="00F40DD7" w:rsidP="003A4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16,28</w:t>
            </w:r>
            <w:r w:rsidR="00F14AD5" w:rsidRPr="00A80D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47DC7DF" w14:textId="77777777" w:rsidR="000B4596" w:rsidRPr="00A80DFD" w:rsidRDefault="000B4596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69905F" w14:textId="3910FD7D" w:rsidR="000B4596" w:rsidRPr="00A80DFD" w:rsidRDefault="0038654D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17,</w:t>
            </w:r>
            <w:r w:rsidR="00F14AD5" w:rsidRPr="00A80DFD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270" w:type="dxa"/>
          </w:tcPr>
          <w:p w14:paraId="04D48EF7" w14:textId="77777777" w:rsidR="000B4596" w:rsidRPr="00A80DFD" w:rsidRDefault="000B4596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D5658" w14:textId="50416471" w:rsidR="000B4596" w:rsidRPr="00A80DFD" w:rsidRDefault="0038654D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16,28</w:t>
            </w:r>
            <w:r w:rsidR="00B00095" w:rsidRPr="00A80D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52EA9" w:rsidRPr="00A80DFD" w14:paraId="42ADB1F9" w14:textId="77777777" w:rsidTr="00524DB8">
        <w:trPr>
          <w:trHeight w:val="352"/>
        </w:trPr>
        <w:tc>
          <w:tcPr>
            <w:tcW w:w="3609" w:type="dxa"/>
          </w:tcPr>
          <w:p w14:paraId="5C4FC326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เงินฝากธนาคาร</w:t>
            </w:r>
            <w:r w:rsidR="000B4596" w:rsidRPr="00A80DF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FE5E5F" w14:textId="539FA8C5" w:rsidR="00A52EA9" w:rsidRPr="00A80DFD" w:rsidRDefault="00F14AD5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0B774CFD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13DBA" w14:textId="01430D2C" w:rsidR="00A52EA9" w:rsidRPr="00A80DFD" w:rsidRDefault="00F40DD7" w:rsidP="003A4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14AD5" w:rsidRPr="00A80D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83A1523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749B042" w14:textId="712F1007" w:rsidR="00A52EA9" w:rsidRPr="00A80DFD" w:rsidRDefault="00F14AD5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60FBDE4B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BC913" w14:textId="49EFC510" w:rsidR="00A52EA9" w:rsidRPr="00A80DFD" w:rsidRDefault="0038654D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B00095" w:rsidRPr="00A80D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52EA9" w:rsidRPr="00A80DFD" w14:paraId="1A975BD8" w14:textId="77777777" w:rsidTr="00524DB8">
        <w:trPr>
          <w:trHeight w:val="352"/>
        </w:trPr>
        <w:tc>
          <w:tcPr>
            <w:tcW w:w="3609" w:type="dxa"/>
          </w:tcPr>
          <w:p w14:paraId="1C916FA8" w14:textId="77777777" w:rsidR="00A52EA9" w:rsidRPr="00A80DFD" w:rsidRDefault="000B4596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753D7A" w14:textId="6D29EEDC" w:rsidR="00A52EA9" w:rsidRPr="00A80DFD" w:rsidRDefault="00F40DD7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</w:t>
            </w:r>
            <w:r w:rsidR="00F14AD5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6C422B3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D73FB68" w14:textId="77777777" w:rsidR="00A52EA9" w:rsidRPr="00A80DFD" w:rsidRDefault="00A52EA9" w:rsidP="003A4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16,514</w:t>
            </w:r>
          </w:p>
        </w:tc>
        <w:tc>
          <w:tcPr>
            <w:tcW w:w="236" w:type="dxa"/>
          </w:tcPr>
          <w:p w14:paraId="0580781C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C8C8DE9" w14:textId="20BC27A8" w:rsidR="00A52EA9" w:rsidRPr="00A80DFD" w:rsidRDefault="0038654D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18,10</w:t>
            </w:r>
            <w:r w:rsidR="00B00095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2CDEEA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70847B" w14:textId="77777777" w:rsidR="00A52EA9" w:rsidRPr="00A80DFD" w:rsidRDefault="00A52EA9" w:rsidP="00A52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16,514</w:t>
            </w:r>
          </w:p>
        </w:tc>
      </w:tr>
    </w:tbl>
    <w:p w14:paraId="3BAB3C5E" w14:textId="77777777" w:rsidR="00CE3BA2" w:rsidRPr="00A80DFD" w:rsidRDefault="00CE3BA2" w:rsidP="00CE3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37C641" w14:textId="03400933" w:rsidR="00CE3BA2" w:rsidRPr="00A80DFD" w:rsidRDefault="00CE3BA2" w:rsidP="00CE3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0DF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เงินสดและรายการเทียบเท่าเงินสดทั้งหมดของ</w:t>
      </w:r>
      <w:r w:rsidR="007C33EF" w:rsidRPr="00A80DF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80DFD">
        <w:rPr>
          <w:rFonts w:asciiTheme="majorBidi" w:hAnsiTheme="majorBidi" w:cstheme="majorBidi"/>
          <w:sz w:val="30"/>
          <w:szCs w:val="30"/>
          <w:cs/>
        </w:rPr>
        <w:t xml:space="preserve">บริษัท ณ วันที่ </w:t>
      </w:r>
      <w:r w:rsidRPr="00A80DFD">
        <w:rPr>
          <w:rFonts w:asciiTheme="majorBidi" w:hAnsiTheme="majorBidi" w:cstheme="majorBidi"/>
          <w:sz w:val="30"/>
          <w:szCs w:val="30"/>
        </w:rPr>
        <w:t xml:space="preserve">31 </w:t>
      </w:r>
      <w:r w:rsidRPr="00A80DF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80DFD">
        <w:rPr>
          <w:rFonts w:asciiTheme="majorBidi" w:hAnsiTheme="majorBidi" w:cstheme="majorBidi"/>
          <w:sz w:val="30"/>
          <w:szCs w:val="30"/>
        </w:rPr>
        <w:t xml:space="preserve">2562 </w:t>
      </w:r>
      <w:r w:rsidRPr="00A80DF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80DFD">
        <w:rPr>
          <w:rFonts w:asciiTheme="majorBidi" w:hAnsiTheme="majorBidi" w:cstheme="majorBidi"/>
          <w:sz w:val="30"/>
          <w:szCs w:val="30"/>
        </w:rPr>
        <w:t xml:space="preserve">2561 </w:t>
      </w:r>
      <w:r w:rsidRPr="00A80DF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</w:p>
    <w:p w14:paraId="7DBD78DC" w14:textId="77777777" w:rsidR="00407E49" w:rsidRPr="00A80DFD" w:rsidRDefault="00407E49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8D29A89" w14:textId="46E3AB55" w:rsidR="00375A14" w:rsidRPr="00A80DFD" w:rsidRDefault="00407E49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80DFD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75A14" w:rsidRPr="00A80DF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324C6" w:rsidRPr="00A80DF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CD1161" w:rsidRPr="00A80DFD">
        <w:rPr>
          <w:rFonts w:asciiTheme="majorBidi" w:hAnsiTheme="majorBidi" w:cstheme="majorBidi"/>
          <w:b/>
          <w:bCs/>
          <w:sz w:val="30"/>
          <w:szCs w:val="30"/>
          <w:cs/>
        </w:rPr>
        <w:t>ซื้อ</w:t>
      </w:r>
    </w:p>
    <w:p w14:paraId="727F7B78" w14:textId="77777777" w:rsidR="004D51E6" w:rsidRPr="00A80DFD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FB0948B" w14:textId="77777777" w:rsidR="002324C6" w:rsidRPr="00A80DFD" w:rsidRDefault="002324C6" w:rsidP="0062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0DFD">
        <w:rPr>
          <w:rFonts w:asciiTheme="majorBidi" w:hAnsiTheme="majorBidi" w:cstheme="majorBidi"/>
          <w:sz w:val="30"/>
          <w:szCs w:val="30"/>
          <w:cs/>
        </w:rPr>
        <w:t>ลูกหนี้ตามสัญญาเช่า</w:t>
      </w:r>
      <w:r w:rsidR="00CD1161" w:rsidRPr="00A80DFD">
        <w:rPr>
          <w:rFonts w:asciiTheme="majorBidi" w:hAnsiTheme="majorBidi" w:cstheme="majorBidi"/>
          <w:sz w:val="30"/>
          <w:szCs w:val="30"/>
          <w:cs/>
        </w:rPr>
        <w:t>ซื้อ</w:t>
      </w:r>
      <w:r w:rsidRPr="00A80DF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07E49" w:rsidRPr="00A80DFD">
        <w:rPr>
          <w:rFonts w:asciiTheme="majorBidi" w:hAnsiTheme="majorBidi" w:cstheme="majorBidi"/>
          <w:sz w:val="30"/>
          <w:szCs w:val="30"/>
          <w:cs/>
        </w:rPr>
        <w:t xml:space="preserve">31 ธันวาคม </w:t>
      </w:r>
      <w:r w:rsidRPr="00A80DFD">
        <w:rPr>
          <w:rFonts w:asciiTheme="majorBidi" w:hAnsiTheme="majorBidi" w:cstheme="majorBidi"/>
          <w:sz w:val="30"/>
          <w:szCs w:val="30"/>
          <w:cs/>
        </w:rPr>
        <w:t>2562 และ 2561 ประกอบด้วย</w:t>
      </w:r>
    </w:p>
    <w:p w14:paraId="543F6C57" w14:textId="77777777" w:rsidR="004D51E6" w:rsidRPr="00A80DFD" w:rsidRDefault="004D51E6" w:rsidP="004D5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360"/>
        <w:gridCol w:w="1197"/>
        <w:gridCol w:w="7"/>
      </w:tblGrid>
      <w:tr w:rsidR="002324C6" w:rsidRPr="00A80DFD" w14:paraId="49C6970F" w14:textId="77777777" w:rsidTr="002F400D">
        <w:trPr>
          <w:gridAfter w:val="1"/>
          <w:wAfter w:w="7" w:type="dxa"/>
        </w:trPr>
        <w:tc>
          <w:tcPr>
            <w:tcW w:w="3690" w:type="dxa"/>
          </w:tcPr>
          <w:p w14:paraId="202C2943" w14:textId="77777777" w:rsidR="002324C6" w:rsidRPr="00A80DFD" w:rsidRDefault="002324C6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97" w:type="dxa"/>
            <w:gridSpan w:val="7"/>
          </w:tcPr>
          <w:p w14:paraId="5937B925" w14:textId="77777777" w:rsidR="002324C6" w:rsidRPr="00A80DFD" w:rsidRDefault="002324C6" w:rsidP="00A80DFD">
            <w:pPr>
              <w:pStyle w:val="a0"/>
              <w:tabs>
                <w:tab w:val="left" w:pos="976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08258E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626215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92E9B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804AF" w:rsidRPr="00A80DFD" w14:paraId="6B1D0649" w14:textId="77777777" w:rsidTr="002F400D">
        <w:trPr>
          <w:gridAfter w:val="1"/>
          <w:wAfter w:w="7" w:type="dxa"/>
        </w:trPr>
        <w:tc>
          <w:tcPr>
            <w:tcW w:w="3690" w:type="dxa"/>
          </w:tcPr>
          <w:p w14:paraId="629DF363" w14:textId="77777777" w:rsidR="000804AF" w:rsidRPr="00A80DFD" w:rsidRDefault="000804A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14:paraId="608F0E1B" w14:textId="77777777" w:rsidR="000804AF" w:rsidRPr="00A80DFD" w:rsidRDefault="00A52EA9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626215" w:rsidRPr="00A80DFD" w14:paraId="2809B60E" w14:textId="77777777" w:rsidTr="009C0C6A">
        <w:trPr>
          <w:gridAfter w:val="1"/>
          <w:wAfter w:w="7" w:type="dxa"/>
        </w:trPr>
        <w:tc>
          <w:tcPr>
            <w:tcW w:w="3690" w:type="dxa"/>
          </w:tcPr>
          <w:p w14:paraId="53870E9D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486CAE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7E52A3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501C5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2991B224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BE52B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7439783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7183DDA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6215" w:rsidRPr="00A80DFD" w14:paraId="0673AC8D" w14:textId="77777777" w:rsidTr="009C0C6A">
        <w:trPr>
          <w:gridAfter w:val="1"/>
          <w:wAfter w:w="7" w:type="dxa"/>
        </w:trPr>
        <w:tc>
          <w:tcPr>
            <w:tcW w:w="3690" w:type="dxa"/>
          </w:tcPr>
          <w:p w14:paraId="1799F31B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0193F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6CA52F78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1B0788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5FFCA679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B6764" w14:textId="77777777" w:rsidR="00626215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360" w:type="dxa"/>
          </w:tcPr>
          <w:p w14:paraId="510A55B2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4867CF0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6215" w:rsidRPr="00A80DFD" w14:paraId="2F857549" w14:textId="77777777" w:rsidTr="009C0C6A">
        <w:trPr>
          <w:gridAfter w:val="1"/>
          <w:wAfter w:w="7" w:type="dxa"/>
        </w:trPr>
        <w:tc>
          <w:tcPr>
            <w:tcW w:w="3690" w:type="dxa"/>
          </w:tcPr>
          <w:p w14:paraId="1EAF5AE4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EA31C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2604518D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B942AD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70" w:type="dxa"/>
          </w:tcPr>
          <w:p w14:paraId="743FA004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AA9FF" w14:textId="77777777" w:rsidR="00626215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360" w:type="dxa"/>
          </w:tcPr>
          <w:p w14:paraId="10886EE3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D12A65F" w14:textId="77777777" w:rsidR="00626215" w:rsidRPr="00A80DFD" w:rsidRDefault="00626215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4A31" w:rsidRPr="00A80DFD" w14:paraId="5B3E4810" w14:textId="77777777" w:rsidTr="009C0C6A">
        <w:trPr>
          <w:gridAfter w:val="1"/>
          <w:wAfter w:w="7" w:type="dxa"/>
        </w:trPr>
        <w:tc>
          <w:tcPr>
            <w:tcW w:w="3690" w:type="dxa"/>
          </w:tcPr>
          <w:p w14:paraId="2DF14524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644D5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51BB4F2F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D99392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แต่ไม่เกินห้าปี </w:t>
            </w:r>
          </w:p>
        </w:tc>
        <w:tc>
          <w:tcPr>
            <w:tcW w:w="270" w:type="dxa"/>
          </w:tcPr>
          <w:p w14:paraId="4AFF052E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697F1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เกินห้าปี </w:t>
            </w:r>
          </w:p>
        </w:tc>
        <w:tc>
          <w:tcPr>
            <w:tcW w:w="360" w:type="dxa"/>
          </w:tcPr>
          <w:p w14:paraId="44AFD769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E7AF56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E4A31" w:rsidRPr="00A80DFD" w14:paraId="695EAE76" w14:textId="77777777" w:rsidTr="002F400D">
        <w:trPr>
          <w:gridAfter w:val="1"/>
          <w:wAfter w:w="7" w:type="dxa"/>
        </w:trPr>
        <w:tc>
          <w:tcPr>
            <w:tcW w:w="3690" w:type="dxa"/>
          </w:tcPr>
          <w:p w14:paraId="7F5F7523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7" w:type="dxa"/>
            <w:gridSpan w:val="7"/>
          </w:tcPr>
          <w:p w14:paraId="0C1DAC11" w14:textId="77777777" w:rsidR="006E4A31" w:rsidRPr="00A80DFD" w:rsidRDefault="006E4A31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C07" w:rsidRPr="00A80DFD" w14:paraId="79968C9B" w14:textId="77777777" w:rsidTr="009C0C6A">
        <w:trPr>
          <w:trHeight w:val="352"/>
        </w:trPr>
        <w:tc>
          <w:tcPr>
            <w:tcW w:w="3690" w:type="dxa"/>
          </w:tcPr>
          <w:p w14:paraId="7057DE19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75F0613C" w14:textId="2E438B9F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586,10</w:t>
            </w:r>
            <w:r w:rsidR="009C0C6A" w:rsidRPr="00A80DF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1CF3A41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A820B" w14:textId="3EF95C49" w:rsidR="00671C07" w:rsidRPr="00A80DFD" w:rsidRDefault="00EF2818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 w:rsidR="00671C07" w:rsidRPr="00A80DFD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0C6A" w:rsidRPr="00A80DF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5B9CD7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AA76" w14:textId="19B5197F" w:rsidR="00671C07" w:rsidRPr="00A80DFD" w:rsidRDefault="00EF2818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1C07" w:rsidRPr="00A80D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9C0C6A" w:rsidRPr="00A80DF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3C446036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62BCE50" w14:textId="214AF787" w:rsidR="00671C07" w:rsidRPr="00A80DFD" w:rsidRDefault="002F400D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3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F2818" w:rsidRPr="00A80D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1C07" w:rsidRPr="00A80DF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9C0C6A" w:rsidRPr="00A80DFD">
              <w:rPr>
                <w:rFonts w:asciiTheme="majorBidi" w:hAnsiTheme="majorBidi" w:cstheme="majorBidi"/>
                <w:sz w:val="30"/>
                <w:szCs w:val="30"/>
              </w:rPr>
              <w:t>5,648</w:t>
            </w:r>
          </w:p>
        </w:tc>
      </w:tr>
      <w:tr w:rsidR="00671C07" w:rsidRPr="00A80DFD" w14:paraId="37FA51ED" w14:textId="77777777" w:rsidTr="009C0C6A">
        <w:trPr>
          <w:trHeight w:val="352"/>
        </w:trPr>
        <w:tc>
          <w:tcPr>
            <w:tcW w:w="3690" w:type="dxa"/>
          </w:tcPr>
          <w:p w14:paraId="1F9D0355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959271" w14:textId="4F1870C5" w:rsidR="00671C07" w:rsidRPr="00A80DFD" w:rsidRDefault="00C31D0A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71C07" w:rsidRPr="00A80DFD">
              <w:rPr>
                <w:rFonts w:asciiTheme="majorBidi" w:hAnsiTheme="majorBidi" w:cstheme="majorBidi"/>
                <w:sz w:val="30"/>
                <w:szCs w:val="30"/>
              </w:rPr>
              <w:t>(178,02</w:t>
            </w:r>
            <w:r w:rsidR="009C0C6A" w:rsidRPr="00A80D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71C07" w:rsidRPr="00A80D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1FEC97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C43A25" w14:textId="1D8FCE06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2818" w:rsidRPr="00A80DFD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2818" w:rsidRPr="00A80DFD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C0C6A" w:rsidRPr="00A80DF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F75663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B9EF9B" w14:textId="22CE8416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2818" w:rsidRPr="00A80DFD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E29DD69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171FBF4B" w14:textId="0EB65262" w:rsidR="00671C07" w:rsidRPr="00A80DFD" w:rsidRDefault="002F400D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C0C6A" w:rsidRPr="00A80DFD">
              <w:rPr>
                <w:rFonts w:asciiTheme="majorBidi" w:hAnsiTheme="majorBidi" w:cstheme="majorBidi"/>
                <w:sz w:val="30"/>
                <w:szCs w:val="30"/>
              </w:rPr>
              <w:t xml:space="preserve">    (379,381)</w:t>
            </w:r>
          </w:p>
        </w:tc>
      </w:tr>
      <w:tr w:rsidR="00671C07" w:rsidRPr="00A80DFD" w14:paraId="5D26E299" w14:textId="77777777" w:rsidTr="009C0C6A">
        <w:trPr>
          <w:trHeight w:val="352"/>
        </w:trPr>
        <w:tc>
          <w:tcPr>
            <w:tcW w:w="3690" w:type="dxa"/>
          </w:tcPr>
          <w:p w14:paraId="1925B4FC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9CF0C0" w14:textId="6EFE1B60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408,07</w:t>
            </w:r>
            <w:r w:rsidR="009C0C6A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CCE158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DE6E1" w14:textId="697ED5F2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796,81</w:t>
            </w:r>
            <w:r w:rsidR="009C0C6A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BF0D86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6819A" w14:textId="167294BC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1,379</w:t>
            </w:r>
          </w:p>
        </w:tc>
        <w:tc>
          <w:tcPr>
            <w:tcW w:w="360" w:type="dxa"/>
          </w:tcPr>
          <w:p w14:paraId="2556EC6E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2B8F8A1" w14:textId="5CC7229C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1,206,26</w:t>
            </w:r>
            <w:r w:rsidR="00BD1B3A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</w:t>
            </w:r>
          </w:p>
        </w:tc>
      </w:tr>
      <w:tr w:rsidR="00671C07" w:rsidRPr="00A80DFD" w14:paraId="5FC45CDA" w14:textId="77777777" w:rsidTr="009C0C6A">
        <w:trPr>
          <w:trHeight w:val="352"/>
        </w:trPr>
        <w:tc>
          <w:tcPr>
            <w:tcW w:w="3690" w:type="dxa"/>
          </w:tcPr>
          <w:p w14:paraId="37CFE492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0D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80787A" w14:textId="7B0288B0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230467" w:rsidRPr="00A80D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028)</w:t>
            </w:r>
          </w:p>
        </w:tc>
        <w:tc>
          <w:tcPr>
            <w:tcW w:w="270" w:type="dxa"/>
          </w:tcPr>
          <w:p w14:paraId="049AA615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E22B3A" w14:textId="739BA65A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="00230467" w:rsidRPr="00A80D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C0C6A" w:rsidRPr="00A80DF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A1215D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89F00F" w14:textId="5D7FCCAE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0467" w:rsidRPr="00A80D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360" w:type="dxa"/>
          </w:tcPr>
          <w:p w14:paraId="64CB5247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67205E09" w14:textId="5AECFD0A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(28</w:t>
            </w:r>
            <w:r w:rsidR="00230467" w:rsidRPr="00A80D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80DFD">
              <w:rPr>
                <w:rFonts w:asciiTheme="majorBidi" w:hAnsiTheme="majorBidi" w:cstheme="majorBidi"/>
                <w:sz w:val="30"/>
                <w:szCs w:val="30"/>
              </w:rPr>
              <w:t>191)</w:t>
            </w:r>
          </w:p>
        </w:tc>
      </w:tr>
      <w:tr w:rsidR="00671C07" w:rsidRPr="00A80DFD" w14:paraId="67F0A658" w14:textId="77777777" w:rsidTr="009C0C6A">
        <w:trPr>
          <w:trHeight w:val="352"/>
        </w:trPr>
        <w:tc>
          <w:tcPr>
            <w:tcW w:w="3690" w:type="dxa"/>
          </w:tcPr>
          <w:p w14:paraId="0B2B1262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6CDE65" w14:textId="5E74C88D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395,04</w:t>
            </w:r>
            <w:r w:rsidR="009C0C6A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9C834A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656301" w14:textId="655738B5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781,661</w:t>
            </w:r>
          </w:p>
        </w:tc>
        <w:tc>
          <w:tcPr>
            <w:tcW w:w="270" w:type="dxa"/>
          </w:tcPr>
          <w:p w14:paraId="08941541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000F3E" w14:textId="745BDF30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</w:t>
            </w:r>
            <w:r w:rsidR="009C0C6A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015592F2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F30416" w14:textId="3F90EFDF" w:rsidR="00671C07" w:rsidRPr="00A80DFD" w:rsidRDefault="008C0DEF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1,178,07</w:t>
            </w:r>
            <w:r w:rsidR="009C0C6A" w:rsidRPr="00A80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671C07" w:rsidRPr="00A80DFD" w14:paraId="26BEA425" w14:textId="77777777" w:rsidTr="009C0C6A">
        <w:trPr>
          <w:trHeight w:val="215"/>
        </w:trPr>
        <w:tc>
          <w:tcPr>
            <w:tcW w:w="3690" w:type="dxa"/>
          </w:tcPr>
          <w:p w14:paraId="162A67EC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E17610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B7B3FE5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4F063D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CAF2808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9F7488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</w:tcPr>
          <w:p w14:paraId="2E462CAC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552C7CDA" w14:textId="77777777" w:rsidR="00671C07" w:rsidRPr="00A80DFD" w:rsidRDefault="00671C07" w:rsidP="00A80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65DF8" w:rsidRPr="00A80DFD" w14:paraId="7A5C2B4C" w14:textId="77777777" w:rsidTr="006A147B">
        <w:trPr>
          <w:trHeight w:val="352"/>
        </w:trPr>
        <w:tc>
          <w:tcPr>
            <w:tcW w:w="4950" w:type="dxa"/>
            <w:gridSpan w:val="2"/>
          </w:tcPr>
          <w:p w14:paraId="2D628C10" w14:textId="79E1B5CA" w:rsidR="00765DF8" w:rsidRPr="00A80DFD" w:rsidRDefault="00765DF8" w:rsidP="0076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กลับรายการหนี้สูญและหนี้สงสัยจะสูญสำหรับปี</w:t>
            </w:r>
          </w:p>
        </w:tc>
        <w:tc>
          <w:tcPr>
            <w:tcW w:w="270" w:type="dxa"/>
          </w:tcPr>
          <w:p w14:paraId="38A3FC7B" w14:textId="77777777" w:rsidR="00765DF8" w:rsidRPr="00A80DFD" w:rsidRDefault="00765DF8" w:rsidP="006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19DD25" w14:textId="77777777" w:rsidR="00765DF8" w:rsidRPr="00A80DFD" w:rsidRDefault="00765DF8" w:rsidP="006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57B7B" w14:textId="77777777" w:rsidR="00765DF8" w:rsidRPr="00A80DFD" w:rsidRDefault="00765DF8" w:rsidP="006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EE982" w14:textId="77777777" w:rsidR="00765DF8" w:rsidRPr="00A80DFD" w:rsidRDefault="00765DF8" w:rsidP="006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071198A" w14:textId="77777777" w:rsidR="00765DF8" w:rsidRPr="00A80DFD" w:rsidRDefault="00765DF8" w:rsidP="0067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5DED7987" w14:textId="5457A54D" w:rsidR="00765DF8" w:rsidRPr="00A80DFD" w:rsidRDefault="00765DF8" w:rsidP="009C0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80DFD">
              <w:rPr>
                <w:rFonts w:asciiTheme="majorBidi" w:hAnsiTheme="majorBidi" w:cstheme="majorBidi"/>
                <w:sz w:val="30"/>
                <w:szCs w:val="30"/>
              </w:rPr>
              <w:t>(4,491)</w:t>
            </w:r>
          </w:p>
        </w:tc>
      </w:tr>
      <w:tr w:rsidR="00671C07" w:rsidRPr="00CF598B" w14:paraId="20BE4F04" w14:textId="77777777" w:rsidTr="002F400D">
        <w:trPr>
          <w:gridAfter w:val="1"/>
          <w:wAfter w:w="7" w:type="dxa"/>
        </w:trPr>
        <w:tc>
          <w:tcPr>
            <w:tcW w:w="3690" w:type="dxa"/>
          </w:tcPr>
          <w:p w14:paraId="24B63F7A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97" w:type="dxa"/>
            <w:gridSpan w:val="7"/>
          </w:tcPr>
          <w:p w14:paraId="7EADE9E2" w14:textId="77777777" w:rsidR="00671C07" w:rsidRPr="00CF598B" w:rsidRDefault="00671C07" w:rsidP="00CF598B">
            <w:pPr>
              <w:pStyle w:val="a0"/>
              <w:tabs>
                <w:tab w:val="left" w:pos="976"/>
              </w:tabs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0F276A3" w14:textId="77777777" w:rsidR="00671C07" w:rsidRPr="00CF598B" w:rsidRDefault="00671C07" w:rsidP="00CF598B">
            <w:pPr>
              <w:pStyle w:val="a0"/>
              <w:tabs>
                <w:tab w:val="left" w:pos="976"/>
              </w:tabs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671C07" w:rsidRPr="00CF598B" w14:paraId="5E96C050" w14:textId="77777777" w:rsidTr="002F400D">
        <w:trPr>
          <w:gridAfter w:val="1"/>
          <w:wAfter w:w="7" w:type="dxa"/>
        </w:trPr>
        <w:tc>
          <w:tcPr>
            <w:tcW w:w="3690" w:type="dxa"/>
          </w:tcPr>
          <w:p w14:paraId="3FEA1369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7" w:type="dxa"/>
            <w:gridSpan w:val="7"/>
          </w:tcPr>
          <w:p w14:paraId="11F77D83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71C07" w:rsidRPr="00CF598B" w14:paraId="239CB70E" w14:textId="77777777" w:rsidTr="009C0C6A">
        <w:trPr>
          <w:gridAfter w:val="1"/>
          <w:wAfter w:w="7" w:type="dxa"/>
        </w:trPr>
        <w:tc>
          <w:tcPr>
            <w:tcW w:w="3690" w:type="dxa"/>
          </w:tcPr>
          <w:p w14:paraId="585C9FF7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71BDF0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90A004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578ECC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1F0DFDAE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9C051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4E3E7E6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4441CA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1C07" w:rsidRPr="00CF598B" w14:paraId="6CA947E8" w14:textId="77777777" w:rsidTr="009C0C6A">
        <w:trPr>
          <w:gridAfter w:val="1"/>
          <w:wAfter w:w="7" w:type="dxa"/>
        </w:trPr>
        <w:tc>
          <w:tcPr>
            <w:tcW w:w="3690" w:type="dxa"/>
          </w:tcPr>
          <w:p w14:paraId="4E27514D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6E02C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70" w:type="dxa"/>
          </w:tcPr>
          <w:p w14:paraId="66B2D2B8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4ADBC5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53DE093B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14EF3C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360" w:type="dxa"/>
          </w:tcPr>
          <w:p w14:paraId="262A7943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67AB61D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1C07" w:rsidRPr="00CF598B" w14:paraId="57ADFEC0" w14:textId="77777777" w:rsidTr="009C0C6A">
        <w:trPr>
          <w:gridAfter w:val="1"/>
          <w:wAfter w:w="7" w:type="dxa"/>
        </w:trPr>
        <w:tc>
          <w:tcPr>
            <w:tcW w:w="3690" w:type="dxa"/>
          </w:tcPr>
          <w:p w14:paraId="35387329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6CAAE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70" w:type="dxa"/>
          </w:tcPr>
          <w:p w14:paraId="06BA4670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CE645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70" w:type="dxa"/>
          </w:tcPr>
          <w:p w14:paraId="5C8AA5A7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1E789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360" w:type="dxa"/>
          </w:tcPr>
          <w:p w14:paraId="3A1C53E1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CAA1CC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1C07" w:rsidRPr="00CF598B" w14:paraId="56A4AF8B" w14:textId="77777777" w:rsidTr="009C0C6A">
        <w:trPr>
          <w:gridAfter w:val="1"/>
          <w:wAfter w:w="7" w:type="dxa"/>
        </w:trPr>
        <w:tc>
          <w:tcPr>
            <w:tcW w:w="3690" w:type="dxa"/>
          </w:tcPr>
          <w:p w14:paraId="4912FE77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B8F897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14:paraId="6B259F21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6B2F2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แต่ไม่เกินห้าปี </w:t>
            </w:r>
          </w:p>
        </w:tc>
        <w:tc>
          <w:tcPr>
            <w:tcW w:w="270" w:type="dxa"/>
          </w:tcPr>
          <w:p w14:paraId="221BAE6E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F7480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เกินห้าปี </w:t>
            </w:r>
          </w:p>
        </w:tc>
        <w:tc>
          <w:tcPr>
            <w:tcW w:w="360" w:type="dxa"/>
          </w:tcPr>
          <w:p w14:paraId="5525115D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A1805D7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71C07" w:rsidRPr="00CF598B" w14:paraId="67A9CF3A" w14:textId="77777777" w:rsidTr="002F400D">
        <w:trPr>
          <w:gridAfter w:val="1"/>
          <w:wAfter w:w="7" w:type="dxa"/>
        </w:trPr>
        <w:tc>
          <w:tcPr>
            <w:tcW w:w="3690" w:type="dxa"/>
          </w:tcPr>
          <w:p w14:paraId="06EF484F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7" w:type="dxa"/>
            <w:gridSpan w:val="7"/>
          </w:tcPr>
          <w:p w14:paraId="24B5A5E4" w14:textId="77777777" w:rsidR="00671C07" w:rsidRPr="00CF598B" w:rsidRDefault="00671C07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0C6A" w:rsidRPr="003F3D7F" w14:paraId="2DAFCB62" w14:textId="77777777" w:rsidTr="009C0C6A">
        <w:trPr>
          <w:trHeight w:val="352"/>
        </w:trPr>
        <w:tc>
          <w:tcPr>
            <w:tcW w:w="3690" w:type="dxa"/>
          </w:tcPr>
          <w:p w14:paraId="787FD522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5B207D39" w14:textId="30D1483C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 xml:space="preserve">       513,659</w:t>
            </w:r>
          </w:p>
        </w:tc>
        <w:tc>
          <w:tcPr>
            <w:tcW w:w="270" w:type="dxa"/>
          </w:tcPr>
          <w:p w14:paraId="0870E7ED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E1802" w14:textId="745E80B6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941,202</w:t>
            </w:r>
          </w:p>
        </w:tc>
        <w:tc>
          <w:tcPr>
            <w:tcW w:w="270" w:type="dxa"/>
          </w:tcPr>
          <w:p w14:paraId="766BE54E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8E6C9" w14:textId="12C04CEB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766</w:t>
            </w:r>
          </w:p>
        </w:tc>
        <w:tc>
          <w:tcPr>
            <w:tcW w:w="360" w:type="dxa"/>
          </w:tcPr>
          <w:p w14:paraId="1BCA73D4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0CA5871" w14:textId="014E77A2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1,455,627</w:t>
            </w:r>
          </w:p>
        </w:tc>
      </w:tr>
      <w:tr w:rsidR="009C0C6A" w:rsidRPr="003F3D7F" w14:paraId="20FAE4D0" w14:textId="77777777" w:rsidTr="009C0C6A">
        <w:trPr>
          <w:trHeight w:val="352"/>
        </w:trPr>
        <w:tc>
          <w:tcPr>
            <w:tcW w:w="3690" w:type="dxa"/>
          </w:tcPr>
          <w:p w14:paraId="4C1A2A65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D93C96" w14:textId="20B3D5FC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 xml:space="preserve">  (172,013)</w:t>
            </w:r>
          </w:p>
        </w:tc>
        <w:tc>
          <w:tcPr>
            <w:tcW w:w="270" w:type="dxa"/>
          </w:tcPr>
          <w:p w14:paraId="02F5FC72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E24C80" w14:textId="27D5F4DA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(192,439)</w:t>
            </w:r>
          </w:p>
        </w:tc>
        <w:tc>
          <w:tcPr>
            <w:tcW w:w="270" w:type="dxa"/>
          </w:tcPr>
          <w:p w14:paraId="519D8EFC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834B24" w14:textId="0228CA75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(10)</w:t>
            </w:r>
          </w:p>
        </w:tc>
        <w:tc>
          <w:tcPr>
            <w:tcW w:w="360" w:type="dxa"/>
          </w:tcPr>
          <w:p w14:paraId="5BE665A4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0D61BF2" w14:textId="7726D735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(364,462)</w:t>
            </w:r>
          </w:p>
        </w:tc>
      </w:tr>
      <w:tr w:rsidR="009C0C6A" w:rsidRPr="003F3D7F" w14:paraId="223EDC86" w14:textId="77777777" w:rsidTr="009C0C6A">
        <w:trPr>
          <w:trHeight w:val="352"/>
        </w:trPr>
        <w:tc>
          <w:tcPr>
            <w:tcW w:w="3690" w:type="dxa"/>
          </w:tcPr>
          <w:p w14:paraId="5428C77E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7A1500" w14:textId="310472E4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</w:rPr>
              <w:t>341,646</w:t>
            </w:r>
          </w:p>
        </w:tc>
        <w:tc>
          <w:tcPr>
            <w:tcW w:w="270" w:type="dxa"/>
          </w:tcPr>
          <w:p w14:paraId="55846DE0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781226" w14:textId="44E5710C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</w:rPr>
              <w:t>748,763</w:t>
            </w:r>
          </w:p>
        </w:tc>
        <w:tc>
          <w:tcPr>
            <w:tcW w:w="270" w:type="dxa"/>
          </w:tcPr>
          <w:p w14:paraId="1D5D2B9A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5E66B9" w14:textId="69160C41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360" w:type="dxa"/>
          </w:tcPr>
          <w:p w14:paraId="32978E64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7B3E5B3B" w14:textId="0F2C9E29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</w:rPr>
              <w:t>1,091,165</w:t>
            </w:r>
          </w:p>
        </w:tc>
      </w:tr>
      <w:tr w:rsidR="009C0C6A" w:rsidRPr="003F3D7F" w14:paraId="0520C5F6" w14:textId="77777777" w:rsidTr="009C0C6A">
        <w:trPr>
          <w:trHeight w:val="352"/>
        </w:trPr>
        <w:tc>
          <w:tcPr>
            <w:tcW w:w="3690" w:type="dxa"/>
          </w:tcPr>
          <w:p w14:paraId="609EBE58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F598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F9229D" w14:textId="7D2F8BF6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(15,780)</w:t>
            </w:r>
          </w:p>
        </w:tc>
        <w:tc>
          <w:tcPr>
            <w:tcW w:w="270" w:type="dxa"/>
          </w:tcPr>
          <w:p w14:paraId="24B1C96A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889BF5" w14:textId="79971A83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(16,896)</w:t>
            </w:r>
          </w:p>
        </w:tc>
        <w:tc>
          <w:tcPr>
            <w:tcW w:w="270" w:type="dxa"/>
          </w:tcPr>
          <w:p w14:paraId="3AD3E58A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19A94F" w14:textId="3A3CBF02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  <w:tc>
          <w:tcPr>
            <w:tcW w:w="360" w:type="dxa"/>
          </w:tcPr>
          <w:p w14:paraId="69813528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1CE12A4E" w14:textId="255AC7AE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(32,682)</w:t>
            </w:r>
          </w:p>
        </w:tc>
      </w:tr>
      <w:tr w:rsidR="009C0C6A" w:rsidRPr="003F3D7F" w14:paraId="515546F8" w14:textId="77777777" w:rsidTr="009C0C6A">
        <w:trPr>
          <w:trHeight w:val="352"/>
        </w:trPr>
        <w:tc>
          <w:tcPr>
            <w:tcW w:w="3690" w:type="dxa"/>
          </w:tcPr>
          <w:p w14:paraId="555716C1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10C049" w14:textId="51AD47A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</w:rPr>
              <w:t>325,866</w:t>
            </w:r>
          </w:p>
        </w:tc>
        <w:tc>
          <w:tcPr>
            <w:tcW w:w="270" w:type="dxa"/>
          </w:tcPr>
          <w:p w14:paraId="62AD5FA6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3B46D0" w14:textId="1FCDFE10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</w:rPr>
              <w:t>731,867</w:t>
            </w:r>
          </w:p>
        </w:tc>
        <w:tc>
          <w:tcPr>
            <w:tcW w:w="270" w:type="dxa"/>
          </w:tcPr>
          <w:p w14:paraId="6D18556E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23BD2" w14:textId="3F668AB5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360" w:type="dxa"/>
          </w:tcPr>
          <w:p w14:paraId="5A0DBFA1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7D633F" w14:textId="574E7B8C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b/>
                <w:bCs/>
                <w:sz w:val="30"/>
                <w:szCs w:val="30"/>
              </w:rPr>
              <w:t>1,058,483</w:t>
            </w:r>
          </w:p>
        </w:tc>
      </w:tr>
      <w:tr w:rsidR="009C0C6A" w:rsidRPr="00CF598B" w14:paraId="5970B57A" w14:textId="77777777" w:rsidTr="00CF598B">
        <w:trPr>
          <w:trHeight w:val="30"/>
        </w:trPr>
        <w:tc>
          <w:tcPr>
            <w:tcW w:w="3690" w:type="dxa"/>
          </w:tcPr>
          <w:p w14:paraId="4F908530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526E42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35CC26D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9BB188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7F67164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68F201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</w:tcPr>
          <w:p w14:paraId="0918E0C4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14:paraId="1A736EDC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C0C6A" w:rsidRPr="003F3D7F" w14:paraId="75EDC2E3" w14:textId="77777777" w:rsidTr="009C0C6A">
        <w:trPr>
          <w:trHeight w:val="352"/>
        </w:trPr>
        <w:tc>
          <w:tcPr>
            <w:tcW w:w="3690" w:type="dxa"/>
          </w:tcPr>
          <w:p w14:paraId="53EEF511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598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หนี้สูญและหนี้สงสัยจะสูญสำหรับปี</w:t>
            </w:r>
          </w:p>
        </w:tc>
        <w:tc>
          <w:tcPr>
            <w:tcW w:w="1260" w:type="dxa"/>
          </w:tcPr>
          <w:p w14:paraId="113C6EA9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E08EF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65993DC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A535C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6ACD499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F64EC2B" w14:textId="77777777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</w:tcPr>
          <w:p w14:paraId="2DC4E764" w14:textId="32108A59" w:rsidR="009C0C6A" w:rsidRPr="00CF598B" w:rsidRDefault="009C0C6A" w:rsidP="00CF5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F598B">
              <w:rPr>
                <w:rFonts w:ascii="Angsana New" w:hAnsi="Angsana New" w:hint="cs"/>
                <w:sz w:val="30"/>
                <w:szCs w:val="30"/>
              </w:rPr>
              <w:t>6,</w:t>
            </w:r>
            <w:r w:rsidR="00063892" w:rsidRPr="00CF598B">
              <w:rPr>
                <w:rFonts w:ascii="Angsana New" w:hAnsi="Angsana New" w:hint="cs"/>
                <w:sz w:val="30"/>
                <w:szCs w:val="30"/>
              </w:rPr>
              <w:t>729</w:t>
            </w:r>
          </w:p>
        </w:tc>
      </w:tr>
    </w:tbl>
    <w:p w14:paraId="3D5A7D52" w14:textId="77777777" w:rsidR="00626215" w:rsidRPr="003F3D7F" w:rsidRDefault="0062621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626215" w:rsidRPr="003F3D7F" w:rsidSect="00F90B4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53867A32" w14:textId="77777777" w:rsidR="008E2D65" w:rsidRPr="003F3D7F" w:rsidRDefault="008E2D65" w:rsidP="00716C2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ณ วันที่ </w:t>
      </w:r>
      <w:r w:rsidR="00081B76" w:rsidRPr="003F3D7F">
        <w:rPr>
          <w:rFonts w:ascii="Angsana New" w:hAnsi="Angsana New" w:cs="Angsana New"/>
          <w:sz w:val="30"/>
          <w:szCs w:val="30"/>
          <w:cs/>
          <w:lang w:bidi="th-TH"/>
        </w:rPr>
        <w:t>31 ธันวาคม</w:t>
      </w:r>
      <w:r w:rsidR="00A52EA9" w:rsidRPr="003F3D7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>2562 และ</w:t>
      </w:r>
      <w:r w:rsidR="00081B76" w:rsidRPr="003F3D7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F3D7F">
        <w:rPr>
          <w:rFonts w:ascii="Angsana New" w:hAnsi="Angsana New" w:cs="Angsana New"/>
          <w:sz w:val="30"/>
          <w:szCs w:val="30"/>
          <w:cs/>
          <w:lang w:bidi="th-TH"/>
        </w:rPr>
        <w:t xml:space="preserve">2561 </w:t>
      </w:r>
      <w:r w:rsidR="00716C28" w:rsidRPr="003F3D7F">
        <w:rPr>
          <w:rFonts w:ascii="Angsana New" w:hAnsi="Angsana New" w:cs="Angsana New"/>
          <w:sz w:val="30"/>
          <w:szCs w:val="30"/>
          <w:cs/>
          <w:lang w:bidi="th-TH"/>
        </w:rPr>
        <w:t>การวิเคราะห์อายุลูกหนี้ตามสัญญาเช่าซื้อ แสดง</w:t>
      </w:r>
      <w:r w:rsidRPr="003F3D7F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690AADF9" w14:textId="77777777" w:rsidR="00C63AEB" w:rsidRPr="003F3D7F" w:rsidRDefault="00C63AEB" w:rsidP="00C63AE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9"/>
          <w:szCs w:val="19"/>
          <w:lang w:bidi="th-TH"/>
        </w:rPr>
      </w:pPr>
    </w:p>
    <w:tbl>
      <w:tblPr>
        <w:tblW w:w="15506" w:type="dxa"/>
        <w:tblInd w:w="-3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630"/>
        <w:gridCol w:w="810"/>
        <w:gridCol w:w="720"/>
        <w:gridCol w:w="720"/>
        <w:gridCol w:w="720"/>
        <w:gridCol w:w="724"/>
        <w:gridCol w:w="699"/>
        <w:gridCol w:w="741"/>
        <w:gridCol w:w="630"/>
        <w:gridCol w:w="810"/>
        <w:gridCol w:w="810"/>
        <w:gridCol w:w="810"/>
        <w:gridCol w:w="702"/>
        <w:gridCol w:w="1040"/>
        <w:gridCol w:w="1127"/>
        <w:gridCol w:w="716"/>
        <w:gridCol w:w="741"/>
        <w:gridCol w:w="927"/>
      </w:tblGrid>
      <w:tr w:rsidR="00C63AEB" w:rsidRPr="003F3D7F" w14:paraId="11D2F05F" w14:textId="77777777" w:rsidTr="00E558B4">
        <w:trPr>
          <w:cantSplit/>
        </w:trPr>
        <w:tc>
          <w:tcPr>
            <w:tcW w:w="1429" w:type="dxa"/>
          </w:tcPr>
          <w:p w14:paraId="59C1132E" w14:textId="77777777" w:rsidR="00C63AEB" w:rsidRPr="003F3D7F" w:rsidRDefault="00C63AEB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077" w:type="dxa"/>
            <w:gridSpan w:val="18"/>
          </w:tcPr>
          <w:p w14:paraId="5F09B0DD" w14:textId="77777777" w:rsidR="00C63AEB" w:rsidRPr="003F3D7F" w:rsidRDefault="00C63AEB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  <w:t>งบการเงิน</w:t>
            </w:r>
            <w:r w:rsidR="00692E9B" w:rsidRPr="003F3D7F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  <w:t>รวม</w:t>
            </w:r>
            <w:r w:rsidRPr="003F3D7F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  <w:t>และงบการเงินเฉพาะกิจการ</w:t>
            </w:r>
          </w:p>
        </w:tc>
      </w:tr>
      <w:tr w:rsidR="00C63AEB" w:rsidRPr="003F3D7F" w14:paraId="31CF3A88" w14:textId="77777777" w:rsidTr="00E558B4">
        <w:trPr>
          <w:cantSplit/>
        </w:trPr>
        <w:tc>
          <w:tcPr>
            <w:tcW w:w="1429" w:type="dxa"/>
          </w:tcPr>
          <w:p w14:paraId="645C1712" w14:textId="77777777" w:rsidR="00C63AEB" w:rsidRPr="003F3D7F" w:rsidRDefault="00C63AEB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077" w:type="dxa"/>
            <w:gridSpan w:val="18"/>
          </w:tcPr>
          <w:p w14:paraId="3BEDEDF9" w14:textId="77777777" w:rsidR="00C63AEB" w:rsidRPr="003F3D7F" w:rsidRDefault="00081B76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lang w:bidi="th-TH"/>
              </w:rPr>
              <w:t xml:space="preserve">31 </w:t>
            </w:r>
            <w:r w:rsidRPr="003F3D7F">
              <w:rPr>
                <w:rFonts w:ascii="Angsana New" w:hAnsi="Angsana New" w:cs="Angsana New" w:hint="cs"/>
                <w:sz w:val="19"/>
                <w:szCs w:val="19"/>
                <w:cs/>
                <w:lang w:bidi="th-TH"/>
              </w:rPr>
              <w:t>ธันวาคม</w:t>
            </w:r>
            <w:r w:rsidR="00C63AEB"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 xml:space="preserve"> 2562</w:t>
            </w:r>
          </w:p>
        </w:tc>
      </w:tr>
      <w:tr w:rsidR="0082788F" w:rsidRPr="003F3D7F" w14:paraId="35BE8899" w14:textId="77777777" w:rsidTr="00E558B4">
        <w:trPr>
          <w:cantSplit/>
        </w:trPr>
        <w:tc>
          <w:tcPr>
            <w:tcW w:w="1429" w:type="dxa"/>
          </w:tcPr>
          <w:p w14:paraId="76053B69" w14:textId="77777777" w:rsidR="0082788F" w:rsidRPr="003F3D7F" w:rsidRDefault="0082788F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4324" w:type="dxa"/>
            <w:gridSpan w:val="6"/>
          </w:tcPr>
          <w:p w14:paraId="41C51A57" w14:textId="77777777" w:rsidR="0082788F" w:rsidRPr="003F3D7F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สำรองทั่วไป</w:t>
            </w:r>
          </w:p>
        </w:tc>
        <w:tc>
          <w:tcPr>
            <w:tcW w:w="1440" w:type="dxa"/>
            <w:gridSpan w:val="2"/>
          </w:tcPr>
          <w:p w14:paraId="4190445C" w14:textId="77777777" w:rsidR="0082788F" w:rsidRPr="003F3D7F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สำรองเฉพาะราย</w:t>
            </w:r>
          </w:p>
        </w:tc>
        <w:tc>
          <w:tcPr>
            <w:tcW w:w="7386" w:type="dxa"/>
            <w:gridSpan w:val="9"/>
          </w:tcPr>
          <w:p w14:paraId="569B6592" w14:textId="77777777" w:rsidR="0082788F" w:rsidRPr="003F3D7F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สำรองเพิ่มเติม</w:t>
            </w:r>
          </w:p>
        </w:tc>
        <w:tc>
          <w:tcPr>
            <w:tcW w:w="927" w:type="dxa"/>
          </w:tcPr>
          <w:p w14:paraId="22947E50" w14:textId="77777777" w:rsidR="0082788F" w:rsidRPr="003F3D7F" w:rsidRDefault="0082788F" w:rsidP="006E4A31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DA65F3" w:rsidRPr="003F3D7F" w14:paraId="66E8E51B" w14:textId="77777777" w:rsidTr="008736DA">
        <w:trPr>
          <w:cantSplit/>
        </w:trPr>
        <w:tc>
          <w:tcPr>
            <w:tcW w:w="1429" w:type="dxa"/>
          </w:tcPr>
          <w:p w14:paraId="698B1EA3" w14:textId="77777777" w:rsidR="00DA65F3" w:rsidRPr="003F3D7F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192330E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616DD29" w14:textId="77777777" w:rsidR="00DA65F3" w:rsidRPr="003F3D7F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ลูกหนี้ตาม</w:t>
            </w:r>
          </w:p>
        </w:tc>
        <w:tc>
          <w:tcPr>
            <w:tcW w:w="720" w:type="dxa"/>
          </w:tcPr>
          <w:p w14:paraId="662F5B4A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14:paraId="41CE0737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14:paraId="17F7A0F3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4" w:type="dxa"/>
          </w:tcPr>
          <w:p w14:paraId="11E64732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699" w:type="dxa"/>
          </w:tcPr>
          <w:p w14:paraId="4A46167D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41" w:type="dxa"/>
          </w:tcPr>
          <w:p w14:paraId="7DD9A4A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630" w:type="dxa"/>
          </w:tcPr>
          <w:p w14:paraId="218DB1EC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53EF60E8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810" w:type="dxa"/>
          </w:tcPr>
          <w:p w14:paraId="21658AA3" w14:textId="77777777" w:rsidR="00DA65F3" w:rsidRPr="003F3D7F" w:rsidRDefault="00DA65F3" w:rsidP="00DA65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02" w:type="dxa"/>
          </w:tcPr>
          <w:p w14:paraId="4F84475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040" w:type="dxa"/>
          </w:tcPr>
          <w:p w14:paraId="20B189F5" w14:textId="77777777" w:rsidR="00DA65F3" w:rsidRPr="003F3D7F" w:rsidRDefault="00DA65F3" w:rsidP="00DA65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27" w:type="dxa"/>
          </w:tcPr>
          <w:p w14:paraId="56063C1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16" w:type="dxa"/>
          </w:tcPr>
          <w:p w14:paraId="483B3DA1" w14:textId="77777777" w:rsidR="00DA65F3" w:rsidRPr="003F3D7F" w:rsidRDefault="00DA65F3" w:rsidP="00DA65F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1" w:type="dxa"/>
          </w:tcPr>
          <w:p w14:paraId="23B82115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14:paraId="69D9E31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DA65F3" w:rsidRPr="003F3D7F" w14:paraId="5E65210E" w14:textId="77777777" w:rsidTr="008736DA">
        <w:trPr>
          <w:cantSplit/>
        </w:trPr>
        <w:tc>
          <w:tcPr>
            <w:tcW w:w="1429" w:type="dxa"/>
          </w:tcPr>
          <w:p w14:paraId="0FAA2629" w14:textId="77777777" w:rsidR="00DA65F3" w:rsidRPr="003F3D7F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0D86B53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3E28295" w14:textId="77777777" w:rsidR="00DA65F3" w:rsidRPr="003F3D7F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สัญญาเช่าซื้อ</w:t>
            </w:r>
          </w:p>
        </w:tc>
        <w:tc>
          <w:tcPr>
            <w:tcW w:w="1440" w:type="dxa"/>
            <w:gridSpan w:val="2"/>
          </w:tcPr>
          <w:p w14:paraId="23B836D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6D1BBB9A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5BF8EE5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77DB7E80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3A90F5FA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66394CDD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3F469A58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129BF69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14:paraId="044ECEEE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DA65F3" w:rsidRPr="003F3D7F" w14:paraId="5352C4B4" w14:textId="77777777" w:rsidTr="008736DA">
        <w:trPr>
          <w:cantSplit/>
        </w:trPr>
        <w:tc>
          <w:tcPr>
            <w:tcW w:w="1429" w:type="dxa"/>
          </w:tcPr>
          <w:p w14:paraId="68B1F073" w14:textId="77777777" w:rsidR="00DA65F3" w:rsidRPr="003F3D7F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0D6247DE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E6BCC32" w14:textId="77777777" w:rsidR="00DA65F3" w:rsidRPr="003F3D7F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588544A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0BA76DC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312AF3C3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57D64778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5280B94F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2F51E910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7466CAB9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267C1917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14:paraId="01DB40D4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DA65F3" w:rsidRPr="003F3D7F" w14:paraId="626EE49B" w14:textId="77777777" w:rsidTr="008736DA">
        <w:trPr>
          <w:cantSplit/>
        </w:trPr>
        <w:tc>
          <w:tcPr>
            <w:tcW w:w="1429" w:type="dxa"/>
          </w:tcPr>
          <w:p w14:paraId="2951165F" w14:textId="77777777" w:rsidR="00DA65F3" w:rsidRPr="003F3D7F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26D3F0FD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BD0CF69" w14:textId="77777777" w:rsidR="00DA65F3" w:rsidRPr="003F3D7F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gridSpan w:val="2"/>
          </w:tcPr>
          <w:p w14:paraId="04B1BD2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4" w:type="dxa"/>
            <w:gridSpan w:val="2"/>
          </w:tcPr>
          <w:p w14:paraId="31B211A7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75C0C03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4145887C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2391DC22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มูลค่าลูกหนี้ตาม</w:t>
            </w:r>
          </w:p>
        </w:tc>
        <w:tc>
          <w:tcPr>
            <w:tcW w:w="1512" w:type="dxa"/>
            <w:gridSpan w:val="2"/>
          </w:tcPr>
          <w:p w14:paraId="2DB6CB1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5899D073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57" w:type="dxa"/>
            <w:gridSpan w:val="2"/>
          </w:tcPr>
          <w:p w14:paraId="1FDEB43B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27" w:type="dxa"/>
          </w:tcPr>
          <w:p w14:paraId="3DB4F6DA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DA65F3" w:rsidRPr="003F3D7F" w14:paraId="22A6CCBE" w14:textId="77777777" w:rsidTr="008736DA">
        <w:trPr>
          <w:cantSplit/>
          <w:trHeight w:val="70"/>
        </w:trPr>
        <w:tc>
          <w:tcPr>
            <w:tcW w:w="1429" w:type="dxa"/>
          </w:tcPr>
          <w:p w14:paraId="5344FF3A" w14:textId="77777777" w:rsidR="00DA65F3" w:rsidRPr="003F3D7F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190023A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จำนวน</w:t>
            </w:r>
          </w:p>
        </w:tc>
        <w:tc>
          <w:tcPr>
            <w:tcW w:w="810" w:type="dxa"/>
          </w:tcPr>
          <w:p w14:paraId="35644709" w14:textId="77777777" w:rsidR="00DA65F3" w:rsidRPr="003F3D7F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ที่ยังไม่ถือ</w:t>
            </w:r>
          </w:p>
        </w:tc>
        <w:tc>
          <w:tcPr>
            <w:tcW w:w="1440" w:type="dxa"/>
            <w:gridSpan w:val="2"/>
          </w:tcPr>
          <w:p w14:paraId="6305F2CB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444" w:type="dxa"/>
            <w:gridSpan w:val="2"/>
          </w:tcPr>
          <w:p w14:paraId="76403D5E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1440" w:type="dxa"/>
            <w:gridSpan w:val="2"/>
          </w:tcPr>
          <w:p w14:paraId="197F475F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630" w:type="dxa"/>
          </w:tcPr>
          <w:p w14:paraId="42E1C3AE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จำนวน</w:t>
            </w:r>
          </w:p>
        </w:tc>
        <w:tc>
          <w:tcPr>
            <w:tcW w:w="1620" w:type="dxa"/>
            <w:gridSpan w:val="2"/>
          </w:tcPr>
          <w:p w14:paraId="6A1CBE94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สัญญาเช่าซื้อสูงกว่า</w:t>
            </w:r>
          </w:p>
        </w:tc>
        <w:tc>
          <w:tcPr>
            <w:tcW w:w="1512" w:type="dxa"/>
            <w:gridSpan w:val="2"/>
          </w:tcPr>
          <w:p w14:paraId="6BC821D5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2167" w:type="dxa"/>
            <w:gridSpan w:val="2"/>
          </w:tcPr>
          <w:p w14:paraId="77C6E20F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457" w:type="dxa"/>
            <w:gridSpan w:val="2"/>
          </w:tcPr>
          <w:p w14:paraId="23DB590E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927" w:type="dxa"/>
          </w:tcPr>
          <w:p w14:paraId="30F42E73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รวมค่าเผื่อ</w:t>
            </w:r>
          </w:p>
        </w:tc>
      </w:tr>
      <w:tr w:rsidR="00DA65F3" w:rsidRPr="003F3D7F" w14:paraId="7A4C9C25" w14:textId="77777777" w:rsidTr="008736DA">
        <w:trPr>
          <w:cantSplit/>
        </w:trPr>
        <w:tc>
          <w:tcPr>
            <w:tcW w:w="1429" w:type="dxa"/>
          </w:tcPr>
          <w:p w14:paraId="74095C21" w14:textId="77777777" w:rsidR="00DA65F3" w:rsidRPr="003F3D7F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1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30" w:type="dxa"/>
          </w:tcPr>
          <w:p w14:paraId="2620464A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สัญญา</w:t>
            </w:r>
          </w:p>
        </w:tc>
        <w:tc>
          <w:tcPr>
            <w:tcW w:w="810" w:type="dxa"/>
          </w:tcPr>
          <w:p w14:paraId="3F3558BA" w14:textId="77777777" w:rsidR="00DA65F3" w:rsidRPr="003F3D7F" w:rsidRDefault="00DA65F3" w:rsidP="004B1475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เป็นรายได้</w:t>
            </w:r>
          </w:p>
        </w:tc>
        <w:tc>
          <w:tcPr>
            <w:tcW w:w="1440" w:type="dxa"/>
            <w:gridSpan w:val="2"/>
          </w:tcPr>
          <w:p w14:paraId="7C99BB39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4" w:type="dxa"/>
            <w:gridSpan w:val="2"/>
          </w:tcPr>
          <w:p w14:paraId="30B069E0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0" w:type="dxa"/>
            <w:gridSpan w:val="2"/>
          </w:tcPr>
          <w:p w14:paraId="7ADA8D10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630" w:type="dxa"/>
          </w:tcPr>
          <w:p w14:paraId="2D62A51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</w:t>
            </w:r>
          </w:p>
        </w:tc>
        <w:tc>
          <w:tcPr>
            <w:tcW w:w="1620" w:type="dxa"/>
            <w:gridSpan w:val="2"/>
          </w:tcPr>
          <w:p w14:paraId="3C6403A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มูลค่าหลักประกัน</w:t>
            </w:r>
          </w:p>
        </w:tc>
        <w:tc>
          <w:tcPr>
            <w:tcW w:w="1512" w:type="dxa"/>
            <w:gridSpan w:val="2"/>
          </w:tcPr>
          <w:p w14:paraId="63ECDC28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ส่วน</w:t>
            </w:r>
            <w:r w:rsidR="00412A6A"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ขาด</w:t>
            </w:r>
          </w:p>
        </w:tc>
        <w:tc>
          <w:tcPr>
            <w:tcW w:w="2167" w:type="dxa"/>
            <w:gridSpan w:val="2"/>
          </w:tcPr>
          <w:p w14:paraId="10C6D71B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57" w:type="dxa"/>
            <w:gridSpan w:val="2"/>
          </w:tcPr>
          <w:p w14:paraId="3736E1DA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927" w:type="dxa"/>
          </w:tcPr>
          <w:p w14:paraId="4F83472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</w:tr>
      <w:tr w:rsidR="00DA65F3" w:rsidRPr="003F3D7F" w14:paraId="7B9EE35A" w14:textId="77777777" w:rsidTr="008736DA">
        <w:trPr>
          <w:cantSplit/>
        </w:trPr>
        <w:tc>
          <w:tcPr>
            <w:tcW w:w="1429" w:type="dxa"/>
          </w:tcPr>
          <w:p w14:paraId="680F2B81" w14:textId="77777777" w:rsidR="00DA65F3" w:rsidRPr="003F3D7F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2904DBA4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A6AEC02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720" w:type="dxa"/>
          </w:tcPr>
          <w:p w14:paraId="32ECE2DE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14:paraId="44C825D5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14:paraId="4D602549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4" w:type="dxa"/>
          </w:tcPr>
          <w:p w14:paraId="7C83313D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699" w:type="dxa"/>
          </w:tcPr>
          <w:p w14:paraId="5004FB8D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6A333CF1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630" w:type="dxa"/>
          </w:tcPr>
          <w:p w14:paraId="4AB5D8E5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72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810" w:type="dxa"/>
          </w:tcPr>
          <w:p w14:paraId="3D4E9FE2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810" w:type="dxa"/>
          </w:tcPr>
          <w:p w14:paraId="0C588103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810" w:type="dxa"/>
          </w:tcPr>
          <w:p w14:paraId="3A5A16BF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02" w:type="dxa"/>
          </w:tcPr>
          <w:p w14:paraId="2D27823E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1040" w:type="dxa"/>
          </w:tcPr>
          <w:p w14:paraId="5FBC4ABB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1127" w:type="dxa"/>
          </w:tcPr>
          <w:p w14:paraId="558BC957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16" w:type="dxa"/>
          </w:tcPr>
          <w:p w14:paraId="6EB7ED89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41" w:type="dxa"/>
          </w:tcPr>
          <w:p w14:paraId="2120A64B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927" w:type="dxa"/>
          </w:tcPr>
          <w:p w14:paraId="7C985918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9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DA65F3" w:rsidRPr="003F3D7F" w14:paraId="2D965D84" w14:textId="77777777" w:rsidTr="008736DA">
        <w:trPr>
          <w:cantSplit/>
          <w:trHeight w:val="245"/>
        </w:trPr>
        <w:tc>
          <w:tcPr>
            <w:tcW w:w="1429" w:type="dxa"/>
          </w:tcPr>
          <w:p w14:paraId="1984FACB" w14:textId="77777777" w:rsidR="00DA65F3" w:rsidRPr="003F3D7F" w:rsidRDefault="00DA65F3" w:rsidP="00DA6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="Angsana New" w:hAnsi="Angsana New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1D960468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810" w:type="dxa"/>
          </w:tcPr>
          <w:p w14:paraId="1F33C846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1440" w:type="dxa"/>
            <w:gridSpan w:val="2"/>
          </w:tcPr>
          <w:p w14:paraId="2096EBA4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884" w:type="dxa"/>
            <w:gridSpan w:val="4"/>
          </w:tcPr>
          <w:p w14:paraId="58DAAD9F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630" w:type="dxa"/>
          </w:tcPr>
          <w:p w14:paraId="58438BB2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3132" w:type="dxa"/>
            <w:gridSpan w:val="4"/>
          </w:tcPr>
          <w:p w14:paraId="32530AD3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2167" w:type="dxa"/>
            <w:gridSpan w:val="2"/>
          </w:tcPr>
          <w:p w14:paraId="36D30E5B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384" w:type="dxa"/>
            <w:gridSpan w:val="3"/>
          </w:tcPr>
          <w:p w14:paraId="59DA7A65" w14:textId="77777777" w:rsidR="00DA65F3" w:rsidRPr="003F3D7F" w:rsidRDefault="00DA65F3" w:rsidP="00DA65F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</w:tr>
      <w:tr w:rsidR="00E558B4" w:rsidRPr="003F3D7F" w14:paraId="5F60241D" w14:textId="77777777" w:rsidTr="008736DA">
        <w:trPr>
          <w:cantSplit/>
        </w:trPr>
        <w:tc>
          <w:tcPr>
            <w:tcW w:w="1429" w:type="dxa"/>
          </w:tcPr>
          <w:p w14:paraId="7C8E6F36" w14:textId="77777777" w:rsidR="00E558B4" w:rsidRPr="003F3D7F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>ภายในกำหนดระยะเวลา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br/>
              <w:t xml:space="preserve">   การรับชำระหนี้</w:t>
            </w:r>
          </w:p>
        </w:tc>
        <w:tc>
          <w:tcPr>
            <w:tcW w:w="630" w:type="dxa"/>
            <w:vAlign w:val="bottom"/>
          </w:tcPr>
          <w:p w14:paraId="7F4D57C9" w14:textId="10A5AFE5" w:rsidR="00E558B4" w:rsidRPr="003F3D7F" w:rsidRDefault="00850B7B" w:rsidP="00850B7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1,733</w:t>
            </w:r>
          </w:p>
        </w:tc>
        <w:tc>
          <w:tcPr>
            <w:tcW w:w="810" w:type="dxa"/>
            <w:vAlign w:val="bottom"/>
          </w:tcPr>
          <w:p w14:paraId="552DACE2" w14:textId="1CDD90C2" w:rsidR="00E558B4" w:rsidRPr="003F3D7F" w:rsidRDefault="00850B7B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780,22</w:t>
            </w:r>
            <w:r w:rsidR="00932667">
              <w:rPr>
                <w:rFonts w:ascii="Angsana New" w:hAnsi="Angsana New" w:cs="Angsana New"/>
                <w:szCs w:val="22"/>
                <w:lang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544E4579" w14:textId="18AFB99B" w:rsidR="00E558B4" w:rsidRPr="003F3D7F" w:rsidRDefault="00850B7B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0.51</w:t>
            </w:r>
          </w:p>
        </w:tc>
        <w:tc>
          <w:tcPr>
            <w:tcW w:w="720" w:type="dxa"/>
            <w:vAlign w:val="bottom"/>
          </w:tcPr>
          <w:p w14:paraId="59CC17F6" w14:textId="52996E69" w:rsidR="00E558B4" w:rsidRPr="003F3D7F" w:rsidRDefault="00347C09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4.74</w:t>
            </w:r>
          </w:p>
        </w:tc>
        <w:tc>
          <w:tcPr>
            <w:tcW w:w="720" w:type="dxa"/>
            <w:vAlign w:val="bottom"/>
          </w:tcPr>
          <w:p w14:paraId="05C00C84" w14:textId="1C76A41D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3,058</w:t>
            </w:r>
          </w:p>
        </w:tc>
        <w:tc>
          <w:tcPr>
            <w:tcW w:w="724" w:type="dxa"/>
            <w:vAlign w:val="bottom"/>
          </w:tcPr>
          <w:p w14:paraId="33ACD6C1" w14:textId="0973D7B7" w:rsidR="00E558B4" w:rsidRPr="003F3D7F" w:rsidRDefault="00347C09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8,559</w:t>
            </w:r>
          </w:p>
        </w:tc>
        <w:tc>
          <w:tcPr>
            <w:tcW w:w="699" w:type="dxa"/>
            <w:vAlign w:val="bottom"/>
          </w:tcPr>
          <w:p w14:paraId="08B789CD" w14:textId="0B4DA6A8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042E2F3B" w14:textId="4ACC555C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7AD68EEC" w14:textId="54DBD4F4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810" w:type="dxa"/>
            <w:vAlign w:val="bottom"/>
          </w:tcPr>
          <w:p w14:paraId="1435DF2F" w14:textId="2F7E441C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6,62</w:t>
            </w:r>
            <w:r w:rsidR="005065C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bottom"/>
          </w:tcPr>
          <w:p w14:paraId="71BFD3D4" w14:textId="397146E6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4,465</w:t>
            </w:r>
          </w:p>
        </w:tc>
        <w:tc>
          <w:tcPr>
            <w:tcW w:w="810" w:type="dxa"/>
            <w:vAlign w:val="bottom"/>
          </w:tcPr>
          <w:p w14:paraId="672E7056" w14:textId="094BEBD4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585</w:t>
            </w:r>
          </w:p>
        </w:tc>
        <w:tc>
          <w:tcPr>
            <w:tcW w:w="702" w:type="dxa"/>
            <w:vAlign w:val="bottom"/>
          </w:tcPr>
          <w:p w14:paraId="7B988B0D" w14:textId="5B1287BD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1040" w:type="dxa"/>
            <w:vAlign w:val="bottom"/>
          </w:tcPr>
          <w:p w14:paraId="261B5C93" w14:textId="7B0E1B6D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7" w:type="dxa"/>
            <w:vAlign w:val="bottom"/>
          </w:tcPr>
          <w:p w14:paraId="02BB27C8" w14:textId="05E1D50E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16" w:type="dxa"/>
            <w:vAlign w:val="bottom"/>
          </w:tcPr>
          <w:p w14:paraId="60F1D5DB" w14:textId="628D1F50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38A6273A" w14:textId="3A8399BD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593B9F6E" w14:textId="14E18468" w:rsidR="00E558B4" w:rsidRPr="003F3D7F" w:rsidRDefault="005B007E" w:rsidP="00E558B4">
            <w:pPr>
              <w:pStyle w:val="acctfourfigures"/>
              <w:tabs>
                <w:tab w:val="clear" w:pos="765"/>
                <w:tab w:val="decimal" w:pos="717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11,617</w:t>
            </w:r>
          </w:p>
        </w:tc>
      </w:tr>
      <w:tr w:rsidR="00E558B4" w:rsidRPr="003F3D7F" w14:paraId="7200D571" w14:textId="77777777" w:rsidTr="008736DA">
        <w:trPr>
          <w:cantSplit/>
        </w:trPr>
        <w:tc>
          <w:tcPr>
            <w:tcW w:w="1429" w:type="dxa"/>
          </w:tcPr>
          <w:p w14:paraId="06564E9F" w14:textId="77777777" w:rsidR="00E558B4" w:rsidRPr="003F3D7F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>เกินกำหนดรับชำระหนี้</w:t>
            </w:r>
          </w:p>
        </w:tc>
        <w:tc>
          <w:tcPr>
            <w:tcW w:w="630" w:type="dxa"/>
          </w:tcPr>
          <w:p w14:paraId="3812D452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5682E39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8C211C7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28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30EDA9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81A5B96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4" w:type="dxa"/>
          </w:tcPr>
          <w:p w14:paraId="5638789C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99" w:type="dxa"/>
          </w:tcPr>
          <w:p w14:paraId="4F77E0D2" w14:textId="77777777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</w:tcPr>
          <w:p w14:paraId="44F8C48F" w14:textId="77777777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6998DD9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BE386E4" w14:textId="77777777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2BA9021" w14:textId="77777777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A37F769" w14:textId="77777777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</w:tcPr>
          <w:p w14:paraId="601B648A" w14:textId="77777777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15ECFA78" w14:textId="090E550F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7" w:type="dxa"/>
          </w:tcPr>
          <w:p w14:paraId="3F519C7E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38ED71E1" w14:textId="77777777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</w:tcPr>
          <w:p w14:paraId="083691FE" w14:textId="77777777" w:rsidR="00E558B4" w:rsidRPr="003F3D7F" w:rsidRDefault="00E558B4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7" w:type="dxa"/>
          </w:tcPr>
          <w:p w14:paraId="308B7B2A" w14:textId="77777777" w:rsidR="00E558B4" w:rsidRPr="003F3D7F" w:rsidRDefault="00E558B4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E558B4" w:rsidRPr="003F3D7F" w14:paraId="62A09A8B" w14:textId="77777777" w:rsidTr="008736DA">
        <w:trPr>
          <w:cantSplit/>
        </w:trPr>
        <w:tc>
          <w:tcPr>
            <w:tcW w:w="1429" w:type="dxa"/>
          </w:tcPr>
          <w:p w14:paraId="2509526E" w14:textId="77777777" w:rsidR="00E558B4" w:rsidRPr="003F3D7F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ไม่เกิน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10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71ABFB88" w14:textId="18349A27" w:rsidR="00E558B4" w:rsidRPr="003F3D7F" w:rsidRDefault="00850B7B" w:rsidP="00E558B4">
            <w:pPr>
              <w:pStyle w:val="acctfourfigures"/>
              <w:tabs>
                <w:tab w:val="clear" w:pos="765"/>
                <w:tab w:val="decimal" w:pos="460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154</w:t>
            </w:r>
          </w:p>
        </w:tc>
        <w:tc>
          <w:tcPr>
            <w:tcW w:w="810" w:type="dxa"/>
          </w:tcPr>
          <w:p w14:paraId="6DDD8BBC" w14:textId="23BA8DBF" w:rsidR="00E558B4" w:rsidRPr="003F3D7F" w:rsidRDefault="00850B7B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66,196</w:t>
            </w:r>
          </w:p>
        </w:tc>
        <w:tc>
          <w:tcPr>
            <w:tcW w:w="720" w:type="dxa"/>
            <w:vAlign w:val="bottom"/>
          </w:tcPr>
          <w:p w14:paraId="6746AAE6" w14:textId="28702688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0.51</w:t>
            </w:r>
          </w:p>
        </w:tc>
        <w:tc>
          <w:tcPr>
            <w:tcW w:w="720" w:type="dxa"/>
          </w:tcPr>
          <w:p w14:paraId="1D172049" w14:textId="1FA9DD3F" w:rsidR="00E558B4" w:rsidRPr="003F3D7F" w:rsidRDefault="00347C09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4.74</w:t>
            </w:r>
          </w:p>
        </w:tc>
        <w:tc>
          <w:tcPr>
            <w:tcW w:w="720" w:type="dxa"/>
          </w:tcPr>
          <w:p w14:paraId="1B3E451F" w14:textId="4D716C27" w:rsidR="00E558B4" w:rsidRPr="003F3D7F" w:rsidRDefault="00347C09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247</w:t>
            </w:r>
          </w:p>
        </w:tc>
        <w:tc>
          <w:tcPr>
            <w:tcW w:w="724" w:type="dxa"/>
          </w:tcPr>
          <w:p w14:paraId="3EEE7D5E" w14:textId="103C5D74" w:rsidR="00E558B4" w:rsidRPr="003F3D7F" w:rsidRDefault="00347C09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839</w:t>
            </w:r>
          </w:p>
        </w:tc>
        <w:tc>
          <w:tcPr>
            <w:tcW w:w="699" w:type="dxa"/>
            <w:vAlign w:val="bottom"/>
          </w:tcPr>
          <w:p w14:paraId="5E4C6772" w14:textId="3CFF3121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34297AA0" w14:textId="5BED0735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3652096B" w14:textId="1085875C" w:rsidR="00E558B4" w:rsidRPr="003F3D7F" w:rsidRDefault="00347C09" w:rsidP="00E558B4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044017AE" w14:textId="5A402327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946</w:t>
            </w:r>
          </w:p>
        </w:tc>
        <w:tc>
          <w:tcPr>
            <w:tcW w:w="810" w:type="dxa"/>
          </w:tcPr>
          <w:p w14:paraId="29D91E77" w14:textId="0766BC9F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1,338</w:t>
            </w:r>
          </w:p>
        </w:tc>
        <w:tc>
          <w:tcPr>
            <w:tcW w:w="810" w:type="dxa"/>
          </w:tcPr>
          <w:p w14:paraId="0972942D" w14:textId="7ECBC2B4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702" w:type="dxa"/>
          </w:tcPr>
          <w:p w14:paraId="0BAB26C4" w14:textId="43B00C93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40" w:type="dxa"/>
          </w:tcPr>
          <w:p w14:paraId="3FFAEB52" w14:textId="7D4E1463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7" w:type="dxa"/>
          </w:tcPr>
          <w:p w14:paraId="18227285" w14:textId="43B71AD4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16" w:type="dxa"/>
          </w:tcPr>
          <w:p w14:paraId="7C9027F6" w14:textId="5AF73A45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415A0BCB" w14:textId="38629F3C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7" w:type="dxa"/>
          </w:tcPr>
          <w:p w14:paraId="3683354D" w14:textId="08B47DDF" w:rsidR="00E558B4" w:rsidRPr="003F3D7F" w:rsidRDefault="005B007E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1,086</w:t>
            </w:r>
          </w:p>
        </w:tc>
      </w:tr>
      <w:tr w:rsidR="00E558B4" w:rsidRPr="003F3D7F" w14:paraId="05E71686" w14:textId="77777777" w:rsidTr="008736DA">
        <w:trPr>
          <w:cantSplit/>
        </w:trPr>
        <w:tc>
          <w:tcPr>
            <w:tcW w:w="1429" w:type="dxa"/>
          </w:tcPr>
          <w:p w14:paraId="4655C2F4" w14:textId="77777777" w:rsidR="00E558B4" w:rsidRPr="003F3D7F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bookmarkStart w:id="2" w:name="_Hlk15928376"/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10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6324D92A" w14:textId="380E2041" w:rsidR="00E558B4" w:rsidRPr="003F3D7F" w:rsidRDefault="00850B7B" w:rsidP="00E558B4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373" w:right="-1339" w:hanging="373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291</w:t>
            </w:r>
          </w:p>
        </w:tc>
        <w:tc>
          <w:tcPr>
            <w:tcW w:w="810" w:type="dxa"/>
          </w:tcPr>
          <w:p w14:paraId="17AC07E3" w14:textId="64ADDE54" w:rsidR="00E558B4" w:rsidRPr="003F3D7F" w:rsidRDefault="00850B7B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932667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932667">
              <w:rPr>
                <w:rFonts w:ascii="Angsana New" w:hAnsi="Angsana New" w:cs="Angsana New"/>
                <w:szCs w:val="22"/>
                <w:lang w:val="en-US" w:bidi="th-TH"/>
              </w:rPr>
              <w:t>127</w:t>
            </w:r>
          </w:p>
        </w:tc>
        <w:tc>
          <w:tcPr>
            <w:tcW w:w="720" w:type="dxa"/>
            <w:vAlign w:val="bottom"/>
          </w:tcPr>
          <w:p w14:paraId="3DB74AF5" w14:textId="71830439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1.32</w:t>
            </w:r>
          </w:p>
        </w:tc>
        <w:tc>
          <w:tcPr>
            <w:tcW w:w="720" w:type="dxa"/>
          </w:tcPr>
          <w:p w14:paraId="3BC37B63" w14:textId="3DE1EF65" w:rsidR="00E558B4" w:rsidRPr="003F3D7F" w:rsidRDefault="00347C09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9.93</w:t>
            </w:r>
          </w:p>
        </w:tc>
        <w:tc>
          <w:tcPr>
            <w:tcW w:w="720" w:type="dxa"/>
          </w:tcPr>
          <w:p w14:paraId="55614B65" w14:textId="173C4FEA" w:rsidR="00E558B4" w:rsidRPr="003F3D7F" w:rsidRDefault="00347C09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1,</w:t>
            </w:r>
            <w:r w:rsidR="00932667">
              <w:rPr>
                <w:rFonts w:ascii="Angsana New" w:hAnsi="Angsana New" w:cs="Angsana New"/>
                <w:szCs w:val="22"/>
              </w:rPr>
              <w:t>499</w:t>
            </w:r>
          </w:p>
        </w:tc>
        <w:tc>
          <w:tcPr>
            <w:tcW w:w="724" w:type="dxa"/>
          </w:tcPr>
          <w:p w14:paraId="10965802" w14:textId="1FABB115" w:rsidR="00E558B4" w:rsidRPr="003F3D7F" w:rsidRDefault="00347C09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3,133</w:t>
            </w:r>
          </w:p>
        </w:tc>
        <w:tc>
          <w:tcPr>
            <w:tcW w:w="699" w:type="dxa"/>
            <w:vAlign w:val="bottom"/>
          </w:tcPr>
          <w:p w14:paraId="72BAF0EE" w14:textId="250C9E60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08B9E11C" w14:textId="1BF39905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5DFDB262" w14:textId="6DA68B6B" w:rsidR="00E558B4" w:rsidRPr="003F3D7F" w:rsidRDefault="00347C09" w:rsidP="00E558B4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810" w:type="dxa"/>
          </w:tcPr>
          <w:p w14:paraId="68B130D1" w14:textId="43D30132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1,642</w:t>
            </w:r>
          </w:p>
        </w:tc>
        <w:tc>
          <w:tcPr>
            <w:tcW w:w="810" w:type="dxa"/>
          </w:tcPr>
          <w:p w14:paraId="70AAAC3F" w14:textId="4E99F05B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2,787</w:t>
            </w:r>
          </w:p>
        </w:tc>
        <w:tc>
          <w:tcPr>
            <w:tcW w:w="810" w:type="dxa"/>
          </w:tcPr>
          <w:p w14:paraId="5E9EE36C" w14:textId="1F227F02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2" w:type="dxa"/>
          </w:tcPr>
          <w:p w14:paraId="10878DDD" w14:textId="1F895C16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1040" w:type="dxa"/>
          </w:tcPr>
          <w:p w14:paraId="3B5A12C7" w14:textId="37711A65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27" w:type="dxa"/>
          </w:tcPr>
          <w:p w14:paraId="098F3EAD" w14:textId="3864D7A9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18.59</w:t>
            </w:r>
          </w:p>
        </w:tc>
        <w:tc>
          <w:tcPr>
            <w:tcW w:w="716" w:type="dxa"/>
          </w:tcPr>
          <w:p w14:paraId="57643947" w14:textId="59834CB8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3AF64F1B" w14:textId="7E43FD23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27" w:type="dxa"/>
          </w:tcPr>
          <w:p w14:paraId="16459162" w14:textId="46079076" w:rsidR="00E558B4" w:rsidRPr="003F3D7F" w:rsidRDefault="005B007E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4,</w:t>
            </w:r>
            <w:r w:rsidR="00932667">
              <w:rPr>
                <w:rFonts w:ascii="Angsana New" w:hAnsi="Angsana New" w:cs="Angsana New"/>
                <w:szCs w:val="22"/>
                <w:lang w:val="en-US" w:bidi="th-TH"/>
              </w:rPr>
              <w:t>663</w:t>
            </w:r>
          </w:p>
        </w:tc>
      </w:tr>
      <w:bookmarkEnd w:id="2"/>
      <w:tr w:rsidR="00E558B4" w:rsidRPr="003F3D7F" w14:paraId="718D7595" w14:textId="77777777" w:rsidTr="008736DA">
        <w:trPr>
          <w:cantSplit/>
        </w:trPr>
        <w:tc>
          <w:tcPr>
            <w:tcW w:w="1429" w:type="dxa"/>
          </w:tcPr>
          <w:p w14:paraId="0D57D5D2" w14:textId="77777777" w:rsidR="00E558B4" w:rsidRPr="003F3D7F" w:rsidRDefault="00E558B4" w:rsidP="00E5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90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7DB2832C" w14:textId="272572DA" w:rsidR="00E558B4" w:rsidRPr="003F3D7F" w:rsidRDefault="00850B7B" w:rsidP="00E558B4">
            <w:pPr>
              <w:pStyle w:val="acctfourfigures"/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402</w:t>
            </w:r>
          </w:p>
        </w:tc>
        <w:tc>
          <w:tcPr>
            <w:tcW w:w="810" w:type="dxa"/>
          </w:tcPr>
          <w:p w14:paraId="445F1D6E" w14:textId="569E3897" w:rsidR="00E558B4" w:rsidRPr="003F3D7F" w:rsidRDefault="00850B7B" w:rsidP="00E558B4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181,095</w:t>
            </w:r>
          </w:p>
        </w:tc>
        <w:tc>
          <w:tcPr>
            <w:tcW w:w="720" w:type="dxa"/>
            <w:vAlign w:val="bottom"/>
          </w:tcPr>
          <w:p w14:paraId="0FF8D4EA" w14:textId="4A45F039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1.32</w:t>
            </w:r>
          </w:p>
        </w:tc>
        <w:tc>
          <w:tcPr>
            <w:tcW w:w="720" w:type="dxa"/>
          </w:tcPr>
          <w:p w14:paraId="580CC137" w14:textId="612E077B" w:rsidR="00E558B4" w:rsidRPr="003F3D7F" w:rsidRDefault="00347C09" w:rsidP="00E558B4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9.93</w:t>
            </w:r>
          </w:p>
        </w:tc>
        <w:tc>
          <w:tcPr>
            <w:tcW w:w="720" w:type="dxa"/>
          </w:tcPr>
          <w:p w14:paraId="7C5D3B43" w14:textId="6CD0C005" w:rsidR="00E558B4" w:rsidRPr="003F3D7F" w:rsidRDefault="00347C09" w:rsidP="00E558B4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1,741</w:t>
            </w:r>
          </w:p>
        </w:tc>
        <w:tc>
          <w:tcPr>
            <w:tcW w:w="724" w:type="dxa"/>
          </w:tcPr>
          <w:p w14:paraId="1FB762D7" w14:textId="193B197E" w:rsidR="00E558B4" w:rsidRPr="003F3D7F" w:rsidRDefault="00347C09" w:rsidP="00E558B4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4,88</w:t>
            </w:r>
            <w:r w:rsidR="00932667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699" w:type="dxa"/>
            <w:vAlign w:val="bottom"/>
          </w:tcPr>
          <w:p w14:paraId="5957A25A" w14:textId="7024851D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11FC4525" w14:textId="6B420C30" w:rsidR="00E558B4" w:rsidRPr="003F3D7F" w:rsidRDefault="00932667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15F545E1" w14:textId="01717F66" w:rsidR="00E558B4" w:rsidRPr="003F3D7F" w:rsidRDefault="00347C09" w:rsidP="00E558B4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10</w:t>
            </w:r>
          </w:p>
        </w:tc>
        <w:tc>
          <w:tcPr>
            <w:tcW w:w="810" w:type="dxa"/>
          </w:tcPr>
          <w:p w14:paraId="7D868D5F" w14:textId="467F826D" w:rsidR="00E558B4" w:rsidRPr="003F3D7F" w:rsidRDefault="00347C09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993</w:t>
            </w:r>
          </w:p>
        </w:tc>
        <w:tc>
          <w:tcPr>
            <w:tcW w:w="810" w:type="dxa"/>
          </w:tcPr>
          <w:p w14:paraId="2DEA5E0A" w14:textId="625A44E9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4,195</w:t>
            </w:r>
          </w:p>
        </w:tc>
        <w:tc>
          <w:tcPr>
            <w:tcW w:w="810" w:type="dxa"/>
          </w:tcPr>
          <w:p w14:paraId="13266819" w14:textId="7A41B68B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702" w:type="dxa"/>
          </w:tcPr>
          <w:p w14:paraId="43743EFB" w14:textId="44062589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1040" w:type="dxa"/>
          </w:tcPr>
          <w:p w14:paraId="5DA0E9FD" w14:textId="130B3CF6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 xml:space="preserve">20.11 </w:t>
            </w:r>
            <w:r w:rsidR="00CA4D64">
              <w:rPr>
                <w:rFonts w:ascii="Angsana New" w:hAnsi="Angsana New"/>
                <w:sz w:val="22"/>
                <w:szCs w:val="22"/>
              </w:rPr>
              <w:t>-</w:t>
            </w:r>
            <w:r w:rsidRPr="003F3D7F">
              <w:rPr>
                <w:rFonts w:ascii="Angsana New" w:hAnsi="Angsana New"/>
                <w:sz w:val="22"/>
                <w:szCs w:val="22"/>
              </w:rPr>
              <w:t xml:space="preserve"> 24.07</w:t>
            </w:r>
          </w:p>
        </w:tc>
        <w:tc>
          <w:tcPr>
            <w:tcW w:w="1127" w:type="dxa"/>
          </w:tcPr>
          <w:p w14:paraId="013D81B4" w14:textId="59876955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 xml:space="preserve">21.53 </w:t>
            </w:r>
            <w:r w:rsidR="00CA4D64">
              <w:rPr>
                <w:rFonts w:ascii="Angsana New" w:hAnsi="Angsana New"/>
                <w:sz w:val="22"/>
                <w:szCs w:val="22"/>
              </w:rPr>
              <w:t>-</w:t>
            </w:r>
            <w:r w:rsidRPr="003F3D7F">
              <w:rPr>
                <w:rFonts w:ascii="Angsana New" w:hAnsi="Angsana New"/>
                <w:sz w:val="22"/>
                <w:szCs w:val="22"/>
              </w:rPr>
              <w:t xml:space="preserve"> 24.46</w:t>
            </w:r>
          </w:p>
        </w:tc>
        <w:tc>
          <w:tcPr>
            <w:tcW w:w="716" w:type="dxa"/>
          </w:tcPr>
          <w:p w14:paraId="2FA5945C" w14:textId="79B77B70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41" w:type="dxa"/>
          </w:tcPr>
          <w:p w14:paraId="7E394936" w14:textId="3AE7D9E2" w:rsidR="00E558B4" w:rsidRPr="003F3D7F" w:rsidRDefault="005B007E" w:rsidP="00E558B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27" w:type="dxa"/>
          </w:tcPr>
          <w:p w14:paraId="76BAA65F" w14:textId="0ABF5DF3" w:rsidR="00E558B4" w:rsidRPr="003F3D7F" w:rsidRDefault="005B007E" w:rsidP="00E558B4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6,676</w:t>
            </w:r>
          </w:p>
        </w:tc>
      </w:tr>
      <w:tr w:rsidR="005B007E" w:rsidRPr="003F3D7F" w14:paraId="01D06AF5" w14:textId="77777777" w:rsidTr="008736DA">
        <w:trPr>
          <w:cantSplit/>
        </w:trPr>
        <w:tc>
          <w:tcPr>
            <w:tcW w:w="1429" w:type="dxa"/>
          </w:tcPr>
          <w:p w14:paraId="5AE4C4B2" w14:textId="77777777" w:rsidR="005B007E" w:rsidRPr="003F3D7F" w:rsidRDefault="005B007E" w:rsidP="005B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90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180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155ACC57" w14:textId="2B70233F" w:rsidR="005B007E" w:rsidRPr="003F3D7F" w:rsidRDefault="005B007E" w:rsidP="005B007E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71</w:t>
            </w:r>
          </w:p>
        </w:tc>
        <w:tc>
          <w:tcPr>
            <w:tcW w:w="810" w:type="dxa"/>
          </w:tcPr>
          <w:p w14:paraId="575DD9C1" w14:textId="30765ECA" w:rsidR="005B007E" w:rsidRPr="003F3D7F" w:rsidRDefault="005B007E" w:rsidP="005B007E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31,174</w:t>
            </w:r>
          </w:p>
        </w:tc>
        <w:tc>
          <w:tcPr>
            <w:tcW w:w="720" w:type="dxa"/>
            <w:vAlign w:val="bottom"/>
          </w:tcPr>
          <w:p w14:paraId="4677AB23" w14:textId="781D9BBC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3.00</w:t>
            </w:r>
          </w:p>
        </w:tc>
        <w:tc>
          <w:tcPr>
            <w:tcW w:w="720" w:type="dxa"/>
          </w:tcPr>
          <w:p w14:paraId="77ED3860" w14:textId="79EF0209" w:rsidR="005B007E" w:rsidRPr="003F3D7F" w:rsidRDefault="005B007E" w:rsidP="005B007E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15.91</w:t>
            </w:r>
          </w:p>
        </w:tc>
        <w:tc>
          <w:tcPr>
            <w:tcW w:w="720" w:type="dxa"/>
          </w:tcPr>
          <w:p w14:paraId="6298B2D5" w14:textId="54BFD4B8" w:rsidR="005B007E" w:rsidRPr="003F3D7F" w:rsidRDefault="005B007E" w:rsidP="005B007E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636</w:t>
            </w:r>
          </w:p>
        </w:tc>
        <w:tc>
          <w:tcPr>
            <w:tcW w:w="724" w:type="dxa"/>
          </w:tcPr>
          <w:p w14:paraId="17118E3E" w14:textId="22AD727B" w:rsidR="005B007E" w:rsidRPr="003F3D7F" w:rsidRDefault="005B007E" w:rsidP="005B007E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1,588</w:t>
            </w:r>
          </w:p>
        </w:tc>
        <w:tc>
          <w:tcPr>
            <w:tcW w:w="699" w:type="dxa"/>
            <w:vAlign w:val="bottom"/>
          </w:tcPr>
          <w:p w14:paraId="178A937A" w14:textId="4413AB3C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3A487694" w14:textId="5E4AF679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08F9DBA5" w14:textId="7A312C7D" w:rsidR="005B007E" w:rsidRPr="003F3D7F" w:rsidRDefault="005B007E" w:rsidP="005B007E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746BEE2E" w14:textId="0A49075B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B9D3F1D" w14:textId="738009D3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3,759</w:t>
            </w:r>
          </w:p>
        </w:tc>
        <w:tc>
          <w:tcPr>
            <w:tcW w:w="810" w:type="dxa"/>
          </w:tcPr>
          <w:p w14:paraId="0A8B24AA" w14:textId="7F65A65E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170A3B3E" w14:textId="4F7DFCEF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1040" w:type="dxa"/>
          </w:tcPr>
          <w:p w14:paraId="7E8F76D0" w14:textId="176AE2C5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14:paraId="60CDF9BA" w14:textId="07E308D6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14:paraId="58F251A0" w14:textId="2E276536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63324708" w14:textId="28FE1B16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927" w:type="dxa"/>
          </w:tcPr>
          <w:p w14:paraId="1ADBEAEE" w14:textId="45A89752" w:rsidR="005B007E" w:rsidRPr="003F3D7F" w:rsidRDefault="005B007E" w:rsidP="005B007E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2,459</w:t>
            </w:r>
          </w:p>
        </w:tc>
      </w:tr>
      <w:tr w:rsidR="005B007E" w:rsidRPr="003F3D7F" w14:paraId="164E6BB3" w14:textId="77777777" w:rsidTr="008736DA">
        <w:trPr>
          <w:cantSplit/>
        </w:trPr>
        <w:tc>
          <w:tcPr>
            <w:tcW w:w="1429" w:type="dxa"/>
          </w:tcPr>
          <w:p w14:paraId="33A3D8D9" w14:textId="77777777" w:rsidR="005B007E" w:rsidRPr="003F3D7F" w:rsidRDefault="005B007E" w:rsidP="005B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180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270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2FC2DE3E" w14:textId="0804EA6D" w:rsidR="005B007E" w:rsidRPr="003F3D7F" w:rsidRDefault="005B007E" w:rsidP="005B007E">
            <w:pPr>
              <w:pStyle w:val="acctfourfigures"/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810" w:type="dxa"/>
          </w:tcPr>
          <w:p w14:paraId="61D4C018" w14:textId="67045673" w:rsidR="005B007E" w:rsidRPr="003F3D7F" w:rsidRDefault="005B007E" w:rsidP="005B007E">
            <w:pPr>
              <w:pStyle w:val="acctfourfigures"/>
              <w:tabs>
                <w:tab w:val="clear" w:pos="765"/>
                <w:tab w:val="decimal" w:pos="674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20" w:type="dxa"/>
            <w:vAlign w:val="bottom"/>
          </w:tcPr>
          <w:p w14:paraId="39DA552D" w14:textId="22EC841E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3.00</w:t>
            </w:r>
          </w:p>
        </w:tc>
        <w:tc>
          <w:tcPr>
            <w:tcW w:w="720" w:type="dxa"/>
          </w:tcPr>
          <w:p w14:paraId="08026DE0" w14:textId="679C8033" w:rsidR="005B007E" w:rsidRPr="003F3D7F" w:rsidRDefault="005B007E" w:rsidP="005B007E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15.91</w:t>
            </w:r>
          </w:p>
        </w:tc>
        <w:tc>
          <w:tcPr>
            <w:tcW w:w="720" w:type="dxa"/>
          </w:tcPr>
          <w:p w14:paraId="603DEBA3" w14:textId="5A0EF139" w:rsidR="005B007E" w:rsidRPr="003F3D7F" w:rsidRDefault="00932667" w:rsidP="005B007E">
            <w:pPr>
              <w:pStyle w:val="acctfourfigures"/>
              <w:tabs>
                <w:tab w:val="clear" w:pos="765"/>
                <w:tab w:val="decimal" w:pos="564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4" w:type="dxa"/>
          </w:tcPr>
          <w:p w14:paraId="4285AE12" w14:textId="6ED1787F" w:rsidR="005B007E" w:rsidRPr="003F3D7F" w:rsidRDefault="005B007E" w:rsidP="005B007E">
            <w:pPr>
              <w:pStyle w:val="acctfourfigures"/>
              <w:tabs>
                <w:tab w:val="clear" w:pos="765"/>
                <w:tab w:val="decimal" w:pos="537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</w:p>
        </w:tc>
        <w:tc>
          <w:tcPr>
            <w:tcW w:w="699" w:type="dxa"/>
            <w:vAlign w:val="bottom"/>
          </w:tcPr>
          <w:p w14:paraId="1D73CAEC" w14:textId="419D06D2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  <w:vAlign w:val="bottom"/>
          </w:tcPr>
          <w:p w14:paraId="7E3C862A" w14:textId="73AA1094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14:paraId="72F3EF91" w14:textId="5FDA7031" w:rsidR="005B007E" w:rsidRPr="003F3D7F" w:rsidRDefault="00932667" w:rsidP="005B007E">
            <w:pPr>
              <w:pStyle w:val="acctfourfigures"/>
              <w:tabs>
                <w:tab w:val="clear" w:pos="765"/>
              </w:tabs>
              <w:spacing w:line="340" w:lineRule="exact"/>
              <w:ind w:left="-72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133A86B0" w14:textId="2EABD3E6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74DCEE6" w14:textId="6C727E56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F0739E8" w14:textId="79AC7189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23451F6C" w14:textId="7AD93D35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0" w:type="dxa"/>
          </w:tcPr>
          <w:p w14:paraId="2DD3372B" w14:textId="7A8A56A3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14:paraId="1AF84AA9" w14:textId="5999DAB6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14:paraId="4254E74C" w14:textId="1D231F04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4E3A2766" w14:textId="0F078288" w:rsidR="005B007E" w:rsidRPr="003F3D7F" w:rsidRDefault="00932667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7" w:type="dxa"/>
          </w:tcPr>
          <w:p w14:paraId="28065743" w14:textId="01520CA7" w:rsidR="005B007E" w:rsidRPr="003F3D7F" w:rsidRDefault="005B007E" w:rsidP="005B007E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</w:p>
        </w:tc>
      </w:tr>
      <w:tr w:rsidR="005B007E" w:rsidRPr="003F3D7F" w14:paraId="33F3A70B" w14:textId="77777777" w:rsidTr="008736DA">
        <w:trPr>
          <w:cantSplit/>
        </w:trPr>
        <w:tc>
          <w:tcPr>
            <w:tcW w:w="1429" w:type="dxa"/>
          </w:tcPr>
          <w:p w14:paraId="59867B02" w14:textId="77777777" w:rsidR="005B007E" w:rsidRPr="003F3D7F" w:rsidRDefault="005B007E" w:rsidP="005B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270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1729D26C" w14:textId="3FA21676" w:rsidR="005B007E" w:rsidRPr="003F3D7F" w:rsidRDefault="005B007E" w:rsidP="005B00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74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810" w:type="dxa"/>
          </w:tcPr>
          <w:p w14:paraId="3A7A32C8" w14:textId="75EE8366" w:rsidR="005B007E" w:rsidRPr="003F3D7F" w:rsidRDefault="005B007E" w:rsidP="005B00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74"/>
              </w:tabs>
              <w:spacing w:line="340" w:lineRule="exact"/>
              <w:ind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2,354</w:t>
            </w:r>
          </w:p>
        </w:tc>
        <w:tc>
          <w:tcPr>
            <w:tcW w:w="720" w:type="dxa"/>
            <w:vAlign w:val="bottom"/>
          </w:tcPr>
          <w:p w14:paraId="7CFAE94F" w14:textId="66954072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83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3.00</w:t>
            </w:r>
          </w:p>
        </w:tc>
        <w:tc>
          <w:tcPr>
            <w:tcW w:w="720" w:type="dxa"/>
          </w:tcPr>
          <w:p w14:paraId="40D586EB" w14:textId="06D6558C" w:rsidR="005B007E" w:rsidRPr="003F3D7F" w:rsidRDefault="005B007E" w:rsidP="005B007E">
            <w:pPr>
              <w:pStyle w:val="acctfourfigures"/>
              <w:tabs>
                <w:tab w:val="clear" w:pos="765"/>
                <w:tab w:val="decimal" w:pos="222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15.91</w:t>
            </w:r>
          </w:p>
        </w:tc>
        <w:tc>
          <w:tcPr>
            <w:tcW w:w="720" w:type="dxa"/>
          </w:tcPr>
          <w:p w14:paraId="5AA5ABBA" w14:textId="51B75BF3" w:rsidR="005B007E" w:rsidRPr="003F3D7F" w:rsidRDefault="005B007E" w:rsidP="005B00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64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21</w:t>
            </w:r>
          </w:p>
        </w:tc>
        <w:tc>
          <w:tcPr>
            <w:tcW w:w="724" w:type="dxa"/>
          </w:tcPr>
          <w:p w14:paraId="20B9EDEA" w14:textId="169F1FBA" w:rsidR="005B007E" w:rsidRPr="003F3D7F" w:rsidRDefault="005B007E" w:rsidP="005B00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37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699" w:type="dxa"/>
          </w:tcPr>
          <w:p w14:paraId="17E900B4" w14:textId="328C2AED" w:rsidR="005B007E" w:rsidRPr="003F3D7F" w:rsidRDefault="005B007E" w:rsidP="005B007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957</w:t>
            </w:r>
          </w:p>
        </w:tc>
        <w:tc>
          <w:tcPr>
            <w:tcW w:w="741" w:type="dxa"/>
          </w:tcPr>
          <w:p w14:paraId="60CCB2EF" w14:textId="18725875" w:rsidR="005B007E" w:rsidRPr="003F3D7F" w:rsidRDefault="005B007E" w:rsidP="005B007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630" w:type="dxa"/>
          </w:tcPr>
          <w:p w14:paraId="27F967D9" w14:textId="4B84BFB5" w:rsidR="005B007E" w:rsidRPr="003F3D7F" w:rsidRDefault="005B007E" w:rsidP="005B00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10" w:type="dxa"/>
          </w:tcPr>
          <w:p w14:paraId="2611AE53" w14:textId="10ECEDFB" w:rsidR="005B007E" w:rsidRPr="003F3D7F" w:rsidRDefault="00932667" w:rsidP="005B007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F596C5D" w14:textId="02B34BF8" w:rsidR="005B007E" w:rsidRPr="003F3D7F" w:rsidRDefault="005B007E" w:rsidP="005B007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810" w:type="dxa"/>
          </w:tcPr>
          <w:p w14:paraId="749EE6D3" w14:textId="678C8BAE" w:rsidR="005B007E" w:rsidRPr="003F3D7F" w:rsidRDefault="00932667" w:rsidP="005B007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0F0A31F4" w14:textId="70DF6214" w:rsidR="005B007E" w:rsidRPr="003F3D7F" w:rsidRDefault="005B007E" w:rsidP="005B007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40" w:type="dxa"/>
          </w:tcPr>
          <w:p w14:paraId="152B1684" w14:textId="282A9876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127" w:type="dxa"/>
          </w:tcPr>
          <w:p w14:paraId="310B7443" w14:textId="54DD262A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16" w:type="dxa"/>
          </w:tcPr>
          <w:p w14:paraId="1F77EB8F" w14:textId="5747D4B1" w:rsidR="005B007E" w:rsidRPr="003F3D7F" w:rsidRDefault="00932667" w:rsidP="005B007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1" w:type="dxa"/>
          </w:tcPr>
          <w:p w14:paraId="56948FC9" w14:textId="41795DE4" w:rsidR="005B007E" w:rsidRPr="003F3D7F" w:rsidRDefault="005B007E" w:rsidP="005B007E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927" w:type="dxa"/>
          </w:tcPr>
          <w:p w14:paraId="1C5CECC3" w14:textId="0339A45C" w:rsidR="005B007E" w:rsidRPr="003F3D7F" w:rsidRDefault="005B007E" w:rsidP="005B00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25"/>
              </w:tabs>
              <w:spacing w:line="340" w:lineRule="exact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1,674</w:t>
            </w:r>
          </w:p>
        </w:tc>
      </w:tr>
      <w:tr w:rsidR="005B007E" w:rsidRPr="003F3D7F" w14:paraId="1E3C9B6D" w14:textId="77777777" w:rsidTr="008736DA">
        <w:trPr>
          <w:cantSplit/>
        </w:trPr>
        <w:tc>
          <w:tcPr>
            <w:tcW w:w="1429" w:type="dxa"/>
          </w:tcPr>
          <w:p w14:paraId="255C1F4C" w14:textId="77777777" w:rsidR="005B007E" w:rsidRPr="003F3D7F" w:rsidRDefault="005B007E" w:rsidP="005B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630" w:type="dxa"/>
          </w:tcPr>
          <w:p w14:paraId="5A297954" w14:textId="1D23E360" w:rsidR="005B007E" w:rsidRPr="003F3D7F" w:rsidRDefault="005B007E" w:rsidP="005B00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2,664</w:t>
            </w:r>
          </w:p>
        </w:tc>
        <w:tc>
          <w:tcPr>
            <w:tcW w:w="810" w:type="dxa"/>
          </w:tcPr>
          <w:p w14:paraId="042079BD" w14:textId="59D478CF" w:rsidR="005B007E" w:rsidRPr="003F3D7F" w:rsidRDefault="005B007E" w:rsidP="005B00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74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</w:t>
            </w:r>
            <w:r w:rsidR="0093266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206</w:t>
            </w: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93266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267</w:t>
            </w:r>
          </w:p>
        </w:tc>
        <w:tc>
          <w:tcPr>
            <w:tcW w:w="720" w:type="dxa"/>
          </w:tcPr>
          <w:p w14:paraId="6CEB028D" w14:textId="77777777" w:rsidR="005B007E" w:rsidRPr="003F3D7F" w:rsidRDefault="005B007E" w:rsidP="005B007E">
            <w:pPr>
              <w:pStyle w:val="acctfourfigures"/>
              <w:tabs>
                <w:tab w:val="clear" w:pos="765"/>
                <w:tab w:val="decimal" w:pos="283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ECDD296" w14:textId="77777777" w:rsidR="005B007E" w:rsidRPr="003F3D7F" w:rsidRDefault="005B007E" w:rsidP="005B007E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914859C" w14:textId="69A752A0" w:rsidR="005B007E" w:rsidRPr="003F3D7F" w:rsidRDefault="005B007E" w:rsidP="005B00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4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</w:rPr>
              <w:t>7,</w:t>
            </w:r>
            <w:r w:rsidR="00932667">
              <w:rPr>
                <w:rFonts w:ascii="Angsana New" w:hAnsi="Angsana New" w:cs="Angsana New"/>
                <w:b/>
                <w:bCs/>
                <w:szCs w:val="22"/>
              </w:rPr>
              <w:t>202</w:t>
            </w:r>
          </w:p>
        </w:tc>
        <w:tc>
          <w:tcPr>
            <w:tcW w:w="724" w:type="dxa"/>
          </w:tcPr>
          <w:p w14:paraId="73565F3A" w14:textId="170486C4" w:rsidR="005B007E" w:rsidRPr="003F3D7F" w:rsidRDefault="005B007E" w:rsidP="005B00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37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19,036</w:t>
            </w:r>
          </w:p>
        </w:tc>
        <w:tc>
          <w:tcPr>
            <w:tcW w:w="699" w:type="dxa"/>
          </w:tcPr>
          <w:p w14:paraId="53901EB1" w14:textId="044D9D62" w:rsidR="005B007E" w:rsidRPr="003F3D7F" w:rsidRDefault="005B007E" w:rsidP="005B007E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3D7F">
              <w:rPr>
                <w:rFonts w:ascii="Angsana New" w:hAnsi="Angsana New"/>
                <w:b/>
                <w:bCs/>
                <w:sz w:val="22"/>
                <w:szCs w:val="22"/>
              </w:rPr>
              <w:t>957</w:t>
            </w:r>
          </w:p>
        </w:tc>
        <w:tc>
          <w:tcPr>
            <w:tcW w:w="741" w:type="dxa"/>
          </w:tcPr>
          <w:p w14:paraId="5AF6586C" w14:textId="49D9B79A" w:rsidR="005B007E" w:rsidRPr="003F3D7F" w:rsidRDefault="005B007E" w:rsidP="005B007E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3D7F">
              <w:rPr>
                <w:rFonts w:ascii="Angsana New" w:hAnsi="Angsana New"/>
                <w:b/>
                <w:bCs/>
                <w:sz w:val="22"/>
                <w:szCs w:val="22"/>
              </w:rPr>
              <w:t>620</w:t>
            </w:r>
          </w:p>
        </w:tc>
        <w:tc>
          <w:tcPr>
            <w:tcW w:w="630" w:type="dxa"/>
          </w:tcPr>
          <w:p w14:paraId="37AB0532" w14:textId="332CD84A" w:rsidR="005B007E" w:rsidRPr="003F3D7F" w:rsidRDefault="005B007E" w:rsidP="005B00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49</w:t>
            </w:r>
          </w:p>
        </w:tc>
        <w:tc>
          <w:tcPr>
            <w:tcW w:w="810" w:type="dxa"/>
          </w:tcPr>
          <w:p w14:paraId="36F32076" w14:textId="25370C35" w:rsidR="005B007E" w:rsidRPr="003F3D7F" w:rsidRDefault="005B007E" w:rsidP="005B007E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2"/>
                <w:szCs w:val="28"/>
              </w:rPr>
              <w:t>10,209</w:t>
            </w:r>
          </w:p>
        </w:tc>
        <w:tc>
          <w:tcPr>
            <w:tcW w:w="810" w:type="dxa"/>
          </w:tcPr>
          <w:p w14:paraId="28312BC8" w14:textId="7E51FF4D" w:rsidR="005B007E" w:rsidRPr="003F3D7F" w:rsidRDefault="005B007E" w:rsidP="005B007E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2"/>
                <w:szCs w:val="28"/>
              </w:rPr>
              <w:t>16,559</w:t>
            </w:r>
          </w:p>
        </w:tc>
        <w:tc>
          <w:tcPr>
            <w:tcW w:w="810" w:type="dxa"/>
          </w:tcPr>
          <w:p w14:paraId="01695421" w14:textId="05DFEECF" w:rsidR="005B007E" w:rsidRPr="003F3D7F" w:rsidRDefault="005B007E" w:rsidP="005B007E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3D7F"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  <w:r w:rsidR="00932667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Pr="003F3D7F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2" w:type="dxa"/>
          </w:tcPr>
          <w:p w14:paraId="40CD1981" w14:textId="3ED0FEFB" w:rsidR="005B007E" w:rsidRPr="003F3D7F" w:rsidRDefault="005B007E" w:rsidP="005B007E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4"/>
              </w:tabs>
              <w:spacing w:line="34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2"/>
                <w:szCs w:val="22"/>
              </w:rPr>
              <w:t>934</w:t>
            </w:r>
          </w:p>
        </w:tc>
        <w:tc>
          <w:tcPr>
            <w:tcW w:w="1040" w:type="dxa"/>
          </w:tcPr>
          <w:p w14:paraId="17584774" w14:textId="77777777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right="-3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14:paraId="30B9E710" w14:textId="77777777" w:rsidR="005B007E" w:rsidRPr="003F3D7F" w:rsidRDefault="005B007E" w:rsidP="005B0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3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16" w:type="dxa"/>
          </w:tcPr>
          <w:p w14:paraId="66E213F2" w14:textId="5B4B65B2" w:rsidR="005B007E" w:rsidRPr="003F3D7F" w:rsidRDefault="005B007E" w:rsidP="005B00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16</w:t>
            </w:r>
          </w:p>
        </w:tc>
        <w:tc>
          <w:tcPr>
            <w:tcW w:w="741" w:type="dxa"/>
          </w:tcPr>
          <w:p w14:paraId="0A242187" w14:textId="77D3484E" w:rsidR="005B007E" w:rsidRPr="003F3D7F" w:rsidRDefault="005B007E" w:rsidP="005B00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68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</w:rPr>
              <w:t>360</w:t>
            </w:r>
          </w:p>
        </w:tc>
        <w:tc>
          <w:tcPr>
            <w:tcW w:w="927" w:type="dxa"/>
          </w:tcPr>
          <w:p w14:paraId="27270020" w14:textId="5507F35B" w:rsidR="005B007E" w:rsidRPr="003F3D7F" w:rsidRDefault="005B007E" w:rsidP="005B007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25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28,</w:t>
            </w:r>
            <w:r w:rsidR="0093266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191</w:t>
            </w:r>
          </w:p>
        </w:tc>
      </w:tr>
    </w:tbl>
    <w:p w14:paraId="1623693C" w14:textId="77777777" w:rsidR="00C63AEB" w:rsidRPr="003F3D7F" w:rsidRDefault="00C63AEB" w:rsidP="00C63AE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9"/>
          <w:szCs w:val="19"/>
          <w:lang w:bidi="th-TH"/>
        </w:rPr>
      </w:pPr>
    </w:p>
    <w:p w14:paraId="6788E4F5" w14:textId="77777777" w:rsidR="008E2D65" w:rsidRPr="003F3D7F" w:rsidRDefault="008E2D65" w:rsidP="0046108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9"/>
          <w:szCs w:val="19"/>
          <w:lang w:bidi="th-TH"/>
        </w:rPr>
      </w:pPr>
    </w:p>
    <w:p w14:paraId="09C473C2" w14:textId="77777777" w:rsidR="00237CB7" w:rsidRPr="003F3D7F" w:rsidRDefault="00237CB7" w:rsidP="0046108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"/>
          <w:szCs w:val="2"/>
          <w:lang w:bidi="th-TH"/>
        </w:rPr>
      </w:pPr>
    </w:p>
    <w:p w14:paraId="50998A67" w14:textId="77777777" w:rsidR="00E96D8C" w:rsidRPr="003F3D7F" w:rsidRDefault="00E96D8C" w:rsidP="0046108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"/>
          <w:szCs w:val="2"/>
          <w:cs/>
          <w:lang w:bidi="th-TH"/>
        </w:rPr>
      </w:pPr>
    </w:p>
    <w:tbl>
      <w:tblPr>
        <w:tblW w:w="1529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9"/>
        <w:gridCol w:w="630"/>
        <w:gridCol w:w="810"/>
        <w:gridCol w:w="720"/>
        <w:gridCol w:w="720"/>
        <w:gridCol w:w="720"/>
        <w:gridCol w:w="723"/>
        <w:gridCol w:w="720"/>
        <w:gridCol w:w="720"/>
        <w:gridCol w:w="630"/>
        <w:gridCol w:w="810"/>
        <w:gridCol w:w="810"/>
        <w:gridCol w:w="810"/>
        <w:gridCol w:w="702"/>
        <w:gridCol w:w="918"/>
        <w:gridCol w:w="900"/>
        <w:gridCol w:w="792"/>
        <w:gridCol w:w="738"/>
        <w:gridCol w:w="990"/>
      </w:tblGrid>
      <w:tr w:rsidR="00C63AEB" w:rsidRPr="003F3D7F" w14:paraId="0C44F57A" w14:textId="77777777" w:rsidTr="00EA5170">
        <w:trPr>
          <w:cantSplit/>
        </w:trPr>
        <w:tc>
          <w:tcPr>
            <w:tcW w:w="1429" w:type="dxa"/>
          </w:tcPr>
          <w:p w14:paraId="2D5F82B6" w14:textId="77777777" w:rsidR="00C63AEB" w:rsidRPr="003F3D7F" w:rsidRDefault="00F52C55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</w:rPr>
              <w:lastRenderedPageBreak/>
              <w:br w:type="page"/>
            </w:r>
            <w:r w:rsidRPr="003F3D7F">
              <w:rPr>
                <w:rFonts w:ascii="Angsana New" w:hAnsi="Angsana New"/>
                <w:sz w:val="19"/>
                <w:szCs w:val="19"/>
              </w:rPr>
              <w:br w:type="page"/>
            </w:r>
            <w:r w:rsidR="00C63AEB" w:rsidRPr="003F3D7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863" w:type="dxa"/>
            <w:gridSpan w:val="18"/>
          </w:tcPr>
          <w:p w14:paraId="44264C2B" w14:textId="77777777" w:rsidR="00C63AEB" w:rsidRPr="003F3D7F" w:rsidRDefault="00D30314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bidi="th-TH"/>
              </w:rPr>
              <w:t>งบการเงิน</w:t>
            </w:r>
            <w:r w:rsidR="003950EF" w:rsidRPr="003F3D7F">
              <w:rPr>
                <w:rFonts w:ascii="Angsana New" w:hAnsi="Angsana New" w:cs="Angsana New" w:hint="cs"/>
                <w:b/>
                <w:bCs/>
                <w:sz w:val="19"/>
                <w:szCs w:val="19"/>
                <w:cs/>
                <w:lang w:bidi="th-TH"/>
              </w:rPr>
              <w:t>ที่แสดงเงินลงทุนตามวิธีส่วนได้เสีย</w:t>
            </w:r>
            <w:r w:rsidR="00814825" w:rsidRPr="003F3D7F">
              <w:rPr>
                <w:rFonts w:ascii="Angsana New" w:hAnsi="Angsana New" w:cs="Angsana New" w:hint="cs"/>
                <w:b/>
                <w:bCs/>
                <w:sz w:val="19"/>
                <w:szCs w:val="19"/>
                <w:cs/>
                <w:lang w:bidi="th-TH"/>
              </w:rPr>
              <w:t>และงบการเงินเฉพาะกิจการ</w:t>
            </w:r>
          </w:p>
        </w:tc>
      </w:tr>
      <w:tr w:rsidR="00C63AEB" w:rsidRPr="003F3D7F" w14:paraId="1F5A86D3" w14:textId="77777777" w:rsidTr="00EA5170">
        <w:trPr>
          <w:cantSplit/>
        </w:trPr>
        <w:tc>
          <w:tcPr>
            <w:tcW w:w="1429" w:type="dxa"/>
          </w:tcPr>
          <w:p w14:paraId="4C89F35B" w14:textId="77777777" w:rsidR="00C63AEB" w:rsidRPr="003F3D7F" w:rsidRDefault="00C63AEB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863" w:type="dxa"/>
            <w:gridSpan w:val="18"/>
          </w:tcPr>
          <w:p w14:paraId="6349C013" w14:textId="77777777" w:rsidR="00C63AEB" w:rsidRPr="003F3D7F" w:rsidRDefault="00C63AEB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31 ธันวาคม 2561</w:t>
            </w:r>
          </w:p>
        </w:tc>
      </w:tr>
      <w:tr w:rsidR="0082788F" w:rsidRPr="003F3D7F" w14:paraId="08E4804B" w14:textId="77777777" w:rsidTr="00EA5170">
        <w:trPr>
          <w:cantSplit/>
        </w:trPr>
        <w:tc>
          <w:tcPr>
            <w:tcW w:w="1429" w:type="dxa"/>
          </w:tcPr>
          <w:p w14:paraId="6EF31209" w14:textId="77777777" w:rsidR="0082788F" w:rsidRPr="003F3D7F" w:rsidRDefault="0082788F" w:rsidP="00C6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4323" w:type="dxa"/>
            <w:gridSpan w:val="6"/>
          </w:tcPr>
          <w:p w14:paraId="7E07C4BF" w14:textId="77777777" w:rsidR="0082788F" w:rsidRPr="003F3D7F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สำรองทั่วไป</w:t>
            </w:r>
          </w:p>
        </w:tc>
        <w:tc>
          <w:tcPr>
            <w:tcW w:w="1440" w:type="dxa"/>
            <w:gridSpan w:val="2"/>
          </w:tcPr>
          <w:p w14:paraId="0B13DFBB" w14:textId="77777777" w:rsidR="0082788F" w:rsidRPr="003F3D7F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สำรองเฉพาะราย</w:t>
            </w:r>
          </w:p>
        </w:tc>
        <w:tc>
          <w:tcPr>
            <w:tcW w:w="7110" w:type="dxa"/>
            <w:gridSpan w:val="9"/>
          </w:tcPr>
          <w:p w14:paraId="147AC4A8" w14:textId="77777777" w:rsidR="0082788F" w:rsidRPr="003F3D7F" w:rsidRDefault="0082788F" w:rsidP="0082788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สำรองเพิ่มเติม</w:t>
            </w:r>
          </w:p>
        </w:tc>
        <w:tc>
          <w:tcPr>
            <w:tcW w:w="990" w:type="dxa"/>
          </w:tcPr>
          <w:p w14:paraId="44D70B97" w14:textId="77777777" w:rsidR="0082788F" w:rsidRPr="003F3D7F" w:rsidRDefault="0082788F" w:rsidP="00C63AEB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2C1A53" w:rsidRPr="003F3D7F" w14:paraId="6979E94B" w14:textId="77777777" w:rsidTr="00EA5170">
        <w:trPr>
          <w:cantSplit/>
        </w:trPr>
        <w:tc>
          <w:tcPr>
            <w:tcW w:w="1429" w:type="dxa"/>
          </w:tcPr>
          <w:p w14:paraId="411A67F5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2D12EA03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9A83DEB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ลูกหนี้ตาม</w:t>
            </w:r>
          </w:p>
        </w:tc>
        <w:tc>
          <w:tcPr>
            <w:tcW w:w="720" w:type="dxa"/>
          </w:tcPr>
          <w:p w14:paraId="565C4F7D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14:paraId="2E625690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14:paraId="0D9F983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3" w:type="dxa"/>
          </w:tcPr>
          <w:p w14:paraId="3E9F883E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720" w:type="dxa"/>
          </w:tcPr>
          <w:p w14:paraId="093A7B95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20" w:type="dxa"/>
          </w:tcPr>
          <w:p w14:paraId="23A3BA6E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630" w:type="dxa"/>
          </w:tcPr>
          <w:p w14:paraId="5B33C362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BDB73FF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810" w:type="dxa"/>
          </w:tcPr>
          <w:p w14:paraId="5CFDDEF8" w14:textId="77777777" w:rsidR="002C1A53" w:rsidRPr="003F3D7F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02" w:type="dxa"/>
          </w:tcPr>
          <w:p w14:paraId="125FA823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18" w:type="dxa"/>
          </w:tcPr>
          <w:p w14:paraId="7AC20A99" w14:textId="77777777" w:rsidR="002C1A53" w:rsidRPr="003F3D7F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11D7F28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  <w:tc>
          <w:tcPr>
            <w:tcW w:w="792" w:type="dxa"/>
          </w:tcPr>
          <w:p w14:paraId="63A3C07A" w14:textId="77777777" w:rsidR="002C1A53" w:rsidRPr="003F3D7F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79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38" w:type="dxa"/>
          </w:tcPr>
          <w:p w14:paraId="1C1BE2D6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90" w:type="dxa"/>
          </w:tcPr>
          <w:p w14:paraId="74D9FADD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2C1A53" w:rsidRPr="003F3D7F" w14:paraId="347E471B" w14:textId="77777777" w:rsidTr="00EA5170">
        <w:trPr>
          <w:cantSplit/>
        </w:trPr>
        <w:tc>
          <w:tcPr>
            <w:tcW w:w="1429" w:type="dxa"/>
          </w:tcPr>
          <w:p w14:paraId="04F7C993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30FCD263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E1FEC77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สัญญาเช่าซื้อ</w:t>
            </w:r>
          </w:p>
        </w:tc>
        <w:tc>
          <w:tcPr>
            <w:tcW w:w="1440" w:type="dxa"/>
            <w:gridSpan w:val="2"/>
          </w:tcPr>
          <w:p w14:paraId="59BF7C87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3" w:type="dxa"/>
            <w:gridSpan w:val="2"/>
          </w:tcPr>
          <w:p w14:paraId="22192515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39B04888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3ADB6232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0D52FB5F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438231DF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818" w:type="dxa"/>
            <w:gridSpan w:val="2"/>
          </w:tcPr>
          <w:p w14:paraId="74C000FD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4F2E6F8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90" w:type="dxa"/>
          </w:tcPr>
          <w:p w14:paraId="759371B6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2C1A53" w:rsidRPr="003F3D7F" w14:paraId="0D3C6858" w14:textId="77777777" w:rsidTr="00EA5170">
        <w:trPr>
          <w:cantSplit/>
        </w:trPr>
        <w:tc>
          <w:tcPr>
            <w:tcW w:w="1429" w:type="dxa"/>
          </w:tcPr>
          <w:p w14:paraId="6B7AB78A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5DE01614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BBDB4C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59D8F13D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3" w:type="dxa"/>
            <w:gridSpan w:val="2"/>
          </w:tcPr>
          <w:p w14:paraId="72AB8A1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39DDD23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0DD6B957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0190EFEA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12" w:type="dxa"/>
            <w:gridSpan w:val="2"/>
          </w:tcPr>
          <w:p w14:paraId="3050850D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818" w:type="dxa"/>
            <w:gridSpan w:val="2"/>
          </w:tcPr>
          <w:p w14:paraId="1C0D218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3ECC53A2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90" w:type="dxa"/>
          </w:tcPr>
          <w:p w14:paraId="3FB13B4A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2C1A53" w:rsidRPr="003F3D7F" w14:paraId="039F5E43" w14:textId="77777777" w:rsidTr="00EA5170">
        <w:trPr>
          <w:cantSplit/>
        </w:trPr>
        <w:tc>
          <w:tcPr>
            <w:tcW w:w="1429" w:type="dxa"/>
          </w:tcPr>
          <w:p w14:paraId="617B9F01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5E8FDB8D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FE6A988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gridSpan w:val="2"/>
          </w:tcPr>
          <w:p w14:paraId="5F02A32A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3" w:type="dxa"/>
            <w:gridSpan w:val="2"/>
          </w:tcPr>
          <w:p w14:paraId="033A7D85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5EE0312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630" w:type="dxa"/>
          </w:tcPr>
          <w:p w14:paraId="46F8CCBE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51D36186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มูลค่าลูกหนี้ตาม</w:t>
            </w:r>
          </w:p>
        </w:tc>
        <w:tc>
          <w:tcPr>
            <w:tcW w:w="1512" w:type="dxa"/>
            <w:gridSpan w:val="2"/>
          </w:tcPr>
          <w:p w14:paraId="35513CFA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818" w:type="dxa"/>
            <w:gridSpan w:val="2"/>
          </w:tcPr>
          <w:p w14:paraId="089D20DC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F0249D4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90" w:type="dxa"/>
          </w:tcPr>
          <w:p w14:paraId="65D6FC71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</w:tr>
      <w:tr w:rsidR="002C1A53" w:rsidRPr="003F3D7F" w14:paraId="483F21D8" w14:textId="77777777" w:rsidTr="00EA5170">
        <w:trPr>
          <w:cantSplit/>
        </w:trPr>
        <w:tc>
          <w:tcPr>
            <w:tcW w:w="1429" w:type="dxa"/>
          </w:tcPr>
          <w:p w14:paraId="13EFD056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72183C38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จำนวน</w:t>
            </w:r>
          </w:p>
        </w:tc>
        <w:tc>
          <w:tcPr>
            <w:tcW w:w="810" w:type="dxa"/>
          </w:tcPr>
          <w:p w14:paraId="26CB2D67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ที่ยังไม่ถือ</w:t>
            </w:r>
          </w:p>
        </w:tc>
        <w:tc>
          <w:tcPr>
            <w:tcW w:w="1440" w:type="dxa"/>
            <w:gridSpan w:val="2"/>
          </w:tcPr>
          <w:p w14:paraId="5B99820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443" w:type="dxa"/>
            <w:gridSpan w:val="2"/>
          </w:tcPr>
          <w:p w14:paraId="2B1E8743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1440" w:type="dxa"/>
            <w:gridSpan w:val="2"/>
          </w:tcPr>
          <w:p w14:paraId="4D37CFB5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630" w:type="dxa"/>
          </w:tcPr>
          <w:p w14:paraId="71283FB2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จำนวน</w:t>
            </w:r>
          </w:p>
        </w:tc>
        <w:tc>
          <w:tcPr>
            <w:tcW w:w="1620" w:type="dxa"/>
            <w:gridSpan w:val="2"/>
          </w:tcPr>
          <w:p w14:paraId="302093EA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สัญญาเช่าซื้อสูงกว่า</w:t>
            </w:r>
          </w:p>
        </w:tc>
        <w:tc>
          <w:tcPr>
            <w:tcW w:w="1512" w:type="dxa"/>
            <w:gridSpan w:val="2"/>
          </w:tcPr>
          <w:p w14:paraId="6CD7426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1818" w:type="dxa"/>
            <w:gridSpan w:val="2"/>
          </w:tcPr>
          <w:p w14:paraId="191B9E26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อัตราค่าเผื่อ</w:t>
            </w:r>
          </w:p>
        </w:tc>
        <w:tc>
          <w:tcPr>
            <w:tcW w:w="1530" w:type="dxa"/>
            <w:gridSpan w:val="2"/>
          </w:tcPr>
          <w:p w14:paraId="538ECFC6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ค่าเผื่อ</w:t>
            </w:r>
          </w:p>
        </w:tc>
        <w:tc>
          <w:tcPr>
            <w:tcW w:w="990" w:type="dxa"/>
          </w:tcPr>
          <w:p w14:paraId="28C5D312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รวมค่าเผื่อ</w:t>
            </w:r>
          </w:p>
        </w:tc>
      </w:tr>
      <w:tr w:rsidR="002C1A53" w:rsidRPr="003F3D7F" w14:paraId="6D74AF46" w14:textId="77777777" w:rsidTr="00EA5170">
        <w:trPr>
          <w:cantSplit/>
        </w:trPr>
        <w:tc>
          <w:tcPr>
            <w:tcW w:w="1429" w:type="dxa"/>
          </w:tcPr>
          <w:p w14:paraId="3902402C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191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30" w:type="dxa"/>
          </w:tcPr>
          <w:p w14:paraId="2664B69F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สัญญา</w:t>
            </w:r>
          </w:p>
        </w:tc>
        <w:tc>
          <w:tcPr>
            <w:tcW w:w="810" w:type="dxa"/>
          </w:tcPr>
          <w:p w14:paraId="00BEB50D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00" w:right="-58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เป็นรายได้</w:t>
            </w:r>
          </w:p>
        </w:tc>
        <w:tc>
          <w:tcPr>
            <w:tcW w:w="1440" w:type="dxa"/>
            <w:gridSpan w:val="2"/>
          </w:tcPr>
          <w:p w14:paraId="2F346B8C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3" w:type="dxa"/>
            <w:gridSpan w:val="2"/>
          </w:tcPr>
          <w:p w14:paraId="090E99B4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9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440" w:type="dxa"/>
            <w:gridSpan w:val="2"/>
          </w:tcPr>
          <w:p w14:paraId="102B4414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72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630" w:type="dxa"/>
          </w:tcPr>
          <w:p w14:paraId="66DF7F81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สัญญา</w:t>
            </w:r>
          </w:p>
        </w:tc>
        <w:tc>
          <w:tcPr>
            <w:tcW w:w="1620" w:type="dxa"/>
            <w:gridSpan w:val="2"/>
          </w:tcPr>
          <w:p w14:paraId="272B5DF4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มูลค่าหลักประกัน</w:t>
            </w:r>
          </w:p>
        </w:tc>
        <w:tc>
          <w:tcPr>
            <w:tcW w:w="1512" w:type="dxa"/>
            <w:gridSpan w:val="2"/>
          </w:tcPr>
          <w:p w14:paraId="45C032F5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ส่วน</w:t>
            </w:r>
            <w:r w:rsidR="00BA3EDA"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ขาด</w:t>
            </w:r>
          </w:p>
        </w:tc>
        <w:tc>
          <w:tcPr>
            <w:tcW w:w="1818" w:type="dxa"/>
            <w:gridSpan w:val="2"/>
          </w:tcPr>
          <w:p w14:paraId="796FA842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1530" w:type="dxa"/>
            <w:gridSpan w:val="2"/>
          </w:tcPr>
          <w:p w14:paraId="4B96E237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  <w:tc>
          <w:tcPr>
            <w:tcW w:w="990" w:type="dxa"/>
          </w:tcPr>
          <w:p w14:paraId="767123BB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bidi="th-TH"/>
              </w:rPr>
              <w:t>หนี้สงสัยจะสูญ</w:t>
            </w:r>
          </w:p>
        </w:tc>
      </w:tr>
      <w:tr w:rsidR="002C1A53" w:rsidRPr="003F3D7F" w14:paraId="2EF06EFD" w14:textId="77777777" w:rsidTr="00EA5170">
        <w:trPr>
          <w:cantSplit/>
        </w:trPr>
        <w:tc>
          <w:tcPr>
            <w:tcW w:w="1429" w:type="dxa"/>
          </w:tcPr>
          <w:p w14:paraId="3074F177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11601E67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69"/>
              <w:jc w:val="center"/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F7B036D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720" w:type="dxa"/>
          </w:tcPr>
          <w:p w14:paraId="1D3F344E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14:paraId="1CC667A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14:paraId="02837146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3" w:type="dxa"/>
          </w:tcPr>
          <w:p w14:paraId="079D4AB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20" w:type="dxa"/>
          </w:tcPr>
          <w:p w14:paraId="384848D7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20" w:type="dxa"/>
          </w:tcPr>
          <w:p w14:paraId="481F4254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630" w:type="dxa"/>
          </w:tcPr>
          <w:p w14:paraId="72406016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</w:p>
        </w:tc>
        <w:tc>
          <w:tcPr>
            <w:tcW w:w="810" w:type="dxa"/>
          </w:tcPr>
          <w:p w14:paraId="2AB32873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810" w:type="dxa"/>
          </w:tcPr>
          <w:p w14:paraId="36239261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810" w:type="dxa"/>
          </w:tcPr>
          <w:p w14:paraId="0DB35B7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02" w:type="dxa"/>
          </w:tcPr>
          <w:p w14:paraId="34C8E854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918" w:type="dxa"/>
          </w:tcPr>
          <w:p w14:paraId="1A85C146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900" w:type="dxa"/>
          </w:tcPr>
          <w:p w14:paraId="18545D58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792" w:type="dxa"/>
          </w:tcPr>
          <w:p w14:paraId="778DB44F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รถมือหนึ่ง</w:t>
            </w:r>
          </w:p>
        </w:tc>
        <w:tc>
          <w:tcPr>
            <w:tcW w:w="738" w:type="dxa"/>
          </w:tcPr>
          <w:p w14:paraId="124B3583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19"/>
                <w:szCs w:val="19"/>
                <w:cs/>
                <w:lang w:val="en-US" w:bidi="th-TH"/>
              </w:rPr>
              <w:t>รถมือสอง</w:t>
            </w:r>
          </w:p>
        </w:tc>
        <w:tc>
          <w:tcPr>
            <w:tcW w:w="990" w:type="dxa"/>
          </w:tcPr>
          <w:p w14:paraId="6A508AF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2" w:right="-96"/>
              <w:jc w:val="center"/>
              <w:rPr>
                <w:rFonts w:ascii="Angsana New" w:hAnsi="Angsana New" w:cs="Angsana New"/>
                <w:sz w:val="19"/>
                <w:szCs w:val="19"/>
                <w:lang w:bidi="th-TH"/>
              </w:rPr>
            </w:pPr>
          </w:p>
        </w:tc>
      </w:tr>
      <w:tr w:rsidR="002C1A53" w:rsidRPr="003F3D7F" w14:paraId="44F6029D" w14:textId="77777777" w:rsidTr="00EA5170">
        <w:trPr>
          <w:cantSplit/>
          <w:trHeight w:val="245"/>
        </w:trPr>
        <w:tc>
          <w:tcPr>
            <w:tcW w:w="1429" w:type="dxa"/>
          </w:tcPr>
          <w:p w14:paraId="58DEB567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jc w:val="center"/>
              <w:rPr>
                <w:rFonts w:ascii="Angsana New" w:hAnsi="Angsana New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0" w:type="dxa"/>
          </w:tcPr>
          <w:p w14:paraId="72E213EC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810" w:type="dxa"/>
          </w:tcPr>
          <w:p w14:paraId="662326F7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1440" w:type="dxa"/>
            <w:gridSpan w:val="2"/>
          </w:tcPr>
          <w:p w14:paraId="6D9AB0AA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883" w:type="dxa"/>
            <w:gridSpan w:val="4"/>
          </w:tcPr>
          <w:p w14:paraId="627848EA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7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630" w:type="dxa"/>
          </w:tcPr>
          <w:p w14:paraId="3B922D3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(ฉบับ)</w:t>
            </w:r>
          </w:p>
        </w:tc>
        <w:tc>
          <w:tcPr>
            <w:tcW w:w="3132" w:type="dxa"/>
            <w:gridSpan w:val="4"/>
          </w:tcPr>
          <w:p w14:paraId="71DDB2FA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  <w:tc>
          <w:tcPr>
            <w:tcW w:w="1818" w:type="dxa"/>
            <w:gridSpan w:val="2"/>
          </w:tcPr>
          <w:p w14:paraId="612827C4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(ร้อยละ)</w:t>
            </w:r>
          </w:p>
        </w:tc>
        <w:tc>
          <w:tcPr>
            <w:tcW w:w="2520" w:type="dxa"/>
            <w:gridSpan w:val="3"/>
          </w:tcPr>
          <w:p w14:paraId="5C8A6949" w14:textId="77777777" w:rsidR="002C1A53" w:rsidRPr="003F3D7F" w:rsidRDefault="002C1A53" w:rsidP="002C1A53">
            <w:pPr>
              <w:pStyle w:val="acctfourfigures"/>
              <w:tabs>
                <w:tab w:val="clear" w:pos="765"/>
              </w:tabs>
              <w:spacing w:line="340" w:lineRule="exact"/>
              <w:ind w:left="-164" w:right="-172"/>
              <w:jc w:val="center"/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US" w:bidi="th-TH"/>
              </w:rPr>
              <w:t>(พันบาท)</w:t>
            </w:r>
          </w:p>
        </w:tc>
      </w:tr>
      <w:tr w:rsidR="002C1A53" w:rsidRPr="003F3D7F" w14:paraId="781DD933" w14:textId="77777777" w:rsidTr="00EA5170">
        <w:trPr>
          <w:cantSplit/>
        </w:trPr>
        <w:tc>
          <w:tcPr>
            <w:tcW w:w="1429" w:type="dxa"/>
          </w:tcPr>
          <w:p w14:paraId="2CCF2CDC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>ภายในกำหนดระยะเวลา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br/>
              <w:t xml:space="preserve">   การรับชำระหนี้</w:t>
            </w:r>
          </w:p>
        </w:tc>
        <w:tc>
          <w:tcPr>
            <w:tcW w:w="630" w:type="dxa"/>
            <w:vAlign w:val="bottom"/>
          </w:tcPr>
          <w:p w14:paraId="22F8B603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1,</w:t>
            </w:r>
            <w:r w:rsidR="00F95BE5" w:rsidRPr="003F3D7F">
              <w:rPr>
                <w:rFonts w:ascii="Angsana New" w:hAnsi="Angsana New" w:cs="Angsana New"/>
                <w:szCs w:val="22"/>
                <w:lang w:val="en-US" w:bidi="th-TH"/>
              </w:rPr>
              <w:t>765</w:t>
            </w:r>
          </w:p>
        </w:tc>
        <w:tc>
          <w:tcPr>
            <w:tcW w:w="810" w:type="dxa"/>
            <w:vAlign w:val="bottom"/>
          </w:tcPr>
          <w:p w14:paraId="3A6B4C82" w14:textId="77777777" w:rsidR="002C1A53" w:rsidRPr="003F3D7F" w:rsidRDefault="00F95BE5" w:rsidP="002C1A53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794</w:t>
            </w:r>
            <w:r w:rsidR="002C1A53" w:rsidRPr="003F3D7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381</w:t>
            </w:r>
          </w:p>
        </w:tc>
        <w:tc>
          <w:tcPr>
            <w:tcW w:w="720" w:type="dxa"/>
            <w:vAlign w:val="bottom"/>
          </w:tcPr>
          <w:p w14:paraId="4162F2A4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0.59</w:t>
            </w:r>
          </w:p>
        </w:tc>
        <w:tc>
          <w:tcPr>
            <w:tcW w:w="720" w:type="dxa"/>
            <w:vAlign w:val="bottom"/>
          </w:tcPr>
          <w:p w14:paraId="0C034823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4.82</w:t>
            </w:r>
          </w:p>
        </w:tc>
        <w:tc>
          <w:tcPr>
            <w:tcW w:w="720" w:type="dxa"/>
            <w:vAlign w:val="bottom"/>
          </w:tcPr>
          <w:p w14:paraId="74F30FEC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3,</w:t>
            </w:r>
            <w:r w:rsidR="00F95BE5" w:rsidRPr="003F3D7F">
              <w:rPr>
                <w:rFonts w:ascii="Angsana New" w:hAnsi="Angsana New" w:cs="Angsana New"/>
                <w:szCs w:val="22"/>
              </w:rPr>
              <w:t>385</w:t>
            </w:r>
          </w:p>
        </w:tc>
        <w:tc>
          <w:tcPr>
            <w:tcW w:w="723" w:type="dxa"/>
            <w:vAlign w:val="bottom"/>
          </w:tcPr>
          <w:p w14:paraId="2BB6CD31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F95BE5" w:rsidRPr="003F3D7F">
              <w:rPr>
                <w:rFonts w:ascii="Angsana New" w:hAnsi="Angsana New" w:cs="Angsana New"/>
                <w:szCs w:val="22"/>
                <w:lang w:val="en-US" w:bidi="th-TH"/>
              </w:rPr>
              <w:t>0</w:t>
            </w: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F95BE5" w:rsidRPr="003F3D7F">
              <w:rPr>
                <w:rFonts w:ascii="Angsana New" w:hAnsi="Angsana New" w:cs="Angsana New"/>
                <w:szCs w:val="22"/>
                <w:lang w:val="en-US" w:bidi="th-TH"/>
              </w:rPr>
              <w:t>662</w:t>
            </w:r>
          </w:p>
        </w:tc>
        <w:tc>
          <w:tcPr>
            <w:tcW w:w="720" w:type="dxa"/>
            <w:vAlign w:val="bottom"/>
          </w:tcPr>
          <w:p w14:paraId="1EEA9F67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29F1FAA7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329900A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F95BE5" w:rsidRPr="003F3D7F">
              <w:rPr>
                <w:rFonts w:ascii="Angsana New" w:hAnsi="Angsana New" w:cs="Angsana New"/>
                <w:szCs w:val="22"/>
                <w:lang w:val="en-US" w:bidi="th-TH"/>
              </w:rPr>
              <w:t>15</w:t>
            </w:r>
          </w:p>
        </w:tc>
        <w:tc>
          <w:tcPr>
            <w:tcW w:w="810" w:type="dxa"/>
            <w:vAlign w:val="bottom"/>
          </w:tcPr>
          <w:p w14:paraId="2C87B264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CD3693D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7</w:t>
            </w:r>
            <w:r w:rsidR="00474C03" w:rsidRPr="003F3D7F">
              <w:rPr>
                <w:rFonts w:ascii="Angsana New" w:hAnsi="Angsana New" w:cs="Angsana New"/>
                <w:szCs w:val="22"/>
                <w:lang w:bidi="th-TH"/>
              </w:rPr>
              <w:t>9</w:t>
            </w:r>
            <w:r w:rsidRPr="003F3D7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="00474C03" w:rsidRPr="003F3D7F">
              <w:rPr>
                <w:rFonts w:ascii="Angsana New" w:hAnsi="Angsana New" w:cs="Angsana New"/>
                <w:szCs w:val="22"/>
                <w:lang w:bidi="th-TH"/>
              </w:rPr>
              <w:t>573</w:t>
            </w:r>
          </w:p>
        </w:tc>
        <w:tc>
          <w:tcPr>
            <w:tcW w:w="810" w:type="dxa"/>
            <w:vAlign w:val="bottom"/>
          </w:tcPr>
          <w:p w14:paraId="05792ADF" w14:textId="77777777" w:rsidR="002C1A53" w:rsidRPr="003F3D7F" w:rsidRDefault="002C1A53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  <w:vAlign w:val="bottom"/>
          </w:tcPr>
          <w:p w14:paraId="146E5B18" w14:textId="77777777" w:rsidR="002C1A53" w:rsidRPr="003F3D7F" w:rsidRDefault="00685875" w:rsidP="002C1A53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8</w:t>
            </w:r>
            <w:r w:rsidR="002C1A53" w:rsidRPr="003F3D7F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3F3D7F">
              <w:rPr>
                <w:rFonts w:ascii="Angsana New" w:hAnsi="Angsana New" w:cs="Angsana New"/>
                <w:szCs w:val="22"/>
                <w:lang w:bidi="th-TH"/>
              </w:rPr>
              <w:t>555</w:t>
            </w:r>
          </w:p>
        </w:tc>
        <w:tc>
          <w:tcPr>
            <w:tcW w:w="918" w:type="dxa"/>
            <w:vAlign w:val="bottom"/>
          </w:tcPr>
          <w:p w14:paraId="68A97664" w14:textId="77777777" w:rsidR="002C1A53" w:rsidRPr="003F3D7F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6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82FCFE4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741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92" w:type="dxa"/>
            <w:vAlign w:val="bottom"/>
          </w:tcPr>
          <w:p w14:paraId="6D473771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  <w:vAlign w:val="bottom"/>
          </w:tcPr>
          <w:p w14:paraId="6026CD2E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B9A438A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685875" w:rsidRPr="003F3D7F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685875" w:rsidRPr="003F3D7F">
              <w:rPr>
                <w:rFonts w:ascii="Angsana New" w:hAnsi="Angsana New" w:cs="Angsana New"/>
                <w:szCs w:val="22"/>
                <w:lang w:val="en-US" w:bidi="th-TH"/>
              </w:rPr>
              <w:t>047</w:t>
            </w:r>
          </w:p>
        </w:tc>
      </w:tr>
      <w:tr w:rsidR="002C1A53" w:rsidRPr="003F3D7F" w14:paraId="64D90176" w14:textId="77777777" w:rsidTr="00EA5170">
        <w:trPr>
          <w:cantSplit/>
        </w:trPr>
        <w:tc>
          <w:tcPr>
            <w:tcW w:w="1429" w:type="dxa"/>
          </w:tcPr>
          <w:p w14:paraId="2C227217" w14:textId="77777777" w:rsidR="002C1A53" w:rsidRPr="003F3D7F" w:rsidRDefault="002C1A53" w:rsidP="002C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>เกินกำหนดรับชำระหนี้</w:t>
            </w:r>
          </w:p>
        </w:tc>
        <w:tc>
          <w:tcPr>
            <w:tcW w:w="630" w:type="dxa"/>
          </w:tcPr>
          <w:p w14:paraId="407F99DF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A3EDEB8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F32976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38A6E03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0AB09E8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3" w:type="dxa"/>
          </w:tcPr>
          <w:p w14:paraId="6CA7F88C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F70906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21EFE3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62FCC6F5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669A0A3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D445BD0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2832927" w14:textId="77777777" w:rsidR="002C1A53" w:rsidRPr="003F3D7F" w:rsidRDefault="002C1A53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</w:tcPr>
          <w:p w14:paraId="2CCEC145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18" w:type="dxa"/>
          </w:tcPr>
          <w:p w14:paraId="12D93089" w14:textId="77777777" w:rsidR="002C1A53" w:rsidRPr="003F3D7F" w:rsidRDefault="002C1A53" w:rsidP="002C1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27C1A6" w14:textId="77777777" w:rsidR="002C1A53" w:rsidRPr="003F3D7F" w:rsidRDefault="002C1A53" w:rsidP="002C1A53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5D3CDAE3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38" w:type="dxa"/>
          </w:tcPr>
          <w:p w14:paraId="02A631A7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3CCB7875" w14:textId="77777777" w:rsidR="002C1A53" w:rsidRPr="003F3D7F" w:rsidRDefault="002C1A53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F95BE5" w:rsidRPr="003F3D7F" w14:paraId="3E72DA2D" w14:textId="77777777" w:rsidTr="00D15900">
        <w:trPr>
          <w:cantSplit/>
        </w:trPr>
        <w:tc>
          <w:tcPr>
            <w:tcW w:w="1429" w:type="dxa"/>
          </w:tcPr>
          <w:p w14:paraId="7419FE5B" w14:textId="77777777" w:rsidR="00F95BE5" w:rsidRPr="003F3D7F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ไม่เกิน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10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243FD7E1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126</w:t>
            </w:r>
          </w:p>
        </w:tc>
        <w:tc>
          <w:tcPr>
            <w:tcW w:w="810" w:type="dxa"/>
          </w:tcPr>
          <w:p w14:paraId="40499F17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54,836</w:t>
            </w:r>
          </w:p>
        </w:tc>
        <w:tc>
          <w:tcPr>
            <w:tcW w:w="720" w:type="dxa"/>
            <w:vAlign w:val="bottom"/>
          </w:tcPr>
          <w:p w14:paraId="636912B7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0.59</w:t>
            </w:r>
          </w:p>
        </w:tc>
        <w:tc>
          <w:tcPr>
            <w:tcW w:w="720" w:type="dxa"/>
            <w:vAlign w:val="bottom"/>
          </w:tcPr>
          <w:p w14:paraId="50FFDCC2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4.82</w:t>
            </w:r>
          </w:p>
        </w:tc>
        <w:tc>
          <w:tcPr>
            <w:tcW w:w="720" w:type="dxa"/>
          </w:tcPr>
          <w:p w14:paraId="02C4D5FF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207</w:t>
            </w:r>
          </w:p>
        </w:tc>
        <w:tc>
          <w:tcPr>
            <w:tcW w:w="723" w:type="dxa"/>
          </w:tcPr>
          <w:p w14:paraId="5452511B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952</w:t>
            </w:r>
          </w:p>
        </w:tc>
        <w:tc>
          <w:tcPr>
            <w:tcW w:w="720" w:type="dxa"/>
          </w:tcPr>
          <w:p w14:paraId="74FE5EDC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14:paraId="5D8A1DE6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16A9E3B0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</w:p>
        </w:tc>
        <w:tc>
          <w:tcPr>
            <w:tcW w:w="810" w:type="dxa"/>
          </w:tcPr>
          <w:p w14:paraId="0E909655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5BE3E19E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6,600</w:t>
            </w:r>
          </w:p>
        </w:tc>
        <w:tc>
          <w:tcPr>
            <w:tcW w:w="810" w:type="dxa"/>
          </w:tcPr>
          <w:p w14:paraId="505340B7" w14:textId="77777777" w:rsidR="00F95BE5" w:rsidRPr="003F3D7F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24E68FEA" w14:textId="77777777" w:rsidR="00F95BE5" w:rsidRPr="003F3D7F" w:rsidRDefault="0068587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681</w:t>
            </w:r>
          </w:p>
        </w:tc>
        <w:tc>
          <w:tcPr>
            <w:tcW w:w="918" w:type="dxa"/>
          </w:tcPr>
          <w:p w14:paraId="3C2BB8E8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4617F42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14:paraId="5B5C0528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</w:tcPr>
          <w:p w14:paraId="743EA4DF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90" w:type="dxa"/>
          </w:tcPr>
          <w:p w14:paraId="2247FAF2" w14:textId="77777777" w:rsidR="00F95BE5" w:rsidRPr="003F3D7F" w:rsidRDefault="0068587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1,159</w:t>
            </w:r>
          </w:p>
        </w:tc>
      </w:tr>
      <w:tr w:rsidR="00F95BE5" w:rsidRPr="003F3D7F" w14:paraId="5B660FA0" w14:textId="77777777" w:rsidTr="00EA5170">
        <w:trPr>
          <w:cantSplit/>
        </w:trPr>
        <w:tc>
          <w:tcPr>
            <w:tcW w:w="1429" w:type="dxa"/>
          </w:tcPr>
          <w:p w14:paraId="5728B608" w14:textId="77777777" w:rsidR="00F95BE5" w:rsidRPr="003F3D7F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10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4FDC27E6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255</w:t>
            </w:r>
          </w:p>
        </w:tc>
        <w:tc>
          <w:tcPr>
            <w:tcW w:w="810" w:type="dxa"/>
          </w:tcPr>
          <w:p w14:paraId="4BF377F9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101,038</w:t>
            </w:r>
          </w:p>
        </w:tc>
        <w:tc>
          <w:tcPr>
            <w:tcW w:w="720" w:type="dxa"/>
          </w:tcPr>
          <w:p w14:paraId="564E67FE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1.42</w:t>
            </w:r>
          </w:p>
        </w:tc>
        <w:tc>
          <w:tcPr>
            <w:tcW w:w="720" w:type="dxa"/>
          </w:tcPr>
          <w:p w14:paraId="18F861A1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10.29</w:t>
            </w:r>
          </w:p>
        </w:tc>
        <w:tc>
          <w:tcPr>
            <w:tcW w:w="720" w:type="dxa"/>
          </w:tcPr>
          <w:p w14:paraId="0BC6159D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888</w:t>
            </w:r>
          </w:p>
        </w:tc>
        <w:tc>
          <w:tcPr>
            <w:tcW w:w="723" w:type="dxa"/>
          </w:tcPr>
          <w:p w14:paraId="4937DD62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3,961</w:t>
            </w:r>
          </w:p>
        </w:tc>
        <w:tc>
          <w:tcPr>
            <w:tcW w:w="720" w:type="dxa"/>
          </w:tcPr>
          <w:p w14:paraId="7F34DF06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14:paraId="2A5CF4FF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4B2FB261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810" w:type="dxa"/>
          </w:tcPr>
          <w:p w14:paraId="7FDB019C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0FD9BDBA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19,078</w:t>
            </w:r>
          </w:p>
        </w:tc>
        <w:tc>
          <w:tcPr>
            <w:tcW w:w="810" w:type="dxa"/>
          </w:tcPr>
          <w:p w14:paraId="2F504C62" w14:textId="77777777" w:rsidR="00F95BE5" w:rsidRPr="003F3D7F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368F0DD7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2,650</w:t>
            </w:r>
          </w:p>
        </w:tc>
        <w:tc>
          <w:tcPr>
            <w:tcW w:w="918" w:type="dxa"/>
          </w:tcPr>
          <w:p w14:paraId="2912BA76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E881409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17.99</w:t>
            </w:r>
          </w:p>
        </w:tc>
        <w:tc>
          <w:tcPr>
            <w:tcW w:w="792" w:type="dxa"/>
          </w:tcPr>
          <w:p w14:paraId="55758EEF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</w:tcPr>
          <w:p w14:paraId="19F955B9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477</w:t>
            </w:r>
          </w:p>
        </w:tc>
        <w:tc>
          <w:tcPr>
            <w:tcW w:w="990" w:type="dxa"/>
          </w:tcPr>
          <w:p w14:paraId="0D5A4718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5,326</w:t>
            </w:r>
          </w:p>
        </w:tc>
      </w:tr>
      <w:tr w:rsidR="00F95BE5" w:rsidRPr="003F3D7F" w14:paraId="41EB9D1C" w14:textId="77777777" w:rsidTr="00EA5170">
        <w:trPr>
          <w:cantSplit/>
        </w:trPr>
        <w:tc>
          <w:tcPr>
            <w:tcW w:w="1429" w:type="dxa"/>
          </w:tcPr>
          <w:p w14:paraId="757257E5" w14:textId="77777777" w:rsidR="00F95BE5" w:rsidRPr="003F3D7F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90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3EA2E62D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285</w:t>
            </w:r>
          </w:p>
        </w:tc>
        <w:tc>
          <w:tcPr>
            <w:tcW w:w="810" w:type="dxa"/>
          </w:tcPr>
          <w:p w14:paraId="0A651B1A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114,235</w:t>
            </w:r>
          </w:p>
        </w:tc>
        <w:tc>
          <w:tcPr>
            <w:tcW w:w="720" w:type="dxa"/>
          </w:tcPr>
          <w:p w14:paraId="63CD643F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1.42</w:t>
            </w:r>
          </w:p>
        </w:tc>
        <w:tc>
          <w:tcPr>
            <w:tcW w:w="720" w:type="dxa"/>
          </w:tcPr>
          <w:p w14:paraId="598BC0BE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10.29</w:t>
            </w:r>
          </w:p>
        </w:tc>
        <w:tc>
          <w:tcPr>
            <w:tcW w:w="720" w:type="dxa"/>
          </w:tcPr>
          <w:p w14:paraId="616E1C87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cs/>
                <w:lang w:bidi="th-TH"/>
              </w:rPr>
              <w:t>962</w:t>
            </w:r>
          </w:p>
        </w:tc>
        <w:tc>
          <w:tcPr>
            <w:tcW w:w="723" w:type="dxa"/>
          </w:tcPr>
          <w:p w14:paraId="58494946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4,786</w:t>
            </w:r>
          </w:p>
        </w:tc>
        <w:tc>
          <w:tcPr>
            <w:tcW w:w="720" w:type="dxa"/>
          </w:tcPr>
          <w:p w14:paraId="0E8CE14B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14:paraId="4DABAC13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4DF526B9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66</w:t>
            </w:r>
          </w:p>
        </w:tc>
        <w:tc>
          <w:tcPr>
            <w:tcW w:w="810" w:type="dxa"/>
          </w:tcPr>
          <w:p w14:paraId="50DB6E88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2,554</w:t>
            </w:r>
          </w:p>
        </w:tc>
        <w:tc>
          <w:tcPr>
            <w:tcW w:w="810" w:type="dxa"/>
          </w:tcPr>
          <w:p w14:paraId="0D2C43C2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25,369</w:t>
            </w:r>
          </w:p>
        </w:tc>
        <w:tc>
          <w:tcPr>
            <w:tcW w:w="810" w:type="dxa"/>
          </w:tcPr>
          <w:p w14:paraId="76300F9D" w14:textId="77777777" w:rsidR="00F95BE5" w:rsidRPr="003F3D7F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02" w:type="dxa"/>
          </w:tcPr>
          <w:p w14:paraId="2CD3E555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3,928</w:t>
            </w:r>
          </w:p>
        </w:tc>
        <w:tc>
          <w:tcPr>
            <w:tcW w:w="918" w:type="dxa"/>
          </w:tcPr>
          <w:p w14:paraId="5811CBEA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20.11</w:t>
            </w:r>
            <w:r w:rsidRPr="003F3D7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  <w:r w:rsidRPr="003F3D7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2"/>
                <w:szCs w:val="22"/>
              </w:rPr>
              <w:t>24.07</w:t>
            </w:r>
          </w:p>
        </w:tc>
        <w:tc>
          <w:tcPr>
            <w:tcW w:w="900" w:type="dxa"/>
          </w:tcPr>
          <w:p w14:paraId="3DC8A846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20.11</w:t>
            </w:r>
            <w:r w:rsidRPr="003F3D7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  <w:r w:rsidRPr="003F3D7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2"/>
                <w:szCs w:val="22"/>
              </w:rPr>
              <w:t>24.07</w:t>
            </w:r>
          </w:p>
        </w:tc>
        <w:tc>
          <w:tcPr>
            <w:tcW w:w="792" w:type="dxa"/>
          </w:tcPr>
          <w:p w14:paraId="55EC5E38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</w:p>
        </w:tc>
        <w:tc>
          <w:tcPr>
            <w:tcW w:w="738" w:type="dxa"/>
          </w:tcPr>
          <w:p w14:paraId="67E76D8C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824</w:t>
            </w:r>
          </w:p>
        </w:tc>
        <w:tc>
          <w:tcPr>
            <w:tcW w:w="990" w:type="dxa"/>
          </w:tcPr>
          <w:p w14:paraId="34628095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6,592</w:t>
            </w:r>
          </w:p>
        </w:tc>
      </w:tr>
      <w:tr w:rsidR="00F95BE5" w:rsidRPr="003F3D7F" w14:paraId="42BBE3A4" w14:textId="77777777" w:rsidTr="00EA5170">
        <w:trPr>
          <w:cantSplit/>
        </w:trPr>
        <w:tc>
          <w:tcPr>
            <w:tcW w:w="1429" w:type="dxa"/>
          </w:tcPr>
          <w:p w14:paraId="06F711DE" w14:textId="77777777" w:rsidR="00F95BE5" w:rsidRPr="003F3D7F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90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180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4F752B31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58</w:t>
            </w:r>
          </w:p>
        </w:tc>
        <w:tc>
          <w:tcPr>
            <w:tcW w:w="810" w:type="dxa"/>
          </w:tcPr>
          <w:p w14:paraId="5D06E3D2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24,413</w:t>
            </w:r>
          </w:p>
        </w:tc>
        <w:tc>
          <w:tcPr>
            <w:tcW w:w="720" w:type="dxa"/>
          </w:tcPr>
          <w:p w14:paraId="6C5ED424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2.85</w:t>
            </w:r>
          </w:p>
        </w:tc>
        <w:tc>
          <w:tcPr>
            <w:tcW w:w="720" w:type="dxa"/>
          </w:tcPr>
          <w:p w14:paraId="0CFD55A7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14:paraId="6DCBA2C9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315</w:t>
            </w:r>
          </w:p>
        </w:tc>
        <w:tc>
          <w:tcPr>
            <w:tcW w:w="723" w:type="dxa"/>
          </w:tcPr>
          <w:p w14:paraId="3830DEEC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2,007</w:t>
            </w:r>
          </w:p>
        </w:tc>
        <w:tc>
          <w:tcPr>
            <w:tcW w:w="720" w:type="dxa"/>
          </w:tcPr>
          <w:p w14:paraId="45E4DEC6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14:paraId="78432000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422FAA8B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</w:p>
        </w:tc>
        <w:tc>
          <w:tcPr>
            <w:tcW w:w="810" w:type="dxa"/>
          </w:tcPr>
          <w:p w14:paraId="39AE6ACB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4,062</w:t>
            </w:r>
          </w:p>
        </w:tc>
        <w:tc>
          <w:tcPr>
            <w:tcW w:w="810" w:type="dxa"/>
          </w:tcPr>
          <w:p w14:paraId="7343AE7B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8,223</w:t>
            </w:r>
          </w:p>
        </w:tc>
        <w:tc>
          <w:tcPr>
            <w:tcW w:w="810" w:type="dxa"/>
          </w:tcPr>
          <w:p w14:paraId="0689A27E" w14:textId="77777777" w:rsidR="00F95BE5" w:rsidRPr="003F3D7F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702" w:type="dxa"/>
          </w:tcPr>
          <w:p w14:paraId="692B6E59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1,609</w:t>
            </w:r>
          </w:p>
        </w:tc>
        <w:tc>
          <w:tcPr>
            <w:tcW w:w="918" w:type="dxa"/>
          </w:tcPr>
          <w:p w14:paraId="42353D79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</w:tcPr>
          <w:p w14:paraId="0F842F70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92" w:type="dxa"/>
          </w:tcPr>
          <w:p w14:paraId="5D1CA56A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130</w:t>
            </w:r>
          </w:p>
        </w:tc>
        <w:tc>
          <w:tcPr>
            <w:tcW w:w="738" w:type="dxa"/>
          </w:tcPr>
          <w:p w14:paraId="2F02C985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1,608</w:t>
            </w:r>
          </w:p>
        </w:tc>
        <w:tc>
          <w:tcPr>
            <w:tcW w:w="990" w:type="dxa"/>
          </w:tcPr>
          <w:p w14:paraId="18F9D061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4,060</w:t>
            </w:r>
          </w:p>
        </w:tc>
      </w:tr>
      <w:tr w:rsidR="00F95BE5" w:rsidRPr="003F3D7F" w14:paraId="53794E8B" w14:textId="77777777" w:rsidTr="00EA5170">
        <w:trPr>
          <w:cantSplit/>
        </w:trPr>
        <w:tc>
          <w:tcPr>
            <w:tcW w:w="1429" w:type="dxa"/>
          </w:tcPr>
          <w:p w14:paraId="3D18F294" w14:textId="77777777" w:rsidR="00F95BE5" w:rsidRPr="003F3D7F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180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ถึง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270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011EF61B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10" w:type="dxa"/>
          </w:tcPr>
          <w:p w14:paraId="1BD41139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79"/>
              </w:tabs>
              <w:spacing w:line="340" w:lineRule="exact"/>
              <w:ind w:left="-79"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772</w:t>
            </w:r>
          </w:p>
        </w:tc>
        <w:tc>
          <w:tcPr>
            <w:tcW w:w="720" w:type="dxa"/>
          </w:tcPr>
          <w:p w14:paraId="31A58004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2.85</w:t>
            </w:r>
          </w:p>
        </w:tc>
        <w:tc>
          <w:tcPr>
            <w:tcW w:w="720" w:type="dxa"/>
          </w:tcPr>
          <w:p w14:paraId="352CE34C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14:paraId="1618A188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21</w:t>
            </w:r>
          </w:p>
        </w:tc>
        <w:tc>
          <w:tcPr>
            <w:tcW w:w="723" w:type="dxa"/>
          </w:tcPr>
          <w:p w14:paraId="49F9A21B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720" w:type="dxa"/>
          </w:tcPr>
          <w:p w14:paraId="08CCB0C7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</w:tcPr>
          <w:p w14:paraId="2FA67EB0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2156E8DA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436"/>
              </w:tabs>
              <w:spacing w:line="34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810" w:type="dxa"/>
          </w:tcPr>
          <w:p w14:paraId="1E2FAE8A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754</w:t>
            </w:r>
          </w:p>
        </w:tc>
        <w:tc>
          <w:tcPr>
            <w:tcW w:w="810" w:type="dxa"/>
          </w:tcPr>
          <w:p w14:paraId="2647B894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80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2880D471" w14:textId="77777777" w:rsidR="00F95BE5" w:rsidRPr="003F3D7F" w:rsidRDefault="00F95BE5" w:rsidP="007C721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ind w:left="-79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02" w:type="dxa"/>
          </w:tcPr>
          <w:p w14:paraId="7162C23F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918" w:type="dxa"/>
          </w:tcPr>
          <w:p w14:paraId="74C2EADD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</w:tcPr>
          <w:p w14:paraId="74B9036A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92" w:type="dxa"/>
          </w:tcPr>
          <w:p w14:paraId="78C4DF55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</w:tcPr>
          <w:p w14:paraId="33B8BA63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515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90" w:type="dxa"/>
          </w:tcPr>
          <w:p w14:paraId="50D34134" w14:textId="77777777" w:rsidR="00F95BE5" w:rsidRPr="003F3D7F" w:rsidRDefault="00F95BE5" w:rsidP="007C7214">
            <w:pPr>
              <w:pStyle w:val="acctfourfigures"/>
              <w:tabs>
                <w:tab w:val="clear" w:pos="765"/>
                <w:tab w:val="decimal" w:pos="775"/>
              </w:tabs>
              <w:spacing w:line="340" w:lineRule="exact"/>
              <w:ind w:left="-79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24</w:t>
            </w:r>
          </w:p>
        </w:tc>
      </w:tr>
      <w:tr w:rsidR="00F95BE5" w:rsidRPr="003F3D7F" w14:paraId="4A666F3C" w14:textId="77777777" w:rsidTr="00EA5170">
        <w:trPr>
          <w:cantSplit/>
        </w:trPr>
        <w:tc>
          <w:tcPr>
            <w:tcW w:w="1429" w:type="dxa"/>
          </w:tcPr>
          <w:p w14:paraId="6FC6FE7D" w14:textId="77777777" w:rsidR="00F95BE5" w:rsidRPr="003F3D7F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0" w:right="-169"/>
              <w:rPr>
                <w:rFonts w:ascii="Angsana New" w:hAnsi="Angsana New"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sz w:val="19"/>
                <w:szCs w:val="19"/>
                <w:cs/>
              </w:rPr>
              <w:t xml:space="preserve">มากกว่า </w:t>
            </w:r>
            <w:r w:rsidRPr="003F3D7F">
              <w:rPr>
                <w:rFonts w:ascii="Angsana New" w:hAnsi="Angsana New"/>
                <w:sz w:val="19"/>
                <w:szCs w:val="19"/>
              </w:rPr>
              <w:t xml:space="preserve">270 </w:t>
            </w:r>
            <w:r w:rsidRPr="003F3D7F">
              <w:rPr>
                <w:rFonts w:ascii="Angsana New" w:hAnsi="Angsana New"/>
                <w:sz w:val="19"/>
                <w:szCs w:val="19"/>
                <w:cs/>
              </w:rPr>
              <w:t>วัน</w:t>
            </w:r>
          </w:p>
        </w:tc>
        <w:tc>
          <w:tcPr>
            <w:tcW w:w="630" w:type="dxa"/>
          </w:tcPr>
          <w:p w14:paraId="401DF300" w14:textId="77777777" w:rsidR="00F95BE5" w:rsidRPr="003F3D7F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810" w:type="dxa"/>
          </w:tcPr>
          <w:p w14:paraId="58002EED" w14:textId="77777777" w:rsidR="00F95BE5" w:rsidRPr="003F3D7F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79"/>
              </w:tabs>
              <w:spacing w:line="340" w:lineRule="exact"/>
              <w:ind w:right="-9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1,490</w:t>
            </w:r>
          </w:p>
        </w:tc>
        <w:tc>
          <w:tcPr>
            <w:tcW w:w="720" w:type="dxa"/>
          </w:tcPr>
          <w:p w14:paraId="1A151177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2.85</w:t>
            </w:r>
          </w:p>
        </w:tc>
        <w:tc>
          <w:tcPr>
            <w:tcW w:w="720" w:type="dxa"/>
          </w:tcPr>
          <w:p w14:paraId="354BD421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15.03</w:t>
            </w:r>
          </w:p>
        </w:tc>
        <w:tc>
          <w:tcPr>
            <w:tcW w:w="720" w:type="dxa"/>
          </w:tcPr>
          <w:p w14:paraId="3915BDEC" w14:textId="77777777" w:rsidR="00F95BE5" w:rsidRPr="003F3D7F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3" w:type="dxa"/>
          </w:tcPr>
          <w:p w14:paraId="1223C899" w14:textId="77777777" w:rsidR="00F95BE5" w:rsidRPr="003F3D7F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720" w:type="dxa"/>
          </w:tcPr>
          <w:p w14:paraId="01D36276" w14:textId="77777777" w:rsidR="00F95BE5" w:rsidRPr="003F3D7F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881</w:t>
            </w:r>
          </w:p>
        </w:tc>
        <w:tc>
          <w:tcPr>
            <w:tcW w:w="720" w:type="dxa"/>
          </w:tcPr>
          <w:p w14:paraId="25750A48" w14:textId="77777777" w:rsidR="00F95BE5" w:rsidRPr="003F3D7F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2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590</w:t>
            </w:r>
          </w:p>
        </w:tc>
        <w:tc>
          <w:tcPr>
            <w:tcW w:w="630" w:type="dxa"/>
          </w:tcPr>
          <w:p w14:paraId="16183597" w14:textId="77777777" w:rsidR="00F95BE5" w:rsidRPr="003F3D7F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36"/>
              </w:tabs>
              <w:spacing w:line="340" w:lineRule="exact"/>
              <w:ind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39CCACA2" w14:textId="77777777" w:rsidR="00F95BE5" w:rsidRPr="003F3D7F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80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7C07A754" w14:textId="77777777" w:rsidR="00F95BE5" w:rsidRPr="003F3D7F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80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4CAB319C" w14:textId="77777777" w:rsidR="00F95BE5" w:rsidRPr="003F3D7F" w:rsidRDefault="00F95BE5" w:rsidP="007C7214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14:paraId="5E9AFD52" w14:textId="77777777" w:rsidR="00F95BE5" w:rsidRPr="003F3D7F" w:rsidRDefault="00F95BE5" w:rsidP="00F95BE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918" w:type="dxa"/>
          </w:tcPr>
          <w:p w14:paraId="7AF50FD9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00" w:type="dxa"/>
          </w:tcPr>
          <w:p w14:paraId="266DE89A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3D7F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792" w:type="dxa"/>
          </w:tcPr>
          <w:p w14:paraId="61811DA8" w14:textId="77777777" w:rsidR="00F95BE5" w:rsidRPr="003F3D7F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738" w:type="dxa"/>
          </w:tcPr>
          <w:p w14:paraId="315B9B56" w14:textId="77777777" w:rsidR="00F95BE5" w:rsidRPr="003F3D7F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15"/>
              </w:tabs>
              <w:spacing w:line="340" w:lineRule="exact"/>
              <w:ind w:right="-45"/>
              <w:rPr>
                <w:rFonts w:ascii="Angsana New" w:hAnsi="Angsana New" w:cs="Angsana New"/>
                <w:szCs w:val="22"/>
              </w:rPr>
            </w:pPr>
            <w:r w:rsidRPr="003F3D7F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90" w:type="dxa"/>
          </w:tcPr>
          <w:p w14:paraId="2262FBE6" w14:textId="77777777" w:rsidR="00F95BE5" w:rsidRPr="003F3D7F" w:rsidRDefault="00F95BE5" w:rsidP="007C72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szCs w:val="22"/>
                <w:lang w:val="en-US" w:bidi="th-TH"/>
              </w:rPr>
              <w:t>1,474</w:t>
            </w:r>
          </w:p>
        </w:tc>
      </w:tr>
      <w:tr w:rsidR="00F95BE5" w:rsidRPr="003F3D7F" w14:paraId="636CB448" w14:textId="77777777" w:rsidTr="00EA5170">
        <w:trPr>
          <w:cantSplit/>
        </w:trPr>
        <w:tc>
          <w:tcPr>
            <w:tcW w:w="1429" w:type="dxa"/>
          </w:tcPr>
          <w:p w14:paraId="56C631FA" w14:textId="77777777" w:rsidR="00F95BE5" w:rsidRPr="003F3D7F" w:rsidRDefault="00F95BE5" w:rsidP="00F9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630" w:type="dxa"/>
          </w:tcPr>
          <w:p w14:paraId="0C783437" w14:textId="77777777" w:rsidR="00F95BE5" w:rsidRPr="003F3D7F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368"/>
              </w:tabs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2,495</w:t>
            </w:r>
          </w:p>
        </w:tc>
        <w:tc>
          <w:tcPr>
            <w:tcW w:w="810" w:type="dxa"/>
          </w:tcPr>
          <w:p w14:paraId="7A77E723" w14:textId="77777777" w:rsidR="00F95BE5" w:rsidRPr="003F3D7F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79"/>
              </w:tabs>
              <w:spacing w:line="340" w:lineRule="exact"/>
              <w:ind w:right="-9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1,091,165</w:t>
            </w:r>
          </w:p>
        </w:tc>
        <w:tc>
          <w:tcPr>
            <w:tcW w:w="720" w:type="dxa"/>
          </w:tcPr>
          <w:p w14:paraId="64EB1CA7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AB72516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282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F167E7B" w14:textId="77777777" w:rsidR="00F95BE5" w:rsidRPr="003F3D7F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</w:rPr>
              <w:t>5,778</w:t>
            </w:r>
          </w:p>
        </w:tc>
        <w:tc>
          <w:tcPr>
            <w:tcW w:w="723" w:type="dxa"/>
          </w:tcPr>
          <w:p w14:paraId="2CFF0515" w14:textId="77777777" w:rsidR="00F95BE5" w:rsidRPr="003F3D7F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22,374</w:t>
            </w:r>
          </w:p>
        </w:tc>
        <w:tc>
          <w:tcPr>
            <w:tcW w:w="720" w:type="dxa"/>
          </w:tcPr>
          <w:p w14:paraId="4E72CCA5" w14:textId="77777777" w:rsidR="00F95BE5" w:rsidRPr="003F3D7F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881</w:t>
            </w:r>
          </w:p>
        </w:tc>
        <w:tc>
          <w:tcPr>
            <w:tcW w:w="720" w:type="dxa"/>
          </w:tcPr>
          <w:p w14:paraId="2521C3DD" w14:textId="77777777" w:rsidR="00F95BE5" w:rsidRPr="003F3D7F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3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Cs w:val="22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</w:rPr>
              <w:t>590</w:t>
            </w:r>
          </w:p>
        </w:tc>
        <w:tc>
          <w:tcPr>
            <w:tcW w:w="630" w:type="dxa"/>
          </w:tcPr>
          <w:p w14:paraId="1B63BAAC" w14:textId="77777777" w:rsidR="00F95BE5" w:rsidRPr="003F3D7F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36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374</w:t>
            </w:r>
          </w:p>
        </w:tc>
        <w:tc>
          <w:tcPr>
            <w:tcW w:w="810" w:type="dxa"/>
          </w:tcPr>
          <w:p w14:paraId="5BFD139A" w14:textId="77777777" w:rsidR="00F95BE5" w:rsidRPr="003F3D7F" w:rsidRDefault="0068587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80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</w:t>
            </w:r>
            <w:r w:rsidR="00F95BE5" w:rsidRPr="003F3D7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Pr="003F3D7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370</w:t>
            </w:r>
          </w:p>
        </w:tc>
        <w:tc>
          <w:tcPr>
            <w:tcW w:w="810" w:type="dxa"/>
          </w:tcPr>
          <w:p w14:paraId="16E5E0DA" w14:textId="77777777" w:rsidR="00F95BE5" w:rsidRPr="003F3D7F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80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</w:t>
            </w:r>
            <w:r w:rsidR="00685875" w:rsidRPr="003F3D7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38</w:t>
            </w:r>
            <w:r w:rsidRPr="003F3D7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,</w:t>
            </w:r>
            <w:r w:rsidR="00685875" w:rsidRPr="003F3D7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843</w:t>
            </w:r>
          </w:p>
        </w:tc>
        <w:tc>
          <w:tcPr>
            <w:tcW w:w="810" w:type="dxa"/>
          </w:tcPr>
          <w:p w14:paraId="0BEFBFE0" w14:textId="77777777" w:rsidR="00F95BE5" w:rsidRPr="003F3D7F" w:rsidRDefault="00F95BE5" w:rsidP="007C7214">
            <w:pPr>
              <w:pStyle w:val="Header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7"/>
              </w:tabs>
              <w:spacing w:line="3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3D7F">
              <w:rPr>
                <w:rFonts w:ascii="Angsana New" w:hAnsi="Angsana New"/>
                <w:b/>
                <w:bCs/>
                <w:sz w:val="22"/>
                <w:szCs w:val="22"/>
              </w:rPr>
              <w:t>228</w:t>
            </w:r>
          </w:p>
        </w:tc>
        <w:tc>
          <w:tcPr>
            <w:tcW w:w="702" w:type="dxa"/>
          </w:tcPr>
          <w:p w14:paraId="07A09C17" w14:textId="77777777" w:rsidR="00F95BE5" w:rsidRPr="003F3D7F" w:rsidRDefault="00F95BE5" w:rsidP="00F95BE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17,423</w:t>
            </w:r>
          </w:p>
        </w:tc>
        <w:tc>
          <w:tcPr>
            <w:tcW w:w="918" w:type="dxa"/>
          </w:tcPr>
          <w:p w14:paraId="3790DC2C" w14:textId="77777777" w:rsidR="00F95BE5" w:rsidRPr="003F3D7F" w:rsidRDefault="00F95BE5" w:rsidP="00F95BE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3"/>
              </w:tabs>
              <w:spacing w:line="34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B5B5834" w14:textId="77777777" w:rsidR="00F95BE5" w:rsidRPr="003F3D7F" w:rsidRDefault="00F95BE5" w:rsidP="00F95BE5">
            <w:pPr>
              <w:pStyle w:val="acctfourfigures"/>
              <w:tabs>
                <w:tab w:val="clear" w:pos="765"/>
                <w:tab w:val="decimal" w:pos="463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0A53A307" w14:textId="77777777" w:rsidR="00F95BE5" w:rsidRPr="003F3D7F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8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150</w:t>
            </w:r>
          </w:p>
        </w:tc>
        <w:tc>
          <w:tcPr>
            <w:tcW w:w="738" w:type="dxa"/>
          </w:tcPr>
          <w:p w14:paraId="45A1F8BE" w14:textId="77777777" w:rsidR="00F95BE5" w:rsidRPr="003F3D7F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15"/>
              </w:tabs>
              <w:spacing w:line="340" w:lineRule="exact"/>
              <w:ind w:right="-45"/>
              <w:rPr>
                <w:rFonts w:ascii="Angsana New" w:hAnsi="Angsana New" w:cs="Angsana New"/>
                <w:b/>
                <w:bCs/>
                <w:szCs w:val="22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</w:rPr>
              <w:t>2,909</w:t>
            </w:r>
          </w:p>
        </w:tc>
        <w:tc>
          <w:tcPr>
            <w:tcW w:w="990" w:type="dxa"/>
          </w:tcPr>
          <w:p w14:paraId="71D06983" w14:textId="77777777" w:rsidR="00F95BE5" w:rsidRPr="003F3D7F" w:rsidRDefault="00F95BE5" w:rsidP="007C721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75"/>
              </w:tabs>
              <w:spacing w:line="340" w:lineRule="exact"/>
              <w:ind w:right="-9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32,682</w:t>
            </w:r>
          </w:p>
        </w:tc>
      </w:tr>
    </w:tbl>
    <w:p w14:paraId="5C4D2B5C" w14:textId="77777777" w:rsidR="00C63AEB" w:rsidRPr="003F3D7F" w:rsidRDefault="00C63AEB" w:rsidP="00C63AE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9"/>
          <w:szCs w:val="19"/>
          <w:lang w:bidi="th-TH"/>
        </w:rPr>
      </w:pPr>
    </w:p>
    <w:p w14:paraId="17855645" w14:textId="77777777" w:rsidR="0052726D" w:rsidRPr="003F3D7F" w:rsidRDefault="0052726D" w:rsidP="008E2D65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14B537B" w14:textId="77777777" w:rsidR="0052726D" w:rsidRPr="003F3D7F" w:rsidRDefault="0052726D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  <w:sectPr w:rsidR="0052726D" w:rsidRPr="003F3D7F" w:rsidSect="00FD0943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634" w:gutter="0"/>
          <w:cols w:space="720"/>
        </w:sectPr>
      </w:pPr>
    </w:p>
    <w:p w14:paraId="71CE7B49" w14:textId="77777777" w:rsidR="00786A4C" w:rsidRPr="003F3D7F" w:rsidRDefault="00786A4C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3F3D7F">
        <w:rPr>
          <w:rFonts w:ascii="Angsana New" w:hAnsi="Angsana New"/>
          <w:sz w:val="30"/>
          <w:szCs w:val="30"/>
        </w:rPr>
        <w:t xml:space="preserve">31 </w:t>
      </w:r>
      <w:r w:rsidRPr="003F3D7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F3D7F">
        <w:rPr>
          <w:rFonts w:ascii="Angsana New" w:hAnsi="Angsana New"/>
          <w:sz w:val="30"/>
          <w:szCs w:val="30"/>
        </w:rPr>
        <w:t xml:space="preserve">2562 </w:t>
      </w:r>
      <w:r w:rsidRPr="003F3D7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F3D7F">
        <w:rPr>
          <w:rFonts w:ascii="Angsana New" w:hAnsi="Angsana New"/>
          <w:sz w:val="30"/>
          <w:szCs w:val="30"/>
        </w:rPr>
        <w:t xml:space="preserve">2561 </w:t>
      </w:r>
      <w:r w:rsidRPr="003F3D7F">
        <w:rPr>
          <w:rFonts w:ascii="Angsana New" w:hAnsi="Angsana New" w:hint="cs"/>
          <w:sz w:val="30"/>
          <w:szCs w:val="30"/>
          <w:cs/>
        </w:rPr>
        <w:t>ผลรวมของเงินลงทุนขั้นต้นตามสัญญาเช่าซื้อและมูลค่าปัจจุบันของจำนวนเงินขั้นต่ำที่ลูกหนี้ต้องจ่ายตามสัญญาเช่าซื้อแสดงได้ดังนี้</w:t>
      </w:r>
    </w:p>
    <w:p w14:paraId="195C850D" w14:textId="77777777" w:rsidR="00786A4C" w:rsidRPr="003F3D7F" w:rsidRDefault="00786A4C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5760"/>
        <w:gridCol w:w="1710"/>
        <w:gridCol w:w="246"/>
        <w:gridCol w:w="1734"/>
      </w:tblGrid>
      <w:tr w:rsidR="009C0270" w:rsidRPr="003F3D7F" w14:paraId="5B66C3EB" w14:textId="77777777" w:rsidTr="00EF3D94">
        <w:tc>
          <w:tcPr>
            <w:tcW w:w="5760" w:type="dxa"/>
            <w:shd w:val="clear" w:color="auto" w:fill="auto"/>
          </w:tcPr>
          <w:p w14:paraId="0D68FBFF" w14:textId="77777777" w:rsidR="009C0270" w:rsidRPr="003F3D7F" w:rsidRDefault="009C0270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0F9828ED" w14:textId="77777777" w:rsidR="009C0270" w:rsidRPr="003F3D7F" w:rsidRDefault="009C0270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C0270" w:rsidRPr="003F3D7F" w14:paraId="6E4CFD3B" w14:textId="77777777" w:rsidTr="00EF3D94">
        <w:tc>
          <w:tcPr>
            <w:tcW w:w="5760" w:type="dxa"/>
            <w:shd w:val="clear" w:color="auto" w:fill="auto"/>
          </w:tcPr>
          <w:p w14:paraId="1076F494" w14:textId="77777777" w:rsidR="009C0270" w:rsidRPr="003F3D7F" w:rsidRDefault="009C0270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E917BF3" w14:textId="77777777" w:rsidR="009C0270" w:rsidRPr="003F3D7F" w:rsidRDefault="009C0270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F3D7F">
              <w:rPr>
                <w:rFonts w:ascii="Angsana New" w:eastAsia="Times New Roman" w:hAnsi="Angsana New"/>
                <w:sz w:val="28"/>
                <w:szCs w:val="28"/>
              </w:rPr>
              <w:t>2562</w:t>
            </w:r>
          </w:p>
        </w:tc>
      </w:tr>
      <w:tr w:rsidR="00A10368" w:rsidRPr="003F3D7F" w14:paraId="1C075266" w14:textId="77777777" w:rsidTr="00EF3D94">
        <w:tc>
          <w:tcPr>
            <w:tcW w:w="5760" w:type="dxa"/>
            <w:shd w:val="clear" w:color="auto" w:fill="auto"/>
          </w:tcPr>
          <w:p w14:paraId="1A9BA61D" w14:textId="77777777" w:rsidR="00297DB5" w:rsidRPr="003F3D7F" w:rsidRDefault="00297DB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0406CBE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2298966F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ผลรวมของ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เงินลงทุนขั้นต้น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246" w:type="dxa"/>
            <w:shd w:val="clear" w:color="auto" w:fill="auto"/>
          </w:tcPr>
          <w:p w14:paraId="52CFD8E5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0AC0A85B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มูลค่าปัจจุบันของ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จำนวนเงินขั้นต่ำ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ที่ลูกหนี้ต้องจ่าย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ตามสัญญาเช่าซื้อ</w:t>
            </w:r>
          </w:p>
        </w:tc>
      </w:tr>
      <w:tr w:rsidR="009C0270" w:rsidRPr="003F3D7F" w14:paraId="64CD5B6D" w14:textId="77777777" w:rsidTr="00EF3D94">
        <w:tc>
          <w:tcPr>
            <w:tcW w:w="5760" w:type="dxa"/>
            <w:shd w:val="clear" w:color="auto" w:fill="auto"/>
          </w:tcPr>
          <w:p w14:paraId="5FF0D464" w14:textId="77777777" w:rsidR="009C0270" w:rsidRPr="003F3D7F" w:rsidRDefault="009C0270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10E927" w14:textId="77777777" w:rsidR="009C0270" w:rsidRPr="003F3D7F" w:rsidRDefault="009C0270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0368" w:rsidRPr="003F3D7F" w14:paraId="504B4535" w14:textId="77777777" w:rsidTr="00EF3D94">
        <w:tc>
          <w:tcPr>
            <w:tcW w:w="5760" w:type="dxa"/>
            <w:shd w:val="clear" w:color="auto" w:fill="auto"/>
          </w:tcPr>
          <w:p w14:paraId="353951C5" w14:textId="77777777" w:rsidR="00297DB5" w:rsidRPr="003F3D7F" w:rsidRDefault="00297DB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sz w:val="28"/>
                <w:szCs w:val="28"/>
              </w:rPr>
            </w:pPr>
            <w:r w:rsidRPr="003F3D7F">
              <w:rPr>
                <w:rFonts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</w:tcPr>
          <w:p w14:paraId="7302BEFE" w14:textId="5F18562D" w:rsidR="00297DB5" w:rsidRPr="003F3D7F" w:rsidRDefault="00D67CAC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586,102</w:t>
            </w:r>
          </w:p>
        </w:tc>
        <w:tc>
          <w:tcPr>
            <w:tcW w:w="246" w:type="dxa"/>
            <w:shd w:val="clear" w:color="auto" w:fill="auto"/>
          </w:tcPr>
          <w:p w14:paraId="4B65FA9A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224BC82E" w14:textId="55DA788C" w:rsidR="00297DB5" w:rsidRPr="003F3D7F" w:rsidRDefault="00D67CAC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</w:t>
            </w:r>
            <w:r w:rsidR="00181095">
              <w:rPr>
                <w:rFonts w:ascii="Angsana New" w:eastAsia="Times New Roman" w:hAnsi="Angsana New"/>
                <w:sz w:val="28"/>
                <w:szCs w:val="28"/>
              </w:rPr>
              <w:t>408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,0</w:t>
            </w:r>
            <w:r w:rsidR="00181095">
              <w:rPr>
                <w:rFonts w:ascii="Angsana New" w:eastAsia="Times New Roman" w:hAnsi="Angsana New"/>
                <w:sz w:val="28"/>
                <w:szCs w:val="28"/>
              </w:rPr>
              <w:t>74</w:t>
            </w:r>
          </w:p>
        </w:tc>
      </w:tr>
      <w:tr w:rsidR="00A10368" w:rsidRPr="003F3D7F" w14:paraId="398D242D" w14:textId="77777777" w:rsidTr="00EF3D94">
        <w:tc>
          <w:tcPr>
            <w:tcW w:w="5760" w:type="dxa"/>
            <w:shd w:val="clear" w:color="auto" w:fill="auto"/>
          </w:tcPr>
          <w:p w14:paraId="72AADA71" w14:textId="77777777" w:rsidR="00297DB5" w:rsidRPr="003F3D7F" w:rsidRDefault="00297DB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ส่วนที่ถึงกำหนดชำระเกินหนึ่งปี แต่ไม่เกินห้าปี</w:t>
            </w:r>
          </w:p>
        </w:tc>
        <w:tc>
          <w:tcPr>
            <w:tcW w:w="1710" w:type="dxa"/>
            <w:shd w:val="clear" w:color="auto" w:fill="auto"/>
          </w:tcPr>
          <w:p w14:paraId="1F8B193D" w14:textId="0E892757" w:rsidR="00297DB5" w:rsidRPr="003F3D7F" w:rsidRDefault="00D67CAC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998,113</w:t>
            </w:r>
          </w:p>
        </w:tc>
        <w:tc>
          <w:tcPr>
            <w:tcW w:w="246" w:type="dxa"/>
            <w:shd w:val="clear" w:color="auto" w:fill="auto"/>
          </w:tcPr>
          <w:p w14:paraId="3653FA20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4EAF639C" w14:textId="0501BD18" w:rsidR="00D67CAC" w:rsidRPr="003F3D7F" w:rsidRDefault="00D67CAC" w:rsidP="00D6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</w:t>
            </w:r>
            <w:r w:rsidR="00181095">
              <w:rPr>
                <w:rFonts w:ascii="Angsana New" w:eastAsia="Times New Roman" w:hAnsi="Angsana New"/>
                <w:sz w:val="28"/>
                <w:szCs w:val="28"/>
              </w:rPr>
              <w:t>796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81095">
              <w:rPr>
                <w:rFonts w:ascii="Angsana New" w:eastAsia="Times New Roman" w:hAnsi="Angsana New"/>
                <w:sz w:val="28"/>
                <w:szCs w:val="28"/>
              </w:rPr>
              <w:t>814</w:t>
            </w:r>
          </w:p>
        </w:tc>
      </w:tr>
      <w:tr w:rsidR="00A10368" w:rsidRPr="003F3D7F" w14:paraId="56A4E3FA" w14:textId="77777777" w:rsidTr="00EF3D94">
        <w:tc>
          <w:tcPr>
            <w:tcW w:w="5760" w:type="dxa"/>
            <w:shd w:val="clear" w:color="auto" w:fill="auto"/>
          </w:tcPr>
          <w:p w14:paraId="76B19747" w14:textId="77777777" w:rsidR="00297DB5" w:rsidRPr="003F3D7F" w:rsidRDefault="00297DB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6058332" w14:textId="72834C7D" w:rsidR="00297DB5" w:rsidRPr="003F3D7F" w:rsidRDefault="00D67CAC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1,433</w:t>
            </w:r>
          </w:p>
        </w:tc>
        <w:tc>
          <w:tcPr>
            <w:tcW w:w="246" w:type="dxa"/>
            <w:shd w:val="clear" w:color="auto" w:fill="auto"/>
          </w:tcPr>
          <w:p w14:paraId="6C86C724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</w:tcPr>
          <w:p w14:paraId="09928FD7" w14:textId="5D91F91E" w:rsidR="00297DB5" w:rsidRPr="003F3D7F" w:rsidRDefault="00D67CAC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</w:t>
            </w:r>
            <w:r w:rsidR="00181095">
              <w:rPr>
                <w:rFonts w:ascii="Angsana New" w:eastAsia="Times New Roman" w:hAnsi="Angsana New"/>
                <w:sz w:val="28"/>
                <w:szCs w:val="28"/>
              </w:rPr>
              <w:t>1,379</w:t>
            </w:r>
          </w:p>
        </w:tc>
      </w:tr>
      <w:tr w:rsidR="00A10368" w:rsidRPr="003F3D7F" w14:paraId="227C4236" w14:textId="77777777" w:rsidTr="00EF3D94">
        <w:tc>
          <w:tcPr>
            <w:tcW w:w="5760" w:type="dxa"/>
            <w:shd w:val="clear" w:color="auto" w:fill="auto"/>
          </w:tcPr>
          <w:p w14:paraId="0ECAC27E" w14:textId="77777777" w:rsidR="00297DB5" w:rsidRPr="003F3D7F" w:rsidRDefault="00297DB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39418FE" w14:textId="63771381" w:rsidR="00297DB5" w:rsidRPr="003F3D7F" w:rsidRDefault="00B8608D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1,585,648</w:t>
            </w:r>
          </w:p>
        </w:tc>
        <w:tc>
          <w:tcPr>
            <w:tcW w:w="246" w:type="dxa"/>
            <w:shd w:val="clear" w:color="auto" w:fill="auto"/>
          </w:tcPr>
          <w:p w14:paraId="338F8B1C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88BE9" w14:textId="448B9697" w:rsidR="00297DB5" w:rsidRPr="00730B87" w:rsidRDefault="00D67CAC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30B8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 </w:t>
            </w:r>
            <w:r w:rsidR="00374178" w:rsidRPr="00730B8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1,206</w:t>
            </w:r>
            <w:r w:rsidRPr="00730B8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="00374178" w:rsidRPr="00730B8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267</w:t>
            </w:r>
          </w:p>
        </w:tc>
      </w:tr>
      <w:tr w:rsidR="00A10368" w:rsidRPr="003F3D7F" w14:paraId="17730D65" w14:textId="77777777" w:rsidTr="008E4EF4">
        <w:tc>
          <w:tcPr>
            <w:tcW w:w="5760" w:type="dxa"/>
            <w:shd w:val="clear" w:color="auto" w:fill="auto"/>
          </w:tcPr>
          <w:p w14:paraId="1404DFEC" w14:textId="77777777" w:rsidR="00297DB5" w:rsidRPr="003F3D7F" w:rsidRDefault="00297DB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A0F0D18" w14:textId="0441D53B" w:rsidR="00297DB5" w:rsidRPr="003F3D7F" w:rsidRDefault="00D67CAC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(379,381)</w:t>
            </w:r>
          </w:p>
        </w:tc>
        <w:tc>
          <w:tcPr>
            <w:tcW w:w="246" w:type="dxa"/>
            <w:shd w:val="clear" w:color="auto" w:fill="auto"/>
          </w:tcPr>
          <w:p w14:paraId="4E761993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double" w:sz="4" w:space="0" w:color="auto"/>
            </w:tcBorders>
            <w:shd w:val="clear" w:color="auto" w:fill="auto"/>
          </w:tcPr>
          <w:p w14:paraId="23BFFDA9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10368" w:rsidRPr="003F3D7F" w14:paraId="10E0C398" w14:textId="77777777" w:rsidTr="008E4EF4">
        <w:tc>
          <w:tcPr>
            <w:tcW w:w="5760" w:type="dxa"/>
            <w:shd w:val="clear" w:color="auto" w:fill="auto"/>
          </w:tcPr>
          <w:p w14:paraId="33D59CBB" w14:textId="77777777" w:rsidR="00297DB5" w:rsidRPr="003F3D7F" w:rsidRDefault="00297DB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ผลรวมของเงินลงทุนขั้นต้นตามสัญญาเช่าซื้อสุทธิ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A7EE3" w14:textId="2F6DF630" w:rsidR="00297DB5" w:rsidRPr="008E4EF4" w:rsidRDefault="00D67CAC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E4EF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1,206,267</w:t>
            </w:r>
          </w:p>
        </w:tc>
        <w:tc>
          <w:tcPr>
            <w:tcW w:w="246" w:type="dxa"/>
            <w:shd w:val="clear" w:color="auto" w:fill="auto"/>
          </w:tcPr>
          <w:p w14:paraId="531292D8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0A985425" w14:textId="77777777" w:rsidR="00297DB5" w:rsidRPr="003F3D7F" w:rsidRDefault="00297DB5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19BC61E2" w14:textId="77777777" w:rsidR="00786A4C" w:rsidRPr="003F3D7F" w:rsidRDefault="00786A4C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5760"/>
        <w:gridCol w:w="1710"/>
        <w:gridCol w:w="246"/>
        <w:gridCol w:w="1734"/>
      </w:tblGrid>
      <w:tr w:rsidR="00CD52E4" w:rsidRPr="003F3D7F" w14:paraId="6CC78FF2" w14:textId="77777777" w:rsidTr="00EF3D94">
        <w:tc>
          <w:tcPr>
            <w:tcW w:w="5760" w:type="dxa"/>
            <w:shd w:val="clear" w:color="auto" w:fill="auto"/>
          </w:tcPr>
          <w:p w14:paraId="6B03CF66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0C387405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CD52E4" w:rsidRPr="003F3D7F" w14:paraId="57E01431" w14:textId="77777777" w:rsidTr="00EF3D94">
        <w:tc>
          <w:tcPr>
            <w:tcW w:w="5760" w:type="dxa"/>
            <w:shd w:val="clear" w:color="auto" w:fill="auto"/>
          </w:tcPr>
          <w:p w14:paraId="3EEA3698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A3D2C7A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/>
                <w:sz w:val="28"/>
                <w:szCs w:val="28"/>
              </w:rPr>
              <w:t>2561</w:t>
            </w:r>
          </w:p>
        </w:tc>
      </w:tr>
      <w:tr w:rsidR="00A10368" w:rsidRPr="003F3D7F" w14:paraId="3EBC75B5" w14:textId="77777777" w:rsidTr="00EF3D94">
        <w:tc>
          <w:tcPr>
            <w:tcW w:w="5760" w:type="dxa"/>
            <w:shd w:val="clear" w:color="auto" w:fill="auto"/>
          </w:tcPr>
          <w:p w14:paraId="4A738DC4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E127C9B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6432F6F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ผลรวมของ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เงินลงทุนขั้นต้น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ตามสัญญาเช่าซื้อ</w:t>
            </w:r>
          </w:p>
        </w:tc>
        <w:tc>
          <w:tcPr>
            <w:tcW w:w="246" w:type="dxa"/>
            <w:shd w:val="clear" w:color="auto" w:fill="auto"/>
          </w:tcPr>
          <w:p w14:paraId="4A7F8918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19BB3A68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มูลค่าปัจจุบันของ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จำนวนเงินขั้นต่ำ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ที่ลูกหนี้ต้องจ่าย</w:t>
            </w:r>
            <w:r w:rsidRPr="003F3D7F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ตามสัญญาเช่าซื้อ</w:t>
            </w:r>
          </w:p>
        </w:tc>
      </w:tr>
      <w:tr w:rsidR="00CD52E4" w:rsidRPr="003F3D7F" w14:paraId="12C72B78" w14:textId="77777777" w:rsidTr="00EF3D94">
        <w:tc>
          <w:tcPr>
            <w:tcW w:w="5760" w:type="dxa"/>
            <w:shd w:val="clear" w:color="auto" w:fill="auto"/>
          </w:tcPr>
          <w:p w14:paraId="5EFC76FF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630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166DF11A" w14:textId="77777777" w:rsidR="00CD52E4" w:rsidRPr="003F3D7F" w:rsidRDefault="00CD52E4" w:rsidP="00A10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410E" w:rsidRPr="003F3D7F" w14:paraId="0DD12176" w14:textId="77777777" w:rsidTr="00EF3D94">
        <w:tc>
          <w:tcPr>
            <w:tcW w:w="5760" w:type="dxa"/>
            <w:shd w:val="clear" w:color="auto" w:fill="auto"/>
          </w:tcPr>
          <w:p w14:paraId="7DDB56D5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sz w:val="28"/>
                <w:szCs w:val="28"/>
              </w:rPr>
            </w:pPr>
            <w:r w:rsidRPr="003F3D7F">
              <w:rPr>
                <w:rFonts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</w:tcPr>
          <w:p w14:paraId="629F2B14" w14:textId="70F65365" w:rsidR="0000410E" w:rsidRPr="003F3D7F" w:rsidRDefault="0000410E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513,659</w:t>
            </w:r>
          </w:p>
        </w:tc>
        <w:tc>
          <w:tcPr>
            <w:tcW w:w="246" w:type="dxa"/>
            <w:shd w:val="clear" w:color="auto" w:fill="auto"/>
          </w:tcPr>
          <w:p w14:paraId="0F44884B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532D598C" w14:textId="64B9683D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</w:t>
            </w:r>
            <w:r w:rsidR="00156531">
              <w:rPr>
                <w:rFonts w:ascii="Angsana New" w:eastAsia="Times New Roman" w:hAnsi="Angsana New"/>
                <w:sz w:val="28"/>
                <w:szCs w:val="28"/>
              </w:rPr>
              <w:t>341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56531">
              <w:rPr>
                <w:rFonts w:ascii="Angsana New" w:eastAsia="Times New Roman" w:hAnsi="Angsana New"/>
                <w:sz w:val="28"/>
                <w:szCs w:val="28"/>
              </w:rPr>
              <w:t>646</w:t>
            </w:r>
          </w:p>
        </w:tc>
      </w:tr>
      <w:tr w:rsidR="0000410E" w:rsidRPr="003F3D7F" w14:paraId="71584402" w14:textId="77777777" w:rsidTr="00EF3D94">
        <w:tc>
          <w:tcPr>
            <w:tcW w:w="5760" w:type="dxa"/>
            <w:shd w:val="clear" w:color="auto" w:fill="auto"/>
          </w:tcPr>
          <w:p w14:paraId="2AFD57ED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ส่วนที่ถึงกำหนดชำระเกินหนึ่งปี แต่ไม่เกินห้าปี</w:t>
            </w:r>
          </w:p>
        </w:tc>
        <w:tc>
          <w:tcPr>
            <w:tcW w:w="1710" w:type="dxa"/>
            <w:shd w:val="clear" w:color="auto" w:fill="auto"/>
          </w:tcPr>
          <w:p w14:paraId="5422F171" w14:textId="0E0BC69C" w:rsidR="0000410E" w:rsidRPr="003F3D7F" w:rsidRDefault="0000410E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941,202</w:t>
            </w:r>
          </w:p>
        </w:tc>
        <w:tc>
          <w:tcPr>
            <w:tcW w:w="246" w:type="dxa"/>
            <w:shd w:val="clear" w:color="auto" w:fill="auto"/>
          </w:tcPr>
          <w:p w14:paraId="5B956DCA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0EA1D440" w14:textId="683A7500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</w:t>
            </w:r>
            <w:r w:rsidR="00156531">
              <w:rPr>
                <w:rFonts w:ascii="Angsana New" w:eastAsia="Times New Roman" w:hAnsi="Angsana New"/>
                <w:sz w:val="28"/>
                <w:szCs w:val="28"/>
              </w:rPr>
              <w:t>748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56531">
              <w:rPr>
                <w:rFonts w:ascii="Angsana New" w:eastAsia="Times New Roman" w:hAnsi="Angsana New"/>
                <w:sz w:val="28"/>
                <w:szCs w:val="28"/>
              </w:rPr>
              <w:t>763</w:t>
            </w:r>
          </w:p>
        </w:tc>
      </w:tr>
      <w:tr w:rsidR="0000410E" w:rsidRPr="003F3D7F" w14:paraId="74865FC7" w14:textId="77777777" w:rsidTr="00EF3D94">
        <w:tc>
          <w:tcPr>
            <w:tcW w:w="5760" w:type="dxa"/>
            <w:shd w:val="clear" w:color="auto" w:fill="auto"/>
          </w:tcPr>
          <w:p w14:paraId="6235F9BC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BBA889F" w14:textId="48BF6EDC" w:rsidR="0000410E" w:rsidRPr="003F3D7F" w:rsidRDefault="0000410E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766</w:t>
            </w:r>
          </w:p>
        </w:tc>
        <w:tc>
          <w:tcPr>
            <w:tcW w:w="246" w:type="dxa"/>
            <w:shd w:val="clear" w:color="auto" w:fill="auto"/>
          </w:tcPr>
          <w:p w14:paraId="4E18281C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</w:tcPr>
          <w:p w14:paraId="0FC786AD" w14:textId="26AA9288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        </w:t>
            </w:r>
            <w:r w:rsidR="00156531">
              <w:rPr>
                <w:rFonts w:ascii="Angsana New" w:eastAsia="Times New Roman" w:hAnsi="Angsana New"/>
                <w:sz w:val="28"/>
                <w:szCs w:val="28"/>
              </w:rPr>
              <w:t>756</w:t>
            </w:r>
          </w:p>
        </w:tc>
      </w:tr>
      <w:tr w:rsidR="0000410E" w:rsidRPr="003F3D7F" w14:paraId="1700A153" w14:textId="77777777" w:rsidTr="00EF3D94">
        <w:tc>
          <w:tcPr>
            <w:tcW w:w="5760" w:type="dxa"/>
            <w:shd w:val="clear" w:color="auto" w:fill="auto"/>
          </w:tcPr>
          <w:p w14:paraId="621559B1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81EB3A4" w14:textId="32EAAFDA" w:rsidR="0000410E" w:rsidRPr="003F3D7F" w:rsidRDefault="00B8608D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1,455,627</w:t>
            </w:r>
          </w:p>
        </w:tc>
        <w:tc>
          <w:tcPr>
            <w:tcW w:w="246" w:type="dxa"/>
            <w:shd w:val="clear" w:color="auto" w:fill="auto"/>
          </w:tcPr>
          <w:p w14:paraId="7CDE7A55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81453" w14:textId="719A95A1" w:rsidR="0000410E" w:rsidRPr="00730B87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30B8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 </w:t>
            </w:r>
            <w:r w:rsidR="00156531" w:rsidRPr="00730B8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1,091</w:t>
            </w:r>
            <w:r w:rsidRPr="00730B8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="00156531" w:rsidRPr="00730B8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165</w:t>
            </w:r>
          </w:p>
        </w:tc>
      </w:tr>
      <w:tr w:rsidR="0000410E" w:rsidRPr="003F3D7F" w14:paraId="0F7A3663" w14:textId="77777777" w:rsidTr="00EF3D94">
        <w:tc>
          <w:tcPr>
            <w:tcW w:w="5760" w:type="dxa"/>
            <w:shd w:val="clear" w:color="auto" w:fill="auto"/>
          </w:tcPr>
          <w:p w14:paraId="0E39B9A8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3F3D7F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79426F7" w14:textId="031A864F" w:rsidR="0000410E" w:rsidRPr="003F3D7F" w:rsidRDefault="0000410E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(364,462)</w:t>
            </w:r>
          </w:p>
        </w:tc>
        <w:tc>
          <w:tcPr>
            <w:tcW w:w="246" w:type="dxa"/>
            <w:shd w:val="clear" w:color="auto" w:fill="auto"/>
          </w:tcPr>
          <w:p w14:paraId="69A7AFC3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double" w:sz="4" w:space="0" w:color="auto"/>
            </w:tcBorders>
            <w:shd w:val="clear" w:color="auto" w:fill="auto"/>
          </w:tcPr>
          <w:p w14:paraId="610ECA78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00410E" w:rsidRPr="003F3D7F" w14:paraId="59112213" w14:textId="77777777" w:rsidTr="00EF3D94">
        <w:tc>
          <w:tcPr>
            <w:tcW w:w="5760" w:type="dxa"/>
            <w:shd w:val="clear" w:color="auto" w:fill="auto"/>
          </w:tcPr>
          <w:p w14:paraId="5E8530CE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1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ผลรวมของเงินลงทุนขั้นต้นตามสัญญาเช่าซื้อสุทธิ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E3B8F" w14:textId="5815BD23" w:rsidR="0000410E" w:rsidRPr="008E4EF4" w:rsidRDefault="0000410E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E4EF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1,091,165</w:t>
            </w:r>
          </w:p>
        </w:tc>
        <w:tc>
          <w:tcPr>
            <w:tcW w:w="246" w:type="dxa"/>
            <w:shd w:val="clear" w:color="auto" w:fill="auto"/>
          </w:tcPr>
          <w:p w14:paraId="552FA5EE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14:paraId="1FFD7228" w14:textId="77777777" w:rsidR="0000410E" w:rsidRPr="003F3D7F" w:rsidRDefault="0000410E" w:rsidP="00004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01551FED" w14:textId="4DD54B3E" w:rsidR="00786A4C" w:rsidRDefault="00786A4C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AB47AD2" w14:textId="48D86FFA" w:rsidR="00622B64" w:rsidRDefault="00622B64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4CB1AC" w14:textId="3F1073F7" w:rsidR="00622B64" w:rsidRDefault="00622B64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3DB0B4" w14:textId="5AB0F1C2" w:rsidR="00622B64" w:rsidRDefault="00622B64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1378FCB" w14:textId="77777777" w:rsidR="00622B64" w:rsidRDefault="00622B64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5B2B1E" w14:textId="77777777" w:rsidR="00622B64" w:rsidRPr="003F3D7F" w:rsidRDefault="00622B64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B68597" w14:textId="55F63A60" w:rsidR="00285BB5" w:rsidRPr="00A52F65" w:rsidRDefault="00285BB5" w:rsidP="00285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2F65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A52F65">
        <w:rPr>
          <w:rFonts w:ascii="Angsana New" w:hAnsi="Angsana New"/>
          <w:sz w:val="30"/>
          <w:szCs w:val="30"/>
        </w:rPr>
        <w:t xml:space="preserve">31 </w:t>
      </w:r>
      <w:r w:rsidRPr="00A52F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52F65">
        <w:rPr>
          <w:rFonts w:ascii="Angsana New" w:hAnsi="Angsana New"/>
          <w:sz w:val="30"/>
          <w:szCs w:val="30"/>
        </w:rPr>
        <w:t xml:space="preserve">2562 </w:t>
      </w:r>
      <w:r w:rsidRPr="00A52F65">
        <w:rPr>
          <w:rFonts w:ascii="Angsana New" w:hAnsi="Angsana New" w:hint="cs"/>
          <w:sz w:val="30"/>
          <w:szCs w:val="30"/>
          <w:cs/>
        </w:rPr>
        <w:t>ระยะเวลาปกติของการให้สินเชื่อแก่ลูกค้าของกลุ่มบริษัทคือ</w:t>
      </w:r>
      <w:r w:rsidRPr="00A52F65">
        <w:rPr>
          <w:rFonts w:ascii="Angsana New" w:hAnsi="Angsana New"/>
          <w:sz w:val="30"/>
          <w:szCs w:val="30"/>
        </w:rPr>
        <w:t xml:space="preserve"> </w:t>
      </w:r>
      <w:r w:rsidR="00DB5F86" w:rsidRPr="00A52F65">
        <w:rPr>
          <w:rFonts w:ascii="Angsana New" w:hAnsi="Angsana New"/>
          <w:sz w:val="30"/>
          <w:szCs w:val="30"/>
        </w:rPr>
        <w:t>3 - 5</w:t>
      </w:r>
      <w:r w:rsidRPr="00A52F65">
        <w:rPr>
          <w:rFonts w:ascii="Angsana New" w:hAnsi="Angsana New"/>
          <w:sz w:val="30"/>
          <w:szCs w:val="30"/>
        </w:rPr>
        <w:t xml:space="preserve"> </w:t>
      </w:r>
      <w:r w:rsidR="00DB5F86" w:rsidRPr="00A52F65">
        <w:rPr>
          <w:rFonts w:ascii="Angsana New" w:hAnsi="Angsana New" w:hint="cs"/>
          <w:sz w:val="30"/>
          <w:szCs w:val="30"/>
          <w:cs/>
        </w:rPr>
        <w:t>ปี</w:t>
      </w:r>
      <w:r w:rsidRPr="00A52F65">
        <w:rPr>
          <w:rFonts w:ascii="Angsana New" w:hAnsi="Angsana New" w:hint="cs"/>
          <w:sz w:val="30"/>
          <w:szCs w:val="30"/>
          <w:cs/>
        </w:rPr>
        <w:t xml:space="preserve"> </w:t>
      </w:r>
      <w:r w:rsidRPr="00A52F6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52F65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DB5F86" w:rsidRPr="00A52F65">
        <w:rPr>
          <w:rFonts w:ascii="Angsana New" w:hAnsi="Angsana New"/>
          <w:i/>
          <w:iCs/>
          <w:sz w:val="30"/>
          <w:szCs w:val="30"/>
        </w:rPr>
        <w:t>3 - 5</w:t>
      </w:r>
      <w:r w:rsidRPr="00A52F6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B5F86" w:rsidRPr="00A52F65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A52F6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2A2FB811" w14:textId="77777777" w:rsidR="00285BB5" w:rsidRPr="00A52F65" w:rsidRDefault="00285BB5" w:rsidP="00285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B52AB0" w14:textId="27063FC7" w:rsidR="00285BB5" w:rsidRPr="00A52F65" w:rsidRDefault="00285BB5" w:rsidP="00285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2F65">
        <w:rPr>
          <w:rFonts w:ascii="Angsana New" w:hAnsi="Angsana New" w:hint="cs"/>
          <w:sz w:val="30"/>
          <w:szCs w:val="30"/>
          <w:cs/>
        </w:rPr>
        <w:t xml:space="preserve">ลูกหนี้ตามสัญญาเช่าซื้อของทั้งหมดของกลุ่มบริษัท ณ วันที่ </w:t>
      </w:r>
      <w:r w:rsidRPr="00A52F65">
        <w:rPr>
          <w:rFonts w:ascii="Angsana New" w:hAnsi="Angsana New"/>
          <w:sz w:val="30"/>
          <w:szCs w:val="30"/>
        </w:rPr>
        <w:t>31</w:t>
      </w:r>
      <w:r w:rsidRPr="00A52F6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52F65">
        <w:rPr>
          <w:rFonts w:ascii="Angsana New" w:hAnsi="Angsana New"/>
          <w:sz w:val="30"/>
          <w:szCs w:val="30"/>
        </w:rPr>
        <w:t xml:space="preserve">2562 </w:t>
      </w:r>
      <w:r w:rsidRPr="00A52F6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52F65">
        <w:rPr>
          <w:rFonts w:ascii="Angsana New" w:hAnsi="Angsana New"/>
          <w:sz w:val="30"/>
          <w:szCs w:val="30"/>
        </w:rPr>
        <w:t>2561</w:t>
      </w:r>
      <w:r w:rsidRPr="00A52F65">
        <w:rPr>
          <w:rFonts w:ascii="Angsana New" w:hAnsi="Angsana New" w:hint="cs"/>
          <w:sz w:val="30"/>
          <w:szCs w:val="30"/>
          <w:cs/>
        </w:rPr>
        <w:t xml:space="preserve"> เป็นสกุลเงินบาท</w:t>
      </w:r>
    </w:p>
    <w:p w14:paraId="35C978A8" w14:textId="77777777" w:rsidR="00EF3D94" w:rsidRPr="00A52F65" w:rsidRDefault="00EF3D94" w:rsidP="00285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833527D" w14:textId="63FEC8DD" w:rsidR="00217A7F" w:rsidRPr="00A52F65" w:rsidRDefault="00217A7F" w:rsidP="00217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2F6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A52F65">
        <w:rPr>
          <w:rFonts w:ascii="Angsana New" w:hAnsi="Angsana New" w:hint="cs"/>
          <w:sz w:val="30"/>
          <w:szCs w:val="30"/>
          <w:cs/>
        </w:rPr>
        <w:t>31 ธันวาคม</w:t>
      </w:r>
      <w:r w:rsidRPr="00A52F65">
        <w:rPr>
          <w:rFonts w:ascii="Angsana New" w:hAnsi="Angsana New"/>
          <w:spacing w:val="-4"/>
          <w:sz w:val="30"/>
          <w:szCs w:val="30"/>
          <w:cs/>
        </w:rPr>
        <w:t xml:space="preserve"> 2562 กลุ่มบริษัทมีลูกหนี้ตามสัญญาเช่าซื้อที่ค้างชำระค่างวดเกินกว่า </w:t>
      </w:r>
      <w:r w:rsidRPr="00A52F65">
        <w:rPr>
          <w:rFonts w:ascii="Angsana New" w:hAnsi="Angsana New"/>
          <w:spacing w:val="-4"/>
          <w:sz w:val="30"/>
          <w:szCs w:val="30"/>
        </w:rPr>
        <w:t xml:space="preserve">90 </w:t>
      </w:r>
      <w:r w:rsidRPr="00A52F65">
        <w:rPr>
          <w:rFonts w:ascii="Angsana New" w:hAnsi="Angsana New"/>
          <w:spacing w:val="-4"/>
          <w:sz w:val="30"/>
          <w:szCs w:val="30"/>
          <w:cs/>
        </w:rPr>
        <w:t xml:space="preserve">วัน จำนวนเงิน </w:t>
      </w:r>
      <w:r w:rsidR="00B27C34" w:rsidRPr="00A52F65">
        <w:rPr>
          <w:rFonts w:ascii="Angsana New" w:hAnsi="Angsana New"/>
          <w:spacing w:val="-4"/>
          <w:sz w:val="30"/>
          <w:szCs w:val="30"/>
        </w:rPr>
        <w:t>33.63</w:t>
      </w:r>
      <w:r w:rsidRPr="00A52F65">
        <w:rPr>
          <w:rFonts w:ascii="Angsana New" w:hAnsi="Angsana New"/>
          <w:spacing w:val="-4"/>
          <w:sz w:val="30"/>
          <w:szCs w:val="30"/>
        </w:rPr>
        <w:t xml:space="preserve"> </w:t>
      </w:r>
      <w:r w:rsidRPr="00A52F6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52F65">
        <w:rPr>
          <w:rFonts w:ascii="Angsana New" w:hAnsi="Angsana New"/>
          <w:sz w:val="30"/>
          <w:szCs w:val="30"/>
          <w:cs/>
        </w:rPr>
        <w:t xml:space="preserve"> </w:t>
      </w:r>
      <w:r w:rsidRPr="00A52F65">
        <w:rPr>
          <w:rFonts w:ascii="Angsana New" w:hAnsi="Angsana New"/>
          <w:i/>
          <w:iCs/>
          <w:sz w:val="30"/>
          <w:szCs w:val="30"/>
          <w:cs/>
        </w:rPr>
        <w:t>(2561</w:t>
      </w:r>
      <w:r w:rsidRPr="00A52F65">
        <w:rPr>
          <w:rFonts w:ascii="Angsana New" w:hAnsi="Angsana New"/>
          <w:i/>
          <w:iCs/>
          <w:sz w:val="30"/>
          <w:szCs w:val="30"/>
        </w:rPr>
        <w:t>:</w:t>
      </w:r>
      <w:r w:rsidRPr="00A52F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52F65">
        <w:rPr>
          <w:rFonts w:ascii="Angsana New" w:hAnsi="Angsana New"/>
          <w:i/>
          <w:iCs/>
          <w:sz w:val="30"/>
          <w:szCs w:val="30"/>
        </w:rPr>
        <w:t>26.68</w:t>
      </w:r>
      <w:r w:rsidRPr="00A52F65">
        <w:rPr>
          <w:rFonts w:ascii="Angsana New" w:hAnsi="Angsana New"/>
          <w:i/>
          <w:iCs/>
          <w:sz w:val="30"/>
          <w:szCs w:val="30"/>
          <w:cs/>
        </w:rPr>
        <w:t xml:space="preserve"> ล้านบาท) </w:t>
      </w:r>
      <w:r w:rsidRPr="00A52F65">
        <w:rPr>
          <w:rFonts w:ascii="Angsana New" w:hAnsi="Angsana New"/>
          <w:sz w:val="30"/>
          <w:szCs w:val="30"/>
          <w:cs/>
        </w:rPr>
        <w:t xml:space="preserve">กลุ่มบริษัทได้หยุดรับรู้รายได้ที่เกิดจากลูกหนี้ดังกล่าวแล้ว </w:t>
      </w:r>
    </w:p>
    <w:p w14:paraId="07A67EC4" w14:textId="77777777" w:rsidR="00786A4C" w:rsidRPr="00A52F65" w:rsidRDefault="00786A4C" w:rsidP="003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959E0EC" w14:textId="77777777" w:rsidR="00FD303A" w:rsidRPr="00A52F65" w:rsidRDefault="006D4D27" w:rsidP="00BC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52F6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42A9" w:rsidRPr="00A52F65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A52F65">
        <w:rPr>
          <w:rFonts w:ascii="Angsana New" w:hAnsi="Angsana New"/>
          <w:sz w:val="30"/>
          <w:szCs w:val="30"/>
          <w:cs/>
        </w:rPr>
        <w:t xml:space="preserve">2562 </w:t>
      </w:r>
      <w:r w:rsidR="00D30314" w:rsidRPr="00A52F65">
        <w:rPr>
          <w:rFonts w:ascii="Angsana New" w:hAnsi="Angsana New"/>
          <w:sz w:val="30"/>
          <w:szCs w:val="30"/>
          <w:cs/>
        </w:rPr>
        <w:t>กลุ่มบริษัท</w:t>
      </w:r>
      <w:r w:rsidR="00B15362" w:rsidRPr="00A52F65">
        <w:rPr>
          <w:rFonts w:ascii="Angsana New" w:hAnsi="Angsana New" w:hint="cs"/>
          <w:sz w:val="30"/>
          <w:szCs w:val="30"/>
          <w:cs/>
        </w:rPr>
        <w:t>ได้ไถ่ถอนหลักประกันเงินกู้ยืม ซึ่งเป็นสิทธิเรียกร้องการรับชำระหนี้จากลูกหนี้ตามสัญญา</w:t>
      </w:r>
      <w:r w:rsidR="00696D63" w:rsidRPr="00A52F65">
        <w:rPr>
          <w:rFonts w:ascii="Angsana New" w:hAnsi="Angsana New" w:hint="cs"/>
          <w:sz w:val="30"/>
          <w:szCs w:val="30"/>
          <w:cs/>
        </w:rPr>
        <w:t>เช่า</w:t>
      </w:r>
      <w:r w:rsidR="00B15362" w:rsidRPr="00A52F65">
        <w:rPr>
          <w:rFonts w:ascii="Angsana New" w:hAnsi="Angsana New" w:hint="cs"/>
          <w:sz w:val="30"/>
          <w:szCs w:val="30"/>
          <w:cs/>
        </w:rPr>
        <w:t xml:space="preserve">ซื้อจากสถาบันการเงิน </w:t>
      </w:r>
      <w:r w:rsidR="00B15362" w:rsidRPr="00A52F65">
        <w:rPr>
          <w:rFonts w:ascii="Angsana New" w:hAnsi="Angsana New" w:hint="cs"/>
          <w:i/>
          <w:iCs/>
          <w:sz w:val="30"/>
          <w:szCs w:val="30"/>
          <w:cs/>
        </w:rPr>
        <w:t>(2561</w:t>
      </w:r>
      <w:r w:rsidR="00B15362" w:rsidRPr="00A52F65">
        <w:rPr>
          <w:rFonts w:ascii="Angsana New" w:hAnsi="Angsana New"/>
          <w:i/>
          <w:iCs/>
          <w:sz w:val="30"/>
          <w:szCs w:val="30"/>
        </w:rPr>
        <w:t xml:space="preserve">: </w:t>
      </w:r>
      <w:r w:rsidR="00B15362" w:rsidRPr="00A52F65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บริษัทได้โอนสิทธิเรียกร้องการรับชำระหนี้จากลูกหนี้ตามสัญญาเช่าซื้อจำนวนเงิน </w:t>
      </w:r>
      <w:r w:rsidR="00B15362" w:rsidRPr="00A52F65">
        <w:rPr>
          <w:rFonts w:ascii="Angsana New" w:hAnsi="Angsana New"/>
          <w:i/>
          <w:iCs/>
          <w:sz w:val="30"/>
          <w:szCs w:val="30"/>
        </w:rPr>
        <w:t xml:space="preserve">42.65 </w:t>
      </w:r>
      <w:r w:rsidR="00B15362" w:rsidRPr="00A52F6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41957" w:rsidRPr="00A52F65">
        <w:rPr>
          <w:rFonts w:ascii="Angsana New" w:hAnsi="Angsana New"/>
          <w:i/>
          <w:iCs/>
          <w:sz w:val="30"/>
          <w:szCs w:val="30"/>
        </w:rPr>
        <w:t xml:space="preserve"> </w:t>
      </w:r>
      <w:r w:rsidR="00B15362" w:rsidRPr="00A52F65">
        <w:rPr>
          <w:rFonts w:ascii="Angsana New" w:hAnsi="Angsana New" w:hint="cs"/>
          <w:i/>
          <w:iCs/>
          <w:sz w:val="30"/>
          <w:szCs w:val="30"/>
          <w:cs/>
        </w:rPr>
        <w:t>เพื่อเป็นหลักประกันเงินกู้ยืมจากสถาบันการเงิน)</w:t>
      </w:r>
    </w:p>
    <w:p w14:paraId="28168EA9" w14:textId="77777777" w:rsidR="00564C16" w:rsidRPr="00A52F65" w:rsidRDefault="00564C16" w:rsidP="0081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EEA8B9D" w14:textId="4B0823C0" w:rsidR="00CF4477" w:rsidRPr="00A52F65" w:rsidRDefault="00CF4477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52F65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Pr="00A52F65">
        <w:rPr>
          <w:rFonts w:ascii="Angsana New" w:hAnsi="Angsana New"/>
          <w:b/>
          <w:bCs/>
          <w:sz w:val="30"/>
          <w:szCs w:val="30"/>
          <w:cs/>
        </w:rPr>
        <w:tab/>
      </w:r>
      <w:r w:rsidRPr="00A52F65">
        <w:rPr>
          <w:rFonts w:ascii="Angsana New" w:hAnsi="Angsana New" w:hint="cs"/>
          <w:b/>
          <w:bCs/>
          <w:sz w:val="30"/>
          <w:szCs w:val="30"/>
          <w:cs/>
        </w:rPr>
        <w:t>ลูกหนี้จากการซื้อสิทธิเรียกร้อง</w:t>
      </w:r>
    </w:p>
    <w:p w14:paraId="76FAE318" w14:textId="77777777" w:rsidR="00CF4477" w:rsidRPr="00A52F65" w:rsidRDefault="00CF4477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E7007D" w14:textId="7E15AB66" w:rsidR="00D52195" w:rsidRDefault="00663008" w:rsidP="0064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2F65">
        <w:rPr>
          <w:rFonts w:ascii="Angsana New" w:hAnsi="Angsana New" w:hint="cs"/>
          <w:sz w:val="30"/>
          <w:szCs w:val="30"/>
          <w:cs/>
        </w:rPr>
        <w:t xml:space="preserve">ลูกหนี้จากการซื้อสิทธิเรียกร้อง </w:t>
      </w:r>
      <w:r w:rsidR="00CF4477" w:rsidRPr="00A52F65">
        <w:rPr>
          <w:rFonts w:ascii="Angsana New" w:hAnsi="Angsana New" w:hint="cs"/>
          <w:sz w:val="30"/>
          <w:szCs w:val="30"/>
          <w:cs/>
        </w:rPr>
        <w:t xml:space="preserve">ณ </w:t>
      </w:r>
      <w:r w:rsidR="00CF4477" w:rsidRPr="00A52F65">
        <w:rPr>
          <w:rFonts w:ascii="Angsana New" w:hAnsi="Angsana New"/>
          <w:sz w:val="30"/>
          <w:szCs w:val="30"/>
          <w:cs/>
        </w:rPr>
        <w:t xml:space="preserve">วันที่ </w:t>
      </w:r>
      <w:r w:rsidR="00CF4477" w:rsidRPr="00A52F65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CF4477" w:rsidRPr="00A52F65">
        <w:rPr>
          <w:rFonts w:ascii="Angsana New" w:hAnsi="Angsana New"/>
          <w:sz w:val="30"/>
          <w:szCs w:val="30"/>
          <w:cs/>
        </w:rPr>
        <w:t>2562 และ 2561</w:t>
      </w:r>
      <w:r w:rsidR="004A7FE1" w:rsidRPr="00A52F65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tbl>
      <w:tblPr>
        <w:tblW w:w="91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1863"/>
        <w:gridCol w:w="270"/>
        <w:gridCol w:w="2070"/>
      </w:tblGrid>
      <w:tr w:rsidR="00D52195" w:rsidRPr="003F3D7F" w14:paraId="22B60322" w14:textId="77777777" w:rsidTr="00EF3D94">
        <w:tc>
          <w:tcPr>
            <w:tcW w:w="4950" w:type="dxa"/>
          </w:tcPr>
          <w:p w14:paraId="660A7D1F" w14:textId="77777777" w:rsidR="00D52195" w:rsidRPr="003F3D7F" w:rsidRDefault="00D5219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3" w:type="dxa"/>
          </w:tcPr>
          <w:p w14:paraId="3B6EF391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82CB55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6BF448E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52195" w:rsidRPr="003F3D7F" w14:paraId="4FD3BB15" w14:textId="77777777" w:rsidTr="00EF3D94">
        <w:tc>
          <w:tcPr>
            <w:tcW w:w="4950" w:type="dxa"/>
          </w:tcPr>
          <w:p w14:paraId="3BA2F975" w14:textId="77777777" w:rsidR="00D52195" w:rsidRPr="003F3D7F" w:rsidRDefault="00D5219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3" w:type="dxa"/>
          </w:tcPr>
          <w:p w14:paraId="7648C9A1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C144E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A53E70E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D52195" w:rsidRPr="003F3D7F" w14:paraId="5DD0EE11" w14:textId="77777777" w:rsidTr="00EF3D94">
        <w:tc>
          <w:tcPr>
            <w:tcW w:w="4950" w:type="dxa"/>
          </w:tcPr>
          <w:p w14:paraId="08BCFAE9" w14:textId="77777777" w:rsidR="00D52195" w:rsidRPr="003F3D7F" w:rsidRDefault="00D5219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3" w:type="dxa"/>
          </w:tcPr>
          <w:p w14:paraId="54F26DCC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</w:t>
            </w:r>
            <w:r w:rsidR="00BC0009"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70" w:type="dxa"/>
          </w:tcPr>
          <w:p w14:paraId="736B0AF1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C8FA59A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D52195" w:rsidRPr="003F3D7F" w14:paraId="4911F95F" w14:textId="77777777" w:rsidTr="00EF3D94">
        <w:tc>
          <w:tcPr>
            <w:tcW w:w="4950" w:type="dxa"/>
          </w:tcPr>
          <w:p w14:paraId="3349FC63" w14:textId="77777777" w:rsidR="00D52195" w:rsidRPr="003F3D7F" w:rsidRDefault="00D52195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63" w:type="dxa"/>
          </w:tcPr>
          <w:p w14:paraId="38641F42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40FF0C7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294FF47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F2841" w:rsidRPr="003F3D7F" w14:paraId="2A584484" w14:textId="77777777" w:rsidTr="00EF3D94">
        <w:tc>
          <w:tcPr>
            <w:tcW w:w="4950" w:type="dxa"/>
          </w:tcPr>
          <w:p w14:paraId="51987C4A" w14:textId="77777777" w:rsidR="009F2841" w:rsidRPr="003F3D7F" w:rsidRDefault="009F2841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1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3" w:type="dxa"/>
            <w:gridSpan w:val="3"/>
          </w:tcPr>
          <w:p w14:paraId="61E5075C" w14:textId="77777777" w:rsidR="009F2841" w:rsidRPr="003F3D7F" w:rsidRDefault="007942A4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3D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2195" w:rsidRPr="003F3D7F" w14:paraId="46287C1E" w14:textId="77777777" w:rsidTr="00EF3D94">
        <w:trPr>
          <w:trHeight w:val="352"/>
        </w:trPr>
        <w:tc>
          <w:tcPr>
            <w:tcW w:w="4950" w:type="dxa"/>
          </w:tcPr>
          <w:p w14:paraId="17494B9B" w14:textId="77777777" w:rsidR="00D52195" w:rsidRPr="003F3D7F" w:rsidRDefault="001E41A3" w:rsidP="00EA6B38">
            <w:pPr>
              <w:pStyle w:val="a1"/>
              <w:tabs>
                <w:tab w:val="clear" w:pos="1080"/>
              </w:tabs>
              <w:ind w:left="61"/>
              <w:rPr>
                <w:rFonts w:ascii="Angsana New" w:hAnsi="Angsana New"/>
                <w:cs/>
              </w:rPr>
            </w:pPr>
            <w:r w:rsidRPr="003F3D7F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863" w:type="dxa"/>
          </w:tcPr>
          <w:p w14:paraId="71E63001" w14:textId="0F168635" w:rsidR="00D52195" w:rsidRPr="003F3D7F" w:rsidRDefault="00E80D4F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>22,106</w:t>
            </w:r>
          </w:p>
        </w:tc>
        <w:tc>
          <w:tcPr>
            <w:tcW w:w="270" w:type="dxa"/>
          </w:tcPr>
          <w:p w14:paraId="26CC8722" w14:textId="77777777" w:rsidR="00D52195" w:rsidRPr="003F3D7F" w:rsidRDefault="00D52195" w:rsidP="00910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F68E511" w14:textId="77777777" w:rsidR="00D52195" w:rsidRPr="003F3D7F" w:rsidRDefault="001E41A3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</w:tr>
      <w:tr w:rsidR="001E41A3" w:rsidRPr="003F3D7F" w14:paraId="4129C03E" w14:textId="77777777" w:rsidTr="00EF3D94">
        <w:trPr>
          <w:trHeight w:val="352"/>
        </w:trPr>
        <w:tc>
          <w:tcPr>
            <w:tcW w:w="4950" w:type="dxa"/>
          </w:tcPr>
          <w:p w14:paraId="1A2E548E" w14:textId="61E04905" w:rsidR="001E41A3" w:rsidRPr="003F3D7F" w:rsidRDefault="00B8608D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 xml:space="preserve">บวก </w:t>
            </w:r>
            <w:r w:rsidR="001E41A3" w:rsidRPr="003F3D7F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ดอกเบี้ยค้างรับ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7E6E9443" w14:textId="44BB4CC0" w:rsidR="001E41A3" w:rsidRPr="003F3D7F" w:rsidRDefault="00E80D4F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>174</w:t>
            </w:r>
          </w:p>
        </w:tc>
        <w:tc>
          <w:tcPr>
            <w:tcW w:w="270" w:type="dxa"/>
          </w:tcPr>
          <w:p w14:paraId="733AD5E2" w14:textId="77777777" w:rsidR="001E41A3" w:rsidRPr="003F3D7F" w:rsidRDefault="001E41A3" w:rsidP="001E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32C2F92" w14:textId="77777777" w:rsidR="001E41A3" w:rsidRPr="003F3D7F" w:rsidRDefault="001E41A3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1E41A3" w:rsidRPr="003F3D7F" w14:paraId="69C48318" w14:textId="77777777" w:rsidTr="00EF3D94">
        <w:trPr>
          <w:trHeight w:val="352"/>
        </w:trPr>
        <w:tc>
          <w:tcPr>
            <w:tcW w:w="4950" w:type="dxa"/>
          </w:tcPr>
          <w:p w14:paraId="79C0D9F2" w14:textId="77777777" w:rsidR="001E41A3" w:rsidRPr="003F3D7F" w:rsidRDefault="001E41A3" w:rsidP="00EA6B38">
            <w:pPr>
              <w:pStyle w:val="a1"/>
              <w:tabs>
                <w:tab w:val="clear" w:pos="1080"/>
              </w:tabs>
              <w:ind w:left="61"/>
              <w:rPr>
                <w:rFonts w:ascii="Angsana New" w:hAnsi="Angsana New"/>
                <w:cs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</w:tcPr>
          <w:p w14:paraId="7676076E" w14:textId="791FB072" w:rsidR="001E41A3" w:rsidRPr="003F3D7F" w:rsidRDefault="00B8608D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22,280</w:t>
            </w:r>
          </w:p>
        </w:tc>
        <w:tc>
          <w:tcPr>
            <w:tcW w:w="270" w:type="dxa"/>
          </w:tcPr>
          <w:p w14:paraId="2908042B" w14:textId="77777777" w:rsidR="001E41A3" w:rsidRPr="003F3D7F" w:rsidRDefault="001E41A3" w:rsidP="001E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394AD2E" w14:textId="6EC17ACC" w:rsidR="001E41A3" w:rsidRPr="003F3D7F" w:rsidRDefault="00B8608D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2,247</w:t>
            </w:r>
          </w:p>
        </w:tc>
      </w:tr>
      <w:tr w:rsidR="001E41A3" w:rsidRPr="003F3D7F" w14:paraId="4170753B" w14:textId="77777777" w:rsidTr="00EF3D94">
        <w:trPr>
          <w:trHeight w:val="352"/>
        </w:trPr>
        <w:tc>
          <w:tcPr>
            <w:tcW w:w="4950" w:type="dxa"/>
          </w:tcPr>
          <w:p w14:paraId="32E61134" w14:textId="77777777" w:rsidR="001E41A3" w:rsidRPr="003F3D7F" w:rsidRDefault="001E41A3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F3D7F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3F3D7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3F2EB76E" w14:textId="1EB55AEC" w:rsidR="001E41A3" w:rsidRPr="003F3D7F" w:rsidRDefault="008636AC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14:paraId="7E3FD1FF" w14:textId="77777777" w:rsidR="001E41A3" w:rsidRPr="003F3D7F" w:rsidRDefault="001E41A3" w:rsidP="001E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1681813" w14:textId="4F05BA11" w:rsidR="001E41A3" w:rsidRPr="003F3D7F" w:rsidRDefault="00E80D4F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E41A3" w:rsidRPr="003F3D7F" w14:paraId="6A83BD2C" w14:textId="77777777" w:rsidTr="00EF3D94">
        <w:trPr>
          <w:trHeight w:val="352"/>
        </w:trPr>
        <w:tc>
          <w:tcPr>
            <w:tcW w:w="4950" w:type="dxa"/>
          </w:tcPr>
          <w:p w14:paraId="124E3AAB" w14:textId="77777777" w:rsidR="001E41A3" w:rsidRPr="003F3D7F" w:rsidRDefault="00A335C9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</w:tcPr>
          <w:p w14:paraId="5E2D6A9E" w14:textId="592C9258" w:rsidR="001E41A3" w:rsidRPr="003F3D7F" w:rsidRDefault="00E80D4F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22,2</w:t>
            </w:r>
            <w:r w:rsidR="008636A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F600798" w14:textId="77777777" w:rsidR="001E41A3" w:rsidRPr="003F3D7F" w:rsidRDefault="001E41A3" w:rsidP="001E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20FFDAD" w14:textId="4AE5DBC0" w:rsidR="001E41A3" w:rsidRPr="003F3D7F" w:rsidRDefault="00E80D4F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2,247</w:t>
            </w:r>
          </w:p>
        </w:tc>
      </w:tr>
      <w:tr w:rsidR="00A335C9" w:rsidRPr="003F3D7F" w14:paraId="3672BD79" w14:textId="77777777" w:rsidTr="00EF3D94">
        <w:tc>
          <w:tcPr>
            <w:tcW w:w="4950" w:type="dxa"/>
          </w:tcPr>
          <w:p w14:paraId="5AFD2D67" w14:textId="77777777" w:rsidR="00A335C9" w:rsidRPr="00EF3D94" w:rsidRDefault="00A335C9" w:rsidP="00EA6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</w:tcPr>
          <w:p w14:paraId="3DC3C240" w14:textId="77777777" w:rsidR="00A335C9" w:rsidRPr="00EF3D94" w:rsidRDefault="00A335C9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9FFF86E" w14:textId="77777777" w:rsidR="00A335C9" w:rsidRPr="00EF3D94" w:rsidRDefault="00A335C9" w:rsidP="001E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BEA4C03" w14:textId="77777777" w:rsidR="00A335C9" w:rsidRPr="00EF3D94" w:rsidRDefault="00A335C9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80D4F" w:rsidRPr="003F3D7F" w14:paraId="4F27357F" w14:textId="77777777" w:rsidTr="00EF3D94">
        <w:trPr>
          <w:trHeight w:val="352"/>
        </w:trPr>
        <w:tc>
          <w:tcPr>
            <w:tcW w:w="4950" w:type="dxa"/>
          </w:tcPr>
          <w:p w14:paraId="6ADB8F24" w14:textId="77777777" w:rsidR="00E80D4F" w:rsidRPr="003F3D7F" w:rsidRDefault="00E80D4F" w:rsidP="00E8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1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863" w:type="dxa"/>
            <w:tcBorders>
              <w:bottom w:val="double" w:sz="4" w:space="0" w:color="auto"/>
            </w:tcBorders>
          </w:tcPr>
          <w:p w14:paraId="040F3D29" w14:textId="47E76BB4" w:rsidR="00E80D4F" w:rsidRPr="003F3D7F" w:rsidRDefault="00CB01A0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57AA02B8" w14:textId="77777777" w:rsidR="00E80D4F" w:rsidRPr="003F3D7F" w:rsidRDefault="00E80D4F" w:rsidP="00E8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303728DB" w14:textId="1337A11F" w:rsidR="00E80D4F" w:rsidRPr="003F3D7F" w:rsidRDefault="00E80D4F" w:rsidP="00B8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E3C1E1B" w14:textId="77777777" w:rsidR="00D52195" w:rsidRPr="00A52F65" w:rsidRDefault="00D52195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4FC728" w14:textId="77777777" w:rsidR="00FC481E" w:rsidRDefault="00FC481E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BC80BB5" w14:textId="192D59CD" w:rsidR="00FC481E" w:rsidRDefault="00FC481E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BDAC19F" w14:textId="1242DACA" w:rsidR="00A05E3A" w:rsidRDefault="00A05E3A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9D02BC2" w14:textId="322B8A0B" w:rsidR="00A05E3A" w:rsidRDefault="00A05E3A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5B964C" w14:textId="13A1B455" w:rsidR="00A05E3A" w:rsidRDefault="00A05E3A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D8FE8BC" w14:textId="54E0558E" w:rsidR="00A05E3A" w:rsidRDefault="00A05E3A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D3EF995" w14:textId="33F9B088" w:rsidR="00A05E3A" w:rsidRDefault="00A05E3A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4214E6B" w14:textId="6C12BB62" w:rsidR="00A05E3A" w:rsidRDefault="00A05E3A" w:rsidP="00A05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Pr="00873EDD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873EDD">
        <w:rPr>
          <w:rFonts w:ascii="Angsana New" w:hAnsi="Angsana New"/>
          <w:sz w:val="30"/>
          <w:szCs w:val="30"/>
          <w:cs/>
        </w:rPr>
        <w:t>2562 และ 2561</w:t>
      </w:r>
      <w:r>
        <w:rPr>
          <w:rFonts w:ascii="Angsana New" w:hAnsi="Angsana New" w:hint="cs"/>
          <w:sz w:val="30"/>
          <w:szCs w:val="30"/>
          <w:cs/>
        </w:rPr>
        <w:t xml:space="preserve"> การวิเคราะห์อายุลู</w:t>
      </w:r>
      <w:r w:rsidRPr="00CF4477">
        <w:rPr>
          <w:rFonts w:ascii="Angsana New" w:hAnsi="Angsana New" w:hint="cs"/>
          <w:sz w:val="30"/>
          <w:szCs w:val="30"/>
          <w:cs/>
        </w:rPr>
        <w:t>กหนี้จากการซื้อสิทธิ</w:t>
      </w:r>
      <w:r w:rsidRPr="004A7FE1">
        <w:rPr>
          <w:rFonts w:ascii="Angsana New" w:hAnsi="Angsana New" w:hint="cs"/>
          <w:sz w:val="30"/>
          <w:szCs w:val="30"/>
          <w:cs/>
        </w:rPr>
        <w:t>เรียกร้อง</w:t>
      </w:r>
      <w:r>
        <w:rPr>
          <w:rFonts w:ascii="Angsana New" w:hAnsi="Angsana New" w:hint="cs"/>
          <w:sz w:val="30"/>
          <w:szCs w:val="30"/>
          <w:cs/>
        </w:rPr>
        <w:t>แสดง</w:t>
      </w:r>
      <w:r w:rsidRPr="004A7FE1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25AB86CB" w14:textId="77777777" w:rsidR="00A05E3A" w:rsidRPr="004A7FE1" w:rsidRDefault="00A05E3A" w:rsidP="00A05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878"/>
        <w:gridCol w:w="1863"/>
        <w:gridCol w:w="270"/>
        <w:gridCol w:w="2070"/>
      </w:tblGrid>
      <w:tr w:rsidR="00A05E3A" w:rsidRPr="00A10368" w14:paraId="3890079F" w14:textId="77777777" w:rsidTr="009C7A7C">
        <w:tc>
          <w:tcPr>
            <w:tcW w:w="4878" w:type="dxa"/>
          </w:tcPr>
          <w:p w14:paraId="6CCA56D4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3" w:type="dxa"/>
          </w:tcPr>
          <w:p w14:paraId="2971FBCD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D5B9D2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64678AA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A05E3A" w:rsidRPr="00A10368" w14:paraId="2C012CA9" w14:textId="77777777" w:rsidTr="009C7A7C">
        <w:tc>
          <w:tcPr>
            <w:tcW w:w="4878" w:type="dxa"/>
          </w:tcPr>
          <w:p w14:paraId="08812DE4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3" w:type="dxa"/>
          </w:tcPr>
          <w:p w14:paraId="5ECA301C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A4896D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C38D99C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A05E3A" w:rsidRPr="00A10368" w14:paraId="33292FE3" w14:textId="77777777" w:rsidTr="009C7A7C">
        <w:tc>
          <w:tcPr>
            <w:tcW w:w="4878" w:type="dxa"/>
          </w:tcPr>
          <w:p w14:paraId="441B13F4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3" w:type="dxa"/>
          </w:tcPr>
          <w:p w14:paraId="5DD95932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</w:t>
            </w:r>
            <w:r w:rsidRPr="00EA6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  <w:tc>
          <w:tcPr>
            <w:tcW w:w="270" w:type="dxa"/>
          </w:tcPr>
          <w:p w14:paraId="763FC008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6B6F031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EA6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A05E3A" w:rsidRPr="00A10368" w14:paraId="569A3FF4" w14:textId="77777777" w:rsidTr="009C7A7C">
        <w:tc>
          <w:tcPr>
            <w:tcW w:w="4878" w:type="dxa"/>
          </w:tcPr>
          <w:p w14:paraId="4E1EF81F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63" w:type="dxa"/>
          </w:tcPr>
          <w:p w14:paraId="1521A33E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B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6803D2B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0B76493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B3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05E3A" w:rsidRPr="00A10368" w14:paraId="228382CF" w14:textId="77777777" w:rsidTr="009C7A7C">
        <w:tc>
          <w:tcPr>
            <w:tcW w:w="4878" w:type="dxa"/>
          </w:tcPr>
          <w:p w14:paraId="76946AB3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3" w:type="dxa"/>
            <w:gridSpan w:val="3"/>
          </w:tcPr>
          <w:p w14:paraId="36CE46EB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A6B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E3A" w:rsidRPr="00A10368" w14:paraId="2264ED82" w14:textId="77777777" w:rsidTr="009C7A7C">
        <w:trPr>
          <w:trHeight w:val="352"/>
        </w:trPr>
        <w:tc>
          <w:tcPr>
            <w:tcW w:w="4878" w:type="dxa"/>
          </w:tcPr>
          <w:p w14:paraId="2A3E0615" w14:textId="77777777" w:rsidR="00A05E3A" w:rsidRPr="00EA6B38" w:rsidRDefault="00A05E3A" w:rsidP="009C7A7C">
            <w:pPr>
              <w:pStyle w:val="a1"/>
              <w:tabs>
                <w:tab w:val="clear" w:pos="1080"/>
              </w:tabs>
              <w:ind w:left="60"/>
              <w:rPr>
                <w:rFonts w:ascii="Angsana New" w:hAnsi="Angsana New"/>
                <w:cs/>
              </w:rPr>
            </w:pPr>
            <w:r w:rsidRPr="00EA6B38">
              <w:rPr>
                <w:rFonts w:ascii="Angsana New" w:hAnsi="Angsana New" w:hint="cs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863" w:type="dxa"/>
          </w:tcPr>
          <w:p w14:paraId="287C2707" w14:textId="70DE694D" w:rsidR="00A05E3A" w:rsidRPr="00EA6B38" w:rsidRDefault="00A05E3A" w:rsidP="00A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12,950</w:t>
            </w:r>
          </w:p>
        </w:tc>
        <w:tc>
          <w:tcPr>
            <w:tcW w:w="270" w:type="dxa"/>
          </w:tcPr>
          <w:p w14:paraId="3DF1F163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C64580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B38"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</w:tr>
      <w:tr w:rsidR="00A05E3A" w:rsidRPr="00A10368" w14:paraId="52036A6E" w14:textId="77777777" w:rsidTr="00A05E3A">
        <w:trPr>
          <w:trHeight w:val="352"/>
        </w:trPr>
        <w:tc>
          <w:tcPr>
            <w:tcW w:w="4878" w:type="dxa"/>
          </w:tcPr>
          <w:p w14:paraId="14F85BF0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A6B3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เกินกำหนดรับชำระหนี้</w:t>
            </w:r>
          </w:p>
        </w:tc>
        <w:tc>
          <w:tcPr>
            <w:tcW w:w="1863" w:type="dxa"/>
          </w:tcPr>
          <w:p w14:paraId="16EBB326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46BAE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AE3D8DD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E3A" w:rsidRPr="00A10368" w14:paraId="284665BE" w14:textId="77777777" w:rsidTr="00A05E3A">
        <w:trPr>
          <w:trHeight w:val="352"/>
        </w:trPr>
        <w:tc>
          <w:tcPr>
            <w:tcW w:w="4878" w:type="dxa"/>
          </w:tcPr>
          <w:p w14:paraId="6816D720" w14:textId="77777777" w:rsidR="00A05E3A" w:rsidRPr="00EA6B38" w:rsidRDefault="00A05E3A" w:rsidP="009C7A7C">
            <w:pPr>
              <w:pStyle w:val="a1"/>
              <w:tabs>
                <w:tab w:val="clear" w:pos="1080"/>
              </w:tabs>
              <w:ind w:left="60"/>
              <w:rPr>
                <w:rFonts w:ascii="Angsana New" w:hAnsi="Angsana New"/>
                <w:cs/>
                <w:lang w:val="en-US"/>
              </w:rPr>
            </w:pPr>
            <w:r w:rsidRPr="00EA6B38">
              <w:rPr>
                <w:rFonts w:ascii="Angsana New" w:hAnsi="Angsana New" w:hint="cs"/>
                <w:cs/>
              </w:rPr>
              <w:t xml:space="preserve">   ไม่เกิน </w:t>
            </w:r>
            <w:r w:rsidRPr="00EA6B38">
              <w:rPr>
                <w:rFonts w:ascii="Angsana New" w:hAnsi="Angsana New"/>
                <w:lang w:val="en-US"/>
              </w:rPr>
              <w:t>90</w:t>
            </w:r>
            <w:r w:rsidRPr="00EA6B38">
              <w:rPr>
                <w:rFonts w:ascii="Angsana New" w:hAnsi="Angsana New" w:hint="cs"/>
                <w:cs/>
                <w:lang w:val="en-US"/>
              </w:rPr>
              <w:t xml:space="preserve"> วัน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4F47C64F" w14:textId="2A361A52" w:rsidR="00A05E3A" w:rsidRPr="00EA6B38" w:rsidRDefault="00A05E3A" w:rsidP="00A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9,156</w:t>
            </w:r>
          </w:p>
        </w:tc>
        <w:tc>
          <w:tcPr>
            <w:tcW w:w="270" w:type="dxa"/>
          </w:tcPr>
          <w:p w14:paraId="0F8F9CD1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37FC8C8" w14:textId="15057DA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A05E3A" w:rsidRPr="00A10368" w14:paraId="133C3B7F" w14:textId="77777777" w:rsidTr="00A05E3A">
        <w:trPr>
          <w:trHeight w:val="352"/>
        </w:trPr>
        <w:tc>
          <w:tcPr>
            <w:tcW w:w="4878" w:type="dxa"/>
          </w:tcPr>
          <w:p w14:paraId="2FB9EFA2" w14:textId="789C96C0" w:rsidR="00A05E3A" w:rsidRPr="00EA6B38" w:rsidRDefault="00A05E3A" w:rsidP="009C7A7C">
            <w:pPr>
              <w:pStyle w:val="a1"/>
              <w:tabs>
                <w:tab w:val="clear" w:pos="1080"/>
              </w:tabs>
              <w:ind w:left="6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</w:tcPr>
          <w:p w14:paraId="0B2AE9E1" w14:textId="58C6875D" w:rsidR="00A05E3A" w:rsidRPr="00EA6B38" w:rsidRDefault="00A05E3A" w:rsidP="00A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22,106</w:t>
            </w:r>
          </w:p>
        </w:tc>
        <w:tc>
          <w:tcPr>
            <w:tcW w:w="270" w:type="dxa"/>
          </w:tcPr>
          <w:p w14:paraId="085B0FEB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287E602C" w14:textId="7C5ED12C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</w:tr>
      <w:tr w:rsidR="00A05E3A" w:rsidRPr="00A10368" w14:paraId="61AAC739" w14:textId="77777777" w:rsidTr="00A05E3A">
        <w:trPr>
          <w:trHeight w:val="352"/>
        </w:trPr>
        <w:tc>
          <w:tcPr>
            <w:tcW w:w="4878" w:type="dxa"/>
          </w:tcPr>
          <w:p w14:paraId="08C343DE" w14:textId="1B963241" w:rsidR="00A05E3A" w:rsidRPr="00EA6B38" w:rsidRDefault="00A05E3A" w:rsidP="009C7A7C">
            <w:pPr>
              <w:pStyle w:val="a1"/>
              <w:tabs>
                <w:tab w:val="clear" w:pos="1080"/>
              </w:tabs>
              <w:ind w:left="60"/>
              <w:rPr>
                <w:rFonts w:ascii="Angsana New" w:hAnsi="Angsana New"/>
                <w:cs/>
                <w:lang w:val="en-US"/>
              </w:rPr>
            </w:pPr>
            <w:r w:rsidRPr="00A05E3A">
              <w:rPr>
                <w:rFonts w:ascii="Angsana New" w:hAnsi="Angsana New" w:hint="cs"/>
                <w:i/>
                <w:iCs/>
                <w:cs/>
                <w:lang w:val="en-US"/>
              </w:rPr>
              <w:t>บวก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ดอกเบี้ยค้างรับ</w:t>
            </w:r>
          </w:p>
        </w:tc>
        <w:tc>
          <w:tcPr>
            <w:tcW w:w="1863" w:type="dxa"/>
          </w:tcPr>
          <w:p w14:paraId="460F4F20" w14:textId="1854ABF0" w:rsidR="00A05E3A" w:rsidRPr="00EA6B38" w:rsidRDefault="00A05E3A" w:rsidP="00A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545B504C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E244D00" w14:textId="663F56A3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A05E3A" w:rsidRPr="00A10368" w14:paraId="410A7E2A" w14:textId="77777777" w:rsidTr="009C7A7C">
        <w:trPr>
          <w:trHeight w:val="352"/>
        </w:trPr>
        <w:tc>
          <w:tcPr>
            <w:tcW w:w="4878" w:type="dxa"/>
          </w:tcPr>
          <w:p w14:paraId="5F8B97B5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A6B3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EA6B3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14:paraId="0947E4B5" w14:textId="225667A5" w:rsidR="00A05E3A" w:rsidRPr="00EA6B38" w:rsidRDefault="00A05E3A" w:rsidP="00A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14:paraId="261DA116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9B99EB5" w14:textId="67D2E24E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5E3A" w:rsidRPr="00A10368" w14:paraId="2674B68E" w14:textId="77777777" w:rsidTr="009C7A7C">
        <w:trPr>
          <w:trHeight w:val="352"/>
        </w:trPr>
        <w:tc>
          <w:tcPr>
            <w:tcW w:w="4878" w:type="dxa"/>
          </w:tcPr>
          <w:p w14:paraId="4A96E720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</w:tcPr>
          <w:p w14:paraId="1A2D969C" w14:textId="681D55E2" w:rsidR="00A05E3A" w:rsidRPr="00EA6B38" w:rsidRDefault="00A05E3A" w:rsidP="00A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22,224</w:t>
            </w:r>
          </w:p>
        </w:tc>
        <w:tc>
          <w:tcPr>
            <w:tcW w:w="270" w:type="dxa"/>
          </w:tcPr>
          <w:p w14:paraId="61F7AC4C" w14:textId="77777777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599C057" w14:textId="0EA8C676" w:rsidR="00A05E3A" w:rsidRPr="00EA6B38" w:rsidRDefault="00A05E3A" w:rsidP="009C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2,247</w:t>
            </w:r>
          </w:p>
        </w:tc>
      </w:tr>
    </w:tbl>
    <w:p w14:paraId="28BBDF25" w14:textId="77777777" w:rsidR="00A05E3A" w:rsidRDefault="00A05E3A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75C2A11" w14:textId="7A983221" w:rsidR="006479B1" w:rsidRPr="003F3D7F" w:rsidRDefault="009A57F6" w:rsidP="00EF3D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ระยะเวลาปกติของการให้สินเชื่อแก่ลูกค้าของกลุ่มบริษัทคือ </w:t>
      </w:r>
      <w:r w:rsidR="00D7466B">
        <w:rPr>
          <w:rFonts w:ascii="Angsana New" w:hAnsi="Angsana New" w:cs="Angsana New"/>
          <w:sz w:val="30"/>
          <w:szCs w:val="30"/>
          <w:lang w:val="en-US" w:bidi="th-TH"/>
        </w:rPr>
        <w:t>90 - 180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วัน </w:t>
      </w:r>
      <w:r w:rsidR="00D7466B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3F3D7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</w:t>
      </w:r>
      <w:r w:rsidRPr="003F3D7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2561:</w:t>
      </w:r>
      <w:r w:rsidRPr="003F3D7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D7466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90 - 180</w:t>
      </w:r>
      <w:r w:rsidR="00C23864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3F3D7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วัน</w:t>
      </w:r>
      <w:r w:rsidR="00716497" w:rsidRPr="003F3D7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)</w:t>
      </w:r>
    </w:p>
    <w:p w14:paraId="05C6C265" w14:textId="77777777" w:rsidR="006F6C22" w:rsidRPr="00A52F65" w:rsidRDefault="006F6C22" w:rsidP="00EA6B3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14:paraId="351C459A" w14:textId="3FCB65DE" w:rsidR="00716497" w:rsidRPr="003F3D7F" w:rsidRDefault="00716497" w:rsidP="00EA6B38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ลูกหนี้จากการซื้อสิทธิเรียกร้องของ</w:t>
      </w:r>
      <w:r w:rsidR="007C33EF">
        <w:rPr>
          <w:rFonts w:ascii="Angsana New" w:hAnsi="Angsana New" w:cs="Angsana New" w:hint="cs"/>
          <w:sz w:val="30"/>
          <w:szCs w:val="30"/>
          <w:cs/>
          <w:lang w:val="en-US" w:bidi="th-TH"/>
        </w:rPr>
        <w:t>กลุ่ม</w:t>
      </w:r>
      <w:r w:rsidR="00B23329"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 ณ วันที่ </w:t>
      </w:r>
      <w:r w:rsidR="00B23329" w:rsidRPr="003F3D7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B23329"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 </w:t>
      </w:r>
      <w:r w:rsidR="00B23329" w:rsidRPr="003F3D7F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="00B23329"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B23329" w:rsidRPr="003F3D7F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B23329"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เป็นสกุลเงินบาท</w:t>
      </w:r>
    </w:p>
    <w:p w14:paraId="18A70588" w14:textId="392F9DC0" w:rsidR="003419E5" w:rsidRDefault="00341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011F4FEF" w14:textId="55F65762" w:rsidR="006E73B0" w:rsidRPr="00F900A6" w:rsidRDefault="00F51E41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00A6">
        <w:rPr>
          <w:rFonts w:ascii="Angsana New" w:hAnsi="Angsana New" w:hint="cs"/>
          <w:b/>
          <w:bCs/>
          <w:sz w:val="30"/>
          <w:szCs w:val="30"/>
        </w:rPr>
        <w:lastRenderedPageBreak/>
        <w:t>8</w:t>
      </w:r>
      <w:r w:rsidR="006E73B0" w:rsidRPr="00F900A6">
        <w:rPr>
          <w:rFonts w:ascii="Angsana New" w:hAnsi="Angsana New" w:hint="cs"/>
          <w:b/>
          <w:bCs/>
          <w:sz w:val="30"/>
          <w:szCs w:val="30"/>
          <w:cs/>
        </w:rPr>
        <w:tab/>
        <w:t>สินค้าคงเหลือ</w:t>
      </w:r>
    </w:p>
    <w:p w14:paraId="294A4743" w14:textId="77777777" w:rsidR="006E73B0" w:rsidRPr="00F900A6" w:rsidRDefault="006E73B0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360"/>
        <w:gridCol w:w="1962"/>
      </w:tblGrid>
      <w:tr w:rsidR="00774FC7" w:rsidRPr="00F900A6" w14:paraId="29C2BF7D" w14:textId="77777777" w:rsidTr="00B6225D">
        <w:tc>
          <w:tcPr>
            <w:tcW w:w="5310" w:type="dxa"/>
          </w:tcPr>
          <w:p w14:paraId="2361EE9C" w14:textId="77777777" w:rsidR="00774FC7" w:rsidRPr="00F900A6" w:rsidRDefault="00774FC7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33179256"/>
          </w:p>
        </w:tc>
        <w:tc>
          <w:tcPr>
            <w:tcW w:w="1620" w:type="dxa"/>
          </w:tcPr>
          <w:p w14:paraId="0841240A" w14:textId="77777777" w:rsidR="002E33D1" w:rsidRPr="00F900A6" w:rsidRDefault="002E33D1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0BAE1C" w14:textId="597568C5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E236766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2F429E61" w14:textId="111E7B85" w:rsidR="00774FC7" w:rsidRPr="00F900A6" w:rsidRDefault="002E33D1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="00AC32F1"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</w:tr>
      <w:tr w:rsidR="00774FC7" w:rsidRPr="00F900A6" w14:paraId="603CD76D" w14:textId="77777777" w:rsidTr="00B6225D">
        <w:tc>
          <w:tcPr>
            <w:tcW w:w="5310" w:type="dxa"/>
          </w:tcPr>
          <w:p w14:paraId="2F38E67E" w14:textId="77777777" w:rsidR="00774FC7" w:rsidRPr="00F900A6" w:rsidRDefault="00774FC7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EF3F93" w14:textId="77777777" w:rsidR="00774FC7" w:rsidRPr="00F900A6" w:rsidRDefault="00AC32F1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="00774FC7"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0E5D2D"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="000E5D2D"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774FC7"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360" w:type="dxa"/>
          </w:tcPr>
          <w:p w14:paraId="5966AF09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5355D4CB" w14:textId="77777777" w:rsidR="00AC32F1" w:rsidRPr="00F900A6" w:rsidRDefault="00AC32F1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  <w:p w14:paraId="1ED15880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FC7" w:rsidRPr="00F900A6" w14:paraId="2A1C76A2" w14:textId="77777777" w:rsidTr="00B6225D">
        <w:tc>
          <w:tcPr>
            <w:tcW w:w="5310" w:type="dxa"/>
          </w:tcPr>
          <w:p w14:paraId="192161E4" w14:textId="77777777" w:rsidR="00774FC7" w:rsidRPr="00F900A6" w:rsidRDefault="00774FC7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7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B533E2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32942697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78993F40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DD267C" w:rsidRPr="00F900A6" w14:paraId="1DCE4587" w14:textId="77777777" w:rsidTr="00B6225D">
        <w:trPr>
          <w:trHeight w:val="352"/>
        </w:trPr>
        <w:tc>
          <w:tcPr>
            <w:tcW w:w="5310" w:type="dxa"/>
          </w:tcPr>
          <w:p w14:paraId="20FFEC69" w14:textId="77777777" w:rsidR="00DD267C" w:rsidRPr="00F900A6" w:rsidRDefault="00DD267C" w:rsidP="000E5D2D">
            <w:pPr>
              <w:pStyle w:val="a1"/>
              <w:tabs>
                <w:tab w:val="clear" w:pos="1080"/>
              </w:tabs>
              <w:ind w:left="79"/>
              <w:rPr>
                <w:rFonts w:ascii="Angsana New" w:hAnsi="Angsana New"/>
                <w:cs/>
              </w:rPr>
            </w:pPr>
          </w:p>
        </w:tc>
        <w:tc>
          <w:tcPr>
            <w:tcW w:w="3942" w:type="dxa"/>
            <w:gridSpan w:val="3"/>
          </w:tcPr>
          <w:p w14:paraId="151D3D88" w14:textId="77777777" w:rsidR="00DD267C" w:rsidRPr="00F900A6" w:rsidRDefault="00DD267C" w:rsidP="00126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00A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00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bookmarkEnd w:id="3"/>
      <w:tr w:rsidR="00774FC7" w:rsidRPr="00F900A6" w14:paraId="3517DFC4" w14:textId="77777777" w:rsidTr="00B6225D">
        <w:trPr>
          <w:trHeight w:val="352"/>
        </w:trPr>
        <w:tc>
          <w:tcPr>
            <w:tcW w:w="5310" w:type="dxa"/>
          </w:tcPr>
          <w:p w14:paraId="0D4E0B96" w14:textId="77777777" w:rsidR="00774FC7" w:rsidRPr="00F900A6" w:rsidRDefault="004E7BFF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cs/>
              </w:rPr>
            </w:pPr>
            <w:r w:rsidRPr="00F900A6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061F2E2C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3AF5B2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71F091D7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FC7" w:rsidRPr="00F900A6" w14:paraId="14A4C370" w14:textId="77777777" w:rsidTr="00B6225D">
        <w:trPr>
          <w:trHeight w:val="352"/>
        </w:trPr>
        <w:tc>
          <w:tcPr>
            <w:tcW w:w="5310" w:type="dxa"/>
          </w:tcPr>
          <w:p w14:paraId="6FF02303" w14:textId="325A1E77" w:rsidR="00774FC7" w:rsidRPr="00F900A6" w:rsidRDefault="00774FC7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cs/>
              </w:rPr>
            </w:pPr>
            <w:r w:rsidRPr="00F900A6">
              <w:rPr>
                <w:rFonts w:ascii="Angsana New" w:hAnsi="Angsana New" w:hint="cs"/>
                <w:cs/>
              </w:rPr>
              <w:t xml:space="preserve">- </w:t>
            </w:r>
            <w:r w:rsidR="004E7BFF" w:rsidRPr="00F900A6">
              <w:rPr>
                <w:rFonts w:ascii="Angsana New" w:hAnsi="Angsana New" w:hint="cs"/>
                <w:cs/>
              </w:rPr>
              <w:t>รถยนต์ใหม่</w:t>
            </w:r>
          </w:p>
        </w:tc>
        <w:tc>
          <w:tcPr>
            <w:tcW w:w="1620" w:type="dxa"/>
          </w:tcPr>
          <w:p w14:paraId="6A7C2EDC" w14:textId="5BDA7AC7" w:rsidR="00774FC7" w:rsidRPr="00F900A6" w:rsidRDefault="00645040" w:rsidP="0026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18,189</w:t>
            </w:r>
          </w:p>
        </w:tc>
        <w:tc>
          <w:tcPr>
            <w:tcW w:w="360" w:type="dxa"/>
          </w:tcPr>
          <w:p w14:paraId="391EA908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68475C17" w14:textId="1F2A9A1C" w:rsidR="00774FC7" w:rsidRPr="00F900A6" w:rsidRDefault="00645040" w:rsidP="00DD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11,714</w:t>
            </w:r>
          </w:p>
        </w:tc>
      </w:tr>
      <w:tr w:rsidR="00774FC7" w:rsidRPr="00F900A6" w14:paraId="41066743" w14:textId="77777777" w:rsidTr="00B6225D">
        <w:trPr>
          <w:trHeight w:val="352"/>
        </w:trPr>
        <w:tc>
          <w:tcPr>
            <w:tcW w:w="5310" w:type="dxa"/>
          </w:tcPr>
          <w:p w14:paraId="0FEA5471" w14:textId="1AD36ECE" w:rsidR="00774FC7" w:rsidRPr="00F900A6" w:rsidRDefault="00774FC7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cs/>
              </w:rPr>
            </w:pPr>
            <w:r w:rsidRPr="00F900A6">
              <w:rPr>
                <w:rFonts w:ascii="Angsana New" w:hAnsi="Angsana New" w:hint="cs"/>
                <w:cs/>
              </w:rPr>
              <w:t xml:space="preserve">- </w:t>
            </w:r>
            <w:r w:rsidR="004E7BFF" w:rsidRPr="00F900A6">
              <w:rPr>
                <w:rFonts w:ascii="Angsana New" w:hAnsi="Angsana New" w:hint="cs"/>
                <w:cs/>
              </w:rPr>
              <w:t>รถยนต์มือสอง</w:t>
            </w:r>
          </w:p>
        </w:tc>
        <w:tc>
          <w:tcPr>
            <w:tcW w:w="1620" w:type="dxa"/>
          </w:tcPr>
          <w:p w14:paraId="2BB621BC" w14:textId="0DE58BF1" w:rsidR="00774FC7" w:rsidRPr="00F900A6" w:rsidRDefault="00645040" w:rsidP="0026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20,278</w:t>
            </w:r>
          </w:p>
        </w:tc>
        <w:tc>
          <w:tcPr>
            <w:tcW w:w="360" w:type="dxa"/>
          </w:tcPr>
          <w:p w14:paraId="0538E2FF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7268FEDD" w14:textId="13493DE4" w:rsidR="00774FC7" w:rsidRPr="00F900A6" w:rsidRDefault="00645040" w:rsidP="00DD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6,718</w:t>
            </w:r>
          </w:p>
        </w:tc>
      </w:tr>
      <w:tr w:rsidR="00774FC7" w:rsidRPr="00F900A6" w14:paraId="42D35423" w14:textId="77777777" w:rsidTr="00B6225D">
        <w:trPr>
          <w:trHeight w:val="352"/>
        </w:trPr>
        <w:tc>
          <w:tcPr>
            <w:tcW w:w="5310" w:type="dxa"/>
          </w:tcPr>
          <w:p w14:paraId="2DB43C4C" w14:textId="12240F3C" w:rsidR="00774FC7" w:rsidRPr="00F900A6" w:rsidRDefault="004E7BFF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lang w:val="en-US"/>
              </w:rPr>
            </w:pPr>
            <w:r w:rsidRPr="00F900A6">
              <w:rPr>
                <w:rFonts w:ascii="Angsana New" w:hAnsi="Angsana New" w:hint="cs"/>
                <w:cs/>
              </w:rPr>
              <w:t>สินค้าระหว่าง</w:t>
            </w:r>
            <w:r w:rsidR="00B6225D" w:rsidRPr="00F900A6"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620" w:type="dxa"/>
          </w:tcPr>
          <w:p w14:paraId="767A09F8" w14:textId="77777777" w:rsidR="00774FC7" w:rsidRPr="00F900A6" w:rsidRDefault="00774FC7" w:rsidP="0026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2DD718B" w14:textId="77777777" w:rsidR="00774FC7" w:rsidRPr="00F900A6" w:rsidRDefault="00774FC7" w:rsidP="00774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4459C47A" w14:textId="77777777" w:rsidR="00774FC7" w:rsidRPr="00F900A6" w:rsidRDefault="00774FC7" w:rsidP="00DD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BFF" w:rsidRPr="00F900A6" w14:paraId="445DC67D" w14:textId="77777777" w:rsidTr="00B6225D">
        <w:trPr>
          <w:trHeight w:val="352"/>
        </w:trPr>
        <w:tc>
          <w:tcPr>
            <w:tcW w:w="5310" w:type="dxa"/>
          </w:tcPr>
          <w:p w14:paraId="404F980F" w14:textId="67230EA3" w:rsidR="004E7BFF" w:rsidRPr="00F900A6" w:rsidRDefault="004E7BFF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cs/>
              </w:rPr>
            </w:pPr>
            <w:r w:rsidRPr="00F900A6">
              <w:rPr>
                <w:rFonts w:ascii="Angsana New" w:hAnsi="Angsana New" w:hint="cs"/>
                <w:cs/>
              </w:rPr>
              <w:t>- รถยนต์ใหม่</w:t>
            </w:r>
          </w:p>
        </w:tc>
        <w:tc>
          <w:tcPr>
            <w:tcW w:w="1620" w:type="dxa"/>
          </w:tcPr>
          <w:p w14:paraId="48894D04" w14:textId="01C8AEB4" w:rsidR="004E7BFF" w:rsidRPr="00F900A6" w:rsidRDefault="00B6225D" w:rsidP="0026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6,091</w:t>
            </w:r>
          </w:p>
        </w:tc>
        <w:tc>
          <w:tcPr>
            <w:tcW w:w="360" w:type="dxa"/>
          </w:tcPr>
          <w:p w14:paraId="565C7CED" w14:textId="77777777" w:rsidR="004E7BFF" w:rsidRPr="00F900A6" w:rsidRDefault="004E7BFF" w:rsidP="004E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35316E35" w14:textId="02BDC7EA" w:rsidR="004E7BFF" w:rsidRPr="00F900A6" w:rsidRDefault="00B6225D" w:rsidP="004E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13,368</w:t>
            </w:r>
          </w:p>
        </w:tc>
      </w:tr>
      <w:tr w:rsidR="004E7BFF" w:rsidRPr="00F900A6" w14:paraId="3508297D" w14:textId="77777777" w:rsidTr="00B6225D">
        <w:trPr>
          <w:trHeight w:val="352"/>
        </w:trPr>
        <w:tc>
          <w:tcPr>
            <w:tcW w:w="5310" w:type="dxa"/>
          </w:tcPr>
          <w:p w14:paraId="5C947E14" w14:textId="591E9485" w:rsidR="004E7BFF" w:rsidRPr="00F900A6" w:rsidRDefault="004E7BFF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cs/>
              </w:rPr>
            </w:pPr>
            <w:r w:rsidRPr="00F900A6">
              <w:rPr>
                <w:rFonts w:ascii="Angsana New" w:hAnsi="Angsana New" w:hint="cs"/>
                <w:cs/>
              </w:rPr>
              <w:t>- รถยนต์มือสอง</w:t>
            </w:r>
          </w:p>
        </w:tc>
        <w:tc>
          <w:tcPr>
            <w:tcW w:w="1620" w:type="dxa"/>
          </w:tcPr>
          <w:p w14:paraId="47B5A8D8" w14:textId="7FFE43A8" w:rsidR="004E7BFF" w:rsidRPr="00F900A6" w:rsidRDefault="00B6225D" w:rsidP="0026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18,731</w:t>
            </w:r>
          </w:p>
        </w:tc>
        <w:tc>
          <w:tcPr>
            <w:tcW w:w="360" w:type="dxa"/>
          </w:tcPr>
          <w:p w14:paraId="1F1B4FAC" w14:textId="77777777" w:rsidR="004E7BFF" w:rsidRPr="00F900A6" w:rsidRDefault="004E7BFF" w:rsidP="004E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75CC2DDB" w14:textId="787C4F38" w:rsidR="004E7BFF" w:rsidRPr="00F900A6" w:rsidRDefault="00941F50" w:rsidP="004E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11,061</w:t>
            </w:r>
          </w:p>
        </w:tc>
      </w:tr>
      <w:tr w:rsidR="00C23864" w:rsidRPr="00F900A6" w14:paraId="4753FCDC" w14:textId="77777777" w:rsidTr="00B6225D">
        <w:trPr>
          <w:trHeight w:val="352"/>
        </w:trPr>
        <w:tc>
          <w:tcPr>
            <w:tcW w:w="5310" w:type="dxa"/>
          </w:tcPr>
          <w:p w14:paraId="152C6EDD" w14:textId="7F6CE92A" w:rsidR="00C23864" w:rsidRPr="00F900A6" w:rsidRDefault="00C23864" w:rsidP="00B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900A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อุปกรณ์รถยนต์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A5CE94" w14:textId="6947797E" w:rsidR="00C23864" w:rsidRPr="00F900A6" w:rsidRDefault="00730B87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2,177</w:t>
            </w:r>
          </w:p>
        </w:tc>
        <w:tc>
          <w:tcPr>
            <w:tcW w:w="360" w:type="dxa"/>
          </w:tcPr>
          <w:p w14:paraId="47F2E9BE" w14:textId="77777777" w:rsidR="00C23864" w:rsidRPr="00F900A6" w:rsidRDefault="00C23864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4CFE0007" w14:textId="313CF873" w:rsidR="00C23864" w:rsidRPr="00F900A6" w:rsidRDefault="009F7C0D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1,943</w:t>
            </w:r>
          </w:p>
        </w:tc>
      </w:tr>
      <w:tr w:rsidR="00C23864" w:rsidRPr="00F900A6" w14:paraId="41F1078E" w14:textId="77777777" w:rsidTr="00B6225D">
        <w:trPr>
          <w:trHeight w:val="271"/>
        </w:trPr>
        <w:tc>
          <w:tcPr>
            <w:tcW w:w="5310" w:type="dxa"/>
          </w:tcPr>
          <w:p w14:paraId="7C186879" w14:textId="77777777" w:rsidR="00C23864" w:rsidRPr="00F900A6" w:rsidRDefault="00C23864" w:rsidP="00B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4F6CE104" w14:textId="6FF8FFBE" w:rsidR="00C23864" w:rsidRPr="00F900A6" w:rsidRDefault="00730B87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65,466</w:t>
            </w:r>
          </w:p>
        </w:tc>
        <w:tc>
          <w:tcPr>
            <w:tcW w:w="360" w:type="dxa"/>
          </w:tcPr>
          <w:p w14:paraId="1F01486C" w14:textId="77777777" w:rsidR="00C23864" w:rsidRPr="00F900A6" w:rsidRDefault="00C23864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0F441547" w14:textId="12130E0F" w:rsidR="00C23864" w:rsidRPr="00F900A6" w:rsidRDefault="008D4BEF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44,804</w:t>
            </w:r>
          </w:p>
        </w:tc>
      </w:tr>
      <w:tr w:rsidR="00C23864" w:rsidRPr="00F900A6" w14:paraId="5527C9CC" w14:textId="77777777" w:rsidTr="00B6225D">
        <w:trPr>
          <w:trHeight w:val="352"/>
        </w:trPr>
        <w:tc>
          <w:tcPr>
            <w:tcW w:w="5310" w:type="dxa"/>
          </w:tcPr>
          <w:p w14:paraId="56BBA65B" w14:textId="29D619A6" w:rsidR="00C23864" w:rsidRPr="00F900A6" w:rsidRDefault="00C23864" w:rsidP="00B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900A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F900A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ค่าเผื่อมูล</w:t>
            </w:r>
            <w:r w:rsidR="00B6225D" w:rsidRPr="00F900A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  <w:r w:rsidRPr="00F900A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สินค้า</w:t>
            </w:r>
            <w:r w:rsidR="00B6225D" w:rsidRPr="00F900A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E9CDBE" w14:textId="6CB6650D" w:rsidR="00C23864" w:rsidRPr="00F900A6" w:rsidRDefault="00C23864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(1,1</w:t>
            </w:r>
            <w:r w:rsidR="00941F50" w:rsidRPr="00F900A6">
              <w:rPr>
                <w:rFonts w:ascii="Angsana New" w:hAnsi="Angsana New" w:hint="cs"/>
                <w:sz w:val="30"/>
                <w:szCs w:val="30"/>
              </w:rPr>
              <w:t>61</w:t>
            </w:r>
            <w:r w:rsidRPr="00F900A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F86E64F" w14:textId="77777777" w:rsidR="00C23864" w:rsidRPr="00F900A6" w:rsidRDefault="00C23864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53E614E" w14:textId="04B746FD" w:rsidR="00C23864" w:rsidRPr="00F900A6" w:rsidRDefault="00C23864" w:rsidP="00B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(447)</w:t>
            </w:r>
          </w:p>
        </w:tc>
      </w:tr>
      <w:tr w:rsidR="00C23864" w:rsidRPr="00F900A6" w14:paraId="1D058B65" w14:textId="77777777" w:rsidTr="00B6225D">
        <w:trPr>
          <w:trHeight w:val="352"/>
        </w:trPr>
        <w:tc>
          <w:tcPr>
            <w:tcW w:w="5310" w:type="dxa"/>
          </w:tcPr>
          <w:p w14:paraId="7275767E" w14:textId="77777777" w:rsidR="00C23864" w:rsidRPr="00F900A6" w:rsidRDefault="00C23864" w:rsidP="00B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F4FA262" w14:textId="6714EF3D" w:rsidR="00C23864" w:rsidRPr="00F900A6" w:rsidRDefault="00C23864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</w:rPr>
              <w:t>64,3</w:t>
            </w:r>
            <w:r w:rsidR="00941F50" w:rsidRPr="00F900A6">
              <w:rPr>
                <w:rFonts w:ascii="Angsana New" w:hAnsi="Angsana New" w:hint="cs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360" w:type="dxa"/>
          </w:tcPr>
          <w:p w14:paraId="4D153E93" w14:textId="77777777" w:rsidR="00C23864" w:rsidRPr="00F900A6" w:rsidRDefault="00C23864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430E775A" w14:textId="0C93ED70" w:rsidR="00C23864" w:rsidRPr="00F900A6" w:rsidRDefault="00C23864" w:rsidP="00C2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</w:rPr>
              <w:t>44,357</w:t>
            </w:r>
          </w:p>
        </w:tc>
      </w:tr>
      <w:tr w:rsidR="00E90C92" w:rsidRPr="00F900A6" w14:paraId="58D54FC4" w14:textId="77777777" w:rsidTr="00B6225D">
        <w:trPr>
          <w:trHeight w:val="352"/>
        </w:trPr>
        <w:tc>
          <w:tcPr>
            <w:tcW w:w="5310" w:type="dxa"/>
          </w:tcPr>
          <w:p w14:paraId="39C47C02" w14:textId="77777777" w:rsidR="00E90C92" w:rsidRPr="00F900A6" w:rsidRDefault="00E90C92" w:rsidP="00B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1D62095" w14:textId="77777777" w:rsidR="00E90C92" w:rsidRPr="00F900A6" w:rsidRDefault="00E90C92" w:rsidP="00E9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ACD563" w14:textId="77777777" w:rsidR="00E90C92" w:rsidRPr="00F900A6" w:rsidRDefault="00E90C92" w:rsidP="00E9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double" w:sz="4" w:space="0" w:color="auto"/>
            </w:tcBorders>
          </w:tcPr>
          <w:p w14:paraId="578307F6" w14:textId="77777777" w:rsidR="00E90C92" w:rsidRPr="00F900A6" w:rsidRDefault="00E90C92" w:rsidP="00E9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C92" w:rsidRPr="00F900A6" w14:paraId="0C5446C4" w14:textId="77777777" w:rsidTr="00B6225D">
        <w:trPr>
          <w:trHeight w:val="352"/>
        </w:trPr>
        <w:tc>
          <w:tcPr>
            <w:tcW w:w="5310" w:type="dxa"/>
          </w:tcPr>
          <w:p w14:paraId="601AF7F2" w14:textId="28AE5045" w:rsidR="00E90C92" w:rsidRPr="00F900A6" w:rsidRDefault="00E90C92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cs/>
              </w:rPr>
            </w:pPr>
            <w:r w:rsidRPr="00F900A6">
              <w:rPr>
                <w:rFonts w:ascii="Angsana New" w:hAnsi="Angsana New" w:hint="cs"/>
                <w:cs/>
              </w:rPr>
              <w:t>ต้นทุนของสินค้าคงเหลือ</w:t>
            </w:r>
            <w:r w:rsidR="008D4BEF" w:rsidRPr="00F900A6">
              <w:rPr>
                <w:rFonts w:ascii="Angsana New" w:hAnsi="Angsana New" w:hint="cs"/>
                <w:cs/>
              </w:rPr>
              <w:t>ที่</w:t>
            </w:r>
            <w:r w:rsidRPr="00F900A6">
              <w:rPr>
                <w:rFonts w:ascii="Angsana New" w:hAnsi="Angsana New" w:hint="cs"/>
                <w:cs/>
              </w:rPr>
              <w:t>บันทึก</w:t>
            </w:r>
          </w:p>
        </w:tc>
        <w:tc>
          <w:tcPr>
            <w:tcW w:w="1620" w:type="dxa"/>
          </w:tcPr>
          <w:p w14:paraId="05A6F90D" w14:textId="77777777" w:rsidR="00E90C92" w:rsidRPr="00F900A6" w:rsidRDefault="00E90C92" w:rsidP="00E9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AD1E0B" w14:textId="77777777" w:rsidR="00E90C92" w:rsidRPr="00F900A6" w:rsidRDefault="00E90C92" w:rsidP="00E9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1966804A" w14:textId="77777777" w:rsidR="00E90C92" w:rsidRPr="00F900A6" w:rsidRDefault="00E90C92" w:rsidP="00E9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4BEF" w:rsidRPr="00F900A6" w14:paraId="015BD0AC" w14:textId="77777777" w:rsidTr="00B6225D">
        <w:trPr>
          <w:trHeight w:val="352"/>
        </w:trPr>
        <w:tc>
          <w:tcPr>
            <w:tcW w:w="5310" w:type="dxa"/>
          </w:tcPr>
          <w:p w14:paraId="182B834E" w14:textId="2609B836" w:rsidR="008D4BEF" w:rsidRPr="00F900A6" w:rsidRDefault="008D4BEF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cs/>
              </w:rPr>
            </w:pPr>
            <w:r w:rsidRPr="00F900A6">
              <w:rPr>
                <w:rFonts w:ascii="Angsana New" w:hAnsi="Angsana New" w:hint="cs"/>
                <w:cs/>
              </w:rPr>
              <w:t xml:space="preserve">   รวมในบัญชีต้นทุนขาย</w:t>
            </w:r>
          </w:p>
        </w:tc>
        <w:tc>
          <w:tcPr>
            <w:tcW w:w="1620" w:type="dxa"/>
          </w:tcPr>
          <w:p w14:paraId="5859005B" w14:textId="5C39EC00" w:rsidR="008D4BEF" w:rsidRPr="00F900A6" w:rsidRDefault="008D4BEF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6F85A9" w14:textId="77777777" w:rsidR="008D4BEF" w:rsidRPr="00F900A6" w:rsidRDefault="008D4BEF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7667A618" w14:textId="3F2DD465" w:rsidR="008D4BEF" w:rsidRPr="00F900A6" w:rsidRDefault="008D4BEF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4BEF" w:rsidRPr="00F900A6" w14:paraId="74216648" w14:textId="77777777" w:rsidTr="00B6225D">
        <w:trPr>
          <w:trHeight w:val="352"/>
        </w:trPr>
        <w:tc>
          <w:tcPr>
            <w:tcW w:w="5310" w:type="dxa"/>
          </w:tcPr>
          <w:p w14:paraId="3A6103F7" w14:textId="767A7E4C" w:rsidR="008D4BEF" w:rsidRPr="00F900A6" w:rsidRDefault="008D4BEF" w:rsidP="00B6225D">
            <w:pPr>
              <w:pStyle w:val="a1"/>
              <w:tabs>
                <w:tab w:val="clear" w:pos="1080"/>
              </w:tabs>
              <w:ind w:hanging="10"/>
              <w:rPr>
                <w:rFonts w:ascii="Angsana New" w:hAnsi="Angsana New"/>
                <w:cs/>
              </w:rPr>
            </w:pPr>
            <w:r w:rsidRPr="00F900A6">
              <w:rPr>
                <w:rFonts w:ascii="Angsana New" w:hAnsi="Angsana New" w:hint="cs"/>
                <w:cs/>
              </w:rPr>
              <w:t>- ต้นทุนขาย</w:t>
            </w:r>
          </w:p>
        </w:tc>
        <w:tc>
          <w:tcPr>
            <w:tcW w:w="1620" w:type="dxa"/>
          </w:tcPr>
          <w:p w14:paraId="36E1FE63" w14:textId="79587CD1" w:rsidR="008D4BEF" w:rsidRPr="00F900A6" w:rsidRDefault="00566469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248,936</w:t>
            </w:r>
          </w:p>
        </w:tc>
        <w:tc>
          <w:tcPr>
            <w:tcW w:w="360" w:type="dxa"/>
          </w:tcPr>
          <w:p w14:paraId="16E8F13C" w14:textId="77777777" w:rsidR="008D4BEF" w:rsidRPr="00F900A6" w:rsidRDefault="008D4BEF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017B5967" w14:textId="302B3D8C" w:rsidR="008D4BEF" w:rsidRPr="00F900A6" w:rsidRDefault="00566469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</w:rPr>
              <w:t>280,426</w:t>
            </w:r>
          </w:p>
        </w:tc>
      </w:tr>
      <w:tr w:rsidR="008D4BEF" w:rsidRPr="00F900A6" w14:paraId="205F446D" w14:textId="77777777" w:rsidTr="00B6225D">
        <w:trPr>
          <w:trHeight w:val="352"/>
        </w:trPr>
        <w:tc>
          <w:tcPr>
            <w:tcW w:w="5310" w:type="dxa"/>
          </w:tcPr>
          <w:p w14:paraId="405DDC42" w14:textId="5B185198" w:rsidR="008D4BEF" w:rsidRPr="00F900A6" w:rsidRDefault="008D4BEF" w:rsidP="00B6225D">
            <w:pPr>
              <w:pStyle w:val="a1"/>
              <w:tabs>
                <w:tab w:val="clear" w:pos="1080"/>
              </w:tabs>
              <w:ind w:right="-200" w:hanging="10"/>
              <w:rPr>
                <w:rFonts w:ascii="Angsana New" w:hAnsi="Angsana New"/>
                <w:cs/>
                <w:lang w:val="en-US"/>
              </w:rPr>
            </w:pPr>
            <w:r w:rsidRPr="00F900A6">
              <w:rPr>
                <w:rFonts w:ascii="Angsana New" w:hAnsi="Angsana New" w:hint="cs"/>
                <w:cs/>
              </w:rPr>
              <w:t>- การปรับลดมูลค่าเป็นมูลค่าสุทธิที่คาดว่าจะได้รับ</w:t>
            </w:r>
            <w:r w:rsidR="00B6225D" w:rsidRPr="00F900A6">
              <w:rPr>
                <w:rFonts w:ascii="Angsana New" w:hAnsi="Angsana New" w:hint="cs"/>
                <w:cs/>
              </w:rPr>
              <w:t xml:space="preserve"> </w:t>
            </w:r>
            <w:r w:rsidR="00B6225D" w:rsidRPr="00F900A6">
              <w:rPr>
                <w:rFonts w:ascii="Angsana New" w:hAnsi="Angsana New" w:hint="cs"/>
                <w:cs/>
                <w:lang w:val="en-US"/>
              </w:rPr>
              <w:t>(กลับรายการ)</w:t>
            </w:r>
          </w:p>
        </w:tc>
        <w:tc>
          <w:tcPr>
            <w:tcW w:w="1620" w:type="dxa"/>
          </w:tcPr>
          <w:p w14:paraId="6BD797FB" w14:textId="5B424CD5" w:rsidR="008D4BEF" w:rsidRPr="00F900A6" w:rsidRDefault="00B6225D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sz w:val="30"/>
                <w:szCs w:val="30"/>
                <w:cs/>
              </w:rPr>
              <w:t>714</w:t>
            </w:r>
          </w:p>
        </w:tc>
        <w:tc>
          <w:tcPr>
            <w:tcW w:w="360" w:type="dxa"/>
          </w:tcPr>
          <w:p w14:paraId="48EE6761" w14:textId="77777777" w:rsidR="008D4BEF" w:rsidRPr="00F900A6" w:rsidRDefault="008D4BEF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7D00BCFE" w14:textId="0C28A514" w:rsidR="008D4BEF" w:rsidRPr="00F900A6" w:rsidRDefault="00560116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(1,087)</w:t>
            </w:r>
          </w:p>
        </w:tc>
      </w:tr>
      <w:tr w:rsidR="008D4BEF" w:rsidRPr="00F900A6" w14:paraId="047BDB7C" w14:textId="77777777" w:rsidTr="00B6225D">
        <w:trPr>
          <w:trHeight w:val="352"/>
        </w:trPr>
        <w:tc>
          <w:tcPr>
            <w:tcW w:w="5310" w:type="dxa"/>
          </w:tcPr>
          <w:p w14:paraId="0DE0C0D4" w14:textId="77777777" w:rsidR="008D4BEF" w:rsidRPr="00F900A6" w:rsidRDefault="008D4BEF" w:rsidP="00B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25243BC" w14:textId="5F4245BF" w:rsidR="008D4BEF" w:rsidRPr="00F900A6" w:rsidRDefault="008D4BEF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</w:rPr>
              <w:t>249,650</w:t>
            </w:r>
          </w:p>
        </w:tc>
        <w:tc>
          <w:tcPr>
            <w:tcW w:w="360" w:type="dxa"/>
          </w:tcPr>
          <w:p w14:paraId="28FD380C" w14:textId="77777777" w:rsidR="008D4BEF" w:rsidRPr="00F900A6" w:rsidRDefault="008D4BEF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155BF969" w14:textId="23CCAEB5" w:rsidR="008D4BEF" w:rsidRPr="00F900A6" w:rsidRDefault="008D4BEF" w:rsidP="008D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00A6">
              <w:rPr>
                <w:rFonts w:ascii="Angsana New" w:hAnsi="Angsana New" w:hint="cs"/>
                <w:b/>
                <w:bCs/>
                <w:sz w:val="30"/>
                <w:szCs w:val="30"/>
              </w:rPr>
              <w:t>279,339</w:t>
            </w:r>
          </w:p>
        </w:tc>
      </w:tr>
    </w:tbl>
    <w:p w14:paraId="07E3B1F9" w14:textId="664424ED" w:rsidR="003419E5" w:rsidRDefault="003419E5" w:rsidP="009E42F1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b/>
          <w:bCs/>
          <w:sz w:val="24"/>
          <w:szCs w:val="24"/>
          <w:cs/>
          <w:lang w:bidi="th-TH"/>
        </w:rPr>
      </w:pPr>
    </w:p>
    <w:p w14:paraId="5F497ED3" w14:textId="77777777" w:rsidR="003419E5" w:rsidRDefault="00341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en-GB"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452F4AA4" w14:textId="7B16D3B3" w:rsidR="00EC2A8D" w:rsidRPr="00560116" w:rsidRDefault="00F51E41" w:rsidP="000B3939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bookmarkStart w:id="4" w:name="_Hlk32065985"/>
      <w:r w:rsidRPr="00560116">
        <w:rPr>
          <w:rFonts w:ascii="Angsana New" w:hAnsi="Angsana New" w:cs="Angsana New"/>
          <w:b/>
          <w:bCs/>
          <w:sz w:val="30"/>
          <w:szCs w:val="30"/>
          <w:lang w:bidi="th-TH"/>
        </w:rPr>
        <w:lastRenderedPageBreak/>
        <w:t>9</w:t>
      </w:r>
      <w:r w:rsidR="00EC2A8D" w:rsidRPr="00560116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="00EC2A8D" w:rsidRPr="0056011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เงินลงทุนใน</w:t>
      </w:r>
      <w:r w:rsidR="00044E35" w:rsidRPr="0056011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บริษัทย่อย</w:t>
      </w:r>
    </w:p>
    <w:bookmarkEnd w:id="4"/>
    <w:p w14:paraId="424F3D5C" w14:textId="77777777" w:rsidR="00763BBC" w:rsidRPr="00560116" w:rsidRDefault="00763BBC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74F1CCB5" w14:textId="4598342F" w:rsidR="00EC2A8D" w:rsidRPr="00560116" w:rsidRDefault="00EC2A8D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0116">
        <w:rPr>
          <w:rFonts w:ascii="Angsana New" w:hAnsi="Angsana New"/>
          <w:sz w:val="30"/>
          <w:szCs w:val="30"/>
          <w:cs/>
        </w:rPr>
        <w:t>เงินลงทุนใน</w:t>
      </w:r>
      <w:r w:rsidR="00044E35" w:rsidRPr="00560116">
        <w:rPr>
          <w:rFonts w:ascii="Angsana New" w:hAnsi="Angsana New"/>
          <w:sz w:val="30"/>
          <w:szCs w:val="30"/>
          <w:cs/>
        </w:rPr>
        <w:t>บริษัทย่อย</w:t>
      </w:r>
      <w:r w:rsidRPr="0056011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159D6" w:rsidRPr="00560116"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560116">
        <w:rPr>
          <w:rFonts w:ascii="Angsana New" w:hAnsi="Angsana New"/>
          <w:sz w:val="30"/>
          <w:szCs w:val="30"/>
          <w:cs/>
        </w:rPr>
        <w:t>2562 และ 2561</w:t>
      </w:r>
      <w:r w:rsidR="00044E35" w:rsidRPr="00560116">
        <w:rPr>
          <w:rFonts w:ascii="Angsana New" w:hAnsi="Angsana New"/>
          <w:sz w:val="30"/>
          <w:szCs w:val="30"/>
          <w:cs/>
        </w:rPr>
        <w:t xml:space="preserve"> และเงินปันผลรับจากเงินลงทุนสำหรับ</w:t>
      </w:r>
      <w:r w:rsidR="00F900A6" w:rsidRPr="00560116">
        <w:rPr>
          <w:rFonts w:ascii="Angsana New" w:hAnsi="Angsana New" w:hint="cs"/>
          <w:sz w:val="30"/>
          <w:szCs w:val="30"/>
          <w:cs/>
        </w:rPr>
        <w:t>แต่ละ</w:t>
      </w:r>
      <w:r w:rsidR="008159D6" w:rsidRPr="00560116">
        <w:rPr>
          <w:rFonts w:ascii="Angsana New" w:hAnsi="Angsana New" w:hint="cs"/>
          <w:sz w:val="30"/>
          <w:szCs w:val="30"/>
          <w:cs/>
        </w:rPr>
        <w:t>ปี</w:t>
      </w:r>
      <w:r w:rsidRPr="00560116">
        <w:rPr>
          <w:rFonts w:ascii="Angsana New" w:hAnsi="Angsana New"/>
          <w:sz w:val="30"/>
          <w:szCs w:val="30"/>
          <w:cs/>
        </w:rPr>
        <w:t>มีดังนี้</w:t>
      </w:r>
    </w:p>
    <w:p w14:paraId="7B47373C" w14:textId="77777777" w:rsidR="00EC2A8D" w:rsidRPr="00560116" w:rsidRDefault="00EC2A8D" w:rsidP="000B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tbl>
      <w:tblPr>
        <w:tblW w:w="95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9"/>
        <w:gridCol w:w="1441"/>
        <w:gridCol w:w="900"/>
        <w:gridCol w:w="630"/>
        <w:gridCol w:w="630"/>
        <w:gridCol w:w="720"/>
        <w:gridCol w:w="630"/>
        <w:gridCol w:w="720"/>
        <w:gridCol w:w="630"/>
        <w:gridCol w:w="720"/>
        <w:gridCol w:w="724"/>
      </w:tblGrid>
      <w:tr w:rsidR="00F95EED" w:rsidRPr="003F3D7F" w14:paraId="5ED247B5" w14:textId="77777777" w:rsidTr="007C33EF">
        <w:trPr>
          <w:cantSplit/>
        </w:trPr>
        <w:tc>
          <w:tcPr>
            <w:tcW w:w="1799" w:type="dxa"/>
          </w:tcPr>
          <w:p w14:paraId="761EDFD2" w14:textId="77777777" w:rsidR="00F95EED" w:rsidRPr="003F3D7F" w:rsidRDefault="00F95EED" w:rsidP="00F9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197D7234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C92F28E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F3D7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2C701E3C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1350" w:type="dxa"/>
            <w:gridSpan w:val="2"/>
          </w:tcPr>
          <w:p w14:paraId="6444A5F5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389F90C1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gridSpan w:val="2"/>
          </w:tcPr>
          <w:p w14:paraId="5C811367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F95EED" w:rsidRPr="003F3D7F" w14:paraId="7779C4A6" w14:textId="77777777" w:rsidTr="007C33EF">
        <w:trPr>
          <w:cantSplit/>
        </w:trPr>
        <w:tc>
          <w:tcPr>
            <w:tcW w:w="1799" w:type="dxa"/>
          </w:tcPr>
          <w:p w14:paraId="4415DD2B" w14:textId="77777777" w:rsidR="00F95EED" w:rsidRPr="003F3D7F" w:rsidRDefault="00F95EED" w:rsidP="00F9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3D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1" w:type="dxa"/>
          </w:tcPr>
          <w:p w14:paraId="15D2A279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00" w:type="dxa"/>
          </w:tcPr>
          <w:p w14:paraId="4CAFCC5B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F3D7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ดำเนินธุรกิจ</w:t>
            </w:r>
          </w:p>
        </w:tc>
        <w:tc>
          <w:tcPr>
            <w:tcW w:w="1260" w:type="dxa"/>
            <w:gridSpan w:val="2"/>
          </w:tcPr>
          <w:p w14:paraId="0F3F9514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350" w:type="dxa"/>
            <w:gridSpan w:val="2"/>
          </w:tcPr>
          <w:p w14:paraId="1546E7D3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350" w:type="dxa"/>
            <w:gridSpan w:val="2"/>
          </w:tcPr>
          <w:p w14:paraId="5C384F09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444" w:type="dxa"/>
            <w:gridSpan w:val="2"/>
          </w:tcPr>
          <w:p w14:paraId="773CEDC0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3F3D7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F95EED" w:rsidRPr="003F3D7F" w14:paraId="0BCDBE3A" w14:textId="77777777" w:rsidTr="007C33EF">
        <w:trPr>
          <w:cantSplit/>
        </w:trPr>
        <w:tc>
          <w:tcPr>
            <w:tcW w:w="1799" w:type="dxa"/>
          </w:tcPr>
          <w:p w14:paraId="157A15B5" w14:textId="77777777" w:rsidR="00F95EED" w:rsidRPr="003F3D7F" w:rsidRDefault="00F95EED" w:rsidP="00F9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079F8EE8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F3A1F12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43C69F46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630" w:type="dxa"/>
          </w:tcPr>
          <w:p w14:paraId="35D920F0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720" w:type="dxa"/>
          </w:tcPr>
          <w:p w14:paraId="65D16F3A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630" w:type="dxa"/>
          </w:tcPr>
          <w:p w14:paraId="2EA4EE52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720" w:type="dxa"/>
          </w:tcPr>
          <w:p w14:paraId="085788FF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630" w:type="dxa"/>
          </w:tcPr>
          <w:p w14:paraId="212F63DF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720" w:type="dxa"/>
          </w:tcPr>
          <w:p w14:paraId="3217358F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724" w:type="dxa"/>
          </w:tcPr>
          <w:p w14:paraId="3F6E76BB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2561</w:t>
            </w:r>
          </w:p>
        </w:tc>
      </w:tr>
      <w:tr w:rsidR="00F95EED" w:rsidRPr="003F3D7F" w14:paraId="42C241B6" w14:textId="77777777" w:rsidTr="007C33EF">
        <w:trPr>
          <w:cantSplit/>
        </w:trPr>
        <w:tc>
          <w:tcPr>
            <w:tcW w:w="1799" w:type="dxa"/>
          </w:tcPr>
          <w:p w14:paraId="6F0765D3" w14:textId="77777777" w:rsidR="00F95EED" w:rsidRPr="003F3D7F" w:rsidRDefault="00F95EED" w:rsidP="00F9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09DA36AF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80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37081C3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5E2ED36E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4144" w:type="dxa"/>
            <w:gridSpan w:val="6"/>
          </w:tcPr>
          <w:p w14:paraId="457208A3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95EED" w:rsidRPr="003F3D7F" w14:paraId="06A66583" w14:textId="77777777" w:rsidTr="007C33EF">
        <w:trPr>
          <w:cantSplit/>
        </w:trPr>
        <w:tc>
          <w:tcPr>
            <w:tcW w:w="1799" w:type="dxa"/>
          </w:tcPr>
          <w:p w14:paraId="315FBD8F" w14:textId="77777777" w:rsidR="00F95EED" w:rsidRPr="003F3D7F" w:rsidRDefault="00F95EED" w:rsidP="00F9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3F3D7F">
              <w:rPr>
                <w:rFonts w:ascii="Angsana New" w:hAnsi="Angsana New"/>
                <w:sz w:val="24"/>
                <w:szCs w:val="24"/>
                <w:cs/>
              </w:rPr>
              <w:t>บริษัท มิตรสิบ</w:t>
            </w:r>
            <w:r w:rsidRPr="003F3D7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3D7F">
              <w:rPr>
                <w:rFonts w:ascii="Angsana New" w:hAnsi="Angsana New"/>
                <w:sz w:val="24"/>
                <w:szCs w:val="24"/>
                <w:cs/>
              </w:rPr>
              <w:t xml:space="preserve">เสกเงิน </w:t>
            </w:r>
          </w:p>
          <w:p w14:paraId="40F7D3A4" w14:textId="77777777" w:rsidR="00F95EED" w:rsidRPr="003F3D7F" w:rsidRDefault="00F95EED" w:rsidP="00F9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3F3D7F">
              <w:rPr>
                <w:rFonts w:ascii="Angsana New" w:hAnsi="Angsan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441" w:type="dxa"/>
            <w:vAlign w:val="bottom"/>
          </w:tcPr>
          <w:p w14:paraId="6CFCD601" w14:textId="115A6D09" w:rsidR="00F95EED" w:rsidRPr="003F3D7F" w:rsidRDefault="00F95EED" w:rsidP="001021E6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021E6">
              <w:rPr>
                <w:rFonts w:ascii="Angsana New" w:hAnsi="Angsana New" w:cs="Angsana New"/>
                <w:spacing w:val="-12"/>
                <w:sz w:val="24"/>
                <w:szCs w:val="24"/>
                <w:cs/>
                <w:lang w:val="en-US" w:bidi="th-TH"/>
              </w:rPr>
              <w:t>สินเชื่อ</w:t>
            </w:r>
            <w:r w:rsidR="001021E6" w:rsidRPr="001021E6">
              <w:rPr>
                <w:rFonts w:ascii="Angsana New" w:hAnsi="Angsana New" w:cs="Angsana New" w:hint="cs"/>
                <w:spacing w:val="-12"/>
                <w:sz w:val="24"/>
                <w:szCs w:val="24"/>
                <w:cs/>
                <w:lang w:val="en-US" w:bidi="th-TH"/>
              </w:rPr>
              <w:t>โดยมีสินทรัพย์</w:t>
            </w:r>
            <w:r w:rsidR="007C33EF">
              <w:rPr>
                <w:rFonts w:ascii="Angsana New" w:hAnsi="Angsana New" w:cs="Angsana New"/>
                <w:spacing w:val="-12"/>
                <w:sz w:val="24"/>
                <w:szCs w:val="24"/>
                <w:cs/>
                <w:lang w:val="en-US" w:bidi="th-TH"/>
              </w:rPr>
              <w:br/>
            </w:r>
            <w:r w:rsidR="007C33EF" w:rsidRPr="007C33E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1021E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ค้ำประกัน</w:t>
            </w:r>
          </w:p>
        </w:tc>
        <w:tc>
          <w:tcPr>
            <w:tcW w:w="900" w:type="dxa"/>
            <w:vAlign w:val="bottom"/>
          </w:tcPr>
          <w:p w14:paraId="3AAAE0AC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4879E726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7A56D48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705E19C7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50FD117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2AD54B7B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3BD6548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630" w:type="dxa"/>
            <w:vAlign w:val="bottom"/>
          </w:tcPr>
          <w:p w14:paraId="23E34C75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14:paraId="61F8DB0D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22F8648E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E366577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630" w:type="dxa"/>
            <w:vAlign w:val="bottom"/>
          </w:tcPr>
          <w:p w14:paraId="77DF63D0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14:paraId="50051DBE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6F52F38A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14:paraId="5C55D617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4" w:type="dxa"/>
            <w:vAlign w:val="bottom"/>
          </w:tcPr>
          <w:p w14:paraId="64030BFE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14:paraId="63EFEEBB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45"/>
              <w:rPr>
                <w:rFonts w:ascii="Angsana New" w:hAnsi="Angsana New" w:cs="Angsana New"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95EED" w:rsidRPr="003F3D7F" w14:paraId="61EB2749" w14:textId="77777777" w:rsidTr="007C33EF">
        <w:trPr>
          <w:cantSplit/>
        </w:trPr>
        <w:tc>
          <w:tcPr>
            <w:tcW w:w="1799" w:type="dxa"/>
            <w:vAlign w:val="bottom"/>
          </w:tcPr>
          <w:p w14:paraId="38910372" w14:textId="77777777" w:rsidR="00F95EED" w:rsidRPr="003F3D7F" w:rsidRDefault="00F95EED" w:rsidP="00F9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3F3D7F">
              <w:rPr>
                <w:rFonts w:ascii="Angsana New" w:hAnsi="Angsana New"/>
                <w:sz w:val="24"/>
                <w:szCs w:val="24"/>
                <w:cs/>
              </w:rPr>
              <w:t>บริษัท มิตรสิบ</w:t>
            </w:r>
            <w:r w:rsidRPr="003F3D7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3D7F">
              <w:rPr>
                <w:rFonts w:ascii="Angsana New" w:hAnsi="Angsana New"/>
                <w:sz w:val="24"/>
                <w:szCs w:val="24"/>
                <w:cs/>
              </w:rPr>
              <w:t>พิโก จำกัด</w:t>
            </w:r>
            <w:r w:rsidRPr="003F3D7F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441" w:type="dxa"/>
            <w:vAlign w:val="bottom"/>
          </w:tcPr>
          <w:p w14:paraId="2E3DF060" w14:textId="77777777" w:rsidR="00F95EED" w:rsidRPr="003F3D7F" w:rsidRDefault="00F95EED" w:rsidP="000E5D2D">
            <w:pPr>
              <w:pStyle w:val="acctfourfigures"/>
              <w:tabs>
                <w:tab w:val="clear" w:pos="765"/>
              </w:tabs>
              <w:spacing w:line="240" w:lineRule="auto"/>
              <w:ind w:right="-79" w:firstLine="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สินเชื่อรายย่อย</w:t>
            </w:r>
          </w:p>
          <w:p w14:paraId="193B630D" w14:textId="77777777" w:rsidR="00F95EED" w:rsidRPr="003F3D7F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right="-170" w:firstLine="1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F3D7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F95EED" w:rsidRPr="003F3D7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(พิโกไฟแนนซ์)</w:t>
            </w:r>
          </w:p>
        </w:tc>
        <w:tc>
          <w:tcPr>
            <w:tcW w:w="900" w:type="dxa"/>
            <w:vAlign w:val="bottom"/>
          </w:tcPr>
          <w:p w14:paraId="1653AAD7" w14:textId="77777777" w:rsidR="00F95EED" w:rsidRPr="003F3D7F" w:rsidRDefault="00F95EED" w:rsidP="00F95E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2CDA7AA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6A5E904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65E92A7F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D10477E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4938231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49"/>
              </w:tabs>
              <w:spacing w:line="240" w:lineRule="auto"/>
              <w:ind w:left="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630" w:type="dxa"/>
            <w:vAlign w:val="bottom"/>
          </w:tcPr>
          <w:p w14:paraId="19F66E57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69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14:paraId="1DF3BF99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69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2B0A08B4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0"/>
              </w:tabs>
              <w:spacing w:line="240" w:lineRule="auto"/>
              <w:ind w:left="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630" w:type="dxa"/>
            <w:vAlign w:val="bottom"/>
          </w:tcPr>
          <w:p w14:paraId="3AFCBD1A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69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14:paraId="0CEF74E0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69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59637477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4" w:type="dxa"/>
            <w:vAlign w:val="bottom"/>
          </w:tcPr>
          <w:p w14:paraId="5777D0D2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</w:p>
          <w:p w14:paraId="2A92EF18" w14:textId="77777777" w:rsidR="00F95EED" w:rsidRPr="003F3D7F" w:rsidRDefault="00F95EED" w:rsidP="00F95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95EED" w:rsidRPr="003F3D7F" w14:paraId="59E4DE53" w14:textId="77777777" w:rsidTr="007C33EF">
        <w:trPr>
          <w:cantSplit/>
        </w:trPr>
        <w:tc>
          <w:tcPr>
            <w:tcW w:w="1799" w:type="dxa"/>
            <w:vAlign w:val="bottom"/>
          </w:tcPr>
          <w:p w14:paraId="154F04DF" w14:textId="77777777" w:rsidR="00F95EED" w:rsidRPr="003F3D7F" w:rsidRDefault="00F95EED" w:rsidP="00F9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vAlign w:val="bottom"/>
          </w:tcPr>
          <w:p w14:paraId="137AA154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80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8BBD79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5F0C05F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10C831" w14:textId="77777777" w:rsidR="00F95EED" w:rsidRPr="003F3D7F" w:rsidRDefault="00F95EED" w:rsidP="00F95EE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EDCC4CF" w14:textId="77777777" w:rsidR="00F95EED" w:rsidRPr="003F3D7F" w:rsidRDefault="00F95EED" w:rsidP="00F95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49"/>
              </w:tabs>
              <w:spacing w:line="240" w:lineRule="auto"/>
              <w:ind w:left="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60,000</w:t>
            </w:r>
          </w:p>
        </w:tc>
        <w:tc>
          <w:tcPr>
            <w:tcW w:w="630" w:type="dxa"/>
            <w:vAlign w:val="bottom"/>
          </w:tcPr>
          <w:p w14:paraId="36771E34" w14:textId="77777777" w:rsidR="00F95EED" w:rsidRPr="003F3D7F" w:rsidRDefault="00F95EED" w:rsidP="00F95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369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12CE850A" w14:textId="77777777" w:rsidR="00F95EED" w:rsidRPr="003F3D7F" w:rsidRDefault="00F95EED" w:rsidP="00F95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0"/>
              </w:tabs>
              <w:spacing w:line="240" w:lineRule="auto"/>
              <w:ind w:left="4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60,000</w:t>
            </w:r>
          </w:p>
        </w:tc>
        <w:tc>
          <w:tcPr>
            <w:tcW w:w="630" w:type="dxa"/>
            <w:vAlign w:val="bottom"/>
          </w:tcPr>
          <w:p w14:paraId="17D28370" w14:textId="77777777" w:rsidR="00F95EED" w:rsidRPr="003F3D7F" w:rsidRDefault="00F95EED" w:rsidP="00F95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369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02091903" w14:textId="77777777" w:rsidR="00F95EED" w:rsidRPr="003F3D7F" w:rsidRDefault="00F95EED" w:rsidP="00F95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24" w:type="dxa"/>
            <w:vAlign w:val="bottom"/>
          </w:tcPr>
          <w:p w14:paraId="321139D8" w14:textId="77777777" w:rsidR="00F95EED" w:rsidRPr="003F3D7F" w:rsidRDefault="00F95EED" w:rsidP="00F95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55"/>
              </w:tabs>
              <w:spacing w:line="240" w:lineRule="auto"/>
              <w:ind w:left="4" w:right="-4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F3D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28FC5782" w14:textId="77777777" w:rsidR="003419E5" w:rsidRPr="00AB0726" w:rsidRDefault="003419E5" w:rsidP="00102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E907AEF" w14:textId="21933F9E" w:rsidR="00C23864" w:rsidRPr="00560116" w:rsidRDefault="00C23864" w:rsidP="00102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60116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ดังนั้นจึงไม่มีราคาที่เปิดเผยต่อสาธารณะชน</w:t>
      </w:r>
    </w:p>
    <w:p w14:paraId="57C8D6D3" w14:textId="77777777" w:rsidR="00C23864" w:rsidRPr="00560116" w:rsidRDefault="00C23864" w:rsidP="00C2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EE638BD" w14:textId="77777777" w:rsidR="00C23864" w:rsidRPr="00560116" w:rsidRDefault="00C23864" w:rsidP="00C2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560116">
        <w:rPr>
          <w:rFonts w:ascii="Angsana New" w:hAnsi="Angsana New"/>
          <w:sz w:val="30"/>
          <w:szCs w:val="30"/>
          <w:cs/>
        </w:rPr>
        <w:t>รายละเอียดการเพิ่มขึ้นของเงินลงทุนในบริษัทย่อยในระหว่าง</w:t>
      </w:r>
      <w:r w:rsidRPr="00560116">
        <w:rPr>
          <w:rFonts w:ascii="Angsana New" w:hAnsi="Angsana New" w:hint="cs"/>
          <w:sz w:val="30"/>
          <w:szCs w:val="30"/>
          <w:cs/>
        </w:rPr>
        <w:t>ปี</w:t>
      </w:r>
      <w:r w:rsidRPr="0056011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6011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560116">
        <w:rPr>
          <w:rFonts w:ascii="Angsana New" w:hAnsi="Angsana New"/>
          <w:sz w:val="30"/>
          <w:szCs w:val="30"/>
          <w:cs/>
        </w:rPr>
        <w:t>2562 มีดังนี้</w:t>
      </w:r>
    </w:p>
    <w:p w14:paraId="711B8D90" w14:textId="77777777" w:rsidR="00C23864" w:rsidRPr="00560116" w:rsidRDefault="00C23864" w:rsidP="00C2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  <w:cs/>
        </w:rPr>
      </w:pPr>
    </w:p>
    <w:p w14:paraId="4912C486" w14:textId="5C53331B" w:rsidR="00C23864" w:rsidRPr="00560116" w:rsidRDefault="00C23864" w:rsidP="00C2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6011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60116">
        <w:rPr>
          <w:rFonts w:ascii="Angsana New" w:hAnsi="Angsana New"/>
          <w:sz w:val="30"/>
          <w:szCs w:val="30"/>
        </w:rPr>
        <w:t xml:space="preserve">6 </w:t>
      </w:r>
      <w:r w:rsidRPr="00560116">
        <w:rPr>
          <w:rFonts w:ascii="Angsana New" w:hAnsi="Angsana New"/>
          <w:sz w:val="30"/>
          <w:szCs w:val="30"/>
          <w:cs/>
        </w:rPr>
        <w:t>มิถุนายน 2562 บริษัทได้จดทะเบียนจัดตั้งบริษัทย่อยภายใต้ชื่อ บริษัท มิตรสิบ เสกเงิน จำกัด โดยมีทุน</w:t>
      </w:r>
      <w:r w:rsidR="00D42185" w:rsidRPr="00560116">
        <w:rPr>
          <w:rFonts w:ascii="Angsana New" w:hAnsi="Angsana New"/>
          <w:sz w:val="30"/>
          <w:szCs w:val="30"/>
        </w:rPr>
        <w:br/>
      </w:r>
      <w:r w:rsidRPr="00560116">
        <w:rPr>
          <w:rFonts w:ascii="Angsana New" w:hAnsi="Angsana New"/>
          <w:sz w:val="30"/>
          <w:szCs w:val="30"/>
          <w:cs/>
        </w:rPr>
        <w:t>จดทะเบียนที่</w:t>
      </w:r>
      <w:r w:rsidRPr="00560116">
        <w:rPr>
          <w:rFonts w:ascii="Angsana New" w:hAnsi="Angsana New" w:hint="cs"/>
          <w:sz w:val="30"/>
          <w:szCs w:val="30"/>
          <w:cs/>
        </w:rPr>
        <w:t>ออกและ</w:t>
      </w:r>
      <w:r w:rsidRPr="00560116">
        <w:rPr>
          <w:rFonts w:ascii="Angsana New" w:hAnsi="Angsana New"/>
          <w:sz w:val="30"/>
          <w:szCs w:val="30"/>
          <w:cs/>
        </w:rPr>
        <w:t xml:space="preserve">ชำระแล้ว </w:t>
      </w:r>
      <w:r w:rsidRPr="00560116">
        <w:rPr>
          <w:rFonts w:ascii="Angsana New" w:hAnsi="Angsana New"/>
          <w:sz w:val="30"/>
          <w:szCs w:val="30"/>
        </w:rPr>
        <w:t>50</w:t>
      </w:r>
      <w:r w:rsidRPr="00560116">
        <w:rPr>
          <w:rFonts w:ascii="Angsana New" w:hAnsi="Angsana New"/>
          <w:sz w:val="30"/>
          <w:szCs w:val="30"/>
          <w:cs/>
        </w:rPr>
        <w:t xml:space="preserve"> ล้านบาท บริษัทเป็นผู้ถือหุ้นในสัดส่วนร้อยละ </w:t>
      </w:r>
      <w:r w:rsidRPr="00560116">
        <w:rPr>
          <w:rFonts w:ascii="Angsana New" w:hAnsi="Angsana New"/>
          <w:sz w:val="30"/>
          <w:szCs w:val="30"/>
        </w:rPr>
        <w:t>100</w:t>
      </w:r>
    </w:p>
    <w:p w14:paraId="700A2237" w14:textId="77777777" w:rsidR="00C23864" w:rsidRPr="00560116" w:rsidRDefault="00C23864" w:rsidP="00C2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4FCF9A81" w14:textId="77777777" w:rsidR="00C23864" w:rsidRPr="00560116" w:rsidRDefault="00C23864" w:rsidP="00C2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0116">
        <w:rPr>
          <w:rFonts w:ascii="Angsana New" w:hAnsi="Angsana New"/>
          <w:sz w:val="30"/>
          <w:szCs w:val="30"/>
          <w:cs/>
        </w:rPr>
        <w:t>เมื่อวันที่ 6 มิถุนายน 2562 บริษัทได้จดทะเบียนจัดตั้งบริษัทย่อยภายใต้ชื่อ บริษัท มิตรสิบ</w:t>
      </w:r>
      <w:r w:rsidRPr="00560116">
        <w:rPr>
          <w:rFonts w:ascii="Angsana New" w:hAnsi="Angsana New"/>
          <w:sz w:val="30"/>
          <w:szCs w:val="30"/>
        </w:rPr>
        <w:t xml:space="preserve"> </w:t>
      </w:r>
      <w:r w:rsidRPr="00560116">
        <w:rPr>
          <w:rFonts w:ascii="Angsana New" w:hAnsi="Angsana New"/>
          <w:sz w:val="30"/>
          <w:szCs w:val="30"/>
          <w:cs/>
        </w:rPr>
        <w:t>พิโก จำกัด โดยมีทุน      จดทะเบียนที่</w:t>
      </w:r>
      <w:r w:rsidRPr="00560116">
        <w:rPr>
          <w:rFonts w:ascii="Angsana New" w:hAnsi="Angsana New" w:hint="cs"/>
          <w:sz w:val="30"/>
          <w:szCs w:val="30"/>
          <w:cs/>
        </w:rPr>
        <w:t>ออกและ</w:t>
      </w:r>
      <w:r w:rsidRPr="00560116">
        <w:rPr>
          <w:rFonts w:ascii="Angsana New" w:hAnsi="Angsana New"/>
          <w:sz w:val="30"/>
          <w:szCs w:val="30"/>
          <w:cs/>
        </w:rPr>
        <w:t xml:space="preserve">ชำระแล้ว 10 ล้านบาท บริษัทเป็นผู้ถือหุ้นในสัดส่วนร้อยละ </w:t>
      </w:r>
      <w:r w:rsidRPr="00560116">
        <w:rPr>
          <w:rFonts w:ascii="Angsana New" w:hAnsi="Angsana New"/>
          <w:sz w:val="30"/>
          <w:szCs w:val="30"/>
        </w:rPr>
        <w:t>100</w:t>
      </w:r>
    </w:p>
    <w:p w14:paraId="2BEE82F0" w14:textId="4863C7AB" w:rsidR="00811B5D" w:rsidRPr="003F3D7F" w:rsidRDefault="009E42F1" w:rsidP="00941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br w:type="page"/>
      </w:r>
    </w:p>
    <w:p w14:paraId="492B49F6" w14:textId="77777777" w:rsidR="001664D2" w:rsidRPr="003F3D7F" w:rsidRDefault="001664D2" w:rsidP="00C2386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sectPr w:rsidR="001664D2" w:rsidRPr="003F3D7F" w:rsidSect="00331078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E729762" w14:textId="7CC85923" w:rsidR="002F3329" w:rsidRPr="00560116" w:rsidRDefault="002F3329" w:rsidP="002F3329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560116">
        <w:rPr>
          <w:rFonts w:ascii="Angsana New" w:hAnsi="Angsana New" w:cs="Angsana New"/>
          <w:b/>
          <w:bCs/>
          <w:sz w:val="30"/>
          <w:szCs w:val="30"/>
          <w:lang w:bidi="th-TH"/>
        </w:rPr>
        <w:lastRenderedPageBreak/>
        <w:t>1</w:t>
      </w:r>
      <w:r w:rsidR="00F51E41" w:rsidRPr="00560116">
        <w:rPr>
          <w:rFonts w:ascii="Angsana New" w:hAnsi="Angsana New" w:cs="Angsana New"/>
          <w:b/>
          <w:bCs/>
          <w:sz w:val="30"/>
          <w:szCs w:val="30"/>
          <w:lang w:val="en-US" w:bidi="th-TH"/>
        </w:rPr>
        <w:t>0</w:t>
      </w:r>
      <w:r w:rsidRPr="00560116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56011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เงินลงทุนใน</w:t>
      </w:r>
      <w:r w:rsidRPr="00560116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การร่วมค้า</w:t>
      </w:r>
    </w:p>
    <w:p w14:paraId="526A8219" w14:textId="77777777" w:rsidR="002F3329" w:rsidRPr="00560116" w:rsidRDefault="002F3329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D8C0ABD" w14:textId="4FEB1221" w:rsidR="00190155" w:rsidRPr="00560116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60116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ณ วันที่ </w:t>
      </w:r>
      <w:r w:rsidR="00783EB7" w:rsidRPr="00560116"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560116">
        <w:rPr>
          <w:rFonts w:ascii="Angsana New" w:hAnsi="Angsana New"/>
          <w:sz w:val="30"/>
          <w:szCs w:val="30"/>
          <w:cs/>
        </w:rPr>
        <w:t xml:space="preserve">2562 และ 2561 </w:t>
      </w:r>
      <w:r w:rsidR="005928B9" w:rsidRPr="00560116">
        <w:rPr>
          <w:rFonts w:ascii="Angsana New" w:hAnsi="Angsana New" w:hint="cs"/>
          <w:sz w:val="30"/>
          <w:szCs w:val="30"/>
          <w:cs/>
        </w:rPr>
        <w:t>และเงินปันผลรับจากเงินลงทุน สำหรับ</w:t>
      </w:r>
      <w:r w:rsidR="00A37C44" w:rsidRPr="00560116">
        <w:rPr>
          <w:rFonts w:ascii="Angsana New" w:hAnsi="Angsana New" w:hint="cs"/>
          <w:sz w:val="30"/>
          <w:szCs w:val="30"/>
          <w:cs/>
        </w:rPr>
        <w:t>แต่ละ</w:t>
      </w:r>
      <w:r w:rsidR="005928B9" w:rsidRPr="00560116">
        <w:rPr>
          <w:rFonts w:ascii="Angsana New" w:hAnsi="Angsana New" w:hint="cs"/>
          <w:sz w:val="30"/>
          <w:szCs w:val="30"/>
          <w:cs/>
        </w:rPr>
        <w:t>ปี</w:t>
      </w:r>
      <w:r w:rsidRPr="00560116">
        <w:rPr>
          <w:rFonts w:ascii="Angsana New" w:hAnsi="Angsana New"/>
          <w:sz w:val="30"/>
          <w:szCs w:val="30"/>
          <w:cs/>
        </w:rPr>
        <w:t>มีดังนี้</w:t>
      </w:r>
    </w:p>
    <w:p w14:paraId="0084E0DC" w14:textId="77777777" w:rsidR="00190155" w:rsidRPr="00560116" w:rsidRDefault="00190155" w:rsidP="00975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139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7"/>
        <w:gridCol w:w="2069"/>
        <w:gridCol w:w="1079"/>
        <w:gridCol w:w="810"/>
        <w:gridCol w:w="803"/>
        <w:gridCol w:w="7"/>
        <w:gridCol w:w="904"/>
        <w:gridCol w:w="904"/>
        <w:gridCol w:w="897"/>
        <w:gridCol w:w="900"/>
        <w:gridCol w:w="900"/>
        <w:gridCol w:w="904"/>
        <w:gridCol w:w="7"/>
        <w:gridCol w:w="889"/>
        <w:gridCol w:w="902"/>
      </w:tblGrid>
      <w:tr w:rsidR="00EA171A" w:rsidRPr="003F3D7F" w14:paraId="1B106190" w14:textId="77777777" w:rsidTr="002676FC">
        <w:trPr>
          <w:cantSplit/>
        </w:trPr>
        <w:tc>
          <w:tcPr>
            <w:tcW w:w="1977" w:type="dxa"/>
          </w:tcPr>
          <w:p w14:paraId="04B3167E" w14:textId="77777777" w:rsidR="00EA171A" w:rsidRPr="00560116" w:rsidRDefault="00EA171A" w:rsidP="00EA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9" w:type="dxa"/>
          </w:tcPr>
          <w:p w14:paraId="65728696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A21146" w14:textId="77777777" w:rsidR="000E5D2D" w:rsidRPr="00560116" w:rsidRDefault="000E5D2D" w:rsidP="00EA171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79" w:type="dxa"/>
          </w:tcPr>
          <w:p w14:paraId="657D90C8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ประเทศที่</w:t>
            </w:r>
            <w:r w:rsidR="000E5D2D"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ดำเนินธุรกิจ</w:t>
            </w:r>
          </w:p>
        </w:tc>
        <w:tc>
          <w:tcPr>
            <w:tcW w:w="1613" w:type="dxa"/>
            <w:gridSpan w:val="2"/>
          </w:tcPr>
          <w:p w14:paraId="1D28274B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815" w:type="dxa"/>
            <w:gridSpan w:val="3"/>
          </w:tcPr>
          <w:p w14:paraId="28782B89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2ADE98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97" w:type="dxa"/>
            <w:gridSpan w:val="2"/>
          </w:tcPr>
          <w:p w14:paraId="78AA2D0E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8F6900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11" w:type="dxa"/>
            <w:gridSpan w:val="3"/>
          </w:tcPr>
          <w:p w14:paraId="1FBBE2AB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F38068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791" w:type="dxa"/>
            <w:gridSpan w:val="2"/>
          </w:tcPr>
          <w:p w14:paraId="6991D7CA" w14:textId="77777777" w:rsidR="00EA171A" w:rsidRPr="00560116" w:rsidRDefault="00EA171A" w:rsidP="00EA171A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</w:t>
            </w: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สำหรับปี</w:t>
            </w:r>
          </w:p>
        </w:tc>
      </w:tr>
      <w:tr w:rsidR="000E5D2D" w:rsidRPr="003F3D7F" w14:paraId="1D851CF5" w14:textId="77777777" w:rsidTr="002676FC">
        <w:trPr>
          <w:cantSplit/>
        </w:trPr>
        <w:tc>
          <w:tcPr>
            <w:tcW w:w="1977" w:type="dxa"/>
          </w:tcPr>
          <w:p w14:paraId="5E7B8A7B" w14:textId="77777777" w:rsidR="000E5D2D" w:rsidRPr="00560116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9" w:type="dxa"/>
          </w:tcPr>
          <w:p w14:paraId="447C813A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7776612A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7A72F5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810" w:type="dxa"/>
            <w:gridSpan w:val="2"/>
          </w:tcPr>
          <w:p w14:paraId="5B98EDA7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04" w:type="dxa"/>
          </w:tcPr>
          <w:p w14:paraId="14E218E8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904" w:type="dxa"/>
          </w:tcPr>
          <w:p w14:paraId="40E22BB6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897" w:type="dxa"/>
          </w:tcPr>
          <w:p w14:paraId="3FB3BE22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6D91F019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900" w:type="dxa"/>
          </w:tcPr>
          <w:p w14:paraId="12B4CF71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904" w:type="dxa"/>
          </w:tcPr>
          <w:p w14:paraId="3D86EC4E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2561</w:t>
            </w:r>
          </w:p>
        </w:tc>
        <w:tc>
          <w:tcPr>
            <w:tcW w:w="896" w:type="dxa"/>
            <w:gridSpan w:val="2"/>
          </w:tcPr>
          <w:p w14:paraId="7C244665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2" w:type="dxa"/>
          </w:tcPr>
          <w:p w14:paraId="16AD9DA2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0E5D2D" w:rsidRPr="003F3D7F" w14:paraId="38E15046" w14:textId="77777777" w:rsidTr="002676FC">
        <w:trPr>
          <w:cantSplit/>
        </w:trPr>
        <w:tc>
          <w:tcPr>
            <w:tcW w:w="1977" w:type="dxa"/>
          </w:tcPr>
          <w:p w14:paraId="16B492F6" w14:textId="77777777" w:rsidR="000E5D2D" w:rsidRPr="00560116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9" w:type="dxa"/>
          </w:tcPr>
          <w:p w14:paraId="2876A46F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6A8F1196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2" w:right="-8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13" w:type="dxa"/>
            <w:gridSpan w:val="2"/>
          </w:tcPr>
          <w:p w14:paraId="0DA28A7A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7214" w:type="dxa"/>
            <w:gridSpan w:val="10"/>
          </w:tcPr>
          <w:p w14:paraId="2FA71BC6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0E5D2D" w:rsidRPr="003F3D7F" w14:paraId="15167DD0" w14:textId="77777777" w:rsidTr="002676FC">
        <w:trPr>
          <w:cantSplit/>
        </w:trPr>
        <w:tc>
          <w:tcPr>
            <w:tcW w:w="1977" w:type="dxa"/>
          </w:tcPr>
          <w:p w14:paraId="36D16300" w14:textId="77777777" w:rsidR="000E5D2D" w:rsidRPr="00560116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601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069" w:type="dxa"/>
          </w:tcPr>
          <w:p w14:paraId="19CFBB1D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5149FF48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ED34C64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2B266D00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7C305637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6568652E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70FE7072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C2CC457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C75326C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071C139B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gridSpan w:val="2"/>
          </w:tcPr>
          <w:p w14:paraId="5B28E7E4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</w:tcPr>
          <w:p w14:paraId="4B54F3B7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5D2D" w:rsidRPr="003F3D7F" w14:paraId="70E2F279" w14:textId="77777777" w:rsidTr="002676FC">
        <w:trPr>
          <w:cantSplit/>
        </w:trPr>
        <w:tc>
          <w:tcPr>
            <w:tcW w:w="1977" w:type="dxa"/>
          </w:tcPr>
          <w:p w14:paraId="1AE54F3C" w14:textId="77777777" w:rsidR="000E5D2D" w:rsidRPr="00560116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แอพแท็กซี่ จำกัด</w:t>
            </w:r>
          </w:p>
        </w:tc>
        <w:tc>
          <w:tcPr>
            <w:tcW w:w="2069" w:type="dxa"/>
          </w:tcPr>
          <w:p w14:paraId="6A1D6CE3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ให้บริการเรียกรถแท็กซี่</w:t>
            </w:r>
          </w:p>
        </w:tc>
        <w:tc>
          <w:tcPr>
            <w:tcW w:w="1079" w:type="dxa"/>
          </w:tcPr>
          <w:p w14:paraId="05E7343C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1CB8744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4810E849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4BAC1548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23B9400D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14DB04D9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155AF4E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F331F33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2740B588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gridSpan w:val="2"/>
          </w:tcPr>
          <w:p w14:paraId="7880D940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</w:tcPr>
          <w:p w14:paraId="021B6AF5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5D2D" w:rsidRPr="003F3D7F" w14:paraId="2001D835" w14:textId="77777777" w:rsidTr="002676FC">
        <w:trPr>
          <w:cantSplit/>
        </w:trPr>
        <w:tc>
          <w:tcPr>
            <w:tcW w:w="1977" w:type="dxa"/>
          </w:tcPr>
          <w:p w14:paraId="4D7CF203" w14:textId="77777777" w:rsidR="000E5D2D" w:rsidRPr="00560116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069" w:type="dxa"/>
          </w:tcPr>
          <w:p w14:paraId="4D5D36C7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รับจ้างสาธารณะด้วย</w:t>
            </w:r>
          </w:p>
        </w:tc>
        <w:tc>
          <w:tcPr>
            <w:tcW w:w="1079" w:type="dxa"/>
          </w:tcPr>
          <w:p w14:paraId="0C0B5A65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A978FF6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37A9DD9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62063A43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23F61188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20B452E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569C715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6075481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1241DE04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gridSpan w:val="2"/>
          </w:tcPr>
          <w:p w14:paraId="03EEEA64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</w:tcPr>
          <w:p w14:paraId="7FA2B4DF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5D2D" w:rsidRPr="003F3D7F" w14:paraId="0F3AF4B7" w14:textId="77777777" w:rsidTr="002676FC">
        <w:trPr>
          <w:cantSplit/>
        </w:trPr>
        <w:tc>
          <w:tcPr>
            <w:tcW w:w="1977" w:type="dxa"/>
          </w:tcPr>
          <w:p w14:paraId="01D03336" w14:textId="77777777" w:rsidR="000E5D2D" w:rsidRPr="00560116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9" w:type="dxa"/>
          </w:tcPr>
          <w:p w14:paraId="2B495CCF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แอปพลิเคชั่นผ่านระบบ</w:t>
            </w:r>
          </w:p>
        </w:tc>
        <w:tc>
          <w:tcPr>
            <w:tcW w:w="1079" w:type="dxa"/>
          </w:tcPr>
          <w:p w14:paraId="387A41E6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53EF716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B99DB5D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7881467D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127A2319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2A128F5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BAD25A8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C8A722D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</w:tcPr>
          <w:p w14:paraId="564B0183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gridSpan w:val="2"/>
          </w:tcPr>
          <w:p w14:paraId="1685DE47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</w:tcPr>
          <w:p w14:paraId="28ACFB8C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E5D2D" w:rsidRPr="003F3D7F" w14:paraId="71F16B49" w14:textId="77777777" w:rsidTr="002676FC">
        <w:trPr>
          <w:cantSplit/>
        </w:trPr>
        <w:tc>
          <w:tcPr>
            <w:tcW w:w="1977" w:type="dxa"/>
          </w:tcPr>
          <w:p w14:paraId="63CAD590" w14:textId="77777777" w:rsidR="000E5D2D" w:rsidRPr="00560116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9" w:type="dxa"/>
          </w:tcPr>
          <w:p w14:paraId="776FE148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อินเตอร์เน็ต</w:t>
            </w:r>
          </w:p>
        </w:tc>
        <w:tc>
          <w:tcPr>
            <w:tcW w:w="1079" w:type="dxa"/>
          </w:tcPr>
          <w:p w14:paraId="1A227D8C" w14:textId="77777777" w:rsidR="000E5D2D" w:rsidRPr="00560116" w:rsidRDefault="000E5D2D" w:rsidP="000E5D2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38371709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45.64</w:t>
            </w:r>
          </w:p>
        </w:tc>
        <w:tc>
          <w:tcPr>
            <w:tcW w:w="810" w:type="dxa"/>
            <w:gridSpan w:val="2"/>
          </w:tcPr>
          <w:p w14:paraId="347B906F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44.50</w:t>
            </w:r>
          </w:p>
        </w:tc>
        <w:tc>
          <w:tcPr>
            <w:tcW w:w="904" w:type="dxa"/>
          </w:tcPr>
          <w:p w14:paraId="0360B5D7" w14:textId="77777777" w:rsidR="000E5D2D" w:rsidRPr="00560116" w:rsidRDefault="002C720D" w:rsidP="000E5D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16,900</w:t>
            </w:r>
          </w:p>
        </w:tc>
        <w:tc>
          <w:tcPr>
            <w:tcW w:w="904" w:type="dxa"/>
          </w:tcPr>
          <w:p w14:paraId="302C9F78" w14:textId="77777777" w:rsidR="000E5D2D" w:rsidRPr="00560116" w:rsidRDefault="000E5D2D" w:rsidP="000E5D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6"/>
              </w:tabs>
              <w:spacing w:line="240" w:lineRule="auto"/>
              <w:ind w:left="4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97" w:type="dxa"/>
          </w:tcPr>
          <w:p w14:paraId="3AEE986F" w14:textId="77777777" w:rsidR="000E5D2D" w:rsidRPr="00560116" w:rsidRDefault="002C720D" w:rsidP="000E5D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900" w:type="dxa"/>
          </w:tcPr>
          <w:p w14:paraId="6E5AABFE" w14:textId="77777777" w:rsidR="000E5D2D" w:rsidRPr="00560116" w:rsidRDefault="000E5D2D" w:rsidP="000E5D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4,450</w:t>
            </w:r>
          </w:p>
        </w:tc>
        <w:tc>
          <w:tcPr>
            <w:tcW w:w="900" w:type="dxa"/>
          </w:tcPr>
          <w:p w14:paraId="27852F07" w14:textId="7F8B9FAA" w:rsidR="000E5D2D" w:rsidRPr="00560116" w:rsidRDefault="00FB15E2" w:rsidP="000E5D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87707B"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834</w:t>
            </w:r>
          </w:p>
        </w:tc>
        <w:tc>
          <w:tcPr>
            <w:tcW w:w="904" w:type="dxa"/>
          </w:tcPr>
          <w:p w14:paraId="3B69EDD8" w14:textId="77777777" w:rsidR="000E5D2D" w:rsidRPr="00560116" w:rsidRDefault="000E5D2D" w:rsidP="000E5D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641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1,617</w:t>
            </w:r>
          </w:p>
        </w:tc>
        <w:tc>
          <w:tcPr>
            <w:tcW w:w="896" w:type="dxa"/>
            <w:gridSpan w:val="2"/>
          </w:tcPr>
          <w:p w14:paraId="69D64A30" w14:textId="77777777" w:rsidR="000E5D2D" w:rsidRPr="00560116" w:rsidRDefault="002C720D" w:rsidP="000E5D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2" w:type="dxa"/>
          </w:tcPr>
          <w:p w14:paraId="5CE901A8" w14:textId="77777777" w:rsidR="000E5D2D" w:rsidRPr="00560116" w:rsidRDefault="002C720D" w:rsidP="000E5D2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0E5D2D" w:rsidRPr="003F3D7F" w14:paraId="0AEE1FA4" w14:textId="77777777" w:rsidTr="002676FC">
        <w:trPr>
          <w:cantSplit/>
        </w:trPr>
        <w:tc>
          <w:tcPr>
            <w:tcW w:w="1977" w:type="dxa"/>
          </w:tcPr>
          <w:p w14:paraId="55ADC6E1" w14:textId="77777777" w:rsidR="000E5D2D" w:rsidRPr="00560116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9" w:type="dxa"/>
          </w:tcPr>
          <w:p w14:paraId="06B38D38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9" w:type="dxa"/>
          </w:tcPr>
          <w:p w14:paraId="313D4AE7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76F442E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22975E65" w14:textId="77777777" w:rsidR="000E5D2D" w:rsidRPr="00560116" w:rsidRDefault="000E5D2D" w:rsidP="000E5D2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4" w:type="dxa"/>
          </w:tcPr>
          <w:p w14:paraId="240D1FAF" w14:textId="77777777" w:rsidR="000E5D2D" w:rsidRPr="00560116" w:rsidRDefault="002C720D" w:rsidP="000E5D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5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16,900</w:t>
            </w:r>
          </w:p>
        </w:tc>
        <w:tc>
          <w:tcPr>
            <w:tcW w:w="904" w:type="dxa"/>
          </w:tcPr>
          <w:p w14:paraId="268551FF" w14:textId="77777777" w:rsidR="000E5D2D" w:rsidRPr="00560116" w:rsidRDefault="000E5D2D" w:rsidP="000E5D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6"/>
              </w:tabs>
              <w:spacing w:line="240" w:lineRule="auto"/>
              <w:ind w:left="4"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10,000</w:t>
            </w:r>
          </w:p>
        </w:tc>
        <w:tc>
          <w:tcPr>
            <w:tcW w:w="897" w:type="dxa"/>
          </w:tcPr>
          <w:p w14:paraId="63A759CF" w14:textId="77777777" w:rsidR="000E5D2D" w:rsidRPr="00560116" w:rsidRDefault="002C720D" w:rsidP="000E5D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39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7,713</w:t>
            </w:r>
          </w:p>
        </w:tc>
        <w:tc>
          <w:tcPr>
            <w:tcW w:w="900" w:type="dxa"/>
          </w:tcPr>
          <w:p w14:paraId="262D408E" w14:textId="77777777" w:rsidR="000E5D2D" w:rsidRPr="00560116" w:rsidRDefault="000E5D2D" w:rsidP="000E5D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0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4,450</w:t>
            </w:r>
          </w:p>
        </w:tc>
        <w:tc>
          <w:tcPr>
            <w:tcW w:w="900" w:type="dxa"/>
          </w:tcPr>
          <w:p w14:paraId="31123FB5" w14:textId="33269831" w:rsidR="000E5D2D" w:rsidRPr="00560116" w:rsidRDefault="0087707B" w:rsidP="000E5D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3,834</w:t>
            </w:r>
          </w:p>
        </w:tc>
        <w:tc>
          <w:tcPr>
            <w:tcW w:w="904" w:type="dxa"/>
          </w:tcPr>
          <w:p w14:paraId="2422DE78" w14:textId="77777777" w:rsidR="000E5D2D" w:rsidRPr="00560116" w:rsidRDefault="000E5D2D" w:rsidP="000E5D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641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1,617</w:t>
            </w:r>
          </w:p>
        </w:tc>
        <w:tc>
          <w:tcPr>
            <w:tcW w:w="896" w:type="dxa"/>
            <w:gridSpan w:val="2"/>
          </w:tcPr>
          <w:p w14:paraId="68BD61A8" w14:textId="77777777" w:rsidR="000E5D2D" w:rsidRPr="00560116" w:rsidRDefault="002C720D" w:rsidP="000E5D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2" w:type="dxa"/>
          </w:tcPr>
          <w:p w14:paraId="44584F7C" w14:textId="77777777" w:rsidR="000E5D2D" w:rsidRPr="00560116" w:rsidRDefault="002C720D" w:rsidP="000E5D2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55"/>
              </w:tabs>
              <w:spacing w:line="240" w:lineRule="auto"/>
              <w:ind w:left="4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601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C409704" w14:textId="77777777" w:rsidR="00811B5D" w:rsidRPr="00560116" w:rsidRDefault="00811B5D" w:rsidP="0019015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EE5663" w14:textId="77777777" w:rsidR="004F063A" w:rsidRPr="00560116" w:rsidRDefault="00190155" w:rsidP="004F063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60116">
        <w:rPr>
          <w:rFonts w:ascii="Angsana New" w:hAnsi="Angsana New" w:cs="Angsana New"/>
          <w:sz w:val="30"/>
          <w:szCs w:val="30"/>
          <w:cs/>
          <w:lang w:bidi="th-TH"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674D707" w14:textId="77777777" w:rsidR="004F063A" w:rsidRPr="003F3D7F" w:rsidRDefault="004F063A" w:rsidP="004F063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14:paraId="0B69F0D4" w14:textId="77777777" w:rsidR="004F063A" w:rsidRPr="003F3D7F" w:rsidRDefault="004F063A" w:rsidP="004F063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7A489ADA" w14:textId="77777777" w:rsidR="001664D2" w:rsidRPr="003F3D7F" w:rsidRDefault="001664D2" w:rsidP="004F063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  <w:sectPr w:rsidR="001664D2" w:rsidRPr="003F3D7F" w:rsidSect="001664D2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E6992FB" w14:textId="77777777" w:rsidR="000E5D2D" w:rsidRPr="003F3D7F" w:rsidRDefault="000E5D2D" w:rsidP="000E5D2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F3D7F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433895B4" w14:textId="77777777" w:rsidR="000E5D2D" w:rsidRPr="003F3D7F" w:rsidRDefault="000E5D2D" w:rsidP="000E5D2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p w14:paraId="6CD3F128" w14:textId="77777777" w:rsidR="000E5D2D" w:rsidRPr="003F3D7F" w:rsidRDefault="000E5D2D" w:rsidP="000E5D2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 xml:space="preserve">19 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พฤศจิกายน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บริษัทได้ซื้อหุ้นสามัญของบริษัท แอพแท็กซี่ จำกัด (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“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>แอพแท็กซี่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”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) จากผู้ถือหุ้นเดิมจำนวน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20,000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หุ้น มูลค่าหุ้นละ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จำนวนเงิน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0.20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ทำให้บริษัทมีสัดส่วนถือหุ้นในการร่วมค้าเปลี่ยนแปลงเป็นร้อยละ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40.83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ของทุนชำระแล้ว</w:t>
      </w:r>
    </w:p>
    <w:p w14:paraId="19D77269" w14:textId="77777777" w:rsidR="000E5D2D" w:rsidRPr="003F3D7F" w:rsidRDefault="000E5D2D" w:rsidP="00EA171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94CE8C1" w14:textId="2B576538" w:rsidR="00EA171A" w:rsidRPr="003F3D7F" w:rsidRDefault="00EA171A" w:rsidP="00EA171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พฤศจิกายน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แอพแท็กซี่ได้เพิ่มทุนจดทะเบียนจากเดิมจำนวนเงิน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เป็นจำนวนเงิน </w:t>
      </w:r>
      <w:r w:rsidR="00F17598" w:rsidRPr="003F3D7F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โดยออกหุ้นสามัญจำนวน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 xml:space="preserve">400,000 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มูลค่าที่ตราไว้หุ้นละ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ทั้งนี้ บริษัทได้ลงทุนในหุ้นสามัญ จากการเพิ่มทุนดังกล่าวจำนวน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200,000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หุ้น </w:t>
      </w:r>
      <w:r w:rsidR="000E5D2D"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จำนวนเงิน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ทำให้บริษัทมีสัดส่วนถือหุ้นในแอพแท็กซี่เปลี่ยนแปลงเป็นร้อยละ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44.50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ของทุนชำระแล้ว</w:t>
      </w:r>
    </w:p>
    <w:p w14:paraId="168A2050" w14:textId="77777777" w:rsidR="00EA171A" w:rsidRPr="003F3D7F" w:rsidRDefault="00EA171A" w:rsidP="00EA171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C065BA1" w14:textId="21EBA158" w:rsidR="00EA171A" w:rsidRPr="003F3D7F" w:rsidRDefault="00EA171A" w:rsidP="00EA171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730B87">
        <w:rPr>
          <w:rFonts w:ascii="Angsana New" w:hAnsi="Angsana New" w:cs="Angsana New"/>
          <w:sz w:val="30"/>
          <w:szCs w:val="30"/>
          <w:lang w:val="en-US" w:bidi="th-TH"/>
        </w:rPr>
        <w:t xml:space="preserve">6 </w:t>
      </w:r>
      <w:r w:rsidR="00730B87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>แอพแท็กซี่ได้เพิ่มทุนจดทะเบียนจากเดิม</w:t>
      </w:r>
      <w:r w:rsidR="000E5D2D"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จำนวนเงิน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เป็นจำนวน</w:t>
      </w:r>
      <w:r w:rsidR="000E5D2D"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="00730B87">
        <w:rPr>
          <w:rFonts w:ascii="Angsana New" w:hAnsi="Angsana New" w:cs="Angsana New"/>
          <w:sz w:val="30"/>
          <w:szCs w:val="30"/>
          <w:lang w:val="en-US" w:bidi="th-TH"/>
        </w:rPr>
        <w:t>.90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โดยการออกหุ้นสามัญจำนวน </w:t>
      </w:r>
      <w:r w:rsidR="00730B87">
        <w:rPr>
          <w:rFonts w:ascii="Angsana New" w:hAnsi="Angsana New" w:cs="Angsana New"/>
          <w:sz w:val="30"/>
          <w:szCs w:val="30"/>
          <w:lang w:val="en-US" w:bidi="th-TH"/>
        </w:rPr>
        <w:t xml:space="preserve">690,000 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หุ้น มูลค่าที่ตราไว้หุ้นละ </w:t>
      </w:r>
      <w:r w:rsidRPr="003F3D7F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ทั้งนี้ บริษัทได้ลงทุนในหุ้นสามัญจากการเพิ่มทุนดังกล่าว จำนวน </w:t>
      </w:r>
      <w:r w:rsidR="00A5412B">
        <w:rPr>
          <w:rFonts w:ascii="Angsana New" w:hAnsi="Angsana New" w:cs="Angsana New"/>
          <w:sz w:val="30"/>
          <w:szCs w:val="30"/>
          <w:lang w:val="en-US" w:bidi="th-TH"/>
        </w:rPr>
        <w:t>326</w:t>
      </w:r>
      <w:r w:rsidR="00730B87">
        <w:rPr>
          <w:rFonts w:ascii="Angsana New" w:hAnsi="Angsana New" w:cs="Angsana New"/>
          <w:sz w:val="30"/>
          <w:szCs w:val="30"/>
          <w:lang w:val="en-US" w:bidi="th-TH"/>
        </w:rPr>
        <w:t>,299</w:t>
      </w:r>
      <w:r w:rsidR="00730B87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หุ้น เป็นจำนวนเงิน</w:t>
      </w:r>
      <w:r w:rsidR="00730B8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5412B">
        <w:rPr>
          <w:rFonts w:ascii="Angsana New" w:hAnsi="Angsana New" w:cs="Angsana New"/>
          <w:sz w:val="30"/>
          <w:szCs w:val="30"/>
          <w:lang w:val="en-US" w:bidi="th-TH"/>
        </w:rPr>
        <w:t>3.26</w:t>
      </w:r>
      <w:r w:rsidR="00730B8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ทำให้บริษัทมีสัดส่วนถือหุ้นในแอพแท็กซี่เปลี่ยนแปลงเป็นร้อยละ </w:t>
      </w:r>
      <w:r w:rsidR="00730B87">
        <w:rPr>
          <w:rFonts w:ascii="Angsana New" w:hAnsi="Angsana New" w:cs="Angsana New"/>
          <w:sz w:val="30"/>
          <w:szCs w:val="30"/>
          <w:lang w:val="en-US" w:bidi="th-TH"/>
        </w:rPr>
        <w:t xml:space="preserve">45.64 </w:t>
      </w:r>
      <w:r w:rsidRPr="003F3D7F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ของทุนชำระแล้ว</w:t>
      </w:r>
    </w:p>
    <w:p w14:paraId="2AF5FCAB" w14:textId="77777777" w:rsidR="00EA171A" w:rsidRPr="003F3D7F" w:rsidRDefault="00EA171A" w:rsidP="00EA171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9EAE30B" w14:textId="039E2FF0" w:rsidR="00A52EA9" w:rsidRPr="0035789F" w:rsidRDefault="00A52EA9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5789F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F51E41" w:rsidRPr="0035789F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="0091444B" w:rsidRPr="0035789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bidi="th-TH"/>
        </w:rPr>
        <w:tab/>
      </w:r>
      <w:r w:rsidR="0035789F" w:rsidRPr="0035789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bidi="th-TH"/>
        </w:rPr>
        <w:t>ส่วนปรับปรุง</w:t>
      </w:r>
      <w:r w:rsidRPr="0035789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อาคาร</w:t>
      </w:r>
      <w:r w:rsidR="0035789F" w:rsidRPr="0035789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bidi="th-TH"/>
        </w:rPr>
        <w:t>เช่า</w:t>
      </w:r>
      <w:r w:rsidRPr="0035789F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และอุปกรณ์</w:t>
      </w:r>
    </w:p>
    <w:p w14:paraId="57B0B337" w14:textId="6F5C81DD" w:rsidR="009A763D" w:rsidRDefault="009A763D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9A763D" w:rsidRPr="003F3D7F" w14:paraId="16F072AB" w14:textId="77777777" w:rsidTr="004C37AF">
        <w:trPr>
          <w:tblHeader/>
        </w:trPr>
        <w:tc>
          <w:tcPr>
            <w:tcW w:w="2880" w:type="dxa"/>
          </w:tcPr>
          <w:p w14:paraId="44A55780" w14:textId="1D25C9C4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300" w:type="dxa"/>
            <w:gridSpan w:val="6"/>
          </w:tcPr>
          <w:p w14:paraId="161AA31E" w14:textId="2678F523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3F3D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/</w:t>
            </w: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763D" w:rsidRPr="003F3D7F" w14:paraId="438558BB" w14:textId="77777777" w:rsidTr="004C37AF">
        <w:trPr>
          <w:tblHeader/>
        </w:trPr>
        <w:tc>
          <w:tcPr>
            <w:tcW w:w="2880" w:type="dxa"/>
          </w:tcPr>
          <w:p w14:paraId="216BC983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1E73B1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E49239F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</w:tcPr>
          <w:p w14:paraId="26E847D5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80" w:type="dxa"/>
            <w:vAlign w:val="bottom"/>
          </w:tcPr>
          <w:p w14:paraId="38186B47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BD865C7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งาน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990" w:type="dxa"/>
            <w:vAlign w:val="bottom"/>
          </w:tcPr>
          <w:p w14:paraId="57C534B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</w:tr>
      <w:tr w:rsidR="009A763D" w:rsidRPr="003F3D7F" w14:paraId="6D5DBD03" w14:textId="77777777" w:rsidTr="004C37AF">
        <w:trPr>
          <w:tblHeader/>
        </w:trPr>
        <w:tc>
          <w:tcPr>
            <w:tcW w:w="2880" w:type="dxa"/>
          </w:tcPr>
          <w:p w14:paraId="6DA9D380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23BFFA" w14:textId="1E74E94F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อาคาร</w:t>
            </w:r>
            <w:r w:rsidR="001021E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080" w:type="dxa"/>
          </w:tcPr>
          <w:p w14:paraId="218891A5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80" w:type="dxa"/>
          </w:tcPr>
          <w:p w14:paraId="0F4826C9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080" w:type="dxa"/>
          </w:tcPr>
          <w:p w14:paraId="5E049734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712989D8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90" w:type="dxa"/>
          </w:tcPr>
          <w:p w14:paraId="619A0925" w14:textId="77777777" w:rsidR="009A763D" w:rsidRPr="003F3D7F" w:rsidRDefault="009A763D" w:rsidP="004C37AF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9A763D" w:rsidRPr="003F3D7F" w14:paraId="17E821B3" w14:textId="77777777" w:rsidTr="004C37AF">
        <w:trPr>
          <w:tblHeader/>
        </w:trPr>
        <w:tc>
          <w:tcPr>
            <w:tcW w:w="2880" w:type="dxa"/>
          </w:tcPr>
          <w:p w14:paraId="4028FD7F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7F91D011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A763D" w:rsidRPr="003F3D7F" w14:paraId="43929662" w14:textId="77777777" w:rsidTr="004C37AF">
        <w:tc>
          <w:tcPr>
            <w:tcW w:w="2880" w:type="dxa"/>
          </w:tcPr>
          <w:p w14:paraId="3F619DE1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EF29004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A8BA3AC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12DC7E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A1B3E8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67F6E7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1BEE636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</w:tr>
      <w:tr w:rsidR="009A763D" w:rsidRPr="003F3D7F" w14:paraId="6D7F0010" w14:textId="77777777" w:rsidTr="004C37AF">
        <w:tc>
          <w:tcPr>
            <w:tcW w:w="2880" w:type="dxa"/>
          </w:tcPr>
          <w:p w14:paraId="69A015AD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 xml:space="preserve">1 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มกราคม 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3D6C7327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4,217</w:t>
            </w:r>
          </w:p>
        </w:tc>
        <w:tc>
          <w:tcPr>
            <w:tcW w:w="1080" w:type="dxa"/>
            <w:vAlign w:val="bottom"/>
          </w:tcPr>
          <w:p w14:paraId="048A68D4" w14:textId="3E52FCB8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7,25</w:t>
            </w:r>
            <w:r w:rsidR="001021E6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4CE42F55" w14:textId="2F518BEA" w:rsidR="009A763D" w:rsidRPr="00F87919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87919">
              <w:rPr>
                <w:rFonts w:asciiTheme="majorBidi" w:eastAsia="Times New Roman" w:hAnsiTheme="majorBidi" w:cstheme="majorBidi"/>
                <w:sz w:val="26"/>
                <w:szCs w:val="26"/>
              </w:rPr>
              <w:t>15,37</w:t>
            </w:r>
            <w:r w:rsidR="001021E6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68F8B10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5,233</w:t>
            </w:r>
          </w:p>
        </w:tc>
        <w:tc>
          <w:tcPr>
            <w:tcW w:w="990" w:type="dxa"/>
            <w:vAlign w:val="bottom"/>
          </w:tcPr>
          <w:p w14:paraId="27AD7CD8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  <w:tc>
          <w:tcPr>
            <w:tcW w:w="990" w:type="dxa"/>
            <w:vAlign w:val="bottom"/>
          </w:tcPr>
          <w:p w14:paraId="459B2FA1" w14:textId="2347D16F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32,70</w:t>
            </w:r>
            <w:r w:rsidR="001021E6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9A763D" w:rsidRPr="003F3D7F" w14:paraId="6F3EE430" w14:textId="77777777" w:rsidTr="004C37AF">
        <w:tc>
          <w:tcPr>
            <w:tcW w:w="2880" w:type="dxa"/>
          </w:tcPr>
          <w:p w14:paraId="3C325814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269D140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  <w:tc>
          <w:tcPr>
            <w:tcW w:w="1080" w:type="dxa"/>
            <w:vAlign w:val="bottom"/>
          </w:tcPr>
          <w:p w14:paraId="608D8A38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3,057</w:t>
            </w:r>
          </w:p>
        </w:tc>
        <w:tc>
          <w:tcPr>
            <w:tcW w:w="1080" w:type="dxa"/>
            <w:vAlign w:val="bottom"/>
          </w:tcPr>
          <w:p w14:paraId="30FC7DDB" w14:textId="773FBB77" w:rsidR="009A763D" w:rsidRPr="00F87919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87919">
              <w:rPr>
                <w:rFonts w:asciiTheme="majorBidi" w:eastAsia="Times New Roman" w:hAnsiTheme="majorBidi" w:cstheme="majorBidi"/>
                <w:sz w:val="26"/>
                <w:szCs w:val="26"/>
              </w:rPr>
              <w:t>77</w:t>
            </w:r>
            <w:r w:rsidR="00F87919" w:rsidRPr="00F87919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080" w:type="dxa"/>
            <w:vAlign w:val="bottom"/>
          </w:tcPr>
          <w:p w14:paraId="61750988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619</w:t>
            </w:r>
          </w:p>
        </w:tc>
        <w:tc>
          <w:tcPr>
            <w:tcW w:w="990" w:type="dxa"/>
            <w:vAlign w:val="bottom"/>
          </w:tcPr>
          <w:p w14:paraId="61FB917A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155</w:t>
            </w:r>
          </w:p>
        </w:tc>
        <w:tc>
          <w:tcPr>
            <w:tcW w:w="990" w:type="dxa"/>
            <w:vAlign w:val="bottom"/>
          </w:tcPr>
          <w:p w14:paraId="0B08E4D1" w14:textId="1D0D8370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5,89</w:t>
            </w:r>
            <w:r w:rsidR="00F87919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9A763D" w:rsidRPr="003F3D7F" w14:paraId="2786799A" w14:textId="77777777" w:rsidTr="004C37AF">
        <w:tc>
          <w:tcPr>
            <w:tcW w:w="2880" w:type="dxa"/>
          </w:tcPr>
          <w:p w14:paraId="5AC50377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322DA26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(1,908)</w:t>
            </w:r>
          </w:p>
        </w:tc>
        <w:tc>
          <w:tcPr>
            <w:tcW w:w="1080" w:type="dxa"/>
            <w:vAlign w:val="bottom"/>
          </w:tcPr>
          <w:p w14:paraId="7B17CF8C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(397)</w:t>
            </w:r>
          </w:p>
        </w:tc>
        <w:tc>
          <w:tcPr>
            <w:tcW w:w="1080" w:type="dxa"/>
            <w:vAlign w:val="bottom"/>
          </w:tcPr>
          <w:p w14:paraId="5B8235B4" w14:textId="77777777" w:rsidR="009A763D" w:rsidRPr="00F87919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87919">
              <w:rPr>
                <w:rFonts w:asciiTheme="majorBidi" w:eastAsia="Times New Roman" w:hAnsiTheme="majorBidi" w:cstheme="majorBidi"/>
                <w:sz w:val="26"/>
                <w:szCs w:val="26"/>
              </w:rPr>
              <w:t>(747)</w:t>
            </w:r>
          </w:p>
        </w:tc>
        <w:tc>
          <w:tcPr>
            <w:tcW w:w="1080" w:type="dxa"/>
            <w:vAlign w:val="bottom"/>
          </w:tcPr>
          <w:p w14:paraId="2D53205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0D9827" w14:textId="77777777" w:rsidR="009A763D" w:rsidRPr="003F3D7F" w:rsidDel="00BB281C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993007C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(3,052)</w:t>
            </w:r>
          </w:p>
        </w:tc>
      </w:tr>
      <w:tr w:rsidR="009A763D" w:rsidRPr="003F3D7F" w14:paraId="1B6662B7" w14:textId="77777777" w:rsidTr="004C37AF">
        <w:tc>
          <w:tcPr>
            <w:tcW w:w="2880" w:type="dxa"/>
          </w:tcPr>
          <w:p w14:paraId="6CF3D9A4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โอน</w:t>
            </w: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เข้า (ออก)</w:t>
            </w:r>
          </w:p>
        </w:tc>
        <w:tc>
          <w:tcPr>
            <w:tcW w:w="1080" w:type="dxa"/>
            <w:vAlign w:val="bottom"/>
          </w:tcPr>
          <w:p w14:paraId="61F15A78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788</w:t>
            </w:r>
          </w:p>
        </w:tc>
        <w:tc>
          <w:tcPr>
            <w:tcW w:w="1080" w:type="dxa"/>
            <w:vAlign w:val="bottom"/>
          </w:tcPr>
          <w:p w14:paraId="03288B09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56A78CA" w14:textId="77777777" w:rsidR="009A763D" w:rsidRPr="00F87919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8791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0A8B0C8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292B982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(788)</w:t>
            </w:r>
          </w:p>
        </w:tc>
        <w:tc>
          <w:tcPr>
            <w:tcW w:w="990" w:type="dxa"/>
            <w:vAlign w:val="bottom"/>
          </w:tcPr>
          <w:p w14:paraId="51E36354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9A763D" w:rsidRPr="003F3D7F" w14:paraId="21964496" w14:textId="77777777" w:rsidTr="004C37AF">
        <w:trPr>
          <w:trHeight w:val="46"/>
        </w:trPr>
        <w:tc>
          <w:tcPr>
            <w:tcW w:w="2880" w:type="dxa"/>
          </w:tcPr>
          <w:p w14:paraId="41E5BEC0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1 </w:t>
            </w:r>
          </w:p>
        </w:tc>
        <w:tc>
          <w:tcPr>
            <w:tcW w:w="1080" w:type="dxa"/>
            <w:vAlign w:val="bottom"/>
          </w:tcPr>
          <w:p w14:paraId="25D3B567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E2E83D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F4525D" w14:textId="77777777" w:rsidR="009A763D" w:rsidRPr="00F87919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088A56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AFC2D5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D24B0E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9A763D" w:rsidRPr="003F3D7F" w14:paraId="0860A637" w14:textId="77777777" w:rsidTr="004C37AF">
        <w:tc>
          <w:tcPr>
            <w:tcW w:w="2880" w:type="dxa"/>
          </w:tcPr>
          <w:p w14:paraId="1CD1E292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และ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080" w:type="dxa"/>
            <w:vAlign w:val="bottom"/>
          </w:tcPr>
          <w:p w14:paraId="3AEDB7BB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4,390</w:t>
            </w:r>
          </w:p>
        </w:tc>
        <w:tc>
          <w:tcPr>
            <w:tcW w:w="1080" w:type="dxa"/>
            <w:vAlign w:val="bottom"/>
          </w:tcPr>
          <w:p w14:paraId="4CAE5FB8" w14:textId="75DCACCD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9,91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589AE711" w14:textId="3CBD4F83" w:rsidR="009A763D" w:rsidRPr="00F87919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8791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15,39</w:t>
            </w:r>
            <w:r w:rsidR="00566469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080" w:type="dxa"/>
            <w:vAlign w:val="bottom"/>
          </w:tcPr>
          <w:p w14:paraId="499F4D1E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5,852</w:t>
            </w:r>
          </w:p>
        </w:tc>
        <w:tc>
          <w:tcPr>
            <w:tcW w:w="990" w:type="dxa"/>
            <w:vAlign w:val="bottom"/>
          </w:tcPr>
          <w:p w14:paraId="7F5E5ED9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2699AB3" w14:textId="7BA23048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35,55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9A763D" w:rsidRPr="003F3D7F" w14:paraId="6044A306" w14:textId="77777777" w:rsidTr="004C37AF">
        <w:tc>
          <w:tcPr>
            <w:tcW w:w="2880" w:type="dxa"/>
          </w:tcPr>
          <w:p w14:paraId="7ED52FA5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5391B876" w14:textId="7DC8AAD4" w:rsidR="009A763D" w:rsidRPr="003F3D7F" w:rsidRDefault="00D50633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1,571</w:t>
            </w:r>
          </w:p>
        </w:tc>
        <w:tc>
          <w:tcPr>
            <w:tcW w:w="1080" w:type="dxa"/>
            <w:vAlign w:val="bottom"/>
          </w:tcPr>
          <w:p w14:paraId="185E79E3" w14:textId="25F8A48F" w:rsidR="009A763D" w:rsidRPr="00F87919" w:rsidRDefault="00D50633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F87919">
              <w:rPr>
                <w:rFonts w:ascii="Angsana New" w:eastAsia="Times New Roman" w:hAnsi="Angsana New"/>
                <w:sz w:val="26"/>
                <w:szCs w:val="26"/>
              </w:rPr>
              <w:t>2,22</w:t>
            </w:r>
            <w:r w:rsidR="00FC418D" w:rsidRPr="00F87919">
              <w:rPr>
                <w:rFonts w:asciiTheme="majorBidi" w:eastAsiaTheme="minorEastAsia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80" w:type="dxa"/>
            <w:vAlign w:val="bottom"/>
          </w:tcPr>
          <w:p w14:paraId="7B76A5F8" w14:textId="7A45A7F8" w:rsidR="009A763D" w:rsidRPr="00F87919" w:rsidRDefault="00D50633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87919">
              <w:rPr>
                <w:rFonts w:asciiTheme="majorBidi" w:eastAsia="Times New Roman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1080" w:type="dxa"/>
            <w:vAlign w:val="bottom"/>
          </w:tcPr>
          <w:p w14:paraId="11CA1741" w14:textId="00134A9C" w:rsidR="009A763D" w:rsidRPr="003F3D7F" w:rsidRDefault="00D50633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3,093</w:t>
            </w:r>
          </w:p>
        </w:tc>
        <w:tc>
          <w:tcPr>
            <w:tcW w:w="990" w:type="dxa"/>
            <w:vAlign w:val="bottom"/>
          </w:tcPr>
          <w:p w14:paraId="10EACB58" w14:textId="49BE4CB5" w:rsidR="009A763D" w:rsidRPr="003F3D7F" w:rsidRDefault="00D50633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A87A153" w14:textId="5CF11381" w:rsidR="009A763D" w:rsidRPr="003F3D7F" w:rsidRDefault="00D50633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8,89</w:t>
            </w:r>
            <w:r w:rsidR="00F87919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9A763D" w:rsidRPr="003F3D7F" w14:paraId="43543B28" w14:textId="77777777" w:rsidTr="004C37AF">
        <w:tc>
          <w:tcPr>
            <w:tcW w:w="2880" w:type="dxa"/>
          </w:tcPr>
          <w:p w14:paraId="442F0E06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C39C4C9" w14:textId="20139854" w:rsidR="009A763D" w:rsidRPr="003F3D7F" w:rsidRDefault="00D50633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(133)</w:t>
            </w:r>
          </w:p>
        </w:tc>
        <w:tc>
          <w:tcPr>
            <w:tcW w:w="1080" w:type="dxa"/>
            <w:vAlign w:val="bottom"/>
          </w:tcPr>
          <w:p w14:paraId="2F3F2D3C" w14:textId="1386ADD5" w:rsidR="009A763D" w:rsidRPr="003F3D7F" w:rsidRDefault="00D50633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(71)</w:t>
            </w:r>
          </w:p>
        </w:tc>
        <w:tc>
          <w:tcPr>
            <w:tcW w:w="1080" w:type="dxa"/>
            <w:vAlign w:val="bottom"/>
          </w:tcPr>
          <w:p w14:paraId="25B724F3" w14:textId="75CFE911" w:rsidR="009A763D" w:rsidRPr="00F87919" w:rsidRDefault="00D50633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87919">
              <w:rPr>
                <w:rFonts w:asciiTheme="majorBidi" w:eastAsia="Times New Roman" w:hAnsiTheme="majorBidi" w:cstheme="majorBidi"/>
                <w:sz w:val="26"/>
                <w:szCs w:val="26"/>
              </w:rPr>
              <w:t>(929)</w:t>
            </w:r>
          </w:p>
        </w:tc>
        <w:tc>
          <w:tcPr>
            <w:tcW w:w="1080" w:type="dxa"/>
            <w:vAlign w:val="bottom"/>
          </w:tcPr>
          <w:p w14:paraId="7E11430F" w14:textId="7BD8DDB4" w:rsidR="009A763D" w:rsidRPr="003F3D7F" w:rsidRDefault="00D50633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(128)</w:t>
            </w:r>
          </w:p>
        </w:tc>
        <w:tc>
          <w:tcPr>
            <w:tcW w:w="990" w:type="dxa"/>
            <w:vAlign w:val="bottom"/>
          </w:tcPr>
          <w:p w14:paraId="77468CE8" w14:textId="2491A195" w:rsidR="009A763D" w:rsidRPr="003F3D7F" w:rsidDel="00BB281C" w:rsidRDefault="00D50633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898A73A" w14:textId="03D8B64A" w:rsidR="009A763D" w:rsidRPr="003F3D7F" w:rsidRDefault="00D50633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(1,261)</w:t>
            </w:r>
          </w:p>
        </w:tc>
      </w:tr>
      <w:tr w:rsidR="009A763D" w:rsidRPr="003F3D7F" w14:paraId="5E221B84" w14:textId="77777777" w:rsidTr="004C37AF">
        <w:tc>
          <w:tcPr>
            <w:tcW w:w="2880" w:type="dxa"/>
          </w:tcPr>
          <w:p w14:paraId="7D1BF439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080" w:type="dxa"/>
            <w:vAlign w:val="bottom"/>
          </w:tcPr>
          <w:p w14:paraId="34752505" w14:textId="25000DB7" w:rsidR="009A763D" w:rsidRPr="003F3D7F" w:rsidRDefault="00D50633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5,828</w:t>
            </w:r>
          </w:p>
        </w:tc>
        <w:tc>
          <w:tcPr>
            <w:tcW w:w="1080" w:type="dxa"/>
            <w:vAlign w:val="bottom"/>
          </w:tcPr>
          <w:p w14:paraId="0D1A0377" w14:textId="6EA4781F" w:rsidR="009A763D" w:rsidRPr="00F87919" w:rsidRDefault="00D50633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8791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12,</w:t>
            </w:r>
            <w:r w:rsidR="00F87919" w:rsidRPr="00F87919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07</w:t>
            </w:r>
            <w:r w:rsidR="001021E6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080" w:type="dxa"/>
            <w:vAlign w:val="bottom"/>
          </w:tcPr>
          <w:p w14:paraId="3A03AD1E" w14:textId="066BFA0F" w:rsidR="009A763D" w:rsidRPr="00F87919" w:rsidRDefault="00D50633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F8791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16,46</w:t>
            </w:r>
            <w:r w:rsidR="001021E6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080" w:type="dxa"/>
            <w:vAlign w:val="bottom"/>
          </w:tcPr>
          <w:p w14:paraId="3A153D47" w14:textId="15662A02" w:rsidR="009A763D" w:rsidRPr="003F3D7F" w:rsidRDefault="00D50633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8,817</w:t>
            </w:r>
          </w:p>
        </w:tc>
        <w:tc>
          <w:tcPr>
            <w:tcW w:w="990" w:type="dxa"/>
            <w:vAlign w:val="bottom"/>
          </w:tcPr>
          <w:p w14:paraId="5BDC9D6A" w14:textId="22BBFA52" w:rsidR="009A763D" w:rsidRPr="003F3D7F" w:rsidRDefault="00D50633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98FD66E" w14:textId="1A015311" w:rsidR="009A763D" w:rsidRPr="003F3D7F" w:rsidRDefault="00D50633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43,18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9A763D" w:rsidRPr="003F3D7F" w14:paraId="531A0F6B" w14:textId="77777777" w:rsidTr="004C37AF">
        <w:trPr>
          <w:trHeight w:val="119"/>
        </w:trPr>
        <w:tc>
          <w:tcPr>
            <w:tcW w:w="2880" w:type="dxa"/>
          </w:tcPr>
          <w:p w14:paraId="5D8683D3" w14:textId="77777777" w:rsidR="009A763D" w:rsidRPr="003F3D7F" w:rsidRDefault="009A763D" w:rsidP="004C37AF">
            <w:pPr>
              <w:spacing w:line="240" w:lineRule="auto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C7C0C93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6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FB0B7E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44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2F49B11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EDC128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817D740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A9832D" w14:textId="77777777" w:rsidR="009A763D" w:rsidRPr="003F3D7F" w:rsidRDefault="009A763D" w:rsidP="004C37AF">
            <w:pPr>
              <w:spacing w:line="240" w:lineRule="auto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</w:tr>
      <w:tr w:rsidR="009A763D" w:rsidRPr="003F3D7F" w14:paraId="27265756" w14:textId="77777777" w:rsidTr="004C37AF">
        <w:tc>
          <w:tcPr>
            <w:tcW w:w="2880" w:type="dxa"/>
          </w:tcPr>
          <w:p w14:paraId="29CE4CF2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A6AA7EB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B8D191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4C706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82141C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4A6271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AF74F3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763D" w:rsidRPr="003F3D7F" w14:paraId="7B7CCCC7" w14:textId="77777777" w:rsidTr="004C37AF">
        <w:tc>
          <w:tcPr>
            <w:tcW w:w="2880" w:type="dxa"/>
          </w:tcPr>
          <w:p w14:paraId="04F1358B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49FCAEC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3886C4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96EE8A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49D5C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9C5074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C714FC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021E6" w:rsidRPr="003F3D7F" w14:paraId="15B6059A" w14:textId="77777777" w:rsidTr="004C37AF">
        <w:tc>
          <w:tcPr>
            <w:tcW w:w="2880" w:type="dxa"/>
          </w:tcPr>
          <w:p w14:paraId="6797B2CC" w14:textId="77777777" w:rsidR="001021E6" w:rsidRPr="003F3D7F" w:rsidRDefault="001021E6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1B329A8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51DAF1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48F8EA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81E6AC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7B4122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7E775D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763D" w:rsidRPr="003F3D7F" w14:paraId="654BC431" w14:textId="77777777" w:rsidTr="004C37AF">
        <w:tc>
          <w:tcPr>
            <w:tcW w:w="2880" w:type="dxa"/>
          </w:tcPr>
          <w:p w14:paraId="7DC8F3B3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13A16E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8EA0D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BE60E2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9777B9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D8C1D5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90E91D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763D" w:rsidRPr="003F3D7F" w14:paraId="43F06B8E" w14:textId="77777777" w:rsidTr="004C37AF">
        <w:tc>
          <w:tcPr>
            <w:tcW w:w="2880" w:type="dxa"/>
          </w:tcPr>
          <w:p w14:paraId="26B270A8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 xml:space="preserve">1 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มกราคม 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2698A33E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(1,252)</w:t>
            </w:r>
          </w:p>
        </w:tc>
        <w:tc>
          <w:tcPr>
            <w:tcW w:w="1080" w:type="dxa"/>
            <w:vAlign w:val="bottom"/>
          </w:tcPr>
          <w:p w14:paraId="48BB3C91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(3,758)</w:t>
            </w:r>
          </w:p>
        </w:tc>
        <w:tc>
          <w:tcPr>
            <w:tcW w:w="1080" w:type="dxa"/>
            <w:vAlign w:val="bottom"/>
          </w:tcPr>
          <w:p w14:paraId="520F659C" w14:textId="581668FC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4C52EE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4C52EE">
              <w:rPr>
                <w:rFonts w:ascii="Angsana New" w:eastAsia="Times New Roman" w:hAnsi="Angsana New"/>
                <w:sz w:val="26"/>
                <w:szCs w:val="26"/>
              </w:rPr>
              <w:t>66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0)</w:t>
            </w:r>
          </w:p>
        </w:tc>
        <w:tc>
          <w:tcPr>
            <w:tcW w:w="1080" w:type="dxa"/>
            <w:vAlign w:val="bottom"/>
          </w:tcPr>
          <w:p w14:paraId="33B9F0D5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(2,319)</w:t>
            </w:r>
          </w:p>
        </w:tc>
        <w:tc>
          <w:tcPr>
            <w:tcW w:w="990" w:type="dxa"/>
            <w:vAlign w:val="bottom"/>
          </w:tcPr>
          <w:p w14:paraId="7F58E913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0F28BF8" w14:textId="622B1CE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(13,98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A763D" w:rsidRPr="003F3D7F" w14:paraId="240BF6B8" w14:textId="77777777" w:rsidTr="004C37AF">
        <w:tc>
          <w:tcPr>
            <w:tcW w:w="2880" w:type="dxa"/>
          </w:tcPr>
          <w:p w14:paraId="795B04D8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ค่าเสื่อมราคา</w:t>
            </w: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bottom"/>
          </w:tcPr>
          <w:p w14:paraId="33D5BFA4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(534)</w:t>
            </w:r>
          </w:p>
        </w:tc>
        <w:tc>
          <w:tcPr>
            <w:tcW w:w="1080" w:type="dxa"/>
            <w:vAlign w:val="bottom"/>
          </w:tcPr>
          <w:p w14:paraId="2A25C315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(1,406)</w:t>
            </w:r>
          </w:p>
        </w:tc>
        <w:tc>
          <w:tcPr>
            <w:tcW w:w="1080" w:type="dxa"/>
            <w:vAlign w:val="bottom"/>
          </w:tcPr>
          <w:p w14:paraId="05B9C191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(2,930)</w:t>
            </w:r>
          </w:p>
        </w:tc>
        <w:tc>
          <w:tcPr>
            <w:tcW w:w="1080" w:type="dxa"/>
            <w:vAlign w:val="bottom"/>
          </w:tcPr>
          <w:p w14:paraId="42438F59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(740)</w:t>
            </w:r>
          </w:p>
        </w:tc>
        <w:tc>
          <w:tcPr>
            <w:tcW w:w="990" w:type="dxa"/>
            <w:vAlign w:val="bottom"/>
          </w:tcPr>
          <w:p w14:paraId="34DF2199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F18C35F" w14:textId="76D22C35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(5,6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A763D" w:rsidRPr="003F3D7F" w14:paraId="0A41B492" w14:textId="77777777" w:rsidTr="004C37AF">
        <w:tc>
          <w:tcPr>
            <w:tcW w:w="2880" w:type="dxa"/>
          </w:tcPr>
          <w:p w14:paraId="7A04B733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1F50EDF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  <w:tc>
          <w:tcPr>
            <w:tcW w:w="1080" w:type="dxa"/>
            <w:vAlign w:val="bottom"/>
          </w:tcPr>
          <w:p w14:paraId="514857DA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319</w:t>
            </w:r>
          </w:p>
        </w:tc>
        <w:tc>
          <w:tcPr>
            <w:tcW w:w="1080" w:type="dxa"/>
            <w:vAlign w:val="bottom"/>
          </w:tcPr>
          <w:p w14:paraId="5F5F340A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672</w:t>
            </w:r>
          </w:p>
        </w:tc>
        <w:tc>
          <w:tcPr>
            <w:tcW w:w="1080" w:type="dxa"/>
            <w:vAlign w:val="bottom"/>
          </w:tcPr>
          <w:p w14:paraId="625C4869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952C9C0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81289EA" w14:textId="77777777" w:rsidR="009A763D" w:rsidRPr="003F3D7F" w:rsidRDefault="009A763D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2,192</w:t>
            </w:r>
          </w:p>
        </w:tc>
      </w:tr>
      <w:tr w:rsidR="009A763D" w:rsidRPr="003F3D7F" w14:paraId="3CA7D888" w14:textId="77777777" w:rsidTr="004C37AF">
        <w:tc>
          <w:tcPr>
            <w:tcW w:w="2880" w:type="dxa"/>
          </w:tcPr>
          <w:p w14:paraId="15B9015C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080" w:type="dxa"/>
            <w:vAlign w:val="bottom"/>
          </w:tcPr>
          <w:p w14:paraId="7575E25D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(585)</w:t>
            </w:r>
          </w:p>
        </w:tc>
        <w:tc>
          <w:tcPr>
            <w:tcW w:w="1080" w:type="dxa"/>
            <w:vAlign w:val="bottom"/>
          </w:tcPr>
          <w:p w14:paraId="4679EF9D" w14:textId="541514E0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(4,84</w:t>
            </w:r>
            <w:r w:rsidR="00360978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EA2E2E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(8,918)</w:t>
            </w:r>
          </w:p>
        </w:tc>
        <w:tc>
          <w:tcPr>
            <w:tcW w:w="1080" w:type="dxa"/>
            <w:vAlign w:val="bottom"/>
          </w:tcPr>
          <w:p w14:paraId="08FA73E1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(3,059)</w:t>
            </w:r>
          </w:p>
        </w:tc>
        <w:tc>
          <w:tcPr>
            <w:tcW w:w="990" w:type="dxa"/>
            <w:vAlign w:val="bottom"/>
          </w:tcPr>
          <w:p w14:paraId="0B3C3810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3F6F91" w14:textId="5FEEEA37" w:rsidR="009A763D" w:rsidRPr="003F3D7F" w:rsidRDefault="004C52EE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</w:t>
            </w:r>
            <w:r w:rsidR="009A763D"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17,40</w:t>
            </w:r>
            <w:r w:rsidR="00360978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9A763D" w:rsidRPr="003F3D7F" w14:paraId="2F4B36E0" w14:textId="77777777" w:rsidTr="004C37AF">
        <w:tc>
          <w:tcPr>
            <w:tcW w:w="2880" w:type="dxa"/>
          </w:tcPr>
          <w:p w14:paraId="0E2A9E7E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ค่าเสื่อมราคา</w:t>
            </w: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bottom"/>
          </w:tcPr>
          <w:p w14:paraId="140F0D63" w14:textId="1493337C" w:rsidR="009A763D" w:rsidRPr="003F3D7F" w:rsidRDefault="004C52EE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(784)</w:t>
            </w:r>
          </w:p>
        </w:tc>
        <w:tc>
          <w:tcPr>
            <w:tcW w:w="1080" w:type="dxa"/>
            <w:vAlign w:val="bottom"/>
          </w:tcPr>
          <w:p w14:paraId="208138A1" w14:textId="21D8D024" w:rsidR="009A763D" w:rsidRPr="003F3D7F" w:rsidRDefault="004C52EE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(1,72</w:t>
            </w:r>
            <w:r w:rsidR="001021E6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8662BAB" w14:textId="2BA3DCB4" w:rsidR="009A763D" w:rsidRPr="003F3D7F" w:rsidRDefault="004C52EE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(2,507)</w:t>
            </w:r>
          </w:p>
        </w:tc>
        <w:tc>
          <w:tcPr>
            <w:tcW w:w="1080" w:type="dxa"/>
            <w:vAlign w:val="bottom"/>
          </w:tcPr>
          <w:p w14:paraId="22A5F4EC" w14:textId="1EE1A38C" w:rsidR="009A763D" w:rsidRPr="003F3D7F" w:rsidRDefault="004C52EE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(86</w:t>
            </w:r>
            <w:r w:rsidR="00D8501B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53B1C53E" w14:textId="66C9EEEC" w:rsidR="009A763D" w:rsidRPr="003F3D7F" w:rsidRDefault="004C52EE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5E8CE9C" w14:textId="763833EF" w:rsidR="009A763D" w:rsidRPr="003F3D7F" w:rsidRDefault="004C52EE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(5,88</w:t>
            </w:r>
            <w:r w:rsidR="001021E6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9A763D" w:rsidRPr="003F3D7F" w14:paraId="1EF14A06" w14:textId="77777777" w:rsidTr="004C37AF">
        <w:tc>
          <w:tcPr>
            <w:tcW w:w="2880" w:type="dxa"/>
          </w:tcPr>
          <w:p w14:paraId="7385010B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08602C0" w14:textId="5DF80539" w:rsidR="009A763D" w:rsidRPr="004C52EE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4C52EE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1080" w:type="dxa"/>
            <w:vAlign w:val="bottom"/>
          </w:tcPr>
          <w:p w14:paraId="40244E0D" w14:textId="415C3D4B" w:rsidR="009A763D" w:rsidRPr="004C52EE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4C52EE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1080" w:type="dxa"/>
            <w:vAlign w:val="bottom"/>
          </w:tcPr>
          <w:p w14:paraId="4BD31B71" w14:textId="733982F7" w:rsidR="009A763D" w:rsidRPr="004C52EE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4C52EE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1080" w:type="dxa"/>
            <w:vAlign w:val="bottom"/>
          </w:tcPr>
          <w:p w14:paraId="7CD0AC44" w14:textId="1376FC89" w:rsidR="009A763D" w:rsidRPr="004C52EE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4C52EE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990" w:type="dxa"/>
            <w:vAlign w:val="bottom"/>
          </w:tcPr>
          <w:p w14:paraId="6C6DB452" w14:textId="56C2C898" w:rsidR="009A763D" w:rsidRPr="004C52EE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4C52E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7ABA54D" w14:textId="1BEEFB7C" w:rsidR="009A763D" w:rsidRPr="004C52EE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4C52EE">
              <w:rPr>
                <w:rFonts w:ascii="Angsana New" w:eastAsia="Times New Roman" w:hAnsi="Angsana New"/>
                <w:sz w:val="26"/>
                <w:szCs w:val="26"/>
              </w:rPr>
              <w:t>233</w:t>
            </w:r>
          </w:p>
        </w:tc>
      </w:tr>
      <w:tr w:rsidR="009A763D" w:rsidRPr="003F3D7F" w14:paraId="7B723838" w14:textId="77777777" w:rsidTr="004C37AF">
        <w:tc>
          <w:tcPr>
            <w:tcW w:w="2880" w:type="dxa"/>
          </w:tcPr>
          <w:p w14:paraId="29B193DC" w14:textId="77777777" w:rsidR="009A763D" w:rsidRPr="003F3D7F" w:rsidRDefault="009A763D" w:rsidP="004C37AF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 31 ธันวาคม 256</w:t>
            </w: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1C8223EF" w14:textId="6DAC12C9" w:rsidR="009A763D" w:rsidRPr="003F3D7F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(1,355)</w:t>
            </w:r>
          </w:p>
        </w:tc>
        <w:tc>
          <w:tcPr>
            <w:tcW w:w="1080" w:type="dxa"/>
            <w:vAlign w:val="bottom"/>
          </w:tcPr>
          <w:p w14:paraId="47A94677" w14:textId="2A36A542" w:rsidR="009A763D" w:rsidRPr="003F3D7F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(6,49</w:t>
            </w:r>
            <w:r w:rsidR="00566469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9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4011760" w14:textId="3096EF5D" w:rsidR="009A763D" w:rsidRPr="003F3D7F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(11,378)</w:t>
            </w:r>
          </w:p>
        </w:tc>
        <w:tc>
          <w:tcPr>
            <w:tcW w:w="1080" w:type="dxa"/>
            <w:vAlign w:val="bottom"/>
          </w:tcPr>
          <w:p w14:paraId="78EA9709" w14:textId="67312B58" w:rsidR="009A763D" w:rsidRPr="003F3D7F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(3,82</w:t>
            </w:r>
            <w:r w:rsidR="00D8501B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5AB13A51" w14:textId="5CC9C83E" w:rsidR="009A763D" w:rsidRPr="003F3D7F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170D9D" w14:textId="69BC9F07" w:rsidR="009A763D" w:rsidRPr="003F3D7F" w:rsidRDefault="004C52EE" w:rsidP="004C37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(23,05</w:t>
            </w:r>
            <w:r w:rsidR="00566469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1021E6" w:rsidRPr="003F3D7F" w14:paraId="5A281FD3" w14:textId="77777777" w:rsidTr="004C37AF">
        <w:tc>
          <w:tcPr>
            <w:tcW w:w="2880" w:type="dxa"/>
          </w:tcPr>
          <w:p w14:paraId="57F0EEE8" w14:textId="77777777" w:rsidR="001021E6" w:rsidRPr="003F3D7F" w:rsidRDefault="001021E6" w:rsidP="004C37AF">
            <w:pPr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10A0CA0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9347DF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38DF25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D583EF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33141B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E973710" w14:textId="77777777" w:rsidR="001021E6" w:rsidRPr="003F3D7F" w:rsidRDefault="001021E6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763D" w:rsidRPr="003F3D7F" w14:paraId="7EDAA6C6" w14:textId="77777777" w:rsidTr="004C37AF">
        <w:tc>
          <w:tcPr>
            <w:tcW w:w="2880" w:type="dxa"/>
          </w:tcPr>
          <w:p w14:paraId="67E3A3AB" w14:textId="77777777" w:rsidR="009A763D" w:rsidRPr="003F3D7F" w:rsidRDefault="009A763D" w:rsidP="004C37AF">
            <w:pPr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30AC38B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FC7EF7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9FB0E8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5292C3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D544EB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6C1AB6F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763D" w:rsidRPr="003F3D7F" w14:paraId="017F0682" w14:textId="77777777" w:rsidTr="004C37AF">
        <w:tc>
          <w:tcPr>
            <w:tcW w:w="2880" w:type="dxa"/>
          </w:tcPr>
          <w:p w14:paraId="253CF809" w14:textId="77777777" w:rsidR="009A763D" w:rsidRPr="003F3D7F" w:rsidRDefault="009A763D" w:rsidP="004C37AF">
            <w:pPr>
              <w:spacing w:line="38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ณ วันที่ 1 มกราคม 2561</w:t>
            </w:r>
          </w:p>
        </w:tc>
        <w:tc>
          <w:tcPr>
            <w:tcW w:w="1080" w:type="dxa"/>
            <w:vAlign w:val="bottom"/>
          </w:tcPr>
          <w:p w14:paraId="2F043FB9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2,965</w:t>
            </w:r>
          </w:p>
        </w:tc>
        <w:tc>
          <w:tcPr>
            <w:tcW w:w="1080" w:type="dxa"/>
            <w:vAlign w:val="bottom"/>
          </w:tcPr>
          <w:p w14:paraId="510D5680" w14:textId="1726BB43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3,49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07BC527B" w14:textId="1DFA33D5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8,71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5EB4F453" w14:textId="69296622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2,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9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990" w:type="dxa"/>
            <w:vAlign w:val="bottom"/>
          </w:tcPr>
          <w:p w14:paraId="5F0E0478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633</w:t>
            </w:r>
          </w:p>
        </w:tc>
        <w:tc>
          <w:tcPr>
            <w:tcW w:w="990" w:type="dxa"/>
            <w:vAlign w:val="bottom"/>
          </w:tcPr>
          <w:p w14:paraId="37CE5426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18,720</w:t>
            </w:r>
          </w:p>
        </w:tc>
      </w:tr>
      <w:tr w:rsidR="009A763D" w:rsidRPr="003F3D7F" w14:paraId="59AD27D4" w14:textId="77777777" w:rsidTr="004C37AF">
        <w:tc>
          <w:tcPr>
            <w:tcW w:w="2880" w:type="dxa"/>
          </w:tcPr>
          <w:p w14:paraId="01294E65" w14:textId="77777777" w:rsidR="009A763D" w:rsidRPr="003F3D7F" w:rsidRDefault="009A763D" w:rsidP="004C37AF">
            <w:pPr>
              <w:spacing w:line="38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1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8B12FC4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824496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8DF989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AAC018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982734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E24ED37" w14:textId="77777777" w:rsidR="009A763D" w:rsidRPr="003F3D7F" w:rsidRDefault="009A763D" w:rsidP="004C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9A763D" w:rsidRPr="003F3D7F" w14:paraId="73EA40F5" w14:textId="77777777" w:rsidTr="004C37AF">
        <w:tc>
          <w:tcPr>
            <w:tcW w:w="2880" w:type="dxa"/>
          </w:tcPr>
          <w:p w14:paraId="62DDC97A" w14:textId="77777777" w:rsidR="009A763D" w:rsidRPr="003F3D7F" w:rsidRDefault="009A763D" w:rsidP="004C37AF">
            <w:pPr>
              <w:spacing w:line="38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  </w:t>
            </w: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และ 1 มกราคม 2562</w:t>
            </w:r>
          </w:p>
        </w:tc>
        <w:tc>
          <w:tcPr>
            <w:tcW w:w="1080" w:type="dxa"/>
            <w:vAlign w:val="bottom"/>
          </w:tcPr>
          <w:p w14:paraId="718748E0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3,805</w:t>
            </w:r>
          </w:p>
        </w:tc>
        <w:tc>
          <w:tcPr>
            <w:tcW w:w="1080" w:type="dxa"/>
            <w:vAlign w:val="bottom"/>
          </w:tcPr>
          <w:p w14:paraId="6E03A75E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5,069</w:t>
            </w:r>
          </w:p>
        </w:tc>
        <w:tc>
          <w:tcPr>
            <w:tcW w:w="1080" w:type="dxa"/>
            <w:vAlign w:val="bottom"/>
          </w:tcPr>
          <w:p w14:paraId="1D38B3DE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6,479</w:t>
            </w:r>
          </w:p>
        </w:tc>
        <w:tc>
          <w:tcPr>
            <w:tcW w:w="1080" w:type="dxa"/>
            <w:vAlign w:val="bottom"/>
          </w:tcPr>
          <w:p w14:paraId="235902B9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2,793</w:t>
            </w:r>
          </w:p>
        </w:tc>
        <w:tc>
          <w:tcPr>
            <w:tcW w:w="990" w:type="dxa"/>
            <w:vAlign w:val="bottom"/>
          </w:tcPr>
          <w:p w14:paraId="28CA3A17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712357BF" w14:textId="77777777" w:rsidR="009A763D" w:rsidRPr="003F3D7F" w:rsidRDefault="009A763D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18,146</w:t>
            </w:r>
          </w:p>
        </w:tc>
      </w:tr>
      <w:tr w:rsidR="009A763D" w:rsidRPr="003F3D7F" w14:paraId="779B5556" w14:textId="77777777" w:rsidTr="004C37AF">
        <w:tc>
          <w:tcPr>
            <w:tcW w:w="2880" w:type="dxa"/>
          </w:tcPr>
          <w:p w14:paraId="7CCAD988" w14:textId="77777777" w:rsidR="009A763D" w:rsidRPr="003F3D7F" w:rsidRDefault="009A763D" w:rsidP="004C37AF">
            <w:pPr>
              <w:spacing w:line="38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080" w:type="dxa"/>
            <w:vAlign w:val="bottom"/>
          </w:tcPr>
          <w:p w14:paraId="0D083138" w14:textId="6483A9CF" w:rsidR="009A763D" w:rsidRPr="003F3D7F" w:rsidRDefault="000E485B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4,47</w:t>
            </w:r>
            <w:r w:rsidR="00360978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0E54D9BC" w14:textId="1D74DAC0" w:rsidR="009A763D" w:rsidRPr="003F3D7F" w:rsidRDefault="000E485B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5,572</w:t>
            </w:r>
          </w:p>
        </w:tc>
        <w:tc>
          <w:tcPr>
            <w:tcW w:w="1080" w:type="dxa"/>
            <w:vAlign w:val="bottom"/>
          </w:tcPr>
          <w:p w14:paraId="6831B119" w14:textId="57EF36FA" w:rsidR="009A763D" w:rsidRPr="004F11AD" w:rsidRDefault="000E485B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Theme="minorEastAsia" w:hAnsi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5,08</w:t>
            </w:r>
            <w:r w:rsidR="001021E6">
              <w:rPr>
                <w:rFonts w:ascii="Angsana New" w:eastAsiaTheme="minorEastAsia" w:hAnsi="Angsana New"/>
                <w:b/>
                <w:bCs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080" w:type="dxa"/>
            <w:vAlign w:val="bottom"/>
          </w:tcPr>
          <w:p w14:paraId="556407F0" w14:textId="0D2C233E" w:rsidR="009A763D" w:rsidRPr="003F3D7F" w:rsidRDefault="000E485B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4,993</w:t>
            </w:r>
          </w:p>
        </w:tc>
        <w:tc>
          <w:tcPr>
            <w:tcW w:w="990" w:type="dxa"/>
            <w:vAlign w:val="bottom"/>
          </w:tcPr>
          <w:p w14:paraId="799165B0" w14:textId="07C79E00" w:rsidR="009A763D" w:rsidRPr="003F3D7F" w:rsidRDefault="00CF7E73" w:rsidP="00CF7E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9F71988" w14:textId="679A316C" w:rsidR="009A763D" w:rsidRPr="003F3D7F" w:rsidRDefault="000E485B" w:rsidP="004C37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20,12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7</w:t>
            </w:r>
          </w:p>
        </w:tc>
      </w:tr>
    </w:tbl>
    <w:p w14:paraId="4AEEDFD7" w14:textId="4AD743D4" w:rsidR="009A763D" w:rsidRPr="003F3D7F" w:rsidRDefault="009A763D" w:rsidP="00EA171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004C25" w:rsidRPr="003F3D7F" w14:paraId="31923396" w14:textId="77777777" w:rsidTr="002676FC">
        <w:trPr>
          <w:tblHeader/>
        </w:trPr>
        <w:tc>
          <w:tcPr>
            <w:tcW w:w="2880" w:type="dxa"/>
          </w:tcPr>
          <w:p w14:paraId="572017F9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05448AEC" w14:textId="21D6380B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4C25" w:rsidRPr="003F3D7F" w14:paraId="47C90660" w14:textId="77777777" w:rsidTr="002676FC">
        <w:trPr>
          <w:tblHeader/>
        </w:trPr>
        <w:tc>
          <w:tcPr>
            <w:tcW w:w="2880" w:type="dxa"/>
          </w:tcPr>
          <w:p w14:paraId="50D1CFA4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17B1BA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409FCAB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</w:tcPr>
          <w:p w14:paraId="1E2F0CA2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80" w:type="dxa"/>
            <w:vAlign w:val="bottom"/>
          </w:tcPr>
          <w:p w14:paraId="0E045488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72BA94A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งาน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990" w:type="dxa"/>
            <w:vAlign w:val="bottom"/>
          </w:tcPr>
          <w:p w14:paraId="410A6B74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</w:tr>
      <w:tr w:rsidR="00004C25" w:rsidRPr="003F3D7F" w14:paraId="4B0713C4" w14:textId="77777777" w:rsidTr="002676FC">
        <w:trPr>
          <w:tblHeader/>
        </w:trPr>
        <w:tc>
          <w:tcPr>
            <w:tcW w:w="2880" w:type="dxa"/>
          </w:tcPr>
          <w:p w14:paraId="0606646D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E474B04" w14:textId="4AE72B56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อาคาร</w:t>
            </w:r>
            <w:r w:rsidR="001021E6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080" w:type="dxa"/>
          </w:tcPr>
          <w:p w14:paraId="5015B2BE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80" w:type="dxa"/>
          </w:tcPr>
          <w:p w14:paraId="6B76F824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080" w:type="dxa"/>
          </w:tcPr>
          <w:p w14:paraId="4E1A641B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657F305B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990" w:type="dxa"/>
          </w:tcPr>
          <w:p w14:paraId="5B6EF703" w14:textId="77777777" w:rsidR="00004C25" w:rsidRPr="003F3D7F" w:rsidRDefault="00004C25" w:rsidP="00711E25">
            <w:pPr>
              <w:spacing w:line="340" w:lineRule="exact"/>
              <w:ind w:left="-104" w:right="-7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004C25" w:rsidRPr="003F3D7F" w14:paraId="05C5D34A" w14:textId="77777777" w:rsidTr="002676FC">
        <w:trPr>
          <w:tblHeader/>
        </w:trPr>
        <w:tc>
          <w:tcPr>
            <w:tcW w:w="2880" w:type="dxa"/>
          </w:tcPr>
          <w:p w14:paraId="698E32B2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0F3BD778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4" w:right="-130"/>
              <w:jc w:val="center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4C25" w:rsidRPr="003F3D7F" w14:paraId="1EBF9A74" w14:textId="77777777" w:rsidTr="002676FC">
        <w:tc>
          <w:tcPr>
            <w:tcW w:w="2880" w:type="dxa"/>
          </w:tcPr>
          <w:p w14:paraId="1147764F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7D925F8E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68C6E4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A2FFDC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93E451C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4EE00C3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A01E84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 w:bidi="ar-SA"/>
              </w:rPr>
            </w:pPr>
          </w:p>
        </w:tc>
      </w:tr>
      <w:tr w:rsidR="00004C25" w:rsidRPr="003F3D7F" w14:paraId="62A1CE1E" w14:textId="77777777" w:rsidTr="002676FC">
        <w:tc>
          <w:tcPr>
            <w:tcW w:w="2880" w:type="dxa"/>
          </w:tcPr>
          <w:p w14:paraId="37950837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 xml:space="preserve">1 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มกราคม 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6B690909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4,217</w:t>
            </w:r>
          </w:p>
        </w:tc>
        <w:tc>
          <w:tcPr>
            <w:tcW w:w="1080" w:type="dxa"/>
            <w:vAlign w:val="bottom"/>
          </w:tcPr>
          <w:p w14:paraId="378C7D0E" w14:textId="386D664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7,25</w:t>
            </w:r>
            <w:r w:rsidR="001021E6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23A65363" w14:textId="739FC9D1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15,37</w:t>
            </w:r>
            <w:r w:rsidR="001021E6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3ED9B383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5,233</w:t>
            </w:r>
          </w:p>
        </w:tc>
        <w:tc>
          <w:tcPr>
            <w:tcW w:w="990" w:type="dxa"/>
            <w:vAlign w:val="bottom"/>
          </w:tcPr>
          <w:p w14:paraId="40C88B6C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  <w:tc>
          <w:tcPr>
            <w:tcW w:w="990" w:type="dxa"/>
            <w:vAlign w:val="bottom"/>
          </w:tcPr>
          <w:p w14:paraId="6899781D" w14:textId="44066C2F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32,70</w:t>
            </w:r>
            <w:r w:rsidR="001021E6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004C25" w:rsidRPr="003F3D7F" w14:paraId="7E772FAB" w14:textId="77777777" w:rsidTr="002676FC">
        <w:tc>
          <w:tcPr>
            <w:tcW w:w="2880" w:type="dxa"/>
          </w:tcPr>
          <w:p w14:paraId="746D5014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0A600C9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1,293</w:t>
            </w:r>
          </w:p>
        </w:tc>
        <w:tc>
          <w:tcPr>
            <w:tcW w:w="1080" w:type="dxa"/>
            <w:vAlign w:val="bottom"/>
          </w:tcPr>
          <w:p w14:paraId="1B78D9B1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3,057</w:t>
            </w:r>
          </w:p>
        </w:tc>
        <w:tc>
          <w:tcPr>
            <w:tcW w:w="1080" w:type="dxa"/>
            <w:vAlign w:val="bottom"/>
          </w:tcPr>
          <w:p w14:paraId="06441766" w14:textId="4F11299F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77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7D424B17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619</w:t>
            </w:r>
          </w:p>
        </w:tc>
        <w:tc>
          <w:tcPr>
            <w:tcW w:w="990" w:type="dxa"/>
            <w:vAlign w:val="bottom"/>
          </w:tcPr>
          <w:p w14:paraId="7347A38B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155</w:t>
            </w:r>
          </w:p>
        </w:tc>
        <w:tc>
          <w:tcPr>
            <w:tcW w:w="990" w:type="dxa"/>
            <w:vAlign w:val="bottom"/>
          </w:tcPr>
          <w:p w14:paraId="1E5A04CF" w14:textId="2FE3152A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5,89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004C25" w:rsidRPr="003F3D7F" w14:paraId="44823D72" w14:textId="77777777" w:rsidTr="002676FC">
        <w:tc>
          <w:tcPr>
            <w:tcW w:w="2880" w:type="dxa"/>
          </w:tcPr>
          <w:p w14:paraId="3D6CB559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E75E57C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(1,908)</w:t>
            </w:r>
          </w:p>
        </w:tc>
        <w:tc>
          <w:tcPr>
            <w:tcW w:w="1080" w:type="dxa"/>
            <w:vAlign w:val="bottom"/>
          </w:tcPr>
          <w:p w14:paraId="5BF18AD4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(397)</w:t>
            </w:r>
          </w:p>
        </w:tc>
        <w:tc>
          <w:tcPr>
            <w:tcW w:w="1080" w:type="dxa"/>
            <w:vAlign w:val="bottom"/>
          </w:tcPr>
          <w:p w14:paraId="5C67DD7A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(747)</w:t>
            </w:r>
          </w:p>
        </w:tc>
        <w:tc>
          <w:tcPr>
            <w:tcW w:w="1080" w:type="dxa"/>
            <w:vAlign w:val="bottom"/>
          </w:tcPr>
          <w:p w14:paraId="17A871D5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423AA0F" w14:textId="77777777" w:rsidR="00004C25" w:rsidRPr="003F3D7F" w:rsidDel="00BB281C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73FC555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(3,052)</w:t>
            </w:r>
          </w:p>
        </w:tc>
      </w:tr>
      <w:tr w:rsidR="00004C25" w:rsidRPr="003F3D7F" w14:paraId="0C5C1904" w14:textId="77777777" w:rsidTr="002676FC">
        <w:tc>
          <w:tcPr>
            <w:tcW w:w="2880" w:type="dxa"/>
          </w:tcPr>
          <w:p w14:paraId="537C2A03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โอน</w:t>
            </w:r>
            <w:r w:rsidR="00563327"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เข้า (</w:t>
            </w:r>
            <w:r w:rsidR="00CA6614"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ออก)</w:t>
            </w:r>
          </w:p>
        </w:tc>
        <w:tc>
          <w:tcPr>
            <w:tcW w:w="1080" w:type="dxa"/>
            <w:vAlign w:val="bottom"/>
          </w:tcPr>
          <w:p w14:paraId="5D6488A2" w14:textId="77777777" w:rsidR="00004C25" w:rsidRPr="003F3D7F" w:rsidRDefault="00004C25" w:rsidP="00711E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788</w:t>
            </w:r>
          </w:p>
        </w:tc>
        <w:tc>
          <w:tcPr>
            <w:tcW w:w="1080" w:type="dxa"/>
            <w:vAlign w:val="bottom"/>
          </w:tcPr>
          <w:p w14:paraId="74DA9CFE" w14:textId="77777777" w:rsidR="00004C25" w:rsidRPr="003F3D7F" w:rsidRDefault="00004C25" w:rsidP="00711E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1C5BCEE" w14:textId="77777777" w:rsidR="00004C25" w:rsidRPr="003F3D7F" w:rsidRDefault="00004C25" w:rsidP="00711E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9EDA54B" w14:textId="77777777" w:rsidR="00004C25" w:rsidRPr="003F3D7F" w:rsidRDefault="00004C25" w:rsidP="00711E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CEAF5E1" w14:textId="77777777" w:rsidR="00004C25" w:rsidRPr="003F3D7F" w:rsidRDefault="00004C25" w:rsidP="00711E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(788)</w:t>
            </w:r>
          </w:p>
        </w:tc>
        <w:tc>
          <w:tcPr>
            <w:tcW w:w="990" w:type="dxa"/>
            <w:vAlign w:val="bottom"/>
          </w:tcPr>
          <w:p w14:paraId="6CE79C17" w14:textId="77777777" w:rsidR="00004C25" w:rsidRPr="003F3D7F" w:rsidRDefault="00004C25" w:rsidP="00711E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004C25" w:rsidRPr="003F3D7F" w14:paraId="1EAEE43E" w14:textId="77777777" w:rsidTr="002676FC">
        <w:trPr>
          <w:trHeight w:val="46"/>
        </w:trPr>
        <w:tc>
          <w:tcPr>
            <w:tcW w:w="2880" w:type="dxa"/>
          </w:tcPr>
          <w:p w14:paraId="44386F44" w14:textId="77777777" w:rsidR="00004C25" w:rsidRPr="003F3D7F" w:rsidRDefault="00004C25" w:rsidP="00711E25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1 </w:t>
            </w:r>
          </w:p>
        </w:tc>
        <w:tc>
          <w:tcPr>
            <w:tcW w:w="1080" w:type="dxa"/>
            <w:vAlign w:val="bottom"/>
          </w:tcPr>
          <w:p w14:paraId="4411621D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EDC747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02D957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58C3B0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57EBB0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993FB" w14:textId="77777777" w:rsidR="00004C25" w:rsidRPr="003F3D7F" w:rsidRDefault="00004C25" w:rsidP="00711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0E5D2D" w:rsidRPr="003F3D7F" w14:paraId="19006FB8" w14:textId="77777777" w:rsidTr="002676FC">
        <w:tc>
          <w:tcPr>
            <w:tcW w:w="2880" w:type="dxa"/>
          </w:tcPr>
          <w:p w14:paraId="3676F31E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และ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080" w:type="dxa"/>
            <w:vAlign w:val="bottom"/>
          </w:tcPr>
          <w:p w14:paraId="0C59A283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4,390</w:t>
            </w:r>
          </w:p>
        </w:tc>
        <w:tc>
          <w:tcPr>
            <w:tcW w:w="1080" w:type="dxa"/>
            <w:vAlign w:val="bottom"/>
          </w:tcPr>
          <w:p w14:paraId="65BC428C" w14:textId="542D6982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9,91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0251CF3A" w14:textId="1BA814F0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15,39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178799CC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5,852</w:t>
            </w:r>
          </w:p>
        </w:tc>
        <w:tc>
          <w:tcPr>
            <w:tcW w:w="990" w:type="dxa"/>
            <w:vAlign w:val="bottom"/>
          </w:tcPr>
          <w:p w14:paraId="4823E3A7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3E16585" w14:textId="21FF8C0D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35,55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0E5D2D" w:rsidRPr="003F3D7F" w14:paraId="06BF9C0F" w14:textId="77777777" w:rsidTr="002676FC">
        <w:tc>
          <w:tcPr>
            <w:tcW w:w="2880" w:type="dxa"/>
          </w:tcPr>
          <w:p w14:paraId="40CA9580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6D6170F" w14:textId="3B8CD703" w:rsidR="000E5D2D" w:rsidRPr="003F3D7F" w:rsidRDefault="004C2E40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1,571</w:t>
            </w:r>
          </w:p>
        </w:tc>
        <w:tc>
          <w:tcPr>
            <w:tcW w:w="1080" w:type="dxa"/>
            <w:vAlign w:val="bottom"/>
          </w:tcPr>
          <w:p w14:paraId="4E3F5FD5" w14:textId="55DD3E58" w:rsidR="000E5D2D" w:rsidRPr="003F3D7F" w:rsidRDefault="004C2E40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1080" w:type="dxa"/>
            <w:vAlign w:val="bottom"/>
          </w:tcPr>
          <w:p w14:paraId="704C4FDC" w14:textId="6959513B" w:rsidR="000E5D2D" w:rsidRPr="003F3D7F" w:rsidRDefault="004C2E40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1,993</w:t>
            </w:r>
          </w:p>
        </w:tc>
        <w:tc>
          <w:tcPr>
            <w:tcW w:w="1080" w:type="dxa"/>
            <w:vAlign w:val="bottom"/>
          </w:tcPr>
          <w:p w14:paraId="3AA090D3" w14:textId="0FCB1215" w:rsidR="000E5D2D" w:rsidRPr="003F3D7F" w:rsidRDefault="004C2E40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2,63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bottom"/>
          </w:tcPr>
          <w:p w14:paraId="3CE0C9B1" w14:textId="25E9EF52" w:rsidR="000E5D2D" w:rsidRPr="003F3D7F" w:rsidRDefault="004C2E40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6A65961" w14:textId="097F0319" w:rsidR="000E5D2D" w:rsidRPr="003F3D7F" w:rsidRDefault="004C2E40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7,8</w:t>
            </w:r>
            <w:r w:rsidR="00D8501B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E5D2D" w:rsidRPr="003F3D7F" w14:paraId="0B90F386" w14:textId="77777777" w:rsidTr="002676FC">
        <w:tc>
          <w:tcPr>
            <w:tcW w:w="2880" w:type="dxa"/>
          </w:tcPr>
          <w:p w14:paraId="7FD2994D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D502578" w14:textId="0854CE66" w:rsidR="000E5D2D" w:rsidRPr="003F3D7F" w:rsidRDefault="004C2E40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(133)</w:t>
            </w:r>
          </w:p>
        </w:tc>
        <w:tc>
          <w:tcPr>
            <w:tcW w:w="1080" w:type="dxa"/>
            <w:vAlign w:val="bottom"/>
          </w:tcPr>
          <w:p w14:paraId="16BA483C" w14:textId="5D681FB0" w:rsidR="000E5D2D" w:rsidRPr="003F3D7F" w:rsidRDefault="004C2E40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(71)</w:t>
            </w:r>
          </w:p>
        </w:tc>
        <w:tc>
          <w:tcPr>
            <w:tcW w:w="1080" w:type="dxa"/>
            <w:vAlign w:val="bottom"/>
          </w:tcPr>
          <w:p w14:paraId="0371DEE5" w14:textId="0830425B" w:rsidR="000E5D2D" w:rsidRPr="003F3D7F" w:rsidRDefault="004C2E40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(929)</w:t>
            </w:r>
          </w:p>
        </w:tc>
        <w:tc>
          <w:tcPr>
            <w:tcW w:w="1080" w:type="dxa"/>
            <w:vAlign w:val="bottom"/>
          </w:tcPr>
          <w:p w14:paraId="4280BA67" w14:textId="22ABECFB" w:rsidR="000E5D2D" w:rsidRPr="003F3D7F" w:rsidRDefault="004C2E40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(128)</w:t>
            </w:r>
          </w:p>
        </w:tc>
        <w:tc>
          <w:tcPr>
            <w:tcW w:w="990" w:type="dxa"/>
            <w:vAlign w:val="bottom"/>
          </w:tcPr>
          <w:p w14:paraId="5F7BD8A2" w14:textId="38AF2E14" w:rsidR="000E5D2D" w:rsidRPr="003F3D7F" w:rsidDel="00BB281C" w:rsidRDefault="004C2E40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D32A92D" w14:textId="7FD99D0A" w:rsidR="000E5D2D" w:rsidRPr="003F3D7F" w:rsidRDefault="004C2E40" w:rsidP="00102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(1,261)</w:t>
            </w:r>
          </w:p>
        </w:tc>
      </w:tr>
      <w:tr w:rsidR="000E5D2D" w:rsidRPr="003F3D7F" w14:paraId="5B80DC03" w14:textId="77777777" w:rsidTr="002676FC">
        <w:tc>
          <w:tcPr>
            <w:tcW w:w="2880" w:type="dxa"/>
          </w:tcPr>
          <w:p w14:paraId="4D8C6BC9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080" w:type="dxa"/>
            <w:vAlign w:val="bottom"/>
          </w:tcPr>
          <w:p w14:paraId="1F0FE764" w14:textId="709D29B8" w:rsidR="000E5D2D" w:rsidRPr="003F3D7F" w:rsidRDefault="004C2E40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5,828</w:t>
            </w:r>
          </w:p>
        </w:tc>
        <w:tc>
          <w:tcPr>
            <w:tcW w:w="1080" w:type="dxa"/>
            <w:vAlign w:val="bottom"/>
          </w:tcPr>
          <w:p w14:paraId="402CA1C6" w14:textId="0237026B" w:rsidR="000E5D2D" w:rsidRPr="004B593C" w:rsidRDefault="004C2E40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4B593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11,51</w:t>
            </w:r>
            <w:r w:rsidR="001021E6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080" w:type="dxa"/>
            <w:vAlign w:val="bottom"/>
          </w:tcPr>
          <w:p w14:paraId="0B46F67C" w14:textId="6D2283A7" w:rsidR="000E5D2D" w:rsidRPr="003F3D7F" w:rsidRDefault="004C2E40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16,46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C6AA673" w14:textId="783FE424" w:rsidR="000E5D2D" w:rsidRPr="003F3D7F" w:rsidRDefault="004C2E40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8,36</w:t>
            </w:r>
            <w:r w:rsidR="004B593C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6280547B" w14:textId="58FF5BC4" w:rsidR="000E5D2D" w:rsidRPr="003F3D7F" w:rsidRDefault="004C2E40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35D031" w14:textId="10A41FEE" w:rsidR="000E5D2D" w:rsidRPr="003F3D7F" w:rsidRDefault="004C2E40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42,16</w:t>
            </w:r>
            <w:r w:rsidR="001021E6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0E5D2D" w:rsidRPr="003F3D7F" w14:paraId="2D9BB88B" w14:textId="77777777" w:rsidTr="002676FC">
        <w:trPr>
          <w:trHeight w:val="119"/>
        </w:trPr>
        <w:tc>
          <w:tcPr>
            <w:tcW w:w="2880" w:type="dxa"/>
          </w:tcPr>
          <w:p w14:paraId="798554CD" w14:textId="77777777" w:rsidR="000E5D2D" w:rsidRPr="003F3D7F" w:rsidRDefault="000E5D2D" w:rsidP="000E5D2D">
            <w:pPr>
              <w:spacing w:line="240" w:lineRule="auto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B132407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26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59D537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44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55936C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3055433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E7C0AB0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44" w:right="-7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7B2B377" w14:textId="77777777" w:rsidR="000E5D2D" w:rsidRPr="003F3D7F" w:rsidRDefault="000E5D2D" w:rsidP="000E5D2D">
            <w:pPr>
              <w:spacing w:line="240" w:lineRule="auto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</w:tr>
      <w:tr w:rsidR="000E5D2D" w:rsidRPr="003F3D7F" w14:paraId="11574353" w14:textId="77777777" w:rsidTr="002676FC">
        <w:tc>
          <w:tcPr>
            <w:tcW w:w="2880" w:type="dxa"/>
          </w:tcPr>
          <w:p w14:paraId="4A037DF1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3037167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2230A5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B0F492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A37296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6FAD65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5BF1C6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E5D2D" w:rsidRPr="003F3D7F" w14:paraId="255BE3FA" w14:textId="77777777" w:rsidTr="002676FC">
        <w:tc>
          <w:tcPr>
            <w:tcW w:w="2880" w:type="dxa"/>
          </w:tcPr>
          <w:p w14:paraId="5BBE8D82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847A392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5AEEBC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855BD7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213420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D9947B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21F90B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E5D2D" w:rsidRPr="003F3D7F" w14:paraId="28D52DDF" w14:textId="77777777" w:rsidTr="002676FC">
        <w:tc>
          <w:tcPr>
            <w:tcW w:w="2880" w:type="dxa"/>
          </w:tcPr>
          <w:p w14:paraId="5145C483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7C90B57F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8FB628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4C0175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E0D90C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F35849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EA178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E5D2D" w:rsidRPr="003F3D7F" w14:paraId="424236E5" w14:textId="77777777" w:rsidTr="002676FC">
        <w:tc>
          <w:tcPr>
            <w:tcW w:w="2880" w:type="dxa"/>
          </w:tcPr>
          <w:p w14:paraId="154D7D1C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 xml:space="preserve">1 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มกราคม 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58C55E62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(1,252)</w:t>
            </w:r>
          </w:p>
        </w:tc>
        <w:tc>
          <w:tcPr>
            <w:tcW w:w="1080" w:type="dxa"/>
            <w:vAlign w:val="bottom"/>
          </w:tcPr>
          <w:p w14:paraId="26C2ACD2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(3,758)</w:t>
            </w:r>
          </w:p>
        </w:tc>
        <w:tc>
          <w:tcPr>
            <w:tcW w:w="1080" w:type="dxa"/>
            <w:vAlign w:val="bottom"/>
          </w:tcPr>
          <w:p w14:paraId="156CB840" w14:textId="4ADD95F4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66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0)</w:t>
            </w:r>
          </w:p>
        </w:tc>
        <w:tc>
          <w:tcPr>
            <w:tcW w:w="1080" w:type="dxa"/>
            <w:vAlign w:val="bottom"/>
          </w:tcPr>
          <w:p w14:paraId="06E53F6D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(2,319)</w:t>
            </w:r>
          </w:p>
        </w:tc>
        <w:tc>
          <w:tcPr>
            <w:tcW w:w="990" w:type="dxa"/>
            <w:vAlign w:val="bottom"/>
          </w:tcPr>
          <w:p w14:paraId="23BEF9B6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07E8F09" w14:textId="59CCF63F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(13,98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0E5D2D" w:rsidRPr="003F3D7F" w14:paraId="61AC16B5" w14:textId="77777777" w:rsidTr="002676FC">
        <w:tc>
          <w:tcPr>
            <w:tcW w:w="2880" w:type="dxa"/>
          </w:tcPr>
          <w:p w14:paraId="0140B4F4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ค่าเสื่อมราคา</w:t>
            </w: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bottom"/>
          </w:tcPr>
          <w:p w14:paraId="2A6AAC3D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(534)</w:t>
            </w:r>
          </w:p>
        </w:tc>
        <w:tc>
          <w:tcPr>
            <w:tcW w:w="1080" w:type="dxa"/>
            <w:vAlign w:val="bottom"/>
          </w:tcPr>
          <w:p w14:paraId="595E7175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(1,406)</w:t>
            </w:r>
          </w:p>
        </w:tc>
        <w:tc>
          <w:tcPr>
            <w:tcW w:w="1080" w:type="dxa"/>
            <w:vAlign w:val="bottom"/>
          </w:tcPr>
          <w:p w14:paraId="17337DEB" w14:textId="77777777" w:rsidR="000E5D2D" w:rsidRPr="003F3D7F" w:rsidRDefault="000E5D2D" w:rsidP="00C8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(2,930)</w:t>
            </w:r>
          </w:p>
        </w:tc>
        <w:tc>
          <w:tcPr>
            <w:tcW w:w="1080" w:type="dxa"/>
            <w:vAlign w:val="bottom"/>
          </w:tcPr>
          <w:p w14:paraId="2D726B73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(740)</w:t>
            </w:r>
          </w:p>
        </w:tc>
        <w:tc>
          <w:tcPr>
            <w:tcW w:w="990" w:type="dxa"/>
            <w:vAlign w:val="bottom"/>
          </w:tcPr>
          <w:p w14:paraId="1990F4C5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90AE2CF" w14:textId="21E72770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(5,6</w:t>
            </w:r>
            <w:r w:rsidR="00360978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Pr="003F3D7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0E5D2D" w:rsidRPr="003F3D7F" w14:paraId="72CC9BDA" w14:textId="77777777" w:rsidTr="002676FC">
        <w:tc>
          <w:tcPr>
            <w:tcW w:w="2880" w:type="dxa"/>
          </w:tcPr>
          <w:p w14:paraId="21F01318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219446E" w14:textId="77777777" w:rsidR="000E5D2D" w:rsidRPr="003F3D7F" w:rsidRDefault="000E5D2D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1,201</w:t>
            </w:r>
          </w:p>
        </w:tc>
        <w:tc>
          <w:tcPr>
            <w:tcW w:w="1080" w:type="dxa"/>
            <w:vAlign w:val="bottom"/>
          </w:tcPr>
          <w:p w14:paraId="6E62F917" w14:textId="77777777" w:rsidR="000E5D2D" w:rsidRPr="003F3D7F" w:rsidRDefault="000E5D2D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319</w:t>
            </w:r>
          </w:p>
        </w:tc>
        <w:tc>
          <w:tcPr>
            <w:tcW w:w="1080" w:type="dxa"/>
            <w:vAlign w:val="bottom"/>
          </w:tcPr>
          <w:p w14:paraId="65FACBFB" w14:textId="77777777" w:rsidR="000E5D2D" w:rsidRPr="003F3D7F" w:rsidRDefault="000E5D2D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672</w:t>
            </w:r>
          </w:p>
        </w:tc>
        <w:tc>
          <w:tcPr>
            <w:tcW w:w="1080" w:type="dxa"/>
            <w:vAlign w:val="bottom"/>
          </w:tcPr>
          <w:p w14:paraId="61705A49" w14:textId="77777777" w:rsidR="000E5D2D" w:rsidRPr="003F3D7F" w:rsidRDefault="000E5D2D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E449742" w14:textId="77777777" w:rsidR="000E5D2D" w:rsidRPr="003F3D7F" w:rsidRDefault="000E5D2D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6B98AB" w14:textId="77777777" w:rsidR="000E5D2D" w:rsidRPr="003F3D7F" w:rsidRDefault="000E5D2D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</w:rPr>
              <w:t>2,192</w:t>
            </w:r>
          </w:p>
        </w:tc>
      </w:tr>
      <w:tr w:rsidR="000E5D2D" w:rsidRPr="003F3D7F" w14:paraId="677F11CC" w14:textId="77777777" w:rsidTr="002676FC">
        <w:tc>
          <w:tcPr>
            <w:tcW w:w="2880" w:type="dxa"/>
          </w:tcPr>
          <w:p w14:paraId="2E840231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080" w:type="dxa"/>
            <w:vAlign w:val="bottom"/>
          </w:tcPr>
          <w:p w14:paraId="1954DF5B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(585)</w:t>
            </w:r>
          </w:p>
        </w:tc>
        <w:tc>
          <w:tcPr>
            <w:tcW w:w="1080" w:type="dxa"/>
            <w:vAlign w:val="bottom"/>
          </w:tcPr>
          <w:p w14:paraId="68095975" w14:textId="3796041B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(4,84</w:t>
            </w:r>
            <w:r w:rsidR="00360978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9B9CE92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(8,918)</w:t>
            </w:r>
          </w:p>
        </w:tc>
        <w:tc>
          <w:tcPr>
            <w:tcW w:w="1080" w:type="dxa"/>
            <w:vAlign w:val="bottom"/>
          </w:tcPr>
          <w:p w14:paraId="7836948C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(3,059)</w:t>
            </w:r>
          </w:p>
        </w:tc>
        <w:tc>
          <w:tcPr>
            <w:tcW w:w="990" w:type="dxa"/>
            <w:vAlign w:val="bottom"/>
          </w:tcPr>
          <w:p w14:paraId="60EDB312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9FBAF41" w14:textId="555A1796" w:rsidR="000E5D2D" w:rsidRPr="003F3D7F" w:rsidRDefault="00F91DD3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</w:t>
            </w:r>
            <w:r w:rsidR="000E5D2D"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17,40</w:t>
            </w:r>
            <w:r w:rsidR="00360978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E5D2D" w:rsidRPr="003F3D7F" w14:paraId="4FC703E4" w14:textId="77777777" w:rsidTr="002676FC">
        <w:tc>
          <w:tcPr>
            <w:tcW w:w="2880" w:type="dxa"/>
          </w:tcPr>
          <w:p w14:paraId="10DAC05D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ค่าเสื่อมราคา</w:t>
            </w:r>
            <w:r w:rsidRPr="003F3D7F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bottom"/>
          </w:tcPr>
          <w:p w14:paraId="33126FED" w14:textId="5C015D4D" w:rsidR="000E5D2D" w:rsidRPr="003F3D7F" w:rsidRDefault="00F91DD3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(784)</w:t>
            </w:r>
          </w:p>
        </w:tc>
        <w:tc>
          <w:tcPr>
            <w:tcW w:w="1080" w:type="dxa"/>
            <w:vAlign w:val="bottom"/>
          </w:tcPr>
          <w:p w14:paraId="655C9D27" w14:textId="426E1420" w:rsidR="000E5D2D" w:rsidRPr="003F3D7F" w:rsidRDefault="00F91DD3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(1,69</w:t>
            </w:r>
            <w:r w:rsidR="008E610E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D05DB01" w14:textId="699034D3" w:rsidR="000E5D2D" w:rsidRPr="003F3D7F" w:rsidRDefault="00F91DD3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(2,507)</w:t>
            </w:r>
          </w:p>
        </w:tc>
        <w:tc>
          <w:tcPr>
            <w:tcW w:w="1080" w:type="dxa"/>
            <w:vAlign w:val="bottom"/>
          </w:tcPr>
          <w:p w14:paraId="54AF762D" w14:textId="0CBF71E5" w:rsidR="000E5D2D" w:rsidRPr="003F3D7F" w:rsidRDefault="00F91DD3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(85</w:t>
            </w:r>
            <w:r w:rsidR="008E610E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6A557AC1" w14:textId="355634AC" w:rsidR="000E5D2D" w:rsidRPr="003F3D7F" w:rsidRDefault="00F91DD3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C533938" w14:textId="1F898809" w:rsidR="000E5D2D" w:rsidRPr="003F3D7F" w:rsidRDefault="00F91DD3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(5,84</w:t>
            </w:r>
            <w:r w:rsidR="008E610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0E5D2D" w:rsidRPr="003F3D7F" w14:paraId="71024DA2" w14:textId="77777777" w:rsidTr="002676FC">
        <w:tc>
          <w:tcPr>
            <w:tcW w:w="2880" w:type="dxa"/>
          </w:tcPr>
          <w:p w14:paraId="20ED270F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5002D23" w14:textId="13C72D2D" w:rsidR="000E5D2D" w:rsidRPr="00F91DD3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F91DD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1080" w:type="dxa"/>
            <w:vAlign w:val="bottom"/>
          </w:tcPr>
          <w:p w14:paraId="32D06484" w14:textId="7B9DA6D0" w:rsidR="000E5D2D" w:rsidRPr="00F91DD3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F91DD3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1080" w:type="dxa"/>
            <w:vAlign w:val="bottom"/>
          </w:tcPr>
          <w:p w14:paraId="7FACFCC2" w14:textId="527AC4CC" w:rsidR="000E5D2D" w:rsidRPr="00F91DD3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F91D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1080" w:type="dxa"/>
            <w:vAlign w:val="bottom"/>
          </w:tcPr>
          <w:p w14:paraId="2A699264" w14:textId="0E022ED6" w:rsidR="000E5D2D" w:rsidRPr="00F91DD3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F91DD3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990" w:type="dxa"/>
            <w:vAlign w:val="bottom"/>
          </w:tcPr>
          <w:p w14:paraId="2F21E02B" w14:textId="04CB8C88" w:rsidR="000E5D2D" w:rsidRPr="00F91DD3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F91D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A1A34B" w14:textId="0F6EC289" w:rsidR="000E5D2D" w:rsidRPr="00F91DD3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  <w:r w:rsidRPr="00F91DD3">
              <w:rPr>
                <w:rFonts w:ascii="Angsana New" w:eastAsia="Times New Roman" w:hAnsi="Angsana New"/>
                <w:sz w:val="26"/>
                <w:szCs w:val="26"/>
              </w:rPr>
              <w:t>233</w:t>
            </w:r>
          </w:p>
        </w:tc>
      </w:tr>
      <w:tr w:rsidR="000E5D2D" w:rsidRPr="003F3D7F" w14:paraId="287A9453" w14:textId="77777777" w:rsidTr="002676FC">
        <w:tc>
          <w:tcPr>
            <w:tcW w:w="2880" w:type="dxa"/>
          </w:tcPr>
          <w:p w14:paraId="00693472" w14:textId="77777777" w:rsidR="000E5D2D" w:rsidRPr="003F3D7F" w:rsidRDefault="000E5D2D" w:rsidP="000E5D2D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 31 ธันวาคม 256</w:t>
            </w: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5F0D9ECD" w14:textId="0AA44D3A" w:rsidR="000E5D2D" w:rsidRPr="003F3D7F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(1,355)</w:t>
            </w:r>
          </w:p>
        </w:tc>
        <w:tc>
          <w:tcPr>
            <w:tcW w:w="1080" w:type="dxa"/>
            <w:vAlign w:val="bottom"/>
          </w:tcPr>
          <w:p w14:paraId="289210D1" w14:textId="6745D6C3" w:rsidR="000E5D2D" w:rsidRPr="003F3D7F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(6,47</w:t>
            </w:r>
            <w:r w:rsidR="008E610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69BEAD6" w14:textId="149B045B" w:rsidR="000E5D2D" w:rsidRPr="003F3D7F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(11,378)</w:t>
            </w:r>
          </w:p>
        </w:tc>
        <w:tc>
          <w:tcPr>
            <w:tcW w:w="1080" w:type="dxa"/>
            <w:vAlign w:val="bottom"/>
          </w:tcPr>
          <w:p w14:paraId="268CBD1B" w14:textId="6C5AE3D8" w:rsidR="000E5D2D" w:rsidRPr="003F3D7F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(3,81</w:t>
            </w:r>
            <w:r w:rsidR="008E610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vAlign w:val="bottom"/>
          </w:tcPr>
          <w:p w14:paraId="003F727B" w14:textId="326E6100" w:rsidR="000E5D2D" w:rsidRPr="003F3D7F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D17789B" w14:textId="63DBBE7D" w:rsidR="000E5D2D" w:rsidRPr="003F3D7F" w:rsidRDefault="00F91DD3" w:rsidP="000E5D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(23,01</w:t>
            </w:r>
            <w:r w:rsidR="00F67778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8E610E" w:rsidRPr="003F3D7F" w14:paraId="4444A29C" w14:textId="77777777" w:rsidTr="002676FC">
        <w:tc>
          <w:tcPr>
            <w:tcW w:w="2880" w:type="dxa"/>
          </w:tcPr>
          <w:p w14:paraId="670648D8" w14:textId="77777777" w:rsidR="008E610E" w:rsidRPr="003F3D7F" w:rsidRDefault="008E610E" w:rsidP="000E5D2D">
            <w:pPr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25621A" w14:textId="77777777" w:rsidR="008E610E" w:rsidRPr="003F3D7F" w:rsidRDefault="008E610E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318544" w14:textId="77777777" w:rsidR="008E610E" w:rsidRPr="003F3D7F" w:rsidRDefault="008E610E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D26B6E" w14:textId="77777777" w:rsidR="008E610E" w:rsidRPr="003F3D7F" w:rsidRDefault="008E610E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7019D3" w14:textId="77777777" w:rsidR="008E610E" w:rsidRPr="003F3D7F" w:rsidRDefault="008E610E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9B9CB5" w14:textId="77777777" w:rsidR="008E610E" w:rsidRPr="003F3D7F" w:rsidRDefault="008E610E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0D77231" w14:textId="77777777" w:rsidR="008E610E" w:rsidRPr="003F3D7F" w:rsidRDefault="008E610E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E5D2D" w:rsidRPr="003F3D7F" w14:paraId="446A7732" w14:textId="77777777" w:rsidTr="002676FC">
        <w:tc>
          <w:tcPr>
            <w:tcW w:w="2880" w:type="dxa"/>
          </w:tcPr>
          <w:p w14:paraId="0198F6FE" w14:textId="77777777" w:rsidR="000E5D2D" w:rsidRPr="003F3D7F" w:rsidRDefault="000E5D2D" w:rsidP="000E5D2D">
            <w:pPr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644822A5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6612DF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EECEC6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7F7300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6B7E39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AD62587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E5D2D" w:rsidRPr="003F3D7F" w14:paraId="1871B72F" w14:textId="77777777" w:rsidTr="002676FC">
        <w:tc>
          <w:tcPr>
            <w:tcW w:w="2880" w:type="dxa"/>
          </w:tcPr>
          <w:p w14:paraId="436B9A1F" w14:textId="77777777" w:rsidR="000E5D2D" w:rsidRPr="003F3D7F" w:rsidRDefault="000E5D2D" w:rsidP="000E5D2D">
            <w:pPr>
              <w:spacing w:line="38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ณ วันที่ 1 มกราคม 2561</w:t>
            </w:r>
          </w:p>
        </w:tc>
        <w:tc>
          <w:tcPr>
            <w:tcW w:w="1080" w:type="dxa"/>
            <w:vAlign w:val="bottom"/>
          </w:tcPr>
          <w:p w14:paraId="120472C1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2,965</w:t>
            </w:r>
          </w:p>
        </w:tc>
        <w:tc>
          <w:tcPr>
            <w:tcW w:w="1080" w:type="dxa"/>
            <w:vAlign w:val="bottom"/>
          </w:tcPr>
          <w:p w14:paraId="4FB30145" w14:textId="230BE57A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3,49</w:t>
            </w:r>
            <w:r w:rsidR="008E610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2144A5E2" w14:textId="3A606E61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8,71</w:t>
            </w:r>
            <w:r w:rsidR="008E610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619CA591" w14:textId="1D5C290B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2,</w:t>
            </w:r>
            <w:r w:rsidR="008E610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9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990" w:type="dxa"/>
            <w:vAlign w:val="bottom"/>
          </w:tcPr>
          <w:p w14:paraId="51889D0B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633</w:t>
            </w:r>
          </w:p>
        </w:tc>
        <w:tc>
          <w:tcPr>
            <w:tcW w:w="990" w:type="dxa"/>
            <w:vAlign w:val="bottom"/>
          </w:tcPr>
          <w:p w14:paraId="00FD8205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18,720</w:t>
            </w:r>
          </w:p>
        </w:tc>
      </w:tr>
      <w:tr w:rsidR="000E5D2D" w:rsidRPr="003F3D7F" w14:paraId="0CDDDF12" w14:textId="77777777" w:rsidTr="002676FC">
        <w:tc>
          <w:tcPr>
            <w:tcW w:w="2880" w:type="dxa"/>
          </w:tcPr>
          <w:p w14:paraId="5D8D56D9" w14:textId="77777777" w:rsidR="000E5D2D" w:rsidRPr="003F3D7F" w:rsidRDefault="000E5D2D" w:rsidP="000E5D2D">
            <w:pPr>
              <w:spacing w:line="38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256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1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249A0D5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ABCD04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E4F0CA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F64329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7B4433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8F43D3B" w14:textId="77777777" w:rsidR="000E5D2D" w:rsidRPr="003F3D7F" w:rsidRDefault="000E5D2D" w:rsidP="000E5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0E5D2D" w:rsidRPr="003F3D7F" w14:paraId="2C9D9D74" w14:textId="77777777" w:rsidTr="002676FC">
        <w:tc>
          <w:tcPr>
            <w:tcW w:w="2880" w:type="dxa"/>
          </w:tcPr>
          <w:p w14:paraId="36C378D3" w14:textId="77777777" w:rsidR="000E5D2D" w:rsidRPr="003F3D7F" w:rsidRDefault="000E5D2D" w:rsidP="000E5D2D">
            <w:pPr>
              <w:spacing w:line="38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  </w:t>
            </w:r>
            <w:r w:rsidRPr="003F3D7F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และ 1 มกราคม 2562</w:t>
            </w:r>
          </w:p>
        </w:tc>
        <w:tc>
          <w:tcPr>
            <w:tcW w:w="1080" w:type="dxa"/>
            <w:vAlign w:val="bottom"/>
          </w:tcPr>
          <w:p w14:paraId="03FF14D7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3,805</w:t>
            </w:r>
          </w:p>
        </w:tc>
        <w:tc>
          <w:tcPr>
            <w:tcW w:w="1080" w:type="dxa"/>
            <w:vAlign w:val="bottom"/>
          </w:tcPr>
          <w:p w14:paraId="6BCF3BF1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5,069</w:t>
            </w:r>
          </w:p>
        </w:tc>
        <w:tc>
          <w:tcPr>
            <w:tcW w:w="1080" w:type="dxa"/>
            <w:vAlign w:val="bottom"/>
          </w:tcPr>
          <w:p w14:paraId="083B8377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6,479</w:t>
            </w:r>
          </w:p>
        </w:tc>
        <w:tc>
          <w:tcPr>
            <w:tcW w:w="1080" w:type="dxa"/>
            <w:vAlign w:val="bottom"/>
          </w:tcPr>
          <w:p w14:paraId="6E2F29E5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2,793</w:t>
            </w:r>
          </w:p>
        </w:tc>
        <w:tc>
          <w:tcPr>
            <w:tcW w:w="990" w:type="dxa"/>
            <w:vAlign w:val="bottom"/>
          </w:tcPr>
          <w:p w14:paraId="226722D7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9B05444" w14:textId="77777777" w:rsidR="000E5D2D" w:rsidRPr="003F3D7F" w:rsidRDefault="000E5D2D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18,146</w:t>
            </w:r>
          </w:p>
        </w:tc>
      </w:tr>
      <w:tr w:rsidR="000E5D2D" w:rsidRPr="003F3D7F" w14:paraId="47912AFB" w14:textId="77777777" w:rsidTr="002676FC">
        <w:tc>
          <w:tcPr>
            <w:tcW w:w="2880" w:type="dxa"/>
          </w:tcPr>
          <w:p w14:paraId="35AE426F" w14:textId="77777777" w:rsidR="000E5D2D" w:rsidRPr="003F3D7F" w:rsidRDefault="000E5D2D" w:rsidP="000E5D2D">
            <w:pPr>
              <w:spacing w:line="380" w:lineRule="exac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31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</w:t>
            </w:r>
            <w:r w:rsidRPr="003F3D7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1080" w:type="dxa"/>
            <w:vAlign w:val="bottom"/>
          </w:tcPr>
          <w:p w14:paraId="79376740" w14:textId="1DECD56D" w:rsidR="000E5D2D" w:rsidRPr="003F3D7F" w:rsidRDefault="00F91DD3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4,47</w:t>
            </w:r>
            <w:r w:rsidR="00360978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5D80F4AA" w14:textId="798B4C78" w:rsidR="000E5D2D" w:rsidRPr="003F3D7F" w:rsidRDefault="00F91DD3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5,04</w:t>
            </w:r>
            <w:r w:rsidR="008E610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73705AF" w14:textId="05E498FC" w:rsidR="000E5D2D" w:rsidRPr="003F3D7F" w:rsidRDefault="00F91DD3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5,08</w:t>
            </w:r>
            <w:r w:rsidR="008E610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54E1E1F1" w14:textId="1C33A956" w:rsidR="000E5D2D" w:rsidRPr="003F3D7F" w:rsidRDefault="00F91DD3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4,5</w:t>
            </w:r>
            <w:r w:rsidR="008E610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990" w:type="dxa"/>
            <w:vAlign w:val="bottom"/>
          </w:tcPr>
          <w:p w14:paraId="78A5AC72" w14:textId="7A60457E" w:rsidR="000E5D2D" w:rsidRPr="003F3D7F" w:rsidRDefault="00F91DD3" w:rsidP="00F91DD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06D57FB6" w14:textId="1F5F929F" w:rsidR="000E5D2D" w:rsidRPr="003F3D7F" w:rsidRDefault="00F91DD3" w:rsidP="000E5D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70" w:right="-30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19,146</w:t>
            </w:r>
          </w:p>
        </w:tc>
      </w:tr>
    </w:tbl>
    <w:p w14:paraId="272AAC10" w14:textId="77777777" w:rsidR="00A52EA9" w:rsidRPr="007C33EF" w:rsidRDefault="00A52EA9" w:rsidP="00A52EA9">
      <w:pPr>
        <w:tabs>
          <w:tab w:val="left" w:pos="630"/>
          <w:tab w:val="left" w:pos="7380"/>
        </w:tabs>
        <w:spacing w:line="240" w:lineRule="auto"/>
        <w:ind w:left="547" w:right="72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2B17A33A" w14:textId="5F459D52" w:rsidR="00A52EA9" w:rsidRPr="003F3D7F" w:rsidRDefault="00A52EA9" w:rsidP="00A52EA9">
      <w:pPr>
        <w:tabs>
          <w:tab w:val="left" w:pos="630"/>
          <w:tab w:val="left" w:pos="7380"/>
        </w:tabs>
        <w:spacing w:line="240" w:lineRule="auto"/>
        <w:ind w:left="547" w:right="72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F3D7F">
        <w:rPr>
          <w:rFonts w:ascii="Angsana New" w:eastAsia="Times New Roman" w:hAnsi="Angsana New"/>
          <w:sz w:val="30"/>
          <w:szCs w:val="30"/>
          <w:cs/>
        </w:rPr>
        <w:t>ราคา</w:t>
      </w:r>
      <w:r w:rsidR="0035789F">
        <w:rPr>
          <w:rFonts w:ascii="Angsana New" w:eastAsia="Times New Roman" w:hAnsi="Angsana New" w:hint="cs"/>
          <w:sz w:val="30"/>
          <w:szCs w:val="30"/>
          <w:cs/>
        </w:rPr>
        <w:t>ส่วนปรับปรุง</w:t>
      </w:r>
      <w:r w:rsidR="00A60288" w:rsidRPr="003F3D7F">
        <w:rPr>
          <w:rFonts w:ascii="Angsana New" w:eastAsia="Times New Roman" w:hAnsi="Angsana New" w:hint="cs"/>
          <w:sz w:val="30"/>
          <w:szCs w:val="30"/>
          <w:cs/>
        </w:rPr>
        <w:t>อาคาร</w:t>
      </w:r>
      <w:r w:rsidR="0035789F">
        <w:rPr>
          <w:rFonts w:ascii="Angsana New" w:eastAsia="Times New Roman" w:hAnsi="Angsana New" w:hint="cs"/>
          <w:sz w:val="30"/>
          <w:szCs w:val="30"/>
          <w:cs/>
        </w:rPr>
        <w:t>เช่า</w:t>
      </w:r>
      <w:r w:rsidR="00A60288" w:rsidRPr="003F3D7F">
        <w:rPr>
          <w:rFonts w:ascii="Angsana New" w:eastAsia="Times New Roman" w:hAnsi="Angsana New" w:hint="cs"/>
          <w:sz w:val="30"/>
          <w:szCs w:val="30"/>
          <w:cs/>
        </w:rPr>
        <w:t>และอุปกรณ์</w:t>
      </w:r>
      <w:r w:rsidRPr="003F3D7F">
        <w:rPr>
          <w:rFonts w:ascii="Angsana New" w:eastAsia="Times New Roman" w:hAnsi="Angsana New"/>
          <w:sz w:val="30"/>
          <w:szCs w:val="30"/>
          <w:cs/>
        </w:rPr>
        <w:t>ของ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3F3D7F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และบริษัท</w:t>
      </w:r>
      <w:r w:rsidRPr="003F3D7F">
        <w:rPr>
          <w:rFonts w:ascii="Angsana New" w:eastAsia="Times New Roman" w:hAnsi="Angsana New"/>
          <w:sz w:val="30"/>
          <w:szCs w:val="30"/>
          <w:cs/>
        </w:rPr>
        <w:t>ก่อนหักค่าเสื่อมราคาสะสมของ</w:t>
      </w:r>
      <w:r w:rsidR="0035789F">
        <w:rPr>
          <w:rFonts w:ascii="Angsana New" w:eastAsia="Times New Roman" w:hAnsi="Angsana New" w:hint="cs"/>
          <w:sz w:val="30"/>
          <w:szCs w:val="30"/>
          <w:cs/>
        </w:rPr>
        <w:t>ส่วนปรับปรุง</w:t>
      </w:r>
      <w:r w:rsidR="0035789F" w:rsidRPr="003F3D7F">
        <w:rPr>
          <w:rFonts w:ascii="Angsana New" w:eastAsia="Times New Roman" w:hAnsi="Angsana New" w:hint="cs"/>
          <w:sz w:val="30"/>
          <w:szCs w:val="30"/>
          <w:cs/>
        </w:rPr>
        <w:t>อาคาร</w:t>
      </w:r>
      <w:r w:rsidR="0035789F">
        <w:rPr>
          <w:rFonts w:ascii="Angsana New" w:eastAsia="Times New Roman" w:hAnsi="Angsana New" w:hint="cs"/>
          <w:sz w:val="30"/>
          <w:szCs w:val="30"/>
          <w:cs/>
        </w:rPr>
        <w:t>เช่า</w:t>
      </w:r>
      <w:r w:rsidRPr="003F3D7F">
        <w:rPr>
          <w:rFonts w:ascii="Angsana New" w:eastAsia="Times New Roman" w:hAnsi="Angsana New"/>
          <w:sz w:val="30"/>
          <w:szCs w:val="30"/>
          <w:cs/>
        </w:rPr>
        <w:t>และอุปกรณ์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 ซึ่งได้</w:t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คิดค่าเสื่อมราคาเต็มจำนวนแล้ว แต่ยังคงใช้งานจนถึงวันที่ </w:t>
      </w:r>
      <w:r w:rsidRPr="003F3D7F">
        <w:rPr>
          <w:rFonts w:ascii="Angsana New" w:eastAsia="Times New Roman" w:hAnsi="Angsana New"/>
          <w:spacing w:val="-4"/>
          <w:sz w:val="30"/>
          <w:szCs w:val="30"/>
          <w:cs/>
        </w:rPr>
        <w:t xml:space="preserve">31 ธันวาคม </w:t>
      </w:r>
      <w:r w:rsidRPr="003F3D7F">
        <w:rPr>
          <w:rFonts w:ascii="Angsana New" w:eastAsia="Times New Roman" w:hAnsi="Angsana New"/>
          <w:sz w:val="30"/>
          <w:szCs w:val="30"/>
          <w:cs/>
        </w:rPr>
        <w:t>256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>2</w:t>
      </w:r>
      <w:r w:rsidRPr="003F3D7F">
        <w:rPr>
          <w:rFonts w:ascii="Angsana New" w:eastAsia="Times New Roman" w:hAnsi="Angsana New"/>
          <w:sz w:val="30"/>
          <w:szCs w:val="30"/>
          <w:cs/>
        </w:rPr>
        <w:t xml:space="preserve"> มีจำนวน </w:t>
      </w:r>
      <w:r w:rsidR="00730B87">
        <w:rPr>
          <w:rFonts w:ascii="Angsana New" w:eastAsia="Times New Roman" w:hAnsi="Angsana New"/>
          <w:sz w:val="30"/>
          <w:szCs w:val="30"/>
        </w:rPr>
        <w:t xml:space="preserve">10.43 </w:t>
      </w:r>
      <w:r w:rsidRPr="003F3D7F">
        <w:rPr>
          <w:rFonts w:ascii="Angsana New" w:eastAsia="Times New Roman" w:hAnsi="Angsana New"/>
          <w:sz w:val="30"/>
          <w:szCs w:val="30"/>
          <w:cs/>
        </w:rPr>
        <w:t>ล้านบาท</w:t>
      </w:r>
      <w:r w:rsidRPr="003F3D7F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>(25</w:t>
      </w:r>
      <w:r w:rsidRPr="003F3D7F">
        <w:rPr>
          <w:rFonts w:ascii="Angsana New" w:eastAsia="Times New Roman" w:hAnsi="Angsana New"/>
          <w:i/>
          <w:iCs/>
          <w:sz w:val="30"/>
          <w:szCs w:val="30"/>
        </w:rPr>
        <w:t>6</w:t>
      </w:r>
      <w:r w:rsidRPr="003F3D7F">
        <w:rPr>
          <w:rFonts w:ascii="Angsana New" w:eastAsia="Times New Roman" w:hAnsi="Angsana New" w:hint="cs"/>
          <w:i/>
          <w:iCs/>
          <w:sz w:val="30"/>
          <w:szCs w:val="30"/>
          <w:cs/>
        </w:rPr>
        <w:t>1</w:t>
      </w:r>
      <w:r w:rsidRPr="003F3D7F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312505">
        <w:rPr>
          <w:rFonts w:ascii="Angsana New" w:eastAsia="Times New Roman" w:hAnsi="Angsana New"/>
          <w:i/>
          <w:iCs/>
          <w:sz w:val="30"/>
          <w:szCs w:val="30"/>
        </w:rPr>
        <w:t>5.04</w:t>
      </w:r>
      <w:r w:rsidRPr="003F3D7F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ล้านบาท)</w:t>
      </w:r>
    </w:p>
    <w:p w14:paraId="44DDB180" w14:textId="77777777" w:rsidR="005B1AA3" w:rsidRPr="003F3D7F" w:rsidRDefault="005B1AA3" w:rsidP="00A52EA9">
      <w:pPr>
        <w:tabs>
          <w:tab w:val="left" w:pos="630"/>
          <w:tab w:val="left" w:pos="7380"/>
        </w:tabs>
        <w:spacing w:line="240" w:lineRule="auto"/>
        <w:ind w:left="547" w:right="72"/>
        <w:jc w:val="thaiDistribute"/>
        <w:rPr>
          <w:rFonts w:ascii="Angsana New" w:eastAsia="Times New Roman" w:hAnsi="Angsana New"/>
          <w:b/>
          <w:bCs/>
          <w:sz w:val="24"/>
          <w:szCs w:val="24"/>
          <w:cs/>
        </w:rPr>
      </w:pPr>
    </w:p>
    <w:p w14:paraId="1988E5B3" w14:textId="52587273" w:rsidR="00B666DE" w:rsidRPr="003F3D7F" w:rsidRDefault="000E5D2D" w:rsidP="00277EF5">
      <w:pPr>
        <w:pStyle w:val="block"/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3F3D7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br w:type="page"/>
      </w:r>
    </w:p>
    <w:p w14:paraId="33E0C7FD" w14:textId="3BEF2D7C" w:rsidR="00A36FE5" w:rsidRPr="003F3D7F" w:rsidRDefault="00985877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263EFC">
        <w:rPr>
          <w:rFonts w:ascii="Angsana New" w:hAnsi="Angsana New"/>
          <w:b/>
          <w:bCs/>
          <w:sz w:val="30"/>
          <w:szCs w:val="30"/>
        </w:rPr>
        <w:t>2</w:t>
      </w:r>
      <w:r w:rsidR="00A36FE5" w:rsidRPr="003F3D7F">
        <w:rPr>
          <w:rFonts w:ascii="Angsana New" w:hAnsi="Angsana New"/>
          <w:b/>
          <w:bCs/>
          <w:sz w:val="30"/>
          <w:szCs w:val="30"/>
        </w:rPr>
        <w:tab/>
      </w:r>
      <w:r w:rsidR="00A36FE5" w:rsidRPr="003F3D7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51650515" w14:textId="77777777" w:rsidR="00C9320D" w:rsidRPr="003F3D7F" w:rsidRDefault="00C9320D"/>
    <w:tbl>
      <w:tblPr>
        <w:tblW w:w="9641" w:type="dxa"/>
        <w:tblInd w:w="180" w:type="dxa"/>
        <w:tblLook w:val="04A0" w:firstRow="1" w:lastRow="0" w:firstColumn="1" w:lastColumn="0" w:noHBand="0" w:noVBand="1"/>
      </w:tblPr>
      <w:tblGrid>
        <w:gridCol w:w="2349"/>
        <w:gridCol w:w="810"/>
        <w:gridCol w:w="1066"/>
        <w:gridCol w:w="1074"/>
        <w:gridCol w:w="1027"/>
        <w:gridCol w:w="1027"/>
        <w:gridCol w:w="1162"/>
        <w:gridCol w:w="1126"/>
      </w:tblGrid>
      <w:tr w:rsidR="00C9320D" w:rsidRPr="003F3D7F" w14:paraId="39B7E5D3" w14:textId="77777777" w:rsidTr="00094F97">
        <w:trPr>
          <w:tblHeader/>
        </w:trPr>
        <w:tc>
          <w:tcPr>
            <w:tcW w:w="2349" w:type="dxa"/>
            <w:shd w:val="clear" w:color="auto" w:fill="auto"/>
          </w:tcPr>
          <w:p w14:paraId="2B80DE1B" w14:textId="77777777" w:rsidR="00C9320D" w:rsidRPr="003F3D7F" w:rsidRDefault="00C9320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9D585BB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bottom"/>
          </w:tcPr>
          <w:p w14:paraId="5F781B31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15" w:type="dxa"/>
            <w:gridSpan w:val="3"/>
            <w:shd w:val="clear" w:color="auto" w:fill="auto"/>
            <w:vAlign w:val="bottom"/>
          </w:tcPr>
          <w:p w14:paraId="1DB812DA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งบการเงิน</w:t>
            </w:r>
            <w:r w:rsidR="00125FB3" w:rsidRPr="003F3D7F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ที่แสดงเงินลงทุนตามวิธีส่วนได้เสีย</w:t>
            </w:r>
          </w:p>
        </w:tc>
      </w:tr>
      <w:tr w:rsidR="00C9320D" w:rsidRPr="003F3D7F" w14:paraId="6D36BDDE" w14:textId="77777777" w:rsidTr="00094F97">
        <w:trPr>
          <w:tblHeader/>
        </w:trPr>
        <w:tc>
          <w:tcPr>
            <w:tcW w:w="2349" w:type="dxa"/>
            <w:shd w:val="clear" w:color="auto" w:fill="auto"/>
          </w:tcPr>
          <w:p w14:paraId="5EF8A512" w14:textId="77777777" w:rsidR="00C9320D" w:rsidRPr="003F3D7F" w:rsidRDefault="00C9320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3E18014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bottom"/>
          </w:tcPr>
          <w:p w14:paraId="7CFB3F40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3315" w:type="dxa"/>
            <w:gridSpan w:val="3"/>
            <w:shd w:val="clear" w:color="auto" w:fill="auto"/>
            <w:vAlign w:val="bottom"/>
          </w:tcPr>
          <w:p w14:paraId="4DB67F19" w14:textId="7CED36FA" w:rsidR="00C9320D" w:rsidRPr="00263EFC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3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9320D" w:rsidRPr="003F3D7F" w14:paraId="185AB0B2" w14:textId="77777777" w:rsidTr="00094F97">
        <w:trPr>
          <w:tblHeader/>
        </w:trPr>
        <w:tc>
          <w:tcPr>
            <w:tcW w:w="2349" w:type="dxa"/>
            <w:shd w:val="clear" w:color="auto" w:fill="auto"/>
          </w:tcPr>
          <w:p w14:paraId="681EDB0B" w14:textId="77777777" w:rsidR="00C9320D" w:rsidRPr="003F3D7F" w:rsidRDefault="00C9320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C61655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4536C7C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F758DF8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027" w:type="dxa"/>
            <w:vAlign w:val="bottom"/>
          </w:tcPr>
          <w:p w14:paraId="2BD4210D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404C2A3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5AB86F2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064DC0C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320D" w:rsidRPr="003F3D7F" w14:paraId="24AE9685" w14:textId="77777777" w:rsidTr="00094F97">
        <w:trPr>
          <w:tblHeader/>
        </w:trPr>
        <w:tc>
          <w:tcPr>
            <w:tcW w:w="2349" w:type="dxa"/>
            <w:shd w:val="clear" w:color="auto" w:fill="auto"/>
          </w:tcPr>
          <w:p w14:paraId="6A396B90" w14:textId="77777777" w:rsidR="00C9320D" w:rsidRPr="003F3D7F" w:rsidRDefault="00C9320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E0576B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2" w:type="dxa"/>
            <w:gridSpan w:val="6"/>
            <w:shd w:val="clear" w:color="auto" w:fill="auto"/>
            <w:vAlign w:val="bottom"/>
          </w:tcPr>
          <w:p w14:paraId="34867120" w14:textId="77777777" w:rsidR="00C9320D" w:rsidRPr="003F3D7F" w:rsidRDefault="00C9320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F3D7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F4AED" w:rsidRPr="003F3D7F" w14:paraId="2588C35B" w14:textId="77777777" w:rsidTr="00094F97">
        <w:tc>
          <w:tcPr>
            <w:tcW w:w="2349" w:type="dxa"/>
            <w:shd w:val="clear" w:color="auto" w:fill="auto"/>
          </w:tcPr>
          <w:p w14:paraId="58D12124" w14:textId="77777777" w:rsidR="00DF4AED" w:rsidRPr="003F3D7F" w:rsidRDefault="00DF4AE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เงินกู้ยืมระยะสั้นจาก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  <w:p w14:paraId="69F13E16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6E7D44A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6C81636" w14:textId="63D7B835" w:rsidR="00DF4AED" w:rsidRPr="003F3D7F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362,250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5091512" w14:textId="65C2ADF5" w:rsidR="00DF4AED" w:rsidRPr="003F3D7F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7" w:type="dxa"/>
          </w:tcPr>
          <w:p w14:paraId="4868F541" w14:textId="77777777" w:rsidR="00263EFC" w:rsidRPr="00277EF5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87A2C41" w14:textId="592054FB" w:rsidR="00DF4AED" w:rsidRPr="00277EF5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362,250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20095DA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679,000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B8196AC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57E3375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679,000</w:t>
            </w:r>
          </w:p>
        </w:tc>
      </w:tr>
      <w:tr w:rsidR="00DF4AED" w:rsidRPr="003F3D7F" w14:paraId="68FE8F9C" w14:textId="77777777" w:rsidTr="00094F97">
        <w:tc>
          <w:tcPr>
            <w:tcW w:w="2349" w:type="dxa"/>
            <w:shd w:val="clear" w:color="auto" w:fill="auto"/>
          </w:tcPr>
          <w:p w14:paraId="0ABB4836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เงินกู้ยืมระยะยาวจากสถาบัน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การเงินที่ถึงกำหนดชำระ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DCE0467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38BB383" w14:textId="2531E9C7" w:rsidR="00DF4AED" w:rsidRPr="003F3D7F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50,630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172AF76" w14:textId="06E235C9" w:rsidR="00DF4AED" w:rsidRPr="003F3D7F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7" w:type="dxa"/>
          </w:tcPr>
          <w:p w14:paraId="4B65607A" w14:textId="77777777" w:rsidR="00DF4AED" w:rsidRPr="00277EF5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FAA27C6" w14:textId="77777777" w:rsidR="00263EFC" w:rsidRPr="00277EF5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7C219E9" w14:textId="361B9F3A" w:rsidR="00263EFC" w:rsidRPr="00277EF5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50,630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C68C388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23,596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A22019C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5A4A946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23,596</w:t>
            </w:r>
          </w:p>
        </w:tc>
      </w:tr>
      <w:tr w:rsidR="00DF4AED" w:rsidRPr="003F3D7F" w14:paraId="5E482F06" w14:textId="77777777" w:rsidTr="00094F97">
        <w:tc>
          <w:tcPr>
            <w:tcW w:w="2349" w:type="dxa"/>
            <w:shd w:val="clear" w:color="auto" w:fill="auto"/>
          </w:tcPr>
          <w:p w14:paraId="08D841D2" w14:textId="77777777" w:rsidR="00DF4AED" w:rsidRPr="003F3D7F" w:rsidRDefault="00DF4AE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เงินกู้ยืมระยะสั้นจากบุคคล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และกิจการที่เกี่ยวข้องกัน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61C936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171181A" w14:textId="7C33CD08" w:rsidR="00DF4AED" w:rsidRPr="003F3D7F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AB65E1D" w14:textId="3283C98C" w:rsidR="00DF4AED" w:rsidRPr="003F3D7F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027" w:type="dxa"/>
          </w:tcPr>
          <w:p w14:paraId="67FE173D" w14:textId="77777777" w:rsidR="00DF4AED" w:rsidRPr="00277EF5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14528A6" w14:textId="727D1BA0" w:rsidR="00263EFC" w:rsidRPr="00277EF5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5351EEE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1F053E7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BCF644F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70,000</w:t>
            </w:r>
          </w:p>
        </w:tc>
      </w:tr>
      <w:tr w:rsidR="00DF4AED" w:rsidRPr="003F3D7F" w14:paraId="21CBF774" w14:textId="77777777" w:rsidTr="00094F97">
        <w:tc>
          <w:tcPr>
            <w:tcW w:w="2349" w:type="dxa"/>
            <w:shd w:val="clear" w:color="auto" w:fill="auto"/>
          </w:tcPr>
          <w:p w14:paraId="78B4FE84" w14:textId="77777777" w:rsidR="00DF4AED" w:rsidRPr="003F3D7F" w:rsidRDefault="00DF4AE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เงินกู้ยืมระยะสั้นจากบุคคล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5294FC06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8954593" w14:textId="4499C428" w:rsidR="00DF4AED" w:rsidRPr="003F3D7F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19AF89C" w14:textId="3F44ACAE" w:rsidR="00DF4AED" w:rsidRPr="003F3D7F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27" w:type="dxa"/>
          </w:tcPr>
          <w:p w14:paraId="6906681D" w14:textId="77777777" w:rsidR="00DF4AED" w:rsidRPr="00277EF5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1405B34" w14:textId="3C69AF7D" w:rsidR="00263EFC" w:rsidRPr="00277EF5" w:rsidRDefault="00263EFC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20,000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CF7AE42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4E5080C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49,265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7287AF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49,265</w:t>
            </w:r>
          </w:p>
        </w:tc>
      </w:tr>
      <w:tr w:rsidR="00DF4AED" w:rsidRPr="003F3D7F" w14:paraId="13AAB840" w14:textId="77777777" w:rsidTr="00094F97">
        <w:tc>
          <w:tcPr>
            <w:tcW w:w="2349" w:type="dxa"/>
            <w:shd w:val="clear" w:color="auto" w:fill="auto"/>
          </w:tcPr>
          <w:p w14:paraId="28E0DD6F" w14:textId="77777777" w:rsidR="00DF4AED" w:rsidRPr="003F3D7F" w:rsidRDefault="00DF4AE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เงินกู้ยืมระยะยาวจากสถาบัน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การเงิน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9BA475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00F661" w14:textId="489C0100" w:rsidR="00DF4AED" w:rsidRPr="003F3D7F" w:rsidRDefault="00263EFC" w:rsidP="004A3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112,245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2F8CF89" w14:textId="23DF34E5" w:rsidR="00DF4AED" w:rsidRPr="003F3D7F" w:rsidRDefault="00263EFC" w:rsidP="004A3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7" w:type="dxa"/>
          </w:tcPr>
          <w:p w14:paraId="4E3EB4FA" w14:textId="77777777" w:rsidR="00DF4AED" w:rsidRPr="00277EF5" w:rsidRDefault="00DF4AED" w:rsidP="004A3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6B1BE8C" w14:textId="4CF87EB2" w:rsidR="00DF4AED" w:rsidRPr="00277EF5" w:rsidRDefault="00263EFC" w:rsidP="004A3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112,245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BE7F7FE" w14:textId="77777777" w:rsidR="00DF4AED" w:rsidRPr="003F3D7F" w:rsidRDefault="00DF4AED" w:rsidP="004A3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17,883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D21C423" w14:textId="77777777" w:rsidR="00DF4AED" w:rsidRPr="003F3D7F" w:rsidRDefault="00DF4AED" w:rsidP="004A3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36E25BD" w14:textId="77777777" w:rsidR="00DF4AED" w:rsidRPr="003F3D7F" w:rsidRDefault="00DF4AED" w:rsidP="004A3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17,883</w:t>
            </w:r>
          </w:p>
        </w:tc>
      </w:tr>
      <w:tr w:rsidR="00DF4AED" w:rsidRPr="003F3D7F" w14:paraId="3A665E55" w14:textId="77777777" w:rsidTr="00094F97">
        <w:tc>
          <w:tcPr>
            <w:tcW w:w="2349" w:type="dxa"/>
            <w:shd w:val="clear" w:color="auto" w:fill="auto"/>
          </w:tcPr>
          <w:p w14:paraId="176B3B01" w14:textId="77777777" w:rsidR="00DF4AED" w:rsidRPr="003F3D7F" w:rsidRDefault="00DF4AED" w:rsidP="004A32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="Angsana New" w:hAnsi="Angsana New"/>
                <w:i/>
                <w:iCs/>
                <w:color w:val="0000FF"/>
                <w:spacing w:val="-6"/>
                <w:sz w:val="26"/>
                <w:szCs w:val="26"/>
                <w:shd w:val="clear" w:color="auto" w:fill="E6E6E6"/>
              </w:rPr>
            </w:pPr>
            <w:r w:rsidRPr="003F3D7F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7C36158" w14:textId="77777777" w:rsidR="00DF4AED" w:rsidRPr="003F3D7F" w:rsidRDefault="00DF4AED" w:rsidP="004A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D7A277C" w14:textId="62EFEA38" w:rsidR="00DF4AED" w:rsidRPr="003F3D7F" w:rsidRDefault="00263EFC" w:rsidP="004A32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525,125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249BAEF" w14:textId="7D5F6CF7" w:rsidR="00DF4AED" w:rsidRPr="003F3D7F" w:rsidRDefault="00263EFC" w:rsidP="004A32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50,000</w:t>
            </w:r>
          </w:p>
        </w:tc>
        <w:tc>
          <w:tcPr>
            <w:tcW w:w="1027" w:type="dxa"/>
          </w:tcPr>
          <w:p w14:paraId="6195121A" w14:textId="787546BE" w:rsidR="00DF4AED" w:rsidRPr="003F3D7F" w:rsidRDefault="00263EFC" w:rsidP="004A32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575,125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EE460E4" w14:textId="77777777" w:rsidR="00DF4AED" w:rsidRPr="003F3D7F" w:rsidRDefault="00DF4AED" w:rsidP="004A32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720,479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A65D576" w14:textId="77777777" w:rsidR="00DF4AED" w:rsidRPr="003F3D7F" w:rsidRDefault="00DF4AED" w:rsidP="004A32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119,265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FBAC00B" w14:textId="77777777" w:rsidR="00DF4AED" w:rsidRPr="003F3D7F" w:rsidRDefault="00DF4AED" w:rsidP="004A32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839,744</w:t>
            </w:r>
          </w:p>
        </w:tc>
      </w:tr>
    </w:tbl>
    <w:p w14:paraId="4DDFC323" w14:textId="77777777" w:rsidR="00125FB3" w:rsidRPr="00FF4C38" w:rsidRDefault="00125FB3" w:rsidP="004A32B1">
      <w:pPr>
        <w:spacing w:line="240" w:lineRule="auto"/>
        <w:rPr>
          <w:sz w:val="16"/>
          <w:szCs w:val="16"/>
        </w:rPr>
      </w:pPr>
    </w:p>
    <w:tbl>
      <w:tblPr>
        <w:tblW w:w="9641" w:type="dxa"/>
        <w:tblInd w:w="180" w:type="dxa"/>
        <w:tblLook w:val="04A0" w:firstRow="1" w:lastRow="0" w:firstColumn="1" w:lastColumn="0" w:noHBand="0" w:noVBand="1"/>
      </w:tblPr>
      <w:tblGrid>
        <w:gridCol w:w="2349"/>
        <w:gridCol w:w="810"/>
        <w:gridCol w:w="1066"/>
        <w:gridCol w:w="1074"/>
        <w:gridCol w:w="1027"/>
        <w:gridCol w:w="1027"/>
        <w:gridCol w:w="1162"/>
        <w:gridCol w:w="1126"/>
      </w:tblGrid>
      <w:tr w:rsidR="00125FB3" w:rsidRPr="003F3D7F" w14:paraId="64A528E5" w14:textId="77777777" w:rsidTr="004A32B1">
        <w:trPr>
          <w:tblHeader/>
        </w:trPr>
        <w:tc>
          <w:tcPr>
            <w:tcW w:w="2349" w:type="dxa"/>
            <w:shd w:val="clear" w:color="auto" w:fill="auto"/>
          </w:tcPr>
          <w:p w14:paraId="1C4E0117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78C8DFE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2" w:type="dxa"/>
            <w:gridSpan w:val="6"/>
            <w:shd w:val="clear" w:color="auto" w:fill="auto"/>
            <w:vAlign w:val="bottom"/>
          </w:tcPr>
          <w:p w14:paraId="663043C7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5FB3" w:rsidRPr="003F3D7F" w14:paraId="04DC8C55" w14:textId="77777777" w:rsidTr="004A32B1">
        <w:trPr>
          <w:tblHeader/>
        </w:trPr>
        <w:tc>
          <w:tcPr>
            <w:tcW w:w="2349" w:type="dxa"/>
            <w:shd w:val="clear" w:color="auto" w:fill="auto"/>
          </w:tcPr>
          <w:p w14:paraId="2F1EBFD8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9B29577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bottom"/>
          </w:tcPr>
          <w:p w14:paraId="631CC175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3315" w:type="dxa"/>
            <w:gridSpan w:val="3"/>
            <w:shd w:val="clear" w:color="auto" w:fill="auto"/>
            <w:vAlign w:val="bottom"/>
          </w:tcPr>
          <w:p w14:paraId="61368D6E" w14:textId="2CE4A4C8" w:rsidR="00125FB3" w:rsidRPr="00566469" w:rsidRDefault="00566469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646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25FB3" w:rsidRPr="003F3D7F" w14:paraId="481FBB4A" w14:textId="77777777" w:rsidTr="004A32B1">
        <w:trPr>
          <w:tblHeader/>
        </w:trPr>
        <w:tc>
          <w:tcPr>
            <w:tcW w:w="2349" w:type="dxa"/>
            <w:shd w:val="clear" w:color="auto" w:fill="auto"/>
          </w:tcPr>
          <w:p w14:paraId="1C00446A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4D5E70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02CD6EA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33D9BE2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027" w:type="dxa"/>
            <w:vAlign w:val="bottom"/>
          </w:tcPr>
          <w:p w14:paraId="1D9214E1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837C53F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E96BCA1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7CF55E9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5FB3" w:rsidRPr="003F3D7F" w14:paraId="54141D4F" w14:textId="77777777" w:rsidTr="004A32B1">
        <w:trPr>
          <w:tblHeader/>
        </w:trPr>
        <w:tc>
          <w:tcPr>
            <w:tcW w:w="2349" w:type="dxa"/>
            <w:shd w:val="clear" w:color="auto" w:fill="auto"/>
          </w:tcPr>
          <w:p w14:paraId="0460D217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168656B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2" w:type="dxa"/>
            <w:gridSpan w:val="6"/>
            <w:shd w:val="clear" w:color="auto" w:fill="auto"/>
            <w:vAlign w:val="bottom"/>
          </w:tcPr>
          <w:p w14:paraId="6D078206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F3D7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3D7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25FB3" w:rsidRPr="003F3D7F" w14:paraId="3E07BCF2" w14:textId="77777777" w:rsidTr="004A32B1">
        <w:tc>
          <w:tcPr>
            <w:tcW w:w="2349" w:type="dxa"/>
            <w:shd w:val="clear" w:color="auto" w:fill="auto"/>
          </w:tcPr>
          <w:p w14:paraId="22B546BA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เงินกู้ยืมระยะสั้นจาก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  <w:p w14:paraId="1F671E0C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11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51F868FB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1E04EFC" w14:textId="0C7A7C2E" w:rsidR="00125FB3" w:rsidRPr="003F3D7F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362,250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542DF4E" w14:textId="51FAB75E" w:rsidR="00125FB3" w:rsidRPr="003F3D7F" w:rsidRDefault="00277EF5" w:rsidP="0027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7" w:type="dxa"/>
          </w:tcPr>
          <w:p w14:paraId="594FD034" w14:textId="77777777" w:rsidR="00125FB3" w:rsidRPr="00277EF5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17D914D" w14:textId="14BD768F" w:rsidR="00277EF5" w:rsidRPr="00277EF5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362,250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493BE1E8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679,000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9565E32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1686C19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679,000</w:t>
            </w:r>
          </w:p>
        </w:tc>
      </w:tr>
      <w:tr w:rsidR="00125FB3" w:rsidRPr="003F3D7F" w14:paraId="2EC1D3C8" w14:textId="77777777" w:rsidTr="004A32B1">
        <w:tc>
          <w:tcPr>
            <w:tcW w:w="2349" w:type="dxa"/>
            <w:shd w:val="clear" w:color="auto" w:fill="auto"/>
          </w:tcPr>
          <w:p w14:paraId="49E85CCA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11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เงินกู้ยืมระยะยาวจากสถาบัน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การเงินที่ถึงกำหนดชำระ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723C9928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9CC8354" w14:textId="50FCBE99" w:rsidR="00125FB3" w:rsidRPr="003F3D7F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50,630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5D6E14A" w14:textId="0B28DA50" w:rsidR="00125FB3" w:rsidRPr="003F3D7F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7" w:type="dxa"/>
          </w:tcPr>
          <w:p w14:paraId="2F69B7DE" w14:textId="77777777" w:rsidR="00125FB3" w:rsidRPr="00277EF5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959BDF3" w14:textId="77777777" w:rsidR="00277EF5" w:rsidRPr="00277EF5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F8DC16E" w14:textId="2E684DB7" w:rsidR="00277EF5" w:rsidRPr="00277EF5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50,630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C4261DD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23,596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9B1515F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28B8D8B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23,596</w:t>
            </w:r>
          </w:p>
        </w:tc>
      </w:tr>
      <w:tr w:rsidR="00125FB3" w:rsidRPr="003F3D7F" w14:paraId="2C41E1BD" w14:textId="77777777" w:rsidTr="004A32B1">
        <w:tc>
          <w:tcPr>
            <w:tcW w:w="2349" w:type="dxa"/>
            <w:shd w:val="clear" w:color="auto" w:fill="auto"/>
          </w:tcPr>
          <w:p w14:paraId="5CE661AB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10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เงินกู้ยืมระยะสั้นจากบุคคล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และกิจการที่เกี่ยวข้องกัน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3DB7F0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3C62B5C" w14:textId="6EC896B0" w:rsidR="00125FB3" w:rsidRPr="003F3D7F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47A329A" w14:textId="58E7AFF8" w:rsidR="00125FB3" w:rsidRPr="003F3D7F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79,500</w:t>
            </w:r>
          </w:p>
        </w:tc>
        <w:tc>
          <w:tcPr>
            <w:tcW w:w="1027" w:type="dxa"/>
          </w:tcPr>
          <w:p w14:paraId="540E7ED0" w14:textId="77777777" w:rsidR="00125FB3" w:rsidRPr="00277EF5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EF4110A" w14:textId="19B25FF2" w:rsidR="00277EF5" w:rsidRPr="00277EF5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79,500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43E9756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0406487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15D8846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70,000</w:t>
            </w:r>
          </w:p>
        </w:tc>
      </w:tr>
      <w:tr w:rsidR="00125FB3" w:rsidRPr="003F3D7F" w14:paraId="59FA8229" w14:textId="77777777" w:rsidTr="004A32B1">
        <w:tc>
          <w:tcPr>
            <w:tcW w:w="2349" w:type="dxa"/>
            <w:shd w:val="clear" w:color="auto" w:fill="auto"/>
          </w:tcPr>
          <w:p w14:paraId="767DD052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เงินกู้ยืมระยะสั้นจากบุคคล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53ADD0A0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E296743" w14:textId="6B177C1C" w:rsidR="00125FB3" w:rsidRPr="003F3D7F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56B46B7" w14:textId="01941108" w:rsidR="00125FB3" w:rsidRPr="003F3D7F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27" w:type="dxa"/>
          </w:tcPr>
          <w:p w14:paraId="5C1AC3FA" w14:textId="77777777" w:rsidR="00125FB3" w:rsidRPr="00277EF5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849800" w14:textId="5C1879EE" w:rsidR="00277EF5" w:rsidRPr="00277EF5" w:rsidRDefault="00277EF5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20,000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CC7F059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D5C5096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49,265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98C648F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49,265</w:t>
            </w:r>
          </w:p>
        </w:tc>
      </w:tr>
      <w:tr w:rsidR="00125FB3" w:rsidRPr="003F3D7F" w14:paraId="78B4B382" w14:textId="77777777" w:rsidTr="004A32B1">
        <w:tc>
          <w:tcPr>
            <w:tcW w:w="2349" w:type="dxa"/>
            <w:shd w:val="clear" w:color="auto" w:fill="auto"/>
          </w:tcPr>
          <w:p w14:paraId="7A605248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10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เงินกู้ยืมระยะยาวจากสถาบัน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br/>
            </w:r>
            <w:r w:rsidRPr="003F3D7F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</w:t>
            </w:r>
            <w:r w:rsidRPr="003F3D7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การเงิน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4189DE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952F146" w14:textId="0E57A46D" w:rsidR="00125FB3" w:rsidRPr="003F3D7F" w:rsidRDefault="00277EF5" w:rsidP="0012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112,245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DFEEC49" w14:textId="534BAF48" w:rsidR="00125FB3" w:rsidRPr="003F3D7F" w:rsidRDefault="00277EF5" w:rsidP="0012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7" w:type="dxa"/>
          </w:tcPr>
          <w:p w14:paraId="17BB8EE7" w14:textId="77777777" w:rsidR="00125FB3" w:rsidRPr="00277EF5" w:rsidRDefault="00125FB3" w:rsidP="0012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165FA5B" w14:textId="45765CA3" w:rsidR="00125FB3" w:rsidRPr="00277EF5" w:rsidRDefault="00277EF5" w:rsidP="0012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7EF5">
              <w:rPr>
                <w:rFonts w:ascii="Angsana New" w:hAnsi="Angsana New"/>
                <w:b/>
                <w:bCs/>
                <w:sz w:val="26"/>
                <w:szCs w:val="26"/>
              </w:rPr>
              <w:t>112,245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0421EA6" w14:textId="77777777" w:rsidR="00125FB3" w:rsidRPr="003F3D7F" w:rsidRDefault="00125FB3" w:rsidP="0012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17,883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39E7283" w14:textId="77777777" w:rsidR="00125FB3" w:rsidRPr="003F3D7F" w:rsidRDefault="00125FB3" w:rsidP="0012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3D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09BEBE0" w14:textId="77777777" w:rsidR="00125FB3" w:rsidRPr="003F3D7F" w:rsidRDefault="00125FB3" w:rsidP="00125F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17,883</w:t>
            </w:r>
          </w:p>
        </w:tc>
      </w:tr>
      <w:tr w:rsidR="00125FB3" w:rsidRPr="003F3D7F" w14:paraId="034BAED9" w14:textId="77777777" w:rsidTr="004A32B1">
        <w:tc>
          <w:tcPr>
            <w:tcW w:w="2349" w:type="dxa"/>
            <w:shd w:val="clear" w:color="auto" w:fill="auto"/>
          </w:tcPr>
          <w:p w14:paraId="475778D7" w14:textId="77777777" w:rsidR="00125FB3" w:rsidRPr="003F3D7F" w:rsidRDefault="00125FB3" w:rsidP="003271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22"/>
              <w:rPr>
                <w:rFonts w:ascii="Angsana New" w:hAnsi="Angsana New"/>
                <w:i/>
                <w:iCs/>
                <w:color w:val="0000FF"/>
                <w:spacing w:val="-6"/>
                <w:sz w:val="26"/>
                <w:szCs w:val="26"/>
                <w:shd w:val="clear" w:color="auto" w:fill="E6E6E6"/>
              </w:rPr>
            </w:pPr>
            <w:r w:rsidRPr="003F3D7F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01C3A3CE" w14:textId="77777777" w:rsidR="00125FB3" w:rsidRPr="003F3D7F" w:rsidRDefault="00125FB3" w:rsidP="0032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96FC531" w14:textId="53E4E53B" w:rsidR="00125FB3" w:rsidRPr="003F3D7F" w:rsidRDefault="00277EF5" w:rsidP="003271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525,125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FECBAD9" w14:textId="73D03D97" w:rsidR="00125FB3" w:rsidRPr="003F3D7F" w:rsidRDefault="00277EF5" w:rsidP="003271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99,500</w:t>
            </w:r>
          </w:p>
        </w:tc>
        <w:tc>
          <w:tcPr>
            <w:tcW w:w="1027" w:type="dxa"/>
          </w:tcPr>
          <w:p w14:paraId="17C903B5" w14:textId="09B84B91" w:rsidR="00125FB3" w:rsidRPr="003F3D7F" w:rsidRDefault="00277EF5" w:rsidP="003271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624,625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59FE74F" w14:textId="77777777" w:rsidR="00125FB3" w:rsidRPr="003F3D7F" w:rsidRDefault="00125FB3" w:rsidP="003271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720,479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2799026" w14:textId="77777777" w:rsidR="00125FB3" w:rsidRPr="003F3D7F" w:rsidRDefault="00125FB3" w:rsidP="003271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119,265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C9BE275" w14:textId="77777777" w:rsidR="00125FB3" w:rsidRPr="003F3D7F" w:rsidRDefault="00125FB3" w:rsidP="003271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6"/>
                <w:szCs w:val="26"/>
              </w:rPr>
              <w:t>839,744</w:t>
            </w:r>
          </w:p>
        </w:tc>
      </w:tr>
    </w:tbl>
    <w:p w14:paraId="3946E826" w14:textId="601AB833" w:rsidR="00125FB3" w:rsidRPr="00CF6D34" w:rsidRDefault="00125FB3" w:rsidP="0012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"/>
          <w:szCs w:val="2"/>
        </w:rPr>
      </w:pPr>
      <w:r w:rsidRPr="003F3D7F">
        <w:rPr>
          <w:rFonts w:ascii="Angsana New" w:hAnsi="Angsana New"/>
          <w:sz w:val="30"/>
          <w:szCs w:val="30"/>
          <w:cs/>
        </w:rPr>
        <w:br w:type="page"/>
      </w:r>
      <w:r w:rsidR="00CF6D34" w:rsidRPr="00CF6D34">
        <w:rPr>
          <w:rFonts w:ascii="Angsana New" w:hAnsi="Angsana New"/>
          <w:b/>
          <w:bCs/>
          <w:sz w:val="2"/>
          <w:szCs w:val="2"/>
        </w:rPr>
        <w:lastRenderedPageBreak/>
        <w:t xml:space="preserve"> </w:t>
      </w:r>
    </w:p>
    <w:tbl>
      <w:tblPr>
        <w:tblW w:w="9381" w:type="dxa"/>
        <w:tblInd w:w="450" w:type="dxa"/>
        <w:tblLook w:val="01E0" w:firstRow="1" w:lastRow="1" w:firstColumn="1" w:lastColumn="1" w:noHBand="0" w:noVBand="0"/>
      </w:tblPr>
      <w:tblGrid>
        <w:gridCol w:w="2901"/>
        <w:gridCol w:w="992"/>
        <w:gridCol w:w="1237"/>
        <w:gridCol w:w="267"/>
        <w:gridCol w:w="1530"/>
        <w:gridCol w:w="268"/>
        <w:gridCol w:w="930"/>
        <w:gridCol w:w="268"/>
        <w:gridCol w:w="988"/>
      </w:tblGrid>
      <w:tr w:rsidR="00265699" w:rsidRPr="00730B87" w14:paraId="38B9DAF5" w14:textId="77777777" w:rsidTr="00CF6D34">
        <w:trPr>
          <w:tblHeader/>
        </w:trPr>
        <w:tc>
          <w:tcPr>
            <w:tcW w:w="2901" w:type="dxa"/>
            <w:vMerge w:val="restart"/>
            <w:vAlign w:val="bottom"/>
          </w:tcPr>
          <w:p w14:paraId="7044BCA3" w14:textId="43AFCF90" w:rsidR="00265699" w:rsidRPr="00730B87" w:rsidRDefault="00CF6D34" w:rsidP="00CF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b/>
                <w:bCs/>
                <w:i/>
                <w:iCs/>
                <w:spacing w:val="-14"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Pr="00730B8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30B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730B8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2" w:type="dxa"/>
          </w:tcPr>
          <w:p w14:paraId="1805BA52" w14:textId="77777777" w:rsidR="00265699" w:rsidRPr="008F6686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EC98E11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55BF773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309F04" w14:textId="102496E5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</w:t>
            </w:r>
            <w:r w:rsidR="00D436A7"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่</w:t>
            </w: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แสดง</w:t>
            </w:r>
          </w:p>
        </w:tc>
        <w:tc>
          <w:tcPr>
            <w:tcW w:w="268" w:type="dxa"/>
            <w:shd w:val="clear" w:color="auto" w:fill="auto"/>
          </w:tcPr>
          <w:p w14:paraId="485124AF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6BF92B4F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0FF5874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EF14390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699" w:rsidRPr="00730B87" w14:paraId="311C18B9" w14:textId="77777777" w:rsidTr="00D436A7">
        <w:trPr>
          <w:tblHeader/>
        </w:trPr>
        <w:tc>
          <w:tcPr>
            <w:tcW w:w="2901" w:type="dxa"/>
            <w:vMerge/>
          </w:tcPr>
          <w:p w14:paraId="4D11B55B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B67416B" w14:textId="77777777" w:rsidR="00265699" w:rsidRPr="008F6686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3458C27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E1E6553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F21DAA1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68" w:type="dxa"/>
            <w:shd w:val="clear" w:color="auto" w:fill="auto"/>
          </w:tcPr>
          <w:p w14:paraId="20CD02D2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73F1EBD5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2F13767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AE728FC" w14:textId="77777777" w:rsidR="00265699" w:rsidRPr="00730B87" w:rsidRDefault="00265699" w:rsidP="00265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64E9" w:rsidRPr="00730B87" w14:paraId="77611BDA" w14:textId="77777777" w:rsidTr="00D436A7">
        <w:trPr>
          <w:tblHeader/>
        </w:trPr>
        <w:tc>
          <w:tcPr>
            <w:tcW w:w="2901" w:type="dxa"/>
            <w:vMerge/>
          </w:tcPr>
          <w:p w14:paraId="1DED4E7F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3E91715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0275C45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510B7C29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0A71A78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8" w:type="dxa"/>
            <w:shd w:val="clear" w:color="auto" w:fill="auto"/>
          </w:tcPr>
          <w:p w14:paraId="65AF44CF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86" w:type="dxa"/>
            <w:gridSpan w:val="3"/>
            <w:shd w:val="clear" w:color="auto" w:fill="auto"/>
          </w:tcPr>
          <w:p w14:paraId="0FEFA387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64E9" w:rsidRPr="00730B87" w14:paraId="3B8DF965" w14:textId="77777777" w:rsidTr="00D436A7">
        <w:trPr>
          <w:tblHeader/>
        </w:trPr>
        <w:tc>
          <w:tcPr>
            <w:tcW w:w="2901" w:type="dxa"/>
            <w:vMerge/>
          </w:tcPr>
          <w:p w14:paraId="637661AB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F8DD77A" w14:textId="187BD149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0F9054EA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2F165692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703F669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3E10C5AE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47C6C25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44D894D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D994236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064E9" w:rsidRPr="00730B87" w14:paraId="4AEA1700" w14:textId="77777777" w:rsidTr="00D436A7">
        <w:trPr>
          <w:tblHeader/>
        </w:trPr>
        <w:tc>
          <w:tcPr>
            <w:tcW w:w="2901" w:type="dxa"/>
          </w:tcPr>
          <w:p w14:paraId="50A5611F" w14:textId="77777777" w:rsidR="00F064E9" w:rsidRPr="008F6686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738BBC66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8" w:type="dxa"/>
            <w:gridSpan w:val="7"/>
          </w:tcPr>
          <w:p w14:paraId="52C78299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64E9" w:rsidRPr="00730B87" w14:paraId="5BDB860D" w14:textId="77777777" w:rsidTr="00D436A7">
        <w:tc>
          <w:tcPr>
            <w:tcW w:w="2901" w:type="dxa"/>
          </w:tcPr>
          <w:p w14:paraId="118138AA" w14:textId="002E0120" w:rsidR="00F064E9" w:rsidRPr="00730B87" w:rsidRDefault="00F064E9" w:rsidP="002A1BFB">
            <w:pPr>
              <w:ind w:left="160" w:hanging="153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2A1BF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ของกรรมการ</w:t>
            </w:r>
            <w:r w:rsidR="005D2A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2A1BF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992" w:type="dxa"/>
          </w:tcPr>
          <w:p w14:paraId="2567872F" w14:textId="77777777" w:rsidR="00F064E9" w:rsidRPr="00730B87" w:rsidRDefault="00F064E9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14:paraId="2BDFCAD6" w14:textId="77777777" w:rsidR="002A1BFB" w:rsidRDefault="002A1BFB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B9DD1C" w14:textId="77A5BA0F" w:rsidR="00F064E9" w:rsidRPr="00730B87" w:rsidRDefault="00D1022A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900,000</w:t>
            </w:r>
          </w:p>
        </w:tc>
        <w:tc>
          <w:tcPr>
            <w:tcW w:w="267" w:type="dxa"/>
          </w:tcPr>
          <w:p w14:paraId="68643623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E9CFF3" w14:textId="77777777" w:rsidR="002A1BFB" w:rsidRDefault="002A1BFB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7DDB0B" w14:textId="4375311C" w:rsidR="00F064E9" w:rsidRPr="00730B87" w:rsidRDefault="00D1022A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900,000</w:t>
            </w:r>
          </w:p>
        </w:tc>
        <w:tc>
          <w:tcPr>
            <w:tcW w:w="268" w:type="dxa"/>
          </w:tcPr>
          <w:p w14:paraId="62491846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0" w:type="dxa"/>
          </w:tcPr>
          <w:p w14:paraId="549C1A76" w14:textId="77777777" w:rsidR="002A1BFB" w:rsidRDefault="002A1BFB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35291F" w14:textId="01DB496A" w:rsidR="00F064E9" w:rsidRPr="00730B87" w:rsidRDefault="00D1022A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900,000</w:t>
            </w:r>
          </w:p>
        </w:tc>
        <w:tc>
          <w:tcPr>
            <w:tcW w:w="268" w:type="dxa"/>
          </w:tcPr>
          <w:p w14:paraId="77774F1E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1DB2DCB" w14:textId="77777777" w:rsidR="002A1BFB" w:rsidRDefault="002A1BFB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232F54" w14:textId="03AFFF20" w:rsidR="00F064E9" w:rsidRPr="00730B87" w:rsidRDefault="00D1022A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900,000</w:t>
            </w:r>
          </w:p>
        </w:tc>
      </w:tr>
      <w:tr w:rsidR="00F064E9" w:rsidRPr="00730B87" w14:paraId="02E09EFF" w14:textId="77777777" w:rsidTr="00D436A7">
        <w:tc>
          <w:tcPr>
            <w:tcW w:w="2901" w:type="dxa"/>
          </w:tcPr>
          <w:p w14:paraId="0FB28714" w14:textId="4D2D5141" w:rsidR="00F064E9" w:rsidRPr="00730B87" w:rsidRDefault="00F064E9" w:rsidP="002A1BFB">
            <w:pPr>
              <w:ind w:left="160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สิทธิการรับคืนเงินฝากธนาคาร</w:t>
            </w:r>
            <w:r w:rsidR="002A1BF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ของกรรมการบริษัท</w:t>
            </w:r>
          </w:p>
        </w:tc>
        <w:tc>
          <w:tcPr>
            <w:tcW w:w="992" w:type="dxa"/>
          </w:tcPr>
          <w:p w14:paraId="4EF4C263" w14:textId="77777777" w:rsidR="00F064E9" w:rsidRPr="00730B87" w:rsidRDefault="00F064E9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7" w:type="dxa"/>
          </w:tcPr>
          <w:p w14:paraId="495E0C3B" w14:textId="77777777" w:rsidR="002A1BFB" w:rsidRDefault="002A1BFB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D22BAE" w14:textId="20787CF2" w:rsidR="00F064E9" w:rsidRPr="00730B87" w:rsidRDefault="00250605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130,000</w:t>
            </w:r>
          </w:p>
        </w:tc>
        <w:tc>
          <w:tcPr>
            <w:tcW w:w="267" w:type="dxa"/>
          </w:tcPr>
          <w:p w14:paraId="7FE27245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6D97D" w14:textId="77777777" w:rsidR="002A1BFB" w:rsidRDefault="002A1BFB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D46CCE2" w14:textId="380815BE" w:rsidR="00F064E9" w:rsidRPr="00730B87" w:rsidRDefault="00250605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130,000</w:t>
            </w:r>
          </w:p>
        </w:tc>
        <w:tc>
          <w:tcPr>
            <w:tcW w:w="268" w:type="dxa"/>
          </w:tcPr>
          <w:p w14:paraId="102ED1D9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0" w:type="dxa"/>
          </w:tcPr>
          <w:p w14:paraId="661594E1" w14:textId="77777777" w:rsidR="002A1BFB" w:rsidRDefault="002A1BFB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3519D7" w14:textId="3842647B" w:rsidR="00F064E9" w:rsidRPr="00730B87" w:rsidRDefault="00250605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130,000</w:t>
            </w:r>
          </w:p>
        </w:tc>
        <w:tc>
          <w:tcPr>
            <w:tcW w:w="268" w:type="dxa"/>
          </w:tcPr>
          <w:p w14:paraId="632D4D28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67472F3C" w14:textId="77777777" w:rsidR="002A1BFB" w:rsidRDefault="002A1BFB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F5E1B4" w14:textId="64FD5F8A" w:rsidR="00F064E9" w:rsidRPr="00730B87" w:rsidRDefault="00250605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130,000</w:t>
            </w:r>
          </w:p>
        </w:tc>
      </w:tr>
      <w:tr w:rsidR="00F064E9" w:rsidRPr="00730B87" w14:paraId="28546667" w14:textId="77777777" w:rsidTr="00D436A7">
        <w:tc>
          <w:tcPr>
            <w:tcW w:w="2901" w:type="dxa"/>
          </w:tcPr>
          <w:p w14:paraId="0D27DE31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4D83BF83" w14:textId="77777777" w:rsidR="00F064E9" w:rsidRPr="00730B87" w:rsidRDefault="00F064E9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256E9E4" w14:textId="77777777" w:rsidR="00F064E9" w:rsidRPr="00730B87" w:rsidRDefault="00D1022A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1,030,000</w:t>
            </w:r>
          </w:p>
        </w:tc>
        <w:tc>
          <w:tcPr>
            <w:tcW w:w="267" w:type="dxa"/>
          </w:tcPr>
          <w:p w14:paraId="6B57BFD8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067B084" w14:textId="77777777" w:rsidR="00F064E9" w:rsidRPr="00730B87" w:rsidRDefault="00D1022A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1,030,000</w:t>
            </w:r>
          </w:p>
        </w:tc>
        <w:tc>
          <w:tcPr>
            <w:tcW w:w="268" w:type="dxa"/>
          </w:tcPr>
          <w:p w14:paraId="44EB72EC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17A49FB4" w14:textId="77777777" w:rsidR="00F064E9" w:rsidRPr="00730B87" w:rsidRDefault="00D1022A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1,030,000</w:t>
            </w:r>
          </w:p>
        </w:tc>
        <w:tc>
          <w:tcPr>
            <w:tcW w:w="268" w:type="dxa"/>
          </w:tcPr>
          <w:p w14:paraId="218F794F" w14:textId="77777777" w:rsidR="00F064E9" w:rsidRPr="00730B87" w:rsidRDefault="00F064E9" w:rsidP="00F0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82D9907" w14:textId="77777777" w:rsidR="00F064E9" w:rsidRPr="00730B87" w:rsidRDefault="00D1022A" w:rsidP="00F064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1,030,000</w:t>
            </w:r>
          </w:p>
        </w:tc>
      </w:tr>
    </w:tbl>
    <w:p w14:paraId="48E9547C" w14:textId="77777777" w:rsidR="009222B7" w:rsidRPr="008F6686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730B87">
        <w:rPr>
          <w:rFonts w:asciiTheme="majorBidi" w:hAnsiTheme="majorBidi" w:cstheme="majorBidi"/>
          <w:sz w:val="30"/>
          <w:szCs w:val="30"/>
          <w:cs/>
        </w:rPr>
        <w:tab/>
      </w:r>
    </w:p>
    <w:p w14:paraId="699D3275" w14:textId="36FC1E57" w:rsidR="002A1BFB" w:rsidRDefault="002A1BFB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หนี้สินที่มีภาระดอกเบี้ยทั้งหมดของกลุ่มบริษัท ณ วันที่ 31 ธันวาคม 2562 และ 2561 เป็นสกุลเงินบาท</w:t>
      </w:r>
    </w:p>
    <w:p w14:paraId="4275A194" w14:textId="77777777" w:rsidR="002A1BFB" w:rsidRPr="008F6686" w:rsidRDefault="002A1BFB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A5AF56F" w14:textId="0CB1339A" w:rsidR="00910FC9" w:rsidRDefault="00411584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0B87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30B87">
        <w:rPr>
          <w:rFonts w:asciiTheme="majorBidi" w:hAnsiTheme="majorBidi" w:cstheme="majorBidi"/>
          <w:sz w:val="30"/>
          <w:szCs w:val="30"/>
        </w:rPr>
        <w:t xml:space="preserve"> 31 </w:t>
      </w:r>
      <w:r w:rsidRPr="00730B8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30B87">
        <w:rPr>
          <w:rFonts w:asciiTheme="majorBidi" w:hAnsiTheme="majorBidi" w:cstheme="majorBidi"/>
          <w:sz w:val="30"/>
          <w:szCs w:val="30"/>
        </w:rPr>
        <w:t xml:space="preserve">2562 </w:t>
      </w:r>
      <w:r w:rsidRPr="00730B87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730B87">
        <w:rPr>
          <w:rFonts w:asciiTheme="majorBidi" w:hAnsiTheme="majorBidi" w:cstheme="majorBidi"/>
          <w:sz w:val="30"/>
          <w:szCs w:val="30"/>
        </w:rPr>
        <w:t xml:space="preserve"> </w:t>
      </w:r>
      <w:r w:rsidR="00730B87" w:rsidRPr="00730B87">
        <w:rPr>
          <w:rFonts w:asciiTheme="majorBidi" w:hAnsiTheme="majorBidi" w:cstheme="majorBidi"/>
          <w:sz w:val="30"/>
          <w:szCs w:val="30"/>
        </w:rPr>
        <w:t>46</w:t>
      </w:r>
      <w:r w:rsidR="002A1BFB">
        <w:rPr>
          <w:rFonts w:asciiTheme="majorBidi" w:hAnsiTheme="majorBidi" w:cstheme="majorBidi" w:hint="cs"/>
          <w:sz w:val="30"/>
          <w:szCs w:val="30"/>
          <w:cs/>
        </w:rPr>
        <w:t>8</w:t>
      </w:r>
      <w:r w:rsidR="00730B87" w:rsidRPr="00730B87">
        <w:rPr>
          <w:rFonts w:asciiTheme="majorBidi" w:hAnsiTheme="majorBidi" w:cstheme="majorBidi"/>
          <w:sz w:val="30"/>
          <w:szCs w:val="30"/>
        </w:rPr>
        <w:t xml:space="preserve"> </w:t>
      </w:r>
      <w:r w:rsidRPr="00730B8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30B8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30B87">
        <w:rPr>
          <w:rFonts w:asciiTheme="majorBidi" w:hAnsiTheme="majorBidi" w:cstheme="majorBidi"/>
          <w:i/>
          <w:iCs/>
          <w:sz w:val="30"/>
          <w:szCs w:val="30"/>
          <w:cs/>
        </w:rPr>
        <w:t>2561</w:t>
      </w:r>
      <w:r w:rsidRPr="00730B8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30B87" w:rsidRPr="00730B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D2A07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730B87" w:rsidRPr="00730B87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730B8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30B87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2A1BF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A1BFB">
        <w:rPr>
          <w:rFonts w:asciiTheme="majorBidi" w:hAnsiTheme="majorBidi" w:cstheme="majorBidi" w:hint="cs"/>
          <w:sz w:val="30"/>
          <w:szCs w:val="30"/>
          <w:cs/>
        </w:rPr>
        <w:t>ซึ่งค้ำประกันโดยกรรมการ</w:t>
      </w:r>
      <w:r w:rsidR="005D2A0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A1BFB">
        <w:rPr>
          <w:rFonts w:asciiTheme="majorBidi" w:hAnsiTheme="majorBidi" w:cstheme="majorBidi" w:hint="cs"/>
          <w:sz w:val="30"/>
          <w:szCs w:val="30"/>
          <w:cs/>
        </w:rPr>
        <w:t>และผู้ถือหุ้นของบริษัท</w:t>
      </w:r>
    </w:p>
    <w:p w14:paraId="05154223" w14:textId="1B96EC1E" w:rsidR="00312505" w:rsidRPr="008F6686" w:rsidRDefault="00312505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7ED059B" w14:textId="50DCBCCB" w:rsidR="00312505" w:rsidRDefault="00312505" w:rsidP="008F6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33175310"/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บริษัทมีสัญญาเงินกู้ยืมระยะยาวกับสถาบันการเงินเป็นจำนวนเงิน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เงินกู้ยืมระยะยาวดังกล่าวมีอัตราดอกเบี้ยลอยตัวระยะเวลา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bookmarkStart w:id="6" w:name="_Hlk33175609"/>
      <w:r w:rsidR="00A5412B">
        <w:rPr>
          <w:rFonts w:asciiTheme="majorBidi" w:hAnsiTheme="majorBidi" w:cstheme="majorBidi" w:hint="cs"/>
          <w:sz w:val="30"/>
          <w:szCs w:val="30"/>
          <w:cs/>
        </w:rPr>
        <w:t>ครบกำหนดตามอายุสัญญา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>2</w:t>
      </w:r>
      <w:bookmarkEnd w:id="6"/>
      <w:r w:rsidR="008F6686">
        <w:rPr>
          <w:rFonts w:asciiTheme="majorBidi" w:hAnsiTheme="majorBidi" w:cstheme="majorBidi"/>
          <w:sz w:val="30"/>
          <w:szCs w:val="30"/>
        </w:rPr>
        <w:t>566</w:t>
      </w:r>
    </w:p>
    <w:bookmarkEnd w:id="5"/>
    <w:p w14:paraId="06B611CF" w14:textId="11D5DB57" w:rsidR="00A5412B" w:rsidRPr="008F6686" w:rsidRDefault="00A5412B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6829126" w14:textId="47BA3D9C" w:rsidR="00A5412B" w:rsidRDefault="00A5412B" w:rsidP="00A54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บริษัทมีสัญญาเงินกู้ยืมระยะยาวกับสถาบันการเงินเป็นจำนวนเงิน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41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เงินกู้ยืมระยะยาวดังกล่าวมีอัตราดอกเบี้ยลอยตัวระยะเวลา </w:t>
      </w:r>
      <w:r>
        <w:rPr>
          <w:rFonts w:asciiTheme="majorBidi" w:hAnsiTheme="majorBidi" w:cstheme="majorBidi"/>
          <w:sz w:val="30"/>
          <w:szCs w:val="30"/>
        </w:rPr>
        <w:t>4</w:t>
      </w:r>
      <w:r w:rsidR="008F6686">
        <w:rPr>
          <w:rFonts w:asciiTheme="majorBidi" w:hAnsiTheme="majorBidi" w:cstheme="majorBidi"/>
          <w:sz w:val="30"/>
          <w:szCs w:val="30"/>
        </w:rPr>
        <w:t xml:space="preserve"> - 5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A5412B">
        <w:rPr>
          <w:rFonts w:asciiTheme="majorBidi" w:hAnsiTheme="majorBidi" w:cstheme="majorBidi" w:hint="cs"/>
          <w:sz w:val="30"/>
          <w:szCs w:val="30"/>
          <w:cs/>
        </w:rPr>
        <w:t xml:space="preserve">ครบกำหนดตามอายุสัญญาในปี </w:t>
      </w:r>
      <w:r w:rsidRPr="00A5412B">
        <w:rPr>
          <w:rFonts w:asciiTheme="majorBidi" w:hAnsiTheme="majorBidi" w:cstheme="majorBidi"/>
          <w:sz w:val="30"/>
          <w:szCs w:val="30"/>
        </w:rPr>
        <w:t>256</w:t>
      </w:r>
      <w:r w:rsidR="008F6686">
        <w:rPr>
          <w:rFonts w:asciiTheme="majorBidi" w:hAnsiTheme="majorBidi" w:cstheme="majorBidi"/>
          <w:sz w:val="30"/>
          <w:szCs w:val="30"/>
        </w:rPr>
        <w:t>3 - 2564</w:t>
      </w:r>
    </w:p>
    <w:p w14:paraId="2CDE033D" w14:textId="77777777" w:rsidR="00C4163F" w:rsidRPr="008F6686" w:rsidRDefault="00C4163F" w:rsidP="00FE4A6D">
      <w:pPr>
        <w:rPr>
          <w:rFonts w:asciiTheme="majorBidi" w:hAnsiTheme="majorBidi" w:cstheme="majorBidi"/>
          <w:sz w:val="22"/>
          <w:szCs w:val="22"/>
        </w:rPr>
      </w:pPr>
    </w:p>
    <w:p w14:paraId="1845E864" w14:textId="13A4A56D" w:rsidR="008D77C4" w:rsidRPr="00730B87" w:rsidRDefault="008D77C4" w:rsidP="008D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30B87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C4163F" w:rsidRPr="00730B87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730B87">
        <w:rPr>
          <w:rFonts w:asciiTheme="majorBidi" w:hAnsiTheme="majorBidi" w:cstheme="majorBidi"/>
          <w:b/>
          <w:bCs/>
          <w:sz w:val="30"/>
          <w:szCs w:val="30"/>
        </w:rPr>
        <w:tab/>
      </w:r>
      <w:r w:rsidR="009A35F5" w:rsidRPr="00730B87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730B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4CF0F8ED" w14:textId="77777777" w:rsidR="009A35F5" w:rsidRPr="008F6686" w:rsidRDefault="009A35F5" w:rsidP="00FE4A6D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530"/>
        <w:gridCol w:w="270"/>
        <w:gridCol w:w="900"/>
        <w:gridCol w:w="270"/>
        <w:gridCol w:w="1170"/>
      </w:tblGrid>
      <w:tr w:rsidR="009A35F5" w:rsidRPr="00730B87" w14:paraId="4E70EF98" w14:textId="77777777" w:rsidTr="004A32B1">
        <w:tc>
          <w:tcPr>
            <w:tcW w:w="3897" w:type="dxa"/>
          </w:tcPr>
          <w:p w14:paraId="538A8991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CC67FB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DB5AB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EF1E69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14:paraId="086E9251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EFDDC2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1B1505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024DD7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35F5" w:rsidRPr="00730B87" w14:paraId="0953D352" w14:textId="77777777" w:rsidTr="004A32B1">
        <w:tc>
          <w:tcPr>
            <w:tcW w:w="3897" w:type="dxa"/>
          </w:tcPr>
          <w:p w14:paraId="5DA486CA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D3D4CB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972851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9F28A96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70" w:type="dxa"/>
          </w:tcPr>
          <w:p w14:paraId="28BB6A32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E5C181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3D3453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0D326B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35F5" w:rsidRPr="00730B87" w14:paraId="7C7ACE9B" w14:textId="77777777" w:rsidTr="004A32B1">
        <w:tc>
          <w:tcPr>
            <w:tcW w:w="3897" w:type="dxa"/>
          </w:tcPr>
          <w:p w14:paraId="6FDE96DA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4E0D86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69AFE9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8E5C81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5F7F990D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D1F7FE8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5F5" w:rsidRPr="00730B87" w14:paraId="40C5AE0C" w14:textId="77777777" w:rsidTr="004A32B1">
        <w:tc>
          <w:tcPr>
            <w:tcW w:w="3897" w:type="dxa"/>
          </w:tcPr>
          <w:p w14:paraId="0E54FCA9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D85AE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DAE5D73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543B45B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16AEE02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39B299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6855253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B42393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9A35F5" w:rsidRPr="00730B87" w14:paraId="1BD2CFD2" w14:textId="77777777" w:rsidTr="004A32B1">
        <w:tc>
          <w:tcPr>
            <w:tcW w:w="3897" w:type="dxa"/>
          </w:tcPr>
          <w:p w14:paraId="7AB2CE8F" w14:textId="77777777" w:rsidR="009A35F5" w:rsidRPr="008F6686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8AB39BD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0B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5F5" w:rsidRPr="00730B87" w14:paraId="05BA1595" w14:textId="77777777" w:rsidTr="00FE4A6D">
        <w:trPr>
          <w:trHeight w:val="119"/>
        </w:trPr>
        <w:tc>
          <w:tcPr>
            <w:tcW w:w="3897" w:type="dxa"/>
          </w:tcPr>
          <w:p w14:paraId="017B5BB2" w14:textId="77777777" w:rsidR="009A35F5" w:rsidRPr="00730B87" w:rsidRDefault="009A35F5" w:rsidP="009A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30B8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74797C2D" w14:textId="77777777" w:rsidR="009A35F5" w:rsidRPr="00730B87" w:rsidRDefault="009A35F5" w:rsidP="009A35F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30B87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739DB33F" w14:textId="77777777" w:rsidR="009A35F5" w:rsidRPr="00730B87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F268A8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A5B6BF" w14:textId="77777777" w:rsidR="009A35F5" w:rsidRPr="00730B87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607C54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8E6C2C" w14:textId="77777777" w:rsidR="009A35F5" w:rsidRPr="00730B87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D89CAA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F06F0" w14:textId="77777777" w:rsidR="009A35F5" w:rsidRPr="00730B87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9A35F5" w:rsidRPr="00730B87" w14:paraId="4DEB2849" w14:textId="77777777" w:rsidTr="004A32B1">
        <w:tc>
          <w:tcPr>
            <w:tcW w:w="3897" w:type="dxa"/>
          </w:tcPr>
          <w:p w14:paraId="4EDABA4A" w14:textId="77777777" w:rsidR="009A35F5" w:rsidRPr="00730B87" w:rsidRDefault="009A35F5" w:rsidP="00E03985">
            <w:pPr>
              <w:pStyle w:val="a1"/>
              <w:tabs>
                <w:tab w:val="clear" w:pos="1080"/>
              </w:tabs>
              <w:ind w:right="-109"/>
              <w:rPr>
                <w:rFonts w:asciiTheme="majorBidi" w:hAnsiTheme="majorBidi" w:cstheme="majorBidi"/>
                <w:cs/>
              </w:rPr>
            </w:pPr>
            <w:r w:rsidRPr="00730B87">
              <w:rPr>
                <w:rFonts w:asciiTheme="majorBidi" w:eastAsia="Times New Roman" w:hAnsiTheme="majorBidi" w:cstheme="majorBidi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8297576" w14:textId="77777777" w:rsidR="009A35F5" w:rsidRPr="00730B87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8BFBC5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468E7A" w14:textId="77777777" w:rsidR="009A35F5" w:rsidRPr="00730B87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D4DD52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3B8E7F" w14:textId="77777777" w:rsidR="009A35F5" w:rsidRPr="00730B87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D673C8" w14:textId="77777777" w:rsidR="009A35F5" w:rsidRPr="00730B87" w:rsidRDefault="009A35F5" w:rsidP="00E0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48ABD" w14:textId="77777777" w:rsidR="009A35F5" w:rsidRPr="00730B87" w:rsidRDefault="009A35F5" w:rsidP="00E039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35F5" w:rsidRPr="00730B87" w14:paraId="2E84B89C" w14:textId="77777777" w:rsidTr="004A32B1">
        <w:tc>
          <w:tcPr>
            <w:tcW w:w="3897" w:type="dxa"/>
            <w:tcBorders>
              <w:top w:val="nil"/>
              <w:bottom w:val="nil"/>
            </w:tcBorders>
          </w:tcPr>
          <w:p w14:paraId="51755821" w14:textId="77777777" w:rsidR="009A35F5" w:rsidRPr="00730B87" w:rsidRDefault="009A35F5" w:rsidP="009A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0B8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730B8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C2BB23" w14:textId="508CB451" w:rsidR="009A35F5" w:rsidRPr="00730B87" w:rsidRDefault="00730B87" w:rsidP="009A35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5291FCB0" w14:textId="77777777" w:rsidR="009A35F5" w:rsidRPr="00730B87" w:rsidRDefault="009A35F5" w:rsidP="009A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597D703" w14:textId="77777777" w:rsidR="009A35F5" w:rsidRPr="00730B87" w:rsidRDefault="00D1022A" w:rsidP="009A35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2,58</w:t>
            </w:r>
            <w:r w:rsidR="005D7ADD" w:rsidRPr="00730B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D205738" w14:textId="77777777" w:rsidR="009A35F5" w:rsidRPr="00730B87" w:rsidRDefault="009A35F5" w:rsidP="009A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CBEE3FA" w14:textId="6191DC13" w:rsidR="009A35F5" w:rsidRPr="00730B87" w:rsidRDefault="00730B87" w:rsidP="00730B87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123C9F34" w14:textId="77777777" w:rsidR="009A35F5" w:rsidRPr="00730B87" w:rsidRDefault="009A35F5" w:rsidP="009A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B435E7" w14:textId="77777777" w:rsidR="009A35F5" w:rsidRPr="00730B87" w:rsidRDefault="00D1022A" w:rsidP="009A35F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0B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2,58</w:t>
            </w:r>
            <w:r w:rsidR="005D7ADD" w:rsidRPr="00730B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</w:t>
            </w:r>
          </w:p>
        </w:tc>
      </w:tr>
    </w:tbl>
    <w:p w14:paraId="40D44CD0" w14:textId="42A92A2A" w:rsidR="0010152A" w:rsidRPr="00FE4A6D" w:rsidRDefault="00FE4A6D" w:rsidP="00FE4A6D">
      <w:pPr>
        <w:tabs>
          <w:tab w:val="clear" w:pos="680"/>
          <w:tab w:val="left" w:pos="540"/>
        </w:tabs>
      </w:pPr>
      <w:r>
        <w:rPr>
          <w:rFonts w:ascii="Angsana New" w:eastAsia="Times New Roman" w:hAnsi="Angsana New"/>
          <w:b/>
          <w:bCs/>
          <w:i/>
          <w:iCs/>
          <w:sz w:val="30"/>
          <w:szCs w:val="30"/>
        </w:rPr>
        <w:lastRenderedPageBreak/>
        <w:tab/>
      </w:r>
      <w:r>
        <w:rPr>
          <w:rFonts w:ascii="Angsana New" w:eastAsia="Times New Roman" w:hAnsi="Angsana New"/>
          <w:b/>
          <w:bCs/>
          <w:i/>
          <w:iCs/>
          <w:sz w:val="30"/>
          <w:szCs w:val="30"/>
        </w:rPr>
        <w:tab/>
      </w:r>
      <w:r w:rsidR="0010152A" w:rsidRPr="005727BA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14:paraId="2B938ED2" w14:textId="77777777" w:rsidR="0010152A" w:rsidRPr="00FE4A6D" w:rsidRDefault="0010152A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color w:val="0000FF"/>
          <w:sz w:val="24"/>
          <w:szCs w:val="24"/>
        </w:rPr>
      </w:pPr>
    </w:p>
    <w:p w14:paraId="56DADE29" w14:textId="77777777" w:rsidR="0010152A" w:rsidRPr="005727BA" w:rsidRDefault="0010152A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727BA">
        <w:rPr>
          <w:rFonts w:ascii="Angsana New" w:eastAsia="Times New Roman" w:hAnsi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727BA">
        <w:rPr>
          <w:rFonts w:ascii="Angsana New" w:eastAsia="Times New Roman" w:hAnsi="Angsana New" w:hint="cs"/>
          <w:sz w:val="30"/>
          <w:szCs w:val="30"/>
        </w:rPr>
        <w:t xml:space="preserve">2541 </w:t>
      </w:r>
      <w:r w:rsidRPr="005727BA">
        <w:rPr>
          <w:rFonts w:ascii="Angsana New" w:eastAsia="Times New Roman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11484362" w14:textId="77777777" w:rsidR="00FE4A6D" w:rsidRDefault="00FE4A6D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01F2854" w14:textId="5B56A4BC" w:rsidR="009A35F5" w:rsidRDefault="0010152A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727BA">
        <w:rPr>
          <w:rFonts w:ascii="Angsana New" w:eastAsia="Times New Roman" w:hAnsi="Angsana New" w:hint="cs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F57C81" w:rsidRPr="005727BA">
        <w:rPr>
          <w:rFonts w:ascii="Angsana New" w:eastAsia="Times New Roman" w:hAnsi="Angsana New" w:hint="cs"/>
          <w:sz w:val="30"/>
          <w:szCs w:val="30"/>
          <w:cs/>
        </w:rPr>
        <w:br/>
      </w:r>
      <w:r w:rsidRPr="005727BA">
        <w:rPr>
          <w:rFonts w:ascii="Angsana New" w:eastAsia="Times New Roman" w:hAnsi="Angsana New" w:hint="cs"/>
          <w:sz w:val="30"/>
          <w:szCs w:val="30"/>
          <w:cs/>
        </w:rPr>
        <w:t xml:space="preserve">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  <w:r w:rsidR="00121685" w:rsidRPr="005727BA">
        <w:rPr>
          <w:rFonts w:ascii="Angsana New" w:eastAsia="Times New Roman" w:hAnsi="Angsana New" w:hint="cs"/>
          <w:sz w:val="30"/>
          <w:szCs w:val="30"/>
          <w:cs/>
        </w:rPr>
        <w:br/>
      </w:r>
      <w:r w:rsidRPr="005727BA">
        <w:rPr>
          <w:rFonts w:ascii="Angsana New" w:eastAsia="Times New Roman" w:hAnsi="Angsana New" w:hint="cs"/>
          <w:sz w:val="30"/>
          <w:szCs w:val="30"/>
          <w:cs/>
        </w:rPr>
        <w:t>(เงินลงทุน)</w:t>
      </w:r>
    </w:p>
    <w:p w14:paraId="25FA950B" w14:textId="77777777" w:rsidR="002A1BFB" w:rsidRPr="005727BA" w:rsidRDefault="002A1BFB" w:rsidP="0010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86"/>
        <w:gridCol w:w="270"/>
        <w:gridCol w:w="1422"/>
        <w:gridCol w:w="270"/>
        <w:gridCol w:w="1269"/>
        <w:gridCol w:w="270"/>
        <w:gridCol w:w="1287"/>
      </w:tblGrid>
      <w:tr w:rsidR="00E02E1C" w:rsidRPr="005727BA" w14:paraId="1D5493D0" w14:textId="77777777" w:rsidTr="004320F4">
        <w:tc>
          <w:tcPr>
            <w:tcW w:w="3150" w:type="dxa"/>
          </w:tcPr>
          <w:p w14:paraId="772BAEEC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61E29057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C83624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AD1E96E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14:paraId="41F4FF72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EF89420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57760D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358B641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  <w:tr w:rsidR="00E02E1C" w:rsidRPr="005727BA" w14:paraId="1EB22CDC" w14:textId="77777777" w:rsidTr="004320F4">
        <w:tc>
          <w:tcPr>
            <w:tcW w:w="3150" w:type="dxa"/>
          </w:tcPr>
          <w:p w14:paraId="50B74EE1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27B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386" w:type="dxa"/>
          </w:tcPr>
          <w:p w14:paraId="2359F00C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5ABBD3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4FE461B9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70" w:type="dxa"/>
          </w:tcPr>
          <w:p w14:paraId="0785C868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265FB39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639174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FCFB727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</w:tr>
      <w:tr w:rsidR="00E02E1C" w:rsidRPr="005727BA" w14:paraId="175222BA" w14:textId="77777777" w:rsidTr="004320F4">
        <w:tc>
          <w:tcPr>
            <w:tcW w:w="3150" w:type="dxa"/>
          </w:tcPr>
          <w:p w14:paraId="346FB7A8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27B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386" w:type="dxa"/>
          </w:tcPr>
          <w:p w14:paraId="3CE589AA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DF0C3C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23E52C98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29EC920C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73AB8D21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2E1C" w:rsidRPr="005727BA" w14:paraId="6074ED58" w14:textId="77777777" w:rsidTr="004320F4">
        <w:tc>
          <w:tcPr>
            <w:tcW w:w="3150" w:type="dxa"/>
          </w:tcPr>
          <w:p w14:paraId="450AF73C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50BBA571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27BA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9C6C86D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6A03D869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27BA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09213AE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F09C463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4C0036C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5503102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27BA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02E1C" w:rsidRPr="005727BA" w14:paraId="1184449B" w14:textId="77777777" w:rsidTr="004320F4">
        <w:tc>
          <w:tcPr>
            <w:tcW w:w="3150" w:type="dxa"/>
          </w:tcPr>
          <w:p w14:paraId="00C23E16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74" w:type="dxa"/>
            <w:gridSpan w:val="7"/>
          </w:tcPr>
          <w:p w14:paraId="36D481CC" w14:textId="77777777" w:rsidR="00E02E1C" w:rsidRPr="005727BA" w:rsidRDefault="00E02E1C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AD2" w:rsidRPr="005727BA" w14:paraId="796F2222" w14:textId="77777777" w:rsidTr="004320F4">
        <w:tc>
          <w:tcPr>
            <w:tcW w:w="3150" w:type="dxa"/>
            <w:tcBorders>
              <w:bottom w:val="nil"/>
            </w:tcBorders>
          </w:tcPr>
          <w:p w14:paraId="1A48B6EB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727B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ณ วันที่ </w:t>
            </w:r>
            <w:r w:rsidRPr="005727BA">
              <w:rPr>
                <w:rFonts w:ascii="Angsana New" w:eastAsia="Times New Roman" w:hAnsi="Angsana New" w:hint="cs"/>
                <w:sz w:val="30"/>
                <w:szCs w:val="30"/>
              </w:rPr>
              <w:t xml:space="preserve">1 </w:t>
            </w:r>
            <w:r w:rsidRPr="005727BA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86" w:type="dxa"/>
          </w:tcPr>
          <w:p w14:paraId="729E0938" w14:textId="7D38CCC9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2,585</w:t>
            </w:r>
          </w:p>
        </w:tc>
        <w:tc>
          <w:tcPr>
            <w:tcW w:w="270" w:type="dxa"/>
          </w:tcPr>
          <w:p w14:paraId="33D49DDC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EB8C5C7" w14:textId="071548F0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,711</w:t>
            </w:r>
          </w:p>
        </w:tc>
        <w:tc>
          <w:tcPr>
            <w:tcW w:w="270" w:type="dxa"/>
          </w:tcPr>
          <w:p w14:paraId="118860BA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7F375BF" w14:textId="47A13D43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2,585</w:t>
            </w:r>
          </w:p>
        </w:tc>
        <w:tc>
          <w:tcPr>
            <w:tcW w:w="270" w:type="dxa"/>
          </w:tcPr>
          <w:p w14:paraId="11F8E061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13C4A15D" w14:textId="6D271324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,711</w:t>
            </w:r>
          </w:p>
        </w:tc>
      </w:tr>
      <w:tr w:rsidR="00BB1AD2" w:rsidRPr="005727BA" w14:paraId="40308233" w14:textId="77777777" w:rsidTr="004320F4">
        <w:tc>
          <w:tcPr>
            <w:tcW w:w="3150" w:type="dxa"/>
            <w:tcBorders>
              <w:bottom w:val="nil"/>
            </w:tcBorders>
          </w:tcPr>
          <w:p w14:paraId="377D58C8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EC3AFD2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3CE9DA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FE40C82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C0DFE5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45A3A06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70A5E4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4098C7A9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1AD2" w:rsidRPr="005727BA" w14:paraId="7E7EB8FB" w14:textId="77777777" w:rsidTr="004320F4">
        <w:tc>
          <w:tcPr>
            <w:tcW w:w="3150" w:type="dxa"/>
            <w:tcBorders>
              <w:bottom w:val="nil"/>
            </w:tcBorders>
          </w:tcPr>
          <w:p w14:paraId="1FFFB645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727B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386" w:type="dxa"/>
          </w:tcPr>
          <w:p w14:paraId="30004371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281FBE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3F567FC2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70171B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B335AA7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296540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6B1E2502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1AD2" w:rsidRPr="005727BA" w14:paraId="5F88A71F" w14:textId="77777777" w:rsidTr="004320F4">
        <w:tc>
          <w:tcPr>
            <w:tcW w:w="3150" w:type="dxa"/>
            <w:tcBorders>
              <w:top w:val="nil"/>
              <w:bottom w:val="nil"/>
            </w:tcBorders>
          </w:tcPr>
          <w:p w14:paraId="5E8B6DBE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727BA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86" w:type="dxa"/>
          </w:tcPr>
          <w:p w14:paraId="25FDF5E8" w14:textId="4E7C673B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1,02</w:t>
            </w:r>
            <w:r w:rsidR="004320F4"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ACF7DA1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51353BF" w14:textId="56E0E51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70" w:type="dxa"/>
          </w:tcPr>
          <w:p w14:paraId="71807A16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D88491" w14:textId="7E12B746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1,02</w:t>
            </w:r>
            <w:r w:rsidR="004320F4"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562A224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3F31565" w14:textId="04E9D8CC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822</w:t>
            </w:r>
          </w:p>
        </w:tc>
      </w:tr>
      <w:tr w:rsidR="00BB1AD2" w:rsidRPr="005727BA" w14:paraId="2FAC3BD6" w14:textId="77777777" w:rsidTr="004320F4">
        <w:tc>
          <w:tcPr>
            <w:tcW w:w="3150" w:type="dxa"/>
            <w:tcBorders>
              <w:top w:val="nil"/>
              <w:bottom w:val="nil"/>
            </w:tcBorders>
          </w:tcPr>
          <w:p w14:paraId="16ECD09C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27BA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60BAFFE" w14:textId="64685B56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596B5169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51F06A4" w14:textId="7850FD49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124E70F0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64F52DE" w14:textId="5BADBBA8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0C2B0AE2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A4D39B8" w14:textId="6317E71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</w:tr>
      <w:tr w:rsidR="00BB1AD2" w:rsidRPr="005727BA" w14:paraId="2EC1D139" w14:textId="77777777" w:rsidTr="004320F4">
        <w:tc>
          <w:tcPr>
            <w:tcW w:w="3150" w:type="dxa"/>
            <w:tcBorders>
              <w:bottom w:val="nil"/>
            </w:tcBorders>
          </w:tcPr>
          <w:p w14:paraId="7D803B1C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3B688E1E" w14:textId="473CFE18" w:rsidR="00BB1AD2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1,101</w:t>
            </w:r>
          </w:p>
        </w:tc>
        <w:tc>
          <w:tcPr>
            <w:tcW w:w="270" w:type="dxa"/>
          </w:tcPr>
          <w:p w14:paraId="3520F2EF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C149317" w14:textId="5C72E788" w:rsidR="00BB1AD2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70" w:type="dxa"/>
          </w:tcPr>
          <w:p w14:paraId="4C5BB225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4CE18A5" w14:textId="771E1E72" w:rsidR="00BB1AD2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1,101</w:t>
            </w:r>
          </w:p>
        </w:tc>
        <w:tc>
          <w:tcPr>
            <w:tcW w:w="270" w:type="dxa"/>
          </w:tcPr>
          <w:p w14:paraId="21945EAA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540068D0" w14:textId="3652734B" w:rsidR="00BB1AD2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874</w:t>
            </w:r>
          </w:p>
        </w:tc>
      </w:tr>
      <w:tr w:rsidR="00BB1AD2" w:rsidRPr="005727BA" w14:paraId="166D49F4" w14:textId="77777777" w:rsidTr="004320F4">
        <w:tc>
          <w:tcPr>
            <w:tcW w:w="3150" w:type="dxa"/>
            <w:tcBorders>
              <w:bottom w:val="nil"/>
            </w:tcBorders>
          </w:tcPr>
          <w:p w14:paraId="5C84537E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B83F62B" w14:textId="77777777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087B0F3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209C589C" w14:textId="77777777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90015BD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34ECEED" w14:textId="77777777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16516B8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E25424D" w14:textId="77777777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</w:tr>
      <w:tr w:rsidR="00BB1AD2" w:rsidRPr="005727BA" w14:paraId="54BE27A7" w14:textId="77777777" w:rsidTr="004320F4">
        <w:tc>
          <w:tcPr>
            <w:tcW w:w="3150" w:type="dxa"/>
          </w:tcPr>
          <w:p w14:paraId="79BACEFF" w14:textId="77777777" w:rsidR="00BB1AD2" w:rsidRPr="005727BA" w:rsidRDefault="00BB1AD2" w:rsidP="008469E3">
            <w:pPr>
              <w:spacing w:line="38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86" w:type="dxa"/>
          </w:tcPr>
          <w:p w14:paraId="0EA3FB6C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F113F5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129780EA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393B7E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3AC2A3E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DD3B5A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083AD9B2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B1AD2" w:rsidRPr="005727BA" w14:paraId="6F8BE1AD" w14:textId="77777777" w:rsidTr="004320F4">
        <w:tc>
          <w:tcPr>
            <w:tcW w:w="3150" w:type="dxa"/>
          </w:tcPr>
          <w:p w14:paraId="1E040F08" w14:textId="77777777" w:rsidR="00BB1AD2" w:rsidRPr="005727BA" w:rsidRDefault="00BB1AD2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7" w:hanging="270"/>
              <w:rPr>
                <w:rFonts w:ascii="Angsana New" w:hAnsi="Angsana New"/>
                <w:sz w:val="30"/>
                <w:szCs w:val="30"/>
              </w:rPr>
            </w:pPr>
            <w:r w:rsidRPr="005727BA">
              <w:rPr>
                <w:rFonts w:ascii="Angsana New" w:hAnsi="Angsana New" w:hint="cs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1386" w:type="dxa"/>
            <w:vAlign w:val="bottom"/>
          </w:tcPr>
          <w:p w14:paraId="1CC165D3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C00CE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467BEAB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0A8C2C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EB05CF6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EB0F34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AB2FC74" w14:textId="77777777" w:rsidR="00BB1AD2" w:rsidRPr="005727BA" w:rsidRDefault="00BB1AD2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469E3" w:rsidRPr="005727BA" w14:paraId="0305E0AF" w14:textId="77777777" w:rsidTr="004320F4">
        <w:tc>
          <w:tcPr>
            <w:tcW w:w="3150" w:type="dxa"/>
          </w:tcPr>
          <w:p w14:paraId="19D1015F" w14:textId="4576DF70" w:rsidR="008469E3" w:rsidRPr="005727BA" w:rsidRDefault="008469E3" w:rsidP="0042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1386" w:type="dxa"/>
            <w:vAlign w:val="bottom"/>
          </w:tcPr>
          <w:p w14:paraId="022E5E4D" w14:textId="039F80CD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(748)</w:t>
            </w:r>
          </w:p>
        </w:tc>
        <w:tc>
          <w:tcPr>
            <w:tcW w:w="270" w:type="dxa"/>
            <w:vAlign w:val="bottom"/>
          </w:tcPr>
          <w:p w14:paraId="47E459B5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E525544" w14:textId="7D692F81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9DDA62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DCFC2C8" w14:textId="120F4BA6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(748)</w:t>
            </w:r>
          </w:p>
        </w:tc>
        <w:tc>
          <w:tcPr>
            <w:tcW w:w="270" w:type="dxa"/>
            <w:vAlign w:val="bottom"/>
          </w:tcPr>
          <w:p w14:paraId="0670630D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094AEE2" w14:textId="71F5935B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469E3" w:rsidRPr="005727BA" w14:paraId="30F65FBE" w14:textId="77777777" w:rsidTr="004320F4">
        <w:tc>
          <w:tcPr>
            <w:tcW w:w="3150" w:type="dxa"/>
          </w:tcPr>
          <w:p w14:paraId="67CF0F00" w14:textId="1AE547FB" w:rsidR="008469E3" w:rsidRPr="005727BA" w:rsidRDefault="008469E3" w:rsidP="0042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1386" w:type="dxa"/>
            <w:vAlign w:val="bottom"/>
          </w:tcPr>
          <w:p w14:paraId="0D7F5FA6" w14:textId="44C8CCF2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vAlign w:val="bottom"/>
          </w:tcPr>
          <w:p w14:paraId="6A852550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0F56F3E" w14:textId="00BA12A0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B956B2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B3FB4D9" w14:textId="5F3700A2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vAlign w:val="bottom"/>
          </w:tcPr>
          <w:p w14:paraId="26099591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8BBA002" w14:textId="7522F73A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469E3" w:rsidRPr="005727BA" w14:paraId="65417B92" w14:textId="77777777" w:rsidTr="004320F4">
        <w:tc>
          <w:tcPr>
            <w:tcW w:w="3150" w:type="dxa"/>
          </w:tcPr>
          <w:p w14:paraId="7F7E9AF3" w14:textId="4FD13EAC" w:rsidR="008469E3" w:rsidRPr="005727BA" w:rsidRDefault="008469E3" w:rsidP="00420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6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5727BA">
              <w:rPr>
                <w:rFonts w:ascii="Angsana New" w:hAnsi="Angsana New" w:hint="cs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1386" w:type="dxa"/>
            <w:vAlign w:val="bottom"/>
          </w:tcPr>
          <w:p w14:paraId="370B5A75" w14:textId="6EC941B8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(841)</w:t>
            </w:r>
          </w:p>
        </w:tc>
        <w:tc>
          <w:tcPr>
            <w:tcW w:w="270" w:type="dxa"/>
            <w:vAlign w:val="bottom"/>
          </w:tcPr>
          <w:p w14:paraId="499A0FD9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65ECD67" w14:textId="756A0E78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FAAC86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4B99527" w14:textId="50AA3730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(841)</w:t>
            </w:r>
          </w:p>
        </w:tc>
        <w:tc>
          <w:tcPr>
            <w:tcW w:w="270" w:type="dxa"/>
            <w:vAlign w:val="bottom"/>
          </w:tcPr>
          <w:p w14:paraId="1E9BD867" w14:textId="77777777" w:rsidR="008469E3" w:rsidRPr="005727BA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BC9BC16" w14:textId="59735EEF" w:rsidR="008469E3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BB1AD2" w:rsidRPr="005727BA" w14:paraId="5FFCEFFC" w14:textId="77777777" w:rsidTr="004320F4">
        <w:tc>
          <w:tcPr>
            <w:tcW w:w="3150" w:type="dxa"/>
            <w:tcBorders>
              <w:bottom w:val="nil"/>
            </w:tcBorders>
          </w:tcPr>
          <w:p w14:paraId="645DAD7F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8D5C084" w14:textId="27E22891" w:rsidR="00BB1AD2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(1,006)</w:t>
            </w:r>
          </w:p>
        </w:tc>
        <w:tc>
          <w:tcPr>
            <w:tcW w:w="270" w:type="dxa"/>
          </w:tcPr>
          <w:p w14:paraId="3B4790EC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38F8912" w14:textId="35AE2910" w:rsidR="00BB1AD2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8A617C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BCACC1A" w14:textId="5704E5ED" w:rsidR="00BB1AD2" w:rsidRPr="005727BA" w:rsidRDefault="004320F4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(1,006)</w:t>
            </w:r>
          </w:p>
        </w:tc>
        <w:tc>
          <w:tcPr>
            <w:tcW w:w="270" w:type="dxa"/>
          </w:tcPr>
          <w:p w14:paraId="2E04FD9A" w14:textId="77777777" w:rsidR="00BB1AD2" w:rsidRPr="005727BA" w:rsidRDefault="00BB1AD2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1081D60A" w14:textId="45347B29" w:rsidR="00BB1AD2" w:rsidRPr="005727BA" w:rsidRDefault="00105116" w:rsidP="008469E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B1AD2" w:rsidRPr="005727BA" w14:paraId="725B5B84" w14:textId="77777777" w:rsidTr="004320F4">
        <w:tc>
          <w:tcPr>
            <w:tcW w:w="3150" w:type="dxa"/>
            <w:tcBorders>
              <w:bottom w:val="nil"/>
            </w:tcBorders>
          </w:tcPr>
          <w:p w14:paraId="33FB5B55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4CEB96F5" w14:textId="77777777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50B0EFF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22" w:type="dxa"/>
          </w:tcPr>
          <w:p w14:paraId="144B05E3" w14:textId="77777777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D2D8040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59DE639" w14:textId="77777777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59603C8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7" w:type="dxa"/>
          </w:tcPr>
          <w:p w14:paraId="271BD8DD" w14:textId="77777777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</w:tr>
      <w:tr w:rsidR="00BB1AD2" w:rsidRPr="005727BA" w14:paraId="1DBD0A31" w14:textId="77777777" w:rsidTr="004320F4">
        <w:tc>
          <w:tcPr>
            <w:tcW w:w="3150" w:type="dxa"/>
            <w:tcBorders>
              <w:top w:val="nil"/>
              <w:bottom w:val="nil"/>
            </w:tcBorders>
          </w:tcPr>
          <w:p w14:paraId="35D2D0DD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27B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27BA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727B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73A37623" w14:textId="6C6DE23C" w:rsidR="00BB1AD2" w:rsidRPr="005727BA" w:rsidRDefault="004320F4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60F82455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A96C864" w14:textId="58B6E1E5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2,585</w:t>
            </w:r>
          </w:p>
        </w:tc>
        <w:tc>
          <w:tcPr>
            <w:tcW w:w="270" w:type="dxa"/>
          </w:tcPr>
          <w:p w14:paraId="7592734D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E5E3C0C" w14:textId="6F338530" w:rsidR="00BB1AD2" w:rsidRPr="005727BA" w:rsidRDefault="004320F4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2,680</w:t>
            </w:r>
          </w:p>
        </w:tc>
        <w:tc>
          <w:tcPr>
            <w:tcW w:w="270" w:type="dxa"/>
          </w:tcPr>
          <w:p w14:paraId="50326190" w14:textId="77777777" w:rsidR="00BB1AD2" w:rsidRPr="005727BA" w:rsidRDefault="00BB1AD2" w:rsidP="00BB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7D5BCE9" w14:textId="2978709B" w:rsidR="00BB1AD2" w:rsidRPr="005727BA" w:rsidRDefault="00BB1AD2" w:rsidP="00BB1AD2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27B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2,585</w:t>
            </w:r>
          </w:p>
        </w:tc>
      </w:tr>
    </w:tbl>
    <w:p w14:paraId="7ABC8570" w14:textId="020314DE" w:rsidR="004320F4" w:rsidRDefault="004320F4"/>
    <w:p w14:paraId="1D34120F" w14:textId="77777777" w:rsidR="00105116" w:rsidRDefault="00105116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50"/>
        <w:gridCol w:w="360"/>
        <w:gridCol w:w="1350"/>
        <w:gridCol w:w="270"/>
        <w:gridCol w:w="1260"/>
        <w:gridCol w:w="270"/>
        <w:gridCol w:w="1350"/>
      </w:tblGrid>
      <w:tr w:rsidR="003271CA" w:rsidRPr="00B419E8" w14:paraId="04179059" w14:textId="77777777" w:rsidTr="00FE4A6D">
        <w:tc>
          <w:tcPr>
            <w:tcW w:w="3150" w:type="dxa"/>
          </w:tcPr>
          <w:p w14:paraId="4FEE6251" w14:textId="0965B096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3E9FE3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8886E82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0416B0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B419E8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14:paraId="38E7573F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E0AE8BA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38EDD12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AC3C98A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1CA" w:rsidRPr="00B419E8" w14:paraId="3167FF26" w14:textId="77777777" w:rsidTr="00FE4A6D">
        <w:tc>
          <w:tcPr>
            <w:tcW w:w="3150" w:type="dxa"/>
          </w:tcPr>
          <w:p w14:paraId="17095850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8DAE75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26A9D97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2C7097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B419E8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70" w:type="dxa"/>
          </w:tcPr>
          <w:p w14:paraId="36E81651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0ACE384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A0FA60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1B1E9ED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1CA" w:rsidRPr="00B419E8" w14:paraId="6A2F3715" w14:textId="77777777" w:rsidTr="00FE4A6D">
        <w:tc>
          <w:tcPr>
            <w:tcW w:w="3150" w:type="dxa"/>
          </w:tcPr>
          <w:p w14:paraId="7DB42B6B" w14:textId="28D21611" w:rsidR="003271CA" w:rsidRPr="00B419E8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1350" w:type="dxa"/>
          </w:tcPr>
          <w:p w14:paraId="03F2A72E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419E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F043434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5373FA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</w:pPr>
            <w:r w:rsidRPr="00B419E8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2F95036E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2B162FD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1CA" w:rsidRPr="00B419E8" w14:paraId="7AED5581" w14:textId="77777777" w:rsidTr="00FE4A6D">
        <w:tc>
          <w:tcPr>
            <w:tcW w:w="3150" w:type="dxa"/>
          </w:tcPr>
          <w:p w14:paraId="30612328" w14:textId="149A27DD" w:rsidR="003271CA" w:rsidRPr="00B419E8" w:rsidRDefault="008469E3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50" w:type="dxa"/>
            <w:vAlign w:val="center"/>
          </w:tcPr>
          <w:p w14:paraId="198E900C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360" w:type="dxa"/>
            <w:vAlign w:val="center"/>
          </w:tcPr>
          <w:p w14:paraId="0D38E006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9F6FA7A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2F41247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86E2695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54CACE1C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351F9EB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3271CA" w:rsidRPr="00B419E8" w14:paraId="17DEBF1A" w14:textId="77777777" w:rsidTr="00FE4A6D">
        <w:tc>
          <w:tcPr>
            <w:tcW w:w="3150" w:type="dxa"/>
          </w:tcPr>
          <w:p w14:paraId="7DF62B5A" w14:textId="77777777" w:rsidR="003271CA" w:rsidRPr="00B419E8" w:rsidRDefault="003271CA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67EA056B" w14:textId="452CED6F" w:rsidR="003271CA" w:rsidRPr="00B419E8" w:rsidRDefault="003271CA" w:rsidP="008469E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19E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8469E3" w:rsidRPr="00B419E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419E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F705E" w:rsidRPr="00B419E8" w14:paraId="62638CCE" w14:textId="77777777" w:rsidTr="00FE4A6D">
        <w:tc>
          <w:tcPr>
            <w:tcW w:w="3150" w:type="dxa"/>
          </w:tcPr>
          <w:p w14:paraId="57560B21" w14:textId="742C67F9" w:rsidR="005F705E" w:rsidRPr="00B419E8" w:rsidRDefault="005F705E" w:rsidP="0084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19E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อัตราคิดลด </w:t>
            </w:r>
            <w:r w:rsidR="00105116" w:rsidRPr="00B419E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1AF5E428" w14:textId="1B07057A" w:rsidR="005F705E" w:rsidRPr="00B419E8" w:rsidRDefault="001526CC" w:rsidP="00FE4A6D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9E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1.81</w:t>
            </w:r>
          </w:p>
        </w:tc>
        <w:tc>
          <w:tcPr>
            <w:tcW w:w="360" w:type="dxa"/>
          </w:tcPr>
          <w:p w14:paraId="663E8CF9" w14:textId="77777777" w:rsidR="005F705E" w:rsidRPr="00B419E8" w:rsidRDefault="005F705E" w:rsidP="00FE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B32060" w14:textId="77777777" w:rsidR="005F705E" w:rsidRPr="00B419E8" w:rsidRDefault="005F705E" w:rsidP="00FE4A6D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3.04</w:t>
            </w:r>
          </w:p>
        </w:tc>
        <w:tc>
          <w:tcPr>
            <w:tcW w:w="270" w:type="dxa"/>
          </w:tcPr>
          <w:p w14:paraId="5AEDB646" w14:textId="77777777" w:rsidR="005F705E" w:rsidRPr="00B419E8" w:rsidRDefault="005F705E" w:rsidP="00FE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68C7E" w14:textId="7F4D5DD7" w:rsidR="005F705E" w:rsidRPr="00B419E8" w:rsidRDefault="001526CC" w:rsidP="00FE4A6D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9E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1.81</w:t>
            </w:r>
          </w:p>
        </w:tc>
        <w:tc>
          <w:tcPr>
            <w:tcW w:w="270" w:type="dxa"/>
          </w:tcPr>
          <w:p w14:paraId="1AF8C1A6" w14:textId="77777777" w:rsidR="005F705E" w:rsidRPr="00B419E8" w:rsidRDefault="005F705E" w:rsidP="00FE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29CB27" w14:textId="355FA8B8" w:rsidR="005F705E" w:rsidRPr="00B419E8" w:rsidRDefault="005F705E" w:rsidP="00FE4A6D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3.04</w:t>
            </w:r>
          </w:p>
        </w:tc>
      </w:tr>
      <w:tr w:rsidR="005F705E" w:rsidRPr="00B419E8" w14:paraId="5726B5C4" w14:textId="77777777" w:rsidTr="00FE4A6D">
        <w:tc>
          <w:tcPr>
            <w:tcW w:w="3150" w:type="dxa"/>
          </w:tcPr>
          <w:p w14:paraId="201D9B6C" w14:textId="669DC15A" w:rsidR="005F705E" w:rsidRPr="00B419E8" w:rsidRDefault="005F705E" w:rsidP="00FE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34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19E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="00FE4A6D" w:rsidRPr="00B419E8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AE036E2" w14:textId="2ECB2152" w:rsidR="005F705E" w:rsidRPr="00B419E8" w:rsidRDefault="005F705E" w:rsidP="00FE4A6D">
            <w:pPr>
              <w:pStyle w:val="acctfourfigures"/>
              <w:tabs>
                <w:tab w:val="clear" w:pos="765"/>
                <w:tab w:val="decimal" w:pos="975"/>
                <w:tab w:val="left" w:pos="1065"/>
              </w:tabs>
              <w:spacing w:line="380" w:lineRule="exact"/>
              <w:ind w:left="-1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8.00</w:t>
            </w:r>
          </w:p>
        </w:tc>
        <w:tc>
          <w:tcPr>
            <w:tcW w:w="360" w:type="dxa"/>
          </w:tcPr>
          <w:p w14:paraId="76A63BDD" w14:textId="77777777" w:rsidR="005F705E" w:rsidRPr="00B419E8" w:rsidRDefault="005F705E" w:rsidP="00FE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37D3A" w14:textId="77777777" w:rsidR="005F705E" w:rsidRPr="00B419E8" w:rsidRDefault="005F705E" w:rsidP="00FE4A6D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8.00</w:t>
            </w:r>
          </w:p>
        </w:tc>
        <w:tc>
          <w:tcPr>
            <w:tcW w:w="270" w:type="dxa"/>
          </w:tcPr>
          <w:p w14:paraId="37F8024C" w14:textId="77777777" w:rsidR="005F705E" w:rsidRPr="00B419E8" w:rsidRDefault="005F705E" w:rsidP="00FE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CEA7C" w14:textId="1B227992" w:rsidR="005F705E" w:rsidRPr="00B419E8" w:rsidRDefault="005F705E" w:rsidP="00FE4A6D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8.00</w:t>
            </w:r>
          </w:p>
        </w:tc>
        <w:tc>
          <w:tcPr>
            <w:tcW w:w="270" w:type="dxa"/>
          </w:tcPr>
          <w:p w14:paraId="133C7ED3" w14:textId="77777777" w:rsidR="005F705E" w:rsidRPr="00B419E8" w:rsidRDefault="005F705E" w:rsidP="00FE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DA2E16" w14:textId="31D8762F" w:rsidR="005F705E" w:rsidRPr="00B419E8" w:rsidRDefault="005F705E" w:rsidP="00FE4A6D">
            <w:pPr>
              <w:pStyle w:val="acctfourfigures"/>
              <w:tabs>
                <w:tab w:val="clear" w:pos="765"/>
                <w:tab w:val="left" w:pos="1065"/>
              </w:tabs>
              <w:spacing w:line="380" w:lineRule="exact"/>
              <w:ind w:left="-1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1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8.00</w:t>
            </w:r>
          </w:p>
        </w:tc>
      </w:tr>
    </w:tbl>
    <w:p w14:paraId="63F8ECE2" w14:textId="77777777" w:rsidR="008469E3" w:rsidRPr="00B419E8" w:rsidRDefault="008469E3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ED0A03" w14:textId="29D17818" w:rsidR="00B05EAC" w:rsidRPr="00B419E8" w:rsidRDefault="00B05EAC" w:rsidP="0068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19E8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7A5F347" w14:textId="77777777" w:rsidR="00B05EAC" w:rsidRPr="00B419E8" w:rsidRDefault="00B05EAC" w:rsidP="00B0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472C1A3" w14:textId="07FF8E2D" w:rsidR="002C06F5" w:rsidRPr="00B419E8" w:rsidRDefault="00B05EAC" w:rsidP="00B05EAC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419E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419E8">
        <w:rPr>
          <w:rFonts w:ascii="Angsana New" w:hAnsi="Angsana New" w:hint="cs"/>
          <w:sz w:val="30"/>
          <w:szCs w:val="30"/>
        </w:rPr>
        <w:t xml:space="preserve">31 </w:t>
      </w:r>
      <w:r w:rsidRPr="00B419E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419E8">
        <w:rPr>
          <w:rFonts w:ascii="Angsana New" w:hAnsi="Angsana New" w:hint="cs"/>
          <w:sz w:val="30"/>
          <w:szCs w:val="30"/>
        </w:rPr>
        <w:t xml:space="preserve">2562 </w:t>
      </w:r>
      <w:r w:rsidRPr="00B419E8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1F0990">
        <w:rPr>
          <w:rFonts w:ascii="Angsana New" w:hAnsi="Angsana New"/>
          <w:sz w:val="30"/>
          <w:szCs w:val="30"/>
        </w:rPr>
        <w:t>26</w:t>
      </w:r>
      <w:r w:rsidRPr="00B419E8">
        <w:rPr>
          <w:rFonts w:ascii="Angsana New" w:hAnsi="Angsana New" w:hint="cs"/>
          <w:sz w:val="30"/>
          <w:szCs w:val="30"/>
        </w:rPr>
        <w:t xml:space="preserve"> </w:t>
      </w:r>
      <w:r w:rsidRPr="00B419E8">
        <w:rPr>
          <w:rFonts w:ascii="Angsana New" w:hAnsi="Angsana New" w:hint="cs"/>
          <w:sz w:val="30"/>
          <w:szCs w:val="30"/>
          <w:cs/>
        </w:rPr>
        <w:t>ปี</w:t>
      </w:r>
    </w:p>
    <w:p w14:paraId="017B51B3" w14:textId="77777777" w:rsidR="001C5B8C" w:rsidRPr="00B419E8" w:rsidRDefault="001C5B8C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2F9FE71" w14:textId="4CAE4071" w:rsidR="00C35B7A" w:rsidRPr="00B419E8" w:rsidRDefault="00C35B7A" w:rsidP="001C5B8C">
      <w:pPr>
        <w:tabs>
          <w:tab w:val="clear" w:pos="227"/>
          <w:tab w:val="left" w:pos="0"/>
        </w:tabs>
        <w:spacing w:line="240" w:lineRule="auto"/>
        <w:ind w:firstLine="540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</w:rPr>
      </w:pPr>
      <w:r w:rsidRPr="00B419E8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B419E8">
        <w:rPr>
          <w:rFonts w:ascii="Angsana New" w:eastAsia="Times New Roman" w:hAnsi="Angsana New" w:hint="cs"/>
          <w:b/>
          <w:bCs/>
          <w:i/>
          <w:iCs/>
          <w:color w:val="0000FF"/>
          <w:sz w:val="30"/>
          <w:szCs w:val="30"/>
        </w:rPr>
        <w:t xml:space="preserve"> </w:t>
      </w:r>
    </w:p>
    <w:p w14:paraId="7BA31AA7" w14:textId="77777777" w:rsidR="00C35B7A" w:rsidRPr="00B419E8" w:rsidRDefault="00C35B7A" w:rsidP="00FE4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B4269BC" w14:textId="41D6432C" w:rsidR="00C35B7A" w:rsidRPr="00B419E8" w:rsidRDefault="00C35B7A" w:rsidP="0075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419E8">
        <w:rPr>
          <w:rFonts w:ascii="Angsana New" w:eastAsia="Times New Roman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0F095D" w:rsidRPr="00B419E8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B419E8">
        <w:rPr>
          <w:rFonts w:ascii="Angsana New" w:eastAsia="Times New Roman" w:hAnsi="Angsana New" w:hint="cs"/>
          <w:sz w:val="30"/>
          <w:szCs w:val="30"/>
          <w:cs/>
        </w:rPr>
        <w:t xml:space="preserve">ๆ คงที่ </w:t>
      </w:r>
    </w:p>
    <w:p w14:paraId="671446DF" w14:textId="77777777" w:rsidR="0075255D" w:rsidRPr="00B419E8" w:rsidRDefault="0075255D" w:rsidP="0074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68"/>
        <w:gridCol w:w="1162"/>
        <w:gridCol w:w="235"/>
        <w:gridCol w:w="1162"/>
        <w:gridCol w:w="265"/>
        <w:gridCol w:w="1162"/>
        <w:gridCol w:w="265"/>
        <w:gridCol w:w="1162"/>
      </w:tblGrid>
      <w:tr w:rsidR="008469E3" w:rsidRPr="00B419E8" w14:paraId="0A25C1FC" w14:textId="77777777" w:rsidTr="006A147B">
        <w:trPr>
          <w:tblHeader/>
        </w:trPr>
        <w:tc>
          <w:tcPr>
            <w:tcW w:w="3960" w:type="dxa"/>
          </w:tcPr>
          <w:p w14:paraId="05506469" w14:textId="77777777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7"/>
          </w:tcPr>
          <w:p w14:paraId="2B201DD8" w14:textId="3B6E93E8" w:rsidR="008469E3" w:rsidRPr="005D2A07" w:rsidRDefault="008469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419E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 / งบการเงินที่แสดงเงินลงทุนตามวิธีส่วนได้เสีย</w:t>
            </w:r>
            <w:r w:rsidR="005D2A07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="00105116" w:rsidRPr="00B419E8"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469E3" w:rsidRPr="00B419E8" w14:paraId="372E8B98" w14:textId="77777777" w:rsidTr="0075255D">
        <w:trPr>
          <w:tblHeader/>
        </w:trPr>
        <w:tc>
          <w:tcPr>
            <w:tcW w:w="3960" w:type="dxa"/>
          </w:tcPr>
          <w:p w14:paraId="7DDF2EE1" w14:textId="05B9E069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pacing w:val="-6"/>
                <w:sz w:val="30"/>
                <w:szCs w:val="30"/>
              </w:rPr>
            </w:pPr>
            <w:r w:rsidRPr="00B419E8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487" w:type="dxa"/>
            <w:gridSpan w:val="3"/>
          </w:tcPr>
          <w:p w14:paraId="761668EB" w14:textId="2BABB25F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ข้อสมมติเพิ่มขึ้นร้อยละ 1</w:t>
            </w:r>
          </w:p>
        </w:tc>
        <w:tc>
          <w:tcPr>
            <w:tcW w:w="269" w:type="dxa"/>
          </w:tcPr>
          <w:p w14:paraId="54C3F0E3" w14:textId="77777777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2465" w:type="dxa"/>
            <w:gridSpan w:val="3"/>
          </w:tcPr>
          <w:p w14:paraId="7BFD157E" w14:textId="2FBFDFAB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B419E8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ข้อสมมติลดลงร้อยละ 1</w:t>
            </w:r>
          </w:p>
        </w:tc>
      </w:tr>
      <w:tr w:rsidR="008469E3" w:rsidRPr="00B419E8" w14:paraId="10503EF6" w14:textId="77777777" w:rsidTr="0075255D">
        <w:trPr>
          <w:tblHeader/>
        </w:trPr>
        <w:tc>
          <w:tcPr>
            <w:tcW w:w="3960" w:type="dxa"/>
          </w:tcPr>
          <w:p w14:paraId="0FAE13C6" w14:textId="607D4BEA" w:rsidR="008469E3" w:rsidRPr="00B419E8" w:rsidRDefault="008469E3" w:rsidP="00EA601D">
            <w:pPr>
              <w:spacing w:line="240" w:lineRule="auto"/>
              <w:ind w:left="234" w:hanging="234"/>
              <w:rPr>
                <w:rFonts w:ascii="Angsana New" w:eastAsia="Times New Roman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419E8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 ณ วันที่ 31 ธันวาคม</w:t>
            </w:r>
          </w:p>
        </w:tc>
        <w:tc>
          <w:tcPr>
            <w:tcW w:w="1153" w:type="dxa"/>
          </w:tcPr>
          <w:p w14:paraId="24394655" w14:textId="38DE655A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444BF595" w14:textId="77777777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11932A4" w14:textId="293D36D3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69" w:type="dxa"/>
          </w:tcPr>
          <w:p w14:paraId="2EB88B6E" w14:textId="77777777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C9CA3B" w14:textId="615E7427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</w:tcPr>
          <w:p w14:paraId="70604060" w14:textId="77777777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792A853" w14:textId="71EB7E14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8469E3" w:rsidRPr="00B419E8" w14:paraId="1E6FB223" w14:textId="77777777" w:rsidTr="0075255D">
        <w:trPr>
          <w:tblHeader/>
        </w:trPr>
        <w:tc>
          <w:tcPr>
            <w:tcW w:w="3960" w:type="dxa"/>
          </w:tcPr>
          <w:p w14:paraId="718C2FCB" w14:textId="77777777" w:rsidR="008469E3" w:rsidRPr="00B419E8" w:rsidRDefault="008469E3" w:rsidP="00EA601D">
            <w:pPr>
              <w:spacing w:line="240" w:lineRule="auto"/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7"/>
          </w:tcPr>
          <w:p w14:paraId="2A126314" w14:textId="77777777" w:rsidR="008469E3" w:rsidRPr="00B419E8" w:rsidRDefault="008469E3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419E8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B419E8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469E3" w:rsidRPr="00B419E8" w14:paraId="700BFB16" w14:textId="77777777" w:rsidTr="0075255D">
        <w:tc>
          <w:tcPr>
            <w:tcW w:w="3960" w:type="dxa"/>
          </w:tcPr>
          <w:p w14:paraId="603C776F" w14:textId="7250ADF0" w:rsidR="008469E3" w:rsidRPr="00B419E8" w:rsidRDefault="008469E3" w:rsidP="00EA601D">
            <w:pPr>
              <w:spacing w:line="240" w:lineRule="auto"/>
              <w:ind w:left="234" w:hanging="234"/>
              <w:rPr>
                <w:rFonts w:ascii="Angsana New" w:eastAsia="Times New Roman" w:hAnsi="Angsana New"/>
                <w:spacing w:val="-6"/>
                <w:sz w:val="30"/>
                <w:szCs w:val="30"/>
              </w:rPr>
            </w:pPr>
            <w:r w:rsidRPr="00B419E8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 xml:space="preserve">อัตราคิดลด </w:t>
            </w:r>
            <w:r w:rsidRPr="00B419E8">
              <w:rPr>
                <w:rFonts w:ascii="Angsana New" w:eastAsia="Times New Roman" w:hAnsi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153" w:type="dxa"/>
            <w:vAlign w:val="center"/>
          </w:tcPr>
          <w:p w14:paraId="0ABEC973" w14:textId="02F057B4" w:rsidR="008469E3" w:rsidRPr="00B419E8" w:rsidRDefault="00F05928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="Angsana New" w:eastAsia="Times New Roman" w:hAnsi="Angsana New"/>
                <w:sz w:val="30"/>
                <w:szCs w:val="30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</w:rPr>
              <w:t>(394)</w:t>
            </w:r>
          </w:p>
        </w:tc>
        <w:tc>
          <w:tcPr>
            <w:tcW w:w="236" w:type="dxa"/>
            <w:vAlign w:val="center"/>
          </w:tcPr>
          <w:p w14:paraId="5442F860" w14:textId="77777777" w:rsidR="008469E3" w:rsidRPr="00B419E8" w:rsidRDefault="008469E3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83F4C2D" w14:textId="54694EFD" w:rsidR="008469E3" w:rsidRPr="00B419E8" w:rsidRDefault="00F05928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(403)</w:t>
            </w:r>
          </w:p>
        </w:tc>
        <w:tc>
          <w:tcPr>
            <w:tcW w:w="269" w:type="dxa"/>
            <w:vAlign w:val="center"/>
          </w:tcPr>
          <w:p w14:paraId="1F5A10E6" w14:textId="77777777" w:rsidR="008469E3" w:rsidRPr="00B419E8" w:rsidRDefault="008469E3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D470405" w14:textId="4B4791A0" w:rsidR="008469E3" w:rsidRPr="00B419E8" w:rsidRDefault="00F05928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="Angsana New" w:eastAsia="Times New Roman" w:hAnsi="Angsana New"/>
                <w:sz w:val="30"/>
                <w:szCs w:val="30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</w:rPr>
              <w:t>477</w:t>
            </w:r>
          </w:p>
        </w:tc>
        <w:tc>
          <w:tcPr>
            <w:tcW w:w="269" w:type="dxa"/>
            <w:vAlign w:val="center"/>
          </w:tcPr>
          <w:p w14:paraId="08722410" w14:textId="77777777" w:rsidR="008469E3" w:rsidRPr="00B419E8" w:rsidRDefault="008469E3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DDE3109" w14:textId="33B69485" w:rsidR="008469E3" w:rsidRPr="00B419E8" w:rsidRDefault="00F05928" w:rsidP="009C2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494</w:t>
            </w:r>
          </w:p>
        </w:tc>
      </w:tr>
      <w:tr w:rsidR="008469E3" w:rsidRPr="00B419E8" w14:paraId="56358899" w14:textId="77777777" w:rsidTr="0075255D">
        <w:tc>
          <w:tcPr>
            <w:tcW w:w="3960" w:type="dxa"/>
          </w:tcPr>
          <w:p w14:paraId="16AC6C83" w14:textId="1C2DC6F4" w:rsidR="008469E3" w:rsidRPr="00B419E8" w:rsidRDefault="008469E3" w:rsidP="00EA601D">
            <w:pPr>
              <w:spacing w:line="240" w:lineRule="auto"/>
              <w:ind w:left="234" w:hanging="234"/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</w:pPr>
            <w:r w:rsidRPr="00B419E8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53" w:type="dxa"/>
          </w:tcPr>
          <w:p w14:paraId="6FCB9842" w14:textId="6F7F41AD" w:rsidR="008469E3" w:rsidRPr="00B419E8" w:rsidRDefault="00F05928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413</w:t>
            </w:r>
          </w:p>
        </w:tc>
        <w:tc>
          <w:tcPr>
            <w:tcW w:w="236" w:type="dxa"/>
          </w:tcPr>
          <w:p w14:paraId="709CFE6E" w14:textId="77777777" w:rsidR="008469E3" w:rsidRPr="00B419E8" w:rsidRDefault="008469E3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1D9B5E0" w14:textId="0EF33ED0" w:rsidR="008469E3" w:rsidRPr="00B419E8" w:rsidRDefault="00F05928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460</w:t>
            </w:r>
          </w:p>
        </w:tc>
        <w:tc>
          <w:tcPr>
            <w:tcW w:w="269" w:type="dxa"/>
          </w:tcPr>
          <w:p w14:paraId="28232C37" w14:textId="77777777" w:rsidR="008469E3" w:rsidRPr="00B419E8" w:rsidRDefault="008469E3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68640BA6" w14:textId="49642677" w:rsidR="008469E3" w:rsidRPr="00B419E8" w:rsidRDefault="00F05928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(345)</w:t>
            </w:r>
          </w:p>
        </w:tc>
        <w:tc>
          <w:tcPr>
            <w:tcW w:w="269" w:type="dxa"/>
          </w:tcPr>
          <w:p w14:paraId="611FDF0E" w14:textId="77777777" w:rsidR="008469E3" w:rsidRPr="00B419E8" w:rsidRDefault="008469E3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2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EBD10AD" w14:textId="78168103" w:rsidR="008469E3" w:rsidRPr="00B419E8" w:rsidRDefault="00F05928" w:rsidP="00F05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22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B419E8">
              <w:rPr>
                <w:rFonts w:ascii="Angsana New" w:eastAsia="Times New Roman" w:hAnsi="Angsana New" w:hint="cs"/>
                <w:sz w:val="30"/>
                <w:szCs w:val="30"/>
                <w:lang w:val="en-GB"/>
              </w:rPr>
              <w:t>(385)</w:t>
            </w:r>
          </w:p>
        </w:tc>
      </w:tr>
    </w:tbl>
    <w:p w14:paraId="6545CA64" w14:textId="29259FAA" w:rsidR="0075255D" w:rsidRPr="00B419E8" w:rsidRDefault="0075255D">
      <w:pPr>
        <w:rPr>
          <w:rFonts w:ascii="Angsana New" w:hAnsi="Angsana New"/>
          <w:sz w:val="30"/>
          <w:szCs w:val="30"/>
        </w:rPr>
      </w:pPr>
    </w:p>
    <w:p w14:paraId="4E091A38" w14:textId="77777777" w:rsidR="00B419E8" w:rsidRDefault="00B4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9A8E1F2" w14:textId="0EA794EE" w:rsidR="0009753C" w:rsidRPr="003F3D7F" w:rsidRDefault="00842A4D" w:rsidP="00B4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4163F">
        <w:rPr>
          <w:rFonts w:ascii="Angsana New" w:hAnsi="Angsana New"/>
          <w:b/>
          <w:bCs/>
          <w:sz w:val="30"/>
          <w:szCs w:val="30"/>
        </w:rPr>
        <w:t>4</w:t>
      </w:r>
      <w:r w:rsidR="0009753C" w:rsidRPr="003F3D7F">
        <w:rPr>
          <w:rFonts w:ascii="Angsana New" w:hAnsi="Angsana New"/>
          <w:b/>
          <w:bCs/>
          <w:sz w:val="30"/>
          <w:szCs w:val="30"/>
        </w:rPr>
        <w:tab/>
      </w:r>
      <w:r w:rsidR="0009753C" w:rsidRPr="003F3D7F">
        <w:rPr>
          <w:rFonts w:ascii="Angsana New" w:hAnsi="Angsana New"/>
          <w:b/>
          <w:bCs/>
          <w:sz w:val="30"/>
          <w:szCs w:val="30"/>
          <w:cs/>
        </w:rPr>
        <w:t xml:space="preserve">ทุนเรือนหุ้น  </w:t>
      </w:r>
    </w:p>
    <w:p w14:paraId="0EF0E219" w14:textId="77777777" w:rsidR="00A518C2" w:rsidRPr="003F3D7F" w:rsidRDefault="00A518C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3A3196" w:rsidRPr="003F3D7F" w14:paraId="6CB3E0C6" w14:textId="77777777" w:rsidTr="006F0E48">
        <w:trPr>
          <w:tblHeader/>
        </w:trPr>
        <w:tc>
          <w:tcPr>
            <w:tcW w:w="1593" w:type="pct"/>
          </w:tcPr>
          <w:p w14:paraId="4A1EA31C" w14:textId="77777777" w:rsidR="003A3196" w:rsidRPr="003F3D7F" w:rsidRDefault="003A3196" w:rsidP="006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46454B2" w14:textId="77777777" w:rsidR="003A3196" w:rsidRPr="003F3D7F" w:rsidRDefault="003A3196" w:rsidP="006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6811FD3D" w14:textId="77777777" w:rsidR="003A3196" w:rsidRPr="003F3D7F" w:rsidRDefault="003A3196" w:rsidP="006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152CFF6E" w14:textId="77777777" w:rsidR="003A3196" w:rsidRPr="003F3D7F" w:rsidRDefault="003A3196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256</w:t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14:paraId="7A4FD282" w14:textId="77777777" w:rsidR="003A3196" w:rsidRPr="003F3D7F" w:rsidRDefault="003A3196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634BC43A" w14:textId="77777777" w:rsidR="003A3196" w:rsidRPr="003F3D7F" w:rsidRDefault="003A3196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256</w:t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09753C" w:rsidRPr="003F3D7F" w14:paraId="6721152F" w14:textId="77777777" w:rsidTr="006F0E48">
        <w:trPr>
          <w:tblHeader/>
        </w:trPr>
        <w:tc>
          <w:tcPr>
            <w:tcW w:w="1593" w:type="pct"/>
          </w:tcPr>
          <w:p w14:paraId="4BC307DC" w14:textId="77777777" w:rsidR="0009753C" w:rsidRPr="003F3D7F" w:rsidRDefault="0009753C" w:rsidP="006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4116D8C" w14:textId="77777777" w:rsidR="0009753C" w:rsidRPr="003F3D7F" w:rsidRDefault="003A3196" w:rsidP="006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2" w:type="pct"/>
          </w:tcPr>
          <w:p w14:paraId="7BA4598A" w14:textId="77777777" w:rsidR="0009753C" w:rsidRPr="003F3D7F" w:rsidRDefault="0009753C" w:rsidP="006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6B0C007C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467B90E7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D72D180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08DBDE57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5ED63FA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2F216CC0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55D034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9753C" w:rsidRPr="003F3D7F" w14:paraId="7BC3F262" w14:textId="77777777" w:rsidTr="00EA601D">
        <w:tc>
          <w:tcPr>
            <w:tcW w:w="1593" w:type="pct"/>
          </w:tcPr>
          <w:p w14:paraId="7B36920C" w14:textId="77777777" w:rsidR="0009753C" w:rsidRPr="003F3D7F" w:rsidRDefault="0009753C" w:rsidP="006F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78DDEBA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18A675E4" w14:textId="77777777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45056A18" w14:textId="61189138" w:rsidR="0009753C" w:rsidRPr="003F3D7F" w:rsidRDefault="0009753C" w:rsidP="006F0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3D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="00D3567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3F3D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4CAA" w:rsidRPr="003F3D7F" w14:paraId="2D847008" w14:textId="77777777" w:rsidTr="006F0E48">
        <w:tc>
          <w:tcPr>
            <w:tcW w:w="1593" w:type="pct"/>
          </w:tcPr>
          <w:p w14:paraId="5D4785F5" w14:textId="04865587" w:rsidR="00854CAA" w:rsidRPr="00EA601D" w:rsidRDefault="00EA601D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A601D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ทุนจดทะเบียน</w:t>
            </w:r>
            <w:r w:rsidRPr="00EA601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EA601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A601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EA601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2" w:type="pct"/>
          </w:tcPr>
          <w:p w14:paraId="1BEAFA92" w14:textId="77777777" w:rsidR="00854CAA" w:rsidRPr="00EA601D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01D">
              <w:rPr>
                <w:rFonts w:ascii="Angsana New" w:hAnsi="Angsana New"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14:paraId="209B8277" w14:textId="77777777" w:rsidR="00854CAA" w:rsidRPr="00EA601D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8E8D764" w14:textId="77777777" w:rsidR="00854CAA" w:rsidRPr="00566469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6469">
              <w:rPr>
                <w:rFonts w:ascii="Angsana New" w:hAnsi="Angsana New"/>
                <w:b/>
                <w:bCs/>
                <w:sz w:val="30"/>
                <w:szCs w:val="30"/>
              </w:rPr>
              <w:t>667,000</w:t>
            </w:r>
          </w:p>
        </w:tc>
        <w:tc>
          <w:tcPr>
            <w:tcW w:w="147" w:type="pct"/>
          </w:tcPr>
          <w:p w14:paraId="679BC7BB" w14:textId="77777777" w:rsidR="00854CAA" w:rsidRPr="00566469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5E4A37CF" w14:textId="77777777" w:rsidR="00854CAA" w:rsidRPr="00566469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6469">
              <w:rPr>
                <w:rFonts w:ascii="Angsana New" w:hAnsi="Angsana New"/>
                <w:b/>
                <w:bCs/>
                <w:sz w:val="30"/>
                <w:szCs w:val="30"/>
              </w:rPr>
              <w:t>333,500</w:t>
            </w:r>
          </w:p>
        </w:tc>
        <w:tc>
          <w:tcPr>
            <w:tcW w:w="147" w:type="pct"/>
          </w:tcPr>
          <w:p w14:paraId="604BE919" w14:textId="77777777" w:rsidR="00854CAA" w:rsidRPr="00566469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B3A494F" w14:textId="77777777" w:rsidR="00854CAA" w:rsidRPr="00566469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6469">
              <w:rPr>
                <w:rFonts w:ascii="Angsana New" w:hAnsi="Angsana New"/>
                <w:b/>
                <w:bCs/>
                <w:sz w:val="30"/>
                <w:szCs w:val="30"/>
              </w:rPr>
              <w:t>667,000</w:t>
            </w:r>
          </w:p>
        </w:tc>
        <w:tc>
          <w:tcPr>
            <w:tcW w:w="149" w:type="pct"/>
          </w:tcPr>
          <w:p w14:paraId="661B44BF" w14:textId="77777777" w:rsidR="00854CAA" w:rsidRPr="00566469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F29468D" w14:textId="77777777" w:rsidR="00854CAA" w:rsidRPr="00566469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6469">
              <w:rPr>
                <w:rFonts w:ascii="Angsana New" w:hAnsi="Angsana New"/>
                <w:b/>
                <w:bCs/>
                <w:sz w:val="30"/>
                <w:szCs w:val="30"/>
              </w:rPr>
              <w:t>333,500</w:t>
            </w:r>
          </w:p>
        </w:tc>
      </w:tr>
      <w:tr w:rsidR="00575FD9" w:rsidRPr="006F0E48" w14:paraId="4A76FD52" w14:textId="77777777" w:rsidTr="006F0E48">
        <w:tc>
          <w:tcPr>
            <w:tcW w:w="1593" w:type="pct"/>
          </w:tcPr>
          <w:p w14:paraId="4CCAB075" w14:textId="77777777" w:rsidR="00575FD9" w:rsidRPr="006F0E48" w:rsidRDefault="00575FD9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2" w:type="pct"/>
          </w:tcPr>
          <w:p w14:paraId="16E05245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2" w:type="pct"/>
          </w:tcPr>
          <w:p w14:paraId="36C0EBC5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2221C214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41F471F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0" w:type="pct"/>
          </w:tcPr>
          <w:p w14:paraId="3EF8192C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EEA8D91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5" w:type="pct"/>
          </w:tcPr>
          <w:p w14:paraId="1745D2B0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6CB069B3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</w:tcPr>
          <w:p w14:paraId="46D3E7F8" w14:textId="77777777" w:rsidR="00575FD9" w:rsidRPr="006F0E48" w:rsidRDefault="00575FD9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4CAA" w:rsidRPr="003F3D7F" w14:paraId="41384C07" w14:textId="77777777" w:rsidTr="006F0E48">
        <w:tc>
          <w:tcPr>
            <w:tcW w:w="1593" w:type="pct"/>
          </w:tcPr>
          <w:p w14:paraId="51E0FFAA" w14:textId="1F08B9D2" w:rsidR="00854CAA" w:rsidRPr="003F3D7F" w:rsidRDefault="00EA601D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</w:t>
            </w:r>
            <w:r w:rsidR="00854CAA" w:rsidRPr="003F3D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562" w:type="pct"/>
          </w:tcPr>
          <w:p w14:paraId="3FBD0489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5163C533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910FAA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12DA4F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94DAB63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B4F8FD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C0DDD9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20BA2CD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716B90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CAA" w:rsidRPr="003F3D7F" w14:paraId="150C56BC" w14:textId="77777777" w:rsidTr="006F0E48">
        <w:tc>
          <w:tcPr>
            <w:tcW w:w="1593" w:type="pct"/>
          </w:tcPr>
          <w:p w14:paraId="27C984C8" w14:textId="77777777" w:rsidR="00854CAA" w:rsidRPr="003F3D7F" w:rsidRDefault="00854CAA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F3D7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2" w:type="pct"/>
          </w:tcPr>
          <w:p w14:paraId="78F7B722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52398252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495E15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AAFA63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A5468A2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3ECFF8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BBD0AA7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4E6CEE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B5C325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CAA" w:rsidRPr="003F3D7F" w14:paraId="63CB717D" w14:textId="77777777" w:rsidTr="006F0E48">
        <w:tc>
          <w:tcPr>
            <w:tcW w:w="1593" w:type="pct"/>
          </w:tcPr>
          <w:p w14:paraId="15681A2E" w14:textId="77777777" w:rsidR="00854CAA" w:rsidRPr="003F3D7F" w:rsidRDefault="00854CAA" w:rsidP="00EA601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5C10CCF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14:paraId="6A154095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5B76BC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47" w:type="pct"/>
          </w:tcPr>
          <w:p w14:paraId="6BE6E5A2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40461CE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147" w:type="pct"/>
          </w:tcPr>
          <w:p w14:paraId="0728C952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2C00C15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49" w:type="pct"/>
          </w:tcPr>
          <w:p w14:paraId="5C9C4B6F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06B7F0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854CAA" w:rsidRPr="003F3D7F" w14:paraId="666093AB" w14:textId="77777777" w:rsidTr="006F0E48">
        <w:tc>
          <w:tcPr>
            <w:tcW w:w="1593" w:type="pct"/>
          </w:tcPr>
          <w:p w14:paraId="0ECDB9A1" w14:textId="77777777" w:rsidR="00854CAA" w:rsidRPr="003F3D7F" w:rsidRDefault="00854CAA" w:rsidP="00EA60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62" w:type="pct"/>
          </w:tcPr>
          <w:p w14:paraId="05571A93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14:paraId="79A33F02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B5261E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167,000</w:t>
            </w:r>
          </w:p>
        </w:tc>
        <w:tc>
          <w:tcPr>
            <w:tcW w:w="147" w:type="pct"/>
          </w:tcPr>
          <w:p w14:paraId="6E840012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903B510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83,500</w:t>
            </w:r>
          </w:p>
        </w:tc>
        <w:tc>
          <w:tcPr>
            <w:tcW w:w="147" w:type="pct"/>
          </w:tcPr>
          <w:p w14:paraId="7E4610D5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100BC67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448B386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1C2267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CAA" w:rsidRPr="003F3D7F" w14:paraId="4E8AD3F6" w14:textId="77777777" w:rsidTr="006F0E48">
        <w:tc>
          <w:tcPr>
            <w:tcW w:w="1593" w:type="pct"/>
          </w:tcPr>
          <w:p w14:paraId="220E078D" w14:textId="77777777" w:rsidR="00854CAA" w:rsidRPr="003F3D7F" w:rsidRDefault="00854CAA" w:rsidP="00E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2A4D" w:rsidRPr="003F3D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842A4D" w:rsidRPr="003F3D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2" w:type="pct"/>
          </w:tcPr>
          <w:p w14:paraId="0F446C71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F00D1B7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D7A28D4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7D3492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185679B7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882F8F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2B9555C5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B0831B9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46840CE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CAA" w:rsidRPr="003F3D7F" w14:paraId="610CA6ED" w14:textId="77777777" w:rsidTr="006F0E48">
        <w:tc>
          <w:tcPr>
            <w:tcW w:w="1593" w:type="pct"/>
          </w:tcPr>
          <w:p w14:paraId="3EF255E4" w14:textId="77777777" w:rsidR="00854CAA" w:rsidRPr="003F3D7F" w:rsidRDefault="00854CAA" w:rsidP="00EA601D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1D5D747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0.50</w:t>
            </w:r>
          </w:p>
        </w:tc>
        <w:tc>
          <w:tcPr>
            <w:tcW w:w="152" w:type="pct"/>
          </w:tcPr>
          <w:p w14:paraId="33B0BBA0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E1AB448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</w:rPr>
              <w:t>667,000</w:t>
            </w:r>
          </w:p>
        </w:tc>
        <w:tc>
          <w:tcPr>
            <w:tcW w:w="147" w:type="pct"/>
          </w:tcPr>
          <w:p w14:paraId="0182E8C1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1627E93E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</w:rPr>
              <w:t>333,500</w:t>
            </w:r>
          </w:p>
        </w:tc>
        <w:tc>
          <w:tcPr>
            <w:tcW w:w="147" w:type="pct"/>
          </w:tcPr>
          <w:p w14:paraId="142B9AB0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67DA0287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149" w:type="pct"/>
          </w:tcPr>
          <w:p w14:paraId="319FDA29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5C812245" w14:textId="77777777" w:rsidR="00854CAA" w:rsidRPr="003F3D7F" w:rsidRDefault="00854CAA" w:rsidP="00EA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</w:rPr>
              <w:t>250,000</w:t>
            </w:r>
          </w:p>
        </w:tc>
      </w:tr>
    </w:tbl>
    <w:p w14:paraId="5C0560BB" w14:textId="77777777" w:rsidR="0000773B" w:rsidRPr="005D2A07" w:rsidRDefault="0000773B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2E6497B" w14:textId="7112098D" w:rsidR="00D500EF" w:rsidRPr="003F3D7F" w:rsidRDefault="00D500EF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การเสนอขายหุ้นใหม่แก่ประชาชนทั่วไปเป็นครั้งแรก</w:t>
      </w:r>
    </w:p>
    <w:p w14:paraId="379DD744" w14:textId="77777777" w:rsidR="00D500EF" w:rsidRPr="006F0E48" w:rsidRDefault="00D500EF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580E8A" w14:textId="77777777" w:rsidR="00D500EF" w:rsidRPr="003F3D7F" w:rsidRDefault="00D500EF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 xml:space="preserve">ในเดือนพฤษภาคม 2562 บริษัทได้เสนอขายหุ้นสามัญแก่ประชาชนทั่วไปเป็นครั้งแรกจำนวน </w:t>
      </w:r>
      <w:r w:rsidRPr="003F3D7F">
        <w:rPr>
          <w:rFonts w:ascii="Angsana New" w:hAnsi="Angsana New"/>
          <w:sz w:val="30"/>
          <w:szCs w:val="30"/>
        </w:rPr>
        <w:t xml:space="preserve">167 </w:t>
      </w:r>
      <w:r w:rsidRPr="003F3D7F">
        <w:rPr>
          <w:rFonts w:ascii="Angsana New" w:hAnsi="Angsana New"/>
          <w:sz w:val="30"/>
          <w:szCs w:val="30"/>
          <w:cs/>
        </w:rPr>
        <w:t xml:space="preserve">ล้านหุ้น โดยเสนอขายในราคาหุ้นละ </w:t>
      </w:r>
      <w:r w:rsidRPr="003F3D7F">
        <w:rPr>
          <w:rFonts w:ascii="Angsana New" w:hAnsi="Angsana New"/>
          <w:sz w:val="30"/>
          <w:szCs w:val="30"/>
        </w:rPr>
        <w:t xml:space="preserve">2.50 </w:t>
      </w:r>
      <w:r w:rsidRPr="003F3D7F">
        <w:rPr>
          <w:rFonts w:ascii="Angsana New" w:hAnsi="Angsana New"/>
          <w:sz w:val="30"/>
          <w:szCs w:val="30"/>
          <w:cs/>
        </w:rPr>
        <w:t>บาท (มูลค่าที่ตราไว้</w:t>
      </w:r>
      <w:r w:rsidRPr="003F3D7F">
        <w:rPr>
          <w:rFonts w:ascii="Angsana New" w:hAnsi="Angsana New"/>
          <w:sz w:val="30"/>
          <w:szCs w:val="30"/>
        </w:rPr>
        <w:t xml:space="preserve"> 0.50 </w:t>
      </w:r>
      <w:r w:rsidRPr="003F3D7F">
        <w:rPr>
          <w:rFonts w:ascii="Angsana New" w:hAnsi="Angsana New"/>
          <w:sz w:val="30"/>
          <w:szCs w:val="30"/>
          <w:cs/>
        </w:rPr>
        <w:t>บาท และส่วนเกินมูลค่าหุ้นสามัญ</w:t>
      </w:r>
      <w:r w:rsidRPr="003F3D7F">
        <w:rPr>
          <w:rFonts w:ascii="Angsana New" w:hAnsi="Angsana New"/>
          <w:sz w:val="30"/>
          <w:szCs w:val="30"/>
        </w:rPr>
        <w:t xml:space="preserve"> 2.00 </w:t>
      </w:r>
      <w:r w:rsidRPr="003F3D7F">
        <w:rPr>
          <w:rFonts w:ascii="Angsana New" w:hAnsi="Angsana New"/>
          <w:sz w:val="30"/>
          <w:szCs w:val="30"/>
          <w:cs/>
        </w:rPr>
        <w:t>บาท) บริษัทได้รับเงินจากการขายหุ้นสามัญที่ออกใหม่เป็นจำนวนเงินรวม</w:t>
      </w:r>
      <w:r w:rsidRPr="003F3D7F">
        <w:rPr>
          <w:rFonts w:ascii="Angsana New" w:hAnsi="Angsana New"/>
          <w:sz w:val="30"/>
          <w:szCs w:val="30"/>
        </w:rPr>
        <w:t xml:space="preserve"> 417.50 </w:t>
      </w:r>
      <w:r w:rsidRPr="003F3D7F">
        <w:rPr>
          <w:rFonts w:ascii="Angsana New" w:hAnsi="Angsana New"/>
          <w:sz w:val="30"/>
          <w:szCs w:val="30"/>
          <w:cs/>
        </w:rPr>
        <w:t xml:space="preserve">ล้านบาท ทั้งนี้บริษัทได้จดทะเบียนเพิ่มทุนที่ชำระแล้วกับกระทรวงพาณิชย์เมื่อวันที่ </w:t>
      </w:r>
      <w:r w:rsidRPr="003F3D7F">
        <w:rPr>
          <w:rFonts w:ascii="Angsana New" w:hAnsi="Angsana New"/>
          <w:sz w:val="30"/>
          <w:szCs w:val="30"/>
        </w:rPr>
        <w:t xml:space="preserve">6 </w:t>
      </w:r>
      <w:r w:rsidRPr="003F3D7F">
        <w:rPr>
          <w:rFonts w:ascii="Angsana New" w:hAnsi="Angsana New"/>
          <w:sz w:val="30"/>
          <w:szCs w:val="30"/>
          <w:cs/>
        </w:rPr>
        <w:t xml:space="preserve">มิถุนายน 2562 และหุ้นของบริษัทเริ่มการซื้อขายในตลาดหลักทรัพย์ เอ็ม เอ ไอ </w:t>
      </w:r>
      <w:r w:rsidRPr="003F3D7F">
        <w:rPr>
          <w:rFonts w:ascii="Angsana New" w:hAnsi="Angsana New"/>
          <w:sz w:val="30"/>
          <w:szCs w:val="30"/>
        </w:rPr>
        <w:t>(</w:t>
      </w:r>
      <w:proofErr w:type="spellStart"/>
      <w:r w:rsidRPr="003F3D7F">
        <w:rPr>
          <w:rFonts w:ascii="Angsana New" w:hAnsi="Angsana New"/>
          <w:sz w:val="30"/>
          <w:szCs w:val="30"/>
        </w:rPr>
        <w:t>mai</w:t>
      </w:r>
      <w:proofErr w:type="spellEnd"/>
      <w:r w:rsidRPr="003F3D7F">
        <w:rPr>
          <w:rFonts w:ascii="Angsana New" w:hAnsi="Angsana New"/>
          <w:sz w:val="30"/>
          <w:szCs w:val="30"/>
        </w:rPr>
        <w:t>)</w:t>
      </w:r>
      <w:r w:rsidRPr="003F3D7F">
        <w:rPr>
          <w:rFonts w:ascii="Angsana New" w:hAnsi="Angsana New"/>
          <w:sz w:val="30"/>
          <w:szCs w:val="30"/>
          <w:cs/>
        </w:rPr>
        <w:t xml:space="preserve"> ในวันที่ 11  มิถุนายน 2562 ค่าใช้จ่ายที่เกี่ยวข้องโดยตรงกับการเสนอขายหุ้นจำนวน</w:t>
      </w:r>
      <w:r w:rsidRPr="003F3D7F">
        <w:rPr>
          <w:rFonts w:ascii="Angsana New" w:hAnsi="Angsana New"/>
          <w:sz w:val="30"/>
          <w:szCs w:val="30"/>
        </w:rPr>
        <w:t xml:space="preserve"> 16.09 </w:t>
      </w:r>
      <w:r w:rsidRPr="003F3D7F">
        <w:rPr>
          <w:rFonts w:ascii="Angsana New" w:hAnsi="Angsana New"/>
          <w:sz w:val="30"/>
          <w:szCs w:val="30"/>
          <w:cs/>
        </w:rPr>
        <w:t xml:space="preserve">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Pr="003F3D7F">
        <w:rPr>
          <w:rFonts w:ascii="Angsana New" w:hAnsi="Angsana New"/>
          <w:sz w:val="30"/>
          <w:szCs w:val="30"/>
        </w:rPr>
        <w:t xml:space="preserve">317.91 </w:t>
      </w:r>
      <w:r w:rsidRPr="003F3D7F">
        <w:rPr>
          <w:rFonts w:ascii="Angsana New" w:hAnsi="Angsana New"/>
          <w:sz w:val="30"/>
          <w:szCs w:val="30"/>
          <w:cs/>
        </w:rPr>
        <w:t>ล้านบาท</w:t>
      </w:r>
    </w:p>
    <w:p w14:paraId="76329EDE" w14:textId="77777777" w:rsidR="00D500EF" w:rsidRPr="006F0E48" w:rsidRDefault="00D500EF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319824" w14:textId="711A3DF2" w:rsidR="00DB6ABE" w:rsidRPr="003F3D7F" w:rsidRDefault="00EA601D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6A65DF8" w14:textId="77777777" w:rsidR="00DB6ABE" w:rsidRPr="00D500EF" w:rsidRDefault="00DB6ABE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CDF696" w14:textId="7F83B4BF" w:rsidR="002013DE" w:rsidRPr="003F3D7F" w:rsidRDefault="00EA601D" w:rsidP="0020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พ.ศ. 2535 มาตรา 51 ในกรณี</w:t>
      </w:r>
      <w:r w:rsidR="002013DE">
        <w:rPr>
          <w:rFonts w:ascii="Angsana New" w:hAnsi="Angsana New" w:hint="cs"/>
          <w:sz w:val="30"/>
          <w:szCs w:val="30"/>
          <w:cs/>
        </w:rPr>
        <w:t>ที่บริษัทเสนอขายหุ้นสูงกว่า</w:t>
      </w:r>
      <w:r w:rsidR="002013DE" w:rsidRPr="002013DE">
        <w:rPr>
          <w:rFonts w:ascii="Angsana New" w:hAnsi="Angsana New" w:hint="cs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="002013DE">
        <w:rPr>
          <w:rFonts w:ascii="Angsana New" w:hAnsi="Angsana New" w:hint="cs"/>
          <w:sz w:val="30"/>
          <w:szCs w:val="30"/>
          <w:cs/>
        </w:rPr>
        <w:t>จะนำไปจ่ายเป็นเงินปันผลไม่ได้</w:t>
      </w:r>
    </w:p>
    <w:p w14:paraId="0310ACCC" w14:textId="77777777" w:rsidR="0023782D" w:rsidRPr="00D500EF" w:rsidRDefault="0023782D" w:rsidP="00DB6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1C1D2AC" w14:textId="0C728093" w:rsidR="0023782D" w:rsidRPr="003F3D7F" w:rsidRDefault="0023782D" w:rsidP="0023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F3D7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C4163F">
        <w:rPr>
          <w:rFonts w:ascii="Angsana New" w:hAnsi="Angsana New"/>
          <w:b/>
          <w:bCs/>
          <w:sz w:val="30"/>
          <w:szCs w:val="30"/>
        </w:rPr>
        <w:t>5</w:t>
      </w:r>
      <w:r w:rsidRPr="003F3D7F">
        <w:rPr>
          <w:rFonts w:ascii="Angsana New" w:hAnsi="Angsana New"/>
          <w:b/>
          <w:bCs/>
          <w:sz w:val="30"/>
          <w:szCs w:val="30"/>
          <w:cs/>
        </w:rPr>
        <w:tab/>
      </w:r>
      <w:r w:rsidRPr="003F3D7F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3BBCBAD" w14:textId="77777777" w:rsidR="007365A9" w:rsidRPr="00D500EF" w:rsidRDefault="007365A9" w:rsidP="0023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681AFBA" w14:textId="3FAB1DB5" w:rsidR="007365A9" w:rsidRPr="003F3D7F" w:rsidRDefault="00700EDC" w:rsidP="008370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C4D90" w:rsidRPr="003F3D7F">
        <w:rPr>
          <w:rFonts w:ascii="Angsana New" w:hAnsi="Angsana New" w:hint="cs"/>
          <w:sz w:val="30"/>
          <w:szCs w:val="30"/>
          <w:cs/>
        </w:rPr>
        <w:t>1 กุมภาพันธ์ 2556</w:t>
      </w:r>
      <w:r w:rsidRPr="003F3D7F">
        <w:rPr>
          <w:rFonts w:ascii="Angsana New" w:hAnsi="Angsana New"/>
          <w:sz w:val="30"/>
          <w:szCs w:val="30"/>
        </w:rPr>
        <w:t xml:space="preserve"> </w:t>
      </w:r>
      <w:r w:rsidR="007365A9" w:rsidRPr="003F3D7F">
        <w:rPr>
          <w:rFonts w:ascii="Angsana New" w:hAnsi="Angsana New" w:hint="cs"/>
          <w:sz w:val="30"/>
          <w:szCs w:val="30"/>
          <w:cs/>
        </w:rPr>
        <w:t>กลุ่มผู้ถือหุ้นรายใหญ่ของบริษัทได้ทำสัญญาซื้อขายหุ้นส่วนตัวกับผู้ถือหุ้นรายย่อยและบุคคลภายนอกในราคาที่ตกลงร่วมกัน ซึ่ง</w:t>
      </w:r>
      <w:r w:rsidR="00EA601D">
        <w:rPr>
          <w:rFonts w:ascii="Angsana New" w:hAnsi="Angsana New" w:hint="cs"/>
          <w:sz w:val="30"/>
          <w:szCs w:val="30"/>
          <w:cs/>
        </w:rPr>
        <w:t>เป็นราคาที่</w:t>
      </w:r>
      <w:r w:rsidR="007365A9" w:rsidRPr="003F3D7F">
        <w:rPr>
          <w:rFonts w:ascii="Angsana New" w:hAnsi="Angsana New" w:hint="cs"/>
          <w:sz w:val="30"/>
          <w:szCs w:val="30"/>
          <w:cs/>
        </w:rPr>
        <w:t>ต่ำกว่าประมาณการมูลค่ายุติธรรม ผลต่างดังกล่าวถือเป็นรายจ่ายโดยใช้หุ้นเป็นเกณฑ์</w:t>
      </w:r>
      <w:r w:rsidR="007365A9" w:rsidRPr="003F3D7F">
        <w:rPr>
          <w:rFonts w:ascii="Angsana New" w:hAnsi="Angsana New"/>
          <w:sz w:val="30"/>
          <w:szCs w:val="30"/>
        </w:rPr>
        <w:t> </w:t>
      </w:r>
    </w:p>
    <w:p w14:paraId="744D188F" w14:textId="77777777" w:rsidR="005D2A07" w:rsidRDefault="005D2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7A62FD" w14:textId="3E7D9F17" w:rsidR="00464044" w:rsidRPr="005D6404" w:rsidRDefault="00464044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6404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C4163F" w:rsidRPr="005D6404">
        <w:rPr>
          <w:rFonts w:ascii="Angsana New" w:hAnsi="Angsana New"/>
          <w:b/>
          <w:bCs/>
          <w:sz w:val="30"/>
          <w:szCs w:val="30"/>
        </w:rPr>
        <w:t>6</w:t>
      </w:r>
      <w:r w:rsidRPr="005D6404">
        <w:rPr>
          <w:rFonts w:ascii="Angsana New" w:hAnsi="Angsana New"/>
          <w:b/>
          <w:bCs/>
          <w:sz w:val="30"/>
          <w:szCs w:val="30"/>
          <w:cs/>
        </w:rPr>
        <w:tab/>
      </w:r>
      <w:r w:rsidRPr="005D6404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423437C3" w14:textId="77777777" w:rsidR="00464044" w:rsidRPr="005D6404" w:rsidRDefault="00464044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4C01FD" w14:textId="77777777" w:rsidR="000356C6" w:rsidRPr="005D6404" w:rsidRDefault="000356C6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D6404">
        <w:rPr>
          <w:rFonts w:ascii="Angsana New" w:eastAsia="Times New Roman" w:hAnsi="Angsana New" w:hint="cs"/>
          <w:sz w:val="30"/>
          <w:szCs w:val="30"/>
          <w:cs/>
        </w:rPr>
        <w:t>สำรองประกอบด้วย</w:t>
      </w:r>
    </w:p>
    <w:p w14:paraId="46F5320F" w14:textId="10403AB6" w:rsidR="000356C6" w:rsidRPr="005D6404" w:rsidRDefault="000356C6" w:rsidP="00464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8E398C" w14:textId="77777777" w:rsidR="00142076" w:rsidRPr="005D6404" w:rsidRDefault="00142076" w:rsidP="00142076">
      <w:pPr>
        <w:tabs>
          <w:tab w:val="clear" w:pos="454"/>
          <w:tab w:val="left" w:pos="540"/>
        </w:tabs>
        <w:ind w:left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5D6404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5D6404">
        <w:rPr>
          <w:rFonts w:ascii="Angsana New" w:eastAsia="Times New Roman" w:hAnsi="Angsana New"/>
          <w:b/>
          <w:bCs/>
          <w:i/>
          <w:iCs/>
          <w:sz w:val="30"/>
          <w:szCs w:val="30"/>
        </w:rPr>
        <w:t>/</w:t>
      </w:r>
      <w:r w:rsidRPr="005D6404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3642905E" w14:textId="77777777" w:rsidR="00142076" w:rsidRPr="005D6404" w:rsidRDefault="00142076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A93E31" w14:textId="5393A49A" w:rsidR="00142076" w:rsidRPr="005D6404" w:rsidRDefault="00142076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  <w:r w:rsidRPr="005D6404">
        <w:rPr>
          <w:rFonts w:ascii="Angsana New" w:eastAsia="Times New Roman" w:hAnsi="Angsana New"/>
          <w:b/>
          <w:bCs/>
          <w:sz w:val="30"/>
          <w:szCs w:val="30"/>
          <w:cs/>
        </w:rPr>
        <w:t>สำรองตามกฎหมาย</w:t>
      </w:r>
    </w:p>
    <w:p w14:paraId="3A9B184A" w14:textId="77777777" w:rsidR="005D6404" w:rsidRPr="005D6404" w:rsidRDefault="005D6404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</w:p>
    <w:p w14:paraId="21C3A1B0" w14:textId="322B1A42" w:rsidR="00142076" w:rsidRPr="005D6404" w:rsidRDefault="00142076" w:rsidP="00142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eastAsia="Times New Roman" w:hAnsi="Angsana New"/>
          <w:sz w:val="30"/>
          <w:szCs w:val="30"/>
        </w:rPr>
      </w:pPr>
      <w:r w:rsidRPr="005D6404">
        <w:rPr>
          <w:rFonts w:ascii="Angsana New" w:eastAsia="Times New Roman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D6404">
        <w:rPr>
          <w:rFonts w:ascii="Angsana New" w:eastAsia="Times New Roman" w:hAnsi="Angsana New"/>
          <w:sz w:val="30"/>
          <w:szCs w:val="30"/>
        </w:rPr>
        <w:t>2535</w:t>
      </w:r>
      <w:r w:rsidRPr="005D6404">
        <w:rPr>
          <w:rFonts w:ascii="Angsana New" w:eastAsia="Times New Roman" w:hAnsi="Angsana New"/>
          <w:sz w:val="30"/>
          <w:szCs w:val="30"/>
          <w:cs/>
        </w:rPr>
        <w:t xml:space="preserve"> มาตรา </w:t>
      </w:r>
      <w:r w:rsidRPr="005D6404">
        <w:rPr>
          <w:rFonts w:ascii="Angsana New" w:eastAsia="Times New Roman" w:hAnsi="Angsana New"/>
          <w:sz w:val="30"/>
          <w:szCs w:val="30"/>
        </w:rPr>
        <w:t>116</w:t>
      </w:r>
      <w:r w:rsidRPr="005D6404">
        <w:rPr>
          <w:rFonts w:ascii="Angsana New" w:eastAsia="Times New Roman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5D6404">
        <w:rPr>
          <w:rFonts w:ascii="Angsana New" w:eastAsia="Times New Roman" w:hAnsi="Angsana New"/>
          <w:sz w:val="30"/>
          <w:szCs w:val="30"/>
        </w:rPr>
        <w:t>“</w:t>
      </w:r>
      <w:r w:rsidRPr="005D6404">
        <w:rPr>
          <w:rFonts w:ascii="Angsana New" w:eastAsia="Times New Roman" w:hAnsi="Angsana New"/>
          <w:sz w:val="30"/>
          <w:szCs w:val="30"/>
          <w:cs/>
        </w:rPr>
        <w:t>สำรองตามกฎหมาย</w:t>
      </w:r>
      <w:r w:rsidRPr="005D6404">
        <w:rPr>
          <w:rFonts w:ascii="Angsana New" w:eastAsia="Times New Roman" w:hAnsi="Angsana New"/>
          <w:sz w:val="30"/>
          <w:szCs w:val="30"/>
        </w:rPr>
        <w:t>”</w:t>
      </w:r>
      <w:r w:rsidRPr="005D6404">
        <w:rPr>
          <w:rFonts w:ascii="Angsana New" w:eastAsia="Times New Roman" w:hAnsi="Angsana New"/>
          <w:sz w:val="30"/>
          <w:szCs w:val="30"/>
          <w:cs/>
        </w:rPr>
        <w:t xml:space="preserve">) อย่างน้อยร้อยละ </w:t>
      </w:r>
      <w:r w:rsidRPr="005D6404">
        <w:rPr>
          <w:rFonts w:ascii="Angsana New" w:eastAsia="Times New Roman" w:hAnsi="Angsana New"/>
          <w:sz w:val="30"/>
          <w:szCs w:val="30"/>
        </w:rPr>
        <w:t xml:space="preserve">5 </w:t>
      </w:r>
      <w:r w:rsidRPr="005D6404">
        <w:rPr>
          <w:rFonts w:ascii="Angsana New" w:eastAsia="Times New Roman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D6404">
        <w:rPr>
          <w:rFonts w:ascii="Angsana New" w:eastAsia="Times New Roman" w:hAnsi="Angsana New"/>
          <w:sz w:val="30"/>
          <w:szCs w:val="30"/>
        </w:rPr>
        <w:t xml:space="preserve">10 </w:t>
      </w:r>
      <w:r w:rsidRPr="005D6404">
        <w:rPr>
          <w:rFonts w:ascii="Angsana New" w:eastAsia="Times New Roman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209C14C0" w14:textId="77777777" w:rsidR="009C2E79" w:rsidRPr="005D6404" w:rsidRDefault="009C2E79" w:rsidP="00FA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57D89EAD" w14:textId="5AB659B3" w:rsidR="00FA2F3D" w:rsidRPr="005D6404" w:rsidRDefault="00FA2F3D" w:rsidP="00FA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5D6404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0236C869" w14:textId="77777777" w:rsidR="00D436A7" w:rsidRPr="005D6404" w:rsidRDefault="00D436A7" w:rsidP="00FA2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2C4C2665" w14:textId="77777777" w:rsidR="00F3010D" w:rsidRPr="005D6404" w:rsidRDefault="00FA2F3D" w:rsidP="00F3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D6404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0069B87A" w14:textId="77777777" w:rsidR="00F3010D" w:rsidRPr="005D6404" w:rsidRDefault="00F3010D" w:rsidP="00F3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D6D43E" w14:textId="3C956147" w:rsidR="00E02551" w:rsidRPr="005D6404" w:rsidRDefault="00C4163F" w:rsidP="00F3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6404">
        <w:rPr>
          <w:rFonts w:ascii="Angsana New" w:hAnsi="Angsana New"/>
          <w:b/>
          <w:bCs/>
          <w:sz w:val="30"/>
          <w:szCs w:val="30"/>
        </w:rPr>
        <w:t>17</w:t>
      </w:r>
      <w:r w:rsidR="00E02551" w:rsidRPr="005D6404">
        <w:rPr>
          <w:rFonts w:ascii="Angsana New" w:hAnsi="Angsana New"/>
          <w:b/>
          <w:bCs/>
          <w:sz w:val="30"/>
          <w:szCs w:val="30"/>
          <w:cs/>
        </w:rPr>
        <w:tab/>
        <w:t>ส่วน</w:t>
      </w:r>
      <w:r w:rsidR="002A4621" w:rsidRPr="005D6404">
        <w:rPr>
          <w:rFonts w:ascii="Angsana New" w:hAnsi="Angsana New"/>
          <w:b/>
          <w:bCs/>
          <w:sz w:val="30"/>
          <w:szCs w:val="30"/>
          <w:cs/>
        </w:rPr>
        <w:t>งาน</w:t>
      </w:r>
      <w:r w:rsidR="00E02551" w:rsidRPr="005D6404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  <w:r w:rsidR="00F343A0" w:rsidRPr="005D6404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6994A02" w14:textId="77777777" w:rsidR="00F57568" w:rsidRPr="005D6404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B8FDC7" w14:textId="7764000C" w:rsidR="00E076AF" w:rsidRPr="005D6404" w:rsidRDefault="00F3010D" w:rsidP="00E076A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D6404">
        <w:rPr>
          <w:rFonts w:ascii="Angsana New" w:hAnsi="Angsana New" w:hint="cs"/>
          <w:sz w:val="30"/>
          <w:szCs w:val="30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="00B5016B" w:rsidRPr="005D6404">
        <w:rPr>
          <w:rFonts w:ascii="Angsana New" w:hAnsi="Angsana New"/>
          <w:sz w:val="30"/>
          <w:szCs w:val="30"/>
        </w:rPr>
        <w:br/>
      </w:r>
      <w:r w:rsidRPr="005D6404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 ผู้มีอำนาจตัดสินใจสูงสุดด้านการดำเนินงานของบริษัท</w:t>
      </w:r>
      <w:r w:rsidR="00F064E9" w:rsidRPr="005D6404">
        <w:rPr>
          <w:rFonts w:ascii="Angsana New" w:hAnsi="Angsana New" w:hint="cs"/>
          <w:sz w:val="30"/>
          <w:szCs w:val="30"/>
          <w:cs/>
        </w:rPr>
        <w:t>คือ</w:t>
      </w:r>
      <w:r w:rsidRPr="005D6404">
        <w:rPr>
          <w:rFonts w:ascii="Angsana New" w:hAnsi="Angsana New" w:hint="cs"/>
          <w:sz w:val="30"/>
          <w:szCs w:val="30"/>
          <w:cs/>
        </w:rPr>
        <w:t>กรรมการบริษัท</w:t>
      </w:r>
    </w:p>
    <w:p w14:paraId="20EC86F9" w14:textId="77777777" w:rsidR="00E076AF" w:rsidRPr="005D6404" w:rsidRDefault="00E076AF" w:rsidP="00E076A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D02C378" w14:textId="1E9D4188" w:rsidR="00E076AF" w:rsidRPr="005D6404" w:rsidRDefault="00E076AF" w:rsidP="00E076A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6404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กลุ่มบริษัทดำเนินธุรกิจหลักใน 3 ส่วนงาน คือการจำหน่ายรถยนต์ สินเชื่อเช่าซื้อ และการรับซื้อสิทธิเรียกร้อง </w:t>
      </w:r>
      <w:r w:rsidRPr="005D6404">
        <w:rPr>
          <w:rFonts w:ascii="Angsana New" w:hAnsi="Angsana New"/>
          <w:sz w:val="30"/>
          <w:szCs w:val="30"/>
          <w:cs/>
        </w:rPr>
        <w:br/>
        <w:t xml:space="preserve">โดยทั้ง 3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และการรับซื้อสิทธิเรียกร้องรับรู้โดยใช้วิธีอัตราดอกเบี้ยที่แท้จริง </w:t>
      </w:r>
      <w:r w:rsidRPr="005D6404">
        <w:rPr>
          <w:rFonts w:ascii="Angsana New" w:hAnsi="Angsana New"/>
          <w:sz w:val="30"/>
          <w:szCs w:val="30"/>
        </w:rPr>
        <w:t xml:space="preserve">(Effective interest rate method) </w:t>
      </w:r>
      <w:r w:rsidRPr="005D6404">
        <w:rPr>
          <w:rFonts w:ascii="Angsana New" w:hAnsi="Angsana New"/>
          <w:sz w:val="30"/>
          <w:szCs w:val="30"/>
          <w:cs/>
        </w:rPr>
        <w:t>ตลอดอายุสัญญา</w:t>
      </w:r>
    </w:p>
    <w:p w14:paraId="5E11913B" w14:textId="77777777" w:rsidR="00285142" w:rsidRPr="005D6404" w:rsidRDefault="00285142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8B834D" w14:textId="77777777" w:rsidR="005D6404" w:rsidRDefault="005D6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FD7EF1" w14:textId="6AFF9F34" w:rsidR="004F56F1" w:rsidRPr="005D6404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D640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ข้อมูลตามส่วนที่รายงาน</w:t>
      </w:r>
    </w:p>
    <w:p w14:paraId="31FBBCB7" w14:textId="77777777" w:rsidR="00E02551" w:rsidRPr="005D6404" w:rsidRDefault="00E02551" w:rsidP="00D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D551B3" w:rsidRPr="003F3D7F" w14:paraId="27CB3CBB" w14:textId="77777777" w:rsidTr="002013DE">
        <w:trPr>
          <w:trHeight w:val="380"/>
          <w:tblHeader/>
        </w:trPr>
        <w:tc>
          <w:tcPr>
            <w:tcW w:w="1963" w:type="pct"/>
          </w:tcPr>
          <w:p w14:paraId="2183982B" w14:textId="77777777" w:rsidR="00D551B3" w:rsidRPr="003F3D7F" w:rsidRDefault="00D551B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14:paraId="50715B5F" w14:textId="77777777" w:rsidR="00D551B3" w:rsidRPr="003F3D7F" w:rsidRDefault="00D551B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C30FE1"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2551" w:rsidRPr="003F3D7F" w14:paraId="16BC35F4" w14:textId="77777777" w:rsidTr="002013DE">
        <w:trPr>
          <w:trHeight w:val="380"/>
          <w:tblHeader/>
        </w:trPr>
        <w:tc>
          <w:tcPr>
            <w:tcW w:w="1963" w:type="pct"/>
          </w:tcPr>
          <w:p w14:paraId="3AE59705" w14:textId="77777777" w:rsidR="00E02551" w:rsidRPr="003F3D7F" w:rsidRDefault="00E02551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4DF606E" w14:textId="77777777" w:rsidR="00E02551" w:rsidRPr="003F3D7F" w:rsidRDefault="00D551B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14:paraId="5883059F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357B7E4D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5DA92C22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E0EFE3A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14:paraId="603BC3CC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6FD342F2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412B" w:rsidRPr="003F3D7F" w14:paraId="68D83519" w14:textId="77777777" w:rsidTr="002013DE">
        <w:trPr>
          <w:trHeight w:val="380"/>
          <w:tblHeader/>
        </w:trPr>
        <w:tc>
          <w:tcPr>
            <w:tcW w:w="1963" w:type="pct"/>
          </w:tcPr>
          <w:p w14:paraId="4D6E84D1" w14:textId="77777777" w:rsidR="00E02551" w:rsidRPr="003F3D7F" w:rsidRDefault="00AC33F2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31 ธันวาคม</w:t>
            </w:r>
            <w:r w:rsidR="00754D68" w:rsidRPr="003F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551B3"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2562</w:t>
            </w:r>
          </w:p>
        </w:tc>
        <w:tc>
          <w:tcPr>
            <w:tcW w:w="654" w:type="pct"/>
          </w:tcPr>
          <w:p w14:paraId="23EA2217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14:paraId="682A8FDD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3DE0460" w14:textId="77777777" w:rsidR="00E02551" w:rsidRPr="003F3D7F" w:rsidRDefault="00A24DA5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14:paraId="375AB0B7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D3A2E27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14:paraId="2C09678F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FD6A72C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02551" w:rsidRPr="003F3D7F" w14:paraId="79AF8F4E" w14:textId="77777777" w:rsidTr="002013DE">
        <w:trPr>
          <w:trHeight w:val="95"/>
          <w:tblHeader/>
        </w:trPr>
        <w:tc>
          <w:tcPr>
            <w:tcW w:w="1963" w:type="pct"/>
          </w:tcPr>
          <w:p w14:paraId="4979F27F" w14:textId="77777777" w:rsidR="00E02551" w:rsidRPr="003F3D7F" w:rsidRDefault="00E02551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14:paraId="6658D9FC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412B" w:rsidRPr="003F3D7F" w14:paraId="266BCC57" w14:textId="77777777" w:rsidTr="006F0E48">
        <w:tc>
          <w:tcPr>
            <w:tcW w:w="1963" w:type="pct"/>
          </w:tcPr>
          <w:p w14:paraId="5F199FB7" w14:textId="77777777" w:rsidR="00E02551" w:rsidRPr="003F3D7F" w:rsidRDefault="00E02551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14:paraId="75111D66" w14:textId="1BDB4070" w:rsidR="00E02551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eastAsia"/>
                <w:sz w:val="28"/>
                <w:szCs w:val="28"/>
                <w:lang w:eastAsia="zh-CN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9,294</w:t>
            </w:r>
          </w:p>
        </w:tc>
        <w:tc>
          <w:tcPr>
            <w:tcW w:w="138" w:type="pct"/>
          </w:tcPr>
          <w:p w14:paraId="2CA1BDCE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3FB431A" w14:textId="3E07F8F2" w:rsidR="00E02551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186,627</w:t>
            </w:r>
          </w:p>
        </w:tc>
        <w:tc>
          <w:tcPr>
            <w:tcW w:w="137" w:type="pct"/>
          </w:tcPr>
          <w:p w14:paraId="694A3048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E2B3350" w14:textId="4ECC6C25" w:rsidR="00E02551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1,057</w:t>
            </w:r>
          </w:p>
        </w:tc>
        <w:tc>
          <w:tcPr>
            <w:tcW w:w="138" w:type="pct"/>
          </w:tcPr>
          <w:p w14:paraId="3A5C7940" w14:textId="77777777" w:rsidR="00E02551" w:rsidRPr="003F3D7F" w:rsidRDefault="00E02551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8A46964" w14:textId="0DA0CD09" w:rsidR="00E02551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446,978</w:t>
            </w:r>
          </w:p>
        </w:tc>
      </w:tr>
      <w:tr w:rsidR="00C01DE3" w:rsidRPr="003F3D7F" w14:paraId="4DB8DA26" w14:textId="77777777" w:rsidTr="006F0E48">
        <w:tc>
          <w:tcPr>
            <w:tcW w:w="1963" w:type="pct"/>
          </w:tcPr>
          <w:p w14:paraId="108AE320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14:paraId="3B37FAF9" w14:textId="1EC9E366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(249,650)</w:t>
            </w:r>
          </w:p>
        </w:tc>
        <w:tc>
          <w:tcPr>
            <w:tcW w:w="138" w:type="pct"/>
          </w:tcPr>
          <w:p w14:paraId="6DA3ECB5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4BCDC2E" w14:textId="52E643C4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C57B771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C251EA6" w14:textId="135D9AFD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715B3C6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69E9B4E" w14:textId="35ABDF8B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(249,650)</w:t>
            </w:r>
          </w:p>
        </w:tc>
      </w:tr>
      <w:tr w:rsidR="00C01DE3" w:rsidRPr="003F3D7F" w14:paraId="702B79D4" w14:textId="77777777" w:rsidTr="006F0E48">
        <w:tc>
          <w:tcPr>
            <w:tcW w:w="1963" w:type="pct"/>
          </w:tcPr>
          <w:p w14:paraId="4795C357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73AAC9" w14:textId="42257EFF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B6BB41E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DE9A73C" w14:textId="1768B0E4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(29,385)</w:t>
            </w:r>
          </w:p>
        </w:tc>
        <w:tc>
          <w:tcPr>
            <w:tcW w:w="137" w:type="pct"/>
          </w:tcPr>
          <w:p w14:paraId="47C1757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63C38FA5" w14:textId="6044A283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(468)</w:t>
            </w:r>
          </w:p>
        </w:tc>
        <w:tc>
          <w:tcPr>
            <w:tcW w:w="138" w:type="pct"/>
          </w:tcPr>
          <w:p w14:paraId="606AA919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76E5FD18" w14:textId="7C3037F8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(29,853)</w:t>
            </w:r>
          </w:p>
        </w:tc>
      </w:tr>
      <w:tr w:rsidR="00C01DE3" w:rsidRPr="003F3D7F" w14:paraId="1D5CF408" w14:textId="77777777" w:rsidTr="006F0E48">
        <w:tc>
          <w:tcPr>
            <w:tcW w:w="1963" w:type="pct"/>
          </w:tcPr>
          <w:p w14:paraId="4EED9A73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C4AFEEE" w14:textId="0F6AA7AD" w:rsidR="00C01DE3" w:rsidRPr="003F3D7F" w:rsidRDefault="00560020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9,644</w:t>
            </w:r>
          </w:p>
        </w:tc>
        <w:tc>
          <w:tcPr>
            <w:tcW w:w="138" w:type="pct"/>
          </w:tcPr>
          <w:p w14:paraId="3422991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2E57329D" w14:textId="0CEFE999" w:rsidR="00C01DE3" w:rsidRPr="003F3D7F" w:rsidRDefault="00560020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157,242</w:t>
            </w:r>
          </w:p>
        </w:tc>
        <w:tc>
          <w:tcPr>
            <w:tcW w:w="137" w:type="pct"/>
          </w:tcPr>
          <w:p w14:paraId="623D7A2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6B8481E2" w14:textId="5EE368BC" w:rsidR="00C01DE3" w:rsidRPr="003F3D7F" w:rsidRDefault="00560020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38" w:type="pct"/>
          </w:tcPr>
          <w:p w14:paraId="5577B921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6D0614E8" w14:textId="64CBA020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167,475</w:t>
            </w:r>
          </w:p>
        </w:tc>
      </w:tr>
      <w:tr w:rsidR="00C01DE3" w:rsidRPr="003F3D7F" w14:paraId="67CAAAF6" w14:textId="77777777" w:rsidTr="006F0E48">
        <w:tc>
          <w:tcPr>
            <w:tcW w:w="1963" w:type="pct"/>
          </w:tcPr>
          <w:p w14:paraId="120A922D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3A9695D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DFE927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A45149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7343514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8E53801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7CA23C07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6E5C530" w14:textId="7DA0C554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22,507</w:t>
            </w:r>
          </w:p>
        </w:tc>
      </w:tr>
      <w:tr w:rsidR="00C01DE3" w:rsidRPr="003F3D7F" w14:paraId="4D56121A" w14:textId="77777777" w:rsidTr="006F0E48">
        <w:tc>
          <w:tcPr>
            <w:tcW w:w="1963" w:type="pct"/>
          </w:tcPr>
          <w:p w14:paraId="650D8831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14:paraId="532E9E0F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E72929F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C6FAA30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2E0D7C4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6C25C5C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95E0D76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837521F" w14:textId="1D9EDC14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(25,627)</w:t>
            </w:r>
          </w:p>
        </w:tc>
      </w:tr>
      <w:tr w:rsidR="00C01DE3" w:rsidRPr="003F3D7F" w14:paraId="1925F194" w14:textId="77777777" w:rsidTr="006F0E48">
        <w:tc>
          <w:tcPr>
            <w:tcW w:w="1963" w:type="pct"/>
          </w:tcPr>
          <w:p w14:paraId="7A015B0A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14:paraId="210E888B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599045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A48D1F4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6AB4EA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4F4AA9E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9423C59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D121113" w14:textId="764FEE3A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(83,723)</w:t>
            </w:r>
          </w:p>
        </w:tc>
      </w:tr>
      <w:tr w:rsidR="00C01DE3" w:rsidRPr="003F3D7F" w14:paraId="027D3D58" w14:textId="77777777" w:rsidTr="006F0E48">
        <w:tc>
          <w:tcPr>
            <w:tcW w:w="1963" w:type="pct"/>
          </w:tcPr>
          <w:p w14:paraId="5FB16EEA" w14:textId="77777777" w:rsidR="00C01DE3" w:rsidRPr="003F3D7F" w:rsidRDefault="00C01DE3" w:rsidP="005D2A0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14:paraId="34F8F108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D439A92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358DA4A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5F1D3A4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7950E68F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FA9EDB1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5106EF4" w14:textId="5860C17F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(1,046)</w:t>
            </w:r>
          </w:p>
        </w:tc>
      </w:tr>
      <w:tr w:rsidR="00C01DE3" w:rsidRPr="003F3D7F" w14:paraId="235D4D30" w14:textId="77777777" w:rsidTr="006F0E48">
        <w:tc>
          <w:tcPr>
            <w:tcW w:w="1963" w:type="pct"/>
          </w:tcPr>
          <w:p w14:paraId="19A6FD03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14:paraId="36451DBB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4925DE9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E29785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7FB0431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3DC8A10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EA985D8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688076E0" w14:textId="17535FEF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79,586</w:t>
            </w:r>
          </w:p>
        </w:tc>
      </w:tr>
      <w:tr w:rsidR="00C01DE3" w:rsidRPr="003F3D7F" w14:paraId="56D52EB8" w14:textId="77777777" w:rsidTr="006F0E48">
        <w:tc>
          <w:tcPr>
            <w:tcW w:w="1963" w:type="pct"/>
          </w:tcPr>
          <w:p w14:paraId="4D66EDCC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14:paraId="00BD9044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3543C6D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19ECC28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40B0676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603CBFC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AB56AB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CCB1AF0" w14:textId="6E464CA5" w:rsidR="00C01DE3" w:rsidRPr="003F3D7F" w:rsidRDefault="009E15BA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150C9">
              <w:rPr>
                <w:rFonts w:ascii="Angsana New" w:hAnsi="Angsana New"/>
                <w:sz w:val="28"/>
                <w:szCs w:val="28"/>
              </w:rPr>
              <w:t>13,6</w:t>
            </w:r>
            <w:r w:rsidR="00255ED1">
              <w:rPr>
                <w:rFonts w:ascii="Angsana New" w:hAnsi="Angsana New"/>
                <w:sz w:val="28"/>
                <w:szCs w:val="28"/>
              </w:rPr>
              <w:t>0</w:t>
            </w:r>
            <w:r w:rsidR="0082443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1DE3" w:rsidRPr="003F3D7F" w14:paraId="73EBC241" w14:textId="77777777" w:rsidTr="006F0E48">
        <w:tc>
          <w:tcPr>
            <w:tcW w:w="1963" w:type="pct"/>
          </w:tcPr>
          <w:p w14:paraId="4B6E3843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F064E9"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54" w:type="pct"/>
          </w:tcPr>
          <w:p w14:paraId="5E714000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9B11BC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5A83DB6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F8552D8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08C7DA1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7605C7D1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6CF909D" w14:textId="416B72B5" w:rsidR="00C01DE3" w:rsidRPr="003F3D7F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65,9</w:t>
            </w:r>
            <w:r w:rsidR="00255ED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82443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C01DE3" w:rsidRPr="00560BBD" w14:paraId="445B433B" w14:textId="77777777" w:rsidTr="006F0E48">
        <w:tc>
          <w:tcPr>
            <w:tcW w:w="1963" w:type="pct"/>
          </w:tcPr>
          <w:p w14:paraId="3688350B" w14:textId="77777777" w:rsidR="00C01DE3" w:rsidRPr="00560BBD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14:paraId="2267C389" w14:textId="77777777" w:rsidR="00C01DE3" w:rsidRPr="00560BBD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1C51EC3" w14:textId="77777777" w:rsidR="00C01DE3" w:rsidRPr="00560BBD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4" w:type="pct"/>
          </w:tcPr>
          <w:p w14:paraId="0239D6F7" w14:textId="77777777" w:rsidR="00C01DE3" w:rsidRPr="00560BBD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FF87714" w14:textId="77777777" w:rsidR="00C01DE3" w:rsidRPr="00560BBD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</w:tcPr>
          <w:p w14:paraId="79FD37B0" w14:textId="77777777" w:rsidR="00C01DE3" w:rsidRPr="00560BBD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24E5633" w14:textId="77777777" w:rsidR="00C01DE3" w:rsidRPr="00560BBD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</w:tcPr>
          <w:p w14:paraId="124D8E5D" w14:textId="77777777" w:rsidR="00C01DE3" w:rsidRPr="00560BBD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DE3" w:rsidRPr="003F3D7F" w14:paraId="5F77A1B5" w14:textId="77777777" w:rsidTr="006F0E48">
        <w:tc>
          <w:tcPr>
            <w:tcW w:w="1963" w:type="pct"/>
          </w:tcPr>
          <w:p w14:paraId="7C2EF6D0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14:paraId="30BF753C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C015963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ACEF599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0B09EC4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2C770CF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83FAA77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5D7B54F8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1DE3" w:rsidRPr="003F3D7F" w14:paraId="7BAA0052" w14:textId="77777777" w:rsidTr="006F0E48">
        <w:tc>
          <w:tcPr>
            <w:tcW w:w="1963" w:type="pct"/>
          </w:tcPr>
          <w:p w14:paraId="0B838103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3F3D7F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="00AC33F2" w:rsidRPr="003F3D7F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="00AC33F2" w:rsidRPr="003F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654" w:type="pct"/>
          </w:tcPr>
          <w:p w14:paraId="4EF904E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23E6105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E1CD8C0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3B43915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3FEB3DF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D47324D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E6B0EDF" w14:textId="77777777" w:rsidR="00892EAC" w:rsidRDefault="00892EAC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  <w:p w14:paraId="1F6187F8" w14:textId="5B9694B3" w:rsidR="00F150C9" w:rsidRPr="003F3D7F" w:rsidRDefault="00560BBD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1,200,300</w:t>
            </w:r>
          </w:p>
        </w:tc>
      </w:tr>
      <w:tr w:rsidR="00C01DE3" w:rsidRPr="003F3D7F" w14:paraId="0073DD7D" w14:textId="77777777" w:rsidTr="006F0E48">
        <w:tc>
          <w:tcPr>
            <w:tcW w:w="1963" w:type="pct"/>
          </w:tcPr>
          <w:p w14:paraId="43DB31B7" w14:textId="285EF58D" w:rsidR="00C01DE3" w:rsidRPr="003F3D7F" w:rsidRDefault="00043439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  <w:r w:rsidR="00C01DE3" w:rsidRPr="003F3D7F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="00560020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 w:rsidR="00C01DE3" w:rsidRPr="003F3D7F">
              <w:rPr>
                <w:rFonts w:ascii="Angsana New" w:hAnsi="Angsana New"/>
                <w:sz w:val="28"/>
                <w:szCs w:val="28"/>
                <w:cs/>
              </w:rPr>
              <w:t xml:space="preserve">และอุปกรณ์ </w:t>
            </w:r>
            <w:r w:rsidR="00F150C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F150C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01DE3" w:rsidRPr="003F3D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C33F2" w:rsidRPr="003F3D7F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="00AC33F2" w:rsidRPr="003F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1DE3" w:rsidRPr="003F3D7F">
              <w:rPr>
                <w:rFonts w:ascii="Angsana New" w:hAnsi="Angsana New"/>
                <w:sz w:val="28"/>
                <w:szCs w:val="28"/>
                <w:cs/>
              </w:rPr>
              <w:t xml:space="preserve">2562 </w:t>
            </w:r>
          </w:p>
        </w:tc>
        <w:tc>
          <w:tcPr>
            <w:tcW w:w="654" w:type="pct"/>
          </w:tcPr>
          <w:p w14:paraId="4B0F10EC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C09069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214F05C2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F9CA5B6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678E26D5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374B2FD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C3D3788" w14:textId="77777777" w:rsidR="00F150C9" w:rsidRDefault="00F150C9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  <w:p w14:paraId="3F03662F" w14:textId="63534E73" w:rsidR="00560BBD" w:rsidRPr="003F3D7F" w:rsidRDefault="00560BBD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20,127</w:t>
            </w:r>
          </w:p>
        </w:tc>
      </w:tr>
      <w:tr w:rsidR="00C01DE3" w:rsidRPr="003F3D7F" w14:paraId="2CF7C558" w14:textId="77777777" w:rsidTr="006F0E48">
        <w:tc>
          <w:tcPr>
            <w:tcW w:w="1963" w:type="pct"/>
          </w:tcPr>
          <w:p w14:paraId="7804B1AA" w14:textId="77777777" w:rsidR="00C01DE3" w:rsidRPr="003F3D7F" w:rsidRDefault="00C01DE3" w:rsidP="005D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="00AC33F2" w:rsidRPr="003F3D7F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="00AC33F2" w:rsidRPr="003F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654" w:type="pct"/>
          </w:tcPr>
          <w:p w14:paraId="6720BBDF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DD43BC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206B62A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6870D72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61BC45B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2489DCB" w14:textId="77777777" w:rsidR="00C01DE3" w:rsidRPr="003F3D7F" w:rsidRDefault="00C01DE3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6DA3A34" w14:textId="5D4A9171" w:rsidR="00C01DE3" w:rsidRPr="003F3D7F" w:rsidRDefault="00560BBD" w:rsidP="005D2A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1,338,</w:t>
            </w:r>
            <w:r w:rsidR="00824437">
              <w:rPr>
                <w:rFonts w:ascii="Angsana New" w:hAnsi="Angsana New"/>
                <w:sz w:val="28"/>
                <w:szCs w:val="28"/>
              </w:rPr>
              <w:t>682</w:t>
            </w:r>
          </w:p>
        </w:tc>
      </w:tr>
    </w:tbl>
    <w:p w14:paraId="511267BA" w14:textId="77777777" w:rsidR="003C0CAB" w:rsidRPr="003F3D7F" w:rsidRDefault="003C0CAB">
      <w:pPr>
        <w:rPr>
          <w:rFonts w:ascii="Angsana New" w:hAnsi="Angsana New"/>
        </w:rPr>
      </w:pPr>
    </w:p>
    <w:p w14:paraId="4A2230B3" w14:textId="692A016D" w:rsidR="00531DCA" w:rsidRDefault="0053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bookmarkStart w:id="7" w:name="_Hlk12372953"/>
      <w:r>
        <w:rPr>
          <w:rFonts w:ascii="Angsana New" w:hAnsi="Angsana New"/>
          <w:sz w:val="2"/>
          <w:szCs w:val="2"/>
        </w:rPr>
        <w:br w:type="page"/>
      </w:r>
    </w:p>
    <w:p w14:paraId="0B859641" w14:textId="77777777" w:rsidR="00BA6C78" w:rsidRPr="003F3D7F" w:rsidRDefault="00BA6C78" w:rsidP="00D338E5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266"/>
        <w:gridCol w:w="1259"/>
        <w:gridCol w:w="264"/>
        <w:gridCol w:w="1265"/>
        <w:gridCol w:w="266"/>
        <w:gridCol w:w="1269"/>
      </w:tblGrid>
      <w:tr w:rsidR="00D551B3" w:rsidRPr="003F3D7F" w14:paraId="00B85AE9" w14:textId="77777777" w:rsidTr="001664A0">
        <w:trPr>
          <w:tblHeader/>
        </w:trPr>
        <w:tc>
          <w:tcPr>
            <w:tcW w:w="1963" w:type="pct"/>
          </w:tcPr>
          <w:p w14:paraId="1CB30C9C" w14:textId="77777777" w:rsidR="00D551B3" w:rsidRPr="003F3D7F" w:rsidRDefault="00D551B3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7"/>
          </w:tcPr>
          <w:p w14:paraId="1BF77E63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3950EF"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D551B3" w:rsidRPr="003F3D7F" w14:paraId="1CA7434C" w14:textId="77777777" w:rsidTr="001664A0">
        <w:trPr>
          <w:tblHeader/>
        </w:trPr>
        <w:tc>
          <w:tcPr>
            <w:tcW w:w="1963" w:type="pct"/>
          </w:tcPr>
          <w:p w14:paraId="3B843FF0" w14:textId="77777777" w:rsidR="00D551B3" w:rsidRPr="003F3D7F" w:rsidRDefault="00D551B3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B95A2DE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8" w:type="pct"/>
          </w:tcPr>
          <w:p w14:paraId="16960B4C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53C24A0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3F55C293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81660EF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การรับซื้อสิทธิ</w:t>
            </w:r>
          </w:p>
        </w:tc>
        <w:tc>
          <w:tcPr>
            <w:tcW w:w="138" w:type="pct"/>
          </w:tcPr>
          <w:p w14:paraId="6D91A15D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6E8663F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0928" w:rsidRPr="003F3D7F" w14:paraId="2CB9116C" w14:textId="77777777" w:rsidTr="001664A0">
        <w:trPr>
          <w:tblHeader/>
        </w:trPr>
        <w:tc>
          <w:tcPr>
            <w:tcW w:w="1963" w:type="pct"/>
          </w:tcPr>
          <w:p w14:paraId="57CD8E3A" w14:textId="77777777" w:rsidR="00C70928" w:rsidRPr="003F3D7F" w:rsidRDefault="00C70928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31 ธันวาคม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="00ED7B95"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654" w:type="pct"/>
          </w:tcPr>
          <w:p w14:paraId="03D63C30" w14:textId="77777777" w:rsidR="00C70928" w:rsidRPr="003F3D7F" w:rsidRDefault="00C70928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8" w:type="pct"/>
          </w:tcPr>
          <w:p w14:paraId="4CCFAD3E" w14:textId="77777777" w:rsidR="00C70928" w:rsidRPr="003F3D7F" w:rsidRDefault="00C70928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635F904" w14:textId="77777777" w:rsidR="00C70928" w:rsidRPr="003F3D7F" w:rsidRDefault="00C70928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137" w:type="pct"/>
          </w:tcPr>
          <w:p w14:paraId="6F9EF1F5" w14:textId="77777777" w:rsidR="00C70928" w:rsidRPr="003F3D7F" w:rsidRDefault="00C70928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FB5263C" w14:textId="77777777" w:rsidR="00C70928" w:rsidRPr="003F3D7F" w:rsidRDefault="00C70928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เรียกร้อง</w:t>
            </w:r>
          </w:p>
        </w:tc>
        <w:tc>
          <w:tcPr>
            <w:tcW w:w="138" w:type="pct"/>
          </w:tcPr>
          <w:p w14:paraId="2388AABC" w14:textId="77777777" w:rsidR="00C70928" w:rsidRPr="003F3D7F" w:rsidRDefault="00C70928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D0AA718" w14:textId="77777777" w:rsidR="00C70928" w:rsidRPr="003F3D7F" w:rsidRDefault="00C70928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51B3" w:rsidRPr="003F3D7F" w14:paraId="4F74C68B" w14:textId="77777777" w:rsidTr="001664A0">
        <w:tc>
          <w:tcPr>
            <w:tcW w:w="1963" w:type="pct"/>
          </w:tcPr>
          <w:p w14:paraId="52DE1D92" w14:textId="77777777" w:rsidR="00D551B3" w:rsidRPr="003F3D7F" w:rsidRDefault="00D551B3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7" w:type="pct"/>
            <w:gridSpan w:val="7"/>
          </w:tcPr>
          <w:p w14:paraId="2E2152DD" w14:textId="77777777" w:rsidR="00D551B3" w:rsidRPr="003F3D7F" w:rsidRDefault="00D551B3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bookmarkEnd w:id="7"/>
      <w:tr w:rsidR="00951514" w:rsidRPr="003F3D7F" w14:paraId="206C3E5A" w14:textId="77777777" w:rsidTr="001664A0">
        <w:tc>
          <w:tcPr>
            <w:tcW w:w="1963" w:type="pct"/>
          </w:tcPr>
          <w:p w14:paraId="4DF1AFAB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54" w:type="pct"/>
          </w:tcPr>
          <w:p w14:paraId="4BECFF8C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299,181</w:t>
            </w:r>
          </w:p>
        </w:tc>
        <w:tc>
          <w:tcPr>
            <w:tcW w:w="138" w:type="pct"/>
          </w:tcPr>
          <w:p w14:paraId="5E148230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3D34D98" w14:textId="50AAB3F5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17</w:t>
            </w:r>
            <w:r w:rsidR="00560020">
              <w:rPr>
                <w:rFonts w:ascii="Angsana New" w:hAnsi="Angsana New"/>
                <w:sz w:val="28"/>
                <w:szCs w:val="28"/>
              </w:rPr>
              <w:t>4</w:t>
            </w:r>
            <w:r w:rsidRPr="003F3D7F">
              <w:rPr>
                <w:rFonts w:ascii="Angsana New" w:hAnsi="Angsana New"/>
                <w:sz w:val="28"/>
                <w:szCs w:val="28"/>
              </w:rPr>
              <w:t>,</w:t>
            </w:r>
            <w:r w:rsidR="00560020">
              <w:rPr>
                <w:rFonts w:ascii="Angsana New" w:hAnsi="Angsana New"/>
                <w:sz w:val="28"/>
                <w:szCs w:val="28"/>
              </w:rPr>
              <w:t>59</w:t>
            </w:r>
            <w:r w:rsidR="00AF04E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6C54981B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045C467D" w14:textId="4121D418" w:rsidR="00951514" w:rsidRPr="003F3D7F" w:rsidRDefault="00560BBD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38" w:type="pct"/>
          </w:tcPr>
          <w:p w14:paraId="6308D47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64CCD09F" w14:textId="29BCC15E" w:rsidR="00951514" w:rsidRPr="003F3D7F" w:rsidRDefault="00560BBD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474,400</w:t>
            </w:r>
          </w:p>
        </w:tc>
      </w:tr>
      <w:tr w:rsidR="00951514" w:rsidRPr="003F3D7F" w14:paraId="14BAD8B0" w14:textId="77777777" w:rsidTr="001664A0">
        <w:tc>
          <w:tcPr>
            <w:tcW w:w="1963" w:type="pct"/>
          </w:tcPr>
          <w:p w14:paraId="73A0CD52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54" w:type="pct"/>
          </w:tcPr>
          <w:p w14:paraId="7AF1BFB1" w14:textId="48A15959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(</w:t>
            </w:r>
            <w:r w:rsidR="003D2B4E">
              <w:rPr>
                <w:rFonts w:ascii="Angsana New" w:hAnsi="Angsana New"/>
                <w:sz w:val="28"/>
                <w:szCs w:val="28"/>
              </w:rPr>
              <w:t>279,339</w:t>
            </w:r>
            <w:r w:rsidRPr="003F3D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" w:type="pct"/>
          </w:tcPr>
          <w:p w14:paraId="2753E1B6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5806D90F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9C1FB67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1D667EC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95DA9D7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9498687" w14:textId="012B00B8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(</w:t>
            </w:r>
            <w:r w:rsidR="003D2B4E">
              <w:rPr>
                <w:rFonts w:ascii="Angsana New" w:hAnsi="Angsana New"/>
                <w:sz w:val="28"/>
                <w:szCs w:val="28"/>
              </w:rPr>
              <w:t>279,339</w:t>
            </w:r>
            <w:r w:rsidRPr="003F3D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1514" w:rsidRPr="003F3D7F" w14:paraId="7FCEE6F7" w14:textId="77777777" w:rsidTr="001664A0">
        <w:tc>
          <w:tcPr>
            <w:tcW w:w="1963" w:type="pct"/>
          </w:tcPr>
          <w:p w14:paraId="5F17A44A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906883F" w14:textId="0DF822A9" w:rsidR="00951514" w:rsidRPr="003F3D7F" w:rsidRDefault="00560BBD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(1,651)</w:t>
            </w:r>
          </w:p>
        </w:tc>
        <w:tc>
          <w:tcPr>
            <w:tcW w:w="138" w:type="pct"/>
          </w:tcPr>
          <w:p w14:paraId="7AA598CC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DE3C7FD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(32,489)</w:t>
            </w:r>
          </w:p>
        </w:tc>
        <w:tc>
          <w:tcPr>
            <w:tcW w:w="137" w:type="pct"/>
          </w:tcPr>
          <w:p w14:paraId="667C14B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4134A31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(308)</w:t>
            </w:r>
          </w:p>
        </w:tc>
        <w:tc>
          <w:tcPr>
            <w:tcW w:w="138" w:type="pct"/>
          </w:tcPr>
          <w:p w14:paraId="1B60F8E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72389592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(34,448)</w:t>
            </w:r>
          </w:p>
        </w:tc>
      </w:tr>
      <w:tr w:rsidR="00951514" w:rsidRPr="003F3D7F" w14:paraId="7B97129E" w14:textId="77777777" w:rsidTr="001664A0">
        <w:tc>
          <w:tcPr>
            <w:tcW w:w="1963" w:type="pct"/>
          </w:tcPr>
          <w:p w14:paraId="3F7F8558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A2B654D" w14:textId="1D834C88" w:rsidR="00951514" w:rsidRPr="003F3D7F" w:rsidRDefault="00560BBD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18,191</w:t>
            </w:r>
          </w:p>
        </w:tc>
        <w:tc>
          <w:tcPr>
            <w:tcW w:w="138" w:type="pct"/>
          </w:tcPr>
          <w:p w14:paraId="0DD9F6C5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DDC9517" w14:textId="7C9278DD" w:rsidR="00951514" w:rsidRPr="003F3D7F" w:rsidRDefault="00560BBD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142,105</w:t>
            </w:r>
          </w:p>
        </w:tc>
        <w:tc>
          <w:tcPr>
            <w:tcW w:w="137" w:type="pct"/>
          </w:tcPr>
          <w:p w14:paraId="12509609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3898825B" w14:textId="3FB5832B" w:rsidR="00951514" w:rsidRPr="003F3D7F" w:rsidRDefault="00560BBD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8" w:type="pct"/>
          </w:tcPr>
          <w:p w14:paraId="4DCDA18B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64BB2C15" w14:textId="71BBF6ED" w:rsidR="00951514" w:rsidRPr="003F3D7F" w:rsidRDefault="003D2B4E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160,613</w:t>
            </w:r>
          </w:p>
        </w:tc>
      </w:tr>
      <w:tr w:rsidR="00951514" w:rsidRPr="003F3D7F" w14:paraId="5AC09A66" w14:textId="77777777" w:rsidTr="001664A0">
        <w:tc>
          <w:tcPr>
            <w:tcW w:w="1963" w:type="pct"/>
          </w:tcPr>
          <w:p w14:paraId="6DB2344D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688D666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39D938C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F32227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1605F48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9342E4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71DFA9C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2C808D7C" w14:textId="6A8664EA" w:rsidR="00951514" w:rsidRPr="003F3D7F" w:rsidRDefault="003D2B4E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20,727</w:t>
            </w:r>
          </w:p>
        </w:tc>
      </w:tr>
      <w:tr w:rsidR="00951514" w:rsidRPr="003F3D7F" w14:paraId="575450F1" w14:textId="77777777" w:rsidTr="001664A0">
        <w:tc>
          <w:tcPr>
            <w:tcW w:w="1963" w:type="pct"/>
          </w:tcPr>
          <w:p w14:paraId="29F0186B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54" w:type="pct"/>
          </w:tcPr>
          <w:p w14:paraId="7AE580C8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18A7689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47F2459A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4650B00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363C19D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50769D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8754E94" w14:textId="4117B4E5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(</w:t>
            </w:r>
            <w:r w:rsidR="003D2B4E">
              <w:rPr>
                <w:rFonts w:ascii="Angsana New" w:hAnsi="Angsana New"/>
                <w:sz w:val="28"/>
                <w:szCs w:val="28"/>
              </w:rPr>
              <w:t>23,026</w:t>
            </w:r>
            <w:r w:rsidRPr="003F3D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1514" w:rsidRPr="003F3D7F" w14:paraId="7AB31503" w14:textId="77777777" w:rsidTr="001664A0">
        <w:tc>
          <w:tcPr>
            <w:tcW w:w="1963" w:type="pct"/>
          </w:tcPr>
          <w:p w14:paraId="58B20AD6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4" w:type="pct"/>
          </w:tcPr>
          <w:p w14:paraId="4156930D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154355C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68FE9E2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A0C4650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23F24248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FE5881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3A3B712" w14:textId="5CFC4972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(</w:t>
            </w:r>
            <w:r w:rsidR="003D2B4E">
              <w:rPr>
                <w:rFonts w:ascii="Angsana New" w:hAnsi="Angsana New"/>
                <w:sz w:val="28"/>
                <w:szCs w:val="28"/>
              </w:rPr>
              <w:t>85,034</w:t>
            </w:r>
            <w:r w:rsidRPr="003F3D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1514" w:rsidRPr="003F3D7F" w14:paraId="5518E590" w14:textId="77777777" w:rsidTr="001664A0">
        <w:tc>
          <w:tcPr>
            <w:tcW w:w="1963" w:type="pct"/>
          </w:tcPr>
          <w:p w14:paraId="433A0E5F" w14:textId="77777777" w:rsidR="00951514" w:rsidRPr="003F3D7F" w:rsidRDefault="00951514" w:rsidP="00F051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54" w:type="pct"/>
          </w:tcPr>
          <w:p w14:paraId="25463D2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2A42D67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3F6E790C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C2696C8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3F732CD4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08BA75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48A09FA2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(2,488)</w:t>
            </w:r>
          </w:p>
        </w:tc>
      </w:tr>
      <w:tr w:rsidR="00951514" w:rsidRPr="003F3D7F" w14:paraId="794891FC" w14:textId="77777777" w:rsidTr="001664A0">
        <w:tc>
          <w:tcPr>
            <w:tcW w:w="1963" w:type="pct"/>
          </w:tcPr>
          <w:p w14:paraId="372BABBE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54" w:type="pct"/>
          </w:tcPr>
          <w:p w14:paraId="2168571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3AE2CB2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2997716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1E74488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03CD865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9465D02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6B6ABFAF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360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70,792</w:t>
            </w:r>
          </w:p>
        </w:tc>
      </w:tr>
      <w:tr w:rsidR="00951514" w:rsidRPr="003F3D7F" w14:paraId="1FBA9B2B" w14:textId="77777777" w:rsidTr="001664A0">
        <w:tc>
          <w:tcPr>
            <w:tcW w:w="1963" w:type="pct"/>
          </w:tcPr>
          <w:p w14:paraId="701562A9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54" w:type="pct"/>
          </w:tcPr>
          <w:p w14:paraId="7F76DFC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E74F02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372CD31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DAA0C0A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0F9CC5CF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C5D5870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74168A0A" w14:textId="50E6C737" w:rsidR="00951514" w:rsidRPr="003F3D7F" w:rsidRDefault="009E15BA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1514" w:rsidRPr="003F3D7F">
              <w:rPr>
                <w:rFonts w:ascii="Angsana New" w:hAnsi="Angsana New"/>
                <w:sz w:val="28"/>
                <w:szCs w:val="28"/>
              </w:rPr>
              <w:t>14,027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1514" w:rsidRPr="003F3D7F" w14:paraId="33CA97C0" w14:textId="77777777" w:rsidTr="001664A0">
        <w:tc>
          <w:tcPr>
            <w:tcW w:w="1963" w:type="pct"/>
          </w:tcPr>
          <w:p w14:paraId="54DF8C13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F051EB"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54" w:type="pct"/>
          </w:tcPr>
          <w:p w14:paraId="1F0D8B5F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5A8868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0D3D48FA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3255C3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</w:tcPr>
          <w:p w14:paraId="4B4E6E36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AE6E01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2630A8DB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440" w:right="-195" w:hanging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56,765</w:t>
            </w:r>
          </w:p>
        </w:tc>
      </w:tr>
      <w:tr w:rsidR="00951514" w:rsidRPr="003F3D7F" w14:paraId="1AAFA201" w14:textId="77777777" w:rsidTr="001664A0">
        <w:trPr>
          <w:tblHeader/>
        </w:trPr>
        <w:tc>
          <w:tcPr>
            <w:tcW w:w="1963" w:type="pct"/>
          </w:tcPr>
          <w:p w14:paraId="7E2C7172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4" w:type="pct"/>
          </w:tcPr>
          <w:p w14:paraId="0A09144F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" w:type="pct"/>
          </w:tcPr>
          <w:p w14:paraId="195CD1C6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4" w:type="pct"/>
          </w:tcPr>
          <w:p w14:paraId="18E85FD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" w:type="pct"/>
          </w:tcPr>
          <w:p w14:paraId="25B081F6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7" w:type="pct"/>
          </w:tcPr>
          <w:p w14:paraId="7F767435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8" w:type="pct"/>
          </w:tcPr>
          <w:p w14:paraId="7E551E25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9" w:type="pct"/>
          </w:tcPr>
          <w:p w14:paraId="22726C40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51514" w:rsidRPr="003F3D7F" w14:paraId="307721EA" w14:textId="77777777" w:rsidTr="001664A0">
        <w:tc>
          <w:tcPr>
            <w:tcW w:w="1963" w:type="pct"/>
          </w:tcPr>
          <w:p w14:paraId="5EE6B02A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54" w:type="pct"/>
          </w:tcPr>
          <w:p w14:paraId="5301371D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70AC370A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19C85CD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69F6938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1C94688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479EA9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4287E0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514" w:rsidRPr="003F3D7F" w14:paraId="168A4261" w14:textId="77777777" w:rsidTr="001664A0">
        <w:tc>
          <w:tcPr>
            <w:tcW w:w="1963" w:type="pct"/>
          </w:tcPr>
          <w:p w14:paraId="655CEC44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ลูกหนี้ตามสัญญาเช่าซื้อและลูกหนี้จากการรับซื้อ</w:t>
            </w:r>
            <w:r w:rsidRPr="003F3D7F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 ณ วันที่ </w:t>
            </w: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654" w:type="pct"/>
          </w:tcPr>
          <w:p w14:paraId="38E0D9E0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251332C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C90C6CD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92788A2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CB16087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BD1054A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2CC4D774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1,060,731</w:t>
            </w:r>
          </w:p>
        </w:tc>
      </w:tr>
      <w:tr w:rsidR="00951514" w:rsidRPr="003F3D7F" w14:paraId="205CE5F5" w14:textId="77777777" w:rsidTr="001664A0">
        <w:trPr>
          <w:trHeight w:val="87"/>
        </w:trPr>
        <w:tc>
          <w:tcPr>
            <w:tcW w:w="1963" w:type="pct"/>
          </w:tcPr>
          <w:p w14:paraId="5121306B" w14:textId="37EA7163" w:rsidR="00951514" w:rsidRPr="003F3D7F" w:rsidRDefault="00B74686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  <w:r w:rsidR="00951514" w:rsidRPr="003F3D7F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="003D2B4E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 w:rsidR="00951514" w:rsidRPr="003F3D7F">
              <w:rPr>
                <w:rFonts w:ascii="Angsana New" w:hAnsi="Angsana New"/>
                <w:sz w:val="28"/>
                <w:szCs w:val="28"/>
                <w:cs/>
              </w:rPr>
              <w:t xml:space="preserve">และอุปกรณ์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51514" w:rsidRPr="003F3D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51514" w:rsidRPr="003F3D7F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="00951514" w:rsidRPr="003F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51514" w:rsidRPr="003F3D7F">
              <w:rPr>
                <w:rFonts w:ascii="Angsana New" w:hAnsi="Angsana New"/>
                <w:sz w:val="28"/>
                <w:szCs w:val="28"/>
                <w:cs/>
              </w:rPr>
              <w:t xml:space="preserve">2561 </w:t>
            </w:r>
          </w:p>
        </w:tc>
        <w:tc>
          <w:tcPr>
            <w:tcW w:w="654" w:type="pct"/>
          </w:tcPr>
          <w:p w14:paraId="014B6705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4BBDEBE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765CF424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70EFB9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44D5D87F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ADF4C6A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850C3C1" w14:textId="77777777" w:rsidR="009F5F25" w:rsidRDefault="009F5F25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  <w:p w14:paraId="438354E6" w14:textId="4EBB08E3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18,146</w:t>
            </w:r>
          </w:p>
        </w:tc>
      </w:tr>
      <w:tr w:rsidR="00951514" w:rsidRPr="003F3D7F" w14:paraId="46495443" w14:textId="77777777" w:rsidTr="001664A0">
        <w:tc>
          <w:tcPr>
            <w:tcW w:w="1963" w:type="pct"/>
          </w:tcPr>
          <w:p w14:paraId="26EE98C9" w14:textId="77777777" w:rsidR="00951514" w:rsidRPr="003F3D7F" w:rsidRDefault="00951514" w:rsidP="00F0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  <w:r w:rsidRPr="003F3D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654" w:type="pct"/>
          </w:tcPr>
          <w:p w14:paraId="2A68140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75D48B62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75F415B3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FF171D5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" w:type="pct"/>
          </w:tcPr>
          <w:p w14:paraId="5CA8D15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53730191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E0FFC27" w14:textId="77777777" w:rsidR="00951514" w:rsidRPr="003F3D7F" w:rsidRDefault="00951514" w:rsidP="00F0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1,174,037</w:t>
            </w:r>
          </w:p>
        </w:tc>
      </w:tr>
    </w:tbl>
    <w:p w14:paraId="06325DFE" w14:textId="40755D33" w:rsidR="00515DC9" w:rsidRPr="009E15BA" w:rsidRDefault="00515DC9" w:rsidP="009E1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0B44795" w14:textId="310D87BC" w:rsidR="000A5028" w:rsidRPr="008F1BDB" w:rsidRDefault="000A5028" w:rsidP="000A502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 w:rsidRPr="008F1BDB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>ส่วนงานภูมิศาสตร์</w:t>
      </w:r>
      <w:r w:rsidRPr="008F1BDB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2F2B0508" w14:textId="77777777" w:rsidR="000A5028" w:rsidRPr="008F1BDB" w:rsidRDefault="000A5028" w:rsidP="000A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06CDEF2" w14:textId="21BF5DD4" w:rsidR="000A5028" w:rsidRPr="008F1BDB" w:rsidRDefault="00C34665" w:rsidP="00C34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กลุ่ม</w:t>
      </w:r>
      <w:r w:rsidR="000A5028" w:rsidRPr="008F1BD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บริษัทดำเนินธุรกิจเฉพาะในประเทศเท่านั้น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0A5028" w:rsidRPr="008F1BD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BB1B7FE" w14:textId="77777777" w:rsidR="000A5028" w:rsidRPr="008F1BDB" w:rsidRDefault="000A5028" w:rsidP="000A5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BEC4917" w14:textId="77777777" w:rsidR="000A5028" w:rsidRPr="008F1BDB" w:rsidRDefault="000A5028" w:rsidP="000A502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F1B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Pr="008F1BD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2BCCB92" w14:textId="77777777" w:rsidR="000A5028" w:rsidRPr="008F1BDB" w:rsidRDefault="000A5028" w:rsidP="000A5028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DAA689" w14:textId="19859F62" w:rsidR="000A5028" w:rsidRPr="008F1BDB" w:rsidRDefault="00C34665" w:rsidP="000A502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A5028" w:rsidRPr="008F1BDB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A5028" w:rsidRPr="008F1BDB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บริษัทไม่มีรายได้จากลูกค้าภายนอกรายใดรายหนึ่งเกินกว่าร้อยละ 10 ของรายได้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A5028" w:rsidRPr="008F1BDB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1854DA8" w14:textId="70B32E25" w:rsidR="009E15BA" w:rsidRPr="009E15BA" w:rsidRDefault="009E15BA" w:rsidP="009E1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66BAA5" w14:textId="7D132135" w:rsidR="009E15BA" w:rsidRPr="009E15BA" w:rsidRDefault="009E15BA" w:rsidP="009E1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4C8FF8" w14:textId="1835CE1A" w:rsidR="00E8670B" w:rsidRPr="003F3D7F" w:rsidRDefault="00301B92" w:rsidP="00F05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F57366" w:rsidRPr="003F3D7F">
        <w:rPr>
          <w:rFonts w:ascii="Angsana New" w:hAnsi="Angsana New"/>
          <w:b/>
          <w:bCs/>
          <w:sz w:val="30"/>
          <w:szCs w:val="30"/>
        </w:rPr>
        <w:tab/>
      </w:r>
      <w:r w:rsidR="00F57366" w:rsidRPr="003F3D7F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753C0DDC" w14:textId="77777777" w:rsidR="002A226E" w:rsidRPr="006C63F6" w:rsidRDefault="002A226E" w:rsidP="00F05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9619" w:type="dxa"/>
        <w:tblInd w:w="450" w:type="dxa"/>
        <w:tblLook w:val="01E0" w:firstRow="1" w:lastRow="1" w:firstColumn="1" w:lastColumn="1" w:noHBand="0" w:noVBand="0"/>
      </w:tblPr>
      <w:tblGrid>
        <w:gridCol w:w="3402"/>
        <w:gridCol w:w="851"/>
        <w:gridCol w:w="1144"/>
        <w:gridCol w:w="270"/>
        <w:gridCol w:w="1342"/>
        <w:gridCol w:w="262"/>
        <w:gridCol w:w="1088"/>
        <w:gridCol w:w="270"/>
        <w:gridCol w:w="990"/>
      </w:tblGrid>
      <w:tr w:rsidR="003B09E8" w:rsidRPr="003F3D7F" w14:paraId="333AE3B0" w14:textId="77777777" w:rsidTr="001664A0">
        <w:tc>
          <w:tcPr>
            <w:tcW w:w="3402" w:type="dxa"/>
          </w:tcPr>
          <w:p w14:paraId="1BEC98ED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EB37411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7" w:hanging="1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</w:tcPr>
          <w:p w14:paraId="2578A451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447FBC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2" w:type="dxa"/>
          </w:tcPr>
          <w:p w14:paraId="7EE50DA2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262" w:type="dxa"/>
            <w:shd w:val="clear" w:color="auto" w:fill="auto"/>
          </w:tcPr>
          <w:p w14:paraId="344904DA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04BE28E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A3F46BE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889A2E4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09E8" w:rsidRPr="003F3D7F" w14:paraId="761D3B62" w14:textId="77777777" w:rsidTr="001664A0">
        <w:tc>
          <w:tcPr>
            <w:tcW w:w="3402" w:type="dxa"/>
          </w:tcPr>
          <w:p w14:paraId="753DAF20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A7456CF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7" w:hanging="1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</w:tcPr>
          <w:p w14:paraId="3C332A87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F34307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2" w:type="dxa"/>
          </w:tcPr>
          <w:p w14:paraId="3C5F300C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262" w:type="dxa"/>
            <w:shd w:val="clear" w:color="auto" w:fill="auto"/>
          </w:tcPr>
          <w:p w14:paraId="2AC3014C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16157849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B43A6C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321A07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09E8" w:rsidRPr="003F3D7F" w14:paraId="37C96674" w14:textId="77777777" w:rsidTr="001664A0">
        <w:tc>
          <w:tcPr>
            <w:tcW w:w="3402" w:type="dxa"/>
          </w:tcPr>
          <w:p w14:paraId="5A7C0B52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63CB3835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7" w:hanging="1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</w:tcPr>
          <w:p w14:paraId="063826EB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9BACC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2" w:type="dxa"/>
          </w:tcPr>
          <w:p w14:paraId="48BFEB24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62" w:type="dxa"/>
            <w:shd w:val="clear" w:color="auto" w:fill="auto"/>
          </w:tcPr>
          <w:p w14:paraId="05ACA56A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48" w:type="dxa"/>
            <w:gridSpan w:val="3"/>
          </w:tcPr>
          <w:p w14:paraId="4B52851C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09E8" w:rsidRPr="003F3D7F" w14:paraId="23E9F646" w14:textId="77777777" w:rsidTr="001664A0">
        <w:tc>
          <w:tcPr>
            <w:tcW w:w="3402" w:type="dxa"/>
          </w:tcPr>
          <w:p w14:paraId="446C3D77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077EE975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7" w:hanging="1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ACEDE35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2F73A4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14:paraId="007432FF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04D52101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7F5FD7F6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ECF156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F3394D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B09E8" w:rsidRPr="003F3D7F" w14:paraId="34CA6B68" w14:textId="77777777" w:rsidTr="001664A0">
        <w:tc>
          <w:tcPr>
            <w:tcW w:w="3402" w:type="dxa"/>
          </w:tcPr>
          <w:p w14:paraId="619990DA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B56E897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66" w:type="dxa"/>
            <w:gridSpan w:val="7"/>
          </w:tcPr>
          <w:p w14:paraId="3025CA30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09E8" w:rsidRPr="003F3D7F" w14:paraId="7F29A82B" w14:textId="77777777" w:rsidTr="001664A0">
        <w:tc>
          <w:tcPr>
            <w:tcW w:w="3402" w:type="dxa"/>
          </w:tcPr>
          <w:p w14:paraId="548731B2" w14:textId="77777777" w:rsidR="003B09E8" w:rsidRPr="003F3D7F" w:rsidRDefault="003B09E8" w:rsidP="004861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851" w:type="dxa"/>
          </w:tcPr>
          <w:p w14:paraId="618A6D5A" w14:textId="77777777" w:rsidR="003B09E8" w:rsidRPr="003F3D7F" w:rsidRDefault="003B09E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169200EC" w14:textId="12BB55F5" w:rsidR="003B09E8" w:rsidRPr="003F3D7F" w:rsidRDefault="00042E36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37,040</w:t>
            </w:r>
          </w:p>
        </w:tc>
        <w:tc>
          <w:tcPr>
            <w:tcW w:w="270" w:type="dxa"/>
          </w:tcPr>
          <w:p w14:paraId="7A3A0E6F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14:paraId="2048BB14" w14:textId="73DD4220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28,003</w:t>
            </w:r>
          </w:p>
        </w:tc>
        <w:tc>
          <w:tcPr>
            <w:tcW w:w="262" w:type="dxa"/>
          </w:tcPr>
          <w:p w14:paraId="213DA065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43F0A06" w14:textId="3EED8F97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42E3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3F3D7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42E36">
              <w:rPr>
                <w:rFonts w:ascii="Angsana New" w:hAnsi="Angsana New" w:cs="Angsana New"/>
                <w:sz w:val="28"/>
                <w:szCs w:val="28"/>
              </w:rPr>
              <w:t>040</w:t>
            </w:r>
          </w:p>
        </w:tc>
        <w:tc>
          <w:tcPr>
            <w:tcW w:w="270" w:type="dxa"/>
          </w:tcPr>
          <w:p w14:paraId="11705F06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A30AA" w14:textId="467C7150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28,003</w:t>
            </w:r>
          </w:p>
        </w:tc>
      </w:tr>
      <w:tr w:rsidR="003B09E8" w:rsidRPr="003F3D7F" w14:paraId="6AED2C43" w14:textId="77777777" w:rsidTr="001664A0">
        <w:tc>
          <w:tcPr>
            <w:tcW w:w="3402" w:type="dxa"/>
          </w:tcPr>
          <w:p w14:paraId="7C258595" w14:textId="77777777" w:rsidR="003B09E8" w:rsidRPr="003F3D7F" w:rsidRDefault="003B09E8" w:rsidP="0048613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  <w:r w:rsidRPr="003F3D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4682B105" w14:textId="34AA8A2D" w:rsidR="003B09E8" w:rsidRPr="003F3D7F" w:rsidRDefault="003B09E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eastAsia="zh-CN" w:bidi="th-TH"/>
              </w:rPr>
            </w:pPr>
            <w:r w:rsidRPr="003F3D7F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B74686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144" w:type="dxa"/>
          </w:tcPr>
          <w:p w14:paraId="1ECDEB74" w14:textId="16A21552" w:rsidR="003B09E8" w:rsidRPr="003F3D7F" w:rsidRDefault="00042E36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1,101</w:t>
            </w:r>
          </w:p>
        </w:tc>
        <w:tc>
          <w:tcPr>
            <w:tcW w:w="270" w:type="dxa"/>
          </w:tcPr>
          <w:p w14:paraId="5CCE846D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</w:tcPr>
          <w:p w14:paraId="79BB27C8" w14:textId="6C9995A9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262" w:type="dxa"/>
          </w:tcPr>
          <w:p w14:paraId="1BF209DC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F710D79" w14:textId="37148F83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1,101</w:t>
            </w:r>
          </w:p>
        </w:tc>
        <w:tc>
          <w:tcPr>
            <w:tcW w:w="270" w:type="dxa"/>
          </w:tcPr>
          <w:p w14:paraId="1F1E988D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CF1889" w14:textId="1FB984C3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</w:tr>
      <w:tr w:rsidR="003B09E8" w:rsidRPr="003F3D7F" w14:paraId="3C6CA85A" w14:textId="77777777" w:rsidTr="001664A0">
        <w:tc>
          <w:tcPr>
            <w:tcW w:w="3402" w:type="dxa"/>
          </w:tcPr>
          <w:p w14:paraId="27C80725" w14:textId="77777777" w:rsidR="003B09E8" w:rsidRPr="003F3D7F" w:rsidRDefault="003B09E8" w:rsidP="0048613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851" w:type="dxa"/>
          </w:tcPr>
          <w:p w14:paraId="3FC6D335" w14:textId="77777777" w:rsidR="003B09E8" w:rsidRPr="003F3D7F" w:rsidRDefault="003B09E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9A17E02" w14:textId="073B990E" w:rsidR="003B09E8" w:rsidRPr="003F3D7F" w:rsidRDefault="00042E36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1,136</w:t>
            </w:r>
          </w:p>
        </w:tc>
        <w:tc>
          <w:tcPr>
            <w:tcW w:w="270" w:type="dxa"/>
          </w:tcPr>
          <w:p w14:paraId="536BDFD4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2" w:type="dxa"/>
          </w:tcPr>
          <w:p w14:paraId="6C769E55" w14:textId="1F837031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262" w:type="dxa"/>
          </w:tcPr>
          <w:p w14:paraId="1DA50650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EEFE009" w14:textId="7E7A9799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1,136</w:t>
            </w:r>
          </w:p>
        </w:tc>
        <w:tc>
          <w:tcPr>
            <w:tcW w:w="270" w:type="dxa"/>
          </w:tcPr>
          <w:p w14:paraId="3372A338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FEC6F0A" w14:textId="1AF59304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</w:tr>
      <w:tr w:rsidR="003B09E8" w:rsidRPr="003F3D7F" w14:paraId="062DC091" w14:textId="77777777" w:rsidTr="001664A0">
        <w:tc>
          <w:tcPr>
            <w:tcW w:w="3402" w:type="dxa"/>
          </w:tcPr>
          <w:p w14:paraId="2F8356BE" w14:textId="77777777" w:rsidR="003B09E8" w:rsidRPr="003F3D7F" w:rsidRDefault="003B09E8" w:rsidP="00486135">
            <w:pPr>
              <w:tabs>
                <w:tab w:val="clear" w:pos="227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851" w:type="dxa"/>
          </w:tcPr>
          <w:p w14:paraId="5CA38CE4" w14:textId="77777777" w:rsidR="003B09E8" w:rsidRPr="003F3D7F" w:rsidRDefault="003B09E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960E6D1" w14:textId="0F2B07A9" w:rsidR="003B09E8" w:rsidRPr="003F3D7F" w:rsidRDefault="00E92566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9,645</w:t>
            </w:r>
          </w:p>
        </w:tc>
        <w:tc>
          <w:tcPr>
            <w:tcW w:w="270" w:type="dxa"/>
          </w:tcPr>
          <w:p w14:paraId="65838730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1E61D2D" w14:textId="2C3583DA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9,590</w:t>
            </w:r>
          </w:p>
        </w:tc>
        <w:tc>
          <w:tcPr>
            <w:tcW w:w="262" w:type="dxa"/>
          </w:tcPr>
          <w:p w14:paraId="73F9E790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5358390" w14:textId="47614B6A" w:rsidR="003B09E8" w:rsidRPr="003F3D7F" w:rsidRDefault="00E92566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9,645</w:t>
            </w:r>
          </w:p>
        </w:tc>
        <w:tc>
          <w:tcPr>
            <w:tcW w:w="270" w:type="dxa"/>
          </w:tcPr>
          <w:p w14:paraId="01050CA6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C2EDE8" w14:textId="79AB0A70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9,590</w:t>
            </w:r>
          </w:p>
        </w:tc>
      </w:tr>
      <w:tr w:rsidR="003B09E8" w:rsidRPr="003F3D7F" w14:paraId="6255AE38" w14:textId="77777777" w:rsidTr="001664A0">
        <w:tc>
          <w:tcPr>
            <w:tcW w:w="3402" w:type="dxa"/>
          </w:tcPr>
          <w:p w14:paraId="24412D1B" w14:textId="77777777" w:rsidR="003B09E8" w:rsidRPr="003F3D7F" w:rsidRDefault="003B09E8" w:rsidP="00486135">
            <w:pPr>
              <w:tabs>
                <w:tab w:val="clear" w:pos="227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736C21A6" w14:textId="77777777" w:rsidR="003B09E8" w:rsidRPr="003F3D7F" w:rsidRDefault="003B09E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1653CA07" w14:textId="466EC199" w:rsidR="003B09E8" w:rsidRPr="003F3D7F" w:rsidRDefault="00E92566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48,922</w:t>
            </w:r>
          </w:p>
        </w:tc>
        <w:tc>
          <w:tcPr>
            <w:tcW w:w="270" w:type="dxa"/>
          </w:tcPr>
          <w:p w14:paraId="277A379A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16B3C63F" w14:textId="28DBD72F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39,240</w:t>
            </w:r>
          </w:p>
        </w:tc>
        <w:tc>
          <w:tcPr>
            <w:tcW w:w="262" w:type="dxa"/>
          </w:tcPr>
          <w:p w14:paraId="09C91450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21D0819" w14:textId="16219B84" w:rsidR="003B09E8" w:rsidRPr="003F3D7F" w:rsidRDefault="00E92566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48,922</w:t>
            </w:r>
          </w:p>
        </w:tc>
        <w:tc>
          <w:tcPr>
            <w:tcW w:w="270" w:type="dxa"/>
          </w:tcPr>
          <w:p w14:paraId="2ECC620D" w14:textId="77777777" w:rsidR="003B09E8" w:rsidRPr="003F3D7F" w:rsidRDefault="003B09E8" w:rsidP="0048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DA64B0" w14:textId="421800BA" w:rsidR="003B09E8" w:rsidRPr="003F3D7F" w:rsidRDefault="006162A8" w:rsidP="00486135">
            <w:pPr>
              <w:pStyle w:val="acctfourfigures"/>
              <w:tabs>
                <w:tab w:val="clear" w:pos="765"/>
              </w:tabs>
              <w:spacing w:line="340" w:lineRule="exac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39,240</w:t>
            </w:r>
          </w:p>
        </w:tc>
      </w:tr>
    </w:tbl>
    <w:p w14:paraId="5E2F47A4" w14:textId="77777777" w:rsidR="00824437" w:rsidRPr="00824437" w:rsidRDefault="00824437" w:rsidP="00486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8"/>
          <w:szCs w:val="8"/>
        </w:rPr>
      </w:pPr>
    </w:p>
    <w:p w14:paraId="643EE3C6" w14:textId="4AA1F56F" w:rsidR="009B40F8" w:rsidRPr="003F3D7F" w:rsidRDefault="009B40F8" w:rsidP="00486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3D7F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BB52049" w14:textId="56DC5869" w:rsidR="009B40F8" w:rsidRPr="00824437" w:rsidRDefault="009B40F8" w:rsidP="009B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4EA465F0" w14:textId="3CC542C9" w:rsidR="00E8670B" w:rsidRPr="003F3D7F" w:rsidRDefault="009B40F8" w:rsidP="009B40F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F3D7F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92566">
        <w:rPr>
          <w:rFonts w:ascii="Angsana New" w:hAnsi="Angsana New"/>
          <w:sz w:val="30"/>
          <w:szCs w:val="30"/>
        </w:rPr>
        <w:t xml:space="preserve">3 </w:t>
      </w:r>
      <w:r w:rsidRPr="003F3D7F">
        <w:rPr>
          <w:rFonts w:ascii="Angsana New" w:hAnsi="Angsana New"/>
          <w:sz w:val="30"/>
          <w:szCs w:val="30"/>
          <w:cs/>
        </w:rPr>
        <w:t>ถึงอัตราร้อย</w:t>
      </w:r>
      <w:r w:rsidRPr="003F3D7F">
        <w:rPr>
          <w:rFonts w:ascii="Angsana New" w:hAnsi="Angsana New" w:hint="cs"/>
          <w:sz w:val="30"/>
          <w:szCs w:val="30"/>
          <w:cs/>
        </w:rPr>
        <w:t xml:space="preserve">ละ </w:t>
      </w:r>
      <w:r w:rsidR="00E92566">
        <w:rPr>
          <w:rFonts w:ascii="Angsana New" w:hAnsi="Angsana New"/>
          <w:sz w:val="30"/>
          <w:szCs w:val="30"/>
        </w:rPr>
        <w:t>15</w:t>
      </w:r>
      <w:r w:rsidRPr="003F3D7F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</w:t>
      </w:r>
      <w:r w:rsidRPr="003F3D7F">
        <w:rPr>
          <w:rFonts w:ascii="Angsana New" w:hAnsi="Angsana New"/>
          <w:sz w:val="30"/>
          <w:szCs w:val="30"/>
        </w:rPr>
        <w:t xml:space="preserve"> </w:t>
      </w:r>
      <w:r w:rsidR="00E92566">
        <w:rPr>
          <w:rFonts w:ascii="Angsana New" w:hAnsi="Angsana New"/>
          <w:sz w:val="30"/>
          <w:szCs w:val="30"/>
        </w:rPr>
        <w:t xml:space="preserve">3 </w:t>
      </w:r>
      <w:r w:rsidRPr="003F3D7F">
        <w:rPr>
          <w:rFonts w:ascii="Angsana New" w:hAnsi="Angsana New"/>
          <w:sz w:val="30"/>
          <w:szCs w:val="30"/>
          <w:cs/>
        </w:rPr>
        <w:t>ถึงอัตราร้อย</w:t>
      </w:r>
      <w:r w:rsidRPr="003F3D7F">
        <w:rPr>
          <w:rFonts w:ascii="Angsana New" w:hAnsi="Angsana New" w:hint="cs"/>
          <w:sz w:val="30"/>
          <w:szCs w:val="30"/>
          <w:cs/>
        </w:rPr>
        <w:t xml:space="preserve">ละ </w:t>
      </w:r>
      <w:r w:rsidR="00E92566">
        <w:rPr>
          <w:rFonts w:ascii="Angsana New" w:hAnsi="Angsana New"/>
          <w:sz w:val="30"/>
          <w:szCs w:val="30"/>
        </w:rPr>
        <w:t xml:space="preserve">5 </w:t>
      </w:r>
      <w:r w:rsidRPr="003F3D7F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3E784BA" w14:textId="77777777" w:rsidR="00E8670B" w:rsidRPr="00824437" w:rsidRDefault="00E8670B" w:rsidP="00515DC9">
      <w:pPr>
        <w:spacing w:line="240" w:lineRule="auto"/>
        <w:rPr>
          <w:rFonts w:ascii="Angsana New" w:hAnsi="Angsana New"/>
          <w:sz w:val="8"/>
          <w:szCs w:val="8"/>
        </w:rPr>
      </w:pPr>
    </w:p>
    <w:p w14:paraId="09B8B370" w14:textId="6E2D0777" w:rsidR="00B3308E" w:rsidRPr="003F3D7F" w:rsidRDefault="00020492" w:rsidP="00B33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B3308E" w:rsidRPr="003F3D7F">
        <w:rPr>
          <w:rFonts w:ascii="Angsana New" w:hAnsi="Angsana New"/>
          <w:b/>
          <w:bCs/>
          <w:sz w:val="30"/>
          <w:szCs w:val="30"/>
          <w:cs/>
        </w:rPr>
        <w:tab/>
      </w:r>
      <w:r w:rsidR="00B3308E" w:rsidRPr="003F3D7F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0DC8850A" w14:textId="77777777" w:rsidR="000027B6" w:rsidRPr="006C63F6" w:rsidRDefault="000027B6" w:rsidP="00B33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720"/>
        <w:gridCol w:w="1260"/>
        <w:gridCol w:w="270"/>
        <w:gridCol w:w="1260"/>
        <w:gridCol w:w="270"/>
        <w:gridCol w:w="1170"/>
        <w:gridCol w:w="270"/>
        <w:gridCol w:w="1260"/>
      </w:tblGrid>
      <w:tr w:rsidR="00836FDE" w:rsidRPr="003F3D7F" w14:paraId="1355A638" w14:textId="77777777" w:rsidTr="00E016D4">
        <w:tc>
          <w:tcPr>
            <w:tcW w:w="2997" w:type="dxa"/>
          </w:tcPr>
          <w:p w14:paraId="60A490B2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44FE21E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A2707E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C25237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D8C38C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14:paraId="10D2BB36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64C8ED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7D22C8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AC4811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6FDE" w:rsidRPr="003F3D7F" w14:paraId="3C16C9AE" w14:textId="77777777" w:rsidTr="00E016D4">
        <w:tc>
          <w:tcPr>
            <w:tcW w:w="2997" w:type="dxa"/>
          </w:tcPr>
          <w:p w14:paraId="57D6775A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59AD9CB3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61532B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C09826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99C9A2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270" w:type="dxa"/>
          </w:tcPr>
          <w:p w14:paraId="55D95844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1C11D5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E4C5C9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48CB5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6FDE" w:rsidRPr="003F3D7F" w14:paraId="06D6F745" w14:textId="77777777" w:rsidTr="00E016D4">
        <w:tc>
          <w:tcPr>
            <w:tcW w:w="2997" w:type="dxa"/>
          </w:tcPr>
          <w:p w14:paraId="5143EE74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61FB49A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</w:tcPr>
          <w:p w14:paraId="79605753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031420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27C49A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3DAE0B88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8FD41ED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6FDE" w:rsidRPr="003F3D7F" w14:paraId="48ADFDF9" w14:textId="77777777" w:rsidTr="00E016D4">
        <w:tc>
          <w:tcPr>
            <w:tcW w:w="2997" w:type="dxa"/>
          </w:tcPr>
          <w:p w14:paraId="7FD8C131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9787EAB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A0485A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604838E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37B6C7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126BC21E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02B9DC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2A11945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533892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836FDE" w:rsidRPr="003F3D7F" w14:paraId="2B5F8771" w14:textId="77777777" w:rsidTr="00E016D4">
        <w:tc>
          <w:tcPr>
            <w:tcW w:w="2997" w:type="dxa"/>
          </w:tcPr>
          <w:p w14:paraId="55F5177E" w14:textId="77777777" w:rsidR="00836FDE" w:rsidRPr="006C63F6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</w:tcPr>
          <w:p w14:paraId="3693150A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439AF96C" w14:textId="77777777" w:rsidR="00836FDE" w:rsidRPr="003F3D7F" w:rsidRDefault="00836FDE" w:rsidP="000D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36FDE" w:rsidRPr="003F3D7F" w14:paraId="1E457BD5" w14:textId="77777777" w:rsidTr="00E016D4">
        <w:tc>
          <w:tcPr>
            <w:tcW w:w="2997" w:type="dxa"/>
          </w:tcPr>
          <w:p w14:paraId="0ADBC069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720" w:type="dxa"/>
          </w:tcPr>
          <w:p w14:paraId="2B714520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75B351" w14:textId="537EB33B" w:rsidR="00836FDE" w:rsidRPr="003F3D7F" w:rsidRDefault="00020492" w:rsidP="00566469">
            <w:pPr>
              <w:pStyle w:val="acctfourfigures"/>
              <w:tabs>
                <w:tab w:val="clear" w:pos="765"/>
                <w:tab w:val="decimal" w:pos="886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(20</w:t>
            </w:r>
            <w:r w:rsidR="0056646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662)</w:t>
            </w:r>
          </w:p>
        </w:tc>
        <w:tc>
          <w:tcPr>
            <w:tcW w:w="270" w:type="dxa"/>
          </w:tcPr>
          <w:p w14:paraId="456D0A56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324BE7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(7,792)</w:t>
            </w:r>
          </w:p>
        </w:tc>
        <w:tc>
          <w:tcPr>
            <w:tcW w:w="270" w:type="dxa"/>
          </w:tcPr>
          <w:p w14:paraId="3B969B69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D4D15B" w14:textId="7F077000" w:rsidR="00836FDE" w:rsidRPr="003F3D7F" w:rsidRDefault="00EA05BA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(20,66</w:t>
            </w:r>
            <w:r w:rsidR="000204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70621B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07BAD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(7,792)</w:t>
            </w:r>
          </w:p>
        </w:tc>
      </w:tr>
      <w:tr w:rsidR="00836FDE" w:rsidRPr="003F3D7F" w14:paraId="39F9BD1D" w14:textId="77777777" w:rsidTr="00E016D4">
        <w:tc>
          <w:tcPr>
            <w:tcW w:w="2997" w:type="dxa"/>
          </w:tcPr>
          <w:p w14:paraId="6AAC6801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ซื้อรถยนต์และอุปกรณ์</w:t>
            </w:r>
          </w:p>
        </w:tc>
        <w:tc>
          <w:tcPr>
            <w:tcW w:w="720" w:type="dxa"/>
          </w:tcPr>
          <w:p w14:paraId="731ECF18" w14:textId="46DB05C3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FFBB8A9" w14:textId="71C0A6B2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90A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</w:t>
            </w:r>
            <w:r w:rsidR="006C63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,312</w:t>
            </w:r>
          </w:p>
        </w:tc>
        <w:tc>
          <w:tcPr>
            <w:tcW w:w="270" w:type="dxa"/>
          </w:tcPr>
          <w:p w14:paraId="76E82FCA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7E5716" w14:textId="1F1D17DA" w:rsidR="00836FDE" w:rsidRPr="003F3D7F" w:rsidRDefault="00C02D3D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287,131</w:t>
            </w:r>
          </w:p>
        </w:tc>
        <w:tc>
          <w:tcPr>
            <w:tcW w:w="270" w:type="dxa"/>
          </w:tcPr>
          <w:p w14:paraId="3DDFC6D3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B72B4" w14:textId="03332D19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6C63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70,312</w:t>
            </w:r>
          </w:p>
        </w:tc>
        <w:tc>
          <w:tcPr>
            <w:tcW w:w="270" w:type="dxa"/>
          </w:tcPr>
          <w:p w14:paraId="19CC4C5E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9A77FB" w14:textId="5ACA304D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02D3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87,131</w:t>
            </w:r>
          </w:p>
        </w:tc>
      </w:tr>
      <w:tr w:rsidR="00836FDE" w:rsidRPr="003F3D7F" w14:paraId="17AEB91E" w14:textId="77777777" w:rsidTr="00E016D4">
        <w:tc>
          <w:tcPr>
            <w:tcW w:w="2997" w:type="dxa"/>
          </w:tcPr>
          <w:p w14:paraId="3CD8CEB6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720" w:type="dxa"/>
          </w:tcPr>
          <w:p w14:paraId="647EF967" w14:textId="57CF776E" w:rsidR="00836FDE" w:rsidRPr="003F3D7F" w:rsidRDefault="00486135" w:rsidP="00873F0B">
            <w:pPr>
              <w:pStyle w:val="acctfourfigures"/>
              <w:tabs>
                <w:tab w:val="clear" w:pos="765"/>
              </w:tabs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260" w:type="dxa"/>
          </w:tcPr>
          <w:p w14:paraId="7632C3B9" w14:textId="2186E432" w:rsidR="00836FDE" w:rsidRPr="003F3D7F" w:rsidRDefault="00E9256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48,922</w:t>
            </w:r>
          </w:p>
        </w:tc>
        <w:tc>
          <w:tcPr>
            <w:tcW w:w="270" w:type="dxa"/>
          </w:tcPr>
          <w:p w14:paraId="148B9236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74DACA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39,240</w:t>
            </w:r>
          </w:p>
        </w:tc>
        <w:tc>
          <w:tcPr>
            <w:tcW w:w="270" w:type="dxa"/>
          </w:tcPr>
          <w:p w14:paraId="22FA4190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20468" w14:textId="67CF39B3" w:rsidR="00836FDE" w:rsidRPr="003F3D7F" w:rsidRDefault="00E9256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48,922</w:t>
            </w:r>
          </w:p>
        </w:tc>
        <w:tc>
          <w:tcPr>
            <w:tcW w:w="270" w:type="dxa"/>
          </w:tcPr>
          <w:p w14:paraId="495FF47B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32DF57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39,240</w:t>
            </w:r>
          </w:p>
        </w:tc>
      </w:tr>
      <w:tr w:rsidR="00836FDE" w:rsidRPr="003F3D7F" w14:paraId="0143D787" w14:textId="77777777" w:rsidTr="00E016D4">
        <w:tc>
          <w:tcPr>
            <w:tcW w:w="2997" w:type="dxa"/>
          </w:tcPr>
          <w:p w14:paraId="25006355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14:paraId="1AEF7209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F67D4D" w14:textId="36C336A4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6,700</w:t>
            </w:r>
          </w:p>
        </w:tc>
        <w:tc>
          <w:tcPr>
            <w:tcW w:w="270" w:type="dxa"/>
          </w:tcPr>
          <w:p w14:paraId="0131D3BF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94FD4E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6,588</w:t>
            </w:r>
          </w:p>
        </w:tc>
        <w:tc>
          <w:tcPr>
            <w:tcW w:w="270" w:type="dxa"/>
          </w:tcPr>
          <w:p w14:paraId="41C69F02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CEF6E6" w14:textId="5F332976" w:rsidR="00836FDE" w:rsidRPr="003F3D7F" w:rsidRDefault="00EA05BA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6,622</w:t>
            </w:r>
          </w:p>
        </w:tc>
        <w:tc>
          <w:tcPr>
            <w:tcW w:w="270" w:type="dxa"/>
          </w:tcPr>
          <w:p w14:paraId="4DE2DA54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DE9D43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6,588</w:t>
            </w:r>
          </w:p>
        </w:tc>
      </w:tr>
      <w:tr w:rsidR="00836FDE" w:rsidRPr="003F3D7F" w14:paraId="4F6B51C7" w14:textId="77777777" w:rsidTr="00E016D4">
        <w:tc>
          <w:tcPr>
            <w:tcW w:w="2997" w:type="dxa"/>
          </w:tcPr>
          <w:p w14:paraId="22B014C3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720" w:type="dxa"/>
          </w:tcPr>
          <w:p w14:paraId="58193197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9904E66" w14:textId="66C74EB9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</w:t>
            </w:r>
            <w:r w:rsidR="006C63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270" w:type="dxa"/>
          </w:tcPr>
          <w:p w14:paraId="101C8DCD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78B6C8" w14:textId="2ED4F9DF" w:rsidR="00836FDE" w:rsidRPr="003F3D7F" w:rsidRDefault="00C02D3D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13,113</w:t>
            </w:r>
          </w:p>
        </w:tc>
        <w:tc>
          <w:tcPr>
            <w:tcW w:w="270" w:type="dxa"/>
          </w:tcPr>
          <w:p w14:paraId="5C08F12B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8E8A5" w14:textId="6E59FA5D" w:rsidR="00836FDE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11,647</w:t>
            </w:r>
          </w:p>
        </w:tc>
        <w:tc>
          <w:tcPr>
            <w:tcW w:w="270" w:type="dxa"/>
          </w:tcPr>
          <w:p w14:paraId="7CA1DC9A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98F7E7" w14:textId="3FFE10F6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02D3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3,113</w:t>
            </w:r>
          </w:p>
        </w:tc>
      </w:tr>
      <w:tr w:rsidR="00836FDE" w:rsidRPr="003F3D7F" w14:paraId="6A4F8326" w14:textId="77777777" w:rsidTr="00E016D4">
        <w:tc>
          <w:tcPr>
            <w:tcW w:w="2997" w:type="dxa"/>
          </w:tcPr>
          <w:p w14:paraId="632D189B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ขาดทุนจากการยึดหลักประกัน</w:t>
            </w:r>
          </w:p>
        </w:tc>
        <w:tc>
          <w:tcPr>
            <w:tcW w:w="720" w:type="dxa"/>
          </w:tcPr>
          <w:p w14:paraId="5415DFEE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63C7D55" w14:textId="121E05C0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15,173</w:t>
            </w:r>
          </w:p>
        </w:tc>
        <w:tc>
          <w:tcPr>
            <w:tcW w:w="270" w:type="dxa"/>
          </w:tcPr>
          <w:p w14:paraId="39A117D8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C9DDF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13,153</w:t>
            </w:r>
          </w:p>
        </w:tc>
        <w:tc>
          <w:tcPr>
            <w:tcW w:w="270" w:type="dxa"/>
          </w:tcPr>
          <w:p w14:paraId="08E15D24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BEDB8F" w14:textId="6EDBE561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15,173</w:t>
            </w:r>
          </w:p>
        </w:tc>
        <w:tc>
          <w:tcPr>
            <w:tcW w:w="270" w:type="dxa"/>
          </w:tcPr>
          <w:p w14:paraId="5CF9E09A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A641C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13,153</w:t>
            </w:r>
          </w:p>
        </w:tc>
      </w:tr>
      <w:tr w:rsidR="00836FDE" w:rsidRPr="003F3D7F" w14:paraId="472E94F3" w14:textId="77777777" w:rsidTr="006C63F6">
        <w:tc>
          <w:tcPr>
            <w:tcW w:w="2997" w:type="dxa"/>
          </w:tcPr>
          <w:p w14:paraId="0767481D" w14:textId="40F3DE9D" w:rsidR="00836FDE" w:rsidRPr="003F3D7F" w:rsidRDefault="00E13D3B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(กลับรายการ) </w:t>
            </w:r>
            <w:r w:rsidR="00836FDE" w:rsidRPr="003F3D7F">
              <w:rPr>
                <w:rFonts w:ascii="Angsana New" w:hAnsi="Angsana New" w:hint="cs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720" w:type="dxa"/>
          </w:tcPr>
          <w:p w14:paraId="204624F4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E0462C2" w14:textId="42913B99" w:rsidR="00836FDE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(3,754)</w:t>
            </w:r>
          </w:p>
        </w:tc>
        <w:tc>
          <w:tcPr>
            <w:tcW w:w="270" w:type="dxa"/>
          </w:tcPr>
          <w:p w14:paraId="494D7635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BC9EE7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6,725</w:t>
            </w:r>
          </w:p>
        </w:tc>
        <w:tc>
          <w:tcPr>
            <w:tcW w:w="270" w:type="dxa"/>
          </w:tcPr>
          <w:p w14:paraId="4E28E0FA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BC797" w14:textId="69FBB747" w:rsidR="00836FDE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(3,754)</w:t>
            </w:r>
          </w:p>
        </w:tc>
        <w:tc>
          <w:tcPr>
            <w:tcW w:w="270" w:type="dxa"/>
          </w:tcPr>
          <w:p w14:paraId="2334AD7F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F0991C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6,725</w:t>
            </w:r>
          </w:p>
        </w:tc>
      </w:tr>
      <w:tr w:rsidR="00836FDE" w:rsidRPr="003F3D7F" w14:paraId="2C913724" w14:textId="77777777" w:rsidTr="006C63F6">
        <w:tc>
          <w:tcPr>
            <w:tcW w:w="2997" w:type="dxa"/>
          </w:tcPr>
          <w:p w14:paraId="6114F695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720" w:type="dxa"/>
          </w:tcPr>
          <w:p w14:paraId="7C4496D4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E5B4803" w14:textId="44D67CDB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</w:t>
            </w:r>
            <w:r w:rsidR="006C63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3EE684D0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8204CB" w14:textId="3EA8F5BA" w:rsidR="00836FDE" w:rsidRPr="003F3D7F" w:rsidRDefault="00C02D3D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9,557</w:t>
            </w:r>
          </w:p>
        </w:tc>
        <w:tc>
          <w:tcPr>
            <w:tcW w:w="270" w:type="dxa"/>
          </w:tcPr>
          <w:p w14:paraId="12FEA26F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AA4920" w14:textId="56C58AD3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EA05BA"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18C4316F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A93CE0" w14:textId="76A35A8F" w:rsidR="00836FDE" w:rsidRPr="003F3D7F" w:rsidRDefault="00C02D3D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9,557</w:t>
            </w:r>
          </w:p>
        </w:tc>
      </w:tr>
      <w:tr w:rsidR="00836FDE" w:rsidRPr="003F3D7F" w14:paraId="6E168C21" w14:textId="77777777" w:rsidTr="006C63F6">
        <w:tc>
          <w:tcPr>
            <w:tcW w:w="2997" w:type="dxa"/>
          </w:tcPr>
          <w:p w14:paraId="59FD2AC8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720" w:type="dxa"/>
          </w:tcPr>
          <w:p w14:paraId="605F182A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B2EF779" w14:textId="5673805A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8,211</w:t>
            </w:r>
          </w:p>
        </w:tc>
        <w:tc>
          <w:tcPr>
            <w:tcW w:w="270" w:type="dxa"/>
          </w:tcPr>
          <w:p w14:paraId="13D8AC3C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43403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4,494</w:t>
            </w:r>
          </w:p>
        </w:tc>
        <w:tc>
          <w:tcPr>
            <w:tcW w:w="270" w:type="dxa"/>
          </w:tcPr>
          <w:p w14:paraId="0B5C5C77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5400FE" w14:textId="0A0106A8" w:rsidR="00836FDE" w:rsidRPr="003F3D7F" w:rsidRDefault="00020492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EA05BA"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270" w:type="dxa"/>
          </w:tcPr>
          <w:p w14:paraId="3EB70037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902636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4,494</w:t>
            </w:r>
          </w:p>
        </w:tc>
      </w:tr>
      <w:tr w:rsidR="006C63F6" w:rsidRPr="003F3D7F" w14:paraId="310EDFDE" w14:textId="77777777" w:rsidTr="006C63F6">
        <w:tc>
          <w:tcPr>
            <w:tcW w:w="2997" w:type="dxa"/>
          </w:tcPr>
          <w:p w14:paraId="2C9E0AEF" w14:textId="3CAB7733" w:rsidR="006C63F6" w:rsidRPr="006C63F6" w:rsidRDefault="006C63F6" w:rsidP="00C743DC">
            <w:pPr>
              <w:pStyle w:val="a1"/>
              <w:tabs>
                <w:tab w:val="clear" w:pos="1080"/>
              </w:tabs>
              <w:spacing w:line="320" w:lineRule="exact"/>
              <w:ind w:right="-10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C63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อื่น</w:t>
            </w:r>
            <w:r w:rsidR="008244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6C63F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ๆ</w:t>
            </w:r>
          </w:p>
        </w:tc>
        <w:tc>
          <w:tcPr>
            <w:tcW w:w="720" w:type="dxa"/>
          </w:tcPr>
          <w:p w14:paraId="46164159" w14:textId="77777777" w:rsidR="006C63F6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ED5DAF5" w14:textId="4481AD8A" w:rsidR="006C63F6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12,320</w:t>
            </w:r>
          </w:p>
        </w:tc>
        <w:tc>
          <w:tcPr>
            <w:tcW w:w="270" w:type="dxa"/>
          </w:tcPr>
          <w:p w14:paraId="4D3DCADC" w14:textId="77777777" w:rsidR="006C63F6" w:rsidRPr="003F3D7F" w:rsidRDefault="006C63F6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C3C4D" w14:textId="5FB86DB6" w:rsidR="006C63F6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02D3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5,191</w:t>
            </w:r>
          </w:p>
        </w:tc>
        <w:tc>
          <w:tcPr>
            <w:tcW w:w="270" w:type="dxa"/>
          </w:tcPr>
          <w:p w14:paraId="42C242C5" w14:textId="77777777" w:rsidR="006C63F6" w:rsidRPr="003F3D7F" w:rsidRDefault="006C63F6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4F84" w14:textId="490B0C54" w:rsidR="006C63F6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12,055</w:t>
            </w:r>
          </w:p>
        </w:tc>
        <w:tc>
          <w:tcPr>
            <w:tcW w:w="270" w:type="dxa"/>
          </w:tcPr>
          <w:p w14:paraId="555F4D86" w14:textId="77777777" w:rsidR="006C63F6" w:rsidRPr="003F3D7F" w:rsidRDefault="006C63F6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2DEDF6" w14:textId="38EEC587" w:rsidR="006C63F6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02D3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5,191</w:t>
            </w:r>
          </w:p>
        </w:tc>
      </w:tr>
      <w:tr w:rsidR="00836FDE" w:rsidRPr="003F3D7F" w14:paraId="71D421B4" w14:textId="77777777" w:rsidTr="00E016D4">
        <w:tc>
          <w:tcPr>
            <w:tcW w:w="2997" w:type="dxa"/>
          </w:tcPr>
          <w:p w14:paraId="720AB5C3" w14:textId="77777777" w:rsidR="00836FDE" w:rsidRPr="00486135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ind w:right="-109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8613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รวมต้นทุนขาย ต้นทุนในการจัดจำหน่าย</w:t>
            </w:r>
          </w:p>
        </w:tc>
        <w:tc>
          <w:tcPr>
            <w:tcW w:w="720" w:type="dxa"/>
          </w:tcPr>
          <w:p w14:paraId="1FEBE9B6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71A5F0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F7B237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7CD382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CAC884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7B42D3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BF6E73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FCE46E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36FDE" w:rsidRPr="003F3D7F" w14:paraId="569318FE" w14:textId="77777777" w:rsidTr="00E016D4">
        <w:tc>
          <w:tcPr>
            <w:tcW w:w="2997" w:type="dxa"/>
          </w:tcPr>
          <w:p w14:paraId="721DFD1C" w14:textId="77777777" w:rsidR="00836FDE" w:rsidRPr="003F3D7F" w:rsidRDefault="00836FDE" w:rsidP="00C743DC">
            <w:pPr>
              <w:pStyle w:val="a1"/>
              <w:tabs>
                <w:tab w:val="clear" w:pos="1080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720" w:type="dxa"/>
          </w:tcPr>
          <w:p w14:paraId="03840BCB" w14:textId="77777777" w:rsidR="00836FDE" w:rsidRPr="003F3D7F" w:rsidRDefault="00836FDE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C51E85" w14:textId="5CF14217" w:rsidR="00836FDE" w:rsidRPr="003F3D7F" w:rsidRDefault="00CC7D94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6C63F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59,000</w:t>
            </w:r>
          </w:p>
        </w:tc>
        <w:tc>
          <w:tcPr>
            <w:tcW w:w="270" w:type="dxa"/>
          </w:tcPr>
          <w:p w14:paraId="5430C1DC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8A0456" w14:textId="7867C187" w:rsidR="00836FDE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C02D3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87,400</w:t>
            </w:r>
          </w:p>
        </w:tc>
        <w:tc>
          <w:tcPr>
            <w:tcW w:w="270" w:type="dxa"/>
          </w:tcPr>
          <w:p w14:paraId="62D55B44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1B1BA4" w14:textId="56F3FF8F" w:rsidR="00836FDE" w:rsidRPr="003F3D7F" w:rsidRDefault="00566469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6C63F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57,957</w:t>
            </w:r>
          </w:p>
        </w:tc>
        <w:tc>
          <w:tcPr>
            <w:tcW w:w="270" w:type="dxa"/>
          </w:tcPr>
          <w:p w14:paraId="6100378C" w14:textId="77777777" w:rsidR="00836FDE" w:rsidRPr="003F3D7F" w:rsidRDefault="00836FDE" w:rsidP="00C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5FCEF3" w14:textId="59FADBE2" w:rsidR="00836FDE" w:rsidRPr="003F3D7F" w:rsidRDefault="006C63F6" w:rsidP="00C743DC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C02D3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87,400</w:t>
            </w:r>
          </w:p>
        </w:tc>
      </w:tr>
    </w:tbl>
    <w:p w14:paraId="05DE0013" w14:textId="149B3575" w:rsidR="00610175" w:rsidRPr="003F3D7F" w:rsidRDefault="00071D60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610175" w:rsidRPr="003F3D7F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CC7D94">
        <w:rPr>
          <w:rFonts w:ascii="Angsana New" w:hAnsi="Angsana New"/>
          <w:b/>
          <w:bCs/>
          <w:sz w:val="30"/>
          <w:szCs w:val="30"/>
        </w:rPr>
        <w:t>0</w:t>
      </w:r>
      <w:r w:rsidR="00610175" w:rsidRPr="003F3D7F">
        <w:rPr>
          <w:rFonts w:ascii="Angsana New" w:hAnsi="Angsana New"/>
          <w:b/>
          <w:bCs/>
          <w:sz w:val="30"/>
          <w:szCs w:val="30"/>
          <w:cs/>
        </w:rPr>
        <w:tab/>
      </w:r>
      <w:r w:rsidR="00610175" w:rsidRPr="003F3D7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810"/>
        <w:gridCol w:w="1170"/>
        <w:gridCol w:w="270"/>
        <w:gridCol w:w="1350"/>
        <w:gridCol w:w="270"/>
        <w:gridCol w:w="1080"/>
        <w:gridCol w:w="270"/>
        <w:gridCol w:w="1170"/>
      </w:tblGrid>
      <w:tr w:rsidR="00610175" w:rsidRPr="003F3D7F" w14:paraId="748EC2B1" w14:textId="77777777" w:rsidTr="00807E43">
        <w:tc>
          <w:tcPr>
            <w:tcW w:w="3267" w:type="dxa"/>
          </w:tcPr>
          <w:p w14:paraId="30B57B25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D4214A8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1F3F2F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8C7B2DB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257205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14:paraId="47940A53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5CEA32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91440D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EC6FED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0175" w:rsidRPr="003F3D7F" w14:paraId="14AD79D7" w14:textId="77777777" w:rsidTr="00807E43">
        <w:tc>
          <w:tcPr>
            <w:tcW w:w="3267" w:type="dxa"/>
          </w:tcPr>
          <w:p w14:paraId="23CFFA36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CBEB178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AB5037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311F20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8403F6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270" w:type="dxa"/>
          </w:tcPr>
          <w:p w14:paraId="7F98DF70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C0BB2F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D9B857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81B946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0175" w:rsidRPr="003F3D7F" w14:paraId="327C4FB5" w14:textId="77777777" w:rsidTr="00807E43">
        <w:tc>
          <w:tcPr>
            <w:tcW w:w="3267" w:type="dxa"/>
          </w:tcPr>
          <w:p w14:paraId="5E27E48D" w14:textId="77777777" w:rsidR="00610175" w:rsidRPr="003F3D7F" w:rsidRDefault="00610175" w:rsidP="00610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3B77DEF2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B0CF12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04A142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EAB31E7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8A6307D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2A9F0B2C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0175" w:rsidRPr="003F3D7F" w14:paraId="30F30FD5" w14:textId="77777777" w:rsidTr="00807E43">
        <w:tc>
          <w:tcPr>
            <w:tcW w:w="3267" w:type="dxa"/>
          </w:tcPr>
          <w:p w14:paraId="660A997C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FAF15DE" w14:textId="215E9808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E6CE19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37D76DD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45D7B3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570B894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5FBB5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375FEA2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B66951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610175" w:rsidRPr="003F3D7F" w14:paraId="55908F4F" w14:textId="77777777" w:rsidTr="00807E43">
        <w:tc>
          <w:tcPr>
            <w:tcW w:w="3267" w:type="dxa"/>
          </w:tcPr>
          <w:p w14:paraId="77B33C30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218E72A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068F520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0175" w:rsidRPr="003F3D7F" w14:paraId="1F5A30C0" w14:textId="77777777" w:rsidTr="00807E43">
        <w:tc>
          <w:tcPr>
            <w:tcW w:w="3267" w:type="dxa"/>
          </w:tcPr>
          <w:p w14:paraId="25D6BCDE" w14:textId="77777777" w:rsidR="00610175" w:rsidRPr="003F3D7F" w:rsidRDefault="00610175" w:rsidP="00610175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ภาษีเงินได้ของ</w:t>
            </w:r>
            <w:r w:rsidR="007E171B" w:rsidRPr="003F3D7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  <w:r w:rsidRPr="003F3D7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810" w:type="dxa"/>
          </w:tcPr>
          <w:p w14:paraId="3A18597B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32D8C70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718CD7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34DA04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9C90FD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302F6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459B63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72744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10175" w:rsidRPr="003F3D7F" w14:paraId="3427F175" w14:textId="77777777" w:rsidTr="00807E43">
        <w:tc>
          <w:tcPr>
            <w:tcW w:w="3267" w:type="dxa"/>
          </w:tcPr>
          <w:p w14:paraId="620CEF71" w14:textId="77777777" w:rsidR="00610175" w:rsidRPr="003F3D7F" w:rsidRDefault="00610175" w:rsidP="00610175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7E171B" w:rsidRPr="003F3D7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810" w:type="dxa"/>
          </w:tcPr>
          <w:p w14:paraId="254ABD03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F41D257" w14:textId="7DF8A59C" w:rsidR="00610175" w:rsidRPr="003F3D7F" w:rsidRDefault="00420A1E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13,21</w:t>
            </w:r>
            <w:r w:rsidR="00824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B2F1A90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1AE0AD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15,589</w:t>
            </w:r>
          </w:p>
        </w:tc>
        <w:tc>
          <w:tcPr>
            <w:tcW w:w="270" w:type="dxa"/>
          </w:tcPr>
          <w:p w14:paraId="572A28EF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13BBC" w14:textId="01913D49" w:rsidR="00610175" w:rsidRPr="003F3D7F" w:rsidRDefault="003E6413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  <w:r w:rsidR="00420A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3,21</w:t>
            </w:r>
            <w:r w:rsidR="00824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E0D45C9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3AE31E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15,589</w:t>
            </w:r>
          </w:p>
        </w:tc>
      </w:tr>
      <w:tr w:rsidR="00610175" w:rsidRPr="003F3D7F" w14:paraId="5BFCBBEC" w14:textId="77777777" w:rsidTr="00807E43">
        <w:tc>
          <w:tcPr>
            <w:tcW w:w="3267" w:type="dxa"/>
          </w:tcPr>
          <w:p w14:paraId="5B71671C" w14:textId="77777777" w:rsidR="00610175" w:rsidRPr="003F3D7F" w:rsidRDefault="00610175" w:rsidP="00610175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8D8E8A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A21727" w14:textId="745EFCB8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13,21</w:t>
            </w:r>
            <w:r w:rsidR="00824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A5F16E6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FE4653" w14:textId="6DB819E2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15,589</w:t>
            </w:r>
          </w:p>
        </w:tc>
        <w:tc>
          <w:tcPr>
            <w:tcW w:w="270" w:type="dxa"/>
          </w:tcPr>
          <w:p w14:paraId="71DCD702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31677B" w14:textId="6C552C96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13,21</w:t>
            </w:r>
            <w:r w:rsidR="00824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25BA7FC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484144" w14:textId="5BADF3F8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15,589</w:t>
            </w:r>
          </w:p>
        </w:tc>
      </w:tr>
      <w:tr w:rsidR="00610175" w:rsidRPr="003F3D7F" w14:paraId="686385AB" w14:textId="77777777" w:rsidTr="00807E43">
        <w:tc>
          <w:tcPr>
            <w:tcW w:w="3267" w:type="dxa"/>
          </w:tcPr>
          <w:p w14:paraId="09C22DFF" w14:textId="77777777" w:rsidR="00610175" w:rsidRPr="003F3D7F" w:rsidRDefault="00610175" w:rsidP="00610175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14:paraId="796B3A45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A75078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2AC6D88C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6E3B3E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04E37ED6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858BE5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6C5493D9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B8ECDD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0739D0" w:rsidRPr="003F3D7F" w14:paraId="44B4FB18" w14:textId="77777777" w:rsidTr="00004E25">
        <w:trPr>
          <w:trHeight w:val="60"/>
        </w:trPr>
        <w:tc>
          <w:tcPr>
            <w:tcW w:w="3267" w:type="dxa"/>
          </w:tcPr>
          <w:p w14:paraId="4D0BD17A" w14:textId="77777777" w:rsidR="000739D0" w:rsidRPr="003F3D7F" w:rsidRDefault="000739D0" w:rsidP="00610175">
            <w:pPr>
              <w:pStyle w:val="a1"/>
              <w:tabs>
                <w:tab w:val="clear" w:pos="1080"/>
              </w:tabs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97025C9" w14:textId="77777777" w:rsidR="000739D0" w:rsidRPr="003F3D7F" w:rsidRDefault="000739D0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E668283" w14:textId="77777777" w:rsidR="000739D0" w:rsidRPr="003F3D7F" w:rsidRDefault="000739D0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A9A40B" w14:textId="77777777" w:rsidR="000739D0" w:rsidRPr="003F3D7F" w:rsidRDefault="000739D0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072CA2" w14:textId="77777777" w:rsidR="000739D0" w:rsidRPr="003F3D7F" w:rsidRDefault="000739D0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483FC1" w14:textId="77777777" w:rsidR="000739D0" w:rsidRPr="003F3D7F" w:rsidRDefault="000739D0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2C787" w14:textId="77777777" w:rsidR="000739D0" w:rsidRPr="003F3D7F" w:rsidRDefault="000739D0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D358D" w14:textId="77777777" w:rsidR="000739D0" w:rsidRPr="003F3D7F" w:rsidRDefault="000739D0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AC1BD7" w14:textId="77777777" w:rsidR="000739D0" w:rsidRPr="003F3D7F" w:rsidRDefault="000739D0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10175" w:rsidRPr="003F3D7F" w14:paraId="512EB4D3" w14:textId="77777777" w:rsidTr="00807E43">
        <w:tc>
          <w:tcPr>
            <w:tcW w:w="3267" w:type="dxa"/>
          </w:tcPr>
          <w:p w14:paraId="6E11A873" w14:textId="77777777" w:rsidR="00610175" w:rsidRPr="003F3D7F" w:rsidRDefault="00610175" w:rsidP="00610175">
            <w:pPr>
              <w:pStyle w:val="a1"/>
              <w:tabs>
                <w:tab w:val="clear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  <w:r w:rsidRPr="003F3D7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810" w:type="dxa"/>
          </w:tcPr>
          <w:p w14:paraId="367830B9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F2073E" w14:textId="1AFDC850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E940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4F0CADCA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73F72D" w14:textId="3C292A77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(1,563)</w:t>
            </w:r>
          </w:p>
        </w:tc>
        <w:tc>
          <w:tcPr>
            <w:tcW w:w="270" w:type="dxa"/>
          </w:tcPr>
          <w:p w14:paraId="5FDE3630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1BC28" w14:textId="13EB078E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E940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0B2C39E1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B51D38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(1,563)</w:t>
            </w:r>
          </w:p>
        </w:tc>
      </w:tr>
      <w:tr w:rsidR="00610175" w:rsidRPr="003F3D7F" w14:paraId="68A86B9B" w14:textId="77777777" w:rsidTr="00807E43">
        <w:tc>
          <w:tcPr>
            <w:tcW w:w="3267" w:type="dxa"/>
          </w:tcPr>
          <w:p w14:paraId="07DBE76F" w14:textId="77777777" w:rsidR="00610175" w:rsidRPr="003F3D7F" w:rsidRDefault="00610175" w:rsidP="00610175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810" w:type="dxa"/>
          </w:tcPr>
          <w:p w14:paraId="1A4A4C91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6815D7" w14:textId="5CCFD352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</w:t>
            </w:r>
            <w:r w:rsidR="00E940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8244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71AB7AA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04D770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14,026</w:t>
            </w:r>
          </w:p>
        </w:tc>
        <w:tc>
          <w:tcPr>
            <w:tcW w:w="270" w:type="dxa"/>
          </w:tcPr>
          <w:p w14:paraId="3FC9C5FE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BD871A" w14:textId="1A570A06" w:rsidR="00610175" w:rsidRPr="003F3D7F" w:rsidRDefault="00E92566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</w:t>
            </w:r>
            <w:r w:rsidR="00E940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8244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3F4C485" w14:textId="77777777" w:rsidR="00610175" w:rsidRPr="003F3D7F" w:rsidRDefault="00610175" w:rsidP="00610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23CE27" w14:textId="77777777" w:rsidR="00610175" w:rsidRPr="003F3D7F" w:rsidRDefault="00610175" w:rsidP="0061017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14,026</w:t>
            </w:r>
          </w:p>
        </w:tc>
      </w:tr>
    </w:tbl>
    <w:p w14:paraId="2035176A" w14:textId="43F7BBAB" w:rsidR="00610175" w:rsidRDefault="00610175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</w:rPr>
      </w:pPr>
    </w:p>
    <w:p w14:paraId="11E76418" w14:textId="77777777" w:rsidR="00263A62" w:rsidRPr="003F3D7F" w:rsidRDefault="00263A62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3B09E8" w:rsidRPr="003F3D7F" w14:paraId="2486F1B7" w14:textId="77777777" w:rsidTr="00807E43">
        <w:trPr>
          <w:tblHeader/>
        </w:trPr>
        <w:tc>
          <w:tcPr>
            <w:tcW w:w="3240" w:type="dxa"/>
          </w:tcPr>
          <w:p w14:paraId="5B64B6CA" w14:textId="44FB2C2B" w:rsidR="003B09E8" w:rsidRPr="003F3D7F" w:rsidRDefault="003B09E8" w:rsidP="003B0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9D98F3E" w14:textId="77777777" w:rsidR="00824437" w:rsidRDefault="00824437" w:rsidP="003B09E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41C54D7B" w14:textId="2BEACD7A" w:rsidR="003B09E8" w:rsidRPr="003F3D7F" w:rsidRDefault="003B09E8" w:rsidP="003B09E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Pr="003F3D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180" w:type="dxa"/>
          </w:tcPr>
          <w:p w14:paraId="493A4951" w14:textId="77777777" w:rsidR="003B09E8" w:rsidRPr="003F3D7F" w:rsidRDefault="003B09E8" w:rsidP="003B09E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5C1B75E6" w14:textId="77777777" w:rsidR="003B09E8" w:rsidRPr="003F3D7F" w:rsidRDefault="003B09E8" w:rsidP="003B09E8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</w:t>
            </w:r>
            <w:r w:rsidRPr="003F3D7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br/>
            </w:r>
            <w:r w:rsidRPr="003F3D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48098F" w:rsidRPr="003F3D7F" w14:paraId="0D4E2767" w14:textId="77777777" w:rsidTr="00807E43">
        <w:trPr>
          <w:tblHeader/>
        </w:trPr>
        <w:tc>
          <w:tcPr>
            <w:tcW w:w="3240" w:type="dxa"/>
            <w:vMerge w:val="restart"/>
          </w:tcPr>
          <w:p w14:paraId="55734F7A" w14:textId="77777777" w:rsidR="0048098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43EA757" w14:textId="77777777" w:rsidR="0048098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</w:t>
            </w:r>
            <w:r w:rsidRPr="00263A6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</w:t>
            </w:r>
          </w:p>
          <w:p w14:paraId="67F3C84E" w14:textId="07667A97" w:rsidR="0048098F" w:rsidRPr="00CC7D94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263A6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150" w:type="dxa"/>
            <w:gridSpan w:val="5"/>
          </w:tcPr>
          <w:p w14:paraId="0E58357A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69083454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7ACC5E64" w14:textId="77777777" w:rsidR="0048098F" w:rsidRPr="003F3D7F" w:rsidRDefault="0048098F" w:rsidP="0048098F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8098F" w:rsidRPr="003F3D7F" w14:paraId="3E5AC6AC" w14:textId="77777777" w:rsidTr="0048098F">
        <w:trPr>
          <w:trHeight w:val="60"/>
          <w:tblHeader/>
        </w:trPr>
        <w:tc>
          <w:tcPr>
            <w:tcW w:w="3240" w:type="dxa"/>
            <w:vMerge/>
          </w:tcPr>
          <w:p w14:paraId="0A4A64AD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04F48C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5026856F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9E6B6" w14:textId="77777777" w:rsidR="0048098F" w:rsidRPr="003F3D7F" w:rsidRDefault="0048098F" w:rsidP="0048098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4C9D4" w14:textId="54BE9864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56FB1A5" w14:textId="77777777" w:rsidR="0048098F" w:rsidRPr="003F3D7F" w:rsidRDefault="0048098F" w:rsidP="0048098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FEC283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078DE93" w14:textId="77777777" w:rsidR="0048098F" w:rsidRPr="003F3D7F" w:rsidRDefault="0048098F" w:rsidP="0048098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FF9614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332D4D97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0668E7" w14:textId="77777777" w:rsidR="0048098F" w:rsidRPr="003F3D7F" w:rsidRDefault="0048098F" w:rsidP="0048098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F357F5" w14:textId="3DB77A75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E823D87" w14:textId="77777777" w:rsidR="0048098F" w:rsidRPr="003F3D7F" w:rsidRDefault="0048098F" w:rsidP="0048098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7F309E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0B790FAB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8098F" w:rsidRPr="003F3D7F" w14:paraId="5881F4CA" w14:textId="77777777" w:rsidTr="00807E43">
        <w:trPr>
          <w:tblHeader/>
        </w:trPr>
        <w:tc>
          <w:tcPr>
            <w:tcW w:w="3240" w:type="dxa"/>
          </w:tcPr>
          <w:p w14:paraId="3B848D20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6726D9E4" w14:textId="77777777" w:rsidR="0048098F" w:rsidRPr="003F3D7F" w:rsidRDefault="0048098F" w:rsidP="0048098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F3D7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3F3D7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F3D7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F3D7F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8098F" w:rsidRPr="003F3D7F" w14:paraId="22BAE247" w14:textId="77777777" w:rsidTr="00807E43">
        <w:trPr>
          <w:cantSplit/>
        </w:trPr>
        <w:tc>
          <w:tcPr>
            <w:tcW w:w="3240" w:type="dxa"/>
          </w:tcPr>
          <w:p w14:paraId="0C98D7FB" w14:textId="42E1B29F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EA26F8E" w14:textId="16FD187F" w:rsidR="0048098F" w:rsidRPr="003F3D7F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80" w:type="dxa"/>
          </w:tcPr>
          <w:p w14:paraId="189E7D58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vAlign w:val="bottom"/>
          </w:tcPr>
          <w:p w14:paraId="133B5BE2" w14:textId="5C79B97E" w:rsidR="0048098F" w:rsidRPr="003F3D7F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180" w:type="dxa"/>
          </w:tcPr>
          <w:p w14:paraId="6740A871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368AF1DC" w14:textId="2EB973A9" w:rsidR="0048098F" w:rsidRPr="003F3D7F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0B6D539A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7C2CE3C7" w14:textId="1B96EB05" w:rsidR="0048098F" w:rsidRPr="003F3D7F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2B4945" w14:textId="77777777" w:rsidR="0048098F" w:rsidRPr="003F3D7F" w:rsidRDefault="0048098F" w:rsidP="0048098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4A6BF32" w14:textId="07C2E361" w:rsidR="0048098F" w:rsidRPr="003F3D7F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01C6E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B38F27A" w14:textId="5A99BB6E" w:rsidR="0048098F" w:rsidRPr="003F3D7F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8098F" w:rsidRPr="003F3D7F" w14:paraId="75FEC292" w14:textId="77777777" w:rsidTr="00AF04E9">
        <w:trPr>
          <w:cantSplit/>
        </w:trPr>
        <w:tc>
          <w:tcPr>
            <w:tcW w:w="3240" w:type="dxa"/>
          </w:tcPr>
          <w:p w14:paraId="76877AD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81252F" w14:textId="3003A9C2" w:rsidR="0048098F" w:rsidRPr="002668B3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80" w:type="dxa"/>
          </w:tcPr>
          <w:p w14:paraId="637C5F34" w14:textId="77777777" w:rsidR="0048098F" w:rsidRPr="002668B3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55D33A5" w14:textId="179441F5" w:rsidR="0048098F" w:rsidRPr="002668B3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180" w:type="dxa"/>
          </w:tcPr>
          <w:p w14:paraId="53930E0B" w14:textId="77777777" w:rsidR="0048098F" w:rsidRPr="002668B3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B8E9250" w14:textId="2DB31C9C" w:rsidR="0048098F" w:rsidRPr="002668B3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378FEA7E" w14:textId="77777777" w:rsidR="0048098F" w:rsidRPr="002668B3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723BF0A" w14:textId="4B5D66E3" w:rsidR="0048098F" w:rsidRPr="002668B3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649F41" w14:textId="77777777" w:rsidR="0048098F" w:rsidRPr="002668B3" w:rsidRDefault="0048098F" w:rsidP="0048098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3E3211" w14:textId="5940E09D" w:rsidR="0048098F" w:rsidRPr="002668B3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138B84" w14:textId="77777777" w:rsidR="0048098F" w:rsidRPr="002668B3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DDC42E3" w14:textId="28F5D22F" w:rsidR="0048098F" w:rsidRPr="002668B3" w:rsidRDefault="0048098F" w:rsidP="0048098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97B5F83" w14:textId="77777777" w:rsidR="00976E65" w:rsidRPr="00004E25" w:rsidRDefault="00976E65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B3313" w:rsidRPr="003F3D7F" w14:paraId="5C7CBB04" w14:textId="77777777" w:rsidTr="00807E43">
        <w:trPr>
          <w:tblHeader/>
        </w:trPr>
        <w:tc>
          <w:tcPr>
            <w:tcW w:w="3240" w:type="dxa"/>
          </w:tcPr>
          <w:p w14:paraId="70FB8A52" w14:textId="077F896A" w:rsidR="004B3313" w:rsidRPr="003F3D7F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104FB26D" w14:textId="77777777" w:rsidR="004B3313" w:rsidRPr="003F3D7F" w:rsidRDefault="00202672" w:rsidP="004A7AB0">
            <w:pPr>
              <w:pStyle w:val="acctfourfigures"/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F3D7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313" w:rsidRPr="003F3D7F" w14:paraId="149165C1" w14:textId="77777777" w:rsidTr="00807E43">
        <w:trPr>
          <w:tblHeader/>
        </w:trPr>
        <w:tc>
          <w:tcPr>
            <w:tcW w:w="3240" w:type="dxa"/>
            <w:vMerge w:val="restart"/>
          </w:tcPr>
          <w:p w14:paraId="7284C38A" w14:textId="77777777" w:rsidR="004B3313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/>
                <w:sz w:val="28"/>
                <w:szCs w:val="28"/>
              </w:rPr>
            </w:pPr>
          </w:p>
          <w:p w14:paraId="2BF925E7" w14:textId="77777777" w:rsidR="0048098F" w:rsidRDefault="00A5549E" w:rsidP="00A5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5549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="0048098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ที่รับรู้ในกำไรขาดทุน</w:t>
            </w:r>
          </w:p>
          <w:p w14:paraId="381F63DE" w14:textId="22C1AA36" w:rsidR="00A5549E" w:rsidRPr="00A5549E" w:rsidRDefault="0048098F" w:rsidP="00A55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เบ็ดเสร็จอื่น</w:t>
            </w:r>
          </w:p>
        </w:tc>
        <w:tc>
          <w:tcPr>
            <w:tcW w:w="3150" w:type="dxa"/>
            <w:gridSpan w:val="5"/>
          </w:tcPr>
          <w:p w14:paraId="27470634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6AC5C876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5"/>
          </w:tcPr>
          <w:p w14:paraId="40A85353" w14:textId="77777777" w:rsidR="004B3313" w:rsidRPr="003F3D7F" w:rsidRDefault="004B3313" w:rsidP="00415DF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B3313" w:rsidRPr="003F3D7F" w14:paraId="3A00D913" w14:textId="77777777" w:rsidTr="00807E43">
        <w:trPr>
          <w:tblHeader/>
        </w:trPr>
        <w:tc>
          <w:tcPr>
            <w:tcW w:w="3240" w:type="dxa"/>
            <w:vMerge/>
          </w:tcPr>
          <w:p w14:paraId="28F96559" w14:textId="77777777" w:rsidR="004B3313" w:rsidRPr="003F3D7F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B1BEB5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77EDE225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098EB7" w14:textId="77777777" w:rsidR="004B3313" w:rsidRPr="003F3D7F" w:rsidRDefault="004B3313" w:rsidP="00415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B4FB31" w14:textId="3F071ECC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B155241" w14:textId="77777777" w:rsidR="004B3313" w:rsidRPr="003F3D7F" w:rsidRDefault="004B3313" w:rsidP="00415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015E14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B8316A2" w14:textId="77777777" w:rsidR="004B3313" w:rsidRPr="003F3D7F" w:rsidRDefault="004B3313" w:rsidP="00415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0817E0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</w:t>
            </w:r>
          </w:p>
          <w:p w14:paraId="6488A9BD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9E4AECB" w14:textId="77777777" w:rsidR="004B3313" w:rsidRPr="003F3D7F" w:rsidRDefault="004B3313" w:rsidP="00415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129A9C" w14:textId="0D675400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5C205A0" w14:textId="77777777" w:rsidR="004B3313" w:rsidRPr="003F3D7F" w:rsidRDefault="004B3313" w:rsidP="00415DF5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5E9261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1A22897A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4B3313" w:rsidRPr="003F3D7F" w14:paraId="3389E148" w14:textId="77777777" w:rsidTr="00807E43">
        <w:trPr>
          <w:tblHeader/>
        </w:trPr>
        <w:tc>
          <w:tcPr>
            <w:tcW w:w="3240" w:type="dxa"/>
          </w:tcPr>
          <w:p w14:paraId="4D9479E1" w14:textId="77777777" w:rsidR="004B3313" w:rsidRPr="003F3D7F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11"/>
          </w:tcPr>
          <w:p w14:paraId="54148D9F" w14:textId="77777777" w:rsidR="004B3313" w:rsidRPr="003F3D7F" w:rsidRDefault="004B3313" w:rsidP="00415DF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F3D7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3F3D7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F3D7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F3D7F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B3313" w:rsidRPr="003F3D7F" w14:paraId="67DE8531" w14:textId="77777777" w:rsidTr="00807E43">
        <w:trPr>
          <w:cantSplit/>
        </w:trPr>
        <w:tc>
          <w:tcPr>
            <w:tcW w:w="3240" w:type="dxa"/>
          </w:tcPr>
          <w:p w14:paraId="4B945CCD" w14:textId="14255ED1" w:rsidR="004B3313" w:rsidRPr="003F3D7F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กำไรจากการประมาณตาม</w:t>
            </w:r>
            <w:r w:rsidR="00807E4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3F3D7F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15B8EF8E" w14:textId="7A7A2E7F" w:rsidR="004B3313" w:rsidRPr="003F3D7F" w:rsidRDefault="002668B3" w:rsidP="00415DF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80" w:type="dxa"/>
          </w:tcPr>
          <w:p w14:paraId="72CACE35" w14:textId="77777777" w:rsidR="004B3313" w:rsidRPr="003F3D7F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vAlign w:val="bottom"/>
          </w:tcPr>
          <w:p w14:paraId="6955CD39" w14:textId="57E76B32" w:rsidR="004B3313" w:rsidRPr="003F3D7F" w:rsidRDefault="002668B3" w:rsidP="00415DF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180" w:type="dxa"/>
          </w:tcPr>
          <w:p w14:paraId="1BAEFB38" w14:textId="77777777" w:rsidR="004B3313" w:rsidRPr="003F3D7F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22E86252" w14:textId="253AC428" w:rsidR="004B3313" w:rsidRPr="003F3D7F" w:rsidRDefault="002668B3" w:rsidP="00415DF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4810A880" w14:textId="77777777" w:rsidR="004B3313" w:rsidRPr="003F3D7F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421CFFA1" w14:textId="5A840327" w:rsidR="004B3313" w:rsidRPr="003F3D7F" w:rsidRDefault="002668B3" w:rsidP="00415DF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87A81D" w14:textId="77777777" w:rsidR="004B3313" w:rsidRPr="003F3D7F" w:rsidRDefault="004B3313" w:rsidP="00415DF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8495E91" w14:textId="1579DA18" w:rsidR="004B3313" w:rsidRPr="003F3D7F" w:rsidRDefault="002668B3" w:rsidP="00415DF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BDA83D" w14:textId="77777777" w:rsidR="004B3313" w:rsidRPr="003F3D7F" w:rsidRDefault="004B3313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63EBCB2E" w14:textId="7EB085E9" w:rsidR="004B3313" w:rsidRPr="003F3D7F" w:rsidRDefault="002668B3" w:rsidP="00415DF5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668B3" w:rsidRPr="003F3D7F" w14:paraId="456BA31A" w14:textId="77777777" w:rsidTr="00AF04E9">
        <w:trPr>
          <w:cantSplit/>
        </w:trPr>
        <w:tc>
          <w:tcPr>
            <w:tcW w:w="3240" w:type="dxa"/>
          </w:tcPr>
          <w:p w14:paraId="5EA8A5B4" w14:textId="77777777" w:rsidR="002668B3" w:rsidRPr="003F3D7F" w:rsidRDefault="002668B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6E9E2BB" w14:textId="4C760543" w:rsidR="002668B3" w:rsidRPr="002668B3" w:rsidRDefault="002668B3" w:rsidP="002668B3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1,006</w:t>
            </w:r>
          </w:p>
        </w:tc>
        <w:tc>
          <w:tcPr>
            <w:tcW w:w="180" w:type="dxa"/>
          </w:tcPr>
          <w:p w14:paraId="55ABC878" w14:textId="77777777" w:rsidR="002668B3" w:rsidRPr="002668B3" w:rsidRDefault="002668B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A3687B3" w14:textId="66B4C057" w:rsidR="002668B3" w:rsidRPr="002668B3" w:rsidRDefault="002668B3" w:rsidP="002668B3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(201)</w:t>
            </w:r>
          </w:p>
        </w:tc>
        <w:tc>
          <w:tcPr>
            <w:tcW w:w="180" w:type="dxa"/>
          </w:tcPr>
          <w:p w14:paraId="5900AB47" w14:textId="77777777" w:rsidR="002668B3" w:rsidRPr="002668B3" w:rsidRDefault="002668B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9B7A70D" w14:textId="3F43C41D" w:rsidR="002668B3" w:rsidRPr="002668B3" w:rsidRDefault="002668B3" w:rsidP="002668B3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6590528C" w14:textId="77777777" w:rsidR="002668B3" w:rsidRPr="002668B3" w:rsidRDefault="002668B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CBBA0DE" w14:textId="25C765B4" w:rsidR="002668B3" w:rsidRPr="002668B3" w:rsidRDefault="002668B3" w:rsidP="002668B3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1766F2" w14:textId="77777777" w:rsidR="002668B3" w:rsidRPr="002668B3" w:rsidRDefault="002668B3" w:rsidP="002668B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DD54D53" w14:textId="6D9563B5" w:rsidR="002668B3" w:rsidRPr="002668B3" w:rsidRDefault="002668B3" w:rsidP="002668B3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0422ED" w14:textId="77777777" w:rsidR="002668B3" w:rsidRPr="002668B3" w:rsidRDefault="002668B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8BC934D" w14:textId="171F153C" w:rsidR="002668B3" w:rsidRPr="002668B3" w:rsidRDefault="002668B3" w:rsidP="002668B3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68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C5B8C4F" w14:textId="6206CC2F" w:rsidR="0048098F" w:rsidRDefault="0048098F" w:rsidP="00E42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D406D5" w14:textId="77777777" w:rsidR="00420A1E" w:rsidRDefault="00420A1E" w:rsidP="00E42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D5CE3C7" w14:textId="2F226667" w:rsidR="00970032" w:rsidRPr="003F3D7F" w:rsidRDefault="00970032" w:rsidP="00480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3D7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การกระทบยอดเพื่อหาอัตราภาษีเงินได้ที่แท้จริง</w:t>
      </w:r>
    </w:p>
    <w:p w14:paraId="7F9B2022" w14:textId="77777777" w:rsidR="00970032" w:rsidRPr="003F3D7F" w:rsidRDefault="00970032" w:rsidP="00610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  <w:bookmarkStart w:id="8" w:name="_Hlk25831530"/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530"/>
        <w:gridCol w:w="1080"/>
        <w:gridCol w:w="1530"/>
      </w:tblGrid>
      <w:tr w:rsidR="003B09E8" w:rsidRPr="003F3D7F" w14:paraId="15C90986" w14:textId="77777777" w:rsidTr="00531721">
        <w:tc>
          <w:tcPr>
            <w:tcW w:w="4140" w:type="dxa"/>
          </w:tcPr>
          <w:p w14:paraId="7D2CA631" w14:textId="77777777" w:rsidR="003B09E8" w:rsidRPr="003F3D7F" w:rsidRDefault="003B09E8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F0B118" w14:textId="77777777" w:rsidR="003B09E8" w:rsidRPr="003F3D7F" w:rsidRDefault="003B09E8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0C6B2F9" w14:textId="77777777" w:rsidR="003B09E8" w:rsidRPr="003F3D7F" w:rsidRDefault="003B09E8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1CCB859" w14:textId="77777777" w:rsidR="003B09E8" w:rsidRPr="003F3D7F" w:rsidRDefault="003B09E8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</w:t>
            </w:r>
          </w:p>
        </w:tc>
      </w:tr>
      <w:tr w:rsidR="003B09E8" w:rsidRPr="003F3D7F" w14:paraId="7E8CD342" w14:textId="77777777" w:rsidTr="00531721">
        <w:tc>
          <w:tcPr>
            <w:tcW w:w="4140" w:type="dxa"/>
          </w:tcPr>
          <w:p w14:paraId="5C7F0F54" w14:textId="77777777" w:rsidR="003B09E8" w:rsidRPr="003F3D7F" w:rsidRDefault="003B09E8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17BE575" w14:textId="77777777" w:rsidR="003B09E8" w:rsidRPr="003F3D7F" w:rsidRDefault="003B09E8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91E681C" w14:textId="77777777" w:rsidR="003B09E8" w:rsidRPr="003F3D7F" w:rsidRDefault="003B09E8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EB1EC3" w:rsidRPr="003F3D7F" w14:paraId="22351054" w14:textId="77777777" w:rsidTr="00531721">
        <w:tc>
          <w:tcPr>
            <w:tcW w:w="4140" w:type="dxa"/>
          </w:tcPr>
          <w:p w14:paraId="7B918A0D" w14:textId="77777777" w:rsidR="00EB1EC3" w:rsidRPr="003F3D7F" w:rsidRDefault="00EB1EC3" w:rsidP="00EB1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96A1753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  <w:gridSpan w:val="2"/>
          </w:tcPr>
          <w:p w14:paraId="160D95B5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B1EC3" w:rsidRPr="003F3D7F" w14:paraId="3B7B4BEE" w14:textId="77777777" w:rsidTr="00531721">
        <w:tc>
          <w:tcPr>
            <w:tcW w:w="4140" w:type="dxa"/>
          </w:tcPr>
          <w:p w14:paraId="68C03C9B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1FB33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456E94CA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4EEB3D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74A3658A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1EC3" w:rsidRPr="003F3D7F" w14:paraId="4204CFA4" w14:textId="77777777" w:rsidTr="00531721">
        <w:tc>
          <w:tcPr>
            <w:tcW w:w="4140" w:type="dxa"/>
          </w:tcPr>
          <w:p w14:paraId="041CB96A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1C3B7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27BE23C4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</w:tcPr>
          <w:p w14:paraId="446ED957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6B94AEDA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1EC3" w:rsidRPr="003F3D7F" w14:paraId="16048C6A" w14:textId="77777777" w:rsidTr="00531721">
        <w:tc>
          <w:tcPr>
            <w:tcW w:w="4140" w:type="dxa"/>
          </w:tcPr>
          <w:p w14:paraId="4D9E9687" w14:textId="77777777" w:rsidR="00EB1EC3" w:rsidRPr="003F3D7F" w:rsidRDefault="00EB1EC3" w:rsidP="00E4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 w:firstLine="14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58018B9D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55E651" w14:textId="39357C83" w:rsidR="00EB1EC3" w:rsidRPr="003F3D7F" w:rsidRDefault="002668B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79,586</w:t>
            </w:r>
          </w:p>
        </w:tc>
        <w:tc>
          <w:tcPr>
            <w:tcW w:w="1080" w:type="dxa"/>
          </w:tcPr>
          <w:p w14:paraId="50719AED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514659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70,792</w:t>
            </w:r>
          </w:p>
        </w:tc>
      </w:tr>
      <w:tr w:rsidR="00EB1EC3" w:rsidRPr="003F3D7F" w14:paraId="5D7055EF" w14:textId="77777777" w:rsidTr="00531721">
        <w:tc>
          <w:tcPr>
            <w:tcW w:w="4140" w:type="dxa"/>
          </w:tcPr>
          <w:p w14:paraId="478B8E4E" w14:textId="77777777" w:rsidR="00EB1EC3" w:rsidRPr="003F3D7F" w:rsidRDefault="00EB1EC3" w:rsidP="00E4206A">
            <w:pPr>
              <w:pStyle w:val="a1"/>
              <w:tabs>
                <w:tab w:val="clear" w:pos="1080"/>
              </w:tabs>
              <w:ind w:left="75" w:firstLine="14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FDF3155" w14:textId="645A81A2" w:rsidR="00EB1EC3" w:rsidRPr="002668B3" w:rsidRDefault="002668B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8B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747267" w14:textId="41C58A41" w:rsidR="00EB1EC3" w:rsidRPr="003F3D7F" w:rsidRDefault="002668B3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15,917</w:t>
            </w:r>
          </w:p>
        </w:tc>
        <w:tc>
          <w:tcPr>
            <w:tcW w:w="1080" w:type="dxa"/>
          </w:tcPr>
          <w:p w14:paraId="4E55C22B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B06C2EA" w14:textId="77777777" w:rsidR="00EB1EC3" w:rsidRPr="003F3D7F" w:rsidRDefault="00EB1EC3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14,158</w:t>
            </w:r>
          </w:p>
        </w:tc>
      </w:tr>
      <w:tr w:rsidR="00EB1EC3" w:rsidRPr="003F3D7F" w14:paraId="2F9F3C98" w14:textId="77777777" w:rsidTr="00531721">
        <w:tc>
          <w:tcPr>
            <w:tcW w:w="4140" w:type="dxa"/>
          </w:tcPr>
          <w:p w14:paraId="399DA43E" w14:textId="77777777" w:rsidR="00EB1EC3" w:rsidRPr="003F3D7F" w:rsidRDefault="00EB1EC3" w:rsidP="00E4206A">
            <w:pPr>
              <w:pStyle w:val="a1"/>
              <w:tabs>
                <w:tab w:val="clear" w:pos="1080"/>
              </w:tabs>
              <w:ind w:left="75" w:firstLine="14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ค่าใช้จ่ายต้องห้ามภาษี</w:t>
            </w:r>
          </w:p>
        </w:tc>
        <w:tc>
          <w:tcPr>
            <w:tcW w:w="1080" w:type="dxa"/>
          </w:tcPr>
          <w:p w14:paraId="6FB2A002" w14:textId="77777777" w:rsidR="00EB1EC3" w:rsidRPr="002668B3" w:rsidRDefault="00EB1EC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B1637D" w14:textId="5572D030" w:rsidR="00EB1EC3" w:rsidRPr="003F3D7F" w:rsidRDefault="00420A1E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080" w:type="dxa"/>
          </w:tcPr>
          <w:p w14:paraId="5A428880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7B8B63" w14:textId="77777777" w:rsidR="00EB1EC3" w:rsidRPr="003F3D7F" w:rsidRDefault="00EB1EC3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1,743</w:t>
            </w:r>
          </w:p>
        </w:tc>
      </w:tr>
      <w:tr w:rsidR="00EB1EC3" w:rsidRPr="003F3D7F" w14:paraId="185616C9" w14:textId="77777777" w:rsidTr="00531721">
        <w:tc>
          <w:tcPr>
            <w:tcW w:w="4140" w:type="dxa"/>
          </w:tcPr>
          <w:p w14:paraId="0AE44EB7" w14:textId="77777777" w:rsidR="00EB1EC3" w:rsidRPr="003F3D7F" w:rsidRDefault="00EB1EC3" w:rsidP="00E4206A">
            <w:pPr>
              <w:pStyle w:val="a1"/>
              <w:tabs>
                <w:tab w:val="clear" w:pos="1080"/>
              </w:tabs>
              <w:ind w:left="75" w:firstLine="14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73AC7E7F" w14:textId="77777777" w:rsidR="00EB1EC3" w:rsidRPr="002668B3" w:rsidRDefault="00EB1EC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7DBAEF" w14:textId="2984AA31" w:rsidR="00EB1EC3" w:rsidRPr="003F3D7F" w:rsidRDefault="00420A1E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(2,864)</w:t>
            </w:r>
          </w:p>
        </w:tc>
        <w:tc>
          <w:tcPr>
            <w:tcW w:w="1080" w:type="dxa"/>
          </w:tcPr>
          <w:p w14:paraId="617932C5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9DA881" w14:textId="77777777" w:rsidR="00EB1EC3" w:rsidRPr="003F3D7F" w:rsidRDefault="00EB1EC3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(312)</w:t>
            </w:r>
          </w:p>
        </w:tc>
      </w:tr>
      <w:tr w:rsidR="00EB1EC3" w:rsidRPr="003F3D7F" w14:paraId="3B50FD0D" w14:textId="77777777" w:rsidTr="0084577F">
        <w:tc>
          <w:tcPr>
            <w:tcW w:w="4140" w:type="dxa"/>
          </w:tcPr>
          <w:p w14:paraId="39B4E028" w14:textId="6D8B93CF" w:rsidR="00EB1EC3" w:rsidRPr="003F3D7F" w:rsidRDefault="00420A1E" w:rsidP="005609D9">
            <w:pPr>
              <w:pStyle w:val="a1"/>
              <w:tabs>
                <w:tab w:val="clear" w:pos="1080"/>
              </w:tabs>
              <w:ind w:left="340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ผลขาดทุนในปีปัจจุบันที่ไม่รับรู้</w:t>
            </w:r>
            <w:r w:rsidR="00E209C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E209C6">
              <w:rPr>
                <w:rFonts w:ascii="Angsana New" w:hAnsi="Angsana New" w:hint="cs"/>
                <w:sz w:val="28"/>
                <w:szCs w:val="28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B083A47" w14:textId="77777777" w:rsidR="00EB1EC3" w:rsidRPr="002668B3" w:rsidRDefault="00EB1EC3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B0B2ED" w14:textId="5C2F6E5C" w:rsidR="00EB1EC3" w:rsidRPr="003F3D7F" w:rsidRDefault="00E209C6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1080" w:type="dxa"/>
          </w:tcPr>
          <w:p w14:paraId="56CCEEC2" w14:textId="77777777" w:rsidR="00EB1EC3" w:rsidRPr="003F3D7F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F07F51" w14:textId="0695C939" w:rsidR="00EB1EC3" w:rsidRPr="003F3D7F" w:rsidRDefault="00E209C6" w:rsidP="00E209C6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</w:r>
            <w:r w:rsidR="005609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609D9" w:rsidRPr="003F3D7F" w14:paraId="49EC8F66" w14:textId="77777777" w:rsidTr="0084577F">
        <w:tc>
          <w:tcPr>
            <w:tcW w:w="4140" w:type="dxa"/>
          </w:tcPr>
          <w:p w14:paraId="4B52DB69" w14:textId="77777777" w:rsidR="005656A0" w:rsidRDefault="005656A0" w:rsidP="00E4206A">
            <w:pPr>
              <w:pStyle w:val="a1"/>
              <w:tabs>
                <w:tab w:val="clear" w:pos="1080"/>
              </w:tabs>
              <w:ind w:left="75"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การใช้สินทรัพย์ภาษีเงินได้รอการตัดบัญชี</w:t>
            </w:r>
          </w:p>
          <w:p w14:paraId="41B7AAA6" w14:textId="0C058884" w:rsidR="005609D9" w:rsidRPr="005609D9" w:rsidRDefault="005656A0" w:rsidP="00B65EE8">
            <w:pPr>
              <w:pStyle w:val="a1"/>
              <w:tabs>
                <w:tab w:val="clear" w:pos="1080"/>
              </w:tabs>
              <w:ind w:left="345" w:firstLine="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ที่ไม่ได้บันทึก</w:t>
            </w:r>
          </w:p>
        </w:tc>
        <w:tc>
          <w:tcPr>
            <w:tcW w:w="1080" w:type="dxa"/>
          </w:tcPr>
          <w:p w14:paraId="3E1A7148" w14:textId="77777777" w:rsidR="005609D9" w:rsidRPr="00E209C6" w:rsidRDefault="005609D9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088812" w14:textId="77777777" w:rsidR="005656A0" w:rsidRPr="005656A0" w:rsidRDefault="005656A0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7789BDE" w14:textId="2BAF66D3" w:rsidR="005609D9" w:rsidRPr="005656A0" w:rsidRDefault="005609D9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56A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</w:tcPr>
          <w:p w14:paraId="09005CC8" w14:textId="77777777" w:rsidR="005609D9" w:rsidRPr="005656A0" w:rsidRDefault="005609D9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C99DB82" w14:textId="77777777" w:rsidR="005656A0" w:rsidRDefault="005656A0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DF422EB" w14:textId="49F344B9" w:rsidR="005609D9" w:rsidRPr="005609D9" w:rsidRDefault="005609D9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09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656A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642</w:t>
            </w:r>
            <w:r w:rsidRPr="005609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656A0" w:rsidRPr="003F3D7F" w14:paraId="28FB0802" w14:textId="77777777" w:rsidTr="0084577F">
        <w:tc>
          <w:tcPr>
            <w:tcW w:w="4140" w:type="dxa"/>
          </w:tcPr>
          <w:p w14:paraId="146F19A0" w14:textId="6B14FB5B" w:rsidR="005656A0" w:rsidRDefault="005656A0" w:rsidP="00E4206A">
            <w:pPr>
              <w:pStyle w:val="a1"/>
              <w:tabs>
                <w:tab w:val="clear" w:pos="1080"/>
              </w:tabs>
              <w:ind w:left="75" w:firstLine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0536C321" w14:textId="77777777" w:rsidR="005656A0" w:rsidRPr="00E209C6" w:rsidRDefault="005656A0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E87EB7" w14:textId="2C17E074" w:rsidR="005656A0" w:rsidRPr="0084577F" w:rsidRDefault="007C7652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824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0" w:type="dxa"/>
          </w:tcPr>
          <w:p w14:paraId="1251EF07" w14:textId="77777777" w:rsidR="005656A0" w:rsidRPr="0084577F" w:rsidRDefault="005656A0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4B8A06" w14:textId="17B16F1F" w:rsidR="0084577F" w:rsidRPr="0084577F" w:rsidRDefault="0084577F" w:rsidP="0084577F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(921)</w:t>
            </w:r>
          </w:p>
        </w:tc>
      </w:tr>
      <w:tr w:rsidR="00EB1EC3" w:rsidRPr="003F3D7F" w14:paraId="5C31A64A" w14:textId="77777777" w:rsidTr="005609D9">
        <w:tc>
          <w:tcPr>
            <w:tcW w:w="4140" w:type="dxa"/>
          </w:tcPr>
          <w:p w14:paraId="2D089F29" w14:textId="77777777" w:rsidR="00EB1EC3" w:rsidRPr="003F3D7F" w:rsidRDefault="00EB1EC3" w:rsidP="00E4206A">
            <w:pPr>
              <w:pStyle w:val="a1"/>
              <w:tabs>
                <w:tab w:val="clear" w:pos="1080"/>
              </w:tabs>
              <w:ind w:left="75" w:firstLine="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CEADA7" w14:textId="584C3737" w:rsidR="00EB1EC3" w:rsidRPr="00E209C6" w:rsidRDefault="00E209C6" w:rsidP="00266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09C6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E8BDA1" w14:textId="4C23B680" w:rsidR="00EB1EC3" w:rsidRPr="003F3D7F" w:rsidRDefault="002668B3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</w:t>
            </w:r>
            <w:r w:rsidR="007C765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8244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080" w:type="dxa"/>
          </w:tcPr>
          <w:p w14:paraId="10BF9ACA" w14:textId="77777777" w:rsidR="00EB1EC3" w:rsidRPr="00E209C6" w:rsidRDefault="00EB1EC3" w:rsidP="00EB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A1EDEF" w14:textId="77777777" w:rsidR="00EB1EC3" w:rsidRPr="003F3D7F" w:rsidRDefault="00EB1EC3" w:rsidP="00EB1EC3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F3D7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14,026</w:t>
            </w:r>
          </w:p>
        </w:tc>
      </w:tr>
      <w:bookmarkEnd w:id="8"/>
    </w:tbl>
    <w:p w14:paraId="77C5551F" w14:textId="77777777" w:rsidR="00970032" w:rsidRPr="003F3D7F" w:rsidRDefault="00970032" w:rsidP="00970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</w:p>
    <w:p w14:paraId="685F8A35" w14:textId="77777777" w:rsidR="00DC46C1" w:rsidRPr="003F3D7F" w:rsidRDefault="00DC46C1" w:rsidP="00DC46C1">
      <w:pPr>
        <w:spacing w:line="240" w:lineRule="auto"/>
        <w:rPr>
          <w:sz w:val="2"/>
          <w:szCs w:val="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530"/>
        <w:gridCol w:w="1080"/>
        <w:gridCol w:w="1530"/>
      </w:tblGrid>
      <w:tr w:rsidR="00DC46C1" w:rsidRPr="00E209C6" w14:paraId="7C5AE7F3" w14:textId="77777777" w:rsidTr="00531721">
        <w:tc>
          <w:tcPr>
            <w:tcW w:w="4140" w:type="dxa"/>
          </w:tcPr>
          <w:p w14:paraId="34460E83" w14:textId="77777777" w:rsidR="00DC46C1" w:rsidRPr="00E209C6" w:rsidRDefault="00DC46C1" w:rsidP="00267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EA789B5" w14:textId="77777777" w:rsidR="00DC46C1" w:rsidRPr="00E209C6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09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E209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1212F" w:rsidRPr="00E209C6" w14:paraId="447C2EB8" w14:textId="77777777" w:rsidTr="00531721">
        <w:tc>
          <w:tcPr>
            <w:tcW w:w="4140" w:type="dxa"/>
          </w:tcPr>
          <w:p w14:paraId="46815794" w14:textId="77777777" w:rsidR="00A1212F" w:rsidRPr="00E209C6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B099DCF" w14:textId="77777777" w:rsidR="00A1212F" w:rsidRPr="00E209C6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9C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  <w:gridSpan w:val="2"/>
          </w:tcPr>
          <w:p w14:paraId="6AF7EE41" w14:textId="77777777" w:rsidR="00A1212F" w:rsidRPr="00E209C6" w:rsidRDefault="00A1212F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9C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C46C1" w:rsidRPr="00E209C6" w14:paraId="5B1EC077" w14:textId="77777777" w:rsidTr="00531721">
        <w:tc>
          <w:tcPr>
            <w:tcW w:w="4140" w:type="dxa"/>
          </w:tcPr>
          <w:p w14:paraId="6B193377" w14:textId="77777777" w:rsidR="00DC46C1" w:rsidRPr="00E209C6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D84847" w14:textId="77777777" w:rsidR="00DC46C1" w:rsidRPr="00E209C6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4459A2EF" w14:textId="77777777" w:rsidR="00DC46C1" w:rsidRPr="00E209C6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C8E2E" w14:textId="77777777" w:rsidR="00DC46C1" w:rsidRPr="00E209C6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30" w:type="dxa"/>
          </w:tcPr>
          <w:p w14:paraId="6B774F01" w14:textId="77777777" w:rsidR="00DC46C1" w:rsidRPr="00E209C6" w:rsidRDefault="00DC46C1" w:rsidP="0026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5FD9" w:rsidRPr="00E209C6" w14:paraId="2A3BBFF3" w14:textId="77777777" w:rsidTr="00531721">
        <w:tc>
          <w:tcPr>
            <w:tcW w:w="4140" w:type="dxa"/>
          </w:tcPr>
          <w:p w14:paraId="45CA6CAC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7DB5A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0566CF82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</w:tcPr>
          <w:p w14:paraId="54337077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546E6594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75FD9" w:rsidRPr="00E209C6" w14:paraId="5C1E9A05" w14:textId="77777777" w:rsidTr="007C7652">
        <w:tc>
          <w:tcPr>
            <w:tcW w:w="4140" w:type="dxa"/>
          </w:tcPr>
          <w:p w14:paraId="513F974E" w14:textId="77777777" w:rsidR="00575FD9" w:rsidRPr="00E209C6" w:rsidRDefault="00575FD9" w:rsidP="00E4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08"/>
              <w:rPr>
                <w:rFonts w:ascii="Angsana New" w:hAnsi="Angsana New"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0F9C76DC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088A281" w14:textId="104F0044" w:rsidR="00575FD9" w:rsidRPr="00E209C6" w:rsidRDefault="002668B3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E209C6">
              <w:rPr>
                <w:rFonts w:ascii="Angsana New" w:hAnsi="Angsana New"/>
                <w:sz w:val="28"/>
                <w:szCs w:val="28"/>
              </w:rPr>
              <w:t>81,260</w:t>
            </w:r>
          </w:p>
        </w:tc>
        <w:tc>
          <w:tcPr>
            <w:tcW w:w="1080" w:type="dxa"/>
          </w:tcPr>
          <w:p w14:paraId="14CED468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DB74D55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E209C6">
              <w:rPr>
                <w:rFonts w:ascii="Angsana New" w:hAnsi="Angsana New"/>
                <w:sz w:val="28"/>
                <w:szCs w:val="28"/>
              </w:rPr>
              <w:t>73,279</w:t>
            </w:r>
          </w:p>
        </w:tc>
      </w:tr>
      <w:tr w:rsidR="00575FD9" w:rsidRPr="00E209C6" w14:paraId="0A04E7E9" w14:textId="77777777" w:rsidTr="007C7652">
        <w:tc>
          <w:tcPr>
            <w:tcW w:w="4140" w:type="dxa"/>
          </w:tcPr>
          <w:p w14:paraId="1D0795C6" w14:textId="77777777" w:rsidR="00575FD9" w:rsidRPr="00E209C6" w:rsidRDefault="00575FD9" w:rsidP="00E4206A">
            <w:pPr>
              <w:pStyle w:val="a1"/>
              <w:tabs>
                <w:tab w:val="clear" w:pos="1080"/>
              </w:tabs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E209C6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47098C3E" w14:textId="5BA41B9E" w:rsidR="00575FD9" w:rsidRPr="00E209C6" w:rsidRDefault="003E6413" w:rsidP="003E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4561305" w14:textId="6B7B5D76" w:rsidR="00575FD9" w:rsidRPr="00E209C6" w:rsidRDefault="002668B3" w:rsidP="00575FD9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209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16,252</w:t>
            </w:r>
          </w:p>
        </w:tc>
        <w:tc>
          <w:tcPr>
            <w:tcW w:w="1080" w:type="dxa"/>
          </w:tcPr>
          <w:p w14:paraId="05248142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9C6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47F7DAB" w14:textId="77777777" w:rsidR="00575FD9" w:rsidRPr="00E209C6" w:rsidRDefault="00575FD9" w:rsidP="00575FD9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209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14,656</w:t>
            </w:r>
          </w:p>
        </w:tc>
      </w:tr>
      <w:tr w:rsidR="00575FD9" w:rsidRPr="00E209C6" w14:paraId="4F28ECAA" w14:textId="77777777" w:rsidTr="00531721">
        <w:tc>
          <w:tcPr>
            <w:tcW w:w="4140" w:type="dxa"/>
          </w:tcPr>
          <w:p w14:paraId="79418080" w14:textId="77777777" w:rsidR="00575FD9" w:rsidRPr="00E209C6" w:rsidRDefault="00575FD9" w:rsidP="00E4206A">
            <w:pPr>
              <w:pStyle w:val="a1"/>
              <w:tabs>
                <w:tab w:val="clear" w:pos="1080"/>
              </w:tabs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E209C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ค่าใช้จ่ายต้องห้ามภาษี</w:t>
            </w:r>
          </w:p>
        </w:tc>
        <w:tc>
          <w:tcPr>
            <w:tcW w:w="1080" w:type="dxa"/>
          </w:tcPr>
          <w:p w14:paraId="60EBAACE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0487DD" w14:textId="116CBB3A" w:rsidR="00575FD9" w:rsidRPr="00E209C6" w:rsidRDefault="00E209C6" w:rsidP="00575FD9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080" w:type="dxa"/>
          </w:tcPr>
          <w:p w14:paraId="64DCF9C2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666477" w14:textId="77777777" w:rsidR="00575FD9" w:rsidRPr="00E209C6" w:rsidRDefault="00575FD9" w:rsidP="00575FD9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209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1,245</w:t>
            </w:r>
          </w:p>
        </w:tc>
      </w:tr>
      <w:tr w:rsidR="00575FD9" w:rsidRPr="00E209C6" w14:paraId="6F0EE6F7" w14:textId="77777777" w:rsidTr="00531721">
        <w:tc>
          <w:tcPr>
            <w:tcW w:w="4140" w:type="dxa"/>
          </w:tcPr>
          <w:p w14:paraId="700C21E0" w14:textId="77777777" w:rsidR="00575FD9" w:rsidRPr="00E209C6" w:rsidRDefault="00575FD9" w:rsidP="00E4206A">
            <w:pPr>
              <w:pStyle w:val="a1"/>
              <w:tabs>
                <w:tab w:val="clear" w:pos="1080"/>
              </w:tabs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 w:rsidRPr="00E209C6">
              <w:rPr>
                <w:rFonts w:ascii="Angsana New" w:hAnsi="Angsana New" w:hint="cs"/>
                <w:sz w:val="28"/>
                <w:szCs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</w:tcPr>
          <w:p w14:paraId="1C7C92B3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14AE79" w14:textId="1AF013B8" w:rsidR="00575FD9" w:rsidRPr="00E209C6" w:rsidRDefault="003E6413" w:rsidP="00575FD9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209C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(2,86</w:t>
            </w:r>
            <w:r w:rsidR="00E209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E209C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080" w:type="dxa"/>
          </w:tcPr>
          <w:p w14:paraId="1E7642CF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EDB393" w14:textId="77777777" w:rsidR="00575FD9" w:rsidRPr="00E209C6" w:rsidRDefault="00575FD9" w:rsidP="007E5E7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209C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(312)</w:t>
            </w:r>
          </w:p>
        </w:tc>
      </w:tr>
      <w:tr w:rsidR="00B679F5" w:rsidRPr="00E209C6" w14:paraId="4C7F15E8" w14:textId="77777777" w:rsidTr="00531721">
        <w:tc>
          <w:tcPr>
            <w:tcW w:w="4140" w:type="dxa"/>
          </w:tcPr>
          <w:p w14:paraId="4AD265B4" w14:textId="77777777" w:rsidR="00B679F5" w:rsidRDefault="00B679F5" w:rsidP="00B679F5">
            <w:pPr>
              <w:pStyle w:val="a1"/>
              <w:tabs>
                <w:tab w:val="clear" w:pos="1080"/>
              </w:tabs>
              <w:ind w:left="75" w:firstLine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การใช้สินทรัพย์ภาษีเงินได้รอการตัดบัญชี</w:t>
            </w:r>
          </w:p>
          <w:p w14:paraId="257913B2" w14:textId="04948EA6" w:rsidR="00B679F5" w:rsidRPr="00E209C6" w:rsidRDefault="00B679F5" w:rsidP="00B65EE8">
            <w:pPr>
              <w:pStyle w:val="a1"/>
              <w:tabs>
                <w:tab w:val="clear" w:pos="1080"/>
              </w:tabs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ที่ไม่ได้บันทึก</w:t>
            </w:r>
          </w:p>
        </w:tc>
        <w:tc>
          <w:tcPr>
            <w:tcW w:w="1080" w:type="dxa"/>
          </w:tcPr>
          <w:p w14:paraId="30F56D48" w14:textId="77777777" w:rsidR="00B679F5" w:rsidRPr="00E209C6" w:rsidRDefault="00B679F5" w:rsidP="00B6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312B21" w14:textId="77777777" w:rsidR="00B679F5" w:rsidRPr="005656A0" w:rsidRDefault="00B679F5" w:rsidP="00B679F5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526E1FEC" w14:textId="43506D00" w:rsidR="00B679F5" w:rsidRPr="00E209C6" w:rsidRDefault="00B679F5" w:rsidP="007E5E7D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656A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80" w:type="dxa"/>
          </w:tcPr>
          <w:p w14:paraId="65CB867C" w14:textId="77777777" w:rsidR="00B679F5" w:rsidRPr="00E209C6" w:rsidRDefault="00B679F5" w:rsidP="00B6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7274EF" w14:textId="77777777" w:rsidR="00B679F5" w:rsidRDefault="00B679F5" w:rsidP="00B679F5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BF33683" w14:textId="64FCF027" w:rsidR="00B679F5" w:rsidRPr="00E209C6" w:rsidRDefault="00B679F5" w:rsidP="00B679F5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09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642</w:t>
            </w:r>
            <w:r w:rsidRPr="005609D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679F5" w:rsidRPr="00E209C6" w14:paraId="0B702B0C" w14:textId="77777777" w:rsidTr="00531721">
        <w:tc>
          <w:tcPr>
            <w:tcW w:w="4140" w:type="dxa"/>
          </w:tcPr>
          <w:p w14:paraId="29BF8665" w14:textId="54B4F738" w:rsidR="00B679F5" w:rsidRPr="00E209C6" w:rsidRDefault="00B679F5" w:rsidP="00B679F5">
            <w:pPr>
              <w:pStyle w:val="a1"/>
              <w:tabs>
                <w:tab w:val="clear" w:pos="1080"/>
              </w:tabs>
              <w:ind w:left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3393A37D" w14:textId="77777777" w:rsidR="00B679F5" w:rsidRPr="00E209C6" w:rsidRDefault="00B679F5" w:rsidP="00B6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F3C13C" w14:textId="268E26B1" w:rsidR="00B679F5" w:rsidRPr="00E209C6" w:rsidRDefault="007C7652" w:rsidP="00B679F5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82443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0" w:type="dxa"/>
          </w:tcPr>
          <w:p w14:paraId="3F48F7EF" w14:textId="77777777" w:rsidR="00B679F5" w:rsidRPr="00E209C6" w:rsidRDefault="00B679F5" w:rsidP="00B6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5C5D32" w14:textId="40C761C7" w:rsidR="00B679F5" w:rsidRPr="00E209C6" w:rsidRDefault="00B679F5" w:rsidP="00B679F5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(921)</w:t>
            </w:r>
          </w:p>
        </w:tc>
      </w:tr>
      <w:tr w:rsidR="00575FD9" w:rsidRPr="00E209C6" w14:paraId="79A552D6" w14:textId="77777777" w:rsidTr="00531721">
        <w:tc>
          <w:tcPr>
            <w:tcW w:w="4140" w:type="dxa"/>
          </w:tcPr>
          <w:p w14:paraId="693023C7" w14:textId="77777777" w:rsidR="00575FD9" w:rsidRPr="00E209C6" w:rsidRDefault="00575FD9" w:rsidP="00E4206A">
            <w:pPr>
              <w:pStyle w:val="a1"/>
              <w:tabs>
                <w:tab w:val="clear" w:pos="1080"/>
              </w:tabs>
              <w:ind w:left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09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6D980E0" w14:textId="534C793C" w:rsidR="00575FD9" w:rsidRPr="00E209C6" w:rsidRDefault="005609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1320DAF" w14:textId="615E375A" w:rsidR="00575FD9" w:rsidRPr="00E209C6" w:rsidRDefault="002668B3" w:rsidP="00575FD9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209C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</w:t>
            </w:r>
            <w:r w:rsidR="007C765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</w:t>
            </w:r>
            <w:r w:rsidR="0082443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080" w:type="dxa"/>
          </w:tcPr>
          <w:p w14:paraId="4843B33D" w14:textId="77777777" w:rsidR="00575FD9" w:rsidRPr="00E209C6" w:rsidRDefault="00575FD9" w:rsidP="00575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09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3FFBA2" w14:textId="77777777" w:rsidR="00575FD9" w:rsidRPr="00E209C6" w:rsidRDefault="00575FD9" w:rsidP="00575FD9">
            <w:pPr>
              <w:pStyle w:val="acctfourfigures"/>
              <w:tabs>
                <w:tab w:val="clear" w:pos="765"/>
                <w:tab w:val="decimal" w:pos="113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209C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14,026</w:t>
            </w:r>
          </w:p>
        </w:tc>
      </w:tr>
    </w:tbl>
    <w:p w14:paraId="1EBC2D35" w14:textId="77777777" w:rsidR="00F51E41" w:rsidRPr="003F3D7F" w:rsidRDefault="00F51E41" w:rsidP="00F353F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5FF6B07D" w14:textId="77777777" w:rsidR="00531DCA" w:rsidRDefault="00531DCA">
      <w:r>
        <w:br w:type="page"/>
      </w:r>
    </w:p>
    <w:p w14:paraId="3660F8CF" w14:textId="37082F7B" w:rsidR="00F51E41" w:rsidRDefault="00F51E41" w:rsidP="00F51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รายการเคลื่อนไหวของสินทรัพย์ภาษีเงินได้รอการตัดบัญชีที่เกิดขึ้นในระหว่างปีสิ้นสุด</w:t>
      </w:r>
      <w:r w:rsidRPr="003F3D7F">
        <w:rPr>
          <w:rFonts w:ascii="Angsana New" w:hAnsi="Angsana New"/>
          <w:sz w:val="30"/>
          <w:szCs w:val="30"/>
          <w:cs/>
        </w:rPr>
        <w:t xml:space="preserve">วันที่ 31 ธันวาคม </w:t>
      </w:r>
      <w:r w:rsidRPr="003F3D7F">
        <w:rPr>
          <w:rFonts w:ascii="Angsana New" w:hAnsi="Angsana New" w:hint="cs"/>
          <w:sz w:val="30"/>
          <w:szCs w:val="30"/>
          <w:cs/>
        </w:rPr>
        <w:t xml:space="preserve">2562 และ </w:t>
      </w:r>
      <w:r w:rsidRPr="003F3D7F">
        <w:rPr>
          <w:rFonts w:ascii="Angsana New" w:hAnsi="Angsana New"/>
          <w:sz w:val="30"/>
          <w:szCs w:val="30"/>
          <w:cs/>
        </w:rPr>
        <w:t xml:space="preserve">2561 </w:t>
      </w:r>
      <w:r w:rsidRPr="003F3D7F">
        <w:rPr>
          <w:rFonts w:ascii="Angsana New" w:hAnsi="Angsana New" w:hint="cs"/>
          <w:sz w:val="30"/>
          <w:szCs w:val="30"/>
          <w:cs/>
        </w:rPr>
        <w:t>มีดั</w:t>
      </w:r>
      <w:r w:rsidRPr="003F3D7F">
        <w:rPr>
          <w:rFonts w:ascii="Angsana New" w:hAnsi="Angsana New"/>
          <w:sz w:val="30"/>
          <w:szCs w:val="30"/>
          <w:cs/>
        </w:rPr>
        <w:t>งนี้</w:t>
      </w:r>
    </w:p>
    <w:p w14:paraId="50124F9C" w14:textId="77777777" w:rsidR="00004E25" w:rsidRPr="003F3D7F" w:rsidRDefault="00004E25" w:rsidP="0000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F51E41" w:rsidRPr="0015374D" w14:paraId="21F28C1B" w14:textId="77777777" w:rsidTr="00A25CA4">
        <w:trPr>
          <w:tblHeader/>
        </w:trPr>
        <w:tc>
          <w:tcPr>
            <w:tcW w:w="3600" w:type="dxa"/>
          </w:tcPr>
          <w:p w14:paraId="4B846CA3" w14:textId="77777777" w:rsidR="00F51E41" w:rsidRPr="0015374D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2487D10" w14:textId="77777777" w:rsidR="00F51E41" w:rsidRPr="0015374D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2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51E41" w:rsidRPr="0015374D" w14:paraId="62C86C83" w14:textId="77777777" w:rsidTr="00A25CA4">
        <w:trPr>
          <w:tblHeader/>
        </w:trPr>
        <w:tc>
          <w:tcPr>
            <w:tcW w:w="3600" w:type="dxa"/>
          </w:tcPr>
          <w:p w14:paraId="70F5B19C" w14:textId="77777777" w:rsidR="00F51E41" w:rsidRPr="0015374D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BAAA8" w14:textId="77777777" w:rsidR="00F51E41" w:rsidRPr="0015374D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EA19D" w14:textId="77777777" w:rsidR="00F51E41" w:rsidRPr="0015374D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2C4AA874" w14:textId="77777777" w:rsidR="00F51E41" w:rsidRPr="0015374D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15374D">
              <w:rPr>
                <w:rFonts w:asciiTheme="majorBidi" w:eastAsia="Times New Roman" w:hAnsiTheme="majorBidi" w:cstheme="majorBidi"/>
                <w:sz w:val="30"/>
                <w:szCs w:val="30"/>
              </w:rPr>
              <w:t>/</w:t>
            </w: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472D2842" w14:textId="77777777" w:rsidR="00F51E41" w:rsidRPr="0015374D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E4136" w14:textId="77777777" w:rsidR="00F51E41" w:rsidRPr="0015374D" w:rsidRDefault="00F51E41" w:rsidP="00153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8098F" w:rsidRPr="0015374D" w14:paraId="0E778899" w14:textId="77777777" w:rsidTr="00A25CA4">
        <w:trPr>
          <w:tblHeader/>
        </w:trPr>
        <w:tc>
          <w:tcPr>
            <w:tcW w:w="3600" w:type="dxa"/>
            <w:shd w:val="clear" w:color="auto" w:fill="auto"/>
          </w:tcPr>
          <w:p w14:paraId="3DF7CAC3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A6744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3C88009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E49510" w14:textId="4F334334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05375EB5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838FBB4" w14:textId="7CA5F8A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7D1CF9D6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A97197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48098F" w:rsidRPr="0015374D" w14:paraId="2180DC4C" w14:textId="77777777" w:rsidTr="00A25CA4">
        <w:trPr>
          <w:tblHeader/>
        </w:trPr>
        <w:tc>
          <w:tcPr>
            <w:tcW w:w="3600" w:type="dxa"/>
            <w:shd w:val="clear" w:color="auto" w:fill="auto"/>
          </w:tcPr>
          <w:p w14:paraId="1AC007C9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F77852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7CFB482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4CCD72" w14:textId="06412BE9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B726FAB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5032EA7B" w14:textId="0D3E4C42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4C5A5816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F210F2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098F" w:rsidRPr="0015374D" w14:paraId="2E41D5C7" w14:textId="77777777" w:rsidTr="00A25CA4">
        <w:trPr>
          <w:tblHeader/>
        </w:trPr>
        <w:tc>
          <w:tcPr>
            <w:tcW w:w="3600" w:type="dxa"/>
          </w:tcPr>
          <w:p w14:paraId="2628650A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76B8E54E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15374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bidi="ar-SA"/>
              </w:rPr>
              <w:t>(พันบาท)</w:t>
            </w:r>
          </w:p>
        </w:tc>
      </w:tr>
      <w:tr w:rsidR="0048098F" w:rsidRPr="0015374D" w14:paraId="2CD95256" w14:textId="77777777" w:rsidTr="00A25CA4">
        <w:trPr>
          <w:tblHeader/>
        </w:trPr>
        <w:tc>
          <w:tcPr>
            <w:tcW w:w="3600" w:type="dxa"/>
          </w:tcPr>
          <w:p w14:paraId="368D59EA" w14:textId="0E193EDE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760" w:type="dxa"/>
            <w:gridSpan w:val="7"/>
          </w:tcPr>
          <w:p w14:paraId="67BF3175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bidi="ar-SA"/>
              </w:rPr>
            </w:pPr>
          </w:p>
        </w:tc>
      </w:tr>
      <w:tr w:rsidR="0048098F" w:rsidRPr="0015374D" w14:paraId="2791A9E3" w14:textId="77777777" w:rsidTr="00A25CA4">
        <w:tc>
          <w:tcPr>
            <w:tcW w:w="3600" w:type="dxa"/>
          </w:tcPr>
          <w:p w14:paraId="2EB2F143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1DE5323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928173E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21081D6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51C031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6" w:type="dxa"/>
          </w:tcPr>
          <w:p w14:paraId="7146DC48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04" w:type="dxa"/>
          </w:tcPr>
          <w:p w14:paraId="467DB71C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FE677E0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48098F" w:rsidRPr="0015374D" w14:paraId="649C48D3" w14:textId="77777777" w:rsidTr="00A25CA4">
        <w:tc>
          <w:tcPr>
            <w:tcW w:w="3600" w:type="dxa"/>
          </w:tcPr>
          <w:p w14:paraId="1A2F3751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ลูกหนี้ภายใต้สัญญาเช่าซื้อ</w:t>
            </w:r>
          </w:p>
        </w:tc>
        <w:tc>
          <w:tcPr>
            <w:tcW w:w="1170" w:type="dxa"/>
          </w:tcPr>
          <w:p w14:paraId="2069EDB4" w14:textId="293B1C1C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6,536</w:t>
            </w:r>
          </w:p>
        </w:tc>
        <w:tc>
          <w:tcPr>
            <w:tcW w:w="270" w:type="dxa"/>
          </w:tcPr>
          <w:p w14:paraId="1AD0CC9D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7465BAE" w14:textId="2B1B8B43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(8</w:t>
            </w:r>
            <w:r w:rsidR="006160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98</w:t>
            </w: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1380857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</w:tcPr>
          <w:p w14:paraId="1DA4BB30" w14:textId="7C9F48AD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3ADE226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C9B11B" w14:textId="340EA614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5,6</w:t>
            </w:r>
            <w:r w:rsidR="006160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38</w:t>
            </w:r>
          </w:p>
        </w:tc>
      </w:tr>
      <w:tr w:rsidR="00E209C6" w:rsidRPr="0015374D" w14:paraId="4D4929B6" w14:textId="77777777" w:rsidTr="00A25CA4">
        <w:tc>
          <w:tcPr>
            <w:tcW w:w="3600" w:type="dxa"/>
          </w:tcPr>
          <w:p w14:paraId="38FE8D70" w14:textId="7B9C32DD" w:rsidR="00E209C6" w:rsidRPr="0015374D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170" w:type="dxa"/>
          </w:tcPr>
          <w:p w14:paraId="1884DE3A" w14:textId="6E6FB7BD" w:rsidR="00E209C6" w:rsidRPr="00E209C6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E170F" w14:textId="77777777" w:rsidR="00E209C6" w:rsidRPr="0015374D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AD778F0" w14:textId="52E0F808" w:rsidR="00E209C6" w:rsidRPr="0015374D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11</w:t>
            </w:r>
          </w:p>
        </w:tc>
        <w:tc>
          <w:tcPr>
            <w:tcW w:w="270" w:type="dxa"/>
          </w:tcPr>
          <w:p w14:paraId="57474489" w14:textId="77777777" w:rsidR="00E209C6" w:rsidRPr="0015374D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</w:tcPr>
          <w:p w14:paraId="641D2232" w14:textId="1B983CF3" w:rsidR="00E209C6" w:rsidRPr="0015374D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CB5BD9E" w14:textId="77777777" w:rsidR="00E209C6" w:rsidRPr="0015374D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3382DFD" w14:textId="1BC30487" w:rsidR="00E209C6" w:rsidRPr="0015374D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11</w:t>
            </w:r>
          </w:p>
        </w:tc>
      </w:tr>
      <w:tr w:rsidR="0048098F" w:rsidRPr="0015374D" w14:paraId="2AFC9408" w14:textId="77777777" w:rsidTr="00A25CA4">
        <w:tc>
          <w:tcPr>
            <w:tcW w:w="3600" w:type="dxa"/>
          </w:tcPr>
          <w:p w14:paraId="5AA2B5B2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F214ED9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18</w:t>
            </w:r>
          </w:p>
        </w:tc>
        <w:tc>
          <w:tcPr>
            <w:tcW w:w="270" w:type="dxa"/>
          </w:tcPr>
          <w:p w14:paraId="2BDAA4DD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DF37771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70</w:t>
            </w:r>
          </w:p>
        </w:tc>
        <w:tc>
          <w:tcPr>
            <w:tcW w:w="270" w:type="dxa"/>
          </w:tcPr>
          <w:p w14:paraId="003A1CFF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</w:tcPr>
          <w:p w14:paraId="50770853" w14:textId="05B40445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01874002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3CAF4526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88</w:t>
            </w:r>
          </w:p>
        </w:tc>
      </w:tr>
      <w:tr w:rsidR="0048098F" w:rsidRPr="0015374D" w14:paraId="7E618F78" w14:textId="77777777" w:rsidTr="00A25CA4">
        <w:tc>
          <w:tcPr>
            <w:tcW w:w="3600" w:type="dxa"/>
          </w:tcPr>
          <w:p w14:paraId="36C7B1F3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</w:pPr>
            <w:r w:rsidRPr="0015374D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26029637" w14:textId="79F23B56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90</w:t>
            </w:r>
          </w:p>
        </w:tc>
        <w:tc>
          <w:tcPr>
            <w:tcW w:w="270" w:type="dxa"/>
          </w:tcPr>
          <w:p w14:paraId="4C4974C7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911C3FF" w14:textId="2E9A3A95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14</w:t>
            </w:r>
            <w:r w:rsidR="00E209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7998CEF9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</w:tcPr>
          <w:p w14:paraId="76490F47" w14:textId="66148270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6BDC1B7D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177E9F" w14:textId="6601A7C3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23</w:t>
            </w:r>
            <w:r w:rsidR="00E209C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</w:p>
        </w:tc>
      </w:tr>
      <w:tr w:rsidR="0048098F" w:rsidRPr="0015374D" w14:paraId="356AB216" w14:textId="77777777" w:rsidTr="00A25CA4">
        <w:tc>
          <w:tcPr>
            <w:tcW w:w="3600" w:type="dxa"/>
          </w:tcPr>
          <w:p w14:paraId="7FC9FC94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ประมาณการหนี้สินไม่หมุนเวียนสำหรับ </w:t>
            </w: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</w:tcPr>
          <w:p w14:paraId="02EBC210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980A2E0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70" w:type="dxa"/>
          </w:tcPr>
          <w:p w14:paraId="46F534A8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1F43C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8338E85" w14:textId="6FD40C1C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5CEF4D4C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D854A5E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14:paraId="6375334D" w14:textId="6E2C0CDA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(201)</w:t>
            </w:r>
          </w:p>
        </w:tc>
        <w:tc>
          <w:tcPr>
            <w:tcW w:w="304" w:type="dxa"/>
          </w:tcPr>
          <w:p w14:paraId="223DF0E2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1AE565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444FB55" w14:textId="1A193DF1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</w:rPr>
              <w:t>536</w:t>
            </w:r>
          </w:p>
        </w:tc>
      </w:tr>
      <w:tr w:rsidR="0048098F" w:rsidRPr="0015374D" w14:paraId="2B1F0937" w14:textId="77777777" w:rsidTr="00A25CA4">
        <w:tc>
          <w:tcPr>
            <w:tcW w:w="3600" w:type="dxa"/>
          </w:tcPr>
          <w:p w14:paraId="593ED766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A42FD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248C313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70573E" w14:textId="71EFAE04" w:rsidR="0048098F" w:rsidRPr="0015374D" w:rsidRDefault="00E209C6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3CCFA6DD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54145C1" w14:textId="503F1786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341DABF2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5A2A8B" w14:textId="4C8220ED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E209C6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</w:p>
        </w:tc>
      </w:tr>
      <w:tr w:rsidR="0048098F" w:rsidRPr="0015374D" w14:paraId="6E88D24D" w14:textId="77777777" w:rsidTr="00A25CA4">
        <w:tc>
          <w:tcPr>
            <w:tcW w:w="3600" w:type="dxa"/>
          </w:tcPr>
          <w:p w14:paraId="60B13A0D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0CF1F9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7,421</w:t>
            </w:r>
          </w:p>
        </w:tc>
        <w:tc>
          <w:tcPr>
            <w:tcW w:w="270" w:type="dxa"/>
          </w:tcPr>
          <w:p w14:paraId="2DAB8A7E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ECBD9F" w14:textId="3F7A23EB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6160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87</w:t>
            </w: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D3338EE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511BD6D4" w14:textId="011200F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(201)</w:t>
            </w:r>
          </w:p>
        </w:tc>
        <w:tc>
          <w:tcPr>
            <w:tcW w:w="304" w:type="dxa"/>
          </w:tcPr>
          <w:p w14:paraId="340D7116" w14:textId="77777777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B82C51" w14:textId="5B66CC82" w:rsidR="0048098F" w:rsidRPr="0015374D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537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6,8</w:t>
            </w:r>
            <w:r w:rsidR="006160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33</w:t>
            </w:r>
          </w:p>
        </w:tc>
      </w:tr>
    </w:tbl>
    <w:p w14:paraId="11F8BAA1" w14:textId="77777777" w:rsidR="00F51E41" w:rsidRPr="00004E25" w:rsidRDefault="00F51E41" w:rsidP="00F51E41">
      <w:pPr>
        <w:spacing w:line="240" w:lineRule="auto"/>
        <w:rPr>
          <w:sz w:val="30"/>
          <w:szCs w:val="30"/>
        </w:rPr>
      </w:pPr>
    </w:p>
    <w:tbl>
      <w:tblPr>
        <w:tblW w:w="9360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226"/>
        <w:gridCol w:w="304"/>
        <w:gridCol w:w="1260"/>
      </w:tblGrid>
      <w:tr w:rsidR="00F51E41" w:rsidRPr="003F3D7F" w14:paraId="04B5A119" w14:textId="77777777" w:rsidTr="00A25CA4">
        <w:trPr>
          <w:tblHeader/>
        </w:trPr>
        <w:tc>
          <w:tcPr>
            <w:tcW w:w="3600" w:type="dxa"/>
          </w:tcPr>
          <w:p w14:paraId="61894022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696E4D16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4790450B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E41" w:rsidRPr="003F3D7F" w14:paraId="15D0AD47" w14:textId="77777777" w:rsidTr="00A25CA4">
        <w:trPr>
          <w:tblHeader/>
        </w:trPr>
        <w:tc>
          <w:tcPr>
            <w:tcW w:w="3600" w:type="dxa"/>
          </w:tcPr>
          <w:p w14:paraId="46F1F75A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B052C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23BC7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0" w:right="-9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39EC367B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4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3F3D7F">
              <w:rPr>
                <w:rFonts w:ascii="Angsana New" w:eastAsia="Times New Roman" w:hAnsi="Angsana New"/>
                <w:sz w:val="30"/>
                <w:szCs w:val="30"/>
              </w:rPr>
              <w:t>/</w:t>
            </w: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304" w:type="dxa"/>
          </w:tcPr>
          <w:p w14:paraId="35F2E9D2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00EEA9" w14:textId="77777777" w:rsidR="00F51E41" w:rsidRPr="003F3D7F" w:rsidRDefault="00F51E41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8098F" w:rsidRPr="003F3D7F" w14:paraId="3431FA51" w14:textId="77777777" w:rsidTr="00A25CA4">
        <w:trPr>
          <w:tblHeader/>
        </w:trPr>
        <w:tc>
          <w:tcPr>
            <w:tcW w:w="3600" w:type="dxa"/>
            <w:shd w:val="clear" w:color="auto" w:fill="auto"/>
          </w:tcPr>
          <w:p w14:paraId="01943525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77055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72D46F1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077DA0" w14:textId="67EDFB78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D6B6533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C163BF3" w14:textId="2FD51452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304" w:type="dxa"/>
          </w:tcPr>
          <w:p w14:paraId="7C06E517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8FA176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48098F" w:rsidRPr="003F3D7F" w14:paraId="65553E26" w14:textId="77777777" w:rsidTr="00A25CA4">
        <w:trPr>
          <w:tblHeader/>
        </w:trPr>
        <w:tc>
          <w:tcPr>
            <w:tcW w:w="3600" w:type="dxa"/>
            <w:shd w:val="clear" w:color="auto" w:fill="auto"/>
          </w:tcPr>
          <w:p w14:paraId="7C5CD614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DC99C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3F3D7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A7C2164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19CA3F" w14:textId="1C794C95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370D9AF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B5BDFBA" w14:textId="747BABD8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04" w:type="dxa"/>
          </w:tcPr>
          <w:p w14:paraId="5EA28B2E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C24EC9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Pr="003F3D7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8098F" w:rsidRPr="003F3D7F" w14:paraId="0E48B9CA" w14:textId="77777777" w:rsidTr="00A25CA4">
        <w:trPr>
          <w:tblHeader/>
        </w:trPr>
        <w:tc>
          <w:tcPr>
            <w:tcW w:w="3600" w:type="dxa"/>
            <w:shd w:val="clear" w:color="auto" w:fill="auto"/>
          </w:tcPr>
          <w:p w14:paraId="5275AED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1E453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60F2AF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14:paraId="064AF5B3" w14:textId="6E9B30A1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th-TH" w:bidi="ar-SA"/>
              </w:rPr>
              <w:t>(พันบาท)</w:t>
            </w:r>
          </w:p>
        </w:tc>
        <w:tc>
          <w:tcPr>
            <w:tcW w:w="304" w:type="dxa"/>
          </w:tcPr>
          <w:p w14:paraId="04C08A81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8E2C5C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8098F" w:rsidRPr="003F3D7F" w14:paraId="51C497B0" w14:textId="77777777" w:rsidTr="00A25CA4">
        <w:trPr>
          <w:tblHeader/>
        </w:trPr>
        <w:tc>
          <w:tcPr>
            <w:tcW w:w="3600" w:type="dxa"/>
          </w:tcPr>
          <w:p w14:paraId="170C313C" w14:textId="2882F6D5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760" w:type="dxa"/>
            <w:gridSpan w:val="7"/>
          </w:tcPr>
          <w:p w14:paraId="49C97CC6" w14:textId="2C2AB13C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80" w:lineRule="exact"/>
              <w:ind w:right="-9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</w:p>
        </w:tc>
      </w:tr>
      <w:tr w:rsidR="0048098F" w:rsidRPr="003F3D7F" w14:paraId="56B1936C" w14:textId="77777777" w:rsidTr="00A25CA4">
        <w:tc>
          <w:tcPr>
            <w:tcW w:w="3600" w:type="dxa"/>
          </w:tcPr>
          <w:p w14:paraId="7DFC1A05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B7F1EE9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1BC77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3809AF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15" w:right="-1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839FE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135A0B0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80" w:lineRule="exact"/>
              <w:ind w:left="-108" w:right="-52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04" w:type="dxa"/>
          </w:tcPr>
          <w:p w14:paraId="51624A7E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D09359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8098F" w:rsidRPr="003F3D7F" w14:paraId="1AA22103" w14:textId="77777777" w:rsidTr="00A25CA4">
        <w:tc>
          <w:tcPr>
            <w:tcW w:w="3600" w:type="dxa"/>
          </w:tcPr>
          <w:p w14:paraId="75718B1F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ลูกหนี้ภายใต้สัญญาเช่าซื้อ</w:t>
            </w:r>
          </w:p>
        </w:tc>
        <w:tc>
          <w:tcPr>
            <w:tcW w:w="1170" w:type="dxa"/>
          </w:tcPr>
          <w:p w14:paraId="1FF30BE4" w14:textId="6E8D865E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5,19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0</w:t>
            </w:r>
          </w:p>
        </w:tc>
        <w:tc>
          <w:tcPr>
            <w:tcW w:w="270" w:type="dxa"/>
          </w:tcPr>
          <w:p w14:paraId="4A1BE565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B3C3D0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1,346</w:t>
            </w:r>
          </w:p>
        </w:tc>
        <w:tc>
          <w:tcPr>
            <w:tcW w:w="270" w:type="dxa"/>
          </w:tcPr>
          <w:p w14:paraId="40FE914F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</w:tcPr>
          <w:p w14:paraId="01195407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43B9393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D5581D" w14:textId="113C18DF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6,53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</w:tr>
      <w:tr w:rsidR="0048098F" w:rsidRPr="003F3D7F" w14:paraId="70460E11" w14:textId="77777777" w:rsidTr="00A25CA4">
        <w:tc>
          <w:tcPr>
            <w:tcW w:w="3600" w:type="dxa"/>
          </w:tcPr>
          <w:p w14:paraId="58D926B6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eastAsia="Times New Roman" w:hAnsi="Angsana New"/>
                <w:spacing w:val="-6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ลูกหนี้</w:t>
            </w:r>
            <w:r w:rsidRPr="003F3D7F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1DAEFDE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19</w:t>
            </w:r>
          </w:p>
        </w:tc>
        <w:tc>
          <w:tcPr>
            <w:tcW w:w="270" w:type="dxa"/>
          </w:tcPr>
          <w:p w14:paraId="5D4FE621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D3C5DF2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270" w:type="dxa"/>
          </w:tcPr>
          <w:p w14:paraId="6FED0492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</w:tcPr>
          <w:p w14:paraId="72D55850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7DA9D7E4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CC3624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18</w:t>
            </w:r>
          </w:p>
        </w:tc>
      </w:tr>
      <w:tr w:rsidR="0048098F" w:rsidRPr="003F3D7F" w14:paraId="31AEAFE7" w14:textId="77777777" w:rsidTr="00A25CA4">
        <w:tc>
          <w:tcPr>
            <w:tcW w:w="3600" w:type="dxa"/>
          </w:tcPr>
          <w:p w14:paraId="4A96A048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</w:pPr>
            <w:r w:rsidRPr="003F3D7F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F8FB89C" w14:textId="3C52C1AB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30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17A9F2F8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DDAD3B5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(217)</w:t>
            </w:r>
          </w:p>
        </w:tc>
        <w:tc>
          <w:tcPr>
            <w:tcW w:w="270" w:type="dxa"/>
          </w:tcPr>
          <w:p w14:paraId="7EF8A8C2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</w:tcPr>
          <w:p w14:paraId="246F0ACC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2FDF260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48248A" w14:textId="162E2E98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90</w:t>
            </w:r>
          </w:p>
        </w:tc>
      </w:tr>
      <w:tr w:rsidR="0048098F" w:rsidRPr="003F3D7F" w14:paraId="407588E2" w14:textId="77777777" w:rsidTr="00A25CA4">
        <w:tc>
          <w:tcPr>
            <w:tcW w:w="3600" w:type="dxa"/>
          </w:tcPr>
          <w:p w14:paraId="159F0ECE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ประมาณการหนี้สินไม่หมุนเวียนสำหรับ </w:t>
            </w: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 w:rsidRPr="003F3D7F">
              <w:rPr>
                <w:rFonts w:ascii="Angsana New" w:eastAsia="Times New Roman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207BF2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E3D8F4A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2AAEEC57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AD9302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04ED7F8F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26433D89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C9C672A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14:paraId="172EB185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755CE726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C809D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87EB86A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517</w:t>
            </w:r>
          </w:p>
        </w:tc>
      </w:tr>
      <w:tr w:rsidR="0048098F" w:rsidRPr="003F3D7F" w14:paraId="0A16F602" w14:textId="77777777" w:rsidTr="00A25CA4">
        <w:tc>
          <w:tcPr>
            <w:tcW w:w="3600" w:type="dxa"/>
          </w:tcPr>
          <w:p w14:paraId="78111FCA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FD727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left="-108" w:right="-107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DBA50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8182E7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B87AADE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EB2BD0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4" w:type="dxa"/>
          </w:tcPr>
          <w:p w14:paraId="5A0B4A40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2C71CE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07"/>
              <w:rPr>
                <w:rFonts w:ascii="Angsana New" w:eastAsia="Times New Roman" w:hAnsi="Angsana New"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sz w:val="30"/>
                <w:szCs w:val="30"/>
              </w:rPr>
              <w:t>260</w:t>
            </w:r>
          </w:p>
        </w:tc>
      </w:tr>
      <w:tr w:rsidR="0048098F" w:rsidRPr="003F3D7F" w14:paraId="41E110FE" w14:textId="77777777" w:rsidTr="00A25CA4">
        <w:tc>
          <w:tcPr>
            <w:tcW w:w="3600" w:type="dxa"/>
            <w:vAlign w:val="center"/>
          </w:tcPr>
          <w:p w14:paraId="2DE85C1B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22462F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5,858</w:t>
            </w:r>
          </w:p>
        </w:tc>
        <w:tc>
          <w:tcPr>
            <w:tcW w:w="270" w:type="dxa"/>
          </w:tcPr>
          <w:p w14:paraId="2BEB52C4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D2ECEF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1,563</w:t>
            </w:r>
          </w:p>
        </w:tc>
        <w:tc>
          <w:tcPr>
            <w:tcW w:w="270" w:type="dxa"/>
          </w:tcPr>
          <w:p w14:paraId="1FD894D2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52D209D7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80" w:lineRule="exact"/>
              <w:ind w:left="-115" w:right="-10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4" w:type="dxa"/>
          </w:tcPr>
          <w:p w14:paraId="5ED056DE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80" w:lineRule="exact"/>
              <w:ind w:right="-10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A173B6" w14:textId="77777777" w:rsidR="0048098F" w:rsidRPr="003F3D7F" w:rsidRDefault="0048098F" w:rsidP="00480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right="-10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3F3D7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7,421</w:t>
            </w:r>
          </w:p>
        </w:tc>
      </w:tr>
    </w:tbl>
    <w:p w14:paraId="66122B41" w14:textId="48C0A4F5" w:rsidR="00A924F6" w:rsidRPr="003F3D7F" w:rsidRDefault="00687BAC" w:rsidP="00DC4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77BC8">
        <w:rPr>
          <w:rFonts w:ascii="Angsana New" w:hAnsi="Angsana New"/>
          <w:b/>
          <w:bCs/>
          <w:sz w:val="30"/>
          <w:szCs w:val="30"/>
        </w:rPr>
        <w:t>1</w:t>
      </w:r>
      <w:r w:rsidR="00A924F6" w:rsidRPr="003F3D7F">
        <w:rPr>
          <w:rFonts w:ascii="Angsana New" w:hAnsi="Angsana New"/>
          <w:b/>
          <w:bCs/>
          <w:sz w:val="30"/>
          <w:szCs w:val="30"/>
        </w:rPr>
        <w:tab/>
      </w:r>
      <w:r w:rsidR="00A924F6" w:rsidRPr="003F3D7F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705DEAB2" w14:textId="77777777" w:rsidR="002134A0" w:rsidRPr="003F3D7F" w:rsidRDefault="002134A0" w:rsidP="002134A0">
      <w:pPr>
        <w:spacing w:line="240" w:lineRule="auto"/>
        <w:rPr>
          <w:rFonts w:ascii="Angsana New" w:hAnsi="Angsana New"/>
          <w:sz w:val="2"/>
          <w:szCs w:val="2"/>
        </w:rPr>
      </w:pPr>
    </w:p>
    <w:p w14:paraId="02142706" w14:textId="77777777" w:rsidR="00515894" w:rsidRPr="00C3696E" w:rsidRDefault="00515894" w:rsidP="006A147B">
      <w:pPr>
        <w:spacing w:line="240" w:lineRule="auto"/>
        <w:rPr>
          <w:sz w:val="16"/>
          <w:szCs w:val="16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8"/>
        <w:gridCol w:w="1260"/>
        <w:gridCol w:w="267"/>
        <w:gridCol w:w="1363"/>
        <w:gridCol w:w="268"/>
        <w:gridCol w:w="1232"/>
        <w:gridCol w:w="267"/>
        <w:gridCol w:w="1213"/>
      </w:tblGrid>
      <w:tr w:rsidR="00C0665B" w:rsidRPr="003F3D7F" w14:paraId="5CCF28A7" w14:textId="77777777" w:rsidTr="0035789F">
        <w:tc>
          <w:tcPr>
            <w:tcW w:w="1917" w:type="pct"/>
          </w:tcPr>
          <w:p w14:paraId="5A29B4B2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0D05EE41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3791F913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6" w:type="pct"/>
          </w:tcPr>
          <w:p w14:paraId="760D0FFC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141" w:type="pct"/>
          </w:tcPr>
          <w:p w14:paraId="6E2B3EB0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0C10E7CB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7F9901FA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6" w:type="pct"/>
          </w:tcPr>
          <w:p w14:paraId="2BEDCC9B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665B" w:rsidRPr="003F3D7F" w14:paraId="262587B1" w14:textId="77777777" w:rsidTr="0035789F">
        <w:tc>
          <w:tcPr>
            <w:tcW w:w="1917" w:type="pct"/>
          </w:tcPr>
          <w:p w14:paraId="1257806A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41E60BA5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31598811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6" w:type="pct"/>
          </w:tcPr>
          <w:p w14:paraId="52C5C6D2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141" w:type="pct"/>
          </w:tcPr>
          <w:p w14:paraId="08694D8B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4AD08C83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3DAB4E37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6" w:type="pct"/>
          </w:tcPr>
          <w:p w14:paraId="6FE4588A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5894" w:rsidRPr="003F3D7F" w14:paraId="14799739" w14:textId="77777777" w:rsidTr="0035789F">
        <w:tc>
          <w:tcPr>
            <w:tcW w:w="1917" w:type="pct"/>
          </w:tcPr>
          <w:p w14:paraId="08D357F6" w14:textId="04281F5A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2EE236DC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75F5C21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6" w:type="pct"/>
          </w:tcPr>
          <w:p w14:paraId="605E3F65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41" w:type="pct"/>
          </w:tcPr>
          <w:p w14:paraId="1AB2E4A1" w14:textId="77777777" w:rsidR="00515894" w:rsidRPr="003F3D7F" w:rsidRDefault="00515894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pct"/>
            <w:gridSpan w:val="3"/>
          </w:tcPr>
          <w:p w14:paraId="5BF9AD48" w14:textId="77777777" w:rsidR="00515894" w:rsidRPr="003F3D7F" w:rsidRDefault="00515894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65B" w:rsidRPr="003F3D7F" w14:paraId="3B5E53A8" w14:textId="77777777" w:rsidTr="0035789F">
        <w:tc>
          <w:tcPr>
            <w:tcW w:w="1917" w:type="pct"/>
          </w:tcPr>
          <w:p w14:paraId="17AB270C" w14:textId="77777777" w:rsidR="00C0665B" w:rsidRPr="003F3D7F" w:rsidRDefault="00C0665B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1C05B9D3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40" w:type="pct"/>
          </w:tcPr>
          <w:p w14:paraId="22B68B8D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</w:tcPr>
          <w:p w14:paraId="50146707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41" w:type="pct"/>
          </w:tcPr>
          <w:p w14:paraId="39C16A55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4C192335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40" w:type="pct"/>
          </w:tcPr>
          <w:p w14:paraId="7B688A68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7492B608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1A593C" w:rsidRPr="003F3D7F" w14:paraId="36DFC1EF" w14:textId="77777777" w:rsidTr="0035789F">
        <w:tc>
          <w:tcPr>
            <w:tcW w:w="1917" w:type="pct"/>
          </w:tcPr>
          <w:p w14:paraId="2CBC2C86" w14:textId="77777777" w:rsidR="001A593C" w:rsidRPr="003F3D7F" w:rsidRDefault="001A593C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pct"/>
            <w:gridSpan w:val="7"/>
          </w:tcPr>
          <w:p w14:paraId="4A04D803" w14:textId="77777777" w:rsidR="001A593C" w:rsidRPr="003F3D7F" w:rsidRDefault="001A593C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C0665B" w:rsidRPr="006A147B" w14:paraId="2EA37C24" w14:textId="77777777" w:rsidTr="0035789F">
        <w:tc>
          <w:tcPr>
            <w:tcW w:w="1917" w:type="pct"/>
          </w:tcPr>
          <w:p w14:paraId="411FB54E" w14:textId="391B6E06" w:rsidR="00C0665B" w:rsidRPr="006A147B" w:rsidRDefault="006A147B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3083" w:type="pct"/>
            <w:gridSpan w:val="7"/>
          </w:tcPr>
          <w:p w14:paraId="787B561D" w14:textId="77777777" w:rsidR="00C0665B" w:rsidRPr="006A147B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147B" w:rsidRPr="006A147B" w14:paraId="7F749EC3" w14:textId="77777777" w:rsidTr="0035789F">
        <w:trPr>
          <w:trHeight w:val="56"/>
        </w:trPr>
        <w:tc>
          <w:tcPr>
            <w:tcW w:w="1917" w:type="pct"/>
          </w:tcPr>
          <w:p w14:paraId="576ABE57" w14:textId="54796808" w:rsidR="006A147B" w:rsidRPr="00546977" w:rsidRDefault="006A147B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4697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สำหรับปีสิ้นสุดวันที่ 31 ธันวาคม </w:t>
            </w:r>
          </w:p>
        </w:tc>
        <w:tc>
          <w:tcPr>
            <w:tcW w:w="3083" w:type="pct"/>
            <w:gridSpan w:val="7"/>
          </w:tcPr>
          <w:p w14:paraId="3514F12A" w14:textId="77777777" w:rsidR="006A147B" w:rsidRPr="006A147B" w:rsidRDefault="006A147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5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65B" w:rsidRPr="003F3D7F" w14:paraId="40F7DD19" w14:textId="77777777" w:rsidTr="0035789F">
        <w:tc>
          <w:tcPr>
            <w:tcW w:w="1917" w:type="pct"/>
          </w:tcPr>
          <w:p w14:paraId="50DE303E" w14:textId="77777777" w:rsidR="00C0665B" w:rsidRPr="003F3D7F" w:rsidRDefault="00C0665B" w:rsidP="003B0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  <w:r w:rsidR="003B09E8"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3B09E8"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สามัญของบริษั</w:t>
            </w:r>
            <w:r w:rsidR="004257C1"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 </w:t>
            </w: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14:paraId="76ED9914" w14:textId="47FBAA3D" w:rsidR="00C0665B" w:rsidRPr="003F3D7F" w:rsidRDefault="00D31BF0" w:rsidP="00C0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5B69B4">
              <w:rPr>
                <w:rFonts w:ascii="Angsana New" w:hAnsi="Angsana New"/>
                <w:b/>
                <w:bCs/>
                <w:sz w:val="28"/>
                <w:szCs w:val="28"/>
              </w:rPr>
              <w:t>5,986</w:t>
            </w:r>
          </w:p>
        </w:tc>
        <w:tc>
          <w:tcPr>
            <w:tcW w:w="140" w:type="pct"/>
            <w:vAlign w:val="bottom"/>
          </w:tcPr>
          <w:p w14:paraId="14169D50" w14:textId="77777777" w:rsidR="00C0665B" w:rsidRPr="003F3D7F" w:rsidRDefault="00C0665B" w:rsidP="00C0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  <w:vAlign w:val="bottom"/>
          </w:tcPr>
          <w:p w14:paraId="429DC215" w14:textId="77777777" w:rsidR="00C0665B" w:rsidRPr="003F3D7F" w:rsidRDefault="00C0665B" w:rsidP="00C0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56,765</w:t>
            </w:r>
          </w:p>
        </w:tc>
        <w:tc>
          <w:tcPr>
            <w:tcW w:w="141" w:type="pct"/>
            <w:vAlign w:val="bottom"/>
          </w:tcPr>
          <w:p w14:paraId="392B6610" w14:textId="77777777" w:rsidR="00C0665B" w:rsidRPr="003F3D7F" w:rsidRDefault="00C0665B" w:rsidP="00C0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vAlign w:val="bottom"/>
          </w:tcPr>
          <w:p w14:paraId="50F743C3" w14:textId="411C854C" w:rsidR="00C0665B" w:rsidRPr="003F3D7F" w:rsidRDefault="00D31BF0" w:rsidP="00C0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67,6</w:t>
            </w:r>
            <w:r w:rsidR="005B69B4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40" w:type="pct"/>
            <w:vAlign w:val="bottom"/>
          </w:tcPr>
          <w:p w14:paraId="38EF6269" w14:textId="77777777" w:rsidR="00C0665B" w:rsidRPr="003F3D7F" w:rsidRDefault="00C0665B" w:rsidP="00C0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529F366D" w14:textId="77777777" w:rsidR="00C0665B" w:rsidRPr="003F3D7F" w:rsidRDefault="00C0665B" w:rsidP="00C0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59,253</w:t>
            </w:r>
          </w:p>
        </w:tc>
      </w:tr>
      <w:tr w:rsidR="008D7399" w:rsidRPr="006A147B" w14:paraId="2AC542C6" w14:textId="77777777" w:rsidTr="0035789F">
        <w:tc>
          <w:tcPr>
            <w:tcW w:w="1917" w:type="pct"/>
          </w:tcPr>
          <w:p w14:paraId="7FE9D854" w14:textId="77777777" w:rsidR="008D7399" w:rsidRPr="006A147B" w:rsidRDefault="008D7399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2" w:type="pct"/>
          </w:tcPr>
          <w:p w14:paraId="491CFCF6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78213950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6" w:type="pct"/>
            <w:vAlign w:val="bottom"/>
          </w:tcPr>
          <w:p w14:paraId="2DA0AB00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</w:tcPr>
          <w:p w14:paraId="07CCD913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7" w:type="pct"/>
          </w:tcPr>
          <w:p w14:paraId="58B0589C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</w:tcPr>
          <w:p w14:paraId="0044470C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6" w:type="pct"/>
            <w:vAlign w:val="bottom"/>
          </w:tcPr>
          <w:p w14:paraId="566639D3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593C" w:rsidRPr="003F3D7F" w14:paraId="503C5B7F" w14:textId="77777777" w:rsidTr="0035789F">
        <w:tc>
          <w:tcPr>
            <w:tcW w:w="1917" w:type="pct"/>
          </w:tcPr>
          <w:p w14:paraId="6C9F761A" w14:textId="77777777" w:rsidR="001A593C" w:rsidRPr="003F3D7F" w:rsidRDefault="001A593C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62" w:type="pct"/>
          </w:tcPr>
          <w:p w14:paraId="3C82AAEC" w14:textId="77777777" w:rsidR="001A593C" w:rsidRPr="003F3D7F" w:rsidRDefault="001A593C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7BE3F3BA" w14:textId="77777777" w:rsidR="001A593C" w:rsidRPr="003F3D7F" w:rsidRDefault="001A593C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14:paraId="730A1829" w14:textId="77777777" w:rsidR="001A593C" w:rsidRPr="003F3D7F" w:rsidRDefault="001A593C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54DC4D1" w14:textId="77777777" w:rsidR="001A593C" w:rsidRPr="003F3D7F" w:rsidRDefault="001A593C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738483BA" w14:textId="77777777" w:rsidR="001A593C" w:rsidRPr="003F3D7F" w:rsidRDefault="001A593C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3DBE75CD" w14:textId="77777777" w:rsidR="001A593C" w:rsidRPr="003F3D7F" w:rsidRDefault="001A593C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4EB9FD6F" w14:textId="77777777" w:rsidR="001A593C" w:rsidRPr="003F3D7F" w:rsidRDefault="001A593C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65B" w:rsidRPr="003F3D7F" w14:paraId="3838A0DB" w14:textId="77777777" w:rsidTr="0035789F">
        <w:tc>
          <w:tcPr>
            <w:tcW w:w="1917" w:type="pct"/>
          </w:tcPr>
          <w:p w14:paraId="368EFE9D" w14:textId="77777777" w:rsidR="00C0665B" w:rsidRPr="003F3D7F" w:rsidRDefault="00C0665B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62" w:type="pct"/>
          </w:tcPr>
          <w:p w14:paraId="26CAA0F5" w14:textId="732E8C8C" w:rsidR="00C0665B" w:rsidRPr="003F3D7F" w:rsidRDefault="00D31BF0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40" w:type="pct"/>
          </w:tcPr>
          <w:p w14:paraId="468D9B43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14:paraId="418A4563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41" w:type="pct"/>
          </w:tcPr>
          <w:p w14:paraId="7094BDF4" w14:textId="2481D75A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1548356D" w14:textId="7BCDD1E4" w:rsidR="00C0665B" w:rsidRPr="003F3D7F" w:rsidRDefault="00A77BC8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40" w:type="pct"/>
          </w:tcPr>
          <w:p w14:paraId="0E364CC6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42C07EB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C0665B" w:rsidRPr="003F3D7F" w14:paraId="4DA4F0AC" w14:textId="77777777" w:rsidTr="0035789F">
        <w:tc>
          <w:tcPr>
            <w:tcW w:w="1917" w:type="pct"/>
          </w:tcPr>
          <w:p w14:paraId="6F7FCD45" w14:textId="77777777" w:rsidR="00C0665B" w:rsidRPr="003F3D7F" w:rsidRDefault="00C0665B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14F2B67F" w14:textId="398D315F" w:rsidR="00C0665B" w:rsidRPr="003F3D7F" w:rsidRDefault="00A77BC8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</w:t>
            </w:r>
            <w:r w:rsidR="008614A5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40" w:type="pct"/>
          </w:tcPr>
          <w:p w14:paraId="3E4FE54D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A1C9989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63AD916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AA7034D" w14:textId="4D7EAB9F" w:rsidR="00C0665B" w:rsidRPr="003F3D7F" w:rsidRDefault="008614A5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95,625</w:t>
            </w:r>
          </w:p>
        </w:tc>
        <w:tc>
          <w:tcPr>
            <w:tcW w:w="140" w:type="pct"/>
          </w:tcPr>
          <w:p w14:paraId="6436606F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51E7CC3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665B" w:rsidRPr="003F3D7F" w14:paraId="24AC9B55" w14:textId="77777777" w:rsidTr="0035789F">
        <w:tc>
          <w:tcPr>
            <w:tcW w:w="1917" w:type="pct"/>
          </w:tcPr>
          <w:p w14:paraId="4BB1DA4A" w14:textId="0BD7C4A9" w:rsidR="00C0665B" w:rsidRPr="003F3D7F" w:rsidRDefault="00C0665B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  <w:r w:rsidR="001A593C"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5A25C9A2" w14:textId="77777777" w:rsidR="00C0665B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11020A1" w14:textId="3F43688D" w:rsidR="008614A5" w:rsidRPr="003F3D7F" w:rsidRDefault="008614A5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595,625</w:t>
            </w:r>
          </w:p>
        </w:tc>
        <w:tc>
          <w:tcPr>
            <w:tcW w:w="140" w:type="pct"/>
          </w:tcPr>
          <w:p w14:paraId="62C06880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0A75D032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4C0B700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141" w:type="pct"/>
          </w:tcPr>
          <w:p w14:paraId="5039549D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5F155EF" w14:textId="77777777" w:rsidR="00C0665B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26FEE2A" w14:textId="0C7CCD21" w:rsidR="008614A5" w:rsidRPr="003F3D7F" w:rsidRDefault="008614A5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595,625</w:t>
            </w:r>
          </w:p>
        </w:tc>
        <w:tc>
          <w:tcPr>
            <w:tcW w:w="140" w:type="pct"/>
          </w:tcPr>
          <w:p w14:paraId="5B10A702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8E3EB31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C28D1E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500,000</w:t>
            </w:r>
          </w:p>
        </w:tc>
      </w:tr>
      <w:tr w:rsidR="008D7399" w:rsidRPr="003F3D7F" w14:paraId="19EB19BF" w14:textId="77777777" w:rsidTr="0035789F">
        <w:tc>
          <w:tcPr>
            <w:tcW w:w="1917" w:type="pct"/>
          </w:tcPr>
          <w:p w14:paraId="0CCFC0C8" w14:textId="77777777" w:rsidR="008D7399" w:rsidRPr="006A147B" w:rsidRDefault="008D7399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19237547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0056D640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</w:tcPr>
          <w:p w14:paraId="1E66043B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16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4ABD2101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54A7F5DC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</w:tcPr>
          <w:p w14:paraId="4A8FD23C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0A81356C" w14:textId="77777777" w:rsidR="008D7399" w:rsidRPr="006A147B" w:rsidRDefault="008D7399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52" w:right="7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0665B" w:rsidRPr="003F3D7F" w14:paraId="29439951" w14:textId="77777777" w:rsidTr="0035789F">
        <w:tc>
          <w:tcPr>
            <w:tcW w:w="1917" w:type="pct"/>
          </w:tcPr>
          <w:p w14:paraId="6B477FFD" w14:textId="77777777" w:rsidR="00C0665B" w:rsidRPr="003F3D7F" w:rsidRDefault="00C0665B" w:rsidP="006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105F151" w14:textId="018D4CB9" w:rsidR="00C0665B" w:rsidRPr="003F3D7F" w:rsidRDefault="008614A5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0.111</w:t>
            </w:r>
          </w:p>
        </w:tc>
        <w:tc>
          <w:tcPr>
            <w:tcW w:w="140" w:type="pct"/>
          </w:tcPr>
          <w:p w14:paraId="4C077330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54DACC35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52" w:right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0.114</w:t>
            </w:r>
          </w:p>
        </w:tc>
        <w:tc>
          <w:tcPr>
            <w:tcW w:w="141" w:type="pct"/>
          </w:tcPr>
          <w:p w14:paraId="68D8E9F0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4939079" w14:textId="35B60ABC" w:rsidR="00C0665B" w:rsidRPr="003F3D7F" w:rsidRDefault="008614A5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52" w:right="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0.114</w:t>
            </w:r>
          </w:p>
        </w:tc>
        <w:tc>
          <w:tcPr>
            <w:tcW w:w="140" w:type="pct"/>
          </w:tcPr>
          <w:p w14:paraId="0C1A6E91" w14:textId="77777777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60" w:lineRule="exact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6D1066C6" w14:textId="5ED538D3" w:rsidR="00C0665B" w:rsidRPr="003F3D7F" w:rsidRDefault="00C0665B" w:rsidP="006A1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360" w:lineRule="exact"/>
              <w:ind w:left="-52" w:right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0.1</w:t>
            </w:r>
            <w:r w:rsidR="00566469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3E1F05C6" w14:textId="77777777" w:rsidR="00D31BF0" w:rsidRPr="00C3696E" w:rsidRDefault="00D31BF0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9547F55" w14:textId="5BD2B964" w:rsidR="0022222E" w:rsidRPr="003F3D7F" w:rsidRDefault="00EA77F5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3E131A">
        <w:rPr>
          <w:rFonts w:ascii="Angsana New" w:hAnsi="Angsana New"/>
          <w:b/>
          <w:bCs/>
          <w:sz w:val="30"/>
          <w:szCs w:val="30"/>
        </w:rPr>
        <w:t>2</w:t>
      </w:r>
      <w:r w:rsidR="0022222E" w:rsidRPr="003F3D7F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59A59F58" w14:textId="77777777" w:rsidR="0022222E" w:rsidRPr="00C3696E" w:rsidRDefault="0022222E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DEC70A" w14:textId="77777777" w:rsidR="00375287" w:rsidRPr="003F3D7F" w:rsidRDefault="0037528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 w:hint="cs"/>
          <w:sz w:val="30"/>
          <w:szCs w:val="30"/>
          <w:cs/>
        </w:rPr>
        <w:t>ผู้</w:t>
      </w:r>
      <w:r w:rsidRPr="003F3D7F">
        <w:rPr>
          <w:rFonts w:ascii="Angsana New" w:hAnsi="Angsana New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1A869CD5" w14:textId="77777777" w:rsidR="00375287" w:rsidRPr="00C3696E" w:rsidRDefault="0037528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168"/>
        <w:gridCol w:w="1692"/>
        <w:gridCol w:w="1620"/>
        <w:gridCol w:w="1530"/>
        <w:gridCol w:w="270"/>
        <w:gridCol w:w="1260"/>
      </w:tblGrid>
      <w:tr w:rsidR="00A10368" w:rsidRPr="003F3D7F" w14:paraId="4921572F" w14:textId="77777777" w:rsidTr="00871D13">
        <w:tc>
          <w:tcPr>
            <w:tcW w:w="3168" w:type="dxa"/>
            <w:shd w:val="clear" w:color="auto" w:fill="auto"/>
            <w:vAlign w:val="bottom"/>
          </w:tcPr>
          <w:p w14:paraId="393B54D2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3431D408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A00547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3F774D8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4A6CA4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  <w:r w:rsidR="00E50F70" w:rsidRPr="003F3D7F">
              <w:rPr>
                <w:rFonts w:ascii="Angsana New" w:hAnsi="Angsana New"/>
                <w:sz w:val="30"/>
                <w:szCs w:val="30"/>
              </w:rPr>
              <w:br/>
            </w:r>
            <w:r w:rsidRPr="003F3D7F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7D36B840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76603" w14:textId="77777777" w:rsidR="00375287" w:rsidRPr="003F3D7F" w:rsidDel="00D43E7A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10368" w:rsidRPr="003F3D7F" w14:paraId="10AC4EC7" w14:textId="77777777" w:rsidTr="00871D13">
        <w:tc>
          <w:tcPr>
            <w:tcW w:w="3168" w:type="dxa"/>
            <w:shd w:val="clear" w:color="auto" w:fill="auto"/>
          </w:tcPr>
          <w:p w14:paraId="1F1A749A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54F7F935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820481C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7B3C8E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3D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7CEDA05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8EC1C4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D7399" w:rsidRPr="003F3D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F3D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0368" w:rsidRPr="003F3D7F" w14:paraId="1ABCEF8D" w14:textId="77777777" w:rsidTr="00871D13">
        <w:tc>
          <w:tcPr>
            <w:tcW w:w="3168" w:type="dxa"/>
            <w:shd w:val="clear" w:color="auto" w:fill="auto"/>
          </w:tcPr>
          <w:p w14:paraId="3D56E237" w14:textId="3D0AEB57" w:rsidR="00375287" w:rsidRPr="003F3D7F" w:rsidRDefault="0048098F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จ่ายใน</w:t>
            </w:r>
            <w:r w:rsidR="00375287" w:rsidRPr="003F3D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375287" w:rsidRPr="003F3D7F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692" w:type="dxa"/>
            <w:shd w:val="clear" w:color="auto" w:fill="auto"/>
          </w:tcPr>
          <w:p w14:paraId="49311B1E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BEA1E25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F935FE2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D2576A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705015" w14:textId="77777777" w:rsidR="00375287" w:rsidRPr="003F3D7F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399" w:rsidRPr="003F3D7F" w14:paraId="5D6922E6" w14:textId="77777777" w:rsidTr="00D436A7">
        <w:tc>
          <w:tcPr>
            <w:tcW w:w="3168" w:type="dxa"/>
            <w:shd w:val="clear" w:color="auto" w:fill="auto"/>
          </w:tcPr>
          <w:p w14:paraId="5D3EB75B" w14:textId="58FA5F0F" w:rsidR="008D7399" w:rsidRPr="003F3D7F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48098F">
              <w:rPr>
                <w:rFonts w:ascii="Angsan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92" w:type="dxa"/>
            <w:shd w:val="clear" w:color="auto" w:fill="auto"/>
          </w:tcPr>
          <w:p w14:paraId="4A0D14AB" w14:textId="77777777" w:rsidR="008D7399" w:rsidRPr="003F3D7F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3F3D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>เมษายน 2562</w:t>
            </w:r>
          </w:p>
        </w:tc>
        <w:tc>
          <w:tcPr>
            <w:tcW w:w="1620" w:type="dxa"/>
            <w:shd w:val="clear" w:color="auto" w:fill="auto"/>
          </w:tcPr>
          <w:p w14:paraId="72DED290" w14:textId="77777777" w:rsidR="008D7399" w:rsidRPr="003F3D7F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>พฤษภาคม 2562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940D479" w14:textId="77777777" w:rsidR="008D7399" w:rsidRPr="003F3D7F" w:rsidRDefault="00CC4CF6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="008D7399" w:rsidRPr="003F3D7F">
              <w:rPr>
                <w:rFonts w:ascii="Angsana New" w:hAnsi="Angsana New"/>
                <w:sz w:val="30"/>
                <w:szCs w:val="30"/>
              </w:rPr>
              <w:t>0.104</w:t>
            </w:r>
          </w:p>
        </w:tc>
        <w:tc>
          <w:tcPr>
            <w:tcW w:w="270" w:type="dxa"/>
            <w:shd w:val="clear" w:color="auto" w:fill="auto"/>
          </w:tcPr>
          <w:p w14:paraId="77241107" w14:textId="77777777" w:rsidR="008D7399" w:rsidRPr="003F3D7F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DAE2909" w14:textId="63ACA09D" w:rsidR="008D7399" w:rsidRPr="003F3D7F" w:rsidRDefault="00CC4CF6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="008D7399" w:rsidRPr="003F3D7F">
              <w:rPr>
                <w:rFonts w:ascii="Angsana New" w:hAnsi="Angsana New"/>
                <w:sz w:val="30"/>
                <w:szCs w:val="30"/>
              </w:rPr>
              <w:t>52</w:t>
            </w:r>
            <w:r w:rsidR="00E3525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</w:tbl>
    <w:p w14:paraId="3696BECF" w14:textId="77777777" w:rsidR="00D338E5" w:rsidRPr="00C3696E" w:rsidRDefault="00D338E5" w:rsidP="0086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022D334" w14:textId="731DC7BC" w:rsidR="008641A4" w:rsidRPr="003F3D7F" w:rsidRDefault="008641A4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Cs w:val="30"/>
        </w:rPr>
      </w:pPr>
      <w:r w:rsidRPr="003F3D7F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3E131A">
        <w:rPr>
          <w:rFonts w:ascii="Angsana New" w:hAnsi="Angsana New"/>
          <w:b/>
          <w:bCs/>
          <w:sz w:val="30"/>
          <w:szCs w:val="30"/>
        </w:rPr>
        <w:t>3</w:t>
      </w:r>
      <w:r w:rsidRPr="003F3D7F">
        <w:rPr>
          <w:rFonts w:ascii="Angsana New" w:hAnsi="Angsana New"/>
          <w:b/>
          <w:bCs/>
          <w:sz w:val="30"/>
          <w:szCs w:val="30"/>
          <w:cs/>
        </w:rPr>
        <w:tab/>
        <w:t>เครื่องมือทางการเงิน</w:t>
      </w:r>
    </w:p>
    <w:p w14:paraId="630D6115" w14:textId="77777777" w:rsidR="007A750B" w:rsidRPr="00C3696E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35251C0" w14:textId="77777777" w:rsidR="007A750B" w:rsidRPr="003F3D7F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F7A9889" w14:textId="77777777" w:rsidR="00C3696E" w:rsidRPr="00C3696E" w:rsidRDefault="00C3696E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B0180B" w14:textId="345156C5" w:rsidR="00CE4FAE" w:rsidRPr="003F3D7F" w:rsidRDefault="002142EC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E4FAE" w:rsidRPr="003F3D7F">
        <w:rPr>
          <w:rFonts w:ascii="Angsana New" w:hAnsi="Angsana New"/>
          <w:sz w:val="30"/>
          <w:szCs w:val="30"/>
          <w:cs/>
        </w:rPr>
        <w:t>มีความเสี่ยงจากการดำเนินธุรกิจตามปกติจากการเปลี่ยนแปลงอัตราดอกเบี้ย</w:t>
      </w:r>
      <w:r w:rsidRPr="003F3D7F">
        <w:rPr>
          <w:rFonts w:ascii="Angsana New" w:hAnsi="Angsana New" w:hint="cs"/>
          <w:sz w:val="30"/>
          <w:szCs w:val="30"/>
          <w:cs/>
        </w:rPr>
        <w:t>ในตลาด</w:t>
      </w:r>
      <w:r w:rsidR="00CE4FAE" w:rsidRPr="003F3D7F">
        <w:rPr>
          <w:rFonts w:ascii="Angsana New" w:hAnsi="Angsana New"/>
          <w:sz w:val="30"/>
          <w:szCs w:val="30"/>
          <w:cs/>
        </w:rPr>
        <w:t xml:space="preserve"> และจากการ</w:t>
      </w:r>
      <w:r w:rsidR="007A750B" w:rsidRPr="003F3D7F">
        <w:rPr>
          <w:rFonts w:ascii="Angsana New" w:hAnsi="Angsana New"/>
          <w:sz w:val="30"/>
          <w:szCs w:val="30"/>
          <w:cs/>
        </w:rPr>
        <w:br/>
      </w:r>
      <w:r w:rsidR="00CE4FAE" w:rsidRPr="003F3D7F">
        <w:rPr>
          <w:rFonts w:ascii="Angsana New" w:hAnsi="Angsana New"/>
          <w:sz w:val="30"/>
          <w:szCs w:val="30"/>
          <w:cs/>
        </w:rPr>
        <w:t>ไม่ปฏิบัติตามข้อกำหนดตามสัญญาของคู่สัญญา</w:t>
      </w:r>
      <w:r w:rsidRPr="003F3D7F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CE4FAE" w:rsidRPr="003F3D7F">
        <w:rPr>
          <w:rFonts w:ascii="Angsana New" w:hAnsi="Angsana New"/>
          <w:sz w:val="30"/>
          <w:szCs w:val="30"/>
          <w:cs/>
        </w:rPr>
        <w:t>ไม่มีการถือหรือออกตราสารอนุพันธ์ เพื่อการเก็งกำไรหรือการค้า</w:t>
      </w:r>
    </w:p>
    <w:p w14:paraId="15972388" w14:textId="77777777" w:rsidR="00CE4FAE" w:rsidRPr="003F3D7F" w:rsidRDefault="00CE4FAE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23AE176" w14:textId="77777777" w:rsidR="007A750B" w:rsidRPr="003F3D7F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 w:hint="cs"/>
          <w:sz w:val="30"/>
          <w:szCs w:val="30"/>
          <w:cs/>
        </w:rPr>
        <w:lastRenderedPageBreak/>
        <w:t>การจัดการความเสี่ยงเป็นส่วนที่สำคัญของธุรกิจของกลุ่มบริษัท</w:t>
      </w:r>
      <w:r w:rsidRPr="003F3D7F">
        <w:rPr>
          <w:rFonts w:ascii="Angsana New" w:hAnsi="Angsana New"/>
          <w:sz w:val="30"/>
          <w:szCs w:val="30"/>
          <w:cs/>
        </w:rPr>
        <w:t xml:space="preserve"> </w:t>
      </w:r>
      <w:r w:rsidRPr="003F3D7F">
        <w:rPr>
          <w:rFonts w:ascii="Angsana New" w:hAnsi="Angsana New" w:hint="cs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</w:t>
      </w:r>
      <w:r w:rsidRPr="003F3D7F">
        <w:rPr>
          <w:rFonts w:ascii="Angsana New" w:hAnsi="Angsana New"/>
          <w:sz w:val="30"/>
          <w:szCs w:val="30"/>
          <w:cs/>
        </w:rPr>
        <w:t xml:space="preserve"> </w:t>
      </w:r>
      <w:r w:rsidRPr="003F3D7F">
        <w:rPr>
          <w:rFonts w:ascii="Angsana New" w:hAnsi="Angsana New" w:hint="cs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โดยพิจารณาระหว่างต้นทุนที่เกิดจากความเสี่ยงและต้นทุนของการจัดการความเสี่ยง</w:t>
      </w:r>
      <w:r w:rsidRPr="003F3D7F">
        <w:rPr>
          <w:rFonts w:ascii="Angsana New" w:hAnsi="Angsana New"/>
          <w:sz w:val="30"/>
          <w:szCs w:val="30"/>
          <w:cs/>
        </w:rPr>
        <w:t xml:space="preserve">  </w:t>
      </w:r>
      <w:r w:rsidRPr="003F3D7F">
        <w:rPr>
          <w:rFonts w:ascii="Angsana New" w:hAnsi="Angsana New" w:hint="cs"/>
          <w:sz w:val="30"/>
          <w:szCs w:val="30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7E84988" w14:textId="77777777" w:rsidR="007A750B" w:rsidRPr="00305573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shd w:val="clear" w:color="auto" w:fill="E0E0E0"/>
        </w:rPr>
      </w:pPr>
    </w:p>
    <w:p w14:paraId="75599BD4" w14:textId="77777777" w:rsidR="007A750B" w:rsidRPr="003F3D7F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09BC016A" w14:textId="77777777" w:rsidR="007A750B" w:rsidRPr="00305573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C8EFA7B" w14:textId="77777777" w:rsidR="007A750B" w:rsidRPr="003F3D7F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</w:t>
      </w:r>
      <w:r w:rsidR="008D7399" w:rsidRPr="003F3D7F">
        <w:rPr>
          <w:rFonts w:ascii="Angsana New" w:hAnsi="Angsana New" w:hint="cs"/>
          <w:sz w:val="30"/>
          <w:szCs w:val="30"/>
          <w:cs/>
        </w:rPr>
        <w:t>งผู้ถือหุ้น</w:t>
      </w:r>
      <w:r w:rsidRPr="003F3D7F">
        <w:rPr>
          <w:rFonts w:ascii="Angsana New" w:hAnsi="Angsana New"/>
          <w:sz w:val="30"/>
          <w:szCs w:val="30"/>
          <w:cs/>
        </w:rPr>
        <w:t xml:space="preserve">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42BF249" w14:textId="77777777" w:rsidR="004A75D9" w:rsidRPr="00305573" w:rsidRDefault="004A75D9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4FABDCE" w14:textId="58847DF1" w:rsidR="007A750B" w:rsidRPr="003F3D7F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2502ECD" w14:textId="77777777" w:rsidR="007A750B" w:rsidRPr="00305573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203354" w14:textId="77777777" w:rsidR="007A750B" w:rsidRPr="003F3D7F" w:rsidRDefault="007A750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ซึ่งจะส่งผลกระทบต่อการดำเนินงานและกระแสเงินสดของกลุ่มบริษัท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</w:t>
      </w:r>
      <w:r w:rsidR="004A75D9" w:rsidRPr="003F3D7F">
        <w:rPr>
          <w:rFonts w:ascii="Angsana New" w:hAnsi="Angsana New" w:hint="cs"/>
          <w:sz w:val="30"/>
          <w:szCs w:val="30"/>
          <w:cs/>
        </w:rPr>
        <w:t>เงินให้กู้ยืมและ</w:t>
      </w:r>
      <w:r w:rsidRPr="003F3D7F">
        <w:rPr>
          <w:rFonts w:ascii="Angsana New" w:hAnsi="Angsana New"/>
          <w:sz w:val="30"/>
          <w:szCs w:val="30"/>
          <w:cs/>
        </w:rPr>
        <w:t>เงินกู้ยืม</w:t>
      </w:r>
      <w:r w:rsidR="004A75D9" w:rsidRPr="003F3D7F">
        <w:rPr>
          <w:rFonts w:ascii="Angsana New" w:hAnsi="Angsana New" w:hint="cs"/>
          <w:sz w:val="30"/>
          <w:szCs w:val="30"/>
          <w:cs/>
        </w:rPr>
        <w:t xml:space="preserve"> </w:t>
      </w:r>
      <w:r w:rsidRPr="003F3D7F">
        <w:rPr>
          <w:rFonts w:ascii="Angsana New" w:hAnsi="Angsana New"/>
          <w:sz w:val="30"/>
          <w:szCs w:val="30"/>
          <w:cs/>
        </w:rPr>
        <w:t>กลุ่มบริษัทได้ลดความเสี่ยงดังกล่าวโดยทำให้แน่ใจว่าดอกเบี้ยที่เกิดจาก</w:t>
      </w:r>
      <w:r w:rsidR="008D7399" w:rsidRPr="003F3D7F">
        <w:rPr>
          <w:rFonts w:ascii="Angsana New" w:hAnsi="Angsana New" w:hint="cs"/>
          <w:sz w:val="30"/>
          <w:szCs w:val="30"/>
          <w:cs/>
        </w:rPr>
        <w:t>เงินให้กู้ยืมและ</w:t>
      </w:r>
      <w:r w:rsidRPr="003F3D7F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</w:p>
    <w:p w14:paraId="2F8E2F51" w14:textId="77777777" w:rsidR="00C47775" w:rsidRPr="00305573" w:rsidRDefault="00C47775" w:rsidP="007A7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CB9FEBA" w14:textId="69B6BED2" w:rsidR="007A750B" w:rsidRPr="003F3D7F" w:rsidRDefault="007A750B" w:rsidP="00305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อัตราดอกเบี้ยของ</w:t>
      </w:r>
      <w:r w:rsidR="008D7399" w:rsidRPr="003F3D7F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</w:t>
      </w:r>
      <w:r w:rsidRPr="003F3D7F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3F3D7F">
        <w:rPr>
          <w:rFonts w:ascii="Angsana New" w:hAnsi="Angsana New"/>
          <w:sz w:val="30"/>
          <w:szCs w:val="30"/>
        </w:rPr>
        <w:t xml:space="preserve">31 </w:t>
      </w:r>
      <w:r w:rsidRPr="003F3D7F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และระยะที่ครบกำหนดชำระมีดังนี้</w:t>
      </w:r>
    </w:p>
    <w:p w14:paraId="066E30A4" w14:textId="77777777" w:rsidR="00536FB9" w:rsidRPr="003F3D7F" w:rsidRDefault="00536FB9" w:rsidP="00C47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4"/>
          <w:szCs w:val="14"/>
          <w:shd w:val="clear" w:color="auto" w:fill="E0E0E0"/>
          <w:cs/>
        </w:rPr>
      </w:pPr>
    </w:p>
    <w:tbl>
      <w:tblPr>
        <w:tblW w:w="9873" w:type="dxa"/>
        <w:tblInd w:w="369" w:type="dxa"/>
        <w:tblLook w:val="04A0" w:firstRow="1" w:lastRow="0" w:firstColumn="1" w:lastColumn="0" w:noHBand="0" w:noVBand="1"/>
      </w:tblPr>
      <w:tblGrid>
        <w:gridCol w:w="2997"/>
        <w:gridCol w:w="1002"/>
        <w:gridCol w:w="984"/>
        <w:gridCol w:w="984"/>
        <w:gridCol w:w="1033"/>
        <w:gridCol w:w="984"/>
        <w:gridCol w:w="905"/>
        <w:gridCol w:w="984"/>
      </w:tblGrid>
      <w:tr w:rsidR="00F03102" w:rsidRPr="00305573" w14:paraId="4ADD588C" w14:textId="77777777" w:rsidTr="00824437">
        <w:trPr>
          <w:tblHeader/>
        </w:trPr>
        <w:tc>
          <w:tcPr>
            <w:tcW w:w="2997" w:type="dxa"/>
            <w:shd w:val="clear" w:color="auto" w:fill="auto"/>
          </w:tcPr>
          <w:p w14:paraId="0A060FA8" w14:textId="5FB7DAA4" w:rsidR="00F03102" w:rsidRPr="00305573" w:rsidRDefault="00F03102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</w:tcPr>
          <w:p w14:paraId="25934499" w14:textId="77777777" w:rsidR="00F03102" w:rsidRPr="00305573" w:rsidRDefault="00F03102" w:rsidP="00305573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874" w:type="dxa"/>
            <w:gridSpan w:val="6"/>
          </w:tcPr>
          <w:p w14:paraId="3423576A" w14:textId="2B4B9D78" w:rsidR="00F03102" w:rsidRPr="00305573" w:rsidRDefault="00F03102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3102" w:rsidRPr="00305573" w14:paraId="0D5B3261" w14:textId="77777777" w:rsidTr="00824437">
        <w:trPr>
          <w:tblHeader/>
        </w:trPr>
        <w:tc>
          <w:tcPr>
            <w:tcW w:w="2997" w:type="dxa"/>
            <w:shd w:val="clear" w:color="auto" w:fill="auto"/>
          </w:tcPr>
          <w:p w14:paraId="51233324" w14:textId="77777777" w:rsidR="00F03102" w:rsidRPr="00305573" w:rsidRDefault="00F03102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4E6DC82A" w14:textId="77777777" w:rsidR="00F03102" w:rsidRPr="00305573" w:rsidRDefault="00F03102" w:rsidP="00305573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874" w:type="dxa"/>
            <w:gridSpan w:val="6"/>
            <w:tcBorders>
              <w:bottom w:val="single" w:sz="4" w:space="0" w:color="auto"/>
            </w:tcBorders>
          </w:tcPr>
          <w:p w14:paraId="08DFD0D5" w14:textId="2F69F47E" w:rsidR="00F03102" w:rsidRPr="00305573" w:rsidRDefault="00F03102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FD12FD" w:rsidRPr="00305573" w14:paraId="14C05A38" w14:textId="77777777" w:rsidTr="00824437">
        <w:trPr>
          <w:trHeight w:val="50"/>
          <w:tblHeader/>
        </w:trPr>
        <w:tc>
          <w:tcPr>
            <w:tcW w:w="2997" w:type="dxa"/>
            <w:shd w:val="clear" w:color="auto" w:fill="auto"/>
            <w:vAlign w:val="bottom"/>
          </w:tcPr>
          <w:p w14:paraId="69E46EFA" w14:textId="046AD22B" w:rsidR="0083628D" w:rsidRPr="00305573" w:rsidRDefault="000E73BC" w:rsidP="00A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02" w:type="dxa"/>
            <w:shd w:val="clear" w:color="auto" w:fill="auto"/>
          </w:tcPr>
          <w:p w14:paraId="554BF49A" w14:textId="77777777" w:rsidR="00305573" w:rsidRPr="00305573" w:rsidRDefault="00305573" w:rsidP="00305573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B82527F" w14:textId="2C3701C7" w:rsidR="0083628D" w:rsidRPr="00305573" w:rsidRDefault="0083628D" w:rsidP="00305573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อัตราดอกเบี้ย</w:t>
            </w:r>
            <w:r w:rsidRPr="003055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7149E2D" w14:textId="48A7F605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5274B" w14:textId="71482086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30557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2E9F8" w14:textId="390E7B8A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3055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FD6C6AD" w14:textId="31C309B3" w:rsidR="0083628D" w:rsidRPr="00305573" w:rsidRDefault="00546977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="0083628D"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="0083628D" w:rsidRPr="0030557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="0083628D"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DA31" w14:textId="070736F1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305573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180B7" w14:textId="2998D2B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6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ระยะเวลา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AA13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03102" w:rsidRPr="00305573" w14:paraId="26AB9224" w14:textId="77777777" w:rsidTr="005F511C">
        <w:trPr>
          <w:tblHeader/>
        </w:trPr>
        <w:tc>
          <w:tcPr>
            <w:tcW w:w="2997" w:type="dxa"/>
            <w:shd w:val="clear" w:color="auto" w:fill="auto"/>
          </w:tcPr>
          <w:p w14:paraId="5FF5C16E" w14:textId="77777777" w:rsidR="00F03102" w:rsidRPr="00305573" w:rsidRDefault="00F03102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</w:tcPr>
          <w:p w14:paraId="720A7F29" w14:textId="124246BD" w:rsidR="00F03102" w:rsidRPr="00305573" w:rsidRDefault="00F03102" w:rsidP="00305573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055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874" w:type="dxa"/>
            <w:gridSpan w:val="6"/>
          </w:tcPr>
          <w:p w14:paraId="62B3CC25" w14:textId="78DA9C92" w:rsidR="00F03102" w:rsidRPr="00305573" w:rsidRDefault="00F03102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D12FD" w:rsidRPr="00305573" w14:paraId="41DFEC29" w14:textId="77777777" w:rsidTr="005F511C">
        <w:tc>
          <w:tcPr>
            <w:tcW w:w="2997" w:type="dxa"/>
            <w:shd w:val="clear" w:color="auto" w:fill="auto"/>
          </w:tcPr>
          <w:p w14:paraId="6D7D181F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002" w:type="dxa"/>
            <w:shd w:val="clear" w:color="auto" w:fill="auto"/>
          </w:tcPr>
          <w:p w14:paraId="73134436" w14:textId="77777777" w:rsidR="0083628D" w:rsidRPr="00305573" w:rsidRDefault="0083628D" w:rsidP="003055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4" w:type="dxa"/>
          </w:tcPr>
          <w:p w14:paraId="7BDE74FA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02724F8" w14:textId="6485CB8B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B4204CC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8974200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DCBB14B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6" w:right="-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A5D8C66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D12FD" w:rsidRPr="00305573" w14:paraId="6DB17034" w14:textId="77777777" w:rsidTr="005F511C">
        <w:tc>
          <w:tcPr>
            <w:tcW w:w="2997" w:type="dxa"/>
            <w:shd w:val="clear" w:color="auto" w:fill="auto"/>
          </w:tcPr>
          <w:p w14:paraId="4673C932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2" w:type="dxa"/>
            <w:shd w:val="clear" w:color="auto" w:fill="auto"/>
          </w:tcPr>
          <w:p w14:paraId="62FA5702" w14:textId="2A0BCD7D" w:rsidR="0083628D" w:rsidRPr="006A238B" w:rsidRDefault="0083628D" w:rsidP="003055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4" w:type="dxa"/>
          </w:tcPr>
          <w:p w14:paraId="0190FB6B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84" w:type="dxa"/>
            <w:shd w:val="clear" w:color="auto" w:fill="auto"/>
          </w:tcPr>
          <w:p w14:paraId="55CF3868" w14:textId="203A8F1C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33" w:type="dxa"/>
            <w:shd w:val="clear" w:color="auto" w:fill="auto"/>
          </w:tcPr>
          <w:p w14:paraId="508255FE" w14:textId="5F344386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68DFE0FC" w14:textId="5FABDC6E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5" w:type="dxa"/>
            <w:shd w:val="clear" w:color="auto" w:fill="auto"/>
          </w:tcPr>
          <w:p w14:paraId="6FC713A3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6" w:right="-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43494A3A" w14:textId="4EC110BC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D12FD" w:rsidRPr="00305573" w14:paraId="45DEA71E" w14:textId="77777777" w:rsidTr="005F511C">
        <w:tc>
          <w:tcPr>
            <w:tcW w:w="2997" w:type="dxa"/>
            <w:shd w:val="clear" w:color="auto" w:fill="auto"/>
          </w:tcPr>
          <w:p w14:paraId="2124936B" w14:textId="368D4521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2" w:type="dxa"/>
            <w:shd w:val="clear" w:color="auto" w:fill="auto"/>
          </w:tcPr>
          <w:p w14:paraId="13382E11" w14:textId="6E7767E2" w:rsidR="0083628D" w:rsidRPr="00305573" w:rsidRDefault="006A238B" w:rsidP="005B69B4">
            <w:pPr>
              <w:pStyle w:val="acctfourfigures"/>
              <w:tabs>
                <w:tab w:val="clear" w:pos="765"/>
                <w:tab w:val="decimal" w:pos="13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0.</w:t>
            </w:r>
            <w:r w:rsidR="005B69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 w:rsidR="005B69B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1.25</w:t>
            </w:r>
          </w:p>
        </w:tc>
        <w:tc>
          <w:tcPr>
            <w:tcW w:w="984" w:type="dxa"/>
          </w:tcPr>
          <w:p w14:paraId="41FB227B" w14:textId="52A324BB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22,432</w:t>
            </w:r>
          </w:p>
        </w:tc>
        <w:tc>
          <w:tcPr>
            <w:tcW w:w="984" w:type="dxa"/>
            <w:shd w:val="clear" w:color="auto" w:fill="auto"/>
          </w:tcPr>
          <w:p w14:paraId="14BD291F" w14:textId="386AC3C8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14:paraId="0ADA4721" w14:textId="72E5970F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32DB2207" w14:textId="6CE11E9F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1BB522B7" w14:textId="4DD9B37B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984" w:type="dxa"/>
            <w:shd w:val="clear" w:color="auto" w:fill="auto"/>
          </w:tcPr>
          <w:p w14:paraId="0F01747D" w14:textId="07EF51EB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22,559</w:t>
            </w:r>
          </w:p>
        </w:tc>
      </w:tr>
      <w:tr w:rsidR="00FD12FD" w:rsidRPr="00305573" w14:paraId="244A2836" w14:textId="77777777" w:rsidTr="005F511C">
        <w:tc>
          <w:tcPr>
            <w:tcW w:w="2997" w:type="dxa"/>
            <w:shd w:val="clear" w:color="auto" w:fill="auto"/>
          </w:tcPr>
          <w:p w14:paraId="4B2A72A0" w14:textId="53A287C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  <w:r w:rsidRPr="003055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557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02" w:type="dxa"/>
            <w:shd w:val="clear" w:color="auto" w:fill="auto"/>
          </w:tcPr>
          <w:p w14:paraId="367C4828" w14:textId="07B898C5" w:rsidR="0083628D" w:rsidRPr="00305573" w:rsidRDefault="00FD12FD" w:rsidP="001472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5.00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17.50</w:t>
            </w:r>
          </w:p>
        </w:tc>
        <w:tc>
          <w:tcPr>
            <w:tcW w:w="984" w:type="dxa"/>
          </w:tcPr>
          <w:p w14:paraId="2BBF8F8C" w14:textId="3729E8CF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7AD1CFEF" w14:textId="5BE8A92A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408,074</w:t>
            </w:r>
          </w:p>
        </w:tc>
        <w:tc>
          <w:tcPr>
            <w:tcW w:w="1033" w:type="dxa"/>
            <w:shd w:val="clear" w:color="auto" w:fill="auto"/>
          </w:tcPr>
          <w:p w14:paraId="0083B08A" w14:textId="28015762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796,81</w:t>
            </w:r>
            <w:r w:rsidR="00546977" w:rsidRPr="0030557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84" w:type="dxa"/>
            <w:shd w:val="clear" w:color="auto" w:fill="auto"/>
          </w:tcPr>
          <w:p w14:paraId="58A6DA5F" w14:textId="1B6636DD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905" w:type="dxa"/>
            <w:shd w:val="clear" w:color="auto" w:fill="auto"/>
          </w:tcPr>
          <w:p w14:paraId="141464AD" w14:textId="7F4D4F91" w:rsidR="0083628D" w:rsidRPr="00305573" w:rsidRDefault="00B63F3C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6D67057B" w14:textId="3B538E7B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1,206,267</w:t>
            </w:r>
          </w:p>
        </w:tc>
      </w:tr>
      <w:tr w:rsidR="00FD12FD" w:rsidRPr="00305573" w14:paraId="03CC011E" w14:textId="77777777" w:rsidTr="005F511C">
        <w:tc>
          <w:tcPr>
            <w:tcW w:w="2997" w:type="dxa"/>
            <w:shd w:val="clear" w:color="auto" w:fill="auto"/>
          </w:tcPr>
          <w:p w14:paraId="4BF56214" w14:textId="0B82B9D8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ลูกหนี้จากการซื้อสิทธิเรียกร้อง</w:t>
            </w:r>
            <w:r w:rsidRPr="003055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557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02" w:type="dxa"/>
            <w:shd w:val="clear" w:color="auto" w:fill="auto"/>
          </w:tcPr>
          <w:p w14:paraId="1FC07787" w14:textId="00330B74" w:rsidR="0083628D" w:rsidRPr="00305573" w:rsidRDefault="00FD12FD" w:rsidP="0014728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8.00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13.50</w:t>
            </w:r>
          </w:p>
        </w:tc>
        <w:tc>
          <w:tcPr>
            <w:tcW w:w="984" w:type="dxa"/>
          </w:tcPr>
          <w:p w14:paraId="71F83A4D" w14:textId="5DD514C2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2B4943A0" w14:textId="6EF2C18D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22,106</w:t>
            </w:r>
          </w:p>
        </w:tc>
        <w:tc>
          <w:tcPr>
            <w:tcW w:w="1033" w:type="dxa"/>
            <w:shd w:val="clear" w:color="auto" w:fill="auto"/>
          </w:tcPr>
          <w:p w14:paraId="7AB3C782" w14:textId="60E2EF2F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51F37F12" w14:textId="5552219D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055EADF5" w14:textId="53F27658" w:rsidR="0083628D" w:rsidRPr="00305573" w:rsidRDefault="00B63F3C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1C44505F" w14:textId="20667F0B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22,106</w:t>
            </w:r>
          </w:p>
        </w:tc>
      </w:tr>
      <w:tr w:rsidR="00FD12FD" w:rsidRPr="00305573" w14:paraId="5F5BBE47" w14:textId="77777777" w:rsidTr="005F511C">
        <w:tc>
          <w:tcPr>
            <w:tcW w:w="2997" w:type="dxa"/>
            <w:shd w:val="clear" w:color="auto" w:fill="auto"/>
          </w:tcPr>
          <w:p w14:paraId="235D9D67" w14:textId="1856101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 w:right="-130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1002" w:type="dxa"/>
            <w:shd w:val="clear" w:color="auto" w:fill="auto"/>
          </w:tcPr>
          <w:p w14:paraId="596C4EA9" w14:textId="04DF577D" w:rsidR="0083628D" w:rsidRPr="00305573" w:rsidRDefault="0083628D" w:rsidP="00FD12FD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4" w:type="dxa"/>
          </w:tcPr>
          <w:p w14:paraId="1B06498C" w14:textId="17B2F3CD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00A601F2" w14:textId="5AE19462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11F3A2E0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2C60353C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</w:tcPr>
          <w:p w14:paraId="01E6FB91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154DA911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2FD" w:rsidRPr="00305573" w14:paraId="2CDC592E" w14:textId="77777777" w:rsidTr="005F511C">
        <w:tc>
          <w:tcPr>
            <w:tcW w:w="2997" w:type="dxa"/>
            <w:shd w:val="clear" w:color="auto" w:fill="auto"/>
          </w:tcPr>
          <w:p w14:paraId="44537CA4" w14:textId="1C0F742B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และลูกหนี้เงินให้กู้ยืม</w:t>
            </w:r>
            <w:r w:rsidRPr="003055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557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02" w:type="dxa"/>
            <w:shd w:val="clear" w:color="auto" w:fill="auto"/>
          </w:tcPr>
          <w:p w14:paraId="51E187E1" w14:textId="25959ADE" w:rsidR="0083628D" w:rsidRPr="00305573" w:rsidRDefault="00B20D19" w:rsidP="004E157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-79" w:hanging="14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10.00</w:t>
            </w:r>
            <w:r w:rsidR="00707A3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="00FD12F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15.00</w:t>
            </w:r>
          </w:p>
        </w:tc>
        <w:tc>
          <w:tcPr>
            <w:tcW w:w="984" w:type="dxa"/>
          </w:tcPr>
          <w:p w14:paraId="4AF54548" w14:textId="1ACE20B4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676BB5C8" w14:textId="6FE86819" w:rsidR="0083628D" w:rsidRPr="00305573" w:rsidRDefault="00FD12F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3628D" w:rsidRPr="003055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033" w:type="dxa"/>
            <w:shd w:val="clear" w:color="auto" w:fill="auto"/>
          </w:tcPr>
          <w:p w14:paraId="1B64DA46" w14:textId="55CC3711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00BAB182" w14:textId="65429689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15388658" w14:textId="473FAD2E" w:rsidR="0083628D" w:rsidRPr="00305573" w:rsidRDefault="00B63F3C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3486A7B3" w14:textId="08FEC03E" w:rsidR="0083628D" w:rsidRPr="00305573" w:rsidRDefault="00FD12F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8,564</w:t>
            </w:r>
          </w:p>
        </w:tc>
      </w:tr>
      <w:tr w:rsidR="00FD12FD" w:rsidRPr="00305573" w14:paraId="392CFB40" w14:textId="77777777" w:rsidTr="005F511C">
        <w:tc>
          <w:tcPr>
            <w:tcW w:w="2997" w:type="dxa"/>
            <w:shd w:val="clear" w:color="auto" w:fill="auto"/>
          </w:tcPr>
          <w:p w14:paraId="1C55FF0F" w14:textId="7A5575C2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1002" w:type="dxa"/>
            <w:shd w:val="clear" w:color="auto" w:fill="auto"/>
          </w:tcPr>
          <w:p w14:paraId="2A26AD44" w14:textId="4C8D8C78" w:rsidR="0083628D" w:rsidRPr="00305573" w:rsidRDefault="005B69B4" w:rsidP="00FD12FD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1.19</w:t>
            </w:r>
          </w:p>
        </w:tc>
        <w:tc>
          <w:tcPr>
            <w:tcW w:w="984" w:type="dxa"/>
          </w:tcPr>
          <w:p w14:paraId="5F963FC3" w14:textId="57C5036E" w:rsidR="0083628D" w:rsidRPr="00305573" w:rsidRDefault="0083628D" w:rsidP="003055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165115E6" w14:textId="3E6FBC44" w:rsidR="0083628D" w:rsidRPr="00305573" w:rsidRDefault="0083628D" w:rsidP="003055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14:paraId="0CFD1FA2" w14:textId="60E34B1C" w:rsidR="0083628D" w:rsidRPr="00305573" w:rsidRDefault="0083628D" w:rsidP="003055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984" w:type="dxa"/>
            <w:shd w:val="clear" w:color="auto" w:fill="auto"/>
          </w:tcPr>
          <w:p w14:paraId="274A7C71" w14:textId="0AC56AC9" w:rsidR="0083628D" w:rsidRPr="00305573" w:rsidRDefault="0083628D" w:rsidP="003055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6F94BB56" w14:textId="70E38FE8" w:rsidR="0083628D" w:rsidRPr="00305573" w:rsidRDefault="00B63F3C" w:rsidP="003055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37E3CC9A" w14:textId="6CC168C9" w:rsidR="0083628D" w:rsidRPr="00305573" w:rsidRDefault="0083628D" w:rsidP="003055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FD12FD" w:rsidRPr="00305573" w14:paraId="4DF478DA" w14:textId="77777777" w:rsidTr="005F511C">
        <w:tc>
          <w:tcPr>
            <w:tcW w:w="2997" w:type="dxa"/>
            <w:shd w:val="clear" w:color="auto" w:fill="auto"/>
          </w:tcPr>
          <w:p w14:paraId="0DAF8EC9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2" w:type="dxa"/>
            <w:shd w:val="clear" w:color="auto" w:fill="auto"/>
          </w:tcPr>
          <w:p w14:paraId="230561E7" w14:textId="77777777" w:rsidR="0083628D" w:rsidRPr="00305573" w:rsidRDefault="0083628D" w:rsidP="0030557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4" w:type="dxa"/>
          </w:tcPr>
          <w:p w14:paraId="35DA6040" w14:textId="1C3500C2" w:rsidR="0083628D" w:rsidRPr="00305573" w:rsidRDefault="0083628D" w:rsidP="003055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22,432</w:t>
            </w:r>
          </w:p>
        </w:tc>
        <w:tc>
          <w:tcPr>
            <w:tcW w:w="984" w:type="dxa"/>
            <w:shd w:val="clear" w:color="auto" w:fill="auto"/>
          </w:tcPr>
          <w:p w14:paraId="5CC5F535" w14:textId="1BFC9148" w:rsidR="0083628D" w:rsidRPr="00305573" w:rsidRDefault="0083628D" w:rsidP="003055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FD12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38,744</w:t>
            </w:r>
          </w:p>
        </w:tc>
        <w:tc>
          <w:tcPr>
            <w:tcW w:w="1033" w:type="dxa"/>
            <w:shd w:val="clear" w:color="auto" w:fill="auto"/>
          </w:tcPr>
          <w:p w14:paraId="54DFAEE9" w14:textId="27816BDE" w:rsidR="0083628D" w:rsidRPr="00305573" w:rsidRDefault="0083628D" w:rsidP="003055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797,814</w:t>
            </w:r>
          </w:p>
        </w:tc>
        <w:tc>
          <w:tcPr>
            <w:tcW w:w="984" w:type="dxa"/>
            <w:shd w:val="clear" w:color="auto" w:fill="auto"/>
          </w:tcPr>
          <w:p w14:paraId="2B1A5F0F" w14:textId="2576BBB9" w:rsidR="0083628D" w:rsidRPr="00305573" w:rsidRDefault="0083628D" w:rsidP="003055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1,379</w:t>
            </w:r>
          </w:p>
        </w:tc>
        <w:tc>
          <w:tcPr>
            <w:tcW w:w="905" w:type="dxa"/>
            <w:shd w:val="clear" w:color="auto" w:fill="auto"/>
          </w:tcPr>
          <w:p w14:paraId="2DBD7F98" w14:textId="4A311DF6" w:rsidR="0083628D" w:rsidRPr="00305573" w:rsidRDefault="0083628D" w:rsidP="003055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76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984" w:type="dxa"/>
            <w:shd w:val="clear" w:color="auto" w:fill="auto"/>
          </w:tcPr>
          <w:p w14:paraId="59D4A616" w14:textId="430BBB17" w:rsidR="0083628D" w:rsidRPr="00305573" w:rsidRDefault="0083628D" w:rsidP="003055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="00FD12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60,496</w:t>
            </w:r>
          </w:p>
        </w:tc>
      </w:tr>
      <w:tr w:rsidR="00FD12FD" w:rsidRPr="00305573" w14:paraId="2251C551" w14:textId="77777777" w:rsidTr="005F511C">
        <w:tc>
          <w:tcPr>
            <w:tcW w:w="2997" w:type="dxa"/>
            <w:shd w:val="clear" w:color="auto" w:fill="auto"/>
          </w:tcPr>
          <w:p w14:paraId="36CD1B63" w14:textId="77777777" w:rsidR="0083628D" w:rsidRPr="00AF04E9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75A076C9" w14:textId="77777777" w:rsidR="0083628D" w:rsidRPr="00305573" w:rsidRDefault="0083628D" w:rsidP="00305573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</w:tcPr>
          <w:p w14:paraId="66C32300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38B9F064" w14:textId="15AB46AD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752D1C48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2D815135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</w:tcPr>
          <w:p w14:paraId="55152270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26D707C5" w14:textId="77777777" w:rsidR="0083628D" w:rsidRPr="00305573" w:rsidRDefault="0083628D" w:rsidP="0030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D12FD" w:rsidRPr="00305573" w14:paraId="12049D43" w14:textId="77777777" w:rsidTr="005F511C">
        <w:tc>
          <w:tcPr>
            <w:tcW w:w="2997" w:type="dxa"/>
            <w:shd w:val="clear" w:color="auto" w:fill="auto"/>
          </w:tcPr>
          <w:p w14:paraId="360B8978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02" w:type="dxa"/>
            <w:shd w:val="clear" w:color="auto" w:fill="auto"/>
          </w:tcPr>
          <w:p w14:paraId="73A5A0A6" w14:textId="77777777" w:rsidR="0083628D" w:rsidRPr="00305573" w:rsidRDefault="0083628D" w:rsidP="00DD3C51">
            <w:pPr>
              <w:pStyle w:val="acctfourfigures"/>
              <w:tabs>
                <w:tab w:val="clear" w:pos="765"/>
                <w:tab w:val="decimal" w:pos="76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</w:tcPr>
          <w:p w14:paraId="39653CDE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0A841608" w14:textId="6722B421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2D7649D6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227F7147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</w:tcPr>
          <w:p w14:paraId="0E296D0A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6648CD9B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D12FD" w:rsidRPr="00305573" w14:paraId="082E267A" w14:textId="77777777" w:rsidTr="005F511C">
        <w:tc>
          <w:tcPr>
            <w:tcW w:w="2997" w:type="dxa"/>
            <w:shd w:val="clear" w:color="auto" w:fill="auto"/>
          </w:tcPr>
          <w:p w14:paraId="5611C0AC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  <w:shd w:val="clear" w:color="auto" w:fill="auto"/>
          </w:tcPr>
          <w:p w14:paraId="02195C35" w14:textId="789F205A" w:rsidR="0083628D" w:rsidRPr="00305573" w:rsidRDefault="00AB5BFA" w:rsidP="00AB5BFA">
            <w:pPr>
              <w:pStyle w:val="acctfourfigures"/>
              <w:tabs>
                <w:tab w:val="clear" w:pos="765"/>
                <w:tab w:val="decimal" w:pos="30"/>
              </w:tabs>
              <w:spacing w:line="31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2.55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 w:rsidR="00381D86">
              <w:rPr>
                <w:rFonts w:asciiTheme="majorBidi" w:hAnsiTheme="majorBidi" w:cstheme="majorBidi"/>
                <w:sz w:val="26"/>
                <w:szCs w:val="26"/>
              </w:rPr>
              <w:t>4.00</w:t>
            </w:r>
          </w:p>
        </w:tc>
        <w:tc>
          <w:tcPr>
            <w:tcW w:w="984" w:type="dxa"/>
          </w:tcPr>
          <w:p w14:paraId="619E974D" w14:textId="18244CDA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03AAB510" w14:textId="7BDCD32E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362,250</w:t>
            </w:r>
          </w:p>
        </w:tc>
        <w:tc>
          <w:tcPr>
            <w:tcW w:w="1033" w:type="dxa"/>
            <w:shd w:val="clear" w:color="auto" w:fill="auto"/>
          </w:tcPr>
          <w:p w14:paraId="1F918A77" w14:textId="08622F73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30BEC61B" w14:textId="39C2F7C4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21C2D0BA" w14:textId="429E7FD2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10" w:lineRule="exact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49CE3E05" w14:textId="418EDA94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362,250</w:t>
            </w:r>
          </w:p>
        </w:tc>
      </w:tr>
      <w:tr w:rsidR="00FD12FD" w:rsidRPr="00305573" w14:paraId="2E1714E4" w14:textId="77777777" w:rsidTr="005F511C">
        <w:tc>
          <w:tcPr>
            <w:tcW w:w="2997" w:type="dxa"/>
            <w:shd w:val="clear" w:color="auto" w:fill="auto"/>
          </w:tcPr>
          <w:p w14:paraId="6D86D5EF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1002" w:type="dxa"/>
            <w:shd w:val="clear" w:color="auto" w:fill="auto"/>
          </w:tcPr>
          <w:p w14:paraId="68CA13D4" w14:textId="204A3B12" w:rsidR="0083628D" w:rsidRPr="00305573" w:rsidRDefault="00381D86" w:rsidP="00381D86">
            <w:pPr>
              <w:pStyle w:val="acctfourfigures"/>
              <w:tabs>
                <w:tab w:val="clear" w:pos="765"/>
                <w:tab w:val="decimal" w:pos="30"/>
                <w:tab w:val="decimal" w:pos="76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984" w:type="dxa"/>
          </w:tcPr>
          <w:p w14:paraId="721BDF19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40E54D6F" w14:textId="4908CFE2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</w:tcPr>
          <w:p w14:paraId="04B4EDB6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00301CB0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</w:tcPr>
          <w:p w14:paraId="50C938F8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10" w:lineRule="exact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529B624D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2FD" w:rsidRPr="00305573" w14:paraId="02F9C823" w14:textId="77777777" w:rsidTr="005F511C">
        <w:tc>
          <w:tcPr>
            <w:tcW w:w="2997" w:type="dxa"/>
            <w:shd w:val="clear" w:color="auto" w:fill="auto"/>
          </w:tcPr>
          <w:p w14:paraId="46893E67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02" w:type="dxa"/>
            <w:shd w:val="clear" w:color="auto" w:fill="auto"/>
          </w:tcPr>
          <w:p w14:paraId="1A2BCB83" w14:textId="72648E43" w:rsidR="0083628D" w:rsidRPr="00305573" w:rsidRDefault="00381D86" w:rsidP="00381D86">
            <w:pPr>
              <w:pStyle w:val="acctfourfigures"/>
              <w:tabs>
                <w:tab w:val="clear" w:pos="765"/>
                <w:tab w:val="decimal" w:pos="30"/>
                <w:tab w:val="decimal" w:pos="390"/>
                <w:tab w:val="decimal" w:pos="76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3.50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4.00</w:t>
            </w:r>
          </w:p>
        </w:tc>
        <w:tc>
          <w:tcPr>
            <w:tcW w:w="984" w:type="dxa"/>
          </w:tcPr>
          <w:p w14:paraId="798D965E" w14:textId="683CCBA5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84" w:type="dxa"/>
            <w:shd w:val="clear" w:color="auto" w:fill="auto"/>
          </w:tcPr>
          <w:p w14:paraId="1CBB532A" w14:textId="61BC9652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3" w:type="dxa"/>
            <w:shd w:val="clear" w:color="auto" w:fill="auto"/>
          </w:tcPr>
          <w:p w14:paraId="0C520122" w14:textId="3AF85C3F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0DBC5DF9" w14:textId="64F79F32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0E6DC5AB" w14:textId="5A3E2343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10" w:lineRule="exact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2444EB0B" w14:textId="7BA94FE8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FD12FD" w:rsidRPr="00305573" w14:paraId="65831E8E" w14:textId="77777777" w:rsidTr="005F511C">
        <w:tc>
          <w:tcPr>
            <w:tcW w:w="2997" w:type="dxa"/>
            <w:shd w:val="clear" w:color="auto" w:fill="auto"/>
          </w:tcPr>
          <w:p w14:paraId="437F909A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02" w:type="dxa"/>
            <w:shd w:val="clear" w:color="auto" w:fill="auto"/>
          </w:tcPr>
          <w:p w14:paraId="0FDB2C08" w14:textId="25760B1C" w:rsidR="0083628D" w:rsidRPr="00305573" w:rsidRDefault="00CB02F9" w:rsidP="00CB02F9">
            <w:pPr>
              <w:pStyle w:val="acctfourfigures"/>
              <w:tabs>
                <w:tab w:val="clear" w:pos="765"/>
                <w:tab w:val="decimal" w:pos="30"/>
                <w:tab w:val="decimal" w:pos="390"/>
                <w:tab w:val="decimal" w:pos="767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4.00</w:t>
            </w:r>
          </w:p>
        </w:tc>
        <w:tc>
          <w:tcPr>
            <w:tcW w:w="984" w:type="dxa"/>
          </w:tcPr>
          <w:p w14:paraId="5C01284D" w14:textId="7F5D759E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17CEE4E7" w14:textId="47CE9A45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033" w:type="dxa"/>
            <w:shd w:val="clear" w:color="auto" w:fill="auto"/>
          </w:tcPr>
          <w:p w14:paraId="0F6A6A99" w14:textId="7FDCE789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004B986C" w14:textId="58AB78AA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6F23086D" w14:textId="1CDBB3C2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10" w:lineRule="exact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2E0734D8" w14:textId="53D77810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FD12FD" w:rsidRPr="00305573" w14:paraId="231A31C0" w14:textId="77777777" w:rsidTr="005F511C">
        <w:tc>
          <w:tcPr>
            <w:tcW w:w="2997" w:type="dxa"/>
            <w:shd w:val="clear" w:color="auto" w:fill="auto"/>
          </w:tcPr>
          <w:p w14:paraId="7238107D" w14:textId="33F9BC34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  <w:shd w:val="clear" w:color="auto" w:fill="auto"/>
          </w:tcPr>
          <w:p w14:paraId="6BDD829E" w14:textId="26F94299" w:rsidR="0083628D" w:rsidRPr="00305573" w:rsidRDefault="00CB02F9" w:rsidP="00CB02F9">
            <w:pPr>
              <w:pStyle w:val="acctfourfigures"/>
              <w:tabs>
                <w:tab w:val="clear" w:pos="765"/>
                <w:tab w:val="decimal" w:pos="30"/>
                <w:tab w:val="decimal" w:pos="390"/>
                <w:tab w:val="decimal" w:pos="767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4.275</w:t>
            </w:r>
          </w:p>
        </w:tc>
        <w:tc>
          <w:tcPr>
            <w:tcW w:w="984" w:type="dxa"/>
          </w:tcPr>
          <w:p w14:paraId="00640529" w14:textId="3F763831" w:rsidR="0083628D" w:rsidRPr="00305573" w:rsidRDefault="0083628D" w:rsidP="00DD3C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20FE5136" w14:textId="3373E6A5" w:rsidR="0083628D" w:rsidRPr="00305573" w:rsidRDefault="0083628D" w:rsidP="00DD3C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50,630</w:t>
            </w:r>
          </w:p>
        </w:tc>
        <w:tc>
          <w:tcPr>
            <w:tcW w:w="1033" w:type="dxa"/>
            <w:shd w:val="clear" w:color="auto" w:fill="auto"/>
          </w:tcPr>
          <w:p w14:paraId="23AD3AB1" w14:textId="4718B129" w:rsidR="0083628D" w:rsidRPr="00305573" w:rsidRDefault="0083628D" w:rsidP="00DD3C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112,245</w:t>
            </w:r>
          </w:p>
        </w:tc>
        <w:tc>
          <w:tcPr>
            <w:tcW w:w="984" w:type="dxa"/>
            <w:shd w:val="clear" w:color="auto" w:fill="auto"/>
          </w:tcPr>
          <w:p w14:paraId="77C34251" w14:textId="19513B07" w:rsidR="0083628D" w:rsidRPr="00305573" w:rsidRDefault="0083628D" w:rsidP="00DD3C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18D40893" w14:textId="55E17248" w:rsidR="0083628D" w:rsidRPr="00305573" w:rsidRDefault="0083628D" w:rsidP="00DD3C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10" w:lineRule="exact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1959BFA7" w14:textId="1B52C5FA" w:rsidR="0083628D" w:rsidRPr="00305573" w:rsidRDefault="0083628D" w:rsidP="00DD3C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162,875</w:t>
            </w:r>
          </w:p>
        </w:tc>
      </w:tr>
      <w:tr w:rsidR="00FD12FD" w:rsidRPr="00305573" w14:paraId="00E266BC" w14:textId="77777777" w:rsidTr="005F511C">
        <w:tc>
          <w:tcPr>
            <w:tcW w:w="2997" w:type="dxa"/>
            <w:shd w:val="clear" w:color="auto" w:fill="auto"/>
          </w:tcPr>
          <w:p w14:paraId="3EF3628D" w14:textId="77777777" w:rsidR="0083628D" w:rsidRPr="00305573" w:rsidRDefault="0083628D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2" w:type="dxa"/>
            <w:shd w:val="clear" w:color="auto" w:fill="auto"/>
          </w:tcPr>
          <w:p w14:paraId="1A187FDC" w14:textId="77777777" w:rsidR="0083628D" w:rsidRPr="00305573" w:rsidRDefault="0083628D" w:rsidP="00381D86">
            <w:pPr>
              <w:pStyle w:val="acctfourfigures"/>
              <w:tabs>
                <w:tab w:val="clear" w:pos="765"/>
                <w:tab w:val="decimal" w:pos="30"/>
                <w:tab w:val="decimal" w:pos="390"/>
                <w:tab w:val="decimal" w:pos="767"/>
              </w:tabs>
              <w:spacing w:line="31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</w:tcPr>
          <w:p w14:paraId="2089B8AD" w14:textId="25030BF7" w:rsidR="0083628D" w:rsidRPr="00305573" w:rsidRDefault="0083628D" w:rsidP="00DD3C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30,000</w:t>
            </w:r>
          </w:p>
        </w:tc>
        <w:tc>
          <w:tcPr>
            <w:tcW w:w="984" w:type="dxa"/>
            <w:shd w:val="clear" w:color="auto" w:fill="auto"/>
          </w:tcPr>
          <w:p w14:paraId="18475762" w14:textId="2E1C9181" w:rsidR="0083628D" w:rsidRPr="00305573" w:rsidRDefault="0083628D" w:rsidP="00DD3C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E209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32,880</w:t>
            </w:r>
          </w:p>
        </w:tc>
        <w:tc>
          <w:tcPr>
            <w:tcW w:w="1033" w:type="dxa"/>
            <w:shd w:val="clear" w:color="auto" w:fill="auto"/>
          </w:tcPr>
          <w:p w14:paraId="28915B56" w14:textId="6DAE550D" w:rsidR="0083628D" w:rsidRPr="00305573" w:rsidRDefault="0083628D" w:rsidP="00DD3C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112,245</w:t>
            </w:r>
          </w:p>
        </w:tc>
        <w:tc>
          <w:tcPr>
            <w:tcW w:w="984" w:type="dxa"/>
            <w:shd w:val="clear" w:color="auto" w:fill="auto"/>
          </w:tcPr>
          <w:p w14:paraId="52B62B19" w14:textId="5401D473" w:rsidR="0083628D" w:rsidRPr="00305573" w:rsidRDefault="0083628D" w:rsidP="00DD3C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31A02EA2" w14:textId="4063F602" w:rsidR="0083628D" w:rsidRPr="00305573" w:rsidRDefault="0083628D" w:rsidP="00DD3C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10" w:lineRule="exact"/>
              <w:ind w:left="-176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6929BA71" w14:textId="00DE2FA8" w:rsidR="0083628D" w:rsidRPr="00305573" w:rsidRDefault="0083628D" w:rsidP="00DD3C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55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E209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75,125</w:t>
            </w:r>
          </w:p>
        </w:tc>
      </w:tr>
    </w:tbl>
    <w:p w14:paraId="109516DB" w14:textId="0BB69AC9" w:rsidR="00203804" w:rsidRPr="00D009D8" w:rsidRDefault="0083628D" w:rsidP="00305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rPr>
          <w:sz w:val="26"/>
          <w:szCs w:val="26"/>
          <w:cs/>
        </w:rPr>
      </w:pPr>
      <w:r w:rsidRPr="0083628D"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 xml:space="preserve">  </w:t>
      </w:r>
      <w:r>
        <w:rPr>
          <w:rFonts w:hint="cs"/>
          <w:sz w:val="26"/>
          <w:szCs w:val="26"/>
          <w:cs/>
        </w:rPr>
        <w:t>ไม่รวมค่าเผื่อหนี้สงสัยจะสูญ</w:t>
      </w:r>
    </w:p>
    <w:p w14:paraId="1EB5D0B5" w14:textId="4A6BEA52" w:rsidR="0083628D" w:rsidRDefault="0083628D" w:rsidP="0083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6"/>
          <w:szCs w:val="26"/>
        </w:rPr>
      </w:pPr>
      <w:r w:rsidRPr="0083628D">
        <w:rPr>
          <w:sz w:val="26"/>
          <w:szCs w:val="26"/>
          <w:vertAlign w:val="superscript"/>
        </w:rPr>
        <w:t>*</w:t>
      </w:r>
      <w:proofErr w:type="gramStart"/>
      <w:r w:rsidR="001F4417"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 xml:space="preserve">  </w:t>
      </w:r>
      <w:r>
        <w:rPr>
          <w:rFonts w:hint="cs"/>
          <w:sz w:val="26"/>
          <w:szCs w:val="26"/>
          <w:cs/>
        </w:rPr>
        <w:t>ไม่รวมดอกเบี้ยค้างรับและค่าเผื่อหนี้สงสัยจะสูญ</w:t>
      </w:r>
      <w:proofErr w:type="gramEnd"/>
    </w:p>
    <w:p w14:paraId="38460DA8" w14:textId="233DE913" w:rsidR="000E73BC" w:rsidRPr="00531DCA" w:rsidRDefault="000E73BC" w:rsidP="0053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955" w:type="dxa"/>
        <w:tblInd w:w="360" w:type="dxa"/>
        <w:tblLook w:val="04A0" w:firstRow="1" w:lastRow="0" w:firstColumn="1" w:lastColumn="0" w:noHBand="0" w:noVBand="1"/>
      </w:tblPr>
      <w:tblGrid>
        <w:gridCol w:w="2997"/>
        <w:gridCol w:w="981"/>
        <w:gridCol w:w="993"/>
        <w:gridCol w:w="991"/>
        <w:gridCol w:w="991"/>
        <w:gridCol w:w="1020"/>
        <w:gridCol w:w="991"/>
        <w:gridCol w:w="991"/>
      </w:tblGrid>
      <w:tr w:rsidR="000E73BC" w:rsidRPr="00D009D8" w14:paraId="1DAA3121" w14:textId="77777777" w:rsidTr="00824437">
        <w:tc>
          <w:tcPr>
            <w:tcW w:w="2997" w:type="dxa"/>
            <w:shd w:val="clear" w:color="auto" w:fill="auto"/>
          </w:tcPr>
          <w:p w14:paraId="4CD646ED" w14:textId="41ECE626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36BE350" w14:textId="77777777" w:rsidR="000E73BC" w:rsidRPr="00D009D8" w:rsidRDefault="000E73BC" w:rsidP="00DD3C51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977" w:type="dxa"/>
            <w:gridSpan w:val="6"/>
            <w:shd w:val="clear" w:color="auto" w:fill="auto"/>
          </w:tcPr>
          <w:p w14:paraId="48FC99EF" w14:textId="6AA65ADE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E73BC" w:rsidRPr="00D009D8" w14:paraId="1B751361" w14:textId="77777777" w:rsidTr="00824437">
        <w:tc>
          <w:tcPr>
            <w:tcW w:w="2997" w:type="dxa"/>
            <w:shd w:val="clear" w:color="auto" w:fill="auto"/>
          </w:tcPr>
          <w:p w14:paraId="581FE6A0" w14:textId="77777777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ADF6EB3" w14:textId="77777777" w:rsidR="000E73BC" w:rsidRPr="00D009D8" w:rsidRDefault="000E73BC" w:rsidP="00DD3C51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97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4C24245" w14:textId="0C1FFB00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0E73BC" w:rsidRPr="00D009D8" w14:paraId="30E31ED4" w14:textId="77777777" w:rsidTr="00824437">
        <w:tc>
          <w:tcPr>
            <w:tcW w:w="2997" w:type="dxa"/>
            <w:shd w:val="clear" w:color="auto" w:fill="auto"/>
            <w:vAlign w:val="bottom"/>
          </w:tcPr>
          <w:p w14:paraId="640ADF1D" w14:textId="431944F5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981" w:type="dxa"/>
            <w:shd w:val="clear" w:color="auto" w:fill="auto"/>
          </w:tcPr>
          <w:p w14:paraId="4D35C39E" w14:textId="77777777" w:rsidR="00305573" w:rsidRDefault="00305573" w:rsidP="00DD3C51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bidi="th-TH"/>
              </w:rPr>
            </w:pPr>
          </w:p>
          <w:p w14:paraId="101E3EBE" w14:textId="7CE3E0D8" w:rsidR="000E73BC" w:rsidRPr="002C1746" w:rsidRDefault="000E73BC" w:rsidP="00DD3C51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2C1746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bidi="th-TH"/>
              </w:rPr>
              <w:t>อัตราดอกเบี้ย</w:t>
            </w:r>
            <w:r w:rsidRPr="002C1746">
              <w:rPr>
                <w:rFonts w:ascii="Angsana New" w:hAnsi="Angsana New" w:cs="Angsana New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359C561" w14:textId="7A38B359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60995" w14:textId="3BFFA412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009D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009D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9E9A" w14:textId="10DEBFA5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D009D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6415DF7" w14:textId="3AC173E9" w:rsidR="000E73BC" w:rsidRPr="00D009D8" w:rsidRDefault="005005D2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009D8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73BC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="000E73BC" w:rsidRPr="00D009D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0E73BC" w:rsidRPr="00D009D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C4C68" w14:textId="68D672EA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6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009D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009D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C1058" w14:textId="06037286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03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ไม่มีกำหนด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BBC4A" w14:textId="77777777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E73BC" w:rsidRPr="00D009D8" w14:paraId="09C3AF35" w14:textId="77777777" w:rsidTr="00147287">
        <w:tc>
          <w:tcPr>
            <w:tcW w:w="2997" w:type="dxa"/>
            <w:shd w:val="clear" w:color="auto" w:fill="auto"/>
          </w:tcPr>
          <w:p w14:paraId="390149DE" w14:textId="2FE640EB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17B8B84" w14:textId="18DFCF75" w:rsidR="000E73BC" w:rsidRPr="00D009D8" w:rsidRDefault="000E73BC" w:rsidP="00DD3C51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09D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977" w:type="dxa"/>
            <w:gridSpan w:val="6"/>
            <w:shd w:val="clear" w:color="auto" w:fill="auto"/>
          </w:tcPr>
          <w:p w14:paraId="1096F1B7" w14:textId="2F55326A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D009D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D009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0E73BC" w:rsidRPr="00D009D8" w14:paraId="6B34347C" w14:textId="77777777" w:rsidTr="00147287">
        <w:tc>
          <w:tcPr>
            <w:tcW w:w="2997" w:type="dxa"/>
            <w:shd w:val="clear" w:color="auto" w:fill="auto"/>
          </w:tcPr>
          <w:p w14:paraId="361FC8C2" w14:textId="77777777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981" w:type="dxa"/>
            <w:shd w:val="clear" w:color="auto" w:fill="auto"/>
          </w:tcPr>
          <w:p w14:paraId="7C659B21" w14:textId="77777777" w:rsidR="000E73BC" w:rsidRPr="00D009D8" w:rsidRDefault="000E73BC" w:rsidP="00DD3C51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0FD4D54" w14:textId="77777777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708C7198" w14:textId="040225DF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2201F44C" w14:textId="77777777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3B567995" w14:textId="77777777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7F8311F5" w14:textId="77777777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6254D31F" w14:textId="77777777" w:rsidR="000E73BC" w:rsidRPr="00D009D8" w:rsidRDefault="000E73B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63F3C" w:rsidRPr="00D009D8" w14:paraId="626F390C" w14:textId="77777777" w:rsidTr="00147287">
        <w:tc>
          <w:tcPr>
            <w:tcW w:w="2997" w:type="dxa"/>
            <w:shd w:val="clear" w:color="auto" w:fill="auto"/>
          </w:tcPr>
          <w:p w14:paraId="4CCE6C49" w14:textId="77777777" w:rsidR="00B63F3C" w:rsidRPr="00D009D8" w:rsidRDefault="00B63F3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1" w:type="dxa"/>
            <w:shd w:val="clear" w:color="auto" w:fill="auto"/>
          </w:tcPr>
          <w:p w14:paraId="261D1472" w14:textId="77777777" w:rsidR="00B63F3C" w:rsidRPr="00D009D8" w:rsidRDefault="00B63F3C" w:rsidP="00DD3C51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44A630C8" w14:textId="38535BA1" w:rsidR="00B63F3C" w:rsidRPr="00D009D8" w:rsidRDefault="00B63F3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6AA3A8E" w14:textId="77777777" w:rsidR="00B63F3C" w:rsidRPr="00D009D8" w:rsidRDefault="00B63F3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6333AD2D" w14:textId="77777777" w:rsidR="00B63F3C" w:rsidRPr="00D009D8" w:rsidRDefault="00B63F3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7ADC8444" w14:textId="77777777" w:rsidR="00B63F3C" w:rsidRPr="00D009D8" w:rsidRDefault="00B63F3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8CB147E" w14:textId="77777777" w:rsidR="00B63F3C" w:rsidRPr="00D009D8" w:rsidRDefault="00B63F3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21DE2647" w14:textId="77777777" w:rsidR="00B63F3C" w:rsidRPr="00D009D8" w:rsidRDefault="00B63F3C" w:rsidP="00DD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67FE" w:rsidRPr="00D009D8" w14:paraId="78EB4CBC" w14:textId="77777777" w:rsidTr="00147287">
        <w:tc>
          <w:tcPr>
            <w:tcW w:w="2997" w:type="dxa"/>
            <w:shd w:val="clear" w:color="auto" w:fill="auto"/>
          </w:tcPr>
          <w:p w14:paraId="7968C77C" w14:textId="6EAEC851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81" w:type="dxa"/>
            <w:shd w:val="clear" w:color="auto" w:fill="auto"/>
          </w:tcPr>
          <w:p w14:paraId="43B9E21F" w14:textId="5A928B2D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1.25</w:t>
            </w:r>
          </w:p>
        </w:tc>
        <w:tc>
          <w:tcPr>
            <w:tcW w:w="993" w:type="dxa"/>
            <w:shd w:val="clear" w:color="auto" w:fill="auto"/>
          </w:tcPr>
          <w:p w14:paraId="4D24A5B0" w14:textId="5C9257B8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10" w:lineRule="exact"/>
              <w:ind w:right="-16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16,472</w:t>
            </w:r>
          </w:p>
        </w:tc>
        <w:tc>
          <w:tcPr>
            <w:tcW w:w="991" w:type="dxa"/>
            <w:shd w:val="clear" w:color="auto" w:fill="auto"/>
          </w:tcPr>
          <w:p w14:paraId="11F53665" w14:textId="2835870E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73471EC" w14:textId="288AFA55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2032B2D" w14:textId="76B244F9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E9C18EA" w14:textId="28CBA995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91" w:type="dxa"/>
            <w:shd w:val="clear" w:color="auto" w:fill="auto"/>
          </w:tcPr>
          <w:p w14:paraId="5574B25C" w14:textId="32B9EB79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16,514</w:t>
            </w:r>
          </w:p>
        </w:tc>
      </w:tr>
      <w:tr w:rsidR="000167FE" w:rsidRPr="00D009D8" w14:paraId="2E87A13D" w14:textId="77777777" w:rsidTr="00147287">
        <w:tc>
          <w:tcPr>
            <w:tcW w:w="2997" w:type="dxa"/>
            <w:shd w:val="clear" w:color="auto" w:fill="auto"/>
          </w:tcPr>
          <w:p w14:paraId="5FEC7798" w14:textId="578317AB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81" w:type="dxa"/>
            <w:shd w:val="clear" w:color="auto" w:fill="auto"/>
          </w:tcPr>
          <w:p w14:paraId="0DB4F430" w14:textId="5C3F804E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5.00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17.50</w:t>
            </w:r>
          </w:p>
        </w:tc>
        <w:tc>
          <w:tcPr>
            <w:tcW w:w="993" w:type="dxa"/>
            <w:shd w:val="clear" w:color="auto" w:fill="auto"/>
          </w:tcPr>
          <w:p w14:paraId="7208937A" w14:textId="29950F3C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E0E9872" w14:textId="3B8F734B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341,646</w:t>
            </w:r>
          </w:p>
        </w:tc>
        <w:tc>
          <w:tcPr>
            <w:tcW w:w="991" w:type="dxa"/>
            <w:shd w:val="clear" w:color="auto" w:fill="auto"/>
          </w:tcPr>
          <w:p w14:paraId="5D37C4A1" w14:textId="2767086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748,763</w:t>
            </w:r>
          </w:p>
        </w:tc>
        <w:tc>
          <w:tcPr>
            <w:tcW w:w="1020" w:type="dxa"/>
            <w:shd w:val="clear" w:color="auto" w:fill="auto"/>
          </w:tcPr>
          <w:p w14:paraId="1079B7A7" w14:textId="66E901BE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991" w:type="dxa"/>
            <w:shd w:val="clear" w:color="auto" w:fill="auto"/>
          </w:tcPr>
          <w:p w14:paraId="2887343F" w14:textId="3F848773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65EC1FAA" w14:textId="5C3051F4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1,091,165</w:t>
            </w:r>
          </w:p>
        </w:tc>
      </w:tr>
      <w:tr w:rsidR="000167FE" w:rsidRPr="00D009D8" w14:paraId="0385C142" w14:textId="77777777" w:rsidTr="00147287">
        <w:tc>
          <w:tcPr>
            <w:tcW w:w="2997" w:type="dxa"/>
            <w:shd w:val="clear" w:color="auto" w:fill="auto"/>
          </w:tcPr>
          <w:p w14:paraId="24416AE4" w14:textId="5B2FD6C2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ลูกหนี้จากการซื้อสิทธิเรียกร้อง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981" w:type="dxa"/>
            <w:shd w:val="clear" w:color="auto" w:fill="auto"/>
          </w:tcPr>
          <w:p w14:paraId="7CAE7C79" w14:textId="6B83DC17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8.00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13.50</w:t>
            </w:r>
          </w:p>
        </w:tc>
        <w:tc>
          <w:tcPr>
            <w:tcW w:w="993" w:type="dxa"/>
            <w:shd w:val="clear" w:color="auto" w:fill="auto"/>
          </w:tcPr>
          <w:p w14:paraId="4CEA3161" w14:textId="765B7469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F754728" w14:textId="3AB353DC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2,236</w:t>
            </w:r>
          </w:p>
        </w:tc>
        <w:tc>
          <w:tcPr>
            <w:tcW w:w="991" w:type="dxa"/>
            <w:shd w:val="clear" w:color="auto" w:fill="auto"/>
          </w:tcPr>
          <w:p w14:paraId="2CF976E7" w14:textId="0CA4F624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B5BB8AE" w14:textId="2F83870A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58C8A6C7" w14:textId="5A4D1261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24B309A5" w14:textId="3F867DE2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2,236</w:t>
            </w:r>
          </w:p>
        </w:tc>
      </w:tr>
      <w:tr w:rsidR="000167FE" w:rsidRPr="00D009D8" w14:paraId="5A2445B2" w14:textId="77777777" w:rsidTr="00147287">
        <w:tc>
          <w:tcPr>
            <w:tcW w:w="2997" w:type="dxa"/>
            <w:shd w:val="clear" w:color="auto" w:fill="auto"/>
          </w:tcPr>
          <w:p w14:paraId="3D53AAF0" w14:textId="77777777" w:rsidR="000167FE" w:rsidRPr="00B63F3C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 w:right="-159"/>
              <w:rPr>
                <w:rFonts w:ascii="Angsana New" w:hAnsi="Angsana New"/>
                <w:spacing w:val="-12"/>
                <w:sz w:val="26"/>
                <w:szCs w:val="26"/>
                <w:cs/>
              </w:rPr>
            </w:pPr>
            <w:r w:rsidRPr="00B63F3C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981" w:type="dxa"/>
            <w:shd w:val="clear" w:color="auto" w:fill="auto"/>
          </w:tcPr>
          <w:p w14:paraId="4DD1883D" w14:textId="77777777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7A6457D6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768A981D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4C7EE339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3949B7C8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5C1C48A0" w14:textId="59C6F7A4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41AFB37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67FE" w:rsidRPr="00D009D8" w14:paraId="6C9601F1" w14:textId="77777777" w:rsidTr="00147287">
        <w:tc>
          <w:tcPr>
            <w:tcW w:w="2997" w:type="dxa"/>
            <w:shd w:val="clear" w:color="auto" w:fill="auto"/>
          </w:tcPr>
          <w:p w14:paraId="3C9299E7" w14:textId="554EAFEF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 xml:space="preserve">   และลูกหนี้เงินให้กู้ยืม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981" w:type="dxa"/>
            <w:shd w:val="clear" w:color="auto" w:fill="auto"/>
          </w:tcPr>
          <w:p w14:paraId="5F26FD65" w14:textId="6F477DD7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15.00</w:t>
            </w:r>
          </w:p>
        </w:tc>
        <w:tc>
          <w:tcPr>
            <w:tcW w:w="993" w:type="dxa"/>
            <w:shd w:val="clear" w:color="auto" w:fill="auto"/>
          </w:tcPr>
          <w:p w14:paraId="75D3FAA8" w14:textId="2F5515FE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6043FF9B" w14:textId="569289E9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2,708</w:t>
            </w:r>
          </w:p>
        </w:tc>
        <w:tc>
          <w:tcPr>
            <w:tcW w:w="991" w:type="dxa"/>
            <w:shd w:val="clear" w:color="auto" w:fill="auto"/>
          </w:tcPr>
          <w:p w14:paraId="5FCB506F" w14:textId="4EC19519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A2D0787" w14:textId="7381B7AC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C869E16" w14:textId="65149B15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236B75E1" w14:textId="5F6A8D4B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2,708</w:t>
            </w:r>
          </w:p>
        </w:tc>
      </w:tr>
      <w:tr w:rsidR="000167FE" w:rsidRPr="00D009D8" w14:paraId="6809A9B9" w14:textId="77777777" w:rsidTr="00147287">
        <w:tc>
          <w:tcPr>
            <w:tcW w:w="2997" w:type="dxa"/>
            <w:shd w:val="clear" w:color="auto" w:fill="auto"/>
          </w:tcPr>
          <w:p w14:paraId="51D56626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981" w:type="dxa"/>
            <w:shd w:val="clear" w:color="auto" w:fill="auto"/>
          </w:tcPr>
          <w:p w14:paraId="02BC935B" w14:textId="3EA8965A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1.19</w:t>
            </w:r>
          </w:p>
        </w:tc>
        <w:tc>
          <w:tcPr>
            <w:tcW w:w="993" w:type="dxa"/>
            <w:shd w:val="clear" w:color="auto" w:fill="auto"/>
          </w:tcPr>
          <w:p w14:paraId="176DAB7B" w14:textId="6E396C8A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6558419C" w14:textId="15BB6BA9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13EAEEB6" w14:textId="75896E5E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20" w:type="dxa"/>
            <w:shd w:val="clear" w:color="auto" w:fill="auto"/>
          </w:tcPr>
          <w:p w14:paraId="0D823AA3" w14:textId="345BF81F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58103BAE" w14:textId="628E72BB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1CE7275" w14:textId="5997C2F4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0167FE" w:rsidRPr="00D009D8" w14:paraId="7F44065D" w14:textId="77777777" w:rsidTr="00147287">
        <w:tc>
          <w:tcPr>
            <w:tcW w:w="2997" w:type="dxa"/>
            <w:shd w:val="clear" w:color="auto" w:fill="auto"/>
          </w:tcPr>
          <w:p w14:paraId="55C11964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81" w:type="dxa"/>
            <w:shd w:val="clear" w:color="auto" w:fill="auto"/>
          </w:tcPr>
          <w:p w14:paraId="6BF7F37B" w14:textId="77777777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2244B3F1" w14:textId="117E9C51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16,472</w:t>
            </w:r>
          </w:p>
        </w:tc>
        <w:tc>
          <w:tcPr>
            <w:tcW w:w="991" w:type="dxa"/>
            <w:shd w:val="clear" w:color="auto" w:fill="auto"/>
          </w:tcPr>
          <w:p w14:paraId="40B7DA93" w14:textId="7730E445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346,590</w:t>
            </w:r>
          </w:p>
        </w:tc>
        <w:tc>
          <w:tcPr>
            <w:tcW w:w="991" w:type="dxa"/>
            <w:shd w:val="clear" w:color="auto" w:fill="auto"/>
          </w:tcPr>
          <w:p w14:paraId="563D65A7" w14:textId="0D4650E6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749,763</w:t>
            </w:r>
          </w:p>
        </w:tc>
        <w:tc>
          <w:tcPr>
            <w:tcW w:w="1020" w:type="dxa"/>
            <w:shd w:val="clear" w:color="auto" w:fill="auto"/>
          </w:tcPr>
          <w:p w14:paraId="7C1317F5" w14:textId="3D626CFD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991" w:type="dxa"/>
            <w:shd w:val="clear" w:color="auto" w:fill="auto"/>
          </w:tcPr>
          <w:p w14:paraId="038AFA4F" w14:textId="2826F42D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91" w:type="dxa"/>
            <w:shd w:val="clear" w:color="auto" w:fill="auto"/>
          </w:tcPr>
          <w:p w14:paraId="05B1562F" w14:textId="25AA643C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113,623</w:t>
            </w:r>
          </w:p>
        </w:tc>
      </w:tr>
      <w:tr w:rsidR="000167FE" w:rsidRPr="00D009D8" w14:paraId="3D3459D8" w14:textId="77777777" w:rsidTr="00147287">
        <w:tc>
          <w:tcPr>
            <w:tcW w:w="2997" w:type="dxa"/>
            <w:shd w:val="clear" w:color="auto" w:fill="auto"/>
          </w:tcPr>
          <w:p w14:paraId="6FB50DF3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8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0FE52056" w14:textId="77777777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18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64163CDC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4429B7E9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6D75BDD1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6FED2BC0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8B44CBF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7F14016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18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67FE" w:rsidRPr="00D009D8" w14:paraId="16DE3773" w14:textId="77777777" w:rsidTr="00147287">
        <w:tc>
          <w:tcPr>
            <w:tcW w:w="2997" w:type="dxa"/>
            <w:shd w:val="clear" w:color="auto" w:fill="auto"/>
          </w:tcPr>
          <w:p w14:paraId="1C6782BF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81" w:type="dxa"/>
            <w:shd w:val="clear" w:color="auto" w:fill="auto"/>
          </w:tcPr>
          <w:p w14:paraId="4A0F939B" w14:textId="77777777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529E8051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25AD898E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6F5EF155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9E7E7BB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0B1B99D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6D2A9D37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67FE" w:rsidRPr="00D009D8" w14:paraId="65A07B72" w14:textId="77777777" w:rsidTr="00147287">
        <w:tc>
          <w:tcPr>
            <w:tcW w:w="2997" w:type="dxa"/>
            <w:shd w:val="clear" w:color="auto" w:fill="auto"/>
          </w:tcPr>
          <w:p w14:paraId="660202FA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1" w:type="dxa"/>
            <w:shd w:val="clear" w:color="auto" w:fill="auto"/>
          </w:tcPr>
          <w:p w14:paraId="7639269B" w14:textId="44583B2F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2.55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5.025</w:t>
            </w:r>
          </w:p>
        </w:tc>
        <w:tc>
          <w:tcPr>
            <w:tcW w:w="993" w:type="dxa"/>
            <w:shd w:val="clear" w:color="auto" w:fill="auto"/>
          </w:tcPr>
          <w:p w14:paraId="098AF6D5" w14:textId="14D40CD8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332BF9DC" w14:textId="591E026D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679,000</w:t>
            </w:r>
          </w:p>
        </w:tc>
        <w:tc>
          <w:tcPr>
            <w:tcW w:w="991" w:type="dxa"/>
            <w:shd w:val="clear" w:color="auto" w:fill="auto"/>
          </w:tcPr>
          <w:p w14:paraId="30703833" w14:textId="6F4FFFB0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21B833BC" w14:textId="6B10F8F2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32A56B7F" w14:textId="55EC57FE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F19A375" w14:textId="220D5149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679,000</w:t>
            </w:r>
          </w:p>
        </w:tc>
      </w:tr>
      <w:tr w:rsidR="000167FE" w:rsidRPr="00D009D8" w14:paraId="54FFD4CF" w14:textId="77777777" w:rsidTr="00147287">
        <w:tc>
          <w:tcPr>
            <w:tcW w:w="2997" w:type="dxa"/>
            <w:shd w:val="clear" w:color="auto" w:fill="auto"/>
          </w:tcPr>
          <w:p w14:paraId="58ACAA3E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 w:right="-69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981" w:type="dxa"/>
            <w:shd w:val="clear" w:color="auto" w:fill="auto"/>
          </w:tcPr>
          <w:p w14:paraId="730BE097" w14:textId="77777777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29B3F96B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78743B62" w14:textId="3AD1C0D5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8C06E19" w14:textId="1ADD6754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5EDC22F4" w14:textId="1775BCEC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3E35C59B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2FEA926B" w14:textId="30F739EB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67FE" w:rsidRPr="00D009D8" w14:paraId="5195635A" w14:textId="77777777" w:rsidTr="00147287">
        <w:tc>
          <w:tcPr>
            <w:tcW w:w="2997" w:type="dxa"/>
            <w:shd w:val="clear" w:color="auto" w:fill="auto"/>
          </w:tcPr>
          <w:p w14:paraId="7593DD0B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981" w:type="dxa"/>
            <w:shd w:val="clear" w:color="auto" w:fill="auto"/>
          </w:tcPr>
          <w:p w14:paraId="4493D2A7" w14:textId="55A83B34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4.00</w:t>
            </w:r>
          </w:p>
        </w:tc>
        <w:tc>
          <w:tcPr>
            <w:tcW w:w="993" w:type="dxa"/>
            <w:shd w:val="clear" w:color="auto" w:fill="auto"/>
          </w:tcPr>
          <w:p w14:paraId="76051A9F" w14:textId="73246F61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3CDB2A51" w14:textId="34238D54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991" w:type="dxa"/>
            <w:shd w:val="clear" w:color="auto" w:fill="auto"/>
          </w:tcPr>
          <w:p w14:paraId="1375F4E6" w14:textId="17940C6E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3A0FF98" w14:textId="0E5AD2E5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327A5CEF" w14:textId="66F8A029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1B4C1A30" w14:textId="79B81EEC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</w:tr>
      <w:tr w:rsidR="000167FE" w:rsidRPr="00D009D8" w14:paraId="081E91EB" w14:textId="77777777" w:rsidTr="00147287">
        <w:tc>
          <w:tcPr>
            <w:tcW w:w="2997" w:type="dxa"/>
            <w:shd w:val="clear" w:color="auto" w:fill="auto"/>
          </w:tcPr>
          <w:p w14:paraId="6B114B36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81" w:type="dxa"/>
            <w:shd w:val="clear" w:color="auto" w:fill="auto"/>
          </w:tcPr>
          <w:p w14:paraId="117F3674" w14:textId="51B7B315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4.00</w:t>
            </w:r>
          </w:p>
        </w:tc>
        <w:tc>
          <w:tcPr>
            <w:tcW w:w="993" w:type="dxa"/>
            <w:shd w:val="clear" w:color="auto" w:fill="auto"/>
          </w:tcPr>
          <w:p w14:paraId="5858BFE7" w14:textId="57D1CF0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5FC6F0DC" w14:textId="6BEB6BA6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49,265</w:t>
            </w:r>
          </w:p>
        </w:tc>
        <w:tc>
          <w:tcPr>
            <w:tcW w:w="991" w:type="dxa"/>
            <w:shd w:val="clear" w:color="auto" w:fill="auto"/>
          </w:tcPr>
          <w:p w14:paraId="6C598EF0" w14:textId="388F18FC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0492302" w14:textId="64BE47BF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0D0EBE0" w14:textId="6B252C85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19F5DCA6" w14:textId="13D3D93B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49,265</w:t>
            </w:r>
          </w:p>
        </w:tc>
      </w:tr>
      <w:tr w:rsidR="000167FE" w:rsidRPr="00D009D8" w14:paraId="59E60209" w14:textId="77777777" w:rsidTr="00147287">
        <w:tc>
          <w:tcPr>
            <w:tcW w:w="2997" w:type="dxa"/>
            <w:shd w:val="clear" w:color="auto" w:fill="auto"/>
          </w:tcPr>
          <w:p w14:paraId="17D08E09" w14:textId="605E7826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ถาบั</w:t>
            </w: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นการเงิน</w:t>
            </w:r>
          </w:p>
        </w:tc>
        <w:tc>
          <w:tcPr>
            <w:tcW w:w="981" w:type="dxa"/>
            <w:shd w:val="clear" w:color="auto" w:fill="auto"/>
          </w:tcPr>
          <w:p w14:paraId="36E5A272" w14:textId="0CCBDB40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6.275</w:t>
            </w:r>
          </w:p>
        </w:tc>
        <w:tc>
          <w:tcPr>
            <w:tcW w:w="993" w:type="dxa"/>
            <w:shd w:val="clear" w:color="auto" w:fill="auto"/>
          </w:tcPr>
          <w:p w14:paraId="2295CB94" w14:textId="270023E0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67AFB046" w14:textId="2804B181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23,596</w:t>
            </w:r>
          </w:p>
        </w:tc>
        <w:tc>
          <w:tcPr>
            <w:tcW w:w="991" w:type="dxa"/>
            <w:shd w:val="clear" w:color="auto" w:fill="auto"/>
          </w:tcPr>
          <w:p w14:paraId="5B25A827" w14:textId="34F3FA80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17,883</w:t>
            </w:r>
          </w:p>
        </w:tc>
        <w:tc>
          <w:tcPr>
            <w:tcW w:w="1020" w:type="dxa"/>
            <w:shd w:val="clear" w:color="auto" w:fill="auto"/>
          </w:tcPr>
          <w:p w14:paraId="71631C47" w14:textId="6E34CBCF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240C463" w14:textId="0C29CC2D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09BAAF5C" w14:textId="0D0BF225" w:rsidR="000167FE" w:rsidRPr="00D009D8" w:rsidRDefault="000167FE" w:rsidP="000167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41,479</w:t>
            </w:r>
          </w:p>
        </w:tc>
      </w:tr>
      <w:tr w:rsidR="000167FE" w:rsidRPr="00D009D8" w14:paraId="5C130CD3" w14:textId="77777777" w:rsidTr="00147287">
        <w:tc>
          <w:tcPr>
            <w:tcW w:w="2997" w:type="dxa"/>
            <w:shd w:val="clear" w:color="auto" w:fill="auto"/>
          </w:tcPr>
          <w:p w14:paraId="67E90B25" w14:textId="77777777" w:rsidR="000167FE" w:rsidRPr="00D009D8" w:rsidRDefault="000167FE" w:rsidP="00016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8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81" w:type="dxa"/>
            <w:shd w:val="clear" w:color="auto" w:fill="auto"/>
          </w:tcPr>
          <w:p w14:paraId="725D6CF8" w14:textId="77777777" w:rsidR="000167FE" w:rsidRPr="00D009D8" w:rsidRDefault="000167FE" w:rsidP="000167FE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052A60D5" w14:textId="4B6D042B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5D16CDF" w14:textId="5B657F65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821,861</w:t>
            </w:r>
          </w:p>
        </w:tc>
        <w:tc>
          <w:tcPr>
            <w:tcW w:w="991" w:type="dxa"/>
            <w:shd w:val="clear" w:color="auto" w:fill="auto"/>
          </w:tcPr>
          <w:p w14:paraId="5C5A9010" w14:textId="7972A95B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17,883</w:t>
            </w:r>
          </w:p>
        </w:tc>
        <w:tc>
          <w:tcPr>
            <w:tcW w:w="1020" w:type="dxa"/>
            <w:shd w:val="clear" w:color="auto" w:fill="auto"/>
          </w:tcPr>
          <w:p w14:paraId="047D13F0" w14:textId="60755220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4D728034" w14:textId="3A8A9684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3CAD3690" w14:textId="51D18512" w:rsidR="000167FE" w:rsidRPr="00D009D8" w:rsidRDefault="000167FE" w:rsidP="000167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10" w:lineRule="exact"/>
              <w:ind w:right="-10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839,744</w:t>
            </w:r>
          </w:p>
        </w:tc>
      </w:tr>
    </w:tbl>
    <w:p w14:paraId="7E93DE50" w14:textId="77777777" w:rsidR="000E73BC" w:rsidRPr="00D009D8" w:rsidRDefault="000E73BC" w:rsidP="00634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rPr>
          <w:sz w:val="26"/>
          <w:szCs w:val="26"/>
          <w:cs/>
        </w:rPr>
      </w:pPr>
      <w:r w:rsidRPr="0083628D"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 xml:space="preserve">  </w:t>
      </w:r>
      <w:r>
        <w:rPr>
          <w:rFonts w:hint="cs"/>
          <w:sz w:val="26"/>
          <w:szCs w:val="26"/>
          <w:cs/>
        </w:rPr>
        <w:t>ไม่รวมค่าเผื่อหนี้สงสัยจะสูญ</w:t>
      </w:r>
    </w:p>
    <w:p w14:paraId="09C4B04E" w14:textId="563500C8" w:rsidR="000E73BC" w:rsidRPr="00D009D8" w:rsidRDefault="001F4417" w:rsidP="000E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6"/>
          <w:szCs w:val="26"/>
          <w:cs/>
        </w:rPr>
      </w:pPr>
      <w:r>
        <w:rPr>
          <w:sz w:val="26"/>
          <w:szCs w:val="26"/>
          <w:vertAlign w:val="superscript"/>
        </w:rPr>
        <w:t>*</w:t>
      </w:r>
      <w:proofErr w:type="gramStart"/>
      <w:r w:rsidR="000E73BC" w:rsidRPr="0083628D">
        <w:rPr>
          <w:sz w:val="26"/>
          <w:szCs w:val="26"/>
          <w:vertAlign w:val="superscript"/>
        </w:rPr>
        <w:t>*</w:t>
      </w:r>
      <w:r w:rsidR="000E73BC">
        <w:rPr>
          <w:sz w:val="26"/>
          <w:szCs w:val="26"/>
        </w:rPr>
        <w:t xml:space="preserve">  </w:t>
      </w:r>
      <w:r w:rsidR="000E73BC">
        <w:rPr>
          <w:rFonts w:hint="cs"/>
          <w:sz w:val="26"/>
          <w:szCs w:val="26"/>
          <w:cs/>
        </w:rPr>
        <w:t>ไม่รวมดอกเบี้ยค้างรับและค่าเผื่อหนี้สงสัยจะสูญ</w:t>
      </w:r>
      <w:proofErr w:type="gramEnd"/>
    </w:p>
    <w:p w14:paraId="59AC62F2" w14:textId="77777777" w:rsidR="000E73BC" w:rsidRPr="000E73BC" w:rsidRDefault="000E73BC" w:rsidP="000E73BC">
      <w:pPr>
        <w:spacing w:line="240" w:lineRule="auto"/>
        <w:rPr>
          <w:sz w:val="2"/>
          <w:szCs w:val="2"/>
        </w:rPr>
      </w:pPr>
    </w:p>
    <w:p w14:paraId="13C2791A" w14:textId="47365F15" w:rsidR="000E73BC" w:rsidRPr="00DD3C51" w:rsidRDefault="000E73BC" w:rsidP="00DD3C51">
      <w:pPr>
        <w:spacing w:line="240" w:lineRule="auto"/>
        <w:rPr>
          <w:sz w:val="2"/>
          <w:szCs w:val="2"/>
        </w:rPr>
      </w:pPr>
    </w:p>
    <w:tbl>
      <w:tblPr>
        <w:tblW w:w="10145" w:type="dxa"/>
        <w:tblInd w:w="360" w:type="dxa"/>
        <w:tblLook w:val="04A0" w:firstRow="1" w:lastRow="0" w:firstColumn="1" w:lastColumn="0" w:noHBand="0" w:noVBand="1"/>
      </w:tblPr>
      <w:tblGrid>
        <w:gridCol w:w="3150"/>
        <w:gridCol w:w="957"/>
        <w:gridCol w:w="926"/>
        <w:gridCol w:w="1009"/>
        <w:gridCol w:w="1072"/>
        <w:gridCol w:w="1009"/>
        <w:gridCol w:w="1009"/>
        <w:gridCol w:w="1013"/>
      </w:tblGrid>
      <w:tr w:rsidR="002C1746" w:rsidRPr="00D009D8" w14:paraId="10F2CFAC" w14:textId="77777777" w:rsidTr="00824437">
        <w:trPr>
          <w:tblHeader/>
        </w:trPr>
        <w:tc>
          <w:tcPr>
            <w:tcW w:w="3150" w:type="dxa"/>
            <w:shd w:val="clear" w:color="auto" w:fill="auto"/>
          </w:tcPr>
          <w:p w14:paraId="1A4038DE" w14:textId="67A47EFE" w:rsidR="002C1746" w:rsidRPr="00D009D8" w:rsidRDefault="002C1746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2CD251D9" w14:textId="77777777" w:rsidR="002C1746" w:rsidRPr="00D009D8" w:rsidRDefault="002C1746" w:rsidP="00BF0F34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6"/>
            <w:shd w:val="clear" w:color="auto" w:fill="auto"/>
          </w:tcPr>
          <w:p w14:paraId="00D54633" w14:textId="2CA8C013" w:rsidR="002C1746" w:rsidRPr="00D009D8" w:rsidRDefault="002C1746" w:rsidP="00BF0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1746" w:rsidRPr="00D009D8" w14:paraId="39AA7368" w14:textId="77777777" w:rsidTr="00824437">
        <w:trPr>
          <w:tblHeader/>
        </w:trPr>
        <w:tc>
          <w:tcPr>
            <w:tcW w:w="3150" w:type="dxa"/>
            <w:shd w:val="clear" w:color="auto" w:fill="auto"/>
          </w:tcPr>
          <w:p w14:paraId="42DAF2F8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64A7F6EC" w14:textId="77777777" w:rsidR="002C1746" w:rsidRPr="00D009D8" w:rsidRDefault="002C1746" w:rsidP="002C1746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AB8ABFB" w14:textId="0B57779B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ระยะเวลาที่ครบกำหนดชำระ</w:t>
            </w:r>
          </w:p>
        </w:tc>
      </w:tr>
      <w:tr w:rsidR="00C010BD" w:rsidRPr="00D009D8" w14:paraId="51031AA3" w14:textId="77777777" w:rsidTr="0082443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E5029C9" w14:textId="3743ED08" w:rsidR="00C010BD" w:rsidRPr="00D009D8" w:rsidRDefault="00C010BD" w:rsidP="005E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957" w:type="dxa"/>
            <w:shd w:val="clear" w:color="auto" w:fill="auto"/>
          </w:tcPr>
          <w:p w14:paraId="1B28EF43" w14:textId="77777777" w:rsidR="00DD3C51" w:rsidRDefault="00DD3C51" w:rsidP="00C010BD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45FCF06" w14:textId="301E72DA" w:rsidR="00C010BD" w:rsidRPr="00D009D8" w:rsidRDefault="00C010BD" w:rsidP="00C010BD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09D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อัตราดอกเบี้ย</w:t>
            </w:r>
            <w:r w:rsidRPr="00D009D8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0A95EC34" w14:textId="1A959FC5" w:rsidR="00C010BD" w:rsidRPr="00D009D8" w:rsidRDefault="00C010BD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34442" w14:textId="36BD6C64" w:rsidR="00C010BD" w:rsidRPr="00D009D8" w:rsidRDefault="00C010BD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009D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009D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E40D" w14:textId="06CB541E" w:rsidR="00C010BD" w:rsidRPr="00D009D8" w:rsidRDefault="00C010BD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D009D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97A2A34" w14:textId="1E57FC90" w:rsidR="00C010BD" w:rsidRPr="00D009D8" w:rsidRDefault="005005D2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009D8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010BD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="00C010BD" w:rsidRPr="00D009D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C010BD" w:rsidRPr="00D009D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485AF" w14:textId="7A353FBA" w:rsidR="00C010BD" w:rsidRPr="00D009D8" w:rsidRDefault="00C010BD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D009D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009D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92FF7" w14:textId="67DAC52B" w:rsidR="00C010BD" w:rsidRPr="00D009D8" w:rsidRDefault="00C010BD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6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ไม่มีกำหนด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1E2B6" w14:textId="77777777" w:rsidR="00C010BD" w:rsidRPr="00D009D8" w:rsidRDefault="00C010BD" w:rsidP="00C01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02FA5" w:rsidRPr="00D009D8" w14:paraId="312F7C1B" w14:textId="77777777" w:rsidTr="00147287">
        <w:trPr>
          <w:tblHeader/>
        </w:trPr>
        <w:tc>
          <w:tcPr>
            <w:tcW w:w="3150" w:type="dxa"/>
            <w:shd w:val="clear" w:color="auto" w:fill="auto"/>
          </w:tcPr>
          <w:p w14:paraId="27B5958D" w14:textId="4AC1564E" w:rsidR="00102FA5" w:rsidRPr="00D009D8" w:rsidRDefault="00102FA5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7C370462" w14:textId="7EF0498D" w:rsidR="00102FA5" w:rsidRPr="00D009D8" w:rsidRDefault="00102FA5" w:rsidP="002C1746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009D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6038" w:type="dxa"/>
            <w:gridSpan w:val="6"/>
            <w:shd w:val="clear" w:color="auto" w:fill="auto"/>
          </w:tcPr>
          <w:p w14:paraId="216EC2AF" w14:textId="7618D12A" w:rsidR="00102FA5" w:rsidRPr="00D009D8" w:rsidRDefault="00102FA5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1746" w:rsidRPr="00D009D8" w14:paraId="0B0C1BF3" w14:textId="77777777" w:rsidTr="00147287">
        <w:tc>
          <w:tcPr>
            <w:tcW w:w="3150" w:type="dxa"/>
            <w:shd w:val="clear" w:color="auto" w:fill="auto"/>
          </w:tcPr>
          <w:p w14:paraId="17EE50E4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D009D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57" w:type="dxa"/>
            <w:shd w:val="clear" w:color="auto" w:fill="auto"/>
          </w:tcPr>
          <w:p w14:paraId="2CA1E6E3" w14:textId="77777777" w:rsidR="002C1746" w:rsidRPr="00D009D8" w:rsidRDefault="002C1746" w:rsidP="002C17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5A2364CF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ADF4AF1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7F5F4D8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6C27592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2564B7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E9591EE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1746" w:rsidRPr="00D009D8" w14:paraId="41166AA1" w14:textId="77777777" w:rsidTr="00147287">
        <w:tc>
          <w:tcPr>
            <w:tcW w:w="3150" w:type="dxa"/>
            <w:shd w:val="clear" w:color="auto" w:fill="auto"/>
          </w:tcPr>
          <w:p w14:paraId="6A98ED80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7" w:type="dxa"/>
            <w:shd w:val="clear" w:color="auto" w:fill="auto"/>
          </w:tcPr>
          <w:p w14:paraId="07DC387F" w14:textId="77777777" w:rsidR="002C1746" w:rsidRPr="00D009D8" w:rsidRDefault="002C1746" w:rsidP="002C17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26701051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342EC566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1AF97CBF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01A7F4F9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236DB7F8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433771D2" w14:textId="77777777" w:rsidR="002C1746" w:rsidRPr="00D009D8" w:rsidRDefault="002C1746" w:rsidP="002C1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7F656E89" w14:textId="77777777" w:rsidTr="00147287">
        <w:tc>
          <w:tcPr>
            <w:tcW w:w="3150" w:type="dxa"/>
            <w:shd w:val="clear" w:color="auto" w:fill="auto"/>
          </w:tcPr>
          <w:p w14:paraId="12A7DB32" w14:textId="5E7DD8E9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7" w:type="dxa"/>
            <w:shd w:val="clear" w:color="auto" w:fill="auto"/>
          </w:tcPr>
          <w:p w14:paraId="4C90C8CE" w14:textId="35763C6F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1.25</w:t>
            </w:r>
          </w:p>
        </w:tc>
        <w:tc>
          <w:tcPr>
            <w:tcW w:w="926" w:type="dxa"/>
            <w:shd w:val="clear" w:color="auto" w:fill="auto"/>
          </w:tcPr>
          <w:p w14:paraId="69747727" w14:textId="22AB04C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17,986</w:t>
            </w:r>
          </w:p>
        </w:tc>
        <w:tc>
          <w:tcPr>
            <w:tcW w:w="1009" w:type="dxa"/>
            <w:shd w:val="clear" w:color="auto" w:fill="auto"/>
          </w:tcPr>
          <w:p w14:paraId="340BF7B9" w14:textId="15E2AFE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78FF43CE" w14:textId="34828BC1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F84E92B" w14:textId="0F38415C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8F2176C" w14:textId="3EF22AB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013" w:type="dxa"/>
            <w:shd w:val="clear" w:color="auto" w:fill="auto"/>
          </w:tcPr>
          <w:p w14:paraId="5A796D5D" w14:textId="3A76036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18,101</w:t>
            </w:r>
          </w:p>
        </w:tc>
      </w:tr>
      <w:tr w:rsidR="00103396" w:rsidRPr="00D009D8" w14:paraId="67D3333A" w14:textId="77777777" w:rsidTr="00147287">
        <w:tc>
          <w:tcPr>
            <w:tcW w:w="3150" w:type="dxa"/>
            <w:shd w:val="clear" w:color="auto" w:fill="auto"/>
          </w:tcPr>
          <w:p w14:paraId="140582D9" w14:textId="1EA9DC2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7" w:type="dxa"/>
            <w:shd w:val="clear" w:color="auto" w:fill="auto"/>
          </w:tcPr>
          <w:p w14:paraId="327988F0" w14:textId="5AD141C5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5.00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17.50</w:t>
            </w:r>
          </w:p>
        </w:tc>
        <w:tc>
          <w:tcPr>
            <w:tcW w:w="926" w:type="dxa"/>
            <w:shd w:val="clear" w:color="auto" w:fill="auto"/>
          </w:tcPr>
          <w:p w14:paraId="7B872B50" w14:textId="6D38C523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B958AE3" w14:textId="56BBF61B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408,074</w:t>
            </w:r>
          </w:p>
        </w:tc>
        <w:tc>
          <w:tcPr>
            <w:tcW w:w="1072" w:type="dxa"/>
            <w:shd w:val="clear" w:color="auto" w:fill="auto"/>
          </w:tcPr>
          <w:p w14:paraId="5D995B80" w14:textId="70748DDF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796,814</w:t>
            </w:r>
          </w:p>
        </w:tc>
        <w:tc>
          <w:tcPr>
            <w:tcW w:w="1009" w:type="dxa"/>
            <w:shd w:val="clear" w:color="auto" w:fill="auto"/>
          </w:tcPr>
          <w:p w14:paraId="536177D0" w14:textId="785EEFA6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1,379</w:t>
            </w:r>
          </w:p>
        </w:tc>
        <w:tc>
          <w:tcPr>
            <w:tcW w:w="1009" w:type="dxa"/>
            <w:shd w:val="clear" w:color="auto" w:fill="auto"/>
          </w:tcPr>
          <w:p w14:paraId="5D3E3D54" w14:textId="37ED980B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7C3A665" w14:textId="6D1C9F6C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1,206,267</w:t>
            </w:r>
          </w:p>
        </w:tc>
      </w:tr>
      <w:tr w:rsidR="00103396" w:rsidRPr="00D009D8" w14:paraId="2C48A757" w14:textId="77777777" w:rsidTr="00147287">
        <w:tc>
          <w:tcPr>
            <w:tcW w:w="3150" w:type="dxa"/>
            <w:shd w:val="clear" w:color="auto" w:fill="auto"/>
          </w:tcPr>
          <w:p w14:paraId="2C611D4D" w14:textId="4CD6680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ลูกหนี้จากการซื้อสิทธิเรียกร้อง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957" w:type="dxa"/>
            <w:shd w:val="clear" w:color="auto" w:fill="auto"/>
          </w:tcPr>
          <w:p w14:paraId="24ADD5A9" w14:textId="0D909735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8.00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13.50</w:t>
            </w:r>
          </w:p>
        </w:tc>
        <w:tc>
          <w:tcPr>
            <w:tcW w:w="926" w:type="dxa"/>
            <w:shd w:val="clear" w:color="auto" w:fill="auto"/>
          </w:tcPr>
          <w:p w14:paraId="3BEA8132" w14:textId="35EFBE3C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E6B3BF9" w14:textId="7E1CF6A1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22,106</w:t>
            </w:r>
          </w:p>
        </w:tc>
        <w:tc>
          <w:tcPr>
            <w:tcW w:w="1072" w:type="dxa"/>
            <w:shd w:val="clear" w:color="auto" w:fill="auto"/>
          </w:tcPr>
          <w:p w14:paraId="0E765F7E" w14:textId="382E7D31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93C38D5" w14:textId="6A85A0A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65D113B" w14:textId="30EEA10F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5B6AD3B5" w14:textId="23704CE8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22,106</w:t>
            </w:r>
          </w:p>
        </w:tc>
      </w:tr>
      <w:tr w:rsidR="00103396" w:rsidRPr="00D009D8" w14:paraId="6E7A7A77" w14:textId="77777777" w:rsidTr="00147287">
        <w:tc>
          <w:tcPr>
            <w:tcW w:w="3150" w:type="dxa"/>
            <w:shd w:val="clear" w:color="auto" w:fill="auto"/>
          </w:tcPr>
          <w:p w14:paraId="7A486D3F" w14:textId="34F7D42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8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 xml:space="preserve"> ลูกหนี้ผ่อนชำระค่าเบี้ย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ประกัน</w:t>
            </w:r>
          </w:p>
        </w:tc>
        <w:tc>
          <w:tcPr>
            <w:tcW w:w="957" w:type="dxa"/>
            <w:shd w:val="clear" w:color="auto" w:fill="auto"/>
          </w:tcPr>
          <w:p w14:paraId="47941661" w14:textId="295F3D3C" w:rsidR="00103396" w:rsidRPr="00673BB1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72B50E5" w14:textId="08A8209D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3CB29DE" w14:textId="4FC661F0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58F61544" w14:textId="6282D230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13657A9F" w14:textId="0C1025B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1DF21D" w14:textId="3E638C7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2DE1FE6" w14:textId="28FE49D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1C522F7A" w14:textId="77777777" w:rsidTr="00147287">
        <w:tc>
          <w:tcPr>
            <w:tcW w:w="3150" w:type="dxa"/>
            <w:shd w:val="clear" w:color="auto" w:fill="auto"/>
          </w:tcPr>
          <w:p w14:paraId="2003CF76" w14:textId="517CC25D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และลูกหนี้เงินให้กู้ยืม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957" w:type="dxa"/>
            <w:shd w:val="clear" w:color="auto" w:fill="auto"/>
          </w:tcPr>
          <w:p w14:paraId="4D3A9D49" w14:textId="397775C9" w:rsidR="00103396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15.00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CB0D4EE" w14:textId="7ECC0B01" w:rsidR="00103396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6E59F62" w14:textId="304FE758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4,786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2201BD0" w14:textId="735925F0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4D7D0A8" w14:textId="3DFF963E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66C8B8F" w14:textId="33FEB337" w:rsidR="00103396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D32AE35" w14:textId="68D94EAC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4,786</w:t>
            </w:r>
          </w:p>
        </w:tc>
      </w:tr>
      <w:tr w:rsidR="00103396" w:rsidRPr="00D009D8" w14:paraId="681009F9" w14:textId="77777777" w:rsidTr="00147287">
        <w:tc>
          <w:tcPr>
            <w:tcW w:w="3150" w:type="dxa"/>
            <w:shd w:val="clear" w:color="auto" w:fill="auto"/>
          </w:tcPr>
          <w:p w14:paraId="6BB9251C" w14:textId="27EB0FBC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สถาบัน</w:t>
            </w: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การเงินระยะยาว</w:t>
            </w:r>
          </w:p>
        </w:tc>
        <w:tc>
          <w:tcPr>
            <w:tcW w:w="957" w:type="dxa"/>
            <w:shd w:val="clear" w:color="auto" w:fill="auto"/>
          </w:tcPr>
          <w:p w14:paraId="38D18302" w14:textId="2A763720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1.19</w:t>
            </w:r>
          </w:p>
        </w:tc>
        <w:tc>
          <w:tcPr>
            <w:tcW w:w="926" w:type="dxa"/>
            <w:shd w:val="clear" w:color="auto" w:fill="auto"/>
          </w:tcPr>
          <w:p w14:paraId="589BA37D" w14:textId="0F696241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5DBE25A" w14:textId="4C54CA0F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4C1730DE" w14:textId="6BD87511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09" w:type="dxa"/>
            <w:shd w:val="clear" w:color="auto" w:fill="auto"/>
          </w:tcPr>
          <w:p w14:paraId="034BFCCE" w14:textId="6A100249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52E25A8" w14:textId="62082322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6676811" w14:textId="0334A721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103396" w:rsidRPr="00D009D8" w14:paraId="4AFEFCA2" w14:textId="77777777" w:rsidTr="00147287">
        <w:tc>
          <w:tcPr>
            <w:tcW w:w="3150" w:type="dxa"/>
            <w:shd w:val="clear" w:color="auto" w:fill="auto"/>
          </w:tcPr>
          <w:p w14:paraId="4A5B7F55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57" w:type="dxa"/>
            <w:shd w:val="clear" w:color="auto" w:fill="auto"/>
          </w:tcPr>
          <w:p w14:paraId="3330AC9B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6D5A9025" w14:textId="4B868FC1" w:rsidR="00103396" w:rsidRPr="00C95F32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5F32">
              <w:rPr>
                <w:rFonts w:ascii="Angsana New" w:hAnsi="Angsana New"/>
                <w:b/>
                <w:bCs/>
                <w:sz w:val="26"/>
                <w:szCs w:val="26"/>
              </w:rPr>
              <w:t>17,986</w:t>
            </w:r>
          </w:p>
        </w:tc>
        <w:tc>
          <w:tcPr>
            <w:tcW w:w="1009" w:type="dxa"/>
            <w:shd w:val="clear" w:color="auto" w:fill="auto"/>
          </w:tcPr>
          <w:p w14:paraId="4658D37A" w14:textId="527EBCBA" w:rsidR="00103396" w:rsidRPr="00C95F32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5F32">
              <w:rPr>
                <w:rFonts w:ascii="Angsana New" w:hAnsi="Angsana New"/>
                <w:b/>
                <w:bCs/>
                <w:sz w:val="26"/>
                <w:szCs w:val="26"/>
              </w:rPr>
              <w:t>434,966</w:t>
            </w:r>
          </w:p>
        </w:tc>
        <w:tc>
          <w:tcPr>
            <w:tcW w:w="1072" w:type="dxa"/>
            <w:shd w:val="clear" w:color="auto" w:fill="auto"/>
          </w:tcPr>
          <w:p w14:paraId="50E77C15" w14:textId="004AF9A8" w:rsidR="00103396" w:rsidRPr="00C95F32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5F32">
              <w:rPr>
                <w:rFonts w:ascii="Angsana New" w:hAnsi="Angsana New"/>
                <w:b/>
                <w:bCs/>
                <w:sz w:val="26"/>
                <w:szCs w:val="26"/>
              </w:rPr>
              <w:t>797,814</w:t>
            </w:r>
          </w:p>
        </w:tc>
        <w:tc>
          <w:tcPr>
            <w:tcW w:w="1009" w:type="dxa"/>
            <w:shd w:val="clear" w:color="auto" w:fill="auto"/>
          </w:tcPr>
          <w:p w14:paraId="427BF097" w14:textId="109D7A7C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1,379</w:t>
            </w:r>
          </w:p>
        </w:tc>
        <w:tc>
          <w:tcPr>
            <w:tcW w:w="1009" w:type="dxa"/>
            <w:shd w:val="clear" w:color="auto" w:fill="auto"/>
          </w:tcPr>
          <w:p w14:paraId="27C9AAB2" w14:textId="660A65BB" w:rsidR="00103396" w:rsidRPr="00C95F32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5F32">
              <w:rPr>
                <w:rFonts w:ascii="Angsana New" w:hAnsi="Angsana New"/>
                <w:b/>
                <w:bCs/>
                <w:sz w:val="26"/>
                <w:szCs w:val="26"/>
              </w:rPr>
              <w:t>115</w:t>
            </w:r>
          </w:p>
        </w:tc>
        <w:tc>
          <w:tcPr>
            <w:tcW w:w="1013" w:type="dxa"/>
            <w:shd w:val="clear" w:color="auto" w:fill="auto"/>
          </w:tcPr>
          <w:p w14:paraId="7EA64055" w14:textId="23BFC806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252,260</w:t>
            </w:r>
          </w:p>
        </w:tc>
      </w:tr>
      <w:tr w:rsidR="00103396" w:rsidRPr="00D009D8" w14:paraId="62785AB4" w14:textId="77777777" w:rsidTr="00147287">
        <w:tc>
          <w:tcPr>
            <w:tcW w:w="3150" w:type="dxa"/>
            <w:shd w:val="clear" w:color="auto" w:fill="auto"/>
          </w:tcPr>
          <w:p w14:paraId="332EA127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1EE927E4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71AC1DAF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2FBA3D4" w14:textId="3E5C6BDA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4A335118" w14:textId="522707A0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2FFFB10" w14:textId="5746CCAE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14F79D0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41011B12" w14:textId="2ACEB6C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03396" w:rsidRPr="00D009D8" w14:paraId="0F9A0F85" w14:textId="77777777" w:rsidTr="00147287">
        <w:tc>
          <w:tcPr>
            <w:tcW w:w="3150" w:type="dxa"/>
            <w:shd w:val="clear" w:color="auto" w:fill="auto"/>
          </w:tcPr>
          <w:p w14:paraId="3E3C8B13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7" w:type="dxa"/>
            <w:shd w:val="clear" w:color="auto" w:fill="auto"/>
          </w:tcPr>
          <w:p w14:paraId="33B03005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092EFAAC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A535D91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057D0355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14B0040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05555AC4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687B791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03396" w:rsidRPr="00D009D8" w14:paraId="2A6E0AE4" w14:textId="77777777" w:rsidTr="00147287">
        <w:tc>
          <w:tcPr>
            <w:tcW w:w="3150" w:type="dxa"/>
            <w:shd w:val="clear" w:color="auto" w:fill="auto"/>
          </w:tcPr>
          <w:p w14:paraId="24520CA1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7" w:type="dxa"/>
            <w:shd w:val="clear" w:color="auto" w:fill="auto"/>
          </w:tcPr>
          <w:p w14:paraId="7ABB2F83" w14:textId="119A53C1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2.55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>4.00</w:t>
            </w:r>
          </w:p>
        </w:tc>
        <w:tc>
          <w:tcPr>
            <w:tcW w:w="926" w:type="dxa"/>
            <w:shd w:val="clear" w:color="auto" w:fill="auto"/>
          </w:tcPr>
          <w:p w14:paraId="7A1AA92D" w14:textId="58EB037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BD91576" w14:textId="367BC0C0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362,250</w:t>
            </w:r>
          </w:p>
        </w:tc>
        <w:tc>
          <w:tcPr>
            <w:tcW w:w="1072" w:type="dxa"/>
            <w:shd w:val="clear" w:color="auto" w:fill="auto"/>
          </w:tcPr>
          <w:p w14:paraId="1E10AC16" w14:textId="449E5639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D7CB78A" w14:textId="095EA5B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499E801" w14:textId="14950648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F661631" w14:textId="0F07611A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362,250</w:t>
            </w:r>
          </w:p>
        </w:tc>
      </w:tr>
      <w:tr w:rsidR="00103396" w:rsidRPr="00D009D8" w14:paraId="41ABE693" w14:textId="77777777" w:rsidTr="00147287">
        <w:tc>
          <w:tcPr>
            <w:tcW w:w="3150" w:type="dxa"/>
            <w:shd w:val="clear" w:color="auto" w:fill="auto"/>
          </w:tcPr>
          <w:p w14:paraId="5AA487AF" w14:textId="77777777" w:rsidR="00103396" w:rsidRPr="00C010BD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6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010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957" w:type="dxa"/>
            <w:shd w:val="clear" w:color="auto" w:fill="auto"/>
          </w:tcPr>
          <w:p w14:paraId="74F62544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22009E63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0CC8F909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35E2EB9A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7C1F02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62810A4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2A134E34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03396" w:rsidRPr="00D009D8" w14:paraId="3AA40F58" w14:textId="77777777" w:rsidTr="00147287">
        <w:tc>
          <w:tcPr>
            <w:tcW w:w="3150" w:type="dxa"/>
            <w:shd w:val="clear" w:color="auto" w:fill="auto"/>
          </w:tcPr>
          <w:p w14:paraId="7AB96C64" w14:textId="77777777" w:rsidR="00103396" w:rsidRPr="00C010BD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C010BD">
              <w:rPr>
                <w:rFonts w:ascii="Angsana New" w:hAnsi="Angsana New" w:hint="cs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957" w:type="dxa"/>
            <w:shd w:val="clear" w:color="auto" w:fill="auto"/>
          </w:tcPr>
          <w:p w14:paraId="3680341C" w14:textId="57034CDE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3.50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</w:rPr>
              <w:t>4.00</w:t>
            </w:r>
          </w:p>
        </w:tc>
        <w:tc>
          <w:tcPr>
            <w:tcW w:w="926" w:type="dxa"/>
            <w:shd w:val="clear" w:color="auto" w:fill="auto"/>
          </w:tcPr>
          <w:p w14:paraId="6F5BF2B5" w14:textId="58EE743A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79,500</w:t>
            </w:r>
          </w:p>
        </w:tc>
        <w:tc>
          <w:tcPr>
            <w:tcW w:w="1009" w:type="dxa"/>
            <w:shd w:val="clear" w:color="auto" w:fill="auto"/>
          </w:tcPr>
          <w:p w14:paraId="357AF01B" w14:textId="167F292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43B54AB3" w14:textId="07ECF0DB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3BF64D3" w14:textId="27E0AC7F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08B9CD7" w14:textId="341EABA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70CA1B2" w14:textId="4E17239E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79,500</w:t>
            </w:r>
          </w:p>
        </w:tc>
      </w:tr>
      <w:tr w:rsidR="00103396" w:rsidRPr="00D009D8" w14:paraId="0F6BB510" w14:textId="77777777" w:rsidTr="00147287">
        <w:tc>
          <w:tcPr>
            <w:tcW w:w="3150" w:type="dxa"/>
            <w:shd w:val="clear" w:color="auto" w:fill="auto"/>
          </w:tcPr>
          <w:p w14:paraId="42ED692D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57" w:type="dxa"/>
            <w:shd w:val="clear" w:color="auto" w:fill="auto"/>
          </w:tcPr>
          <w:p w14:paraId="28E8C4C2" w14:textId="65D6409C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4.00</w:t>
            </w:r>
          </w:p>
        </w:tc>
        <w:tc>
          <w:tcPr>
            <w:tcW w:w="926" w:type="dxa"/>
            <w:shd w:val="clear" w:color="auto" w:fill="auto"/>
          </w:tcPr>
          <w:p w14:paraId="04D0FF0D" w14:textId="4EEDB5F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0D54E84" w14:textId="2E462E68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72" w:type="dxa"/>
            <w:shd w:val="clear" w:color="auto" w:fill="auto"/>
          </w:tcPr>
          <w:p w14:paraId="05EA0B28" w14:textId="556F15BC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D645188" w14:textId="21A1B1DA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C98BBB9" w14:textId="1E7DE91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A66A8EF" w14:textId="5330C8E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103396" w:rsidRPr="00D009D8" w14:paraId="1FD653E4" w14:textId="77777777" w:rsidTr="00147287">
        <w:tc>
          <w:tcPr>
            <w:tcW w:w="3150" w:type="dxa"/>
            <w:shd w:val="clear" w:color="auto" w:fill="auto"/>
          </w:tcPr>
          <w:p w14:paraId="320DF14B" w14:textId="0302184F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ถาบั</w:t>
            </w: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นการเงิน</w:t>
            </w:r>
          </w:p>
        </w:tc>
        <w:tc>
          <w:tcPr>
            <w:tcW w:w="957" w:type="dxa"/>
            <w:shd w:val="clear" w:color="auto" w:fill="auto"/>
          </w:tcPr>
          <w:p w14:paraId="5BEE92DA" w14:textId="232BA8E9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4.275</w:t>
            </w:r>
          </w:p>
        </w:tc>
        <w:tc>
          <w:tcPr>
            <w:tcW w:w="926" w:type="dxa"/>
            <w:shd w:val="clear" w:color="auto" w:fill="auto"/>
          </w:tcPr>
          <w:p w14:paraId="6A848F68" w14:textId="106A262A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7A7E7D4B" w14:textId="1197C4B9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50,630</w:t>
            </w:r>
          </w:p>
        </w:tc>
        <w:tc>
          <w:tcPr>
            <w:tcW w:w="1072" w:type="dxa"/>
            <w:shd w:val="clear" w:color="auto" w:fill="auto"/>
          </w:tcPr>
          <w:p w14:paraId="5B6B9FF0" w14:textId="0662A448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112,245</w:t>
            </w:r>
          </w:p>
        </w:tc>
        <w:tc>
          <w:tcPr>
            <w:tcW w:w="1009" w:type="dxa"/>
            <w:shd w:val="clear" w:color="auto" w:fill="auto"/>
          </w:tcPr>
          <w:p w14:paraId="1AC91EA7" w14:textId="1145250B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0A9B14E" w14:textId="5F6325C3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903BF7F" w14:textId="24AAC408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162,875</w:t>
            </w:r>
          </w:p>
        </w:tc>
      </w:tr>
      <w:tr w:rsidR="00103396" w:rsidRPr="00D009D8" w14:paraId="39FF0103" w14:textId="77777777" w:rsidTr="00147287">
        <w:tc>
          <w:tcPr>
            <w:tcW w:w="3150" w:type="dxa"/>
            <w:shd w:val="clear" w:color="auto" w:fill="auto"/>
          </w:tcPr>
          <w:p w14:paraId="7C5D02E7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57" w:type="dxa"/>
            <w:shd w:val="clear" w:color="auto" w:fill="auto"/>
          </w:tcPr>
          <w:p w14:paraId="17455726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5A2D10C3" w14:textId="01AAEC4C" w:rsidR="00103396" w:rsidRPr="00DA5A25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5A25">
              <w:rPr>
                <w:rFonts w:ascii="Angsana New" w:hAnsi="Angsana New"/>
                <w:b/>
                <w:bCs/>
                <w:sz w:val="26"/>
                <w:szCs w:val="26"/>
              </w:rPr>
              <w:t>79,500</w:t>
            </w:r>
          </w:p>
        </w:tc>
        <w:tc>
          <w:tcPr>
            <w:tcW w:w="1009" w:type="dxa"/>
            <w:shd w:val="clear" w:color="auto" w:fill="auto"/>
          </w:tcPr>
          <w:p w14:paraId="0DE8FF61" w14:textId="3E42A1F7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432,880</w:t>
            </w:r>
          </w:p>
        </w:tc>
        <w:tc>
          <w:tcPr>
            <w:tcW w:w="1072" w:type="dxa"/>
            <w:shd w:val="clear" w:color="auto" w:fill="auto"/>
          </w:tcPr>
          <w:p w14:paraId="3233699E" w14:textId="19084849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112,245</w:t>
            </w:r>
          </w:p>
        </w:tc>
        <w:tc>
          <w:tcPr>
            <w:tcW w:w="1009" w:type="dxa"/>
            <w:shd w:val="clear" w:color="auto" w:fill="auto"/>
          </w:tcPr>
          <w:p w14:paraId="160B9715" w14:textId="6DC9C686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5AFB168" w14:textId="79AC9BF4" w:rsidR="00103396" w:rsidRPr="00DA5A25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5A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5035C623" w14:textId="56ADB583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624,625</w:t>
            </w:r>
          </w:p>
        </w:tc>
      </w:tr>
      <w:tr w:rsidR="00103396" w:rsidRPr="00D009D8" w14:paraId="45DA9F9D" w14:textId="77777777" w:rsidTr="00147287">
        <w:tc>
          <w:tcPr>
            <w:tcW w:w="3150" w:type="dxa"/>
            <w:shd w:val="clear" w:color="auto" w:fill="auto"/>
          </w:tcPr>
          <w:p w14:paraId="06D690D5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707EEC74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50421D5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36D897A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63615476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0BDD54D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5DACAC89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4463DB23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03396" w:rsidRPr="00D009D8" w14:paraId="19325931" w14:textId="77777777" w:rsidTr="00147287">
        <w:tc>
          <w:tcPr>
            <w:tcW w:w="3150" w:type="dxa"/>
            <w:shd w:val="clear" w:color="auto" w:fill="auto"/>
          </w:tcPr>
          <w:p w14:paraId="6F2A11F7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957" w:type="dxa"/>
            <w:shd w:val="clear" w:color="auto" w:fill="auto"/>
          </w:tcPr>
          <w:p w14:paraId="3C0018F5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6ACA3BF4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B6AEE62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67D144C2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31A29BF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4DC070E2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6AB7688A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03396" w:rsidRPr="00D009D8" w14:paraId="6412AE6A" w14:textId="77777777" w:rsidTr="00147287">
        <w:tc>
          <w:tcPr>
            <w:tcW w:w="3150" w:type="dxa"/>
            <w:shd w:val="clear" w:color="auto" w:fill="auto"/>
          </w:tcPr>
          <w:p w14:paraId="3B946539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7" w:type="dxa"/>
            <w:shd w:val="clear" w:color="auto" w:fill="auto"/>
          </w:tcPr>
          <w:p w14:paraId="46FC0CEE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4E88DC67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37C425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1E0C7AA3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51A3068C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763F041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6A8DFC3D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21538A14" w14:textId="77777777" w:rsidTr="00147287">
        <w:tc>
          <w:tcPr>
            <w:tcW w:w="3150" w:type="dxa"/>
            <w:shd w:val="clear" w:color="auto" w:fill="auto"/>
          </w:tcPr>
          <w:p w14:paraId="0C9788ED" w14:textId="23BA3FC6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7" w:type="dxa"/>
            <w:shd w:val="clear" w:color="auto" w:fill="auto"/>
          </w:tcPr>
          <w:p w14:paraId="2C6C9922" w14:textId="4BD2B35F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0.00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1.25</w:t>
            </w:r>
          </w:p>
        </w:tc>
        <w:tc>
          <w:tcPr>
            <w:tcW w:w="926" w:type="dxa"/>
            <w:shd w:val="clear" w:color="auto" w:fill="auto"/>
          </w:tcPr>
          <w:p w14:paraId="5D3B6732" w14:textId="04A5AB2C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16,472</w:t>
            </w:r>
          </w:p>
        </w:tc>
        <w:tc>
          <w:tcPr>
            <w:tcW w:w="1009" w:type="dxa"/>
            <w:shd w:val="clear" w:color="auto" w:fill="auto"/>
          </w:tcPr>
          <w:p w14:paraId="4AF2CBB2" w14:textId="62A46CA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5F7D4008" w14:textId="58E85ECA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30E60F9" w14:textId="65894059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9AB2A24" w14:textId="1C1BDCD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013" w:type="dxa"/>
            <w:shd w:val="clear" w:color="auto" w:fill="auto"/>
          </w:tcPr>
          <w:p w14:paraId="767C8051" w14:textId="4AE4BD58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16,514</w:t>
            </w:r>
          </w:p>
        </w:tc>
      </w:tr>
      <w:tr w:rsidR="00103396" w:rsidRPr="00D009D8" w14:paraId="6E68A58A" w14:textId="77777777" w:rsidTr="00147287">
        <w:tc>
          <w:tcPr>
            <w:tcW w:w="3150" w:type="dxa"/>
            <w:shd w:val="clear" w:color="auto" w:fill="auto"/>
          </w:tcPr>
          <w:p w14:paraId="3BB9F4D2" w14:textId="3D79F6C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957" w:type="dxa"/>
            <w:shd w:val="clear" w:color="auto" w:fill="auto"/>
          </w:tcPr>
          <w:p w14:paraId="67F1EDBC" w14:textId="1AF36C94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5.00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17.50</w:t>
            </w:r>
          </w:p>
        </w:tc>
        <w:tc>
          <w:tcPr>
            <w:tcW w:w="926" w:type="dxa"/>
            <w:shd w:val="clear" w:color="auto" w:fill="auto"/>
          </w:tcPr>
          <w:p w14:paraId="473A3025" w14:textId="2313729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E55D608" w14:textId="03FD609B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341,646</w:t>
            </w:r>
          </w:p>
        </w:tc>
        <w:tc>
          <w:tcPr>
            <w:tcW w:w="1072" w:type="dxa"/>
            <w:shd w:val="clear" w:color="auto" w:fill="auto"/>
          </w:tcPr>
          <w:p w14:paraId="5D274D4F" w14:textId="2A6FD07C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748,763</w:t>
            </w:r>
          </w:p>
        </w:tc>
        <w:tc>
          <w:tcPr>
            <w:tcW w:w="1009" w:type="dxa"/>
            <w:shd w:val="clear" w:color="auto" w:fill="auto"/>
          </w:tcPr>
          <w:p w14:paraId="3C7FD02B" w14:textId="1E9DE50A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009" w:type="dxa"/>
            <w:shd w:val="clear" w:color="auto" w:fill="auto"/>
          </w:tcPr>
          <w:p w14:paraId="0E61E5BB" w14:textId="1A528C7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5CB6DDD2" w14:textId="2A6868C1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1,091,165</w:t>
            </w:r>
          </w:p>
        </w:tc>
      </w:tr>
      <w:tr w:rsidR="00103396" w:rsidRPr="00D009D8" w14:paraId="5252DB82" w14:textId="77777777" w:rsidTr="00147287">
        <w:tc>
          <w:tcPr>
            <w:tcW w:w="3150" w:type="dxa"/>
            <w:shd w:val="clear" w:color="auto" w:fill="auto"/>
          </w:tcPr>
          <w:p w14:paraId="3FA3A0AF" w14:textId="0AFD179F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ลูกหนี้จากการซื้อสิทธิเรียกร้อง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957" w:type="dxa"/>
            <w:shd w:val="clear" w:color="auto" w:fill="auto"/>
          </w:tcPr>
          <w:p w14:paraId="035835AA" w14:textId="1B847CD9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8.00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13.50</w:t>
            </w:r>
          </w:p>
        </w:tc>
        <w:tc>
          <w:tcPr>
            <w:tcW w:w="926" w:type="dxa"/>
            <w:shd w:val="clear" w:color="auto" w:fill="auto"/>
          </w:tcPr>
          <w:p w14:paraId="6A0F774C" w14:textId="3C1FC99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E6095D1" w14:textId="02878FD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2,236</w:t>
            </w:r>
          </w:p>
        </w:tc>
        <w:tc>
          <w:tcPr>
            <w:tcW w:w="1072" w:type="dxa"/>
            <w:shd w:val="clear" w:color="auto" w:fill="auto"/>
          </w:tcPr>
          <w:p w14:paraId="311F2B75" w14:textId="25A5781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0438604" w14:textId="57FC7CB8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978FF33" w14:textId="4B125BA4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1E326C4" w14:textId="0C498D71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2,236</w:t>
            </w:r>
          </w:p>
        </w:tc>
      </w:tr>
      <w:tr w:rsidR="00103396" w:rsidRPr="00D009D8" w14:paraId="2E6AD888" w14:textId="77777777" w:rsidTr="00147287">
        <w:tc>
          <w:tcPr>
            <w:tcW w:w="3150" w:type="dxa"/>
            <w:shd w:val="clear" w:color="auto" w:fill="auto"/>
          </w:tcPr>
          <w:p w14:paraId="4FBBEDCE" w14:textId="77777777" w:rsidR="00103396" w:rsidRPr="00FD5666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59"/>
              <w:rPr>
                <w:rFonts w:ascii="Angsana New" w:hAnsi="Angsana New"/>
                <w:spacing w:val="-12"/>
                <w:sz w:val="26"/>
                <w:szCs w:val="26"/>
                <w:cs/>
              </w:rPr>
            </w:pPr>
            <w:r w:rsidRPr="00FD5666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ลูกหนี้อื่น - ลูกหนี้ผ่อนชำระค่าเบี้ยประกัน</w:t>
            </w:r>
          </w:p>
        </w:tc>
        <w:tc>
          <w:tcPr>
            <w:tcW w:w="957" w:type="dxa"/>
            <w:shd w:val="clear" w:color="auto" w:fill="auto"/>
          </w:tcPr>
          <w:p w14:paraId="779EE108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252BF102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21C9B25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308CF879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45D1C92C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1C1F7FB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F745EE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484016C1" w14:textId="77777777" w:rsidTr="00147287">
        <w:tc>
          <w:tcPr>
            <w:tcW w:w="3150" w:type="dxa"/>
            <w:shd w:val="clear" w:color="auto" w:fill="auto"/>
          </w:tcPr>
          <w:p w14:paraId="5401ADD9" w14:textId="7286EE89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 xml:space="preserve">   และลูกหนี้เงินให้กู้ยืม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3628D">
              <w:rPr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957" w:type="dxa"/>
            <w:shd w:val="clear" w:color="auto" w:fill="auto"/>
          </w:tcPr>
          <w:p w14:paraId="5F7752DE" w14:textId="2F11C1F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15.00</w:t>
            </w:r>
          </w:p>
        </w:tc>
        <w:tc>
          <w:tcPr>
            <w:tcW w:w="926" w:type="dxa"/>
            <w:shd w:val="clear" w:color="auto" w:fill="auto"/>
          </w:tcPr>
          <w:p w14:paraId="7FB30435" w14:textId="2A84C12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1B5653C" w14:textId="7CC3DF6B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2,708</w:t>
            </w:r>
          </w:p>
        </w:tc>
        <w:tc>
          <w:tcPr>
            <w:tcW w:w="1072" w:type="dxa"/>
            <w:shd w:val="clear" w:color="auto" w:fill="auto"/>
          </w:tcPr>
          <w:p w14:paraId="59A05910" w14:textId="015F14FE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E816FDA" w14:textId="37B51756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6ACD989" w14:textId="048DD2A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5022205B" w14:textId="394D0786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2,708</w:t>
            </w:r>
          </w:p>
        </w:tc>
      </w:tr>
      <w:tr w:rsidR="00103396" w:rsidRPr="00D009D8" w14:paraId="2E092694" w14:textId="77777777" w:rsidTr="00147287">
        <w:tc>
          <w:tcPr>
            <w:tcW w:w="3150" w:type="dxa"/>
            <w:shd w:val="clear" w:color="auto" w:fill="auto"/>
          </w:tcPr>
          <w:p w14:paraId="5DB5BFD4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เงินฝากสถาบันการเงินระยะยาว</w:t>
            </w:r>
          </w:p>
        </w:tc>
        <w:tc>
          <w:tcPr>
            <w:tcW w:w="957" w:type="dxa"/>
            <w:shd w:val="clear" w:color="auto" w:fill="auto"/>
          </w:tcPr>
          <w:p w14:paraId="208D206D" w14:textId="292DFEB3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1.19</w:t>
            </w:r>
          </w:p>
        </w:tc>
        <w:tc>
          <w:tcPr>
            <w:tcW w:w="926" w:type="dxa"/>
            <w:shd w:val="clear" w:color="auto" w:fill="auto"/>
          </w:tcPr>
          <w:p w14:paraId="6121CB77" w14:textId="41F2CA36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8877436" w14:textId="5B267758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30692E0B" w14:textId="6DBD58BC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09" w:type="dxa"/>
            <w:shd w:val="clear" w:color="auto" w:fill="auto"/>
          </w:tcPr>
          <w:p w14:paraId="0EF365A7" w14:textId="14022879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A8F8200" w14:textId="18154F3F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5E7AF4AB" w14:textId="31D76D52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103396" w:rsidRPr="00D009D8" w14:paraId="5606A198" w14:textId="77777777" w:rsidTr="00147287">
        <w:tc>
          <w:tcPr>
            <w:tcW w:w="3150" w:type="dxa"/>
            <w:shd w:val="clear" w:color="auto" w:fill="auto"/>
          </w:tcPr>
          <w:p w14:paraId="3019C92B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57" w:type="dxa"/>
            <w:shd w:val="clear" w:color="auto" w:fill="auto"/>
          </w:tcPr>
          <w:p w14:paraId="68474272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10CD08BA" w14:textId="64E1319E" w:rsidR="00103396" w:rsidRPr="00DA5A25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5A25">
              <w:rPr>
                <w:rFonts w:ascii="Angsana New" w:hAnsi="Angsana New"/>
                <w:b/>
                <w:bCs/>
                <w:sz w:val="26"/>
                <w:szCs w:val="26"/>
              </w:rPr>
              <w:t>16,472</w:t>
            </w:r>
          </w:p>
        </w:tc>
        <w:tc>
          <w:tcPr>
            <w:tcW w:w="1009" w:type="dxa"/>
            <w:shd w:val="clear" w:color="auto" w:fill="auto"/>
          </w:tcPr>
          <w:p w14:paraId="24D47DF8" w14:textId="3089A195" w:rsidR="00103396" w:rsidRPr="00DA5A25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5A25">
              <w:rPr>
                <w:rFonts w:ascii="Angsana New" w:hAnsi="Angsana New"/>
                <w:b/>
                <w:bCs/>
                <w:sz w:val="26"/>
                <w:szCs w:val="26"/>
              </w:rPr>
              <w:t>346,590</w:t>
            </w:r>
          </w:p>
        </w:tc>
        <w:tc>
          <w:tcPr>
            <w:tcW w:w="1072" w:type="dxa"/>
            <w:shd w:val="clear" w:color="auto" w:fill="auto"/>
          </w:tcPr>
          <w:p w14:paraId="762F2707" w14:textId="0B73F7DE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749,763</w:t>
            </w:r>
          </w:p>
        </w:tc>
        <w:tc>
          <w:tcPr>
            <w:tcW w:w="1009" w:type="dxa"/>
            <w:shd w:val="clear" w:color="auto" w:fill="auto"/>
          </w:tcPr>
          <w:p w14:paraId="394F66F6" w14:textId="021031C2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1009" w:type="dxa"/>
            <w:shd w:val="clear" w:color="auto" w:fill="auto"/>
          </w:tcPr>
          <w:p w14:paraId="362DC056" w14:textId="5C829184" w:rsidR="00103396" w:rsidRPr="00DA5A25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5A25"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1013" w:type="dxa"/>
            <w:shd w:val="clear" w:color="auto" w:fill="auto"/>
          </w:tcPr>
          <w:p w14:paraId="14387C56" w14:textId="6D5FC5ED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1,113,623</w:t>
            </w:r>
          </w:p>
        </w:tc>
      </w:tr>
      <w:tr w:rsidR="00103396" w:rsidRPr="00D009D8" w14:paraId="128EAAED" w14:textId="77777777" w:rsidTr="00147287">
        <w:tc>
          <w:tcPr>
            <w:tcW w:w="3150" w:type="dxa"/>
            <w:shd w:val="clear" w:color="auto" w:fill="auto"/>
          </w:tcPr>
          <w:p w14:paraId="57722074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5053F2FB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3F9D7627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6CA9062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6A0F29E5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0E0EA2EC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628CE12B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51A7199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1A031B96" w14:textId="77777777" w:rsidTr="00147287">
        <w:tc>
          <w:tcPr>
            <w:tcW w:w="3150" w:type="dxa"/>
            <w:shd w:val="clear" w:color="auto" w:fill="auto"/>
          </w:tcPr>
          <w:p w14:paraId="184F136C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2CA8E463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664E85C0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6D6E0425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30A1E0C6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4D38E3F8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1A8E8B58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6984782C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7A9A1958" w14:textId="77777777" w:rsidTr="00147287">
        <w:tc>
          <w:tcPr>
            <w:tcW w:w="3150" w:type="dxa"/>
            <w:shd w:val="clear" w:color="auto" w:fill="auto"/>
          </w:tcPr>
          <w:p w14:paraId="2A67224D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519BBE56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5EE1DC55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9CE82B8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22799E85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2EC30758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0AFD8933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B850EEB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14522DB3" w14:textId="77777777" w:rsidTr="00147287">
        <w:tc>
          <w:tcPr>
            <w:tcW w:w="3150" w:type="dxa"/>
            <w:shd w:val="clear" w:color="auto" w:fill="auto"/>
          </w:tcPr>
          <w:p w14:paraId="1D1A684F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19206F06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0C50083C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75588B1C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60DD9C8B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30CB6593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06049385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89C03FE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63F9615A" w14:textId="77777777" w:rsidTr="00147287">
        <w:tc>
          <w:tcPr>
            <w:tcW w:w="3150" w:type="dxa"/>
            <w:shd w:val="clear" w:color="auto" w:fill="auto"/>
          </w:tcPr>
          <w:p w14:paraId="0640087D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57" w:type="dxa"/>
            <w:shd w:val="clear" w:color="auto" w:fill="auto"/>
          </w:tcPr>
          <w:p w14:paraId="61925456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45BA5889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18E34BD3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5E45F87A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48E36F29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582C63A4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9F76C0F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7E99F7EF" w14:textId="77777777" w:rsidTr="00147287">
        <w:tc>
          <w:tcPr>
            <w:tcW w:w="3150" w:type="dxa"/>
            <w:shd w:val="clear" w:color="auto" w:fill="auto"/>
          </w:tcPr>
          <w:p w14:paraId="711894BB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7" w:type="dxa"/>
            <w:shd w:val="clear" w:color="auto" w:fill="auto"/>
          </w:tcPr>
          <w:p w14:paraId="570EBE5F" w14:textId="221EFD14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2.55 </w:t>
            </w:r>
            <w:r w:rsidR="00A43867" w:rsidRPr="0030557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5.025</w:t>
            </w:r>
          </w:p>
        </w:tc>
        <w:tc>
          <w:tcPr>
            <w:tcW w:w="926" w:type="dxa"/>
            <w:shd w:val="clear" w:color="auto" w:fill="auto"/>
          </w:tcPr>
          <w:p w14:paraId="6BAA26D7" w14:textId="0E390A83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79A0E842" w14:textId="26E27D0B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679,000</w:t>
            </w:r>
          </w:p>
        </w:tc>
        <w:tc>
          <w:tcPr>
            <w:tcW w:w="1072" w:type="dxa"/>
            <w:shd w:val="clear" w:color="auto" w:fill="auto"/>
          </w:tcPr>
          <w:p w14:paraId="3A95B590" w14:textId="59E3E4DD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2A1ED86" w14:textId="16CFD24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922019A" w14:textId="52A66D1A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8A43534" w14:textId="3DC26EB1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679,000</w:t>
            </w:r>
          </w:p>
        </w:tc>
      </w:tr>
      <w:tr w:rsidR="00103396" w:rsidRPr="00D009D8" w14:paraId="39F9DAE6" w14:textId="77777777" w:rsidTr="00147287">
        <w:tc>
          <w:tcPr>
            <w:tcW w:w="3150" w:type="dxa"/>
            <w:shd w:val="clear" w:color="auto" w:fill="auto"/>
          </w:tcPr>
          <w:p w14:paraId="73C9892D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59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เงินกู้ยืมระยะสั้นจากบุคคลและกิจการ</w:t>
            </w:r>
          </w:p>
        </w:tc>
        <w:tc>
          <w:tcPr>
            <w:tcW w:w="957" w:type="dxa"/>
            <w:shd w:val="clear" w:color="auto" w:fill="auto"/>
          </w:tcPr>
          <w:p w14:paraId="15A07F35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493CD178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9" w:type="dxa"/>
            <w:shd w:val="clear" w:color="auto" w:fill="auto"/>
          </w:tcPr>
          <w:p w14:paraId="3D3CD1CB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</w:tcPr>
          <w:p w14:paraId="5048F49D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4D562AF6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7DBB0D95" w14:textId="55B45FDA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0C0514C1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3396" w:rsidRPr="00D009D8" w14:paraId="22DBA460" w14:textId="77777777" w:rsidTr="00147287">
        <w:tc>
          <w:tcPr>
            <w:tcW w:w="3150" w:type="dxa"/>
            <w:shd w:val="clear" w:color="auto" w:fill="auto"/>
          </w:tcPr>
          <w:p w14:paraId="414F7888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957" w:type="dxa"/>
            <w:shd w:val="clear" w:color="auto" w:fill="auto"/>
          </w:tcPr>
          <w:p w14:paraId="20CFBE1E" w14:textId="489DD088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4.00</w:t>
            </w:r>
          </w:p>
        </w:tc>
        <w:tc>
          <w:tcPr>
            <w:tcW w:w="926" w:type="dxa"/>
            <w:shd w:val="clear" w:color="auto" w:fill="auto"/>
          </w:tcPr>
          <w:p w14:paraId="5CBD4E07" w14:textId="033A6EF3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567472B" w14:textId="671D5D08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072" w:type="dxa"/>
            <w:shd w:val="clear" w:color="auto" w:fill="auto"/>
          </w:tcPr>
          <w:p w14:paraId="2A30E014" w14:textId="6C86E8D9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AA12DD8" w14:textId="0E9FD11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4687642" w14:textId="03CE0D22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68DA40F" w14:textId="2424DD09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</w:tr>
      <w:tr w:rsidR="00103396" w:rsidRPr="00D009D8" w14:paraId="6AB8304A" w14:textId="77777777" w:rsidTr="00147287">
        <w:tc>
          <w:tcPr>
            <w:tcW w:w="3150" w:type="dxa"/>
            <w:shd w:val="clear" w:color="auto" w:fill="auto"/>
          </w:tcPr>
          <w:p w14:paraId="5F3DB0F1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57" w:type="dxa"/>
            <w:shd w:val="clear" w:color="auto" w:fill="auto"/>
          </w:tcPr>
          <w:p w14:paraId="5CBA04FC" w14:textId="1B3616CD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4.00</w:t>
            </w:r>
          </w:p>
        </w:tc>
        <w:tc>
          <w:tcPr>
            <w:tcW w:w="926" w:type="dxa"/>
            <w:shd w:val="clear" w:color="auto" w:fill="auto"/>
          </w:tcPr>
          <w:p w14:paraId="675E25EA" w14:textId="73BF1ACB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1E17134" w14:textId="2D580D30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49,265</w:t>
            </w:r>
          </w:p>
        </w:tc>
        <w:tc>
          <w:tcPr>
            <w:tcW w:w="1072" w:type="dxa"/>
            <w:shd w:val="clear" w:color="auto" w:fill="auto"/>
          </w:tcPr>
          <w:p w14:paraId="58DFC217" w14:textId="0245999F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5F45E06" w14:textId="4323102D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5AC7D53C" w14:textId="12DA8A26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F4C3C75" w14:textId="747E558D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49,265</w:t>
            </w:r>
          </w:p>
        </w:tc>
      </w:tr>
      <w:tr w:rsidR="00103396" w:rsidRPr="00D009D8" w14:paraId="4AB660AD" w14:textId="77777777" w:rsidTr="00147287">
        <w:tc>
          <w:tcPr>
            <w:tcW w:w="3150" w:type="dxa"/>
            <w:shd w:val="clear" w:color="auto" w:fill="auto"/>
          </w:tcPr>
          <w:p w14:paraId="37217447" w14:textId="759F00E5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</w:t>
            </w:r>
            <w:r w:rsidRPr="00D009D8">
              <w:rPr>
                <w:rFonts w:ascii="Angsana New" w:hAnsi="Angsana New" w:hint="cs"/>
                <w:sz w:val="26"/>
                <w:szCs w:val="26"/>
                <w:cs/>
              </w:rPr>
              <w:t>บันการเงิน</w:t>
            </w:r>
          </w:p>
        </w:tc>
        <w:tc>
          <w:tcPr>
            <w:tcW w:w="957" w:type="dxa"/>
            <w:shd w:val="clear" w:color="auto" w:fill="auto"/>
          </w:tcPr>
          <w:p w14:paraId="1976A921" w14:textId="02A72229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6.275</w:t>
            </w:r>
          </w:p>
        </w:tc>
        <w:tc>
          <w:tcPr>
            <w:tcW w:w="926" w:type="dxa"/>
            <w:shd w:val="clear" w:color="auto" w:fill="auto"/>
          </w:tcPr>
          <w:p w14:paraId="78430896" w14:textId="0573D8A2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EAD6C23" w14:textId="6079405F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23,596</w:t>
            </w:r>
          </w:p>
        </w:tc>
        <w:tc>
          <w:tcPr>
            <w:tcW w:w="1072" w:type="dxa"/>
            <w:shd w:val="clear" w:color="auto" w:fill="auto"/>
          </w:tcPr>
          <w:p w14:paraId="714D72B9" w14:textId="72F9AD28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17,883</w:t>
            </w:r>
          </w:p>
        </w:tc>
        <w:tc>
          <w:tcPr>
            <w:tcW w:w="1009" w:type="dxa"/>
            <w:shd w:val="clear" w:color="auto" w:fill="auto"/>
          </w:tcPr>
          <w:p w14:paraId="344DD0CA" w14:textId="01C47187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84FB13F" w14:textId="64F2A181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44F8BE4" w14:textId="04047D84" w:rsidR="00103396" w:rsidRPr="00D009D8" w:rsidRDefault="00103396" w:rsidP="001033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sz w:val="26"/>
                <w:szCs w:val="26"/>
              </w:rPr>
              <w:t>41,479</w:t>
            </w:r>
          </w:p>
        </w:tc>
      </w:tr>
      <w:tr w:rsidR="00103396" w:rsidRPr="00D009D8" w14:paraId="361FA4C6" w14:textId="77777777" w:rsidTr="00147287">
        <w:tc>
          <w:tcPr>
            <w:tcW w:w="3150" w:type="dxa"/>
            <w:shd w:val="clear" w:color="auto" w:fill="auto"/>
          </w:tcPr>
          <w:p w14:paraId="51A7A530" w14:textId="77777777" w:rsidR="00103396" w:rsidRPr="00D009D8" w:rsidRDefault="00103396" w:rsidP="00103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09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57" w:type="dxa"/>
            <w:shd w:val="clear" w:color="auto" w:fill="auto"/>
          </w:tcPr>
          <w:p w14:paraId="27790233" w14:textId="77777777" w:rsidR="00103396" w:rsidRPr="00D009D8" w:rsidRDefault="00103396" w:rsidP="001033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6856173F" w14:textId="484A8536" w:rsidR="00103396" w:rsidRPr="00DA5A25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5A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9C6B8FB" w14:textId="7F860330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21,861</w:t>
            </w:r>
          </w:p>
        </w:tc>
        <w:tc>
          <w:tcPr>
            <w:tcW w:w="1072" w:type="dxa"/>
            <w:shd w:val="clear" w:color="auto" w:fill="auto"/>
          </w:tcPr>
          <w:p w14:paraId="679D4BD0" w14:textId="2F2B5395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17,883</w:t>
            </w:r>
          </w:p>
        </w:tc>
        <w:tc>
          <w:tcPr>
            <w:tcW w:w="1009" w:type="dxa"/>
            <w:shd w:val="clear" w:color="auto" w:fill="auto"/>
          </w:tcPr>
          <w:p w14:paraId="73E7A761" w14:textId="4610610D" w:rsidR="00103396" w:rsidRPr="00D009D8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009D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190D2528" w14:textId="4B2AB990" w:rsidR="00103396" w:rsidRPr="00DA5A25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28573F2F" w14:textId="4191282D" w:rsidR="00103396" w:rsidRPr="00566469" w:rsidRDefault="00103396" w:rsidP="001033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45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6469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39,744</w:t>
            </w:r>
          </w:p>
        </w:tc>
      </w:tr>
    </w:tbl>
    <w:p w14:paraId="24469845" w14:textId="77777777" w:rsidR="00531DCA" w:rsidRPr="00531DCA" w:rsidRDefault="00531DCA" w:rsidP="00EE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14"/>
          <w:szCs w:val="14"/>
        </w:rPr>
      </w:pPr>
    </w:p>
    <w:p w14:paraId="45E07468" w14:textId="13439F65" w:rsidR="00EE4F2B" w:rsidRPr="00D009D8" w:rsidRDefault="00EE4F2B" w:rsidP="00EE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6"/>
          <w:szCs w:val="26"/>
          <w:cs/>
        </w:rPr>
      </w:pPr>
      <w:r w:rsidRPr="0083628D"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 xml:space="preserve">  </w:t>
      </w:r>
      <w:r>
        <w:rPr>
          <w:rFonts w:hint="cs"/>
          <w:sz w:val="26"/>
          <w:szCs w:val="26"/>
          <w:cs/>
        </w:rPr>
        <w:t>ไม่รวมค่าเผื่อหนี้สงสัยจะสูญ</w:t>
      </w:r>
    </w:p>
    <w:p w14:paraId="4EDEA048" w14:textId="4AD13041" w:rsidR="00EE4F2B" w:rsidRPr="00D009D8" w:rsidRDefault="00EE4F2B" w:rsidP="00EE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6"/>
          <w:szCs w:val="26"/>
          <w:cs/>
        </w:rPr>
      </w:pPr>
      <w:r w:rsidRPr="0083628D">
        <w:rPr>
          <w:sz w:val="26"/>
          <w:szCs w:val="26"/>
          <w:vertAlign w:val="superscript"/>
        </w:rPr>
        <w:t>*</w:t>
      </w:r>
      <w:proofErr w:type="gramStart"/>
      <w:r w:rsidR="001F4417">
        <w:rPr>
          <w:sz w:val="26"/>
          <w:szCs w:val="26"/>
          <w:vertAlign w:val="superscript"/>
        </w:rPr>
        <w:t>*</w:t>
      </w:r>
      <w:r>
        <w:rPr>
          <w:sz w:val="26"/>
          <w:szCs w:val="26"/>
        </w:rPr>
        <w:t xml:space="preserve">  </w:t>
      </w:r>
      <w:r>
        <w:rPr>
          <w:rFonts w:hint="cs"/>
          <w:sz w:val="26"/>
          <w:szCs w:val="26"/>
          <w:cs/>
        </w:rPr>
        <w:t>ไม่รวมดอกเบี้ยค้างรับและค่าเผื่อหนี้สงสัยจะสูญ</w:t>
      </w:r>
      <w:proofErr w:type="gramEnd"/>
    </w:p>
    <w:p w14:paraId="4DB7D694" w14:textId="77777777" w:rsidR="00EE4F2B" w:rsidRPr="000E73BC" w:rsidRDefault="00EE4F2B" w:rsidP="00EE4F2B">
      <w:pPr>
        <w:spacing w:line="240" w:lineRule="auto"/>
        <w:rPr>
          <w:sz w:val="2"/>
          <w:szCs w:val="2"/>
        </w:rPr>
      </w:pPr>
    </w:p>
    <w:p w14:paraId="3C04710E" w14:textId="77777777" w:rsidR="00004E25" w:rsidRPr="00004E25" w:rsidRDefault="00004E25" w:rsidP="00D30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sz w:val="16"/>
          <w:szCs w:val="16"/>
        </w:rPr>
      </w:pPr>
    </w:p>
    <w:p w14:paraId="7617B6E8" w14:textId="22C35E46" w:rsidR="00D30279" w:rsidRPr="003F3D7F" w:rsidRDefault="00D30279" w:rsidP="00D30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b/>
          <w:bCs/>
          <w:color w:val="0000FF"/>
          <w:sz w:val="30"/>
          <w:szCs w:val="30"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06D0D6B9" w14:textId="77777777" w:rsidR="00D30279" w:rsidRPr="00004E25" w:rsidRDefault="00D30279" w:rsidP="00D30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sz w:val="16"/>
          <w:szCs w:val="16"/>
        </w:rPr>
      </w:pPr>
    </w:p>
    <w:p w14:paraId="14CA352D" w14:textId="77777777" w:rsidR="001E1590" w:rsidRPr="003F3D7F" w:rsidRDefault="00D30279" w:rsidP="008B0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2C66BB24" w14:textId="77777777" w:rsidR="0027046A" w:rsidRPr="00004E25" w:rsidRDefault="0027046A" w:rsidP="008B0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16"/>
          <w:szCs w:val="16"/>
        </w:rPr>
      </w:pPr>
    </w:p>
    <w:p w14:paraId="7C262BF7" w14:textId="77777777" w:rsidR="0027046A" w:rsidRPr="003F3D7F" w:rsidRDefault="0011515B" w:rsidP="0027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 w:hint="cs"/>
          <w:sz w:val="30"/>
          <w:szCs w:val="30"/>
          <w:cs/>
        </w:rPr>
        <w:t>กลุ่ม</w:t>
      </w:r>
      <w:r w:rsidR="00B32FE7" w:rsidRPr="003F3D7F">
        <w:rPr>
          <w:rFonts w:ascii="Angsana New" w:hAnsi="Angsana New" w:hint="cs"/>
          <w:sz w:val="30"/>
          <w:szCs w:val="30"/>
          <w:cs/>
        </w:rPr>
        <w:t>บริษัทมีนโยบายป้องกันความเสี่ยงด้านสินเชื่อที่เกี่ยวเนื่องกับลูกหนี้การค้า โดย</w:t>
      </w:r>
      <w:r w:rsidRPr="003F3D7F">
        <w:rPr>
          <w:rFonts w:ascii="Angsana New" w:hAnsi="Angsana New" w:hint="cs"/>
          <w:sz w:val="30"/>
          <w:szCs w:val="30"/>
          <w:cs/>
        </w:rPr>
        <w:t>กลุ่ม</w:t>
      </w:r>
      <w:r w:rsidR="00B32FE7" w:rsidRPr="003F3D7F">
        <w:rPr>
          <w:rFonts w:ascii="Angsana New" w:hAnsi="Angsana New" w:hint="cs"/>
          <w:sz w:val="30"/>
          <w:szCs w:val="30"/>
          <w:cs/>
        </w:rPr>
        <w:t>บริษัทมีนโยบายการให้สินเชื่อที่ระมัดระวัง และการกำหนดวิธีการชำระเงินจากการให้สินเชื่อ</w:t>
      </w:r>
      <w:r w:rsidRPr="003F3D7F">
        <w:rPr>
          <w:rFonts w:ascii="Angsana New" w:hAnsi="Angsana New" w:hint="cs"/>
          <w:sz w:val="30"/>
          <w:szCs w:val="30"/>
          <w:cs/>
        </w:rPr>
        <w:t>เช่า</w:t>
      </w:r>
      <w:r w:rsidR="00B32FE7" w:rsidRPr="003F3D7F">
        <w:rPr>
          <w:rFonts w:ascii="Angsana New" w:hAnsi="Angsana New" w:hint="cs"/>
          <w:sz w:val="30"/>
          <w:szCs w:val="30"/>
          <w:cs/>
        </w:rPr>
        <w:t xml:space="preserve">ซื้อและจากการซื้อสิทธิเรียกร้อง ดังนั้น </w:t>
      </w:r>
      <w:r w:rsidRPr="003F3D7F">
        <w:rPr>
          <w:rFonts w:ascii="Angsana New" w:hAnsi="Angsana New" w:hint="cs"/>
          <w:sz w:val="30"/>
          <w:szCs w:val="30"/>
          <w:cs/>
        </w:rPr>
        <w:t>กลุ่ม</w:t>
      </w:r>
      <w:r w:rsidR="00B32FE7" w:rsidRPr="003F3D7F">
        <w:rPr>
          <w:rFonts w:ascii="Angsana New" w:hAnsi="Angsana New" w:hint="cs"/>
          <w:sz w:val="30"/>
          <w:szCs w:val="30"/>
          <w:cs/>
        </w:rPr>
        <w:t>บริษัทจึงคาดว่าจะไม่ได้รับความเสียหายจากการเรียกชำระหนี้จากลูกหนี้เหล่านั้น เกินกว่าจำนวนที่ได้บันทึกค่าเผื่อหนี้สงสัยจะสูญแล้ว</w:t>
      </w:r>
    </w:p>
    <w:p w14:paraId="5F71A567" w14:textId="77777777" w:rsidR="00CF52A6" w:rsidRPr="00004E25" w:rsidRDefault="00CF52A6" w:rsidP="0027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25E3583B" w14:textId="77777777" w:rsidR="00CF52A6" w:rsidRPr="003F3D7F" w:rsidRDefault="0011515B" w:rsidP="00115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CF52A6"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1DBC93EC" w14:textId="77777777" w:rsidR="00CF52A6" w:rsidRPr="00004E25" w:rsidRDefault="00CF52A6" w:rsidP="00CF5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68378F5" w14:textId="77777777" w:rsidR="00CF52A6" w:rsidRPr="003F3D7F" w:rsidRDefault="00CF52A6" w:rsidP="00CF5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5CC43FFF" w14:textId="77777777" w:rsidR="003E7529" w:rsidRPr="003F3D7F" w:rsidRDefault="003E7529" w:rsidP="00CF5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FD7F02D" w14:textId="59EE1997" w:rsidR="003E7529" w:rsidRPr="003F3D7F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3D7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A25E6AF" w14:textId="77777777" w:rsidR="003E7529" w:rsidRPr="00004E25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2B0F96A0" w14:textId="77777777" w:rsidR="003E7529" w:rsidRPr="003F3D7F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01243CE" w14:textId="77777777" w:rsidR="00CC3186" w:rsidRPr="003F3D7F" w:rsidRDefault="00CC3186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6" w:type="dxa"/>
        <w:tblInd w:w="270" w:type="dxa"/>
        <w:tblLook w:val="04A0" w:firstRow="1" w:lastRow="0" w:firstColumn="1" w:lastColumn="0" w:noHBand="0" w:noVBand="1"/>
      </w:tblPr>
      <w:tblGrid>
        <w:gridCol w:w="369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0F5315" w:rsidRPr="003F3D7F" w14:paraId="29CF971A" w14:textId="77777777" w:rsidTr="005D7CF5">
        <w:trPr>
          <w:tblHeader/>
        </w:trPr>
        <w:tc>
          <w:tcPr>
            <w:tcW w:w="3690" w:type="dxa"/>
            <w:shd w:val="clear" w:color="auto" w:fill="auto"/>
          </w:tcPr>
          <w:p w14:paraId="27BFFAD9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9"/>
            <w:shd w:val="clear" w:color="auto" w:fill="auto"/>
          </w:tcPr>
          <w:p w14:paraId="0B07157A" w14:textId="77777777" w:rsidR="00CC3186" w:rsidRPr="003F3D7F" w:rsidRDefault="00B32FE7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</w:t>
            </w: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 / </w:t>
            </w:r>
            <w:r w:rsidR="00CC3186"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9F65A8" w:rsidRPr="003F3D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F5315" w:rsidRPr="003F3D7F" w14:paraId="6C520C94" w14:textId="77777777" w:rsidTr="005D7CF5">
        <w:trPr>
          <w:tblHeader/>
        </w:trPr>
        <w:tc>
          <w:tcPr>
            <w:tcW w:w="3690" w:type="dxa"/>
            <w:shd w:val="clear" w:color="auto" w:fill="auto"/>
          </w:tcPr>
          <w:p w14:paraId="1BE4999D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BE5D55B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2B36DC2D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2A97533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0210F9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315" w:rsidRPr="003F3D7F" w14:paraId="5AABCF2A" w14:textId="77777777" w:rsidTr="005D7CF5">
        <w:trPr>
          <w:tblHeader/>
        </w:trPr>
        <w:tc>
          <w:tcPr>
            <w:tcW w:w="3690" w:type="dxa"/>
            <w:shd w:val="clear" w:color="auto" w:fill="auto"/>
          </w:tcPr>
          <w:p w14:paraId="22B967BA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98" w:type="dxa"/>
            <w:shd w:val="clear" w:color="auto" w:fill="auto"/>
          </w:tcPr>
          <w:p w14:paraId="3DCD1C05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0B8B04E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48505490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F3D7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4CC8E2F1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1B7198E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F3D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85C4CE6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07FF1E7A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F3D7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140D8CE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0FCA304E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F5315" w:rsidRPr="003F3D7F" w14:paraId="60F77217" w14:textId="77777777" w:rsidTr="005D7CF5">
        <w:trPr>
          <w:tblHeader/>
        </w:trPr>
        <w:tc>
          <w:tcPr>
            <w:tcW w:w="3690" w:type="dxa"/>
            <w:shd w:val="clear" w:color="auto" w:fill="auto"/>
          </w:tcPr>
          <w:p w14:paraId="0C376C42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6" w:type="dxa"/>
            <w:gridSpan w:val="9"/>
            <w:shd w:val="clear" w:color="auto" w:fill="auto"/>
          </w:tcPr>
          <w:p w14:paraId="4540C5F7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F3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F5315" w:rsidRPr="003F3D7F" w14:paraId="03BB325E" w14:textId="77777777" w:rsidTr="005D7CF5">
        <w:tc>
          <w:tcPr>
            <w:tcW w:w="3690" w:type="dxa"/>
            <w:shd w:val="clear" w:color="auto" w:fill="auto"/>
          </w:tcPr>
          <w:p w14:paraId="0FE0C2A3" w14:textId="77777777" w:rsidR="00CC3186" w:rsidRPr="003F3D7F" w:rsidRDefault="00CC3186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98" w:type="dxa"/>
            <w:shd w:val="clear" w:color="auto" w:fill="auto"/>
          </w:tcPr>
          <w:p w14:paraId="3C97985E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1EBD2DFC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A99DC3C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BA2D2C5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07CBBC4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3C0CC5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46C2AEBE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B68C4F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7319202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5315" w:rsidRPr="003F3D7F" w14:paraId="68FB74AE" w14:textId="77777777" w:rsidTr="005D7CF5">
        <w:tc>
          <w:tcPr>
            <w:tcW w:w="3690" w:type="dxa"/>
            <w:shd w:val="clear" w:color="auto" w:fill="auto"/>
          </w:tcPr>
          <w:p w14:paraId="3F87F93F" w14:textId="77777777" w:rsidR="00CC3186" w:rsidRPr="003F3D7F" w:rsidRDefault="00CC3186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98" w:type="dxa"/>
            <w:shd w:val="clear" w:color="auto" w:fill="auto"/>
          </w:tcPr>
          <w:p w14:paraId="5E71A919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4970FB4C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E657CF0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676ACFF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1D79A1C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401E74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71DD32C3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F14EF6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D6F1167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5315" w:rsidRPr="003F3D7F" w14:paraId="05ECC53B" w14:textId="77777777" w:rsidTr="005D7CF5">
        <w:tc>
          <w:tcPr>
            <w:tcW w:w="3690" w:type="dxa"/>
            <w:shd w:val="clear" w:color="auto" w:fill="auto"/>
          </w:tcPr>
          <w:p w14:paraId="11B8365E" w14:textId="77777777" w:rsidR="00CC3186" w:rsidRPr="003F3D7F" w:rsidRDefault="00A543FB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30A70FD" w14:textId="6D6295E7" w:rsidR="00CC3186" w:rsidRPr="003F3D7F" w:rsidRDefault="00441D55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162,875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29D86A2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042BDD6" w14:textId="15EC8C71" w:rsidR="00CC3186" w:rsidRPr="003F3D7F" w:rsidRDefault="009312BD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796B12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C0D7173" w14:textId="16CA64BD" w:rsidR="00CC3186" w:rsidRPr="003F3D7F" w:rsidRDefault="009312BD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41D55">
              <w:rPr>
                <w:rFonts w:ascii="Angsana New" w:hAnsi="Angsana New"/>
                <w:sz w:val="28"/>
                <w:szCs w:val="28"/>
              </w:rPr>
              <w:t>72,756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60F70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B4AFA2E" w14:textId="2ED477A2" w:rsidR="00CC3186" w:rsidRPr="003F3D7F" w:rsidRDefault="009312BD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6C7CEB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B0124C7" w14:textId="67110692" w:rsidR="00CC3186" w:rsidRPr="003F3D7F" w:rsidRDefault="009312BD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41D55">
              <w:rPr>
                <w:rFonts w:ascii="Angsana New" w:hAnsi="Angsana New"/>
                <w:sz w:val="28"/>
                <w:szCs w:val="28"/>
              </w:rPr>
              <w:t>72,756</w:t>
            </w:r>
          </w:p>
        </w:tc>
      </w:tr>
      <w:tr w:rsidR="000F5315" w:rsidRPr="003F3D7F" w14:paraId="6F7197D6" w14:textId="77777777" w:rsidTr="005D7CF5">
        <w:tc>
          <w:tcPr>
            <w:tcW w:w="3690" w:type="dxa"/>
            <w:shd w:val="clear" w:color="auto" w:fill="auto"/>
          </w:tcPr>
          <w:p w14:paraId="6757213A" w14:textId="77777777" w:rsidR="00CC3186" w:rsidRPr="003F3D7F" w:rsidRDefault="00CC3186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4A2A223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E32DA0E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FE40D8C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E8921F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73A7612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D05CF7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C8B540F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24A59C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0F20333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F5315" w:rsidRPr="003F3D7F" w14:paraId="73C9F1AD" w14:textId="77777777" w:rsidTr="005D7CF5">
        <w:tc>
          <w:tcPr>
            <w:tcW w:w="3690" w:type="dxa"/>
            <w:shd w:val="clear" w:color="auto" w:fill="auto"/>
          </w:tcPr>
          <w:p w14:paraId="73DAE48D" w14:textId="77777777" w:rsidR="00CC3186" w:rsidRPr="003F3D7F" w:rsidRDefault="00CC3186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7EE026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169CD13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2ED1F61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D99F09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0B6EB18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65D4DB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1A3A6EF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47DC57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5DCD451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EF0" w:rsidRPr="003F3D7F" w14:paraId="168E804D" w14:textId="77777777" w:rsidTr="005D7CF5">
        <w:tc>
          <w:tcPr>
            <w:tcW w:w="3690" w:type="dxa"/>
            <w:shd w:val="clear" w:color="auto" w:fill="auto"/>
          </w:tcPr>
          <w:p w14:paraId="25497A47" w14:textId="77777777" w:rsidR="00CC1EF0" w:rsidRPr="003F3D7F" w:rsidRDefault="00CC1EF0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EE4B629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72CF77E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31F8A3F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0754E6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050D65F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CB3AF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BC60AC2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976F98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7A10020" w14:textId="77777777" w:rsidR="00CC1EF0" w:rsidRPr="003F3D7F" w:rsidRDefault="00CC1EF0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5315" w:rsidRPr="003F3D7F" w14:paraId="5AEA27E8" w14:textId="77777777" w:rsidTr="005D7CF5">
        <w:tc>
          <w:tcPr>
            <w:tcW w:w="3690" w:type="dxa"/>
            <w:shd w:val="clear" w:color="auto" w:fill="auto"/>
          </w:tcPr>
          <w:p w14:paraId="73DCD80C" w14:textId="77777777" w:rsidR="00CC3186" w:rsidRPr="003F3D7F" w:rsidRDefault="00A543FB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A592889" w14:textId="48D44076" w:rsidR="00CC3186" w:rsidRPr="003F3D7F" w:rsidRDefault="00441D55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41,479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9750A6D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A1DDEC7" w14:textId="27FE5E9D" w:rsidR="00CC3186" w:rsidRPr="003F3D7F" w:rsidRDefault="009312BD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F83057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A634E5A" w14:textId="79471383" w:rsidR="00CC3186" w:rsidRPr="003F3D7F" w:rsidRDefault="00441D55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196E2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3C61AD2" w14:textId="648081ED" w:rsidR="00CC3186" w:rsidRPr="003F3D7F" w:rsidRDefault="009312BD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FF9F09" w14:textId="77777777" w:rsidR="00CC3186" w:rsidRPr="003F3D7F" w:rsidRDefault="00CC3186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68517AE" w14:textId="2AF2F65D" w:rsidR="00CC3186" w:rsidRPr="003F3D7F" w:rsidRDefault="00441D55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53,648</w:t>
            </w:r>
          </w:p>
        </w:tc>
      </w:tr>
    </w:tbl>
    <w:p w14:paraId="65AC44FC" w14:textId="4B1F5CB3" w:rsidR="00CC3186" w:rsidRPr="003F3D7F" w:rsidRDefault="00CC3186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6" w:type="dxa"/>
        <w:tblInd w:w="270" w:type="dxa"/>
        <w:tblLook w:val="04A0" w:firstRow="1" w:lastRow="0" w:firstColumn="1" w:lastColumn="0" w:noHBand="0" w:noVBand="1"/>
      </w:tblPr>
      <w:tblGrid>
        <w:gridCol w:w="369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61260D" w:rsidRPr="003F3D7F" w14:paraId="07A2162E" w14:textId="77777777" w:rsidTr="005D7CF5">
        <w:trPr>
          <w:tblHeader/>
        </w:trPr>
        <w:tc>
          <w:tcPr>
            <w:tcW w:w="3690" w:type="dxa"/>
            <w:shd w:val="clear" w:color="auto" w:fill="auto"/>
          </w:tcPr>
          <w:p w14:paraId="1CDF64DF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9"/>
            <w:shd w:val="clear" w:color="auto" w:fill="auto"/>
          </w:tcPr>
          <w:p w14:paraId="412D7303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60D" w:rsidRPr="003F3D7F" w14:paraId="7B7F9936" w14:textId="77777777" w:rsidTr="005D7CF5">
        <w:trPr>
          <w:tblHeader/>
        </w:trPr>
        <w:tc>
          <w:tcPr>
            <w:tcW w:w="3690" w:type="dxa"/>
            <w:shd w:val="clear" w:color="auto" w:fill="auto"/>
          </w:tcPr>
          <w:p w14:paraId="70399F40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D9F5175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1404F569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477305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14514B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1260D" w:rsidRPr="003F3D7F" w14:paraId="4574175E" w14:textId="77777777" w:rsidTr="005D7CF5">
        <w:trPr>
          <w:tblHeader/>
        </w:trPr>
        <w:tc>
          <w:tcPr>
            <w:tcW w:w="3690" w:type="dxa"/>
            <w:shd w:val="clear" w:color="auto" w:fill="auto"/>
          </w:tcPr>
          <w:p w14:paraId="6925AD31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98" w:type="dxa"/>
            <w:shd w:val="clear" w:color="auto" w:fill="auto"/>
          </w:tcPr>
          <w:p w14:paraId="65722550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670E5935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C813CB8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F3D7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750318FC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12E279F4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F3D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56D499A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1CAD691F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3F3D7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A68B60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673DB5CB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260D" w:rsidRPr="003F3D7F" w14:paraId="2EFEB9F3" w14:textId="77777777" w:rsidTr="005D7CF5">
        <w:trPr>
          <w:tblHeader/>
        </w:trPr>
        <w:tc>
          <w:tcPr>
            <w:tcW w:w="3690" w:type="dxa"/>
            <w:shd w:val="clear" w:color="auto" w:fill="auto"/>
          </w:tcPr>
          <w:p w14:paraId="11B15D33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6" w:type="dxa"/>
            <w:gridSpan w:val="9"/>
            <w:shd w:val="clear" w:color="auto" w:fill="auto"/>
          </w:tcPr>
          <w:p w14:paraId="5C511E28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F3D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1260D" w:rsidRPr="003F3D7F" w14:paraId="1E9A751F" w14:textId="77777777" w:rsidTr="005D7CF5">
        <w:tc>
          <w:tcPr>
            <w:tcW w:w="3690" w:type="dxa"/>
            <w:shd w:val="clear" w:color="auto" w:fill="auto"/>
          </w:tcPr>
          <w:p w14:paraId="7D307BCF" w14:textId="77777777" w:rsidR="0061260D" w:rsidRPr="003F3D7F" w:rsidRDefault="0061260D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98" w:type="dxa"/>
            <w:shd w:val="clear" w:color="auto" w:fill="auto"/>
          </w:tcPr>
          <w:p w14:paraId="480AC0EA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5F97AFA4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93A103A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38D5F42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018C26D2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B9F078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104B35EA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601CDD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2400F5E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260D" w:rsidRPr="003F3D7F" w14:paraId="2A11A47C" w14:textId="77777777" w:rsidTr="005D7CF5">
        <w:tc>
          <w:tcPr>
            <w:tcW w:w="3690" w:type="dxa"/>
            <w:shd w:val="clear" w:color="auto" w:fill="auto"/>
          </w:tcPr>
          <w:p w14:paraId="268BF65D" w14:textId="77777777" w:rsidR="0061260D" w:rsidRPr="003F3D7F" w:rsidRDefault="0061260D" w:rsidP="00B32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10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98" w:type="dxa"/>
            <w:shd w:val="clear" w:color="auto" w:fill="auto"/>
          </w:tcPr>
          <w:p w14:paraId="627707EE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B780D81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7AAD1C0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0F3D7BF5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44C92B3D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8C96B4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</w:tcPr>
          <w:p w14:paraId="507E6589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0A1336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498FBB4F" w14:textId="77777777" w:rsidR="0061260D" w:rsidRPr="003F3D7F" w:rsidRDefault="0061260D" w:rsidP="0061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75C" w:rsidRPr="003F3D7F" w14:paraId="76E845C0" w14:textId="77777777" w:rsidTr="005D7CF5">
        <w:tc>
          <w:tcPr>
            <w:tcW w:w="3690" w:type="dxa"/>
            <w:shd w:val="clear" w:color="auto" w:fill="auto"/>
          </w:tcPr>
          <w:p w14:paraId="01DFFA46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104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890FF03" w14:textId="3242EEDF" w:rsidR="0091275C" w:rsidRPr="003F3D7F" w:rsidRDefault="00441D55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162,875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D93D6AE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B9FB1B5" w14:textId="7538D563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715BDF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FDE623C" w14:textId="2FCA4DE6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41D55">
              <w:rPr>
                <w:rFonts w:ascii="Angsana New" w:hAnsi="Angsana New"/>
                <w:sz w:val="28"/>
                <w:szCs w:val="28"/>
              </w:rPr>
              <w:t>72,756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B8B09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5C1C00C" w14:textId="7CD4C0D2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155DD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977E065" w14:textId="791BA0AB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41D55">
              <w:rPr>
                <w:rFonts w:ascii="Angsana New" w:hAnsi="Angsana New"/>
                <w:sz w:val="28"/>
                <w:szCs w:val="28"/>
              </w:rPr>
              <w:t>72,756</w:t>
            </w:r>
          </w:p>
        </w:tc>
      </w:tr>
      <w:tr w:rsidR="0091275C" w:rsidRPr="003F3D7F" w14:paraId="0575ED2D" w14:textId="77777777" w:rsidTr="005D7CF5">
        <w:tc>
          <w:tcPr>
            <w:tcW w:w="3690" w:type="dxa"/>
            <w:shd w:val="clear" w:color="auto" w:fill="auto"/>
          </w:tcPr>
          <w:p w14:paraId="47C8C665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10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6FDD0A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6A7FCC5B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3CFA57C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0C6B81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784E517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558A28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CA20276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455237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6FF0CD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1275C" w:rsidRPr="003F3D7F" w14:paraId="17BA9053" w14:textId="77777777" w:rsidTr="005D7CF5">
        <w:tc>
          <w:tcPr>
            <w:tcW w:w="3690" w:type="dxa"/>
            <w:shd w:val="clear" w:color="auto" w:fill="auto"/>
          </w:tcPr>
          <w:p w14:paraId="18187ED6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F3D7F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EC6A703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602250A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B53A95B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94CECB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ECE0734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F73E57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81F7163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4DBE61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68D59CB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75C" w:rsidRPr="003F3D7F" w14:paraId="26B460AC" w14:textId="77777777" w:rsidTr="005D7CF5">
        <w:tc>
          <w:tcPr>
            <w:tcW w:w="3690" w:type="dxa"/>
            <w:shd w:val="clear" w:color="auto" w:fill="auto"/>
          </w:tcPr>
          <w:p w14:paraId="6B3F6FE1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BB3FFA0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436284C0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58B9BAF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E04B8F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2BF95A1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DBEB74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1E469D5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BCCCB0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0054EFF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75C" w:rsidRPr="003F3D7F" w14:paraId="3944CC57" w14:textId="77777777" w:rsidTr="005D7CF5">
        <w:tc>
          <w:tcPr>
            <w:tcW w:w="3690" w:type="dxa"/>
            <w:shd w:val="clear" w:color="auto" w:fill="auto"/>
          </w:tcPr>
          <w:p w14:paraId="70ED61FA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3F3D7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DD49633" w14:textId="69974306" w:rsidR="0091275C" w:rsidRPr="003F3D7F" w:rsidRDefault="00441D55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41,479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F930F66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7C292FA" w14:textId="7667C605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8D28E8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8672CF1" w14:textId="22DBCF6F" w:rsidR="0091275C" w:rsidRPr="003F3D7F" w:rsidRDefault="00441D55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3D92A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51F0243" w14:textId="473D92AF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A6B4A8" w14:textId="77777777" w:rsidR="0091275C" w:rsidRPr="003F3D7F" w:rsidRDefault="0091275C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36D7596" w14:textId="1AF6D76E" w:rsidR="0091275C" w:rsidRPr="003F3D7F" w:rsidRDefault="00441D55" w:rsidP="00912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53,648</w:t>
            </w:r>
          </w:p>
        </w:tc>
      </w:tr>
    </w:tbl>
    <w:p w14:paraId="1F5FFF12" w14:textId="1EA55ED6" w:rsidR="007D264F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00E4E7" w14:textId="77777777" w:rsidR="0048098F" w:rsidRPr="00DD3C51" w:rsidRDefault="0048098F" w:rsidP="00480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D3C51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</w:t>
      </w:r>
      <w:r w:rsidRPr="00DD3C51">
        <w:rPr>
          <w:rFonts w:ascii="Angsana New" w:hAnsi="Angsana New"/>
          <w:spacing w:val="-4"/>
          <w:sz w:val="30"/>
          <w:szCs w:val="30"/>
          <w:cs/>
        </w:rPr>
        <w:t>บัญชี ณ วันที่รายงาน ส่วนมูลค่ายุติธรรมของรายการที่มีอัตราดอกเบี้ยคงที่ และมีวันครบกำหนดเหลืออยู่มากกว่า 1 ปี</w:t>
      </w:r>
      <w:r w:rsidRPr="00DD3C51">
        <w:rPr>
          <w:rFonts w:ascii="Angsana New" w:hAnsi="Angsana New"/>
          <w:sz w:val="30"/>
          <w:szCs w:val="30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49340717" w14:textId="77777777" w:rsidR="0048098F" w:rsidRPr="003F3D7F" w:rsidRDefault="0048098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F2551BD" w14:textId="77777777" w:rsidR="00A80AAF" w:rsidRDefault="00A8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0C92ABC" w14:textId="45D7B41B" w:rsidR="007D264F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D3C5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1E011F33" w14:textId="060A1CE1" w:rsidR="0048098F" w:rsidRPr="00A05AAC" w:rsidRDefault="0048098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75A3FF57" w14:textId="2C55A165" w:rsidR="00A80AAF" w:rsidRPr="00756DD0" w:rsidRDefault="00A80AAF" w:rsidP="00A8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6DD0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</w:t>
      </w:r>
      <w:r w:rsidR="00A05AAC">
        <w:rPr>
          <w:rFonts w:ascii="Angsana New" w:hAnsi="Angsana New"/>
          <w:sz w:val="30"/>
          <w:szCs w:val="30"/>
        </w:rPr>
        <w:t xml:space="preserve"> </w:t>
      </w:r>
      <w:r w:rsidR="00824437">
        <w:rPr>
          <w:rFonts w:ascii="Angsana New" w:hAnsi="Angsana New" w:hint="cs"/>
          <w:sz w:val="30"/>
          <w:szCs w:val="30"/>
          <w:cs/>
        </w:rPr>
        <w:t xml:space="preserve">ลูกหนี้จากการซื้อสิทธิเรียกร้อง ลูกหนี้อื่น </w:t>
      </w:r>
      <w:r w:rsidR="005F4F6B" w:rsidRPr="00756DD0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</w:t>
      </w:r>
      <w:r w:rsidR="005F4F6B">
        <w:rPr>
          <w:rFonts w:ascii="Angsana New" w:hAnsi="Angsana New" w:hint="cs"/>
          <w:sz w:val="30"/>
          <w:szCs w:val="30"/>
          <w:cs/>
        </w:rPr>
        <w:t xml:space="preserve"> </w:t>
      </w:r>
      <w:r w:rsidRPr="00756DD0">
        <w:rPr>
          <w:rFonts w:ascii="Angsana New" w:hAnsi="Angsana New"/>
          <w:sz w:val="30"/>
          <w:szCs w:val="30"/>
          <w:cs/>
        </w:rPr>
        <w:t>เจ้าหนี้</w:t>
      </w:r>
      <w:r w:rsidR="00824437">
        <w:rPr>
          <w:rFonts w:ascii="Angsana New" w:hAnsi="Angsana New" w:hint="cs"/>
          <w:sz w:val="30"/>
          <w:szCs w:val="30"/>
          <w:cs/>
        </w:rPr>
        <w:t xml:space="preserve">อื่น </w:t>
      </w:r>
      <w:r w:rsidR="005F4F6B"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เงินกู้ยืมระยะสั้นจากบุคคลและกิจการที่เกี่ยวข้องกัน และเงินกู้ยืมระยะสั้นจาก</w:t>
      </w:r>
      <w:r w:rsidR="005F4F6B">
        <w:rPr>
          <w:rFonts w:ascii="Angsana New" w:hAnsi="Angsana New"/>
          <w:sz w:val="30"/>
          <w:szCs w:val="30"/>
          <w:cs/>
        </w:rPr>
        <w:br/>
      </w:r>
      <w:r w:rsidR="005F4F6B">
        <w:rPr>
          <w:rFonts w:ascii="Angsana New" w:hAnsi="Angsana New" w:hint="cs"/>
          <w:sz w:val="30"/>
          <w:szCs w:val="30"/>
          <w:cs/>
        </w:rPr>
        <w:t xml:space="preserve">บุคคลอื่น </w:t>
      </w:r>
      <w:r w:rsidRPr="00756DD0">
        <w:rPr>
          <w:rFonts w:ascii="Angsana New" w:hAnsi="Angsana New"/>
          <w:sz w:val="30"/>
          <w:szCs w:val="30"/>
          <w:cs/>
        </w:rPr>
        <w:t>เป็นมูลค่าที่ใกล้เคียงกับราคาตามบัญชี เนื่องจากเครื่องมือทางการเงินเหล่านี้จะครบกำหนดใน</w:t>
      </w:r>
      <w:r w:rsidR="005F4F6B">
        <w:rPr>
          <w:rFonts w:ascii="Angsana New" w:hAnsi="Angsana New"/>
          <w:sz w:val="30"/>
          <w:szCs w:val="30"/>
          <w:cs/>
        </w:rPr>
        <w:br/>
      </w:r>
      <w:r w:rsidRPr="00756DD0">
        <w:rPr>
          <w:rFonts w:ascii="Angsana New" w:hAnsi="Angsana New"/>
          <w:sz w:val="30"/>
          <w:szCs w:val="30"/>
          <w:cs/>
        </w:rPr>
        <w:t>ระยะเวลาอันสั้น</w:t>
      </w:r>
    </w:p>
    <w:p w14:paraId="2F87B38D" w14:textId="77777777" w:rsidR="00A80AAF" w:rsidRPr="00A05AAC" w:rsidRDefault="00A80AAF" w:rsidP="00A8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70075272" w14:textId="558E3E9C" w:rsidR="006A147B" w:rsidRPr="00DD3C51" w:rsidRDefault="006A147B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D3C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การโอนระหว่างระดับ 1 และระดับ 2 ของลำดับชั้นมูลค่ายุติธรรม</w:t>
      </w:r>
    </w:p>
    <w:p w14:paraId="4D04BB7D" w14:textId="49999BED" w:rsidR="006A147B" w:rsidRPr="00A05AAC" w:rsidRDefault="006A147B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24FFB40F" w14:textId="410E5048" w:rsidR="006A147B" w:rsidRPr="00DD3C51" w:rsidRDefault="006A147B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D3C51">
        <w:rPr>
          <w:rFonts w:ascii="Angsana New" w:hAnsi="Angsana New" w:hint="cs"/>
          <w:sz w:val="30"/>
          <w:szCs w:val="30"/>
          <w:cs/>
        </w:rPr>
        <w:t xml:space="preserve">ไม่มีการโอนระหว่างระดับ 1 และระดับ 2 ของลำดับชั้นมูลค่ายุติธรรมสำหรับปีสิ้นสุดวันที่ 31 ธันวาคม 2562 </w:t>
      </w:r>
      <w:r w:rsidR="00A05AAC">
        <w:rPr>
          <w:rFonts w:ascii="Angsana New" w:hAnsi="Angsana New"/>
          <w:sz w:val="30"/>
          <w:szCs w:val="30"/>
          <w:cs/>
        </w:rPr>
        <w:br/>
      </w:r>
      <w:r w:rsidRPr="00DD3C51">
        <w:rPr>
          <w:rFonts w:ascii="Angsana New" w:hAnsi="Angsana New" w:hint="cs"/>
          <w:sz w:val="30"/>
          <w:szCs w:val="30"/>
          <w:cs/>
        </w:rPr>
        <w:t>และ 2561</w:t>
      </w:r>
    </w:p>
    <w:p w14:paraId="054C6620" w14:textId="77777777" w:rsidR="007D264F" w:rsidRPr="00A05AAC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01CD28BC" w14:textId="434C59D8" w:rsidR="00DE2FB0" w:rsidRPr="00DD3C51" w:rsidRDefault="00575FD9" w:rsidP="00A54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D3C5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3E131A" w:rsidRPr="00DD3C51">
        <w:rPr>
          <w:rFonts w:ascii="Angsana New" w:hAnsi="Angsana New"/>
          <w:b/>
          <w:bCs/>
          <w:sz w:val="30"/>
          <w:szCs w:val="30"/>
        </w:rPr>
        <w:t>4</w:t>
      </w:r>
      <w:r w:rsidR="00DE2FB0" w:rsidRPr="00DD3C51">
        <w:rPr>
          <w:rFonts w:ascii="Angsana New" w:hAnsi="Angsana New"/>
          <w:b/>
          <w:bCs/>
          <w:sz w:val="30"/>
          <w:szCs w:val="30"/>
          <w:cs/>
        </w:rPr>
        <w:tab/>
        <w:t>ภาระผูกพัน</w:t>
      </w:r>
      <w:r w:rsidR="00665235" w:rsidRPr="00DD3C51">
        <w:rPr>
          <w:rFonts w:ascii="Angsana New" w:hAnsi="Angsana New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36A0544B" w14:textId="77777777" w:rsidR="00175452" w:rsidRPr="00A05AAC" w:rsidRDefault="0017545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3FCE8A3B" w14:textId="77777777" w:rsidR="00175452" w:rsidRPr="00DD3C51" w:rsidRDefault="00175452" w:rsidP="00175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DD3C51">
        <w:rPr>
          <w:rFonts w:ascii="Angsana New" w:hAnsi="Angsana New"/>
          <w:i/>
          <w:iCs/>
          <w:sz w:val="30"/>
          <w:szCs w:val="30"/>
          <w:cs/>
        </w:rPr>
        <w:t>สัญญาเช่าด้านผู้เช่า</w:t>
      </w:r>
    </w:p>
    <w:p w14:paraId="7199C0C3" w14:textId="77777777" w:rsidR="00175452" w:rsidRPr="00221E54" w:rsidRDefault="00175452" w:rsidP="00175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8"/>
          <w:szCs w:val="8"/>
        </w:rPr>
      </w:pPr>
    </w:p>
    <w:p w14:paraId="3284F60C" w14:textId="17F78B0D" w:rsidR="00175452" w:rsidRPr="00DD3C51" w:rsidRDefault="00175452" w:rsidP="00175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D3C51">
        <w:rPr>
          <w:rFonts w:ascii="Angsana New" w:hAnsi="Angsana New"/>
          <w:sz w:val="30"/>
          <w:szCs w:val="30"/>
          <w:cs/>
        </w:rPr>
        <w:t>กลุ่มบริษัทได้ทำสัญญาเช่า</w:t>
      </w:r>
      <w:r w:rsidR="00DD3C51" w:rsidRPr="00DD3C51">
        <w:rPr>
          <w:rFonts w:ascii="Angsana New" w:hAnsi="Angsana New" w:hint="cs"/>
          <w:sz w:val="30"/>
          <w:szCs w:val="30"/>
          <w:cs/>
        </w:rPr>
        <w:t>พื้นที่สำนักงาน</w:t>
      </w:r>
      <w:r w:rsidRPr="00DD3C51">
        <w:rPr>
          <w:rFonts w:ascii="Angsana New" w:hAnsi="Angsana New"/>
          <w:sz w:val="30"/>
          <w:szCs w:val="30"/>
          <w:cs/>
        </w:rPr>
        <w:t>ภายใต้สัญญาเช่าดำเนินงานหลายสัญญา</w:t>
      </w:r>
      <w:r w:rsidR="00DD3C51" w:rsidRPr="00DD3C51">
        <w:rPr>
          <w:rFonts w:ascii="Angsana New" w:hAnsi="Angsana New" w:hint="cs"/>
          <w:sz w:val="30"/>
          <w:szCs w:val="30"/>
          <w:cs/>
        </w:rPr>
        <w:t>กับบุคคลที่เกี่ยวข้องกันและบุคคลอื่นโดย</w:t>
      </w:r>
      <w:r w:rsidR="00AF04E9">
        <w:rPr>
          <w:rFonts w:ascii="Angsana New" w:hAnsi="Angsana New" w:hint="cs"/>
          <w:sz w:val="30"/>
          <w:szCs w:val="30"/>
          <w:cs/>
        </w:rPr>
        <w:t>มี</w:t>
      </w:r>
      <w:r w:rsidRPr="00DD3C51">
        <w:rPr>
          <w:rFonts w:ascii="Angsana New" w:hAnsi="Angsana New"/>
          <w:sz w:val="30"/>
          <w:szCs w:val="30"/>
          <w:cs/>
        </w:rPr>
        <w:t xml:space="preserve">ระยะเวลาเช่า </w:t>
      </w:r>
      <w:r w:rsidR="00DD3C51" w:rsidRPr="00DD3C51">
        <w:rPr>
          <w:rFonts w:ascii="Angsana New" w:hAnsi="Angsana New" w:hint="cs"/>
          <w:sz w:val="30"/>
          <w:szCs w:val="30"/>
          <w:cs/>
        </w:rPr>
        <w:t xml:space="preserve">1 - 3 </w:t>
      </w:r>
      <w:r w:rsidRPr="00DD3C51">
        <w:rPr>
          <w:rFonts w:ascii="Angsana New" w:hAnsi="Angsana New"/>
          <w:sz w:val="30"/>
          <w:szCs w:val="30"/>
          <w:cs/>
        </w:rPr>
        <w:t xml:space="preserve">ปี </w:t>
      </w:r>
      <w:r w:rsidR="00DD3C51" w:rsidRPr="00DD3C5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D3C51">
        <w:rPr>
          <w:rFonts w:ascii="Angsana New" w:hAnsi="Angsana New"/>
          <w:sz w:val="30"/>
          <w:szCs w:val="30"/>
          <w:cs/>
        </w:rPr>
        <w:t>มีสิทธิต่อสัญญาเช่าเมื่อสิ้นสุดอายุสัญญา ค่าเช่าจะมีการทบทวน</w:t>
      </w:r>
      <w:r w:rsidR="00DD3C51" w:rsidRPr="00DD3C51">
        <w:rPr>
          <w:rFonts w:ascii="Angsana New" w:hAnsi="Angsana New" w:hint="cs"/>
          <w:sz w:val="30"/>
          <w:szCs w:val="30"/>
          <w:cs/>
        </w:rPr>
        <w:t>ทุกครั้งเมื่อ</w:t>
      </w:r>
      <w:r w:rsidR="00AF04E9">
        <w:rPr>
          <w:rFonts w:ascii="Angsana New" w:hAnsi="Angsana New" w:hint="cs"/>
          <w:sz w:val="30"/>
          <w:szCs w:val="30"/>
          <w:cs/>
        </w:rPr>
        <w:t>ครบกำหนด</w:t>
      </w:r>
      <w:r w:rsidR="00DD3C51" w:rsidRPr="00DD3C51">
        <w:rPr>
          <w:rFonts w:ascii="Angsana New" w:hAnsi="Angsana New" w:hint="cs"/>
          <w:sz w:val="30"/>
          <w:szCs w:val="30"/>
          <w:cs/>
        </w:rPr>
        <w:t>สัญญา</w:t>
      </w:r>
      <w:r w:rsidRPr="00DD3C51">
        <w:rPr>
          <w:rFonts w:ascii="Angsana New" w:hAnsi="Angsana New"/>
          <w:sz w:val="30"/>
          <w:szCs w:val="30"/>
          <w:cs/>
        </w:rPr>
        <w:t>เพื่อให้สอดคล้องกับ</w:t>
      </w:r>
      <w:r w:rsidR="00AF04E9">
        <w:rPr>
          <w:rFonts w:ascii="Angsana New" w:hAnsi="Angsana New" w:hint="cs"/>
          <w:sz w:val="30"/>
          <w:szCs w:val="30"/>
          <w:cs/>
        </w:rPr>
        <w:t>ราคา</w:t>
      </w:r>
      <w:r w:rsidRPr="00DD3C51">
        <w:rPr>
          <w:rFonts w:ascii="Angsana New" w:hAnsi="Angsana New"/>
          <w:sz w:val="30"/>
          <w:szCs w:val="30"/>
          <w:cs/>
        </w:rPr>
        <w:t xml:space="preserve">ตลาด </w:t>
      </w:r>
      <w:r w:rsidR="00DD3C51" w:rsidRPr="00DD3C5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1AEB26B" w14:textId="4E150F02" w:rsidR="00EE49E3" w:rsidRPr="00221E54" w:rsidRDefault="00EE49E3">
      <w:pPr>
        <w:rPr>
          <w:sz w:val="6"/>
          <w:szCs w:val="6"/>
        </w:rPr>
      </w:pPr>
    </w:p>
    <w:tbl>
      <w:tblPr>
        <w:tblW w:w="94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7"/>
        <w:gridCol w:w="1170"/>
        <w:gridCol w:w="270"/>
        <w:gridCol w:w="1350"/>
        <w:gridCol w:w="270"/>
        <w:gridCol w:w="1080"/>
        <w:gridCol w:w="270"/>
        <w:gridCol w:w="1170"/>
      </w:tblGrid>
      <w:tr w:rsidR="000A627D" w:rsidRPr="003F3D7F" w14:paraId="080585BC" w14:textId="77777777" w:rsidTr="00213ADA">
        <w:trPr>
          <w:tblHeader/>
        </w:trPr>
        <w:tc>
          <w:tcPr>
            <w:tcW w:w="3897" w:type="dxa"/>
          </w:tcPr>
          <w:p w14:paraId="775089C0" w14:textId="2B464415" w:rsidR="000A627D" w:rsidRPr="00A05AAC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7C19298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21B733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7DDB2C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270" w:type="dxa"/>
          </w:tcPr>
          <w:p w14:paraId="474DF0F0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210BBF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CC48B8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0EACBD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627D" w:rsidRPr="003F3D7F" w14:paraId="3399F095" w14:textId="77777777" w:rsidTr="00213ADA">
        <w:trPr>
          <w:tblHeader/>
        </w:trPr>
        <w:tc>
          <w:tcPr>
            <w:tcW w:w="3897" w:type="dxa"/>
          </w:tcPr>
          <w:p w14:paraId="56E8442E" w14:textId="08B080CA" w:rsidR="000A627D" w:rsidRPr="00A05AAC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8C831A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8E444D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DF1F3A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</w:t>
            </w:r>
          </w:p>
        </w:tc>
        <w:tc>
          <w:tcPr>
            <w:tcW w:w="270" w:type="dxa"/>
          </w:tcPr>
          <w:p w14:paraId="3ABDEB6F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DC270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19169B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8522EE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627D" w:rsidRPr="003F3D7F" w14:paraId="1799FDF6" w14:textId="77777777" w:rsidTr="00213ADA">
        <w:trPr>
          <w:tblHeader/>
        </w:trPr>
        <w:tc>
          <w:tcPr>
            <w:tcW w:w="3897" w:type="dxa"/>
          </w:tcPr>
          <w:p w14:paraId="33AF6217" w14:textId="76497B41" w:rsidR="000A627D" w:rsidRPr="00A05AAC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52DDA7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0E2C95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D10C99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8DD1376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4407373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27D" w:rsidRPr="003F3D7F" w14:paraId="039C2D42" w14:textId="77777777" w:rsidTr="00213ADA">
        <w:trPr>
          <w:tblHeader/>
        </w:trPr>
        <w:tc>
          <w:tcPr>
            <w:tcW w:w="3897" w:type="dxa"/>
          </w:tcPr>
          <w:p w14:paraId="09B09186" w14:textId="77777777" w:rsidR="000A627D" w:rsidRPr="00A05AAC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CB7C46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A6B64EA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0B5CE6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1FF788A5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1F868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BE39F25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A627D" w:rsidRPr="003F3D7F" w14:paraId="67BA2F31" w14:textId="77777777" w:rsidTr="00213ADA">
        <w:trPr>
          <w:tblHeader/>
        </w:trPr>
        <w:tc>
          <w:tcPr>
            <w:tcW w:w="3897" w:type="dxa"/>
          </w:tcPr>
          <w:p w14:paraId="1980E345" w14:textId="77777777" w:rsidR="000A627D" w:rsidRPr="00221E54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5580" w:type="dxa"/>
            <w:gridSpan w:val="7"/>
          </w:tcPr>
          <w:p w14:paraId="009B7A94" w14:textId="77777777" w:rsidR="000A627D" w:rsidRPr="003F3D7F" w:rsidRDefault="000A627D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6866" w:rsidRPr="003F3D7F" w14:paraId="62202839" w14:textId="77777777" w:rsidTr="005D7CF5">
        <w:tc>
          <w:tcPr>
            <w:tcW w:w="3897" w:type="dxa"/>
          </w:tcPr>
          <w:p w14:paraId="3064B502" w14:textId="5751CFFA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05AA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เงินขั้นต่ำที่ต้องจ่ายในอนาคตทั้งสิ้นภายใต้</w:t>
            </w:r>
          </w:p>
        </w:tc>
        <w:tc>
          <w:tcPr>
            <w:tcW w:w="1170" w:type="dxa"/>
          </w:tcPr>
          <w:p w14:paraId="2280E997" w14:textId="77777777" w:rsid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E13DB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9C95C5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A7EE8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36A0A" w14:textId="77777777" w:rsid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17E0B7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14B994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866" w:rsidRPr="003F3D7F" w14:paraId="35F0EF3C" w14:textId="77777777" w:rsidTr="005D7CF5">
        <w:tc>
          <w:tcPr>
            <w:tcW w:w="3897" w:type="dxa"/>
          </w:tcPr>
          <w:p w14:paraId="06B3FB29" w14:textId="78A4999C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41B70F50" w14:textId="77777777" w:rsid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D34B7A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0351E1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8CDF4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B1B95F" w14:textId="77777777" w:rsid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1400A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A28C65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866" w:rsidRPr="003F3D7F" w14:paraId="6707A46B" w14:textId="77777777" w:rsidTr="005D7CF5">
        <w:tc>
          <w:tcPr>
            <w:tcW w:w="3897" w:type="dxa"/>
          </w:tcPr>
          <w:p w14:paraId="6CB16A2D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6D4343EB" w14:textId="6F3CF745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7,047</w:t>
            </w:r>
          </w:p>
        </w:tc>
        <w:tc>
          <w:tcPr>
            <w:tcW w:w="270" w:type="dxa"/>
          </w:tcPr>
          <w:p w14:paraId="48918D13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DDF1BD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5,652</w:t>
            </w:r>
          </w:p>
        </w:tc>
        <w:tc>
          <w:tcPr>
            <w:tcW w:w="270" w:type="dxa"/>
          </w:tcPr>
          <w:p w14:paraId="678F9F59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E1024F" w14:textId="34E5D6FA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7,047</w:t>
            </w:r>
          </w:p>
        </w:tc>
        <w:tc>
          <w:tcPr>
            <w:tcW w:w="270" w:type="dxa"/>
          </w:tcPr>
          <w:p w14:paraId="52225688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E8457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5,652</w:t>
            </w:r>
          </w:p>
        </w:tc>
      </w:tr>
      <w:tr w:rsidR="00BA6866" w:rsidRPr="003F3D7F" w14:paraId="7A942774" w14:textId="77777777" w:rsidTr="00566469">
        <w:tc>
          <w:tcPr>
            <w:tcW w:w="3897" w:type="dxa"/>
          </w:tcPr>
          <w:p w14:paraId="2B3B7A29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หลังจากหนึ่งปี 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CA2FD8" w14:textId="1BA83B91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15,590</w:t>
            </w:r>
          </w:p>
        </w:tc>
        <w:tc>
          <w:tcPr>
            <w:tcW w:w="270" w:type="dxa"/>
          </w:tcPr>
          <w:p w14:paraId="1E9A26BF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CD267C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6,428</w:t>
            </w:r>
          </w:p>
        </w:tc>
        <w:tc>
          <w:tcPr>
            <w:tcW w:w="270" w:type="dxa"/>
          </w:tcPr>
          <w:p w14:paraId="4B4A2642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AA8931" w14:textId="2428B8D1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15,590</w:t>
            </w:r>
          </w:p>
        </w:tc>
        <w:tc>
          <w:tcPr>
            <w:tcW w:w="270" w:type="dxa"/>
          </w:tcPr>
          <w:p w14:paraId="075E0721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4426E0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3F3D7F">
              <w:rPr>
                <w:rFonts w:ascii="Angsana New" w:hAnsi="Angsana New"/>
                <w:sz w:val="28"/>
                <w:szCs w:val="28"/>
              </w:rPr>
              <w:t>6,428</w:t>
            </w:r>
          </w:p>
        </w:tc>
      </w:tr>
      <w:tr w:rsidR="00BA6866" w:rsidRPr="003F3D7F" w14:paraId="0FF6546D" w14:textId="77777777" w:rsidTr="00566469">
        <w:tc>
          <w:tcPr>
            <w:tcW w:w="3897" w:type="dxa"/>
          </w:tcPr>
          <w:p w14:paraId="457A979F" w14:textId="173BF12E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A686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178C33" w14:textId="03E0B56D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22,637</w:t>
            </w:r>
          </w:p>
        </w:tc>
        <w:tc>
          <w:tcPr>
            <w:tcW w:w="270" w:type="dxa"/>
          </w:tcPr>
          <w:p w14:paraId="216A4769" w14:textId="77777777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425A8B" w14:textId="14118E45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12,080</w:t>
            </w:r>
          </w:p>
        </w:tc>
        <w:tc>
          <w:tcPr>
            <w:tcW w:w="270" w:type="dxa"/>
          </w:tcPr>
          <w:p w14:paraId="5D984057" w14:textId="77777777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E92C23" w14:textId="75F9A34E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22,637</w:t>
            </w:r>
          </w:p>
        </w:tc>
        <w:tc>
          <w:tcPr>
            <w:tcW w:w="270" w:type="dxa"/>
          </w:tcPr>
          <w:p w14:paraId="704F0F15" w14:textId="77777777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0286B3" w14:textId="56187B94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12,080</w:t>
            </w:r>
          </w:p>
        </w:tc>
      </w:tr>
      <w:tr w:rsidR="00004E25" w:rsidRPr="004100F5" w14:paraId="640E5C09" w14:textId="77777777" w:rsidTr="00004E25">
        <w:tc>
          <w:tcPr>
            <w:tcW w:w="3897" w:type="dxa"/>
          </w:tcPr>
          <w:p w14:paraId="2D0EFCFF" w14:textId="77777777" w:rsidR="00004E25" w:rsidRPr="00221E54" w:rsidRDefault="00004E25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0C986F" w14:textId="77777777" w:rsidR="00004E25" w:rsidRPr="004100F5" w:rsidRDefault="00004E25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40987B" w14:textId="77777777" w:rsidR="00004E25" w:rsidRPr="004100F5" w:rsidRDefault="00004E25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2660B8" w14:textId="77777777" w:rsidR="00004E25" w:rsidRPr="004100F5" w:rsidRDefault="00004E25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592D40" w14:textId="77777777" w:rsidR="00004E25" w:rsidRPr="004100F5" w:rsidRDefault="00004E25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29CD7F" w14:textId="77777777" w:rsidR="00004E25" w:rsidRPr="004100F5" w:rsidRDefault="00004E25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D702E" w14:textId="77777777" w:rsidR="00004E25" w:rsidRPr="004100F5" w:rsidRDefault="00004E25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85760B" w14:textId="77777777" w:rsidR="00004E25" w:rsidRPr="004100F5" w:rsidRDefault="00004E25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A6866" w:rsidRPr="003F3D7F" w14:paraId="40A74CC8" w14:textId="77777777" w:rsidTr="005D7CF5">
        <w:tc>
          <w:tcPr>
            <w:tcW w:w="3897" w:type="dxa"/>
          </w:tcPr>
          <w:p w14:paraId="20BA834E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ภาระผูกพันอื่น </w:t>
            </w:r>
            <w:r w:rsidRPr="003F3D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</w:tcPr>
          <w:p w14:paraId="2E4C0C0C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1B2D0B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74161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866" w:rsidRPr="003F3D7F" w14:paraId="0222BA9A" w14:textId="77777777" w:rsidTr="005D7CF5">
        <w:tc>
          <w:tcPr>
            <w:tcW w:w="3897" w:type="dxa"/>
          </w:tcPr>
          <w:p w14:paraId="2AA4927F" w14:textId="60064C3C" w:rsidR="00BA6866" w:rsidRP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63D7E944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AF04E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5FD77BC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E71CF2" w14:textId="7D873AA0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270" w:type="dxa"/>
          </w:tcPr>
          <w:p w14:paraId="384E4BDA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0BF2A" w14:textId="7C43AB5E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270" w:type="dxa"/>
          </w:tcPr>
          <w:p w14:paraId="33728759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21119AD9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  <w:tr w:rsidR="00BA6866" w:rsidRPr="003F3D7F" w14:paraId="57762835" w14:textId="77777777" w:rsidTr="005D7CF5">
        <w:tc>
          <w:tcPr>
            <w:tcW w:w="3897" w:type="dxa"/>
          </w:tcPr>
          <w:p w14:paraId="6D3976BC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78C5CF55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4,312</w:t>
            </w:r>
          </w:p>
        </w:tc>
        <w:tc>
          <w:tcPr>
            <w:tcW w:w="270" w:type="dxa"/>
          </w:tcPr>
          <w:p w14:paraId="4C829190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171262" w14:textId="1FD0C232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382927F9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F444A" w14:textId="3E96D3D1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4,312</w:t>
            </w:r>
          </w:p>
        </w:tc>
        <w:tc>
          <w:tcPr>
            <w:tcW w:w="270" w:type="dxa"/>
          </w:tcPr>
          <w:p w14:paraId="7F1B93A2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0EC3EE92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BA6866" w:rsidRPr="003F3D7F" w14:paraId="6F1373F3" w14:textId="77777777" w:rsidTr="00AF04E9">
        <w:tc>
          <w:tcPr>
            <w:tcW w:w="3897" w:type="dxa"/>
          </w:tcPr>
          <w:p w14:paraId="6AF14CB9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F3D7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52322A7C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4,599</w:t>
            </w:r>
          </w:p>
        </w:tc>
        <w:tc>
          <w:tcPr>
            <w:tcW w:w="270" w:type="dxa"/>
          </w:tcPr>
          <w:p w14:paraId="512E5A16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5CDEF162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70" w:type="dxa"/>
          </w:tcPr>
          <w:p w14:paraId="71A6B4D1" w14:textId="77777777" w:rsidR="00BA6866" w:rsidRPr="00AF04E9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0667810E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4,599</w:t>
            </w:r>
          </w:p>
        </w:tc>
        <w:tc>
          <w:tcPr>
            <w:tcW w:w="270" w:type="dxa"/>
          </w:tcPr>
          <w:p w14:paraId="251F8FC7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62BF8287" w:rsidR="00BA6866" w:rsidRPr="003F3D7F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711</w:t>
            </w:r>
          </w:p>
        </w:tc>
      </w:tr>
      <w:tr w:rsidR="00BA6866" w:rsidRPr="003F3D7F" w14:paraId="17952EF0" w14:textId="77777777" w:rsidTr="00004E25">
        <w:tc>
          <w:tcPr>
            <w:tcW w:w="3897" w:type="dxa"/>
          </w:tcPr>
          <w:p w14:paraId="67DA3454" w14:textId="77777777" w:rsidR="00BA6866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lang w:val="th-TH"/>
              </w:rPr>
            </w:pPr>
          </w:p>
          <w:p w14:paraId="2C0D51EF" w14:textId="77777777" w:rsidR="00221E54" w:rsidRDefault="00221E54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lang w:val="th-TH"/>
              </w:rPr>
            </w:pPr>
          </w:p>
          <w:p w14:paraId="5854177A" w14:textId="39166AD5" w:rsidR="00221E54" w:rsidRPr="00221E54" w:rsidRDefault="00221E54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159A3C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CAAD64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A6A94A4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D54414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A16758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657AA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5DCD2E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A6866" w:rsidRPr="003F3D7F" w14:paraId="210851DA" w14:textId="77777777" w:rsidTr="005D7CF5">
        <w:tc>
          <w:tcPr>
            <w:tcW w:w="3897" w:type="dxa"/>
            <w:vAlign w:val="bottom"/>
          </w:tcPr>
          <w:p w14:paraId="51365CC4" w14:textId="77777777" w:rsidR="00BA6866" w:rsidRPr="003F3D7F" w:rsidRDefault="00BA6866" w:rsidP="00BA6866">
            <w:pPr>
              <w:pStyle w:val="acctfourfigures"/>
              <w:tabs>
                <w:tab w:val="clear" w:pos="765"/>
              </w:tabs>
              <w:spacing w:line="240" w:lineRule="atLeast"/>
              <w:ind w:left="-15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F3D7F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สำหรับปีสิ้นสุดวันที่ </w:t>
            </w:r>
            <w:r w:rsidRPr="003F3D7F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31</w:t>
            </w:r>
            <w:r w:rsidRPr="003F3D7F"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3F3D7F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2D91B228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C7209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5FA460" w14:textId="36DFD149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1E04C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6B341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C790D0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0B715A" w14:textId="01FBE07D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A6866" w:rsidRPr="003F3D7F" w14:paraId="30F39DBE" w14:textId="77777777" w:rsidTr="005D7CF5">
        <w:tc>
          <w:tcPr>
            <w:tcW w:w="3897" w:type="dxa"/>
          </w:tcPr>
          <w:p w14:paraId="5738EEF6" w14:textId="77777777" w:rsidR="00BA6866" w:rsidRPr="003F3D7F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F3D7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3E343A3F" w14:textId="5D459F76" w:rsidR="00BA6866" w:rsidRPr="00566469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  <w:tc>
          <w:tcPr>
            <w:tcW w:w="270" w:type="dxa"/>
          </w:tcPr>
          <w:p w14:paraId="74AB456C" w14:textId="77777777" w:rsidR="00BA6866" w:rsidRPr="00566469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932576" w14:textId="6EDC5F61" w:rsidR="00BA6866" w:rsidRPr="00566469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5,186</w:t>
            </w:r>
          </w:p>
        </w:tc>
        <w:tc>
          <w:tcPr>
            <w:tcW w:w="270" w:type="dxa"/>
          </w:tcPr>
          <w:p w14:paraId="4D1108FE" w14:textId="77777777" w:rsidR="00BA6866" w:rsidRPr="00566469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92CC0C" w14:textId="5DEF2D87" w:rsidR="00BA6866" w:rsidRPr="00566469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  <w:tc>
          <w:tcPr>
            <w:tcW w:w="270" w:type="dxa"/>
          </w:tcPr>
          <w:p w14:paraId="17AA9EAF" w14:textId="77777777" w:rsidR="00BA6866" w:rsidRPr="00566469" w:rsidRDefault="00BA6866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966D81" w14:textId="103C5D61" w:rsidR="00BA6866" w:rsidRPr="00566469" w:rsidRDefault="00DD3C51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5,186</w:t>
            </w:r>
          </w:p>
        </w:tc>
      </w:tr>
      <w:tr w:rsidR="005F4F6B" w:rsidRPr="003F3D7F" w14:paraId="438C4E88" w14:textId="77777777" w:rsidTr="005D7CF5">
        <w:tc>
          <w:tcPr>
            <w:tcW w:w="3897" w:type="dxa"/>
          </w:tcPr>
          <w:p w14:paraId="1D47F10B" w14:textId="77777777" w:rsidR="005F4F6B" w:rsidRPr="003F3D7F" w:rsidRDefault="005F4F6B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F6F4DB" w14:textId="77777777" w:rsidR="005F4F6B" w:rsidRDefault="005F4F6B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C68CC" w14:textId="77777777" w:rsidR="005F4F6B" w:rsidRPr="00566469" w:rsidRDefault="005F4F6B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ED4208" w14:textId="77777777" w:rsidR="005F4F6B" w:rsidRDefault="005F4F6B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0B2AB5" w14:textId="77777777" w:rsidR="005F4F6B" w:rsidRPr="00566469" w:rsidRDefault="005F4F6B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260FB" w14:textId="77777777" w:rsidR="005F4F6B" w:rsidRDefault="005F4F6B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F6782" w14:textId="77777777" w:rsidR="005F4F6B" w:rsidRPr="00566469" w:rsidRDefault="005F4F6B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32B666" w14:textId="77777777" w:rsidR="005F4F6B" w:rsidRDefault="005F4F6B" w:rsidP="00BA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0"/>
    <w:p w14:paraId="566B201E" w14:textId="5893F226" w:rsidR="00EC7E59" w:rsidRDefault="00575FD9" w:rsidP="00EC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3E131A">
        <w:rPr>
          <w:rFonts w:ascii="Angsana New" w:hAnsi="Angsana New"/>
          <w:b/>
          <w:bCs/>
          <w:sz w:val="30"/>
          <w:szCs w:val="30"/>
        </w:rPr>
        <w:t>5</w:t>
      </w:r>
      <w:r w:rsidR="00FC2721" w:rsidRPr="003F3D7F">
        <w:rPr>
          <w:rFonts w:ascii="Angsana New" w:hAnsi="Angsana New"/>
          <w:b/>
          <w:bCs/>
          <w:sz w:val="30"/>
          <w:szCs w:val="30"/>
          <w:cs/>
        </w:rPr>
        <w:tab/>
      </w:r>
      <w:r w:rsidR="00FC2721" w:rsidRPr="003F3D7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F92BF56" w14:textId="77777777" w:rsidR="00EC7E59" w:rsidRPr="008A53A8" w:rsidRDefault="00EC7E59" w:rsidP="00D1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C3F0384" w14:textId="5476933F" w:rsidR="00EC7E59" w:rsidRPr="00DD3821" w:rsidRDefault="00EC7E59" w:rsidP="005C376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D3821">
        <w:rPr>
          <w:rFonts w:ascii="Angsana New" w:hAnsi="Angsana New"/>
          <w:sz w:val="30"/>
          <w:szCs w:val="30"/>
          <w:cs/>
        </w:rPr>
        <w:t>บริษัทได้รับอนุมัติวงเงินสินเชื่อจาก</w:t>
      </w:r>
      <w:r w:rsidR="005F4F6B">
        <w:rPr>
          <w:rFonts w:ascii="Angsana New" w:hAnsi="Angsana New" w:hint="cs"/>
          <w:sz w:val="30"/>
          <w:szCs w:val="30"/>
          <w:cs/>
        </w:rPr>
        <w:t>บริษัทให้สินเชื่อ</w:t>
      </w:r>
      <w:r w:rsidRPr="00DD3821">
        <w:rPr>
          <w:rFonts w:ascii="Angsana New" w:hAnsi="Angsana New"/>
          <w:sz w:val="30"/>
          <w:szCs w:val="30"/>
          <w:cs/>
        </w:rPr>
        <w:t xml:space="preserve">แห่งหนึ่ง จำนวน </w:t>
      </w:r>
      <w:r w:rsidRPr="00DD3821">
        <w:rPr>
          <w:rFonts w:ascii="Angsana New" w:hAnsi="Angsana New"/>
          <w:sz w:val="30"/>
          <w:szCs w:val="30"/>
        </w:rPr>
        <w:t xml:space="preserve">100 </w:t>
      </w:r>
      <w:r w:rsidRPr="00DD3821">
        <w:rPr>
          <w:rFonts w:ascii="Angsana New" w:hAnsi="Angsana New"/>
          <w:sz w:val="30"/>
          <w:szCs w:val="30"/>
          <w:cs/>
        </w:rPr>
        <w:t>ล้านบาท</w:t>
      </w:r>
      <w:r w:rsidR="005F4F6B">
        <w:rPr>
          <w:rFonts w:ascii="Angsana New" w:hAnsi="Angsana New"/>
          <w:sz w:val="30"/>
          <w:szCs w:val="30"/>
        </w:rPr>
        <w:t xml:space="preserve"> </w:t>
      </w:r>
      <w:r w:rsidRPr="00DD3821">
        <w:rPr>
          <w:rFonts w:ascii="Angsana New" w:hAnsi="Angsana New"/>
          <w:sz w:val="30"/>
          <w:szCs w:val="30"/>
          <w:cs/>
        </w:rPr>
        <w:t>เพื่อนำไปใช้ในการซื้อรถ</w:t>
      </w:r>
      <w:r w:rsidR="005F4F6B">
        <w:rPr>
          <w:rFonts w:ascii="Angsana New" w:hAnsi="Angsana New"/>
          <w:sz w:val="30"/>
          <w:szCs w:val="30"/>
        </w:rPr>
        <w:br/>
      </w:r>
      <w:r w:rsidRPr="00DD3821">
        <w:rPr>
          <w:rFonts w:ascii="Angsana New" w:hAnsi="Angsana New"/>
          <w:sz w:val="30"/>
          <w:szCs w:val="30"/>
          <w:cs/>
        </w:rPr>
        <w:t>เพื่อการพา</w:t>
      </w:r>
      <w:r w:rsidR="005F4F6B">
        <w:rPr>
          <w:rFonts w:ascii="Angsana New" w:hAnsi="Angsana New" w:hint="cs"/>
          <w:sz w:val="30"/>
          <w:szCs w:val="30"/>
          <w:cs/>
        </w:rPr>
        <w:t>ณิ</w:t>
      </w:r>
      <w:r w:rsidRPr="00DD3821">
        <w:rPr>
          <w:rFonts w:ascii="Angsana New" w:hAnsi="Angsana New"/>
          <w:sz w:val="30"/>
          <w:szCs w:val="30"/>
          <w:cs/>
        </w:rPr>
        <w:t>ชย์ และใช้ในการดำเนินธุรกิจให้เช่าซื้อรถยนต์</w:t>
      </w:r>
      <w:r w:rsidR="005F4F6B">
        <w:rPr>
          <w:rFonts w:ascii="Angsana New" w:hAnsi="Angsana New"/>
          <w:sz w:val="30"/>
          <w:szCs w:val="30"/>
        </w:rPr>
        <w:t xml:space="preserve"> </w:t>
      </w:r>
      <w:r w:rsidR="005F4F6B">
        <w:rPr>
          <w:rFonts w:ascii="Angsana New" w:hAnsi="Angsana New" w:hint="cs"/>
          <w:sz w:val="30"/>
          <w:szCs w:val="30"/>
          <w:cs/>
        </w:rPr>
        <w:t xml:space="preserve">เมื่อเดือนมกราคม </w:t>
      </w:r>
      <w:r w:rsidR="005F4F6B">
        <w:rPr>
          <w:rFonts w:ascii="Angsana New" w:hAnsi="Angsana New"/>
          <w:sz w:val="30"/>
          <w:szCs w:val="30"/>
        </w:rPr>
        <w:t>2563</w:t>
      </w:r>
    </w:p>
    <w:p w14:paraId="6C3205BB" w14:textId="5612C47A" w:rsidR="00EC7E59" w:rsidRPr="008A53A8" w:rsidRDefault="00EC7E59" w:rsidP="005C3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086BBE" w14:textId="2D40F522" w:rsidR="00EC7E59" w:rsidRDefault="00EC7E59" w:rsidP="005C376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D3821">
        <w:rPr>
          <w:rFonts w:ascii="Angsana New" w:hAnsi="Angsana New" w:hint="cs"/>
          <w:sz w:val="30"/>
          <w:szCs w:val="30"/>
          <w:cs/>
        </w:rPr>
        <w:t>บริษัทได้</w:t>
      </w:r>
      <w:r w:rsidR="00162596">
        <w:rPr>
          <w:rFonts w:ascii="Angsana New" w:hAnsi="Angsana New" w:hint="cs"/>
          <w:sz w:val="30"/>
          <w:szCs w:val="30"/>
          <w:cs/>
        </w:rPr>
        <w:t>รับอนุมัติ</w:t>
      </w:r>
      <w:r w:rsidR="00595498">
        <w:rPr>
          <w:rFonts w:ascii="Angsana New" w:hAnsi="Angsana New" w:hint="cs"/>
          <w:sz w:val="30"/>
          <w:szCs w:val="30"/>
          <w:cs/>
        </w:rPr>
        <w:t>วงเงินสินเชื่อจาก</w:t>
      </w:r>
      <w:r w:rsidRPr="00DD3821">
        <w:rPr>
          <w:rFonts w:ascii="Angsana New" w:hAnsi="Angsana New" w:hint="cs"/>
          <w:sz w:val="30"/>
          <w:szCs w:val="30"/>
          <w:cs/>
        </w:rPr>
        <w:t>ธนาคารพา</w:t>
      </w:r>
      <w:r w:rsidR="005F4F6B">
        <w:rPr>
          <w:rFonts w:ascii="Angsana New" w:hAnsi="Angsana New" w:hint="cs"/>
          <w:sz w:val="30"/>
          <w:szCs w:val="30"/>
          <w:cs/>
        </w:rPr>
        <w:t>ณิ</w:t>
      </w:r>
      <w:r w:rsidRPr="00DD3821">
        <w:rPr>
          <w:rFonts w:ascii="Angsana New" w:hAnsi="Angsana New" w:hint="cs"/>
          <w:sz w:val="30"/>
          <w:szCs w:val="30"/>
          <w:cs/>
        </w:rPr>
        <w:t>ชย์แห่งหนึ่ง</w:t>
      </w:r>
      <w:r w:rsidRPr="00DD3821">
        <w:rPr>
          <w:rFonts w:ascii="Angsana New" w:hAnsi="Angsana New"/>
          <w:sz w:val="30"/>
          <w:szCs w:val="30"/>
          <w:cs/>
        </w:rPr>
        <w:t xml:space="preserve"> </w:t>
      </w:r>
      <w:r w:rsidR="00595498">
        <w:rPr>
          <w:rFonts w:ascii="Angsana New" w:hAnsi="Angsana New" w:hint="cs"/>
          <w:sz w:val="30"/>
          <w:szCs w:val="30"/>
          <w:cs/>
        </w:rPr>
        <w:t>จำนวน</w:t>
      </w:r>
      <w:r w:rsidRPr="00DD3821">
        <w:rPr>
          <w:rFonts w:ascii="Angsana New" w:hAnsi="Angsana New"/>
          <w:sz w:val="30"/>
          <w:szCs w:val="30"/>
          <w:cs/>
        </w:rPr>
        <w:t xml:space="preserve"> 250 </w:t>
      </w:r>
      <w:r w:rsidRPr="00DD3821">
        <w:rPr>
          <w:rFonts w:ascii="Angsana New" w:hAnsi="Angsana New" w:hint="cs"/>
          <w:sz w:val="30"/>
          <w:szCs w:val="30"/>
          <w:cs/>
        </w:rPr>
        <w:t>ล้านบาท</w:t>
      </w:r>
      <w:r w:rsidR="00DD3821">
        <w:rPr>
          <w:rFonts w:ascii="Angsana New" w:hAnsi="Angsana New" w:hint="cs"/>
          <w:sz w:val="30"/>
          <w:szCs w:val="30"/>
          <w:cs/>
        </w:rPr>
        <w:t xml:space="preserve"> </w:t>
      </w:r>
      <w:r w:rsidRPr="00DD3821">
        <w:rPr>
          <w:rFonts w:ascii="Angsana New" w:hAnsi="Angsana New" w:hint="cs"/>
          <w:sz w:val="30"/>
          <w:szCs w:val="30"/>
          <w:cs/>
        </w:rPr>
        <w:t>เพื่อนำไปใช้ในการ</w:t>
      </w:r>
      <w:r w:rsidR="00595498">
        <w:rPr>
          <w:rFonts w:ascii="Angsana New" w:hAnsi="Angsana New"/>
          <w:sz w:val="30"/>
          <w:szCs w:val="30"/>
          <w:cs/>
        </w:rPr>
        <w:br/>
      </w:r>
      <w:r w:rsidRPr="00DD3821">
        <w:rPr>
          <w:rFonts w:ascii="Angsana New" w:hAnsi="Angsana New" w:hint="cs"/>
          <w:sz w:val="30"/>
          <w:szCs w:val="30"/>
          <w:cs/>
        </w:rPr>
        <w:t>ชำระหนี้วงเงินสินเชื่อหมุนเวียนที่มีอยู่กับธนาคาร</w:t>
      </w:r>
      <w:r w:rsidR="00DD3821">
        <w:rPr>
          <w:rFonts w:ascii="Angsana New" w:hAnsi="Angsana New"/>
          <w:sz w:val="30"/>
          <w:szCs w:val="30"/>
        </w:rPr>
        <w:t xml:space="preserve"> </w:t>
      </w:r>
      <w:r w:rsidRPr="00DD3821">
        <w:rPr>
          <w:rFonts w:ascii="Angsana New" w:hAnsi="Angsana New" w:hint="cs"/>
          <w:sz w:val="30"/>
          <w:szCs w:val="30"/>
          <w:cs/>
        </w:rPr>
        <w:t>และใช้ในการดำเนินธุรกิจให้เช่าซื้</w:t>
      </w:r>
      <w:r w:rsidR="00DD3821">
        <w:rPr>
          <w:rFonts w:ascii="Angsana New" w:hAnsi="Angsana New" w:hint="cs"/>
          <w:sz w:val="30"/>
          <w:szCs w:val="30"/>
          <w:cs/>
        </w:rPr>
        <w:t>อ</w:t>
      </w:r>
      <w:r w:rsidRPr="00DD3821">
        <w:rPr>
          <w:rFonts w:ascii="Angsana New" w:hAnsi="Angsana New" w:hint="cs"/>
          <w:sz w:val="30"/>
          <w:szCs w:val="30"/>
          <w:cs/>
        </w:rPr>
        <w:t>รถยนต์</w:t>
      </w:r>
      <w:r w:rsidR="005F4F6B">
        <w:rPr>
          <w:rFonts w:ascii="Angsana New" w:hAnsi="Angsana New" w:hint="cs"/>
          <w:sz w:val="30"/>
          <w:szCs w:val="30"/>
          <w:cs/>
        </w:rPr>
        <w:t xml:space="preserve"> เมื่อเดือน</w:t>
      </w:r>
      <w:r w:rsidR="00595498">
        <w:rPr>
          <w:rFonts w:ascii="Angsana New" w:hAnsi="Angsana New"/>
          <w:sz w:val="30"/>
          <w:szCs w:val="30"/>
          <w:cs/>
        </w:rPr>
        <w:br/>
      </w:r>
      <w:r w:rsidR="005F4F6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F4F6B">
        <w:rPr>
          <w:rFonts w:ascii="Angsana New" w:hAnsi="Angsana New"/>
          <w:sz w:val="30"/>
          <w:szCs w:val="30"/>
        </w:rPr>
        <w:t>2563</w:t>
      </w:r>
    </w:p>
    <w:p w14:paraId="3008ED6C" w14:textId="77777777" w:rsidR="00004A8D" w:rsidRPr="00004A8D" w:rsidRDefault="00004A8D" w:rsidP="00004A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6E63C5B" w14:textId="5A2C9DE2" w:rsidR="009C0F2C" w:rsidRDefault="00004A8D" w:rsidP="005C376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04A8D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ในการประชุมคณะกรรมการเมื่อวันที่ </w:t>
      </w:r>
      <w:r w:rsidRPr="00004A8D">
        <w:rPr>
          <w:rFonts w:ascii="Angsana New" w:hAnsi="Angsana New"/>
          <w:sz w:val="30"/>
          <w:szCs w:val="30"/>
        </w:rPr>
        <w:t>24</w:t>
      </w:r>
      <w:r w:rsidRPr="00004A8D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004A8D">
        <w:rPr>
          <w:rFonts w:ascii="Angsana New" w:hAnsi="Angsana New"/>
          <w:sz w:val="30"/>
          <w:szCs w:val="30"/>
        </w:rPr>
        <w:t>2563</w:t>
      </w:r>
      <w:r w:rsidRPr="00004A8D">
        <w:rPr>
          <w:rFonts w:ascii="Angsana New" w:hAnsi="Angsana New" w:hint="cs"/>
          <w:sz w:val="30"/>
          <w:szCs w:val="30"/>
          <w:cs/>
        </w:rPr>
        <w:t xml:space="preserve"> คณะกรรมการได้มีมติเห็นควรให้นำเสนอที่ประชุมผู้ถือหุ้นซึ่งจะจัดขึ้นในวันที่ </w:t>
      </w:r>
      <w:r w:rsidRPr="00004A8D">
        <w:rPr>
          <w:rFonts w:ascii="Angsana New" w:hAnsi="Angsana New"/>
          <w:sz w:val="30"/>
          <w:szCs w:val="30"/>
        </w:rPr>
        <w:t xml:space="preserve">20 </w:t>
      </w:r>
      <w:r w:rsidRPr="00004A8D">
        <w:rPr>
          <w:rFonts w:ascii="Angsana New" w:hAnsi="Angsana New" w:hint="cs"/>
          <w:sz w:val="30"/>
          <w:szCs w:val="30"/>
          <w:cs/>
        </w:rPr>
        <w:t>เมษายน</w:t>
      </w:r>
      <w:r w:rsidRPr="00004A8D">
        <w:rPr>
          <w:rFonts w:ascii="Angsana New" w:hAnsi="Angsana New"/>
          <w:sz w:val="30"/>
          <w:szCs w:val="30"/>
        </w:rPr>
        <w:t xml:space="preserve"> 2563</w:t>
      </w:r>
      <w:r w:rsidRPr="00004A8D">
        <w:rPr>
          <w:rFonts w:ascii="Angsana New" w:hAnsi="Angsana New" w:hint="cs"/>
          <w:sz w:val="30"/>
          <w:szCs w:val="30"/>
          <w:cs/>
        </w:rPr>
        <w:t xml:space="preserve"> เพื่อพิจารณาอนุมัติการจ่ายปันผลเป็นหุ้นปันผลมูลค่าที่ตราไว้</w:t>
      </w:r>
      <w:r w:rsidR="00D00D1F">
        <w:rPr>
          <w:rFonts w:ascii="Angsana New" w:hAnsi="Angsana New"/>
          <w:sz w:val="30"/>
          <w:szCs w:val="30"/>
        </w:rPr>
        <w:br/>
      </w:r>
      <w:r w:rsidRPr="00004A8D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004A8D">
        <w:rPr>
          <w:rFonts w:ascii="Angsana New" w:hAnsi="Angsana New"/>
          <w:sz w:val="30"/>
          <w:szCs w:val="30"/>
        </w:rPr>
        <w:t>0.5</w:t>
      </w:r>
      <w:r w:rsidRPr="00004A8D">
        <w:rPr>
          <w:rFonts w:ascii="Angsana New" w:hAnsi="Angsana New" w:hint="cs"/>
          <w:sz w:val="30"/>
          <w:szCs w:val="30"/>
          <w:cs/>
        </w:rPr>
        <w:t xml:space="preserve"> บาท ให้แก่ผู้ถือหุ้นเดิมของบริษัทในอัตรา </w:t>
      </w:r>
      <w:r w:rsidRPr="00004A8D">
        <w:rPr>
          <w:rFonts w:ascii="Angsana New" w:hAnsi="Angsana New"/>
          <w:sz w:val="30"/>
          <w:szCs w:val="30"/>
        </w:rPr>
        <w:t>14</w:t>
      </w:r>
      <w:r w:rsidRPr="00004A8D">
        <w:rPr>
          <w:rFonts w:ascii="Angsana New" w:hAnsi="Angsana New" w:hint="cs"/>
          <w:sz w:val="30"/>
          <w:szCs w:val="30"/>
          <w:cs/>
        </w:rPr>
        <w:t xml:space="preserve"> หุ้นเดิม ต่อ </w:t>
      </w:r>
      <w:r w:rsidRPr="00004A8D">
        <w:rPr>
          <w:rFonts w:ascii="Angsana New" w:hAnsi="Angsana New"/>
          <w:sz w:val="30"/>
          <w:szCs w:val="30"/>
        </w:rPr>
        <w:t>1</w:t>
      </w:r>
      <w:r w:rsidRPr="00004A8D">
        <w:rPr>
          <w:rFonts w:ascii="Angsana New" w:hAnsi="Angsana New" w:hint="cs"/>
          <w:sz w:val="30"/>
          <w:szCs w:val="30"/>
          <w:cs/>
        </w:rPr>
        <w:t xml:space="preserve"> หุ้นปันผล คิดเป็นการจ่ายหุ้นปันผล</w:t>
      </w:r>
      <w:r w:rsidR="003A3EF9">
        <w:rPr>
          <w:rFonts w:ascii="Angsana New" w:hAnsi="Angsana New"/>
          <w:sz w:val="30"/>
          <w:szCs w:val="30"/>
        </w:rPr>
        <w:br/>
      </w:r>
      <w:r w:rsidRPr="00004A8D">
        <w:rPr>
          <w:rFonts w:ascii="Angsana New" w:hAnsi="Angsana New" w:hint="cs"/>
          <w:sz w:val="30"/>
          <w:szCs w:val="30"/>
          <w:cs/>
        </w:rPr>
        <w:t xml:space="preserve">ในอัตรา </w:t>
      </w:r>
      <w:r w:rsidRPr="00004A8D">
        <w:rPr>
          <w:rFonts w:ascii="Angsana New" w:hAnsi="Angsana New"/>
          <w:sz w:val="30"/>
          <w:szCs w:val="30"/>
        </w:rPr>
        <w:t>0.03571</w:t>
      </w:r>
      <w:r w:rsidRPr="00004A8D">
        <w:rPr>
          <w:rFonts w:ascii="Angsana New" w:hAnsi="Angsana New" w:hint="cs"/>
          <w:sz w:val="30"/>
          <w:szCs w:val="30"/>
          <w:cs/>
        </w:rPr>
        <w:t xml:space="preserve"> บาทต่อหุ้น คิดเป็นจำนวนเงินทั้งสิ้นไม่เกิน </w:t>
      </w:r>
      <w:r w:rsidRPr="00004A8D">
        <w:rPr>
          <w:rFonts w:ascii="Angsana New" w:hAnsi="Angsana New"/>
          <w:sz w:val="30"/>
          <w:szCs w:val="30"/>
        </w:rPr>
        <w:t>23.82</w:t>
      </w:r>
      <w:r w:rsidRPr="00004A8D">
        <w:rPr>
          <w:rFonts w:ascii="Angsana New" w:hAnsi="Angsana New" w:hint="cs"/>
          <w:sz w:val="30"/>
          <w:szCs w:val="30"/>
          <w:cs/>
        </w:rPr>
        <w:t xml:space="preserve"> ล้านบาท รวมทั้งจ่ายปันผลเป็นเงินสด</w:t>
      </w:r>
      <w:r w:rsidR="002939CB">
        <w:rPr>
          <w:rFonts w:ascii="Angsana New" w:hAnsi="Angsana New"/>
          <w:sz w:val="30"/>
          <w:szCs w:val="30"/>
        </w:rPr>
        <w:br/>
      </w:r>
      <w:r w:rsidRPr="00004A8D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004A8D">
        <w:rPr>
          <w:rFonts w:ascii="Angsana New" w:hAnsi="Angsana New"/>
          <w:sz w:val="30"/>
          <w:szCs w:val="30"/>
        </w:rPr>
        <w:t>0.00397</w:t>
      </w:r>
      <w:r w:rsidRPr="00004A8D">
        <w:rPr>
          <w:rFonts w:ascii="Angsana New" w:hAnsi="Angsana New" w:hint="cs"/>
          <w:sz w:val="30"/>
          <w:szCs w:val="30"/>
          <w:cs/>
        </w:rPr>
        <w:t xml:space="preserve"> บาท เป็นเงินทั้งสิ้นไม่เกิน </w:t>
      </w:r>
      <w:r w:rsidRPr="00004A8D">
        <w:rPr>
          <w:rFonts w:ascii="Angsana New" w:hAnsi="Angsana New"/>
          <w:sz w:val="30"/>
          <w:szCs w:val="30"/>
        </w:rPr>
        <w:t>2.65</w:t>
      </w:r>
      <w:r w:rsidRPr="00004A8D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CB1C7D5" w14:textId="77777777" w:rsidR="009C0F2C" w:rsidRDefault="009C0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9037253" w14:textId="192D43A0" w:rsidR="009E1192" w:rsidRPr="003F3D7F" w:rsidRDefault="00575FD9" w:rsidP="00782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F3D7F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3E131A">
        <w:rPr>
          <w:rFonts w:ascii="Angsana New" w:hAnsi="Angsana New"/>
          <w:b/>
          <w:bCs/>
          <w:sz w:val="30"/>
          <w:szCs w:val="30"/>
        </w:rPr>
        <w:t>6</w:t>
      </w:r>
      <w:r w:rsidR="009E1192" w:rsidRPr="003F3D7F">
        <w:rPr>
          <w:rFonts w:ascii="Angsana New" w:hAnsi="Angsana New"/>
          <w:b/>
          <w:bCs/>
          <w:sz w:val="30"/>
          <w:szCs w:val="30"/>
          <w:cs/>
        </w:rPr>
        <w:tab/>
        <w:t>มาตรฐานการรายงานทางการเงินที่ยังไม่ได้ใช้</w:t>
      </w:r>
    </w:p>
    <w:p w14:paraId="1445D63D" w14:textId="77777777" w:rsidR="009E1192" w:rsidRPr="003F3D7F" w:rsidRDefault="009E119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4"/>
          <w:szCs w:val="24"/>
        </w:rPr>
      </w:pPr>
    </w:p>
    <w:p w14:paraId="56388DD8" w14:textId="77777777" w:rsidR="009E1192" w:rsidRPr="003F3D7F" w:rsidRDefault="009E1192" w:rsidP="008A3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มาตรฐานการรายงา</w:t>
      </w:r>
      <w:r w:rsidR="007A5D92" w:rsidRPr="003F3D7F">
        <w:rPr>
          <w:rFonts w:ascii="Angsana New" w:hAnsi="Angsana New"/>
          <w:sz w:val="30"/>
          <w:szCs w:val="30"/>
          <w:cs/>
        </w:rPr>
        <w:t>นทางการเงินที่ออก</w:t>
      </w:r>
      <w:r w:rsidR="00295AA6" w:rsidRPr="003F3D7F">
        <w:rPr>
          <w:rFonts w:ascii="Angsana New" w:hAnsi="Angsana New"/>
          <w:sz w:val="30"/>
          <w:szCs w:val="30"/>
          <w:cs/>
        </w:rPr>
        <w:t>ใหม่</w:t>
      </w:r>
      <w:r w:rsidR="00804051" w:rsidRPr="003F3D7F">
        <w:rPr>
          <w:rFonts w:ascii="Angsana New" w:hAnsi="Angsana New"/>
          <w:sz w:val="30"/>
          <w:szCs w:val="30"/>
          <w:cs/>
        </w:rPr>
        <w:t>ซึ่ง</w:t>
      </w:r>
      <w:r w:rsidR="00295AA6" w:rsidRPr="003F3D7F">
        <w:rPr>
          <w:rFonts w:ascii="Angsana New" w:hAnsi="Angsana New"/>
          <w:sz w:val="30"/>
          <w:szCs w:val="30"/>
          <w:cs/>
        </w:rPr>
        <w:t>เกี่ยวกับการดำเนินงานของ</w:t>
      </w:r>
      <w:r w:rsidR="007A0AF2" w:rsidRPr="003F3D7F">
        <w:rPr>
          <w:rFonts w:ascii="Angsana New" w:hAnsi="Angsana New"/>
          <w:sz w:val="30"/>
          <w:szCs w:val="30"/>
          <w:cs/>
        </w:rPr>
        <w:t>กลุ่ม</w:t>
      </w:r>
      <w:r w:rsidR="00295AA6" w:rsidRPr="003F3D7F">
        <w:rPr>
          <w:rFonts w:ascii="Angsana New" w:hAnsi="Angsana New"/>
          <w:sz w:val="30"/>
          <w:szCs w:val="30"/>
          <w:cs/>
        </w:rPr>
        <w:t xml:space="preserve">บริษัท </w:t>
      </w:r>
      <w:r w:rsidR="00804051" w:rsidRPr="003F3D7F">
        <w:rPr>
          <w:rFonts w:ascii="Angsana New" w:hAnsi="Angsana New"/>
          <w:sz w:val="30"/>
          <w:szCs w:val="30"/>
          <w:cs/>
        </w:rPr>
        <w:t>และ</w:t>
      </w:r>
      <w:r w:rsidR="00295AA6" w:rsidRPr="003F3D7F">
        <w:rPr>
          <w:rFonts w:ascii="Angsana New" w:hAnsi="Angsana New"/>
          <w:sz w:val="30"/>
          <w:szCs w:val="30"/>
          <w:cs/>
        </w:rPr>
        <w:t>คาดว่าจะมีผลกระทบที่มีสาระสำคัญต่องบการเงิน</w:t>
      </w:r>
      <w:r w:rsidR="007A0AF2" w:rsidRPr="003F3D7F">
        <w:rPr>
          <w:rFonts w:ascii="Angsana New" w:hAnsi="Angsana New"/>
          <w:sz w:val="30"/>
          <w:szCs w:val="30"/>
          <w:cs/>
        </w:rPr>
        <w:t>รวม</w:t>
      </w:r>
      <w:r w:rsidR="00295AA6" w:rsidRPr="003F3D7F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และงบการเงินเฉพาะกิจการเมื่อนำมาถือปฏิบัติเป็นครั้งแรก </w:t>
      </w:r>
      <w:r w:rsidR="00FC2721" w:rsidRPr="003F3D7F">
        <w:rPr>
          <w:rFonts w:ascii="Angsana New" w:hAnsi="Angsana New" w:hint="cs"/>
          <w:sz w:val="30"/>
          <w:szCs w:val="30"/>
          <w:cs/>
        </w:rPr>
        <w:t>และจะมีผลบังคับใช้</w:t>
      </w:r>
      <w:r w:rsidR="00295AA6" w:rsidRPr="003F3D7F">
        <w:rPr>
          <w:rFonts w:ascii="Angsana New" w:hAnsi="Angsana New"/>
          <w:sz w:val="30"/>
          <w:szCs w:val="30"/>
          <w:cs/>
        </w:rPr>
        <w:t>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14:paraId="52A66D56" w14:textId="77777777" w:rsidR="009E1192" w:rsidRPr="003F3D7F" w:rsidRDefault="009E119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522"/>
        <w:gridCol w:w="4525"/>
      </w:tblGrid>
      <w:tr w:rsidR="00295AA6" w:rsidRPr="003F3D7F" w14:paraId="65438F65" w14:textId="77777777" w:rsidTr="005D7CF5">
        <w:trPr>
          <w:tblHeader/>
        </w:trPr>
        <w:tc>
          <w:tcPr>
            <w:tcW w:w="4522" w:type="dxa"/>
            <w:shd w:val="clear" w:color="auto" w:fill="auto"/>
          </w:tcPr>
          <w:p w14:paraId="55BD5C39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25" w:type="dxa"/>
            <w:shd w:val="clear" w:color="auto" w:fill="auto"/>
          </w:tcPr>
          <w:p w14:paraId="5C87EAB2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D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95AA6" w:rsidRPr="003F3D7F" w14:paraId="50E380D9" w14:textId="77777777" w:rsidTr="005D7CF5">
        <w:tc>
          <w:tcPr>
            <w:tcW w:w="4522" w:type="dxa"/>
            <w:shd w:val="clear" w:color="auto" w:fill="auto"/>
          </w:tcPr>
          <w:p w14:paraId="6BE102A3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7</w:t>
            </w:r>
            <w:r w:rsidRPr="003F3D7F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25" w:type="dxa"/>
            <w:shd w:val="clear" w:color="auto" w:fill="auto"/>
          </w:tcPr>
          <w:p w14:paraId="322F051A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95AA6" w:rsidRPr="003F3D7F" w14:paraId="641A8B41" w14:textId="77777777" w:rsidTr="005D7CF5">
        <w:tc>
          <w:tcPr>
            <w:tcW w:w="4522" w:type="dxa"/>
            <w:shd w:val="clear" w:color="auto" w:fill="auto"/>
          </w:tcPr>
          <w:p w14:paraId="42D2ECD5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9</w:t>
            </w:r>
            <w:r w:rsidRPr="003F3D7F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25" w:type="dxa"/>
            <w:shd w:val="clear" w:color="auto" w:fill="auto"/>
          </w:tcPr>
          <w:p w14:paraId="30D485B7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95AA6" w:rsidRPr="003F3D7F" w14:paraId="0E81CF8F" w14:textId="77777777" w:rsidTr="005D7CF5">
        <w:tc>
          <w:tcPr>
            <w:tcW w:w="4522" w:type="dxa"/>
            <w:shd w:val="clear" w:color="auto" w:fill="auto"/>
          </w:tcPr>
          <w:p w14:paraId="695D2B48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 16</w:t>
            </w:r>
          </w:p>
        </w:tc>
        <w:tc>
          <w:tcPr>
            <w:tcW w:w="4525" w:type="dxa"/>
            <w:shd w:val="clear" w:color="auto" w:fill="auto"/>
          </w:tcPr>
          <w:p w14:paraId="36524DDC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295AA6" w:rsidRPr="003F3D7F" w14:paraId="1AEB9663" w14:textId="77777777" w:rsidTr="005D7CF5">
        <w:tc>
          <w:tcPr>
            <w:tcW w:w="4522" w:type="dxa"/>
            <w:shd w:val="clear" w:color="auto" w:fill="auto"/>
          </w:tcPr>
          <w:p w14:paraId="2504643D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มาตรฐานการบัญชีฉบับที่ 32</w:t>
            </w:r>
            <w:r w:rsidRPr="003F3D7F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25" w:type="dxa"/>
            <w:shd w:val="clear" w:color="auto" w:fill="auto"/>
          </w:tcPr>
          <w:p w14:paraId="34862FFC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95AA6" w:rsidRPr="003F3D7F" w14:paraId="0BBD4F2D" w14:textId="77777777" w:rsidTr="005D7CF5">
        <w:tc>
          <w:tcPr>
            <w:tcW w:w="4522" w:type="dxa"/>
            <w:shd w:val="clear" w:color="auto" w:fill="auto"/>
          </w:tcPr>
          <w:p w14:paraId="5AF52483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การตีความมาตรฐานการรายงานทางการเงินฉบับที่ 16</w:t>
            </w:r>
            <w:r w:rsidRPr="003F3D7F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25" w:type="dxa"/>
            <w:shd w:val="clear" w:color="auto" w:fill="auto"/>
          </w:tcPr>
          <w:p w14:paraId="0986998C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95AA6" w:rsidRPr="003F3D7F" w14:paraId="7E763C63" w14:textId="77777777" w:rsidTr="005D7CF5">
        <w:tc>
          <w:tcPr>
            <w:tcW w:w="4522" w:type="dxa"/>
            <w:shd w:val="clear" w:color="auto" w:fill="auto"/>
          </w:tcPr>
          <w:p w14:paraId="7893377A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การตีความมาตรฐานการรายงานทางการเงินฉบับที่ 19</w:t>
            </w:r>
            <w:r w:rsidRPr="003F3D7F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4525" w:type="dxa"/>
            <w:shd w:val="clear" w:color="auto" w:fill="auto"/>
          </w:tcPr>
          <w:p w14:paraId="42C4441F" w14:textId="77777777" w:rsidR="00295AA6" w:rsidRPr="003F3D7F" w:rsidRDefault="00295AA6" w:rsidP="0046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3F3D7F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8F7AE15" w14:textId="77777777" w:rsidR="009E1192" w:rsidRPr="003F3D7F" w:rsidRDefault="009E119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4"/>
          <w:szCs w:val="24"/>
        </w:rPr>
      </w:pPr>
    </w:p>
    <w:p w14:paraId="70DE28E1" w14:textId="77777777" w:rsidR="00295AA6" w:rsidRPr="003F3D7F" w:rsidRDefault="00295AA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vertAlign w:val="superscript"/>
          <w:cs/>
        </w:rPr>
        <w:t>*</w:t>
      </w:r>
      <w:r w:rsidR="00C1065B" w:rsidRPr="003F3D7F">
        <w:rPr>
          <w:rFonts w:ascii="Angsana New" w:hAnsi="Angsana New"/>
          <w:i/>
          <w:iCs/>
          <w:sz w:val="30"/>
          <w:szCs w:val="30"/>
          <w:vertAlign w:val="superscript"/>
          <w:cs/>
        </w:rPr>
        <w:t xml:space="preserve">  </w:t>
      </w:r>
      <w:r w:rsidRPr="003F3D7F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20707C" w:rsidRPr="003F3D7F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3F3D7F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15D323FF" w14:textId="26BDB7B9" w:rsidR="004D10F8" w:rsidRDefault="004D10F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4"/>
          <w:szCs w:val="24"/>
        </w:rPr>
      </w:pPr>
    </w:p>
    <w:p w14:paraId="6018A29C" w14:textId="77777777" w:rsidR="0055746A" w:rsidRPr="003F3D7F" w:rsidRDefault="0055746A" w:rsidP="00782B6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F3D7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C23249F" w14:textId="77777777" w:rsidR="0055746A" w:rsidRPr="003F3D7F" w:rsidRDefault="0055746A" w:rsidP="001131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B40BB75" w14:textId="7FBF30D0" w:rsidR="00D14EC6" w:rsidRDefault="0055746A" w:rsidP="005C37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</w:t>
      </w:r>
      <w:r w:rsidR="00415DF5" w:rsidRPr="003F3D7F">
        <w:rPr>
          <w:rFonts w:ascii="Angsana New" w:hAnsi="Angsana New" w:hint="cs"/>
          <w:sz w:val="30"/>
          <w:szCs w:val="30"/>
          <w:cs/>
        </w:rPr>
        <w:t>ยผลกระทบ</w:t>
      </w:r>
      <w:r w:rsidRPr="003F3D7F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3F3D7F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ถือปฏิบัติตามมาตรฐานการรายงานทางการเงินที่เกี่ยวข้องกับเครื่องมือทางการเงิน ม</w:t>
      </w:r>
      <w:r w:rsidR="00415DF5" w:rsidRPr="003F3D7F">
        <w:rPr>
          <w:rFonts w:ascii="Angsana New" w:hAnsi="Angsana New" w:hint="cs"/>
          <w:sz w:val="30"/>
          <w:szCs w:val="30"/>
          <w:cs/>
        </w:rPr>
        <w:t>ีดังนี้</w:t>
      </w:r>
    </w:p>
    <w:p w14:paraId="64C09000" w14:textId="77777777" w:rsidR="005C3768" w:rsidRDefault="005C3768" w:rsidP="005C37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D644D38" w14:textId="3F46A1ED" w:rsidR="0055746A" w:rsidRPr="003F3D7F" w:rsidRDefault="0055746A" w:rsidP="00782B6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6BF355C0" w14:textId="77777777" w:rsidR="0055746A" w:rsidRPr="003F3D7F" w:rsidRDefault="0055746A" w:rsidP="00557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712DA2FA" w14:textId="36A08C2B" w:rsidR="0055746A" w:rsidRDefault="0055746A" w:rsidP="00782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3F3D7F">
        <w:rPr>
          <w:rFonts w:ascii="Angsana New" w:hAnsi="Angsana New"/>
          <w:sz w:val="30"/>
          <w:szCs w:val="30"/>
        </w:rPr>
        <w:t xml:space="preserve">9 (“TFRS 9”) </w:t>
      </w:r>
      <w:r w:rsidRPr="003F3D7F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3F3D7F">
        <w:rPr>
          <w:rFonts w:ascii="Angsana New" w:hAnsi="Angsana New"/>
          <w:sz w:val="30"/>
          <w:szCs w:val="30"/>
        </w:rPr>
        <w:t xml:space="preserve">3 </w:t>
      </w:r>
      <w:r w:rsidRPr="003F3D7F">
        <w:rPr>
          <w:rFonts w:ascii="Angsana New" w:hAnsi="Angsana New"/>
          <w:sz w:val="30"/>
          <w:szCs w:val="30"/>
          <w:cs/>
        </w:rPr>
        <w:t>ประเภท ได้แก่</w:t>
      </w:r>
      <w:r w:rsidRPr="003F3D7F">
        <w:rPr>
          <w:rFonts w:ascii="Angsana New" w:hAnsi="Angsana New"/>
          <w:sz w:val="30"/>
          <w:szCs w:val="30"/>
        </w:rPr>
        <w:t xml:space="preserve"> </w:t>
      </w:r>
      <w:r w:rsidRPr="003F3D7F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3F3D7F">
        <w:rPr>
          <w:rFonts w:ascii="Angsana New" w:hAnsi="Angsana New"/>
          <w:sz w:val="30"/>
          <w:szCs w:val="30"/>
        </w:rPr>
        <w:t xml:space="preserve"> </w:t>
      </w:r>
      <w:r w:rsidRPr="003F3D7F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3F3D7F">
        <w:rPr>
          <w:rFonts w:ascii="Angsana New" w:hAnsi="Angsana New"/>
          <w:sz w:val="30"/>
          <w:szCs w:val="30"/>
        </w:rPr>
        <w:t>105</w:t>
      </w:r>
      <w:r w:rsidRPr="003F3D7F">
        <w:rPr>
          <w:rFonts w:ascii="Angsana New" w:hAnsi="Angsana New"/>
          <w:sz w:val="30"/>
          <w:szCs w:val="30"/>
          <w:cs/>
        </w:rPr>
        <w:t xml:space="preserve"> โดยการจัดประเภทตาม </w:t>
      </w:r>
      <w:r w:rsidRPr="003F3D7F">
        <w:rPr>
          <w:rFonts w:ascii="Angsana New" w:hAnsi="Angsana New"/>
          <w:sz w:val="30"/>
          <w:szCs w:val="30"/>
        </w:rPr>
        <w:t xml:space="preserve">TFRS 9 </w:t>
      </w:r>
      <w:r w:rsidRPr="003F3D7F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14:paraId="666C9A10" w14:textId="77777777" w:rsidR="0055746A" w:rsidRPr="003F3D7F" w:rsidRDefault="0055746A" w:rsidP="00782B6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lastRenderedPageBreak/>
        <w:t>การวัดมูลค่าด้วยวิธีราคาทุนตัดจำหน่าย</w:t>
      </w:r>
    </w:p>
    <w:p w14:paraId="6F5F3758" w14:textId="77777777" w:rsidR="0055746A" w:rsidRPr="003F3D7F" w:rsidRDefault="0055746A" w:rsidP="00557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32DB1B83" w14:textId="77777777" w:rsidR="0055746A" w:rsidRPr="003F3D7F" w:rsidRDefault="0055746A" w:rsidP="00782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ตาม</w:t>
      </w:r>
      <w:r w:rsidRPr="003F3D7F">
        <w:rPr>
          <w:rFonts w:ascii="Angsana New" w:hAnsi="Angsana New"/>
          <w:sz w:val="30"/>
          <w:szCs w:val="30"/>
        </w:rPr>
        <w:t xml:space="preserve"> TFRS 9 </w:t>
      </w:r>
      <w:r w:rsidRPr="003F3D7F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  <w:r w:rsidRPr="003F3D7F">
        <w:rPr>
          <w:rFonts w:ascii="Angsana New" w:hAnsi="Angsana New"/>
          <w:sz w:val="30"/>
          <w:szCs w:val="30"/>
        </w:rPr>
        <w:t>TFRS 9</w:t>
      </w:r>
      <w:r w:rsidR="00782B6D" w:rsidRPr="003F3D7F">
        <w:rPr>
          <w:rFonts w:ascii="Angsana New" w:hAnsi="Angsana New"/>
          <w:sz w:val="30"/>
          <w:szCs w:val="30"/>
        </w:rPr>
        <w:t xml:space="preserve"> </w:t>
      </w:r>
      <w:r w:rsidRPr="003F3D7F">
        <w:rPr>
          <w:rFonts w:ascii="Angsana New" w:hAnsi="Angsana New"/>
          <w:sz w:val="30"/>
          <w:szCs w:val="30"/>
          <w:cs/>
        </w:rPr>
        <w:t>จะนำมาใช้แทนนโยบายการบัญชีของ</w:t>
      </w:r>
      <w:r w:rsidRPr="003F3D7F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A461B2" w:rsidRPr="003F3D7F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Pr="003F3D7F">
        <w:rPr>
          <w:rFonts w:ascii="Angsana New" w:hAnsi="Angsana New"/>
          <w:sz w:val="30"/>
          <w:szCs w:val="30"/>
          <w:cs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1ABB43D6" w14:textId="57DE6CBA" w:rsidR="00004A8D" w:rsidRDefault="0000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1D263B04" w14:textId="77777777" w:rsidR="0055746A" w:rsidRPr="003F3D7F" w:rsidRDefault="0055746A" w:rsidP="00782B6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EB2CCDC" w14:textId="77777777" w:rsidR="0055746A" w:rsidRPr="003F3D7F" w:rsidRDefault="0055746A" w:rsidP="00557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0C6A0DE9" w14:textId="77777777" w:rsidR="0055746A" w:rsidRPr="003F3D7F" w:rsidRDefault="0055746A" w:rsidP="00782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</w:rPr>
        <w:t xml:space="preserve">TFRS 9 </w:t>
      </w:r>
      <w:r w:rsidRPr="003F3D7F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</w:t>
      </w:r>
      <w:r w:rsidR="00415DF5" w:rsidRPr="003F3D7F">
        <w:rPr>
          <w:rFonts w:ascii="Angsana New" w:hAnsi="Angsana New" w:hint="cs"/>
          <w:sz w:val="30"/>
          <w:szCs w:val="30"/>
          <w:cs/>
        </w:rPr>
        <w:t>นกลุ่มบริษัท</w:t>
      </w:r>
      <w:r w:rsidRPr="003F3D7F">
        <w:rPr>
          <w:rFonts w:ascii="Angsana New" w:hAnsi="Angsana New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F3D7F">
        <w:rPr>
          <w:rFonts w:ascii="Angsana New" w:hAnsi="Angsana New"/>
          <w:sz w:val="30"/>
          <w:szCs w:val="30"/>
        </w:rPr>
        <w:t xml:space="preserve">TFRS 9 </w:t>
      </w:r>
      <w:r w:rsidRPr="003F3D7F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5BA44C08" w14:textId="77777777" w:rsidR="0055746A" w:rsidRPr="003F3D7F" w:rsidRDefault="0055746A" w:rsidP="00782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14:paraId="4905A513" w14:textId="77777777" w:rsidR="0055746A" w:rsidRPr="003F3D7F" w:rsidRDefault="0055746A" w:rsidP="00782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3F3D7F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789A9F64" w14:textId="77777777" w:rsidR="0055746A" w:rsidRPr="003F3D7F" w:rsidRDefault="0055746A" w:rsidP="00557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5EE1C932" w14:textId="77777777" w:rsidR="0055746A" w:rsidRPr="003F3D7F" w:rsidRDefault="0055746A" w:rsidP="00782B6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การจัดประเภทรายการหนี้สินทางการเงิ</w:t>
      </w:r>
      <w:r w:rsidR="009A6937" w:rsidRPr="003F3D7F">
        <w:rPr>
          <w:rFonts w:ascii="Angsana New" w:hAnsi="Angsana New" w:hint="cs"/>
          <w:sz w:val="30"/>
          <w:szCs w:val="30"/>
          <w:cs/>
        </w:rPr>
        <w:t>น</w:t>
      </w:r>
    </w:p>
    <w:p w14:paraId="16F06566" w14:textId="77777777" w:rsidR="0055746A" w:rsidRPr="003F3D7F" w:rsidRDefault="0055746A" w:rsidP="001131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1F6EB28E" w14:textId="77777777" w:rsidR="0055746A" w:rsidRPr="003F3D7F" w:rsidRDefault="0055746A" w:rsidP="00782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</w:rPr>
        <w:t xml:space="preserve">TFRS 9 </w:t>
      </w:r>
      <w:r w:rsidRPr="003F3D7F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3F3D7F">
        <w:rPr>
          <w:rFonts w:ascii="Angsana New" w:hAnsi="Angsana New"/>
          <w:sz w:val="30"/>
          <w:szCs w:val="30"/>
        </w:rPr>
        <w:t>2</w:t>
      </w:r>
      <w:r w:rsidRPr="003F3D7F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หรือเลือกวัดมูลค่าเมื่อเริ่มแรกด้วยวิธีดังกล่าว</w:t>
      </w:r>
    </w:p>
    <w:p w14:paraId="74C4A369" w14:textId="77777777" w:rsidR="0055746A" w:rsidRPr="003F3D7F" w:rsidRDefault="0055746A" w:rsidP="0055746A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68B6C4E0" w14:textId="6B592DC4" w:rsidR="0055746A" w:rsidRPr="003F3D7F" w:rsidRDefault="0055746A" w:rsidP="0055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F3D7F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46ABA369" w14:textId="77777777" w:rsidR="009A6937" w:rsidRPr="003F3D7F" w:rsidRDefault="009A6937" w:rsidP="0055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1A8CB69" w14:textId="77777777" w:rsidR="0055746A" w:rsidRPr="003F3D7F" w:rsidRDefault="00415DF5" w:rsidP="0055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F3D7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5746A" w:rsidRPr="003F3D7F">
        <w:rPr>
          <w:rFonts w:ascii="Angsana New" w:hAnsi="Angsana New"/>
          <w:color w:val="000000"/>
          <w:sz w:val="30"/>
          <w:szCs w:val="30"/>
          <w:cs/>
        </w:rPr>
        <w:t>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="0055746A" w:rsidRPr="003F3D7F">
        <w:rPr>
          <w:rFonts w:ascii="Angsana New" w:hAnsi="Angsana New"/>
          <w:color w:val="000000"/>
          <w:sz w:val="30"/>
          <w:szCs w:val="30"/>
        </w:rPr>
        <w:t xml:space="preserve"> 1 </w:t>
      </w:r>
      <w:r w:rsidR="0055746A" w:rsidRPr="003F3D7F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55746A" w:rsidRPr="003F3D7F">
        <w:rPr>
          <w:rFonts w:ascii="Angsana New" w:hAnsi="Angsana New"/>
          <w:color w:val="000000"/>
          <w:sz w:val="30"/>
          <w:szCs w:val="30"/>
        </w:rPr>
        <w:t xml:space="preserve">2563 </w:t>
      </w:r>
      <w:r w:rsidR="0055746A" w:rsidRPr="003F3D7F">
        <w:rPr>
          <w:rFonts w:ascii="Angsana New" w:hAnsi="Angsana New"/>
          <w:color w:val="000000"/>
          <w:sz w:val="30"/>
          <w:szCs w:val="30"/>
          <w:cs/>
        </w:rPr>
        <w:t>ส่งผลให้</w:t>
      </w:r>
      <w:r w:rsidRPr="003F3D7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5746A" w:rsidRPr="003F3D7F">
        <w:rPr>
          <w:rFonts w:ascii="Angsana New" w:hAnsi="Angsana New"/>
          <w:color w:val="000000"/>
          <w:sz w:val="30"/>
          <w:szCs w:val="30"/>
          <w:cs/>
        </w:rPr>
        <w:t>จะไม่นำข้อกำหนดของมาตรฐานการรายงานทางการเงินกลุ่มนี้มาถือปฏิบัติกับข้อมูลที่แสดงเปรียบเทียบ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="0055746A" w:rsidRPr="003F3D7F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75973E8C" w14:textId="46477F90" w:rsidR="00454FD9" w:rsidRDefault="00454FD9" w:rsidP="005F4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FF59725" w14:textId="576F0EB8" w:rsidR="00454FD9" w:rsidRDefault="00004A8D" w:rsidP="0000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กลุ่มบริษัทและบริษัทได้ประเมินผลกระทบเบื้องต้นที่อาจเกิดขึ้น</w:t>
      </w:r>
      <w:r w:rsidR="008F4A20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="00676F61">
        <w:rPr>
          <w:rFonts w:ascii="Angsana New" w:hAnsi="Angsana New" w:hint="cs"/>
          <w:color w:val="000000"/>
          <w:sz w:val="30"/>
          <w:szCs w:val="30"/>
          <w:cs/>
        </w:rPr>
        <w:t>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</w:t>
      </w:r>
      <w:r w:rsidR="009C0F2C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="00676F61">
        <w:rPr>
          <w:rFonts w:ascii="Angsana New" w:hAnsi="Angsana New" w:hint="cs"/>
          <w:color w:val="000000"/>
          <w:sz w:val="30"/>
          <w:szCs w:val="30"/>
          <w:cs/>
        </w:rPr>
        <w:t xml:space="preserve"> ซึ่ง</w:t>
      </w:r>
      <w:r w:rsidR="00454FD9" w:rsidRPr="001560D7">
        <w:rPr>
          <w:rFonts w:ascii="Angsana New" w:hAnsi="Angsana New" w:hint="cs"/>
          <w:color w:val="000000"/>
          <w:sz w:val="30"/>
          <w:szCs w:val="30"/>
          <w:cs/>
        </w:rPr>
        <w:t>คาดว่า</w:t>
      </w:r>
      <w:r>
        <w:rPr>
          <w:rFonts w:ascii="Angsana New" w:hAnsi="Angsana New" w:hint="cs"/>
          <w:color w:val="000000"/>
          <w:sz w:val="30"/>
          <w:szCs w:val="30"/>
          <w:cs/>
        </w:rPr>
        <w:t>ไม่มีผลกระทบที่มีสาระสำคัญต่องบการเงินรวมและงบการเงินเฉพาะกิจการในงวดแรกที่ถือปฏิบัติ</w:t>
      </w:r>
    </w:p>
    <w:p w14:paraId="0FB503E7" w14:textId="2E63694B" w:rsidR="00004A8D" w:rsidRDefault="00004A8D" w:rsidP="00454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719605" w14:textId="5846AED1" w:rsidR="009A6937" w:rsidRPr="00D02E9D" w:rsidRDefault="00D02E9D" w:rsidP="00D02E9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D02E9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</w:t>
      </w:r>
      <w:r w:rsidR="009A6937" w:rsidRPr="00D02E9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าตรฐานการรายงานทางการเงิน ฉบับที่ </w:t>
      </w:r>
      <w:r w:rsidR="009A6937" w:rsidRPr="00D02E9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9A6937" w:rsidRPr="00D02E9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895047A" w14:textId="77777777" w:rsidR="009A6937" w:rsidRPr="008A53A8" w:rsidRDefault="009A6937" w:rsidP="009A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7D97ACF" w14:textId="77777777" w:rsidR="009A6937" w:rsidRPr="001560D7" w:rsidRDefault="009A6937" w:rsidP="009A69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560D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560D7">
        <w:rPr>
          <w:rFonts w:ascii="Angsana New" w:hAnsi="Angsana New"/>
          <w:sz w:val="30"/>
          <w:szCs w:val="30"/>
        </w:rPr>
        <w:t>16</w:t>
      </w:r>
      <w:r w:rsidRPr="001560D7">
        <w:rPr>
          <w:rFonts w:ascii="Angsana New" w:hAnsi="Angsana New"/>
          <w:sz w:val="30"/>
          <w:szCs w:val="30"/>
          <w:cs/>
        </w:rPr>
        <w:t xml:space="preserve"> </w:t>
      </w:r>
      <w:r w:rsidRPr="001560D7">
        <w:rPr>
          <w:rFonts w:ascii="Angsana New" w:hAnsi="Angsana New"/>
          <w:sz w:val="30"/>
          <w:szCs w:val="30"/>
        </w:rPr>
        <w:t xml:space="preserve">(“TFRS 16”) </w:t>
      </w:r>
      <w:r w:rsidRPr="001560D7">
        <w:rPr>
          <w:rFonts w:ascii="Angsana New" w:hAnsi="Angsana New"/>
          <w:sz w:val="30"/>
          <w:szCs w:val="30"/>
          <w:cs/>
        </w:rPr>
        <w:t>ได้นำเสนอวิธีการ</w:t>
      </w:r>
      <w:r w:rsidRPr="001560D7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 โดยผู้เช่า</w:t>
      </w:r>
      <w:r w:rsidR="00E81802" w:rsidRPr="001560D7">
        <w:rPr>
          <w:rFonts w:ascii="Angsana New" w:hAnsi="Angsana New"/>
          <w:color w:val="000000"/>
          <w:sz w:val="30"/>
          <w:szCs w:val="30"/>
          <w:cs/>
        </w:rPr>
        <w:br/>
      </w:r>
      <w:r w:rsidRPr="001560D7">
        <w:rPr>
          <w:rFonts w:ascii="Angsana New" w:hAnsi="Angsana New"/>
          <w:color w:val="000000"/>
          <w:sz w:val="30"/>
          <w:szCs w:val="30"/>
          <w:cs/>
        </w:rPr>
        <w:t>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="00E31D5B" w:rsidRPr="001560D7">
        <w:rPr>
          <w:rFonts w:ascii="Angsana New" w:hAnsi="Angsana New" w:hint="cs"/>
          <w:color w:val="000000"/>
          <w:sz w:val="30"/>
          <w:szCs w:val="30"/>
          <w:cs/>
        </w:rPr>
        <w:t xml:space="preserve"> ส่วนการบัญชีสำหรับผู้ให้เช่าไม่แตกต่างจากมาตรฐานการบัญชีที่มีผลบังคับใช้</w:t>
      </w:r>
      <w:r w:rsidR="00D63C2B" w:rsidRPr="001560D7">
        <w:rPr>
          <w:rFonts w:ascii="Angsana New" w:hAnsi="Angsana New"/>
          <w:color w:val="000000"/>
          <w:sz w:val="30"/>
          <w:szCs w:val="30"/>
          <w:cs/>
        </w:rPr>
        <w:br/>
      </w:r>
      <w:r w:rsidR="00E31D5B" w:rsidRPr="001560D7">
        <w:rPr>
          <w:rFonts w:ascii="Angsana New" w:hAnsi="Angsana New" w:hint="cs"/>
          <w:color w:val="000000"/>
          <w:sz w:val="30"/>
          <w:szCs w:val="30"/>
          <w:cs/>
        </w:rPr>
        <w:t>ในปัจจุบัน</w:t>
      </w:r>
      <w:r w:rsidR="00E31D5B" w:rsidRPr="001560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31D5B" w:rsidRPr="001560D7">
        <w:rPr>
          <w:rFonts w:ascii="Angsana New" w:hAnsi="Angsana New" w:hint="cs"/>
          <w:color w:val="000000"/>
          <w:sz w:val="30"/>
          <w:szCs w:val="30"/>
          <w:cs/>
        </w:rPr>
        <w:t>เช่น</w:t>
      </w:r>
      <w:r w:rsidR="00E31D5B" w:rsidRPr="001560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31D5B" w:rsidRPr="001560D7">
        <w:rPr>
          <w:rFonts w:ascii="Angsana New" w:hAnsi="Angsana New" w:hint="cs"/>
          <w:color w:val="000000"/>
          <w:sz w:val="30"/>
          <w:szCs w:val="30"/>
          <w:cs/>
        </w:rPr>
        <w:t>ผู้ให้เช่ายังคงต้องจัดประเภทสัญญาเช่าเป็นสัญญาเช่าการเงินหรือสัญญาเช่าดำเนิงาน</w:t>
      </w:r>
      <w:r w:rsidRPr="001560D7">
        <w:rPr>
          <w:rFonts w:ascii="Angsana New" w:hAnsi="Angsana New"/>
          <w:color w:val="000000"/>
          <w:sz w:val="30"/>
          <w:szCs w:val="30"/>
        </w:rPr>
        <w:t xml:space="preserve"> </w:t>
      </w:r>
      <w:r w:rsidRPr="001560D7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1560D7">
        <w:rPr>
          <w:rFonts w:ascii="Angsana New" w:hAnsi="Angsana New"/>
          <w:sz w:val="30"/>
          <w:szCs w:val="30"/>
          <w:cs/>
        </w:rPr>
        <w:t>มาตรฐาน</w:t>
      </w:r>
      <w:r w:rsidR="00E31D5B" w:rsidRPr="001560D7">
        <w:rPr>
          <w:rFonts w:ascii="Angsana New" w:hAnsi="Angsana New"/>
          <w:sz w:val="30"/>
          <w:szCs w:val="30"/>
          <w:cs/>
        </w:rPr>
        <w:br/>
      </w:r>
      <w:r w:rsidRPr="001560D7">
        <w:rPr>
          <w:rFonts w:ascii="Angsana New" w:hAnsi="Angsana New"/>
          <w:sz w:val="30"/>
          <w:szCs w:val="30"/>
          <w:cs/>
        </w:rPr>
        <w:t>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4D4943C5" w14:textId="77777777" w:rsidR="009A6937" w:rsidRPr="008A53A8" w:rsidRDefault="009A6937" w:rsidP="009A69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06B9D865" w14:textId="4D9E2434" w:rsidR="009A6937" w:rsidRPr="008A53A8" w:rsidRDefault="009A6937" w:rsidP="008A53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560D7">
        <w:rPr>
          <w:rFonts w:ascii="Angsana New" w:eastAsia="Calibri" w:hAnsi="Angsana New"/>
          <w:sz w:val="30"/>
          <w:szCs w:val="30"/>
          <w:cs/>
        </w:rPr>
        <w:t>ปัจจุบั</w:t>
      </w:r>
      <w:r w:rsidR="00B00F28" w:rsidRPr="001560D7">
        <w:rPr>
          <w:rFonts w:ascii="Angsana New" w:eastAsia="Calibri" w:hAnsi="Angsana New" w:hint="cs"/>
          <w:sz w:val="30"/>
          <w:szCs w:val="30"/>
          <w:cs/>
        </w:rPr>
        <w:t>นกลุ่มบริษัท</w:t>
      </w:r>
      <w:r w:rsidRPr="001560D7">
        <w:rPr>
          <w:rFonts w:ascii="Angsana New" w:eastAsia="Calibri" w:hAnsi="Angsana New"/>
          <w:sz w:val="30"/>
          <w:szCs w:val="30"/>
          <w:cs/>
        </w:rPr>
        <w:t>รับรู้รายจ่ายภายใต้สัญญาเช่าดำเนินงานในกำไรหรือขาดทุนโดยวิธีเส้นตรงตลอดอายุสัญญาเช่า  และรับรู</w:t>
      </w:r>
      <w:r w:rsidR="00B00F28" w:rsidRPr="001560D7">
        <w:rPr>
          <w:rFonts w:ascii="Angsana New" w:eastAsia="Calibri" w:hAnsi="Angsana New" w:hint="cs"/>
          <w:sz w:val="30"/>
          <w:szCs w:val="30"/>
          <w:cs/>
        </w:rPr>
        <w:t>้</w:t>
      </w:r>
      <w:r w:rsidRPr="001560D7">
        <w:rPr>
          <w:rFonts w:ascii="Angsana New" w:eastAsia="Calibri" w:hAnsi="Angsana New"/>
          <w:sz w:val="30"/>
          <w:szCs w:val="30"/>
          <w:cs/>
        </w:rPr>
        <w:t>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1560D7">
        <w:rPr>
          <w:rFonts w:ascii="Angsana New" w:eastAsia="Calibri" w:hAnsi="Angsana New"/>
          <w:sz w:val="30"/>
          <w:szCs w:val="30"/>
        </w:rPr>
        <w:t xml:space="preserve"> TFRS</w:t>
      </w:r>
      <w:r w:rsidRPr="001560D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60D7">
        <w:rPr>
          <w:rFonts w:ascii="Angsana New" w:eastAsia="Calibri" w:hAnsi="Angsana New"/>
          <w:sz w:val="30"/>
          <w:szCs w:val="30"/>
        </w:rPr>
        <w:t>16</w:t>
      </w:r>
      <w:r w:rsidR="00B00F28" w:rsidRPr="001560D7">
        <w:rPr>
          <w:rFonts w:ascii="Angsana New" w:eastAsia="Calibri" w:hAnsi="Angsana New" w:hint="cs"/>
          <w:sz w:val="30"/>
          <w:szCs w:val="30"/>
          <w:cs/>
        </w:rPr>
        <w:t xml:space="preserve"> กลุ่มบริษัท</w:t>
      </w:r>
      <w:r w:rsidRPr="001560D7">
        <w:rPr>
          <w:rFonts w:ascii="Angsana New" w:eastAsia="Calibri" w:hAnsi="Angsana New"/>
          <w:sz w:val="30"/>
          <w:szCs w:val="30"/>
          <w:cs/>
        </w:rPr>
        <w:t>จะรับรู้สินทรัพย์สิทธิการใช้และหนี้สินตามสัญญาเช่าสำหรับสัญญาเช่าดำเนินงานขอ</w:t>
      </w:r>
      <w:r w:rsidR="00B00F28" w:rsidRPr="001560D7">
        <w:rPr>
          <w:rFonts w:ascii="Angsana New" w:eastAsia="Calibri" w:hAnsi="Angsana New" w:hint="cs"/>
          <w:sz w:val="30"/>
          <w:szCs w:val="30"/>
          <w:cs/>
        </w:rPr>
        <w:t>งกลุ่มบริษัท</w:t>
      </w:r>
      <w:r w:rsidRPr="001560D7">
        <w:rPr>
          <w:rFonts w:ascii="Angsana New" w:eastAsia="Calibri" w:hAnsi="Angsana New"/>
          <w:sz w:val="30"/>
          <w:szCs w:val="30"/>
          <w:cs/>
        </w:rPr>
        <w:t xml:space="preserve"> ตามที่เปิดเผยในหมายเหตุข้</w:t>
      </w:r>
      <w:r w:rsidR="00B00F28" w:rsidRPr="001560D7">
        <w:rPr>
          <w:rFonts w:ascii="Angsana New" w:eastAsia="Calibri" w:hAnsi="Angsana New" w:hint="cs"/>
          <w:sz w:val="30"/>
          <w:szCs w:val="30"/>
          <w:cs/>
        </w:rPr>
        <w:t xml:space="preserve">อ </w:t>
      </w:r>
      <w:r w:rsidR="00B00F28" w:rsidRPr="001560D7">
        <w:rPr>
          <w:rFonts w:ascii="Angsana New" w:eastAsia="Calibri" w:hAnsi="Angsana New"/>
          <w:sz w:val="30"/>
          <w:szCs w:val="30"/>
        </w:rPr>
        <w:t>2</w:t>
      </w:r>
      <w:r w:rsidR="00AA148A">
        <w:rPr>
          <w:rFonts w:ascii="Angsana New" w:eastAsia="Calibri" w:hAnsi="Angsana New"/>
          <w:sz w:val="30"/>
          <w:szCs w:val="30"/>
        </w:rPr>
        <w:t>4</w:t>
      </w:r>
      <w:r w:rsidR="00B00F28" w:rsidRPr="001560D7">
        <w:rPr>
          <w:rFonts w:ascii="Angsana New" w:eastAsia="Calibri" w:hAnsi="Angsana New"/>
          <w:sz w:val="30"/>
          <w:szCs w:val="30"/>
        </w:rPr>
        <w:t xml:space="preserve"> </w:t>
      </w:r>
      <w:r w:rsidRPr="001560D7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B00F28" w:rsidRPr="001560D7">
        <w:rPr>
          <w:rFonts w:ascii="Angsana New" w:eastAsia="Calibri" w:hAnsi="Angsana New"/>
          <w:sz w:val="30"/>
          <w:szCs w:val="30"/>
        </w:rPr>
        <w:t xml:space="preserve"> </w:t>
      </w:r>
      <w:r w:rsidRPr="001560D7">
        <w:rPr>
          <w:rFonts w:ascii="Angsana New" w:eastAsia="Calibri" w:hAnsi="Angsana New"/>
          <w:sz w:val="30"/>
          <w:szCs w:val="30"/>
          <w:cs/>
        </w:rPr>
        <w:t>โด</w:t>
      </w:r>
      <w:r w:rsidR="00B00F28" w:rsidRPr="001560D7">
        <w:rPr>
          <w:rFonts w:ascii="Angsana New" w:eastAsia="Calibri" w:hAnsi="Angsana New" w:hint="cs"/>
          <w:sz w:val="30"/>
          <w:szCs w:val="30"/>
          <w:cs/>
        </w:rPr>
        <w:t>ยกลุ่มบริษัท</w:t>
      </w:r>
      <w:r w:rsidRPr="001560D7">
        <w:rPr>
          <w:rFonts w:ascii="Angsana New" w:eastAsia="Calibri" w:hAnsi="Angsana New"/>
          <w:sz w:val="30"/>
          <w:szCs w:val="30"/>
          <w:cs/>
        </w:rPr>
        <w:t xml:space="preserve">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4595CAF2" w14:textId="77777777" w:rsidR="00441D55" w:rsidRDefault="00441D55" w:rsidP="009A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2AF537D" w14:textId="1E978D2B" w:rsidR="009A6937" w:rsidRPr="001560D7" w:rsidRDefault="009A6937" w:rsidP="009A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560D7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3B22B01D" w14:textId="77777777" w:rsidR="0055746A" w:rsidRPr="008A53A8" w:rsidRDefault="0055746A" w:rsidP="0055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sz w:val="24"/>
          <w:szCs w:val="24"/>
        </w:rPr>
      </w:pPr>
    </w:p>
    <w:p w14:paraId="3CCB09E0" w14:textId="77777777" w:rsidR="009A6937" w:rsidRPr="001560D7" w:rsidRDefault="00B00F28" w:rsidP="009A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560D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คาดว่าจะถือปฏิบัติตาม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 xml:space="preserve">TFRS 16 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เป็นครั้งแรก ณ วันที่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>1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>2563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 xml:space="preserve">TFRS 16 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>จะปรับปรุงกับยอดยกมาของกำไรสะสม ณ วันที่</w:t>
      </w:r>
      <w:r w:rsidR="009A6937" w:rsidRPr="001560D7">
        <w:rPr>
          <w:rFonts w:ascii="Angsana New" w:hAnsi="Angsana New"/>
          <w:color w:val="000000"/>
          <w:sz w:val="30"/>
          <w:szCs w:val="30"/>
        </w:rPr>
        <w:t xml:space="preserve"> 1 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 xml:space="preserve">2563 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>โดยไม่ปรับปรุงข้อมูลเปรียบเทียบ</w:t>
      </w:r>
    </w:p>
    <w:p w14:paraId="544698D6" w14:textId="77777777" w:rsidR="009A6937" w:rsidRPr="001560D7" w:rsidRDefault="009A6937" w:rsidP="009A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33622801" w14:textId="29912D59" w:rsidR="009A6937" w:rsidRPr="001560D7" w:rsidRDefault="00C6062F" w:rsidP="009A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560D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>TFRS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 xml:space="preserve">16 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>1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>2563</w:t>
      </w:r>
      <w:r w:rsidR="009A6937" w:rsidRPr="001560D7">
        <w:rPr>
          <w:rFonts w:ascii="Angsana New" w:hAnsi="Angsana New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="009A6937" w:rsidRPr="001560D7">
        <w:rPr>
          <w:rFonts w:ascii="Angsana New" w:hAnsi="Angsana New"/>
          <w:color w:val="000000"/>
          <w:sz w:val="30"/>
          <w:szCs w:val="30"/>
        </w:rPr>
        <w:t xml:space="preserve">17 </w:t>
      </w:r>
    </w:p>
    <w:p w14:paraId="4185765D" w14:textId="381AAF1E" w:rsidR="00213ADA" w:rsidRPr="001560D7" w:rsidRDefault="00213ADA" w:rsidP="009A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BCE9DD" w14:textId="721B8DD5" w:rsidR="00213ADA" w:rsidRPr="001560D7" w:rsidRDefault="00213ADA" w:rsidP="009A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560D7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กลุ่มบริษัทและบริษัทได้ประเมินผลกระทบที่อาจเกิดขึ้นซึ่งคาดว่าจะเกิดผลกระทบต่อสินทรัพย์รวม</w:t>
      </w:r>
      <w:r w:rsidR="00441D55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="00414A79">
        <w:rPr>
          <w:rFonts w:ascii="Angsana New" w:hAnsi="Angsana New"/>
          <w:color w:val="000000"/>
          <w:sz w:val="30"/>
          <w:szCs w:val="30"/>
        </w:rPr>
        <w:br/>
      </w:r>
      <w:r w:rsidRPr="001560D7">
        <w:rPr>
          <w:rFonts w:ascii="Angsana New" w:hAnsi="Angsana New" w:hint="cs"/>
          <w:color w:val="000000"/>
          <w:sz w:val="30"/>
          <w:szCs w:val="30"/>
          <w:cs/>
        </w:rPr>
        <w:t xml:space="preserve">ร้อยละ </w:t>
      </w:r>
      <w:r w:rsidR="00414A79">
        <w:rPr>
          <w:rFonts w:ascii="Angsana New" w:hAnsi="Angsana New"/>
          <w:color w:val="000000"/>
          <w:sz w:val="30"/>
          <w:szCs w:val="30"/>
        </w:rPr>
        <w:t>4</w:t>
      </w:r>
      <w:r w:rsidRPr="001560D7">
        <w:rPr>
          <w:rFonts w:ascii="Angsana New" w:hAnsi="Angsana New"/>
          <w:color w:val="000000"/>
          <w:sz w:val="30"/>
          <w:szCs w:val="30"/>
        </w:rPr>
        <w:t xml:space="preserve"> </w:t>
      </w:r>
      <w:r w:rsidRPr="001560D7">
        <w:rPr>
          <w:rFonts w:ascii="Angsana New" w:hAnsi="Angsana New" w:hint="cs"/>
          <w:color w:val="000000"/>
          <w:sz w:val="30"/>
          <w:szCs w:val="30"/>
          <w:cs/>
        </w:rPr>
        <w:t>สำหรับงบการเงินรวมและร้อยละ</w:t>
      </w:r>
      <w:r w:rsidR="00414A79">
        <w:rPr>
          <w:rFonts w:ascii="Angsana New" w:hAnsi="Angsana New"/>
          <w:color w:val="000000"/>
          <w:sz w:val="30"/>
          <w:szCs w:val="30"/>
        </w:rPr>
        <w:t xml:space="preserve"> 4</w:t>
      </w:r>
      <w:r w:rsidRPr="001560D7">
        <w:rPr>
          <w:rFonts w:ascii="Angsana New" w:hAnsi="Angsana New"/>
          <w:color w:val="000000"/>
          <w:sz w:val="30"/>
          <w:szCs w:val="30"/>
        </w:rPr>
        <w:t xml:space="preserve"> </w:t>
      </w:r>
      <w:r w:rsidRPr="001560D7">
        <w:rPr>
          <w:rFonts w:ascii="Angsana New" w:hAnsi="Angsana New" w:hint="cs"/>
          <w:color w:val="000000"/>
          <w:sz w:val="30"/>
          <w:szCs w:val="30"/>
          <w:cs/>
        </w:rPr>
        <w:t>สำหรับงบการเงินเฉพาะกิจการ และผลกระทบต่อหนี้สินรวม</w:t>
      </w:r>
      <w:r w:rsidR="00414A79">
        <w:rPr>
          <w:rFonts w:ascii="Angsana New" w:hAnsi="Angsana New"/>
          <w:color w:val="000000"/>
          <w:sz w:val="30"/>
          <w:szCs w:val="30"/>
        </w:rPr>
        <w:br/>
      </w:r>
      <w:r w:rsidR="00441D55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Pr="001560D7">
        <w:rPr>
          <w:rFonts w:ascii="Angsana New" w:hAnsi="Angsana New" w:hint="cs"/>
          <w:color w:val="000000"/>
          <w:sz w:val="30"/>
          <w:szCs w:val="30"/>
          <w:cs/>
        </w:rPr>
        <w:t xml:space="preserve">ร้อยละ </w:t>
      </w:r>
      <w:r w:rsidR="00DD3821">
        <w:rPr>
          <w:rFonts w:ascii="Angsana New" w:hAnsi="Angsana New"/>
          <w:color w:val="000000"/>
          <w:sz w:val="30"/>
          <w:szCs w:val="30"/>
        </w:rPr>
        <w:t>8</w:t>
      </w:r>
      <w:r w:rsidRPr="001560D7">
        <w:rPr>
          <w:rFonts w:ascii="Angsana New" w:hAnsi="Angsana New"/>
          <w:color w:val="000000"/>
          <w:sz w:val="30"/>
          <w:szCs w:val="30"/>
        </w:rPr>
        <w:t xml:space="preserve"> </w:t>
      </w:r>
      <w:r w:rsidRPr="001560D7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สำหรับงบการเงินรวมและร้อยละ </w:t>
      </w:r>
      <w:r w:rsidR="00414A79">
        <w:rPr>
          <w:rFonts w:ascii="Angsana New" w:hAnsi="Angsana New"/>
          <w:color w:val="000000"/>
          <w:sz w:val="30"/>
          <w:szCs w:val="30"/>
        </w:rPr>
        <w:t xml:space="preserve">8 </w:t>
      </w:r>
      <w:r w:rsidRPr="001560D7">
        <w:rPr>
          <w:rFonts w:ascii="Angsana New" w:hAnsi="Angsana New" w:hint="cs"/>
          <w:color w:val="000000"/>
          <w:sz w:val="30"/>
          <w:szCs w:val="30"/>
          <w:cs/>
        </w:rPr>
        <w:t>สำหรับงบการเงินเฉพาะกิจการ</w:t>
      </w:r>
    </w:p>
    <w:p w14:paraId="010B7FBB" w14:textId="77777777" w:rsidR="009A6937" w:rsidRPr="001560D7" w:rsidRDefault="009A6937" w:rsidP="0055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sz w:val="30"/>
          <w:szCs w:val="30"/>
        </w:rPr>
      </w:pPr>
    </w:p>
    <w:p w14:paraId="5F567CA3" w14:textId="77777777" w:rsidR="001560D7" w:rsidRDefault="0015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12FD734" w14:textId="2663D7B2" w:rsidR="00C3167C" w:rsidRPr="003F3D7F" w:rsidRDefault="003E131A" w:rsidP="00782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27</w:t>
      </w:r>
      <w:r w:rsidR="00C3167C" w:rsidRPr="003F3D7F">
        <w:rPr>
          <w:rFonts w:ascii="Angsana New" w:hAnsi="Angsana New"/>
          <w:b/>
          <w:bCs/>
          <w:sz w:val="30"/>
          <w:szCs w:val="30"/>
          <w:cs/>
        </w:rPr>
        <w:tab/>
        <w:t>การจัดประเภทรายการใหม่</w:t>
      </w:r>
    </w:p>
    <w:p w14:paraId="135FB2CF" w14:textId="77777777" w:rsidR="00665235" w:rsidRPr="001560D7" w:rsidRDefault="00665235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4"/>
        <w:jc w:val="thaiDistribute"/>
        <w:rPr>
          <w:rFonts w:ascii="Angsana New" w:hAnsi="Angsana New"/>
          <w:sz w:val="20"/>
          <w:szCs w:val="20"/>
        </w:rPr>
      </w:pPr>
    </w:p>
    <w:p w14:paraId="595B6C6A" w14:textId="336BCBC4" w:rsidR="00B3325A" w:rsidRPr="003F3D7F" w:rsidRDefault="00B6314B" w:rsidP="005D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D7F">
        <w:rPr>
          <w:rFonts w:ascii="Angsana New" w:hAnsi="Angsana New"/>
          <w:sz w:val="30"/>
          <w:szCs w:val="30"/>
          <w:cs/>
        </w:rPr>
        <w:t>รายการบางรายการในงบกำไรขาดทุนเบ็ดเสร็จสำหรับ</w:t>
      </w:r>
      <w:r w:rsidR="00EC5133" w:rsidRPr="003F3D7F">
        <w:rPr>
          <w:rFonts w:ascii="Angsana New" w:hAnsi="Angsana New" w:hint="cs"/>
          <w:sz w:val="30"/>
          <w:szCs w:val="30"/>
          <w:cs/>
        </w:rPr>
        <w:t>ปี</w:t>
      </w:r>
      <w:r w:rsidRPr="003F3D7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C5133" w:rsidRPr="003F3D7F"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 w:rsidRPr="003F3D7F">
        <w:rPr>
          <w:rFonts w:ascii="Angsana New" w:hAnsi="Angsana New"/>
          <w:sz w:val="30"/>
          <w:szCs w:val="30"/>
        </w:rPr>
        <w:t xml:space="preserve">2561 </w:t>
      </w:r>
      <w:r w:rsidRPr="003F3D7F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</w:t>
      </w:r>
      <w:r w:rsidR="009B1886" w:rsidRPr="003F3D7F">
        <w:rPr>
          <w:rFonts w:ascii="Angsana New" w:hAnsi="Angsana New"/>
          <w:sz w:val="30"/>
          <w:szCs w:val="30"/>
          <w:cs/>
        </w:rPr>
        <w:t xml:space="preserve">ล้องกับการนำเสนองบการเงินปี </w:t>
      </w:r>
      <w:r w:rsidR="009B1886" w:rsidRPr="003F3D7F">
        <w:rPr>
          <w:rFonts w:ascii="Angsana New" w:hAnsi="Angsana New"/>
          <w:sz w:val="30"/>
          <w:szCs w:val="30"/>
        </w:rPr>
        <w:t xml:space="preserve">2562 </w:t>
      </w:r>
      <w:r w:rsidR="00D37874" w:rsidRPr="003F3D7F">
        <w:rPr>
          <w:rFonts w:ascii="Angsana New" w:hAnsi="Angsana New"/>
          <w:sz w:val="30"/>
          <w:szCs w:val="30"/>
          <w:cs/>
        </w:rPr>
        <w:t>การจัดประเภทรายการใหม่ที่มีสาระสำคัญ มีดังนี้</w:t>
      </w:r>
    </w:p>
    <w:p w14:paraId="235B07B6" w14:textId="77777777" w:rsidR="00E66A52" w:rsidRPr="003F3D7F" w:rsidRDefault="00E66A52" w:rsidP="00CD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82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18"/>
        <w:gridCol w:w="1802"/>
        <w:gridCol w:w="268"/>
        <w:gridCol w:w="1802"/>
        <w:gridCol w:w="268"/>
        <w:gridCol w:w="1802"/>
      </w:tblGrid>
      <w:tr w:rsidR="00CF27F8" w:rsidRPr="009D417D" w14:paraId="75F714BE" w14:textId="77777777" w:rsidTr="005D7CF5">
        <w:trPr>
          <w:tblHeader/>
        </w:trPr>
        <w:tc>
          <w:tcPr>
            <w:tcW w:w="3618" w:type="dxa"/>
          </w:tcPr>
          <w:p w14:paraId="7643857D" w14:textId="77777777" w:rsidR="00CF27F8" w:rsidRPr="009D417D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2" w:type="dxa"/>
            <w:gridSpan w:val="5"/>
          </w:tcPr>
          <w:p w14:paraId="17650B57" w14:textId="77777777" w:rsidR="00335E26" w:rsidRPr="009D417D" w:rsidRDefault="00CF27F8" w:rsidP="0060064C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0064C" w:rsidRPr="009D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</w:p>
          <w:p w14:paraId="1A70D70F" w14:textId="77777777" w:rsidR="00CF27F8" w:rsidRPr="009D417D" w:rsidRDefault="00CF27F8" w:rsidP="0060064C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F27F8" w:rsidRPr="009D417D" w14:paraId="26F92FC2" w14:textId="77777777" w:rsidTr="005D7CF5">
        <w:trPr>
          <w:tblHeader/>
        </w:trPr>
        <w:tc>
          <w:tcPr>
            <w:tcW w:w="3618" w:type="dxa"/>
          </w:tcPr>
          <w:p w14:paraId="22E3A301" w14:textId="77777777" w:rsidR="00CF27F8" w:rsidRPr="009D417D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11F11916" w14:textId="77777777" w:rsidR="00CF27F8" w:rsidRPr="009D417D" w:rsidRDefault="00CF27F8" w:rsidP="0060064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8" w:type="dxa"/>
          </w:tcPr>
          <w:p w14:paraId="695C0B8D" w14:textId="77777777" w:rsidR="00CF27F8" w:rsidRPr="009D417D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0B3400A9" w14:textId="77777777" w:rsidR="00CF27F8" w:rsidRPr="009D417D" w:rsidRDefault="00CF27F8" w:rsidP="0060064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509FE1A" w14:textId="77777777" w:rsidR="00CF27F8" w:rsidRPr="009D417D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4B6619D0" w14:textId="77777777" w:rsidR="00CF27F8" w:rsidRPr="009D417D" w:rsidRDefault="00CF27F8" w:rsidP="0060064C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F27F8" w:rsidRPr="009D417D" w14:paraId="78858166" w14:textId="77777777" w:rsidTr="005D7CF5">
        <w:trPr>
          <w:tblHeader/>
        </w:trPr>
        <w:tc>
          <w:tcPr>
            <w:tcW w:w="3618" w:type="dxa"/>
          </w:tcPr>
          <w:p w14:paraId="40A9EE3B" w14:textId="77777777" w:rsidR="00CF27F8" w:rsidRPr="009D417D" w:rsidRDefault="00CF27F8" w:rsidP="0060064C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2" w:type="dxa"/>
            <w:gridSpan w:val="5"/>
          </w:tcPr>
          <w:p w14:paraId="52253595" w14:textId="77777777" w:rsidR="00CF27F8" w:rsidRPr="009D417D" w:rsidRDefault="00CF27F8" w:rsidP="0060064C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1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D41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F27F8" w:rsidRPr="009D417D" w14:paraId="3F30FAD5" w14:textId="77777777" w:rsidTr="005D7CF5">
        <w:tc>
          <w:tcPr>
            <w:tcW w:w="3618" w:type="dxa"/>
          </w:tcPr>
          <w:p w14:paraId="34C211F4" w14:textId="510E322A" w:rsidR="00CF27F8" w:rsidRPr="009D417D" w:rsidRDefault="00CF27F8" w:rsidP="0022222E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5A67DA" w:rsidRPr="009D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2" w:type="dxa"/>
          </w:tcPr>
          <w:p w14:paraId="143786B3" w14:textId="77777777" w:rsidR="00CF27F8" w:rsidRPr="009D417D" w:rsidRDefault="00CF27F8" w:rsidP="0022222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1373853" w14:textId="77777777" w:rsidR="00CF27F8" w:rsidRPr="009D417D" w:rsidRDefault="00CF27F8" w:rsidP="0022222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2E78A3F1" w14:textId="77777777" w:rsidR="00CF27F8" w:rsidRPr="009D417D" w:rsidRDefault="00CF27F8" w:rsidP="0022222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5361B95" w14:textId="77777777" w:rsidR="00CF27F8" w:rsidRPr="009D417D" w:rsidRDefault="00CF27F8" w:rsidP="0022222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67CD0475" w14:textId="77777777" w:rsidR="00CF27F8" w:rsidRPr="009D417D" w:rsidRDefault="00CF27F8" w:rsidP="0022222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27F8" w:rsidRPr="009D417D" w14:paraId="2D353074" w14:textId="77777777" w:rsidTr="005D7CF5">
        <w:tc>
          <w:tcPr>
            <w:tcW w:w="3618" w:type="dxa"/>
          </w:tcPr>
          <w:p w14:paraId="5513A0A8" w14:textId="28A746EE" w:rsidR="00CF27F8" w:rsidRPr="009D417D" w:rsidRDefault="00CF27F8" w:rsidP="005A6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 w:firstLine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C3DAC" w:rsidRPr="009D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5A67DA" w:rsidRPr="009D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9D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66A52" w:rsidRPr="009D417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31 ธันวาคม</w:t>
            </w:r>
            <w:r w:rsidR="00E66A52" w:rsidRPr="009D41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9D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9D41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02" w:type="dxa"/>
          </w:tcPr>
          <w:p w14:paraId="6D0740B8" w14:textId="77777777" w:rsidR="00CF27F8" w:rsidRPr="009D417D" w:rsidRDefault="00CF27F8" w:rsidP="0022222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A4ABE11" w14:textId="77777777" w:rsidR="00CF27F8" w:rsidRPr="009D417D" w:rsidRDefault="00CF27F8" w:rsidP="0022222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306A6952" w14:textId="77777777" w:rsidR="00CF27F8" w:rsidRPr="009D417D" w:rsidRDefault="00CF27F8" w:rsidP="0022222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D572BC7" w14:textId="77777777" w:rsidR="00CF27F8" w:rsidRPr="009D417D" w:rsidRDefault="00CF27F8" w:rsidP="0022222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14376BF4" w14:textId="77777777" w:rsidR="00CF27F8" w:rsidRPr="009D417D" w:rsidRDefault="00CF27F8" w:rsidP="0022222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27F8" w:rsidRPr="009D417D" w14:paraId="09A9648D" w14:textId="77777777" w:rsidTr="005D7CF5">
        <w:tc>
          <w:tcPr>
            <w:tcW w:w="3618" w:type="dxa"/>
          </w:tcPr>
          <w:p w14:paraId="6C90B08C" w14:textId="5FF0DABF" w:rsidR="00CF27F8" w:rsidRPr="009D417D" w:rsidRDefault="00CF27F8" w:rsidP="0022222E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="002C3DAC"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802" w:type="dxa"/>
          </w:tcPr>
          <w:p w14:paraId="05D1E5F8" w14:textId="5123C32F" w:rsidR="00CF27F8" w:rsidRPr="009D417D" w:rsidRDefault="002C3DA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479,496</w:t>
            </w:r>
          </w:p>
        </w:tc>
        <w:tc>
          <w:tcPr>
            <w:tcW w:w="268" w:type="dxa"/>
          </w:tcPr>
          <w:p w14:paraId="60701F5A" w14:textId="77777777" w:rsidR="00CF27F8" w:rsidRPr="009D417D" w:rsidRDefault="00CF27F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486FABBE" w14:textId="16B21CEF" w:rsidR="00CF27F8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(479,</w:t>
            </w:r>
            <w:r w:rsidR="00226B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D417D">
              <w:rPr>
                <w:rFonts w:asciiTheme="majorBidi" w:hAnsiTheme="majorBidi" w:cstheme="majorBidi"/>
                <w:sz w:val="30"/>
                <w:szCs w:val="30"/>
              </w:rPr>
              <w:t>96)</w:t>
            </w:r>
          </w:p>
        </w:tc>
        <w:tc>
          <w:tcPr>
            <w:tcW w:w="268" w:type="dxa"/>
          </w:tcPr>
          <w:p w14:paraId="7F1C6F03" w14:textId="77777777" w:rsidR="00CF27F8" w:rsidRPr="009D417D" w:rsidRDefault="00CF27F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00DBC1E0" w14:textId="7926172F" w:rsidR="00CF27F8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65CC" w:rsidRPr="009D417D" w14:paraId="6361FF73" w14:textId="77777777" w:rsidTr="005D7CF5">
        <w:tc>
          <w:tcPr>
            <w:tcW w:w="3618" w:type="dxa"/>
          </w:tcPr>
          <w:p w14:paraId="6ECDCFD3" w14:textId="5572895E" w:rsidR="00A965CC" w:rsidRPr="009D417D" w:rsidRDefault="00A965CC" w:rsidP="0022222E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802" w:type="dxa"/>
          </w:tcPr>
          <w:p w14:paraId="68AAC27E" w14:textId="4EFEF8FB" w:rsidR="00A965CC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9F44AE4" w14:textId="77777777" w:rsidR="00A965CC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2BE9F4FB" w14:textId="0A6D375D" w:rsidR="00A965CC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299,181</w:t>
            </w:r>
          </w:p>
        </w:tc>
        <w:tc>
          <w:tcPr>
            <w:tcW w:w="268" w:type="dxa"/>
          </w:tcPr>
          <w:p w14:paraId="4968073E" w14:textId="77777777" w:rsidR="00A965CC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36EAA8FF" w14:textId="4045C0B7" w:rsidR="00A965CC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299,181</w:t>
            </w:r>
          </w:p>
        </w:tc>
      </w:tr>
      <w:tr w:rsidR="00CC2AAA" w:rsidRPr="009D417D" w14:paraId="59AC2184" w14:textId="77777777" w:rsidTr="005D7CF5">
        <w:tc>
          <w:tcPr>
            <w:tcW w:w="3618" w:type="dxa"/>
          </w:tcPr>
          <w:p w14:paraId="351FE869" w14:textId="77777777" w:rsidR="00CC2AAA" w:rsidRPr="009D417D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รายได้จากสัญญาเช่าซื้อ</w:t>
            </w:r>
          </w:p>
        </w:tc>
        <w:tc>
          <w:tcPr>
            <w:tcW w:w="1802" w:type="dxa"/>
          </w:tcPr>
          <w:p w14:paraId="2423DD03" w14:textId="7E52916B" w:rsidR="00CC2AAA" w:rsidRPr="009D417D" w:rsidRDefault="002C3DA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EE27FE7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22518328" w14:textId="121B70B4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174,594</w:t>
            </w:r>
          </w:p>
        </w:tc>
        <w:tc>
          <w:tcPr>
            <w:tcW w:w="268" w:type="dxa"/>
          </w:tcPr>
          <w:p w14:paraId="2C215EE3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1741FDA3" w14:textId="00729553" w:rsidR="00CC2AAA" w:rsidRPr="009D417D" w:rsidRDefault="002C3DA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174,594</w:t>
            </w:r>
          </w:p>
        </w:tc>
      </w:tr>
      <w:tr w:rsidR="00CC2AAA" w:rsidRPr="009D417D" w14:paraId="3BD77099" w14:textId="77777777" w:rsidTr="005D7CF5">
        <w:tc>
          <w:tcPr>
            <w:tcW w:w="3618" w:type="dxa"/>
          </w:tcPr>
          <w:p w14:paraId="76272AF7" w14:textId="77777777" w:rsidR="00CC2AAA" w:rsidRPr="009D417D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802" w:type="dxa"/>
          </w:tcPr>
          <w:p w14:paraId="57A84D80" w14:textId="41933CA5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EB2066E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3EADAF7C" w14:textId="613B1AF3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68" w:type="dxa"/>
          </w:tcPr>
          <w:p w14:paraId="2831F5E6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1FB347D5" w14:textId="0EF5D5A0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CC2AAA" w:rsidRPr="009D417D" w14:paraId="0E8FA658" w14:textId="77777777" w:rsidTr="005D7CF5">
        <w:tc>
          <w:tcPr>
            <w:tcW w:w="3618" w:type="dxa"/>
          </w:tcPr>
          <w:p w14:paraId="53077C97" w14:textId="77777777" w:rsidR="00CC2AAA" w:rsidRPr="009D417D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2" w:type="dxa"/>
          </w:tcPr>
          <w:p w14:paraId="614392FB" w14:textId="54A94459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11,474</w:t>
            </w:r>
          </w:p>
        </w:tc>
        <w:tc>
          <w:tcPr>
            <w:tcW w:w="268" w:type="dxa"/>
          </w:tcPr>
          <w:p w14:paraId="786A9720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2C348EB4" w14:textId="381C7E9A" w:rsidR="00CC2AAA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9,253</w:t>
            </w:r>
          </w:p>
        </w:tc>
        <w:tc>
          <w:tcPr>
            <w:tcW w:w="268" w:type="dxa"/>
          </w:tcPr>
          <w:p w14:paraId="77534E67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51F3BC67" w14:textId="47AF5F26" w:rsidR="00CC2AAA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20,727</w:t>
            </w:r>
          </w:p>
        </w:tc>
      </w:tr>
      <w:tr w:rsidR="00CC2AAA" w:rsidRPr="009D417D" w14:paraId="67BCCC5C" w14:textId="77777777" w:rsidTr="005D7CF5">
        <w:tc>
          <w:tcPr>
            <w:tcW w:w="3618" w:type="dxa"/>
          </w:tcPr>
          <w:p w14:paraId="37ED392A" w14:textId="77777777" w:rsidR="00CC2AAA" w:rsidRPr="009D417D" w:rsidRDefault="00CC2AAA" w:rsidP="00CC2AAA">
            <w:pPr>
              <w:pStyle w:val="BodyText"/>
              <w:tabs>
                <w:tab w:val="clear" w:pos="2807"/>
                <w:tab w:val="left" w:pos="2520"/>
              </w:tabs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02" w:type="dxa"/>
          </w:tcPr>
          <w:p w14:paraId="22B6C6C4" w14:textId="75C34427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(285,889)</w:t>
            </w:r>
          </w:p>
        </w:tc>
        <w:tc>
          <w:tcPr>
            <w:tcW w:w="268" w:type="dxa"/>
          </w:tcPr>
          <w:p w14:paraId="58F4241E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291A87B7" w14:textId="327B8EAD" w:rsidR="00CC2AAA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47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6,550</w:t>
            </w:r>
          </w:p>
        </w:tc>
        <w:tc>
          <w:tcPr>
            <w:tcW w:w="268" w:type="dxa"/>
          </w:tcPr>
          <w:p w14:paraId="79D531C5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02E35EE9" w14:textId="36198BC3" w:rsidR="00CC2AAA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(279,339)</w:t>
            </w:r>
          </w:p>
        </w:tc>
      </w:tr>
      <w:tr w:rsidR="00CC2AAA" w:rsidRPr="009D417D" w14:paraId="3A1CAEF9" w14:textId="77777777" w:rsidTr="005D7CF5">
        <w:tc>
          <w:tcPr>
            <w:tcW w:w="3618" w:type="dxa"/>
          </w:tcPr>
          <w:p w14:paraId="50F8DCB6" w14:textId="77777777" w:rsidR="00CC2AAA" w:rsidRPr="009D417D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02" w:type="dxa"/>
          </w:tcPr>
          <w:p w14:paraId="76380330" w14:textId="6E7E833E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(22,449)</w:t>
            </w:r>
          </w:p>
        </w:tc>
        <w:tc>
          <w:tcPr>
            <w:tcW w:w="268" w:type="dxa"/>
          </w:tcPr>
          <w:p w14:paraId="5DDF36CE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57466C1A" w14:textId="63ADD531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10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(577)</w:t>
            </w:r>
          </w:p>
        </w:tc>
        <w:tc>
          <w:tcPr>
            <w:tcW w:w="268" w:type="dxa"/>
          </w:tcPr>
          <w:p w14:paraId="43AE1788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08C9A070" w14:textId="5D16AE97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(23,026)</w:t>
            </w:r>
          </w:p>
        </w:tc>
      </w:tr>
      <w:tr w:rsidR="00CC2AAA" w:rsidRPr="009D417D" w14:paraId="59D87E8D" w14:textId="77777777" w:rsidTr="005D7CF5">
        <w:tc>
          <w:tcPr>
            <w:tcW w:w="3618" w:type="dxa"/>
          </w:tcPr>
          <w:p w14:paraId="79714877" w14:textId="77777777" w:rsidR="00CC2AAA" w:rsidRPr="009D417D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02" w:type="dxa"/>
          </w:tcPr>
          <w:p w14:paraId="09F5FE69" w14:textId="11C1BBD2" w:rsidR="00CC2AAA" w:rsidRPr="009D417D" w:rsidRDefault="009B7138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(74,904)</w:t>
            </w:r>
          </w:p>
        </w:tc>
        <w:tc>
          <w:tcPr>
            <w:tcW w:w="268" w:type="dxa"/>
          </w:tcPr>
          <w:p w14:paraId="3D2DBB51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1E77DC9B" w14:textId="4D836633" w:rsidR="00CC2AAA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74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(10,130)</w:t>
            </w:r>
          </w:p>
        </w:tc>
        <w:tc>
          <w:tcPr>
            <w:tcW w:w="268" w:type="dxa"/>
          </w:tcPr>
          <w:p w14:paraId="7756F967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5EAACF1D" w14:textId="28D63716" w:rsidR="00CC2AAA" w:rsidRPr="009D417D" w:rsidRDefault="00A965CC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(85,034)</w:t>
            </w:r>
          </w:p>
        </w:tc>
      </w:tr>
      <w:tr w:rsidR="00CC2AAA" w:rsidRPr="009D417D" w14:paraId="148C1472" w14:textId="77777777" w:rsidTr="005D7CF5">
        <w:tc>
          <w:tcPr>
            <w:tcW w:w="3618" w:type="dxa"/>
          </w:tcPr>
          <w:p w14:paraId="617BBA17" w14:textId="77777777" w:rsidR="00CC2AAA" w:rsidRPr="009D417D" w:rsidRDefault="00CC2AAA" w:rsidP="00CC2AAA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629F0083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E37A9C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14:paraId="19E35E0F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9D41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29C1F72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2" w:type="dxa"/>
          </w:tcPr>
          <w:p w14:paraId="7A6F2284" w14:textId="77777777" w:rsidR="00CC2AAA" w:rsidRPr="009D417D" w:rsidRDefault="00CC2AAA" w:rsidP="005F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CF921DE" w14:textId="77777777" w:rsidR="007E5A89" w:rsidRPr="009D417D" w:rsidRDefault="007E5A89" w:rsidP="00113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Theme="majorBidi" w:hAnsiTheme="majorBidi" w:cstheme="majorBidi"/>
          <w:sz w:val="30"/>
          <w:szCs w:val="30"/>
          <w:cs/>
        </w:rPr>
      </w:pPr>
    </w:p>
    <w:sectPr w:rsidR="007E5A89" w:rsidRPr="009D417D" w:rsidSect="00331078"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3E0B6" w14:textId="77777777" w:rsidR="00314BF0" w:rsidRDefault="00314BF0" w:rsidP="003B1575">
      <w:r>
        <w:separator/>
      </w:r>
    </w:p>
  </w:endnote>
  <w:endnote w:type="continuationSeparator" w:id="0">
    <w:p w14:paraId="509E260B" w14:textId="77777777" w:rsidR="00314BF0" w:rsidRDefault="00314BF0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3FCEE" w14:textId="77777777" w:rsidR="003A3EF9" w:rsidRPr="0013720E" w:rsidRDefault="003A3EF9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D3F1" w14:textId="77777777" w:rsidR="003A3EF9" w:rsidRPr="00892F55" w:rsidRDefault="003A3EF9" w:rsidP="00E4111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92F55">
      <w:rPr>
        <w:rStyle w:val="PageNumber"/>
        <w:rFonts w:ascii="Angsana New" w:hAnsi="Angsana New"/>
        <w:sz w:val="30"/>
        <w:szCs w:val="30"/>
      </w:rPr>
      <w:fldChar w:fldCharType="begin"/>
    </w:r>
    <w:r w:rsidRPr="00892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92F5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24</w:t>
    </w:r>
    <w:r w:rsidRPr="00892F55">
      <w:rPr>
        <w:rStyle w:val="PageNumber"/>
        <w:rFonts w:ascii="Angsana New" w:hAnsi="Angsana New"/>
        <w:sz w:val="30"/>
        <w:szCs w:val="30"/>
      </w:rPr>
      <w:fldChar w:fldCharType="end"/>
    </w:r>
  </w:p>
  <w:p w14:paraId="452898C5" w14:textId="77777777" w:rsidR="003A3EF9" w:rsidRPr="001D0310" w:rsidRDefault="003A3EF9" w:rsidP="00E41118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AAE94" w14:textId="77777777" w:rsidR="003A3EF9" w:rsidRPr="00CE373D" w:rsidRDefault="003A3EF9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26845D9" w14:textId="77777777" w:rsidR="003A3EF9" w:rsidRPr="00DF1CB3" w:rsidRDefault="003A3EF9" w:rsidP="00C525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5DA9" w14:textId="77777777" w:rsidR="003A3EF9" w:rsidRPr="0042515A" w:rsidRDefault="003A3EF9" w:rsidP="00B1375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4D6208AA" w14:textId="77777777" w:rsidR="003A3EF9" w:rsidRPr="0079184A" w:rsidRDefault="003A3EF9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7FB0F" w14:textId="77777777" w:rsidR="00314BF0" w:rsidRDefault="00314BF0" w:rsidP="003B1575">
      <w:r>
        <w:separator/>
      </w:r>
    </w:p>
  </w:footnote>
  <w:footnote w:type="continuationSeparator" w:id="0">
    <w:p w14:paraId="78645C22" w14:textId="77777777" w:rsidR="00314BF0" w:rsidRDefault="00314BF0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C5746" w14:textId="77777777" w:rsidR="003A3EF9" w:rsidRPr="00F66BC1" w:rsidRDefault="003A3EF9" w:rsidP="00F66B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97CF9C3" w14:textId="77777777" w:rsidR="003A3EF9" w:rsidRDefault="003A3EF9" w:rsidP="003F23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A8685CE" w14:textId="77777777" w:rsidR="003A3EF9" w:rsidRPr="00F66BC1" w:rsidRDefault="003A3EF9" w:rsidP="003F23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31 ธันวาคม </w:t>
    </w:r>
    <w:r w:rsidRPr="00F66BC1">
      <w:rPr>
        <w:rFonts w:ascii="Angsana New" w:hAnsi="Angsana New" w:hint="cs"/>
        <w:b/>
        <w:bCs/>
        <w:sz w:val="32"/>
        <w:szCs w:val="32"/>
        <w:cs/>
      </w:rPr>
      <w:t>2562</w:t>
    </w:r>
    <w:r w:rsidRPr="00F66BC1">
      <w:rPr>
        <w:rFonts w:ascii="Angsana New" w:hAnsi="Angsana New"/>
        <w:b/>
        <w:bCs/>
        <w:sz w:val="32"/>
        <w:szCs w:val="32"/>
      </w:rPr>
      <w:t xml:space="preserve"> </w:t>
    </w:r>
  </w:p>
  <w:p w14:paraId="75C8131D" w14:textId="77777777" w:rsidR="003A3EF9" w:rsidRPr="005A6034" w:rsidRDefault="003A3EF9" w:rsidP="00F66BC1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2D06E" w14:textId="77777777" w:rsidR="003A3EF9" w:rsidRPr="00F66BC1" w:rsidRDefault="003A3EF9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192E460" w14:textId="77777777" w:rsidR="003A3EF9" w:rsidRDefault="003A3EF9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B501D9A" w14:textId="77777777" w:rsidR="003A3EF9" w:rsidRPr="00B236BC" w:rsidRDefault="003A3EF9" w:rsidP="00B236B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B236BC">
      <w:rPr>
        <w:rFonts w:ascii="Angsana New" w:hAnsi="Angsana New" w:cs="Angsana New" w:hint="cs"/>
        <w:bCs/>
        <w:sz w:val="32"/>
        <w:szCs w:val="32"/>
        <w:cs/>
      </w:rPr>
      <w:t>สำหรับ</w:t>
    </w:r>
    <w:r w:rsidRPr="00B236BC">
      <w:rPr>
        <w:rFonts w:ascii="Angsana New" w:hAnsi="Angsana New" w:cs="Angsana New" w:hint="cs"/>
        <w:b w:val="0"/>
        <w:bCs/>
        <w:sz w:val="32"/>
        <w:szCs w:val="32"/>
        <w:cs/>
      </w:rPr>
      <w:t>ปี</w:t>
    </w:r>
    <w:r w:rsidRPr="00B236BC">
      <w:rPr>
        <w:rFonts w:ascii="Angsana New" w:hAnsi="Angsana New" w:cs="Angsana New" w:hint="cs"/>
        <w:bCs/>
        <w:sz w:val="32"/>
        <w:szCs w:val="32"/>
        <w:cs/>
      </w:rPr>
      <w:t xml:space="preserve">สิ้นสุดวันที่ </w:t>
    </w:r>
    <w:r w:rsidRPr="00B236BC">
      <w:rPr>
        <w:rFonts w:ascii="Angsana New" w:hAnsi="Angsana New" w:cs="Angsana New" w:hint="cs"/>
        <w:b w:val="0"/>
        <w:bCs/>
        <w:sz w:val="32"/>
        <w:szCs w:val="32"/>
        <w:cs/>
      </w:rPr>
      <w:t>31 ธันวาคม</w:t>
    </w:r>
    <w:r w:rsidRPr="00B236BC">
      <w:rPr>
        <w:rFonts w:ascii="Angsana New" w:hAnsi="Angsana New" w:cs="Angsana New" w:hint="cs"/>
        <w:bCs/>
        <w:sz w:val="32"/>
        <w:szCs w:val="32"/>
        <w:cs/>
      </w:rPr>
      <w:t xml:space="preserve"> 2562</w:t>
    </w:r>
  </w:p>
  <w:p w14:paraId="3B8C77FC" w14:textId="77777777" w:rsidR="003A3EF9" w:rsidRPr="00F66BC1" w:rsidRDefault="003A3EF9" w:rsidP="00F66BC1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3B796" w14:textId="77777777" w:rsidR="003A3EF9" w:rsidRPr="00F66BC1" w:rsidRDefault="003A3EF9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0C6F459" w14:textId="77777777" w:rsidR="003A3EF9" w:rsidRDefault="003A3EF9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B98C1BD" w14:textId="77777777" w:rsidR="003A3EF9" w:rsidRPr="00B236BC" w:rsidRDefault="003A3EF9" w:rsidP="00B236B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B236BC">
      <w:rPr>
        <w:rFonts w:ascii="Angsana New" w:hAnsi="Angsana New" w:cs="Angsana New" w:hint="cs"/>
        <w:bCs/>
        <w:sz w:val="32"/>
        <w:szCs w:val="32"/>
        <w:cs/>
      </w:rPr>
      <w:t>สำหรับ</w:t>
    </w:r>
    <w:r w:rsidRPr="00B236BC">
      <w:rPr>
        <w:rFonts w:ascii="Angsana New" w:hAnsi="Angsana New" w:cs="Angsana New" w:hint="cs"/>
        <w:b w:val="0"/>
        <w:bCs/>
        <w:sz w:val="32"/>
        <w:szCs w:val="32"/>
        <w:cs/>
      </w:rPr>
      <w:t>ปี</w:t>
    </w:r>
    <w:r w:rsidRPr="00B236BC">
      <w:rPr>
        <w:rFonts w:ascii="Angsana New" w:hAnsi="Angsana New" w:cs="Angsana New" w:hint="cs"/>
        <w:bCs/>
        <w:sz w:val="32"/>
        <w:szCs w:val="32"/>
        <w:cs/>
      </w:rPr>
      <w:t xml:space="preserve">สิ้นสุดวันที่ </w:t>
    </w:r>
    <w:r w:rsidRPr="00B236BC">
      <w:rPr>
        <w:rFonts w:ascii="Angsana New" w:hAnsi="Angsana New" w:cs="Angsana New" w:hint="cs"/>
        <w:b w:val="0"/>
        <w:bCs/>
        <w:sz w:val="32"/>
        <w:szCs w:val="32"/>
        <w:cs/>
      </w:rPr>
      <w:t>31 ธันวาคม</w:t>
    </w:r>
    <w:r w:rsidRPr="00B236BC">
      <w:rPr>
        <w:rFonts w:ascii="Angsana New" w:hAnsi="Angsana New" w:cs="Angsana New" w:hint="cs"/>
        <w:bCs/>
        <w:sz w:val="32"/>
        <w:szCs w:val="32"/>
        <w:cs/>
      </w:rPr>
      <w:t xml:space="preserve"> 2562</w:t>
    </w:r>
  </w:p>
  <w:p w14:paraId="0E4D4D79" w14:textId="77777777" w:rsidR="003A3EF9" w:rsidRPr="0079184A" w:rsidRDefault="003A3EF9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EDA8C" w14:textId="77777777" w:rsidR="003A3EF9" w:rsidRPr="00F66BC1" w:rsidRDefault="003A3EF9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7E2FDEF" w14:textId="77777777" w:rsidR="003A3EF9" w:rsidRDefault="003A3EF9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A3481D5" w14:textId="77777777" w:rsidR="003A3EF9" w:rsidRDefault="003A3EF9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31 ธันวาคม </w:t>
    </w:r>
    <w:r w:rsidRPr="00F66BC1">
      <w:rPr>
        <w:rFonts w:ascii="Angsana New" w:hAnsi="Angsana New" w:hint="cs"/>
        <w:b/>
        <w:bCs/>
        <w:sz w:val="32"/>
        <w:szCs w:val="32"/>
        <w:cs/>
      </w:rPr>
      <w:t>2562</w:t>
    </w:r>
  </w:p>
  <w:p w14:paraId="3B659136" w14:textId="77777777" w:rsidR="003A3EF9" w:rsidRDefault="003A3EF9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F26C5"/>
    <w:multiLevelType w:val="hybridMultilevel"/>
    <w:tmpl w:val="B6DEED9C"/>
    <w:lvl w:ilvl="0" w:tplc="1626337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C163CF7"/>
    <w:multiLevelType w:val="hybridMultilevel"/>
    <w:tmpl w:val="260624DE"/>
    <w:lvl w:ilvl="0" w:tplc="8F8445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6A36F3A"/>
    <w:multiLevelType w:val="hybridMultilevel"/>
    <w:tmpl w:val="4BD0DDCE"/>
    <w:lvl w:ilvl="0" w:tplc="B80C42F6">
      <w:start w:val="1"/>
      <w:numFmt w:val="decimal"/>
      <w:lvlText w:val="%1-"/>
      <w:lvlJc w:val="left"/>
      <w:pPr>
        <w:ind w:left="5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1" w:hanging="360"/>
      </w:pPr>
    </w:lvl>
    <w:lvl w:ilvl="2" w:tplc="0409001B" w:tentative="1">
      <w:start w:val="1"/>
      <w:numFmt w:val="lowerRoman"/>
      <w:lvlText w:val="%3."/>
      <w:lvlJc w:val="right"/>
      <w:pPr>
        <w:ind w:left="2031" w:hanging="180"/>
      </w:pPr>
    </w:lvl>
    <w:lvl w:ilvl="3" w:tplc="0409000F" w:tentative="1">
      <w:start w:val="1"/>
      <w:numFmt w:val="decimal"/>
      <w:lvlText w:val="%4."/>
      <w:lvlJc w:val="left"/>
      <w:pPr>
        <w:ind w:left="2751" w:hanging="360"/>
      </w:pPr>
    </w:lvl>
    <w:lvl w:ilvl="4" w:tplc="04090019" w:tentative="1">
      <w:start w:val="1"/>
      <w:numFmt w:val="lowerLetter"/>
      <w:lvlText w:val="%5."/>
      <w:lvlJc w:val="left"/>
      <w:pPr>
        <w:ind w:left="3471" w:hanging="360"/>
      </w:pPr>
    </w:lvl>
    <w:lvl w:ilvl="5" w:tplc="0409001B" w:tentative="1">
      <w:start w:val="1"/>
      <w:numFmt w:val="lowerRoman"/>
      <w:lvlText w:val="%6."/>
      <w:lvlJc w:val="right"/>
      <w:pPr>
        <w:ind w:left="4191" w:hanging="180"/>
      </w:pPr>
    </w:lvl>
    <w:lvl w:ilvl="6" w:tplc="0409000F" w:tentative="1">
      <w:start w:val="1"/>
      <w:numFmt w:val="decimal"/>
      <w:lvlText w:val="%7."/>
      <w:lvlJc w:val="left"/>
      <w:pPr>
        <w:ind w:left="4911" w:hanging="360"/>
      </w:pPr>
    </w:lvl>
    <w:lvl w:ilvl="7" w:tplc="04090019" w:tentative="1">
      <w:start w:val="1"/>
      <w:numFmt w:val="lowerLetter"/>
      <w:lvlText w:val="%8."/>
      <w:lvlJc w:val="left"/>
      <w:pPr>
        <w:ind w:left="5631" w:hanging="360"/>
      </w:pPr>
    </w:lvl>
    <w:lvl w:ilvl="8" w:tplc="0409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85650B"/>
    <w:multiLevelType w:val="hybridMultilevel"/>
    <w:tmpl w:val="15DAAABA"/>
    <w:lvl w:ilvl="0" w:tplc="15081B2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46464"/>
    <w:multiLevelType w:val="hybridMultilevel"/>
    <w:tmpl w:val="0734A3BE"/>
    <w:lvl w:ilvl="0" w:tplc="EE7EF02A">
      <w:start w:val="1"/>
      <w:numFmt w:val="decimal"/>
      <w:lvlText w:val="%1-"/>
      <w:lvlJc w:val="left"/>
      <w:pPr>
        <w:ind w:left="2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51" w:hanging="360"/>
      </w:pPr>
    </w:lvl>
    <w:lvl w:ilvl="2" w:tplc="0409001B" w:tentative="1">
      <w:start w:val="1"/>
      <w:numFmt w:val="lowerRoman"/>
      <w:lvlText w:val="%3."/>
      <w:lvlJc w:val="right"/>
      <w:pPr>
        <w:ind w:left="1671" w:hanging="180"/>
      </w:pPr>
    </w:lvl>
    <w:lvl w:ilvl="3" w:tplc="0409000F" w:tentative="1">
      <w:start w:val="1"/>
      <w:numFmt w:val="decimal"/>
      <w:lvlText w:val="%4."/>
      <w:lvlJc w:val="left"/>
      <w:pPr>
        <w:ind w:left="2391" w:hanging="360"/>
      </w:pPr>
    </w:lvl>
    <w:lvl w:ilvl="4" w:tplc="04090019" w:tentative="1">
      <w:start w:val="1"/>
      <w:numFmt w:val="lowerLetter"/>
      <w:lvlText w:val="%5."/>
      <w:lvlJc w:val="left"/>
      <w:pPr>
        <w:ind w:left="3111" w:hanging="360"/>
      </w:pPr>
    </w:lvl>
    <w:lvl w:ilvl="5" w:tplc="0409001B" w:tentative="1">
      <w:start w:val="1"/>
      <w:numFmt w:val="lowerRoman"/>
      <w:lvlText w:val="%6."/>
      <w:lvlJc w:val="right"/>
      <w:pPr>
        <w:ind w:left="3831" w:hanging="180"/>
      </w:pPr>
    </w:lvl>
    <w:lvl w:ilvl="6" w:tplc="0409000F" w:tentative="1">
      <w:start w:val="1"/>
      <w:numFmt w:val="decimal"/>
      <w:lvlText w:val="%7."/>
      <w:lvlJc w:val="left"/>
      <w:pPr>
        <w:ind w:left="4551" w:hanging="360"/>
      </w:pPr>
    </w:lvl>
    <w:lvl w:ilvl="7" w:tplc="04090019" w:tentative="1">
      <w:start w:val="1"/>
      <w:numFmt w:val="lowerLetter"/>
      <w:lvlText w:val="%8."/>
      <w:lvlJc w:val="left"/>
      <w:pPr>
        <w:ind w:left="5271" w:hanging="360"/>
      </w:pPr>
    </w:lvl>
    <w:lvl w:ilvl="8" w:tplc="0409001B" w:tentative="1">
      <w:start w:val="1"/>
      <w:numFmt w:val="lowerRoman"/>
      <w:lvlText w:val="%9."/>
      <w:lvlJc w:val="right"/>
      <w:pPr>
        <w:ind w:left="5991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5"/>
  </w:num>
  <w:num w:numId="14">
    <w:abstractNumId w:val="18"/>
  </w:num>
  <w:num w:numId="15">
    <w:abstractNumId w:val="20"/>
  </w:num>
  <w:num w:numId="16">
    <w:abstractNumId w:val="12"/>
  </w:num>
  <w:num w:numId="17">
    <w:abstractNumId w:val="28"/>
  </w:num>
  <w:num w:numId="18">
    <w:abstractNumId w:val="21"/>
  </w:num>
  <w:num w:numId="19">
    <w:abstractNumId w:val="24"/>
  </w:num>
  <w:num w:numId="20">
    <w:abstractNumId w:val="13"/>
  </w:num>
  <w:num w:numId="21">
    <w:abstractNumId w:val="14"/>
  </w:num>
  <w:num w:numId="22">
    <w:abstractNumId w:val="10"/>
  </w:num>
  <w:num w:numId="23">
    <w:abstractNumId w:val="15"/>
  </w:num>
  <w:num w:numId="24">
    <w:abstractNumId w:val="29"/>
  </w:num>
  <w:num w:numId="25">
    <w:abstractNumId w:val="16"/>
  </w:num>
  <w:num w:numId="26">
    <w:abstractNumId w:val="11"/>
  </w:num>
  <w:num w:numId="27">
    <w:abstractNumId w:val="26"/>
  </w:num>
  <w:num w:numId="28">
    <w:abstractNumId w:val="27"/>
  </w:num>
  <w:num w:numId="29">
    <w:abstractNumId w:val="23"/>
  </w:num>
  <w:num w:numId="30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624"/>
    <w:rsid w:val="0000081E"/>
    <w:rsid w:val="00000B70"/>
    <w:rsid w:val="000013EE"/>
    <w:rsid w:val="00001695"/>
    <w:rsid w:val="00002163"/>
    <w:rsid w:val="00002367"/>
    <w:rsid w:val="000027B6"/>
    <w:rsid w:val="0000355C"/>
    <w:rsid w:val="00003A9A"/>
    <w:rsid w:val="00003CE3"/>
    <w:rsid w:val="00003FE7"/>
    <w:rsid w:val="0000410E"/>
    <w:rsid w:val="000042BB"/>
    <w:rsid w:val="00004580"/>
    <w:rsid w:val="00004A8D"/>
    <w:rsid w:val="00004C25"/>
    <w:rsid w:val="00004C54"/>
    <w:rsid w:val="00004E25"/>
    <w:rsid w:val="000058F5"/>
    <w:rsid w:val="000059EE"/>
    <w:rsid w:val="00005E1D"/>
    <w:rsid w:val="000060D2"/>
    <w:rsid w:val="000062FB"/>
    <w:rsid w:val="00006882"/>
    <w:rsid w:val="00006B88"/>
    <w:rsid w:val="00006F1F"/>
    <w:rsid w:val="00007344"/>
    <w:rsid w:val="000074C3"/>
    <w:rsid w:val="0000773B"/>
    <w:rsid w:val="00007981"/>
    <w:rsid w:val="00007A9D"/>
    <w:rsid w:val="00007F43"/>
    <w:rsid w:val="000101EC"/>
    <w:rsid w:val="000109BB"/>
    <w:rsid w:val="000117DA"/>
    <w:rsid w:val="0001192C"/>
    <w:rsid w:val="00011E4A"/>
    <w:rsid w:val="00012134"/>
    <w:rsid w:val="00012824"/>
    <w:rsid w:val="00012B2D"/>
    <w:rsid w:val="00013082"/>
    <w:rsid w:val="0001343F"/>
    <w:rsid w:val="00013B0C"/>
    <w:rsid w:val="00013B4D"/>
    <w:rsid w:val="0001452E"/>
    <w:rsid w:val="00014B0E"/>
    <w:rsid w:val="00014D44"/>
    <w:rsid w:val="00014DBB"/>
    <w:rsid w:val="00015268"/>
    <w:rsid w:val="000154E5"/>
    <w:rsid w:val="00015A16"/>
    <w:rsid w:val="00015CE2"/>
    <w:rsid w:val="00015DCE"/>
    <w:rsid w:val="000167FE"/>
    <w:rsid w:val="00016AA1"/>
    <w:rsid w:val="0001715C"/>
    <w:rsid w:val="000177DF"/>
    <w:rsid w:val="000178B5"/>
    <w:rsid w:val="00017A94"/>
    <w:rsid w:val="00017D85"/>
    <w:rsid w:val="00020492"/>
    <w:rsid w:val="000206D5"/>
    <w:rsid w:val="000207B2"/>
    <w:rsid w:val="00020C53"/>
    <w:rsid w:val="000210D4"/>
    <w:rsid w:val="00021189"/>
    <w:rsid w:val="000224EB"/>
    <w:rsid w:val="000228C1"/>
    <w:rsid w:val="00023131"/>
    <w:rsid w:val="00023349"/>
    <w:rsid w:val="000233CF"/>
    <w:rsid w:val="000238F7"/>
    <w:rsid w:val="000242BF"/>
    <w:rsid w:val="0002436E"/>
    <w:rsid w:val="000244DE"/>
    <w:rsid w:val="00024775"/>
    <w:rsid w:val="000253E8"/>
    <w:rsid w:val="000254E2"/>
    <w:rsid w:val="00025683"/>
    <w:rsid w:val="00025E16"/>
    <w:rsid w:val="0002687F"/>
    <w:rsid w:val="00026D65"/>
    <w:rsid w:val="0002731E"/>
    <w:rsid w:val="00027EAF"/>
    <w:rsid w:val="00030525"/>
    <w:rsid w:val="000306BB"/>
    <w:rsid w:val="00030970"/>
    <w:rsid w:val="00030C88"/>
    <w:rsid w:val="00030D56"/>
    <w:rsid w:val="00031040"/>
    <w:rsid w:val="00031097"/>
    <w:rsid w:val="000314CE"/>
    <w:rsid w:val="000316E9"/>
    <w:rsid w:val="00031DFA"/>
    <w:rsid w:val="00032B28"/>
    <w:rsid w:val="00032FB7"/>
    <w:rsid w:val="00033268"/>
    <w:rsid w:val="00033317"/>
    <w:rsid w:val="00033426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734B"/>
    <w:rsid w:val="00037AAD"/>
    <w:rsid w:val="00037BD0"/>
    <w:rsid w:val="00037DE4"/>
    <w:rsid w:val="0004118E"/>
    <w:rsid w:val="000411CB"/>
    <w:rsid w:val="00041509"/>
    <w:rsid w:val="00041A2B"/>
    <w:rsid w:val="00041DEC"/>
    <w:rsid w:val="00042943"/>
    <w:rsid w:val="00042A65"/>
    <w:rsid w:val="00042C15"/>
    <w:rsid w:val="00042E36"/>
    <w:rsid w:val="000433AD"/>
    <w:rsid w:val="00043439"/>
    <w:rsid w:val="00043678"/>
    <w:rsid w:val="00043B71"/>
    <w:rsid w:val="00043FD3"/>
    <w:rsid w:val="00044182"/>
    <w:rsid w:val="0004438C"/>
    <w:rsid w:val="00044A7C"/>
    <w:rsid w:val="00044B61"/>
    <w:rsid w:val="00044E35"/>
    <w:rsid w:val="000464E0"/>
    <w:rsid w:val="000465BA"/>
    <w:rsid w:val="000469BF"/>
    <w:rsid w:val="000469CD"/>
    <w:rsid w:val="00047552"/>
    <w:rsid w:val="000508B1"/>
    <w:rsid w:val="00051073"/>
    <w:rsid w:val="00051741"/>
    <w:rsid w:val="0005186C"/>
    <w:rsid w:val="00051C68"/>
    <w:rsid w:val="00051D69"/>
    <w:rsid w:val="00052267"/>
    <w:rsid w:val="0005285A"/>
    <w:rsid w:val="0005389C"/>
    <w:rsid w:val="00053A58"/>
    <w:rsid w:val="00054D88"/>
    <w:rsid w:val="00055482"/>
    <w:rsid w:val="00055B63"/>
    <w:rsid w:val="00055BF0"/>
    <w:rsid w:val="00055CEC"/>
    <w:rsid w:val="00055FEE"/>
    <w:rsid w:val="0005702E"/>
    <w:rsid w:val="000578A9"/>
    <w:rsid w:val="000602AC"/>
    <w:rsid w:val="0006090B"/>
    <w:rsid w:val="000611F5"/>
    <w:rsid w:val="00061550"/>
    <w:rsid w:val="000618F5"/>
    <w:rsid w:val="00062200"/>
    <w:rsid w:val="000629F1"/>
    <w:rsid w:val="00062E29"/>
    <w:rsid w:val="0006336D"/>
    <w:rsid w:val="00063468"/>
    <w:rsid w:val="00063892"/>
    <w:rsid w:val="00063DA1"/>
    <w:rsid w:val="00063DA3"/>
    <w:rsid w:val="000649CB"/>
    <w:rsid w:val="0006523A"/>
    <w:rsid w:val="0006635D"/>
    <w:rsid w:val="000669F9"/>
    <w:rsid w:val="000671FD"/>
    <w:rsid w:val="000675B2"/>
    <w:rsid w:val="000677B4"/>
    <w:rsid w:val="0007012C"/>
    <w:rsid w:val="000705A6"/>
    <w:rsid w:val="000707AB"/>
    <w:rsid w:val="00070A07"/>
    <w:rsid w:val="00070E01"/>
    <w:rsid w:val="00070F35"/>
    <w:rsid w:val="00071174"/>
    <w:rsid w:val="00071B2C"/>
    <w:rsid w:val="00071C6B"/>
    <w:rsid w:val="00071D60"/>
    <w:rsid w:val="000721C8"/>
    <w:rsid w:val="000725E6"/>
    <w:rsid w:val="0007260B"/>
    <w:rsid w:val="00072626"/>
    <w:rsid w:val="00072ACA"/>
    <w:rsid w:val="00072C4B"/>
    <w:rsid w:val="00072F48"/>
    <w:rsid w:val="000736E4"/>
    <w:rsid w:val="000739D0"/>
    <w:rsid w:val="00074170"/>
    <w:rsid w:val="000745F7"/>
    <w:rsid w:val="000747F5"/>
    <w:rsid w:val="00075B1B"/>
    <w:rsid w:val="00077025"/>
    <w:rsid w:val="000771F7"/>
    <w:rsid w:val="0007770C"/>
    <w:rsid w:val="00080157"/>
    <w:rsid w:val="0008028A"/>
    <w:rsid w:val="000804AF"/>
    <w:rsid w:val="00080555"/>
    <w:rsid w:val="00080F58"/>
    <w:rsid w:val="00081B76"/>
    <w:rsid w:val="0008258E"/>
    <w:rsid w:val="00082AFC"/>
    <w:rsid w:val="00082C0D"/>
    <w:rsid w:val="00083CA7"/>
    <w:rsid w:val="00083DCD"/>
    <w:rsid w:val="000840BC"/>
    <w:rsid w:val="0008431D"/>
    <w:rsid w:val="00084F4C"/>
    <w:rsid w:val="000857A3"/>
    <w:rsid w:val="00085A56"/>
    <w:rsid w:val="00085C0E"/>
    <w:rsid w:val="00085CC2"/>
    <w:rsid w:val="00085D0D"/>
    <w:rsid w:val="00085E30"/>
    <w:rsid w:val="0008619B"/>
    <w:rsid w:val="00086738"/>
    <w:rsid w:val="000867F4"/>
    <w:rsid w:val="00086978"/>
    <w:rsid w:val="0008700C"/>
    <w:rsid w:val="00087164"/>
    <w:rsid w:val="00087460"/>
    <w:rsid w:val="00087ABF"/>
    <w:rsid w:val="00087F54"/>
    <w:rsid w:val="00090858"/>
    <w:rsid w:val="00090AE4"/>
    <w:rsid w:val="000911E9"/>
    <w:rsid w:val="00091291"/>
    <w:rsid w:val="000912E2"/>
    <w:rsid w:val="000919A0"/>
    <w:rsid w:val="00092747"/>
    <w:rsid w:val="00092C71"/>
    <w:rsid w:val="000932F4"/>
    <w:rsid w:val="0009342E"/>
    <w:rsid w:val="000940AD"/>
    <w:rsid w:val="00094256"/>
    <w:rsid w:val="000945DE"/>
    <w:rsid w:val="00094832"/>
    <w:rsid w:val="00094B35"/>
    <w:rsid w:val="00094BFE"/>
    <w:rsid w:val="00094F97"/>
    <w:rsid w:val="000951B4"/>
    <w:rsid w:val="0009572C"/>
    <w:rsid w:val="0009577A"/>
    <w:rsid w:val="00095AFB"/>
    <w:rsid w:val="00096704"/>
    <w:rsid w:val="00096B31"/>
    <w:rsid w:val="00096BDA"/>
    <w:rsid w:val="0009753C"/>
    <w:rsid w:val="000976D5"/>
    <w:rsid w:val="000978BF"/>
    <w:rsid w:val="00097CC6"/>
    <w:rsid w:val="000A02C3"/>
    <w:rsid w:val="000A0569"/>
    <w:rsid w:val="000A0A04"/>
    <w:rsid w:val="000A0A67"/>
    <w:rsid w:val="000A0F89"/>
    <w:rsid w:val="000A18FA"/>
    <w:rsid w:val="000A1AED"/>
    <w:rsid w:val="000A1F9F"/>
    <w:rsid w:val="000A2393"/>
    <w:rsid w:val="000A24C2"/>
    <w:rsid w:val="000A298C"/>
    <w:rsid w:val="000A2FD9"/>
    <w:rsid w:val="000A38B9"/>
    <w:rsid w:val="000A3A0A"/>
    <w:rsid w:val="000A4728"/>
    <w:rsid w:val="000A4D2B"/>
    <w:rsid w:val="000A5028"/>
    <w:rsid w:val="000A54C7"/>
    <w:rsid w:val="000A5684"/>
    <w:rsid w:val="000A593C"/>
    <w:rsid w:val="000A596B"/>
    <w:rsid w:val="000A623A"/>
    <w:rsid w:val="000A627D"/>
    <w:rsid w:val="000A62A5"/>
    <w:rsid w:val="000A6462"/>
    <w:rsid w:val="000A6C5B"/>
    <w:rsid w:val="000A6D51"/>
    <w:rsid w:val="000A6EBE"/>
    <w:rsid w:val="000A72F6"/>
    <w:rsid w:val="000A735B"/>
    <w:rsid w:val="000A742F"/>
    <w:rsid w:val="000A7F80"/>
    <w:rsid w:val="000B065E"/>
    <w:rsid w:val="000B095B"/>
    <w:rsid w:val="000B0BEB"/>
    <w:rsid w:val="000B10A1"/>
    <w:rsid w:val="000B11F2"/>
    <w:rsid w:val="000B1B53"/>
    <w:rsid w:val="000B1D6C"/>
    <w:rsid w:val="000B1E30"/>
    <w:rsid w:val="000B2C06"/>
    <w:rsid w:val="000B3939"/>
    <w:rsid w:val="000B3B7A"/>
    <w:rsid w:val="000B4384"/>
    <w:rsid w:val="000B4596"/>
    <w:rsid w:val="000B4EE4"/>
    <w:rsid w:val="000B532E"/>
    <w:rsid w:val="000B558E"/>
    <w:rsid w:val="000B6105"/>
    <w:rsid w:val="000B6120"/>
    <w:rsid w:val="000B6139"/>
    <w:rsid w:val="000B61D8"/>
    <w:rsid w:val="000B6866"/>
    <w:rsid w:val="000B6C77"/>
    <w:rsid w:val="000B7183"/>
    <w:rsid w:val="000B743C"/>
    <w:rsid w:val="000B7495"/>
    <w:rsid w:val="000C0032"/>
    <w:rsid w:val="000C02E2"/>
    <w:rsid w:val="000C0C03"/>
    <w:rsid w:val="000C0C3C"/>
    <w:rsid w:val="000C0CB9"/>
    <w:rsid w:val="000C0DB2"/>
    <w:rsid w:val="000C0E6F"/>
    <w:rsid w:val="000C21A0"/>
    <w:rsid w:val="000C2250"/>
    <w:rsid w:val="000C2B12"/>
    <w:rsid w:val="000C2F14"/>
    <w:rsid w:val="000C33F3"/>
    <w:rsid w:val="000C3C99"/>
    <w:rsid w:val="000C4129"/>
    <w:rsid w:val="000C4217"/>
    <w:rsid w:val="000C42D1"/>
    <w:rsid w:val="000C4996"/>
    <w:rsid w:val="000C4DA0"/>
    <w:rsid w:val="000C515C"/>
    <w:rsid w:val="000C544D"/>
    <w:rsid w:val="000C562E"/>
    <w:rsid w:val="000C578A"/>
    <w:rsid w:val="000C5F70"/>
    <w:rsid w:val="000C60D4"/>
    <w:rsid w:val="000C6C0D"/>
    <w:rsid w:val="000C71FE"/>
    <w:rsid w:val="000C7226"/>
    <w:rsid w:val="000C7239"/>
    <w:rsid w:val="000D025C"/>
    <w:rsid w:val="000D05A0"/>
    <w:rsid w:val="000D093E"/>
    <w:rsid w:val="000D0DB6"/>
    <w:rsid w:val="000D0FCC"/>
    <w:rsid w:val="000D12DE"/>
    <w:rsid w:val="000D14AA"/>
    <w:rsid w:val="000D2404"/>
    <w:rsid w:val="000D257F"/>
    <w:rsid w:val="000D29B7"/>
    <w:rsid w:val="000D319B"/>
    <w:rsid w:val="000D3244"/>
    <w:rsid w:val="000D370D"/>
    <w:rsid w:val="000D3F09"/>
    <w:rsid w:val="000D4699"/>
    <w:rsid w:val="000D4998"/>
    <w:rsid w:val="000D4D1A"/>
    <w:rsid w:val="000D5826"/>
    <w:rsid w:val="000D5987"/>
    <w:rsid w:val="000D5D0E"/>
    <w:rsid w:val="000D5F3F"/>
    <w:rsid w:val="000D5FAD"/>
    <w:rsid w:val="000D6F33"/>
    <w:rsid w:val="000D785D"/>
    <w:rsid w:val="000D7D90"/>
    <w:rsid w:val="000D7F01"/>
    <w:rsid w:val="000D7F8F"/>
    <w:rsid w:val="000E0B82"/>
    <w:rsid w:val="000E0C63"/>
    <w:rsid w:val="000E157A"/>
    <w:rsid w:val="000E16CD"/>
    <w:rsid w:val="000E228F"/>
    <w:rsid w:val="000E24B5"/>
    <w:rsid w:val="000E2CA8"/>
    <w:rsid w:val="000E31AA"/>
    <w:rsid w:val="000E35AB"/>
    <w:rsid w:val="000E3708"/>
    <w:rsid w:val="000E3D45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65AE"/>
    <w:rsid w:val="000E67E8"/>
    <w:rsid w:val="000E6C49"/>
    <w:rsid w:val="000E70F4"/>
    <w:rsid w:val="000E73BC"/>
    <w:rsid w:val="000E7B73"/>
    <w:rsid w:val="000E7C20"/>
    <w:rsid w:val="000E7F73"/>
    <w:rsid w:val="000F01BB"/>
    <w:rsid w:val="000F095D"/>
    <w:rsid w:val="000F0E3E"/>
    <w:rsid w:val="000F0F7B"/>
    <w:rsid w:val="000F11E8"/>
    <w:rsid w:val="000F16DA"/>
    <w:rsid w:val="000F1C53"/>
    <w:rsid w:val="000F255F"/>
    <w:rsid w:val="000F27E4"/>
    <w:rsid w:val="000F27F0"/>
    <w:rsid w:val="000F4244"/>
    <w:rsid w:val="000F4A8D"/>
    <w:rsid w:val="000F5315"/>
    <w:rsid w:val="000F59F0"/>
    <w:rsid w:val="000F5AB1"/>
    <w:rsid w:val="000F5D56"/>
    <w:rsid w:val="000F5D5C"/>
    <w:rsid w:val="000F645A"/>
    <w:rsid w:val="000F67A7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9F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6CA"/>
    <w:rsid w:val="001057C4"/>
    <w:rsid w:val="00105F04"/>
    <w:rsid w:val="00106833"/>
    <w:rsid w:val="00106D96"/>
    <w:rsid w:val="00107309"/>
    <w:rsid w:val="0010782B"/>
    <w:rsid w:val="00110828"/>
    <w:rsid w:val="0011093C"/>
    <w:rsid w:val="00110A81"/>
    <w:rsid w:val="0011148C"/>
    <w:rsid w:val="00112993"/>
    <w:rsid w:val="00112B08"/>
    <w:rsid w:val="00112EB8"/>
    <w:rsid w:val="00112F29"/>
    <w:rsid w:val="00113165"/>
    <w:rsid w:val="001135B0"/>
    <w:rsid w:val="0011365F"/>
    <w:rsid w:val="00113780"/>
    <w:rsid w:val="00114752"/>
    <w:rsid w:val="0011515B"/>
    <w:rsid w:val="001154B9"/>
    <w:rsid w:val="0011552B"/>
    <w:rsid w:val="001155C6"/>
    <w:rsid w:val="001155CB"/>
    <w:rsid w:val="0011564D"/>
    <w:rsid w:val="001159B7"/>
    <w:rsid w:val="00116242"/>
    <w:rsid w:val="001162A2"/>
    <w:rsid w:val="00116491"/>
    <w:rsid w:val="0011676E"/>
    <w:rsid w:val="001167B0"/>
    <w:rsid w:val="00117028"/>
    <w:rsid w:val="0011703F"/>
    <w:rsid w:val="001176F1"/>
    <w:rsid w:val="0012030E"/>
    <w:rsid w:val="0012039B"/>
    <w:rsid w:val="00120739"/>
    <w:rsid w:val="001210EF"/>
    <w:rsid w:val="00121685"/>
    <w:rsid w:val="001216BB"/>
    <w:rsid w:val="00121CE6"/>
    <w:rsid w:val="00121D5C"/>
    <w:rsid w:val="0012255A"/>
    <w:rsid w:val="00122835"/>
    <w:rsid w:val="001235A0"/>
    <w:rsid w:val="00123904"/>
    <w:rsid w:val="00123AAA"/>
    <w:rsid w:val="00123C2F"/>
    <w:rsid w:val="00123C86"/>
    <w:rsid w:val="00123FD2"/>
    <w:rsid w:val="00124330"/>
    <w:rsid w:val="00124B1E"/>
    <w:rsid w:val="0012503F"/>
    <w:rsid w:val="00125372"/>
    <w:rsid w:val="0012549D"/>
    <w:rsid w:val="00125963"/>
    <w:rsid w:val="00125C3D"/>
    <w:rsid w:val="00125C53"/>
    <w:rsid w:val="00125FB3"/>
    <w:rsid w:val="00126105"/>
    <w:rsid w:val="0012633D"/>
    <w:rsid w:val="00126953"/>
    <w:rsid w:val="00126A53"/>
    <w:rsid w:val="00126F82"/>
    <w:rsid w:val="00127B47"/>
    <w:rsid w:val="00127D8F"/>
    <w:rsid w:val="0013035D"/>
    <w:rsid w:val="001305C3"/>
    <w:rsid w:val="00130C67"/>
    <w:rsid w:val="00130D3B"/>
    <w:rsid w:val="001311B1"/>
    <w:rsid w:val="001319A0"/>
    <w:rsid w:val="00132433"/>
    <w:rsid w:val="00132A08"/>
    <w:rsid w:val="00132B8A"/>
    <w:rsid w:val="00132F4B"/>
    <w:rsid w:val="00133706"/>
    <w:rsid w:val="0013380A"/>
    <w:rsid w:val="001345DD"/>
    <w:rsid w:val="00134A81"/>
    <w:rsid w:val="00134B53"/>
    <w:rsid w:val="00134F65"/>
    <w:rsid w:val="00135061"/>
    <w:rsid w:val="00135A78"/>
    <w:rsid w:val="00136355"/>
    <w:rsid w:val="00136890"/>
    <w:rsid w:val="00136C2C"/>
    <w:rsid w:val="00136F74"/>
    <w:rsid w:val="00136FF0"/>
    <w:rsid w:val="00136FF6"/>
    <w:rsid w:val="00137198"/>
    <w:rsid w:val="0013720E"/>
    <w:rsid w:val="00137554"/>
    <w:rsid w:val="0013781B"/>
    <w:rsid w:val="00137B95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C5E"/>
    <w:rsid w:val="00141DA6"/>
    <w:rsid w:val="00142076"/>
    <w:rsid w:val="00142119"/>
    <w:rsid w:val="00142DCE"/>
    <w:rsid w:val="001431AB"/>
    <w:rsid w:val="001431FB"/>
    <w:rsid w:val="001438BB"/>
    <w:rsid w:val="00143942"/>
    <w:rsid w:val="0014460B"/>
    <w:rsid w:val="0014655B"/>
    <w:rsid w:val="00146A67"/>
    <w:rsid w:val="00146B84"/>
    <w:rsid w:val="00146EE8"/>
    <w:rsid w:val="00147174"/>
    <w:rsid w:val="00147287"/>
    <w:rsid w:val="00147D09"/>
    <w:rsid w:val="001506CA"/>
    <w:rsid w:val="00150E9A"/>
    <w:rsid w:val="001526CC"/>
    <w:rsid w:val="00153361"/>
    <w:rsid w:val="0015374D"/>
    <w:rsid w:val="00153B1B"/>
    <w:rsid w:val="00153C67"/>
    <w:rsid w:val="00153D2C"/>
    <w:rsid w:val="00153E51"/>
    <w:rsid w:val="00154129"/>
    <w:rsid w:val="0015412B"/>
    <w:rsid w:val="0015449D"/>
    <w:rsid w:val="00154667"/>
    <w:rsid w:val="00154C64"/>
    <w:rsid w:val="00154E8C"/>
    <w:rsid w:val="001552C2"/>
    <w:rsid w:val="00155BE2"/>
    <w:rsid w:val="00155FA3"/>
    <w:rsid w:val="001560D7"/>
    <w:rsid w:val="00156531"/>
    <w:rsid w:val="00156913"/>
    <w:rsid w:val="00156A37"/>
    <w:rsid w:val="00156EFE"/>
    <w:rsid w:val="00157A9D"/>
    <w:rsid w:val="00157BCE"/>
    <w:rsid w:val="00157FA0"/>
    <w:rsid w:val="00160806"/>
    <w:rsid w:val="0016080E"/>
    <w:rsid w:val="0016132B"/>
    <w:rsid w:val="0016142C"/>
    <w:rsid w:val="00161FB0"/>
    <w:rsid w:val="001624EF"/>
    <w:rsid w:val="00162596"/>
    <w:rsid w:val="00162F56"/>
    <w:rsid w:val="001630A2"/>
    <w:rsid w:val="00163517"/>
    <w:rsid w:val="00163663"/>
    <w:rsid w:val="00163927"/>
    <w:rsid w:val="00163D87"/>
    <w:rsid w:val="00164BA6"/>
    <w:rsid w:val="0016512F"/>
    <w:rsid w:val="00165279"/>
    <w:rsid w:val="00165423"/>
    <w:rsid w:val="001655C2"/>
    <w:rsid w:val="00165A8F"/>
    <w:rsid w:val="001661CE"/>
    <w:rsid w:val="001664A0"/>
    <w:rsid w:val="001664D2"/>
    <w:rsid w:val="001670FA"/>
    <w:rsid w:val="00171388"/>
    <w:rsid w:val="001718EE"/>
    <w:rsid w:val="00171A78"/>
    <w:rsid w:val="00171EAB"/>
    <w:rsid w:val="001723F7"/>
    <w:rsid w:val="00172543"/>
    <w:rsid w:val="0017280D"/>
    <w:rsid w:val="001735C0"/>
    <w:rsid w:val="00173773"/>
    <w:rsid w:val="00173CDA"/>
    <w:rsid w:val="00175452"/>
    <w:rsid w:val="001759FE"/>
    <w:rsid w:val="00175B8D"/>
    <w:rsid w:val="00175BEC"/>
    <w:rsid w:val="0017605F"/>
    <w:rsid w:val="00176442"/>
    <w:rsid w:val="0017670F"/>
    <w:rsid w:val="0017736B"/>
    <w:rsid w:val="00177391"/>
    <w:rsid w:val="0018071C"/>
    <w:rsid w:val="00180A0E"/>
    <w:rsid w:val="00180BBE"/>
    <w:rsid w:val="00181095"/>
    <w:rsid w:val="00181907"/>
    <w:rsid w:val="00181EA3"/>
    <w:rsid w:val="001823CC"/>
    <w:rsid w:val="00182C69"/>
    <w:rsid w:val="001833A4"/>
    <w:rsid w:val="00183A72"/>
    <w:rsid w:val="00183C6D"/>
    <w:rsid w:val="001841AA"/>
    <w:rsid w:val="00184377"/>
    <w:rsid w:val="00184ED8"/>
    <w:rsid w:val="00185177"/>
    <w:rsid w:val="00185CBA"/>
    <w:rsid w:val="00185DFE"/>
    <w:rsid w:val="00185F57"/>
    <w:rsid w:val="0018686B"/>
    <w:rsid w:val="00186CBE"/>
    <w:rsid w:val="00187150"/>
    <w:rsid w:val="0018779B"/>
    <w:rsid w:val="00190155"/>
    <w:rsid w:val="001909F0"/>
    <w:rsid w:val="00190D96"/>
    <w:rsid w:val="00190E09"/>
    <w:rsid w:val="00190EA1"/>
    <w:rsid w:val="00190FDE"/>
    <w:rsid w:val="0019137D"/>
    <w:rsid w:val="00191449"/>
    <w:rsid w:val="00191526"/>
    <w:rsid w:val="001923C6"/>
    <w:rsid w:val="00192558"/>
    <w:rsid w:val="00192785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D36"/>
    <w:rsid w:val="0019662D"/>
    <w:rsid w:val="00196FD5"/>
    <w:rsid w:val="00197109"/>
    <w:rsid w:val="0019728D"/>
    <w:rsid w:val="001A02D1"/>
    <w:rsid w:val="001A1246"/>
    <w:rsid w:val="001A1836"/>
    <w:rsid w:val="001A1E47"/>
    <w:rsid w:val="001A22B1"/>
    <w:rsid w:val="001A290B"/>
    <w:rsid w:val="001A314E"/>
    <w:rsid w:val="001A4325"/>
    <w:rsid w:val="001A4D0A"/>
    <w:rsid w:val="001A51DB"/>
    <w:rsid w:val="001A53DB"/>
    <w:rsid w:val="001A53E5"/>
    <w:rsid w:val="001A593C"/>
    <w:rsid w:val="001A5A67"/>
    <w:rsid w:val="001A622E"/>
    <w:rsid w:val="001A6FD1"/>
    <w:rsid w:val="001A76AC"/>
    <w:rsid w:val="001A7811"/>
    <w:rsid w:val="001A7976"/>
    <w:rsid w:val="001A7E95"/>
    <w:rsid w:val="001B048E"/>
    <w:rsid w:val="001B0969"/>
    <w:rsid w:val="001B0B7E"/>
    <w:rsid w:val="001B1001"/>
    <w:rsid w:val="001B15A0"/>
    <w:rsid w:val="001B1D63"/>
    <w:rsid w:val="001B2418"/>
    <w:rsid w:val="001B2551"/>
    <w:rsid w:val="001B288F"/>
    <w:rsid w:val="001B2D25"/>
    <w:rsid w:val="001B34AA"/>
    <w:rsid w:val="001B3693"/>
    <w:rsid w:val="001B3B4D"/>
    <w:rsid w:val="001B40EA"/>
    <w:rsid w:val="001B4CD6"/>
    <w:rsid w:val="001B5F86"/>
    <w:rsid w:val="001B6006"/>
    <w:rsid w:val="001B607D"/>
    <w:rsid w:val="001B60AE"/>
    <w:rsid w:val="001B61E3"/>
    <w:rsid w:val="001B6A2C"/>
    <w:rsid w:val="001B6F49"/>
    <w:rsid w:val="001B74A6"/>
    <w:rsid w:val="001B7504"/>
    <w:rsid w:val="001B78B4"/>
    <w:rsid w:val="001B7F22"/>
    <w:rsid w:val="001C0517"/>
    <w:rsid w:val="001C0D82"/>
    <w:rsid w:val="001C1490"/>
    <w:rsid w:val="001C163E"/>
    <w:rsid w:val="001C187B"/>
    <w:rsid w:val="001C19C2"/>
    <w:rsid w:val="001C1E6F"/>
    <w:rsid w:val="001C1FCA"/>
    <w:rsid w:val="001C282B"/>
    <w:rsid w:val="001C2A15"/>
    <w:rsid w:val="001C36A2"/>
    <w:rsid w:val="001C3F3C"/>
    <w:rsid w:val="001C430F"/>
    <w:rsid w:val="001C449F"/>
    <w:rsid w:val="001C499C"/>
    <w:rsid w:val="001C4C22"/>
    <w:rsid w:val="001C53FE"/>
    <w:rsid w:val="001C55D2"/>
    <w:rsid w:val="001C5769"/>
    <w:rsid w:val="001C5A82"/>
    <w:rsid w:val="001C5B8C"/>
    <w:rsid w:val="001C6AC2"/>
    <w:rsid w:val="001C6CC3"/>
    <w:rsid w:val="001C7156"/>
    <w:rsid w:val="001D03DF"/>
    <w:rsid w:val="001D110E"/>
    <w:rsid w:val="001D1277"/>
    <w:rsid w:val="001D145C"/>
    <w:rsid w:val="001D14D8"/>
    <w:rsid w:val="001D1784"/>
    <w:rsid w:val="001D1785"/>
    <w:rsid w:val="001D1E39"/>
    <w:rsid w:val="001D2A9B"/>
    <w:rsid w:val="001D2B60"/>
    <w:rsid w:val="001D2C68"/>
    <w:rsid w:val="001D3058"/>
    <w:rsid w:val="001D33AC"/>
    <w:rsid w:val="001D3E0A"/>
    <w:rsid w:val="001D435D"/>
    <w:rsid w:val="001D4837"/>
    <w:rsid w:val="001D5A13"/>
    <w:rsid w:val="001D5D2A"/>
    <w:rsid w:val="001D5E8F"/>
    <w:rsid w:val="001D5F5A"/>
    <w:rsid w:val="001E029E"/>
    <w:rsid w:val="001E0A83"/>
    <w:rsid w:val="001E1067"/>
    <w:rsid w:val="001E10D1"/>
    <w:rsid w:val="001E1425"/>
    <w:rsid w:val="001E1590"/>
    <w:rsid w:val="001E1B49"/>
    <w:rsid w:val="001E1EDC"/>
    <w:rsid w:val="001E1EFA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8BD"/>
    <w:rsid w:val="001F1B76"/>
    <w:rsid w:val="001F1C5C"/>
    <w:rsid w:val="001F212C"/>
    <w:rsid w:val="001F247B"/>
    <w:rsid w:val="001F2775"/>
    <w:rsid w:val="001F290A"/>
    <w:rsid w:val="001F30F2"/>
    <w:rsid w:val="001F3496"/>
    <w:rsid w:val="001F35A1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D6D"/>
    <w:rsid w:val="001F704E"/>
    <w:rsid w:val="001F7637"/>
    <w:rsid w:val="001F76C4"/>
    <w:rsid w:val="001F795C"/>
    <w:rsid w:val="001F7963"/>
    <w:rsid w:val="001F7FA2"/>
    <w:rsid w:val="001F7FE1"/>
    <w:rsid w:val="00200408"/>
    <w:rsid w:val="00200D3B"/>
    <w:rsid w:val="0020132F"/>
    <w:rsid w:val="002013DE"/>
    <w:rsid w:val="00202063"/>
    <w:rsid w:val="002025FB"/>
    <w:rsid w:val="00202672"/>
    <w:rsid w:val="00202ACB"/>
    <w:rsid w:val="002033F8"/>
    <w:rsid w:val="00203511"/>
    <w:rsid w:val="00203804"/>
    <w:rsid w:val="0020382F"/>
    <w:rsid w:val="0020414A"/>
    <w:rsid w:val="00204161"/>
    <w:rsid w:val="002041E0"/>
    <w:rsid w:val="00204E9D"/>
    <w:rsid w:val="00205B53"/>
    <w:rsid w:val="00205FEC"/>
    <w:rsid w:val="0020707C"/>
    <w:rsid w:val="00207228"/>
    <w:rsid w:val="00207537"/>
    <w:rsid w:val="002076F5"/>
    <w:rsid w:val="002102C2"/>
    <w:rsid w:val="002105A5"/>
    <w:rsid w:val="002106EF"/>
    <w:rsid w:val="00210D54"/>
    <w:rsid w:val="00210E8A"/>
    <w:rsid w:val="00210EEA"/>
    <w:rsid w:val="0021148A"/>
    <w:rsid w:val="002116AF"/>
    <w:rsid w:val="00211C51"/>
    <w:rsid w:val="00211D3F"/>
    <w:rsid w:val="0021240A"/>
    <w:rsid w:val="00213077"/>
    <w:rsid w:val="002134A0"/>
    <w:rsid w:val="00213ADA"/>
    <w:rsid w:val="00213DF4"/>
    <w:rsid w:val="00213F9E"/>
    <w:rsid w:val="002142EC"/>
    <w:rsid w:val="002151AB"/>
    <w:rsid w:val="002163BC"/>
    <w:rsid w:val="002166A6"/>
    <w:rsid w:val="00216FAC"/>
    <w:rsid w:val="00217046"/>
    <w:rsid w:val="0021715C"/>
    <w:rsid w:val="002176A2"/>
    <w:rsid w:val="00217A7F"/>
    <w:rsid w:val="0022077F"/>
    <w:rsid w:val="002213EE"/>
    <w:rsid w:val="0022194E"/>
    <w:rsid w:val="00221DC3"/>
    <w:rsid w:val="00221E54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4267"/>
    <w:rsid w:val="00224398"/>
    <w:rsid w:val="002243A3"/>
    <w:rsid w:val="002243B2"/>
    <w:rsid w:val="002247AC"/>
    <w:rsid w:val="00224E7F"/>
    <w:rsid w:val="00225A55"/>
    <w:rsid w:val="00225BAF"/>
    <w:rsid w:val="00226891"/>
    <w:rsid w:val="00226B77"/>
    <w:rsid w:val="00226BF6"/>
    <w:rsid w:val="00226E01"/>
    <w:rsid w:val="0022766D"/>
    <w:rsid w:val="00227F78"/>
    <w:rsid w:val="00227FEE"/>
    <w:rsid w:val="00230467"/>
    <w:rsid w:val="002304FF"/>
    <w:rsid w:val="00230B62"/>
    <w:rsid w:val="00230FC1"/>
    <w:rsid w:val="00231247"/>
    <w:rsid w:val="002319A1"/>
    <w:rsid w:val="00231FB8"/>
    <w:rsid w:val="002324C6"/>
    <w:rsid w:val="002327E3"/>
    <w:rsid w:val="0023332F"/>
    <w:rsid w:val="0023336E"/>
    <w:rsid w:val="002333D2"/>
    <w:rsid w:val="00234F52"/>
    <w:rsid w:val="00235347"/>
    <w:rsid w:val="002353C0"/>
    <w:rsid w:val="00235DC3"/>
    <w:rsid w:val="00235E96"/>
    <w:rsid w:val="00235EE1"/>
    <w:rsid w:val="002361B2"/>
    <w:rsid w:val="002368D4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79"/>
    <w:rsid w:val="0024218A"/>
    <w:rsid w:val="0024224D"/>
    <w:rsid w:val="002426CB"/>
    <w:rsid w:val="00242F7E"/>
    <w:rsid w:val="002431DC"/>
    <w:rsid w:val="002434E7"/>
    <w:rsid w:val="002444E2"/>
    <w:rsid w:val="002445AF"/>
    <w:rsid w:val="00244EFC"/>
    <w:rsid w:val="00245496"/>
    <w:rsid w:val="0024552D"/>
    <w:rsid w:val="002458F9"/>
    <w:rsid w:val="00245B47"/>
    <w:rsid w:val="00246051"/>
    <w:rsid w:val="002460FB"/>
    <w:rsid w:val="00246783"/>
    <w:rsid w:val="002468D4"/>
    <w:rsid w:val="00246BC5"/>
    <w:rsid w:val="00246C19"/>
    <w:rsid w:val="0024704E"/>
    <w:rsid w:val="0024734D"/>
    <w:rsid w:val="0024747F"/>
    <w:rsid w:val="0024771F"/>
    <w:rsid w:val="0024781E"/>
    <w:rsid w:val="00247BA7"/>
    <w:rsid w:val="00247D9B"/>
    <w:rsid w:val="0025000E"/>
    <w:rsid w:val="00250605"/>
    <w:rsid w:val="00250E23"/>
    <w:rsid w:val="002510DE"/>
    <w:rsid w:val="00251635"/>
    <w:rsid w:val="002523B1"/>
    <w:rsid w:val="00252593"/>
    <w:rsid w:val="0025282E"/>
    <w:rsid w:val="00253340"/>
    <w:rsid w:val="002535A4"/>
    <w:rsid w:val="002535E8"/>
    <w:rsid w:val="0025419F"/>
    <w:rsid w:val="00254643"/>
    <w:rsid w:val="00255216"/>
    <w:rsid w:val="00255BDA"/>
    <w:rsid w:val="00255BF3"/>
    <w:rsid w:val="00255ED1"/>
    <w:rsid w:val="002561D1"/>
    <w:rsid w:val="00260016"/>
    <w:rsid w:val="002600E4"/>
    <w:rsid w:val="002605EB"/>
    <w:rsid w:val="0026075B"/>
    <w:rsid w:val="00260E59"/>
    <w:rsid w:val="002613FC"/>
    <w:rsid w:val="00261AB4"/>
    <w:rsid w:val="002629E8"/>
    <w:rsid w:val="002637E4"/>
    <w:rsid w:val="00263860"/>
    <w:rsid w:val="002638DF"/>
    <w:rsid w:val="00263A62"/>
    <w:rsid w:val="00263BAD"/>
    <w:rsid w:val="00263BAE"/>
    <w:rsid w:val="00263C5C"/>
    <w:rsid w:val="00263E89"/>
    <w:rsid w:val="00263EFC"/>
    <w:rsid w:val="00263FC0"/>
    <w:rsid w:val="00264115"/>
    <w:rsid w:val="00264280"/>
    <w:rsid w:val="002643EE"/>
    <w:rsid w:val="0026484D"/>
    <w:rsid w:val="00264F42"/>
    <w:rsid w:val="00265156"/>
    <w:rsid w:val="00265699"/>
    <w:rsid w:val="0026598F"/>
    <w:rsid w:val="00265A31"/>
    <w:rsid w:val="00265B91"/>
    <w:rsid w:val="002666B6"/>
    <w:rsid w:val="002668B3"/>
    <w:rsid w:val="00266C68"/>
    <w:rsid w:val="0026751F"/>
    <w:rsid w:val="0026756E"/>
    <w:rsid w:val="002676FC"/>
    <w:rsid w:val="00267AAB"/>
    <w:rsid w:val="00267C2D"/>
    <w:rsid w:val="00267F45"/>
    <w:rsid w:val="0027046A"/>
    <w:rsid w:val="0027103F"/>
    <w:rsid w:val="00271264"/>
    <w:rsid w:val="00271287"/>
    <w:rsid w:val="00272386"/>
    <w:rsid w:val="00272610"/>
    <w:rsid w:val="00272CF4"/>
    <w:rsid w:val="00272EC4"/>
    <w:rsid w:val="00272FF2"/>
    <w:rsid w:val="002732A3"/>
    <w:rsid w:val="00273679"/>
    <w:rsid w:val="00274B92"/>
    <w:rsid w:val="00275A1B"/>
    <w:rsid w:val="00276474"/>
    <w:rsid w:val="00276814"/>
    <w:rsid w:val="002768FB"/>
    <w:rsid w:val="002774ED"/>
    <w:rsid w:val="002779C3"/>
    <w:rsid w:val="00277D1F"/>
    <w:rsid w:val="00277EF5"/>
    <w:rsid w:val="002801FF"/>
    <w:rsid w:val="002803C0"/>
    <w:rsid w:val="0028066E"/>
    <w:rsid w:val="00280911"/>
    <w:rsid w:val="00280CB1"/>
    <w:rsid w:val="00280E2E"/>
    <w:rsid w:val="00282166"/>
    <w:rsid w:val="002821E3"/>
    <w:rsid w:val="002828EF"/>
    <w:rsid w:val="002838C8"/>
    <w:rsid w:val="00284B49"/>
    <w:rsid w:val="00284E02"/>
    <w:rsid w:val="00284EC7"/>
    <w:rsid w:val="00284F2F"/>
    <w:rsid w:val="00285142"/>
    <w:rsid w:val="002854B9"/>
    <w:rsid w:val="00285BB5"/>
    <w:rsid w:val="00285EF9"/>
    <w:rsid w:val="0028650F"/>
    <w:rsid w:val="002866FF"/>
    <w:rsid w:val="0028692A"/>
    <w:rsid w:val="00286FA8"/>
    <w:rsid w:val="002875C5"/>
    <w:rsid w:val="0028794E"/>
    <w:rsid w:val="0029051E"/>
    <w:rsid w:val="00290967"/>
    <w:rsid w:val="0029121E"/>
    <w:rsid w:val="0029130A"/>
    <w:rsid w:val="00291383"/>
    <w:rsid w:val="002914C2"/>
    <w:rsid w:val="00291E0F"/>
    <w:rsid w:val="00291FB0"/>
    <w:rsid w:val="00292BFC"/>
    <w:rsid w:val="00292C98"/>
    <w:rsid w:val="002939CB"/>
    <w:rsid w:val="002946A5"/>
    <w:rsid w:val="00294C0C"/>
    <w:rsid w:val="00294C9E"/>
    <w:rsid w:val="00295AA6"/>
    <w:rsid w:val="00295F6F"/>
    <w:rsid w:val="0029665B"/>
    <w:rsid w:val="00296661"/>
    <w:rsid w:val="002970A7"/>
    <w:rsid w:val="00297623"/>
    <w:rsid w:val="00297C18"/>
    <w:rsid w:val="00297C25"/>
    <w:rsid w:val="00297D2B"/>
    <w:rsid w:val="00297DB5"/>
    <w:rsid w:val="00297EF6"/>
    <w:rsid w:val="00297F36"/>
    <w:rsid w:val="002A0155"/>
    <w:rsid w:val="002A016C"/>
    <w:rsid w:val="002A0748"/>
    <w:rsid w:val="002A0D28"/>
    <w:rsid w:val="002A0DFC"/>
    <w:rsid w:val="002A0E73"/>
    <w:rsid w:val="002A1076"/>
    <w:rsid w:val="002A1173"/>
    <w:rsid w:val="002A1A0C"/>
    <w:rsid w:val="002A1BFB"/>
    <w:rsid w:val="002A1E90"/>
    <w:rsid w:val="002A2147"/>
    <w:rsid w:val="002A226E"/>
    <w:rsid w:val="002A23BD"/>
    <w:rsid w:val="002A2502"/>
    <w:rsid w:val="002A2519"/>
    <w:rsid w:val="002A28DB"/>
    <w:rsid w:val="002A3529"/>
    <w:rsid w:val="002A37B5"/>
    <w:rsid w:val="002A4621"/>
    <w:rsid w:val="002A4B3A"/>
    <w:rsid w:val="002A4E30"/>
    <w:rsid w:val="002A561E"/>
    <w:rsid w:val="002A5640"/>
    <w:rsid w:val="002A5A18"/>
    <w:rsid w:val="002B0037"/>
    <w:rsid w:val="002B0490"/>
    <w:rsid w:val="002B0B56"/>
    <w:rsid w:val="002B0BAE"/>
    <w:rsid w:val="002B0DCF"/>
    <w:rsid w:val="002B15B8"/>
    <w:rsid w:val="002B34A6"/>
    <w:rsid w:val="002B3E70"/>
    <w:rsid w:val="002B433E"/>
    <w:rsid w:val="002B46C3"/>
    <w:rsid w:val="002B4863"/>
    <w:rsid w:val="002B4A31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EA7"/>
    <w:rsid w:val="002C04D9"/>
    <w:rsid w:val="002C06F5"/>
    <w:rsid w:val="002C0CFF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38C1"/>
    <w:rsid w:val="002C3959"/>
    <w:rsid w:val="002C3A89"/>
    <w:rsid w:val="002C3DAC"/>
    <w:rsid w:val="002C4511"/>
    <w:rsid w:val="002C4BEF"/>
    <w:rsid w:val="002C51B9"/>
    <w:rsid w:val="002C5536"/>
    <w:rsid w:val="002C5EBF"/>
    <w:rsid w:val="002C6119"/>
    <w:rsid w:val="002C61F9"/>
    <w:rsid w:val="002C65F7"/>
    <w:rsid w:val="002C720D"/>
    <w:rsid w:val="002C7344"/>
    <w:rsid w:val="002C77B7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A9D"/>
    <w:rsid w:val="002D2D29"/>
    <w:rsid w:val="002D2F59"/>
    <w:rsid w:val="002D3549"/>
    <w:rsid w:val="002D3C62"/>
    <w:rsid w:val="002D41D1"/>
    <w:rsid w:val="002D456E"/>
    <w:rsid w:val="002D491A"/>
    <w:rsid w:val="002D4A85"/>
    <w:rsid w:val="002D4F12"/>
    <w:rsid w:val="002D540A"/>
    <w:rsid w:val="002D5590"/>
    <w:rsid w:val="002D5622"/>
    <w:rsid w:val="002D5A36"/>
    <w:rsid w:val="002D5C3D"/>
    <w:rsid w:val="002D601B"/>
    <w:rsid w:val="002D62CA"/>
    <w:rsid w:val="002D63D8"/>
    <w:rsid w:val="002D64CE"/>
    <w:rsid w:val="002D679E"/>
    <w:rsid w:val="002D6F19"/>
    <w:rsid w:val="002E0CB6"/>
    <w:rsid w:val="002E105B"/>
    <w:rsid w:val="002E11CA"/>
    <w:rsid w:val="002E1683"/>
    <w:rsid w:val="002E17D8"/>
    <w:rsid w:val="002E1E80"/>
    <w:rsid w:val="002E2963"/>
    <w:rsid w:val="002E3089"/>
    <w:rsid w:val="002E3216"/>
    <w:rsid w:val="002E32FC"/>
    <w:rsid w:val="002E33D1"/>
    <w:rsid w:val="002E3534"/>
    <w:rsid w:val="002E371E"/>
    <w:rsid w:val="002E3C77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705C"/>
    <w:rsid w:val="002E78F8"/>
    <w:rsid w:val="002E7A83"/>
    <w:rsid w:val="002E7C74"/>
    <w:rsid w:val="002E7E82"/>
    <w:rsid w:val="002F0875"/>
    <w:rsid w:val="002F1348"/>
    <w:rsid w:val="002F1949"/>
    <w:rsid w:val="002F1C46"/>
    <w:rsid w:val="002F243B"/>
    <w:rsid w:val="002F2B68"/>
    <w:rsid w:val="002F3329"/>
    <w:rsid w:val="002F3DDB"/>
    <w:rsid w:val="002F400D"/>
    <w:rsid w:val="002F5AE5"/>
    <w:rsid w:val="002F6079"/>
    <w:rsid w:val="002F6841"/>
    <w:rsid w:val="002F6890"/>
    <w:rsid w:val="002F6A25"/>
    <w:rsid w:val="002F6D68"/>
    <w:rsid w:val="002F71A0"/>
    <w:rsid w:val="002F756F"/>
    <w:rsid w:val="002F75F6"/>
    <w:rsid w:val="002F7D5B"/>
    <w:rsid w:val="003008CC"/>
    <w:rsid w:val="00300AC3"/>
    <w:rsid w:val="00300ACF"/>
    <w:rsid w:val="00301955"/>
    <w:rsid w:val="00301B92"/>
    <w:rsid w:val="00301CDF"/>
    <w:rsid w:val="00301E3E"/>
    <w:rsid w:val="00302ECB"/>
    <w:rsid w:val="00302F00"/>
    <w:rsid w:val="0030312E"/>
    <w:rsid w:val="003034E1"/>
    <w:rsid w:val="003039A3"/>
    <w:rsid w:val="0030407B"/>
    <w:rsid w:val="00304DBE"/>
    <w:rsid w:val="0030520E"/>
    <w:rsid w:val="003052A4"/>
    <w:rsid w:val="003054D6"/>
    <w:rsid w:val="00305573"/>
    <w:rsid w:val="00305D2B"/>
    <w:rsid w:val="00305F1E"/>
    <w:rsid w:val="00306386"/>
    <w:rsid w:val="003066D4"/>
    <w:rsid w:val="003078BF"/>
    <w:rsid w:val="00307ADA"/>
    <w:rsid w:val="00310131"/>
    <w:rsid w:val="00310718"/>
    <w:rsid w:val="003109C4"/>
    <w:rsid w:val="00310FC3"/>
    <w:rsid w:val="00311133"/>
    <w:rsid w:val="003115CB"/>
    <w:rsid w:val="00311700"/>
    <w:rsid w:val="0031196A"/>
    <w:rsid w:val="00312505"/>
    <w:rsid w:val="003126EC"/>
    <w:rsid w:val="00312A5C"/>
    <w:rsid w:val="00312AA1"/>
    <w:rsid w:val="00312BFE"/>
    <w:rsid w:val="00312CD3"/>
    <w:rsid w:val="00313068"/>
    <w:rsid w:val="00313255"/>
    <w:rsid w:val="00313A5B"/>
    <w:rsid w:val="00313ACC"/>
    <w:rsid w:val="00314338"/>
    <w:rsid w:val="0031447D"/>
    <w:rsid w:val="00314BF0"/>
    <w:rsid w:val="0031504C"/>
    <w:rsid w:val="0031623A"/>
    <w:rsid w:val="003169B6"/>
    <w:rsid w:val="00316B34"/>
    <w:rsid w:val="00316D4F"/>
    <w:rsid w:val="00317336"/>
    <w:rsid w:val="00317AA0"/>
    <w:rsid w:val="00317B37"/>
    <w:rsid w:val="00317B79"/>
    <w:rsid w:val="003201E0"/>
    <w:rsid w:val="0032043D"/>
    <w:rsid w:val="0032062E"/>
    <w:rsid w:val="00321AC4"/>
    <w:rsid w:val="00321D40"/>
    <w:rsid w:val="003224B0"/>
    <w:rsid w:val="00322B71"/>
    <w:rsid w:val="00323492"/>
    <w:rsid w:val="003239B9"/>
    <w:rsid w:val="00323AF3"/>
    <w:rsid w:val="0032418B"/>
    <w:rsid w:val="0032451E"/>
    <w:rsid w:val="00324873"/>
    <w:rsid w:val="00324915"/>
    <w:rsid w:val="0032500E"/>
    <w:rsid w:val="00325AF5"/>
    <w:rsid w:val="00325EBB"/>
    <w:rsid w:val="00325FA3"/>
    <w:rsid w:val="003271CA"/>
    <w:rsid w:val="00327A24"/>
    <w:rsid w:val="00327DB1"/>
    <w:rsid w:val="003303CF"/>
    <w:rsid w:val="003305F7"/>
    <w:rsid w:val="00330681"/>
    <w:rsid w:val="00330AAD"/>
    <w:rsid w:val="00330CCB"/>
    <w:rsid w:val="00331078"/>
    <w:rsid w:val="00331D4D"/>
    <w:rsid w:val="00332B01"/>
    <w:rsid w:val="00333537"/>
    <w:rsid w:val="00334457"/>
    <w:rsid w:val="003344AF"/>
    <w:rsid w:val="00334576"/>
    <w:rsid w:val="00334A58"/>
    <w:rsid w:val="00334B89"/>
    <w:rsid w:val="0033536F"/>
    <w:rsid w:val="0033586E"/>
    <w:rsid w:val="00335E26"/>
    <w:rsid w:val="003363E1"/>
    <w:rsid w:val="0033679D"/>
    <w:rsid w:val="00336B4F"/>
    <w:rsid w:val="00336B89"/>
    <w:rsid w:val="00336D41"/>
    <w:rsid w:val="00336EE1"/>
    <w:rsid w:val="003377C0"/>
    <w:rsid w:val="003379B0"/>
    <w:rsid w:val="00337AD2"/>
    <w:rsid w:val="003400EA"/>
    <w:rsid w:val="00340257"/>
    <w:rsid w:val="003419E5"/>
    <w:rsid w:val="0034282A"/>
    <w:rsid w:val="00342CB4"/>
    <w:rsid w:val="00342E70"/>
    <w:rsid w:val="003432E3"/>
    <w:rsid w:val="003435A1"/>
    <w:rsid w:val="003437D7"/>
    <w:rsid w:val="00343996"/>
    <w:rsid w:val="00343B35"/>
    <w:rsid w:val="003444CB"/>
    <w:rsid w:val="0034516F"/>
    <w:rsid w:val="003456CC"/>
    <w:rsid w:val="00345E2B"/>
    <w:rsid w:val="00346014"/>
    <w:rsid w:val="00347436"/>
    <w:rsid w:val="00347845"/>
    <w:rsid w:val="0034786B"/>
    <w:rsid w:val="00347B39"/>
    <w:rsid w:val="00347C09"/>
    <w:rsid w:val="00347C73"/>
    <w:rsid w:val="00350580"/>
    <w:rsid w:val="003505B0"/>
    <w:rsid w:val="00350CF1"/>
    <w:rsid w:val="00351273"/>
    <w:rsid w:val="0035128D"/>
    <w:rsid w:val="0035149C"/>
    <w:rsid w:val="00351B28"/>
    <w:rsid w:val="00351C36"/>
    <w:rsid w:val="00351CDF"/>
    <w:rsid w:val="00351DD1"/>
    <w:rsid w:val="00352C5B"/>
    <w:rsid w:val="0035395F"/>
    <w:rsid w:val="00354A35"/>
    <w:rsid w:val="00354DEF"/>
    <w:rsid w:val="00354F34"/>
    <w:rsid w:val="003550B4"/>
    <w:rsid w:val="003552EA"/>
    <w:rsid w:val="00355BDF"/>
    <w:rsid w:val="0035623C"/>
    <w:rsid w:val="0035749C"/>
    <w:rsid w:val="0035750A"/>
    <w:rsid w:val="00357720"/>
    <w:rsid w:val="0035789F"/>
    <w:rsid w:val="003579A0"/>
    <w:rsid w:val="00357F3F"/>
    <w:rsid w:val="0036039D"/>
    <w:rsid w:val="003603D8"/>
    <w:rsid w:val="00360978"/>
    <w:rsid w:val="00360988"/>
    <w:rsid w:val="003618D8"/>
    <w:rsid w:val="00362481"/>
    <w:rsid w:val="0036271F"/>
    <w:rsid w:val="0036296F"/>
    <w:rsid w:val="00362D68"/>
    <w:rsid w:val="00363675"/>
    <w:rsid w:val="00363869"/>
    <w:rsid w:val="0036468B"/>
    <w:rsid w:val="003648DF"/>
    <w:rsid w:val="00364EEC"/>
    <w:rsid w:val="00365C79"/>
    <w:rsid w:val="00366700"/>
    <w:rsid w:val="00367128"/>
    <w:rsid w:val="0036730C"/>
    <w:rsid w:val="003673A1"/>
    <w:rsid w:val="00370080"/>
    <w:rsid w:val="003702F6"/>
    <w:rsid w:val="00370406"/>
    <w:rsid w:val="00370769"/>
    <w:rsid w:val="00370DBB"/>
    <w:rsid w:val="00371B01"/>
    <w:rsid w:val="003722E0"/>
    <w:rsid w:val="00374178"/>
    <w:rsid w:val="00374771"/>
    <w:rsid w:val="003750B8"/>
    <w:rsid w:val="00375287"/>
    <w:rsid w:val="0037537B"/>
    <w:rsid w:val="0037543A"/>
    <w:rsid w:val="00375481"/>
    <w:rsid w:val="00375A14"/>
    <w:rsid w:val="0037601F"/>
    <w:rsid w:val="003763FF"/>
    <w:rsid w:val="00376BFD"/>
    <w:rsid w:val="00376EA6"/>
    <w:rsid w:val="0037728B"/>
    <w:rsid w:val="003776F1"/>
    <w:rsid w:val="0037778F"/>
    <w:rsid w:val="003778D9"/>
    <w:rsid w:val="0038030E"/>
    <w:rsid w:val="00380682"/>
    <w:rsid w:val="003808A6"/>
    <w:rsid w:val="003809FF"/>
    <w:rsid w:val="00381549"/>
    <w:rsid w:val="003817E5"/>
    <w:rsid w:val="00381871"/>
    <w:rsid w:val="00381D86"/>
    <w:rsid w:val="003832F0"/>
    <w:rsid w:val="003834AE"/>
    <w:rsid w:val="0038377F"/>
    <w:rsid w:val="003838A8"/>
    <w:rsid w:val="00383E8F"/>
    <w:rsid w:val="0038479F"/>
    <w:rsid w:val="00384976"/>
    <w:rsid w:val="00385B5B"/>
    <w:rsid w:val="0038654D"/>
    <w:rsid w:val="00387331"/>
    <w:rsid w:val="00387389"/>
    <w:rsid w:val="00387615"/>
    <w:rsid w:val="003906C0"/>
    <w:rsid w:val="00390C40"/>
    <w:rsid w:val="00390DD7"/>
    <w:rsid w:val="003915FC"/>
    <w:rsid w:val="00391722"/>
    <w:rsid w:val="0039184C"/>
    <w:rsid w:val="00391E30"/>
    <w:rsid w:val="0039207A"/>
    <w:rsid w:val="00392AA6"/>
    <w:rsid w:val="00392AB1"/>
    <w:rsid w:val="00392BEA"/>
    <w:rsid w:val="00392D3E"/>
    <w:rsid w:val="00393233"/>
    <w:rsid w:val="003950EF"/>
    <w:rsid w:val="003952C0"/>
    <w:rsid w:val="0039615F"/>
    <w:rsid w:val="003967D5"/>
    <w:rsid w:val="0039713C"/>
    <w:rsid w:val="00397236"/>
    <w:rsid w:val="003979F5"/>
    <w:rsid w:val="003A0133"/>
    <w:rsid w:val="003A03C9"/>
    <w:rsid w:val="003A0A9F"/>
    <w:rsid w:val="003A163D"/>
    <w:rsid w:val="003A19C5"/>
    <w:rsid w:val="003A1F2D"/>
    <w:rsid w:val="003A2004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F58"/>
    <w:rsid w:val="003A7677"/>
    <w:rsid w:val="003A7A3B"/>
    <w:rsid w:val="003B0855"/>
    <w:rsid w:val="003B0874"/>
    <w:rsid w:val="003B09E8"/>
    <w:rsid w:val="003B12D6"/>
    <w:rsid w:val="003B1575"/>
    <w:rsid w:val="003B1756"/>
    <w:rsid w:val="003B217D"/>
    <w:rsid w:val="003B22BB"/>
    <w:rsid w:val="003B24EB"/>
    <w:rsid w:val="003B2D48"/>
    <w:rsid w:val="003B3076"/>
    <w:rsid w:val="003B3E6C"/>
    <w:rsid w:val="003B4288"/>
    <w:rsid w:val="003B45AB"/>
    <w:rsid w:val="003B47B7"/>
    <w:rsid w:val="003B589E"/>
    <w:rsid w:val="003B5C48"/>
    <w:rsid w:val="003B5C72"/>
    <w:rsid w:val="003B62D1"/>
    <w:rsid w:val="003B7281"/>
    <w:rsid w:val="003B785C"/>
    <w:rsid w:val="003C0CAB"/>
    <w:rsid w:val="003C14C8"/>
    <w:rsid w:val="003C160D"/>
    <w:rsid w:val="003C2436"/>
    <w:rsid w:val="003C26B8"/>
    <w:rsid w:val="003C274C"/>
    <w:rsid w:val="003C32C1"/>
    <w:rsid w:val="003C32DB"/>
    <w:rsid w:val="003C3446"/>
    <w:rsid w:val="003C3735"/>
    <w:rsid w:val="003C551C"/>
    <w:rsid w:val="003C5975"/>
    <w:rsid w:val="003C5F05"/>
    <w:rsid w:val="003C6497"/>
    <w:rsid w:val="003C6568"/>
    <w:rsid w:val="003C66EF"/>
    <w:rsid w:val="003C6DBA"/>
    <w:rsid w:val="003C7276"/>
    <w:rsid w:val="003D0525"/>
    <w:rsid w:val="003D0E34"/>
    <w:rsid w:val="003D1DD5"/>
    <w:rsid w:val="003D1F9F"/>
    <w:rsid w:val="003D201F"/>
    <w:rsid w:val="003D2170"/>
    <w:rsid w:val="003D23F9"/>
    <w:rsid w:val="003D265C"/>
    <w:rsid w:val="003D2B4E"/>
    <w:rsid w:val="003D2D2D"/>
    <w:rsid w:val="003D2D3C"/>
    <w:rsid w:val="003D3146"/>
    <w:rsid w:val="003D4256"/>
    <w:rsid w:val="003D4580"/>
    <w:rsid w:val="003D4943"/>
    <w:rsid w:val="003D496B"/>
    <w:rsid w:val="003D4EAD"/>
    <w:rsid w:val="003D580C"/>
    <w:rsid w:val="003D5C93"/>
    <w:rsid w:val="003D6B62"/>
    <w:rsid w:val="003D70DD"/>
    <w:rsid w:val="003D7658"/>
    <w:rsid w:val="003D7CAC"/>
    <w:rsid w:val="003E0156"/>
    <w:rsid w:val="003E026E"/>
    <w:rsid w:val="003E0537"/>
    <w:rsid w:val="003E0650"/>
    <w:rsid w:val="003E0935"/>
    <w:rsid w:val="003E0AED"/>
    <w:rsid w:val="003E131A"/>
    <w:rsid w:val="003E132E"/>
    <w:rsid w:val="003E17A4"/>
    <w:rsid w:val="003E182A"/>
    <w:rsid w:val="003E1D05"/>
    <w:rsid w:val="003E1F51"/>
    <w:rsid w:val="003E20D6"/>
    <w:rsid w:val="003E2E82"/>
    <w:rsid w:val="003E324B"/>
    <w:rsid w:val="003E35D5"/>
    <w:rsid w:val="003E3E30"/>
    <w:rsid w:val="003E40ED"/>
    <w:rsid w:val="003E4464"/>
    <w:rsid w:val="003E4E25"/>
    <w:rsid w:val="003E521C"/>
    <w:rsid w:val="003E5B83"/>
    <w:rsid w:val="003E5C9E"/>
    <w:rsid w:val="003E5E6D"/>
    <w:rsid w:val="003E6413"/>
    <w:rsid w:val="003E6530"/>
    <w:rsid w:val="003E67D8"/>
    <w:rsid w:val="003E6B67"/>
    <w:rsid w:val="003E6CAD"/>
    <w:rsid w:val="003E715D"/>
    <w:rsid w:val="003E7261"/>
    <w:rsid w:val="003E7529"/>
    <w:rsid w:val="003E7611"/>
    <w:rsid w:val="003E79EB"/>
    <w:rsid w:val="003E7D04"/>
    <w:rsid w:val="003E7E0C"/>
    <w:rsid w:val="003F0422"/>
    <w:rsid w:val="003F0C63"/>
    <w:rsid w:val="003F0E87"/>
    <w:rsid w:val="003F14C3"/>
    <w:rsid w:val="003F1AC0"/>
    <w:rsid w:val="003F1B0B"/>
    <w:rsid w:val="003F1B1C"/>
    <w:rsid w:val="003F1D88"/>
    <w:rsid w:val="003F23E6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C2B"/>
    <w:rsid w:val="003F6549"/>
    <w:rsid w:val="003F746B"/>
    <w:rsid w:val="0040045D"/>
    <w:rsid w:val="00400DCE"/>
    <w:rsid w:val="00401901"/>
    <w:rsid w:val="00401CDE"/>
    <w:rsid w:val="00401E53"/>
    <w:rsid w:val="004024DE"/>
    <w:rsid w:val="00402927"/>
    <w:rsid w:val="00402A08"/>
    <w:rsid w:val="00402D08"/>
    <w:rsid w:val="0040300E"/>
    <w:rsid w:val="00403746"/>
    <w:rsid w:val="00403A2A"/>
    <w:rsid w:val="00404249"/>
    <w:rsid w:val="004043D3"/>
    <w:rsid w:val="00404F45"/>
    <w:rsid w:val="004050B9"/>
    <w:rsid w:val="0040511A"/>
    <w:rsid w:val="0040512D"/>
    <w:rsid w:val="00405E4C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1584"/>
    <w:rsid w:val="00411771"/>
    <w:rsid w:val="004120AB"/>
    <w:rsid w:val="00412A6A"/>
    <w:rsid w:val="00412B62"/>
    <w:rsid w:val="004130B3"/>
    <w:rsid w:val="00413556"/>
    <w:rsid w:val="00413ABF"/>
    <w:rsid w:val="00414A79"/>
    <w:rsid w:val="00414FDE"/>
    <w:rsid w:val="0041531C"/>
    <w:rsid w:val="004153DC"/>
    <w:rsid w:val="00415CAE"/>
    <w:rsid w:val="00415DF5"/>
    <w:rsid w:val="00415F2D"/>
    <w:rsid w:val="00416088"/>
    <w:rsid w:val="0041616E"/>
    <w:rsid w:val="00416A86"/>
    <w:rsid w:val="00416AF8"/>
    <w:rsid w:val="00416DEF"/>
    <w:rsid w:val="00417258"/>
    <w:rsid w:val="00417290"/>
    <w:rsid w:val="004172F1"/>
    <w:rsid w:val="00417909"/>
    <w:rsid w:val="004200F7"/>
    <w:rsid w:val="004202DF"/>
    <w:rsid w:val="00420614"/>
    <w:rsid w:val="00420677"/>
    <w:rsid w:val="004206DA"/>
    <w:rsid w:val="00420A1E"/>
    <w:rsid w:val="00420C65"/>
    <w:rsid w:val="00421409"/>
    <w:rsid w:val="00421501"/>
    <w:rsid w:val="00421740"/>
    <w:rsid w:val="0042198A"/>
    <w:rsid w:val="00421CDC"/>
    <w:rsid w:val="00421FF8"/>
    <w:rsid w:val="00423735"/>
    <w:rsid w:val="004242E6"/>
    <w:rsid w:val="00424603"/>
    <w:rsid w:val="00424E9E"/>
    <w:rsid w:val="00424F5B"/>
    <w:rsid w:val="0042515A"/>
    <w:rsid w:val="00425185"/>
    <w:rsid w:val="00425693"/>
    <w:rsid w:val="00425747"/>
    <w:rsid w:val="004257C1"/>
    <w:rsid w:val="00426400"/>
    <w:rsid w:val="004268A4"/>
    <w:rsid w:val="00427AB9"/>
    <w:rsid w:val="00427D96"/>
    <w:rsid w:val="004302B9"/>
    <w:rsid w:val="0043110D"/>
    <w:rsid w:val="00431B75"/>
    <w:rsid w:val="00431B8F"/>
    <w:rsid w:val="004320F4"/>
    <w:rsid w:val="00432437"/>
    <w:rsid w:val="00432803"/>
    <w:rsid w:val="00433026"/>
    <w:rsid w:val="004332F4"/>
    <w:rsid w:val="00433836"/>
    <w:rsid w:val="00433B57"/>
    <w:rsid w:val="004340B7"/>
    <w:rsid w:val="00434642"/>
    <w:rsid w:val="00434798"/>
    <w:rsid w:val="0043493E"/>
    <w:rsid w:val="00434F72"/>
    <w:rsid w:val="00434F9F"/>
    <w:rsid w:val="00435637"/>
    <w:rsid w:val="00435A1C"/>
    <w:rsid w:val="004369C7"/>
    <w:rsid w:val="00436A7E"/>
    <w:rsid w:val="00436FDA"/>
    <w:rsid w:val="00437436"/>
    <w:rsid w:val="004376A5"/>
    <w:rsid w:val="00437F3E"/>
    <w:rsid w:val="0044051E"/>
    <w:rsid w:val="004405A2"/>
    <w:rsid w:val="00441A2F"/>
    <w:rsid w:val="00441D55"/>
    <w:rsid w:val="00443104"/>
    <w:rsid w:val="0044312A"/>
    <w:rsid w:val="00444A74"/>
    <w:rsid w:val="00444AD7"/>
    <w:rsid w:val="00445248"/>
    <w:rsid w:val="004458DD"/>
    <w:rsid w:val="004459C9"/>
    <w:rsid w:val="00447C1E"/>
    <w:rsid w:val="00450773"/>
    <w:rsid w:val="004508B9"/>
    <w:rsid w:val="00450A8A"/>
    <w:rsid w:val="00450E59"/>
    <w:rsid w:val="004511F9"/>
    <w:rsid w:val="0045189E"/>
    <w:rsid w:val="00452260"/>
    <w:rsid w:val="00454067"/>
    <w:rsid w:val="004540EC"/>
    <w:rsid w:val="00454ABB"/>
    <w:rsid w:val="00454CB5"/>
    <w:rsid w:val="00454FD9"/>
    <w:rsid w:val="0045596C"/>
    <w:rsid w:val="0045670C"/>
    <w:rsid w:val="004569DD"/>
    <w:rsid w:val="00456DCF"/>
    <w:rsid w:val="0045702F"/>
    <w:rsid w:val="00457B1D"/>
    <w:rsid w:val="00457D22"/>
    <w:rsid w:val="00461080"/>
    <w:rsid w:val="0046168F"/>
    <w:rsid w:val="00461C54"/>
    <w:rsid w:val="00462388"/>
    <w:rsid w:val="004627AE"/>
    <w:rsid w:val="00462AEB"/>
    <w:rsid w:val="00463848"/>
    <w:rsid w:val="00463E58"/>
    <w:rsid w:val="00464044"/>
    <w:rsid w:val="0046409D"/>
    <w:rsid w:val="00464210"/>
    <w:rsid w:val="004649AC"/>
    <w:rsid w:val="00464C13"/>
    <w:rsid w:val="00464D1C"/>
    <w:rsid w:val="004655B9"/>
    <w:rsid w:val="0046575C"/>
    <w:rsid w:val="0046584F"/>
    <w:rsid w:val="00465C10"/>
    <w:rsid w:val="00465F50"/>
    <w:rsid w:val="00465F93"/>
    <w:rsid w:val="0046684C"/>
    <w:rsid w:val="00467443"/>
    <w:rsid w:val="00467850"/>
    <w:rsid w:val="0046791C"/>
    <w:rsid w:val="00467CF7"/>
    <w:rsid w:val="00470709"/>
    <w:rsid w:val="00470B99"/>
    <w:rsid w:val="00470EEB"/>
    <w:rsid w:val="0047105E"/>
    <w:rsid w:val="00471BDA"/>
    <w:rsid w:val="0047219B"/>
    <w:rsid w:val="0047255B"/>
    <w:rsid w:val="00472A8E"/>
    <w:rsid w:val="00472AFE"/>
    <w:rsid w:val="0047311F"/>
    <w:rsid w:val="0047317E"/>
    <w:rsid w:val="00473C95"/>
    <w:rsid w:val="00474A5B"/>
    <w:rsid w:val="00474C03"/>
    <w:rsid w:val="00475AED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478"/>
    <w:rsid w:val="004806C4"/>
    <w:rsid w:val="00480966"/>
    <w:rsid w:val="0048098F"/>
    <w:rsid w:val="00481682"/>
    <w:rsid w:val="004822FD"/>
    <w:rsid w:val="004824B1"/>
    <w:rsid w:val="004824E7"/>
    <w:rsid w:val="0048276D"/>
    <w:rsid w:val="00482A4B"/>
    <w:rsid w:val="00482F60"/>
    <w:rsid w:val="0048335C"/>
    <w:rsid w:val="00483858"/>
    <w:rsid w:val="00484081"/>
    <w:rsid w:val="0048472D"/>
    <w:rsid w:val="004848DA"/>
    <w:rsid w:val="0048491B"/>
    <w:rsid w:val="00484E24"/>
    <w:rsid w:val="00485194"/>
    <w:rsid w:val="0048578F"/>
    <w:rsid w:val="00485863"/>
    <w:rsid w:val="00486135"/>
    <w:rsid w:val="004874DB"/>
    <w:rsid w:val="0048779B"/>
    <w:rsid w:val="00487B01"/>
    <w:rsid w:val="004901BD"/>
    <w:rsid w:val="004904DE"/>
    <w:rsid w:val="00490561"/>
    <w:rsid w:val="00490B98"/>
    <w:rsid w:val="00490E17"/>
    <w:rsid w:val="0049110A"/>
    <w:rsid w:val="00492157"/>
    <w:rsid w:val="00492EFE"/>
    <w:rsid w:val="0049404E"/>
    <w:rsid w:val="004945AD"/>
    <w:rsid w:val="00494B03"/>
    <w:rsid w:val="00495333"/>
    <w:rsid w:val="0049572D"/>
    <w:rsid w:val="00495985"/>
    <w:rsid w:val="00496124"/>
    <w:rsid w:val="00496D78"/>
    <w:rsid w:val="0049704C"/>
    <w:rsid w:val="004972BE"/>
    <w:rsid w:val="004973CD"/>
    <w:rsid w:val="00497741"/>
    <w:rsid w:val="00497787"/>
    <w:rsid w:val="00497A64"/>
    <w:rsid w:val="00497D33"/>
    <w:rsid w:val="004A04AA"/>
    <w:rsid w:val="004A087C"/>
    <w:rsid w:val="004A1009"/>
    <w:rsid w:val="004A181D"/>
    <w:rsid w:val="004A1B8B"/>
    <w:rsid w:val="004A2AF8"/>
    <w:rsid w:val="004A2BAD"/>
    <w:rsid w:val="004A2CD2"/>
    <w:rsid w:val="004A32B1"/>
    <w:rsid w:val="004A3B20"/>
    <w:rsid w:val="004A47B1"/>
    <w:rsid w:val="004A52EC"/>
    <w:rsid w:val="004A550F"/>
    <w:rsid w:val="004A5D6F"/>
    <w:rsid w:val="004A60FF"/>
    <w:rsid w:val="004A616D"/>
    <w:rsid w:val="004A6408"/>
    <w:rsid w:val="004A75D9"/>
    <w:rsid w:val="004A7AB0"/>
    <w:rsid w:val="004A7FE1"/>
    <w:rsid w:val="004B055D"/>
    <w:rsid w:val="004B07A2"/>
    <w:rsid w:val="004B0B78"/>
    <w:rsid w:val="004B0C3B"/>
    <w:rsid w:val="004B0DC2"/>
    <w:rsid w:val="004B0E51"/>
    <w:rsid w:val="004B1216"/>
    <w:rsid w:val="004B1475"/>
    <w:rsid w:val="004B17B3"/>
    <w:rsid w:val="004B191C"/>
    <w:rsid w:val="004B198A"/>
    <w:rsid w:val="004B1B70"/>
    <w:rsid w:val="004B240D"/>
    <w:rsid w:val="004B2E28"/>
    <w:rsid w:val="004B306A"/>
    <w:rsid w:val="004B3313"/>
    <w:rsid w:val="004B3695"/>
    <w:rsid w:val="004B3E5C"/>
    <w:rsid w:val="004B3EC3"/>
    <w:rsid w:val="004B4734"/>
    <w:rsid w:val="004B5538"/>
    <w:rsid w:val="004B553D"/>
    <w:rsid w:val="004B593C"/>
    <w:rsid w:val="004B5A8D"/>
    <w:rsid w:val="004B663C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2F2"/>
    <w:rsid w:val="004C11E6"/>
    <w:rsid w:val="004C15EA"/>
    <w:rsid w:val="004C17E6"/>
    <w:rsid w:val="004C1B58"/>
    <w:rsid w:val="004C1F8A"/>
    <w:rsid w:val="004C2387"/>
    <w:rsid w:val="004C244B"/>
    <w:rsid w:val="004C27C6"/>
    <w:rsid w:val="004C284A"/>
    <w:rsid w:val="004C2E40"/>
    <w:rsid w:val="004C32BE"/>
    <w:rsid w:val="004C3318"/>
    <w:rsid w:val="004C37AF"/>
    <w:rsid w:val="004C4032"/>
    <w:rsid w:val="004C4258"/>
    <w:rsid w:val="004C4B10"/>
    <w:rsid w:val="004C4E76"/>
    <w:rsid w:val="004C52EE"/>
    <w:rsid w:val="004C546B"/>
    <w:rsid w:val="004C7507"/>
    <w:rsid w:val="004C7F90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3497"/>
    <w:rsid w:val="004D34A5"/>
    <w:rsid w:val="004D3625"/>
    <w:rsid w:val="004D39B8"/>
    <w:rsid w:val="004D4373"/>
    <w:rsid w:val="004D4522"/>
    <w:rsid w:val="004D4718"/>
    <w:rsid w:val="004D4A80"/>
    <w:rsid w:val="004D4CE4"/>
    <w:rsid w:val="004D4E40"/>
    <w:rsid w:val="004D4F13"/>
    <w:rsid w:val="004D51E6"/>
    <w:rsid w:val="004D5529"/>
    <w:rsid w:val="004D5674"/>
    <w:rsid w:val="004D71CD"/>
    <w:rsid w:val="004D7A21"/>
    <w:rsid w:val="004D7B11"/>
    <w:rsid w:val="004D7C8F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C0D"/>
    <w:rsid w:val="004E1C1E"/>
    <w:rsid w:val="004E1DE4"/>
    <w:rsid w:val="004E2196"/>
    <w:rsid w:val="004E22D4"/>
    <w:rsid w:val="004E2470"/>
    <w:rsid w:val="004E3F22"/>
    <w:rsid w:val="004E4ACB"/>
    <w:rsid w:val="004E4D7B"/>
    <w:rsid w:val="004E5006"/>
    <w:rsid w:val="004E52DD"/>
    <w:rsid w:val="004E549B"/>
    <w:rsid w:val="004E6062"/>
    <w:rsid w:val="004E6C64"/>
    <w:rsid w:val="004E7185"/>
    <w:rsid w:val="004E7A4E"/>
    <w:rsid w:val="004E7BFF"/>
    <w:rsid w:val="004F0526"/>
    <w:rsid w:val="004F0551"/>
    <w:rsid w:val="004F063A"/>
    <w:rsid w:val="004F065C"/>
    <w:rsid w:val="004F0AFE"/>
    <w:rsid w:val="004F0CC1"/>
    <w:rsid w:val="004F0CF8"/>
    <w:rsid w:val="004F116E"/>
    <w:rsid w:val="004F11AD"/>
    <w:rsid w:val="004F1322"/>
    <w:rsid w:val="004F158B"/>
    <w:rsid w:val="004F1DDA"/>
    <w:rsid w:val="004F2100"/>
    <w:rsid w:val="004F24B7"/>
    <w:rsid w:val="004F3D1E"/>
    <w:rsid w:val="004F478F"/>
    <w:rsid w:val="004F4DBE"/>
    <w:rsid w:val="004F56F1"/>
    <w:rsid w:val="004F5B4E"/>
    <w:rsid w:val="004F5E67"/>
    <w:rsid w:val="004F63E5"/>
    <w:rsid w:val="004F74A9"/>
    <w:rsid w:val="004F7651"/>
    <w:rsid w:val="004F793E"/>
    <w:rsid w:val="004F7F62"/>
    <w:rsid w:val="0050024B"/>
    <w:rsid w:val="005005D2"/>
    <w:rsid w:val="005008D1"/>
    <w:rsid w:val="005010C6"/>
    <w:rsid w:val="00501647"/>
    <w:rsid w:val="005019A3"/>
    <w:rsid w:val="00501C2A"/>
    <w:rsid w:val="00501D90"/>
    <w:rsid w:val="005025A4"/>
    <w:rsid w:val="00502903"/>
    <w:rsid w:val="005029E7"/>
    <w:rsid w:val="00502A61"/>
    <w:rsid w:val="0050339B"/>
    <w:rsid w:val="00503A0F"/>
    <w:rsid w:val="00503CBA"/>
    <w:rsid w:val="00504E14"/>
    <w:rsid w:val="005057DA"/>
    <w:rsid w:val="00506197"/>
    <w:rsid w:val="005065C8"/>
    <w:rsid w:val="00506AD3"/>
    <w:rsid w:val="00507753"/>
    <w:rsid w:val="005102AC"/>
    <w:rsid w:val="00510329"/>
    <w:rsid w:val="005104FD"/>
    <w:rsid w:val="00510B9F"/>
    <w:rsid w:val="00510D3D"/>
    <w:rsid w:val="00510EC8"/>
    <w:rsid w:val="00510F70"/>
    <w:rsid w:val="00511681"/>
    <w:rsid w:val="00511966"/>
    <w:rsid w:val="00512295"/>
    <w:rsid w:val="005123EC"/>
    <w:rsid w:val="00512864"/>
    <w:rsid w:val="005136A6"/>
    <w:rsid w:val="005136C8"/>
    <w:rsid w:val="005136CE"/>
    <w:rsid w:val="00513B78"/>
    <w:rsid w:val="00513E7B"/>
    <w:rsid w:val="0051499B"/>
    <w:rsid w:val="00515894"/>
    <w:rsid w:val="00515D01"/>
    <w:rsid w:val="00515DC9"/>
    <w:rsid w:val="005164CF"/>
    <w:rsid w:val="005166C9"/>
    <w:rsid w:val="00516CAB"/>
    <w:rsid w:val="00517192"/>
    <w:rsid w:val="00517D88"/>
    <w:rsid w:val="00517E2B"/>
    <w:rsid w:val="00520418"/>
    <w:rsid w:val="0052045E"/>
    <w:rsid w:val="00520DE7"/>
    <w:rsid w:val="0052275C"/>
    <w:rsid w:val="005228C4"/>
    <w:rsid w:val="00522DE1"/>
    <w:rsid w:val="00523254"/>
    <w:rsid w:val="0052361F"/>
    <w:rsid w:val="0052375E"/>
    <w:rsid w:val="00523F85"/>
    <w:rsid w:val="005240BC"/>
    <w:rsid w:val="0052470F"/>
    <w:rsid w:val="00524CC1"/>
    <w:rsid w:val="00524DB8"/>
    <w:rsid w:val="005250EB"/>
    <w:rsid w:val="00525CA4"/>
    <w:rsid w:val="00526756"/>
    <w:rsid w:val="0052726D"/>
    <w:rsid w:val="00527733"/>
    <w:rsid w:val="00527C05"/>
    <w:rsid w:val="005303C4"/>
    <w:rsid w:val="005308CA"/>
    <w:rsid w:val="0053096B"/>
    <w:rsid w:val="00530F1B"/>
    <w:rsid w:val="005315B4"/>
    <w:rsid w:val="00531721"/>
    <w:rsid w:val="00531DCA"/>
    <w:rsid w:val="0053236F"/>
    <w:rsid w:val="005334DD"/>
    <w:rsid w:val="0053427D"/>
    <w:rsid w:val="00534694"/>
    <w:rsid w:val="00534886"/>
    <w:rsid w:val="00534C04"/>
    <w:rsid w:val="00534CCA"/>
    <w:rsid w:val="0053574C"/>
    <w:rsid w:val="005357BF"/>
    <w:rsid w:val="00535D1C"/>
    <w:rsid w:val="0053630E"/>
    <w:rsid w:val="00536FB9"/>
    <w:rsid w:val="00537909"/>
    <w:rsid w:val="00540514"/>
    <w:rsid w:val="00540585"/>
    <w:rsid w:val="0054159C"/>
    <w:rsid w:val="00541AED"/>
    <w:rsid w:val="005420B2"/>
    <w:rsid w:val="0054297C"/>
    <w:rsid w:val="00542AF1"/>
    <w:rsid w:val="00543301"/>
    <w:rsid w:val="0054436D"/>
    <w:rsid w:val="0054510E"/>
    <w:rsid w:val="00545B06"/>
    <w:rsid w:val="00545CD0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5042C"/>
    <w:rsid w:val="005506F0"/>
    <w:rsid w:val="00550A2C"/>
    <w:rsid w:val="00550D4F"/>
    <w:rsid w:val="00550FC7"/>
    <w:rsid w:val="0055134D"/>
    <w:rsid w:val="00551370"/>
    <w:rsid w:val="005513D2"/>
    <w:rsid w:val="00551F24"/>
    <w:rsid w:val="0055263C"/>
    <w:rsid w:val="00552E79"/>
    <w:rsid w:val="00553687"/>
    <w:rsid w:val="00553740"/>
    <w:rsid w:val="00553B41"/>
    <w:rsid w:val="0055415A"/>
    <w:rsid w:val="005544DA"/>
    <w:rsid w:val="00554621"/>
    <w:rsid w:val="00554857"/>
    <w:rsid w:val="00554BEF"/>
    <w:rsid w:val="00554C2A"/>
    <w:rsid w:val="00556D71"/>
    <w:rsid w:val="0055746A"/>
    <w:rsid w:val="00557571"/>
    <w:rsid w:val="0055793E"/>
    <w:rsid w:val="00557C4B"/>
    <w:rsid w:val="00557F16"/>
    <w:rsid w:val="00557F3F"/>
    <w:rsid w:val="00560020"/>
    <w:rsid w:val="00560116"/>
    <w:rsid w:val="00560442"/>
    <w:rsid w:val="0056054D"/>
    <w:rsid w:val="005608D7"/>
    <w:rsid w:val="005609D9"/>
    <w:rsid w:val="00560BBD"/>
    <w:rsid w:val="00561299"/>
    <w:rsid w:val="00561353"/>
    <w:rsid w:val="0056154F"/>
    <w:rsid w:val="00561D81"/>
    <w:rsid w:val="00561E63"/>
    <w:rsid w:val="00562AF7"/>
    <w:rsid w:val="00562E30"/>
    <w:rsid w:val="00562E36"/>
    <w:rsid w:val="00563327"/>
    <w:rsid w:val="00563E2A"/>
    <w:rsid w:val="00563FB7"/>
    <w:rsid w:val="00564069"/>
    <w:rsid w:val="00564AE7"/>
    <w:rsid w:val="00564C16"/>
    <w:rsid w:val="00564C5E"/>
    <w:rsid w:val="005652B8"/>
    <w:rsid w:val="00565476"/>
    <w:rsid w:val="005656A0"/>
    <w:rsid w:val="005657A6"/>
    <w:rsid w:val="005658CA"/>
    <w:rsid w:val="00565B15"/>
    <w:rsid w:val="00565FBF"/>
    <w:rsid w:val="00566469"/>
    <w:rsid w:val="00566843"/>
    <w:rsid w:val="00566E1D"/>
    <w:rsid w:val="005676EC"/>
    <w:rsid w:val="00567798"/>
    <w:rsid w:val="005704CB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AF9"/>
    <w:rsid w:val="00572CF7"/>
    <w:rsid w:val="00572F0D"/>
    <w:rsid w:val="00572F89"/>
    <w:rsid w:val="00572FCA"/>
    <w:rsid w:val="00573A3A"/>
    <w:rsid w:val="00574A42"/>
    <w:rsid w:val="0057508B"/>
    <w:rsid w:val="0057521F"/>
    <w:rsid w:val="005753E8"/>
    <w:rsid w:val="005759B3"/>
    <w:rsid w:val="00575F50"/>
    <w:rsid w:val="00575FD9"/>
    <w:rsid w:val="00576123"/>
    <w:rsid w:val="005768E8"/>
    <w:rsid w:val="005771CB"/>
    <w:rsid w:val="00577638"/>
    <w:rsid w:val="0058035B"/>
    <w:rsid w:val="00580537"/>
    <w:rsid w:val="00580863"/>
    <w:rsid w:val="00580DBA"/>
    <w:rsid w:val="00581423"/>
    <w:rsid w:val="00581D44"/>
    <w:rsid w:val="0058297A"/>
    <w:rsid w:val="0058310B"/>
    <w:rsid w:val="00583579"/>
    <w:rsid w:val="005839C0"/>
    <w:rsid w:val="00583C6D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73A7"/>
    <w:rsid w:val="00587A33"/>
    <w:rsid w:val="00587E60"/>
    <w:rsid w:val="005902FD"/>
    <w:rsid w:val="005904F4"/>
    <w:rsid w:val="00590CE5"/>
    <w:rsid w:val="00590ED8"/>
    <w:rsid w:val="00591032"/>
    <w:rsid w:val="00591213"/>
    <w:rsid w:val="005912C9"/>
    <w:rsid w:val="00591650"/>
    <w:rsid w:val="00591A26"/>
    <w:rsid w:val="00591B9A"/>
    <w:rsid w:val="00592097"/>
    <w:rsid w:val="005921F3"/>
    <w:rsid w:val="005928B9"/>
    <w:rsid w:val="00592FED"/>
    <w:rsid w:val="00593290"/>
    <w:rsid w:val="005934DE"/>
    <w:rsid w:val="005936C0"/>
    <w:rsid w:val="00593F0F"/>
    <w:rsid w:val="0059407C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394"/>
    <w:rsid w:val="0059698E"/>
    <w:rsid w:val="00596FAE"/>
    <w:rsid w:val="0059731E"/>
    <w:rsid w:val="005978CF"/>
    <w:rsid w:val="005A04D2"/>
    <w:rsid w:val="005A0C1C"/>
    <w:rsid w:val="005A0F05"/>
    <w:rsid w:val="005A11FD"/>
    <w:rsid w:val="005A14C2"/>
    <w:rsid w:val="005A158C"/>
    <w:rsid w:val="005A163C"/>
    <w:rsid w:val="005A1DED"/>
    <w:rsid w:val="005A20EB"/>
    <w:rsid w:val="005A23AB"/>
    <w:rsid w:val="005A2B03"/>
    <w:rsid w:val="005A37E9"/>
    <w:rsid w:val="005A392B"/>
    <w:rsid w:val="005A3AC4"/>
    <w:rsid w:val="005A4665"/>
    <w:rsid w:val="005A49D3"/>
    <w:rsid w:val="005A4C8E"/>
    <w:rsid w:val="005A51EA"/>
    <w:rsid w:val="005A5F51"/>
    <w:rsid w:val="005A6034"/>
    <w:rsid w:val="005A63F4"/>
    <w:rsid w:val="005A67DA"/>
    <w:rsid w:val="005A6D6A"/>
    <w:rsid w:val="005B007E"/>
    <w:rsid w:val="005B0170"/>
    <w:rsid w:val="005B01E4"/>
    <w:rsid w:val="005B05C6"/>
    <w:rsid w:val="005B0D55"/>
    <w:rsid w:val="005B1354"/>
    <w:rsid w:val="005B199C"/>
    <w:rsid w:val="005B1A7F"/>
    <w:rsid w:val="005B1AA3"/>
    <w:rsid w:val="005B1D5B"/>
    <w:rsid w:val="005B32C8"/>
    <w:rsid w:val="005B3434"/>
    <w:rsid w:val="005B344C"/>
    <w:rsid w:val="005B43ED"/>
    <w:rsid w:val="005B4594"/>
    <w:rsid w:val="005B484E"/>
    <w:rsid w:val="005B4C62"/>
    <w:rsid w:val="005B4DFF"/>
    <w:rsid w:val="005B50C3"/>
    <w:rsid w:val="005B5144"/>
    <w:rsid w:val="005B5892"/>
    <w:rsid w:val="005B697A"/>
    <w:rsid w:val="005B69B4"/>
    <w:rsid w:val="005B6A93"/>
    <w:rsid w:val="005B7050"/>
    <w:rsid w:val="005B7C08"/>
    <w:rsid w:val="005B7C51"/>
    <w:rsid w:val="005C07D4"/>
    <w:rsid w:val="005C0E0C"/>
    <w:rsid w:val="005C0EBD"/>
    <w:rsid w:val="005C1B66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77A"/>
    <w:rsid w:val="005C4C02"/>
    <w:rsid w:val="005C517E"/>
    <w:rsid w:val="005C5846"/>
    <w:rsid w:val="005C6C67"/>
    <w:rsid w:val="005C6CE7"/>
    <w:rsid w:val="005C6D14"/>
    <w:rsid w:val="005C7373"/>
    <w:rsid w:val="005C7891"/>
    <w:rsid w:val="005C7DD4"/>
    <w:rsid w:val="005D0C06"/>
    <w:rsid w:val="005D0CA3"/>
    <w:rsid w:val="005D18F0"/>
    <w:rsid w:val="005D1D64"/>
    <w:rsid w:val="005D1FC8"/>
    <w:rsid w:val="005D223A"/>
    <w:rsid w:val="005D232A"/>
    <w:rsid w:val="005D24D4"/>
    <w:rsid w:val="005D2A07"/>
    <w:rsid w:val="005D3782"/>
    <w:rsid w:val="005D5ABE"/>
    <w:rsid w:val="005D5D4E"/>
    <w:rsid w:val="005D5DB2"/>
    <w:rsid w:val="005D5FB4"/>
    <w:rsid w:val="005D6404"/>
    <w:rsid w:val="005D6C0A"/>
    <w:rsid w:val="005D6D15"/>
    <w:rsid w:val="005D6F35"/>
    <w:rsid w:val="005D7ADD"/>
    <w:rsid w:val="005D7CF5"/>
    <w:rsid w:val="005D7F68"/>
    <w:rsid w:val="005E0EF8"/>
    <w:rsid w:val="005E13C2"/>
    <w:rsid w:val="005E1427"/>
    <w:rsid w:val="005E198B"/>
    <w:rsid w:val="005E21A5"/>
    <w:rsid w:val="005E22B1"/>
    <w:rsid w:val="005E2525"/>
    <w:rsid w:val="005E2B48"/>
    <w:rsid w:val="005E2C46"/>
    <w:rsid w:val="005E2FF8"/>
    <w:rsid w:val="005E30E1"/>
    <w:rsid w:val="005E33FA"/>
    <w:rsid w:val="005E3D3B"/>
    <w:rsid w:val="005E41E1"/>
    <w:rsid w:val="005E474A"/>
    <w:rsid w:val="005E4A14"/>
    <w:rsid w:val="005E508A"/>
    <w:rsid w:val="005E50BF"/>
    <w:rsid w:val="005E51B8"/>
    <w:rsid w:val="005E548C"/>
    <w:rsid w:val="005E55C1"/>
    <w:rsid w:val="005E5D8D"/>
    <w:rsid w:val="005E625A"/>
    <w:rsid w:val="005E676E"/>
    <w:rsid w:val="005E695F"/>
    <w:rsid w:val="005E72C9"/>
    <w:rsid w:val="005E777E"/>
    <w:rsid w:val="005E79D7"/>
    <w:rsid w:val="005E7CF9"/>
    <w:rsid w:val="005E7D75"/>
    <w:rsid w:val="005F0028"/>
    <w:rsid w:val="005F0796"/>
    <w:rsid w:val="005F0D95"/>
    <w:rsid w:val="005F1041"/>
    <w:rsid w:val="005F115C"/>
    <w:rsid w:val="005F1208"/>
    <w:rsid w:val="005F124F"/>
    <w:rsid w:val="005F1D62"/>
    <w:rsid w:val="005F1DD9"/>
    <w:rsid w:val="005F1E32"/>
    <w:rsid w:val="005F21E6"/>
    <w:rsid w:val="005F24D1"/>
    <w:rsid w:val="005F26D9"/>
    <w:rsid w:val="005F27D1"/>
    <w:rsid w:val="005F289B"/>
    <w:rsid w:val="005F4C97"/>
    <w:rsid w:val="005F4F6B"/>
    <w:rsid w:val="005F511C"/>
    <w:rsid w:val="005F563E"/>
    <w:rsid w:val="005F5825"/>
    <w:rsid w:val="005F59CF"/>
    <w:rsid w:val="005F62C8"/>
    <w:rsid w:val="005F6C45"/>
    <w:rsid w:val="005F6E3E"/>
    <w:rsid w:val="005F6E88"/>
    <w:rsid w:val="005F705E"/>
    <w:rsid w:val="005F7A61"/>
    <w:rsid w:val="006000B3"/>
    <w:rsid w:val="0060064C"/>
    <w:rsid w:val="006011F5"/>
    <w:rsid w:val="00601CF7"/>
    <w:rsid w:val="006020C3"/>
    <w:rsid w:val="0060232C"/>
    <w:rsid w:val="006026B5"/>
    <w:rsid w:val="00603128"/>
    <w:rsid w:val="006034E8"/>
    <w:rsid w:val="0060351B"/>
    <w:rsid w:val="0060364F"/>
    <w:rsid w:val="006037C2"/>
    <w:rsid w:val="006039A7"/>
    <w:rsid w:val="0060401C"/>
    <w:rsid w:val="006040E5"/>
    <w:rsid w:val="00604A65"/>
    <w:rsid w:val="0060514E"/>
    <w:rsid w:val="00605557"/>
    <w:rsid w:val="00605744"/>
    <w:rsid w:val="006059BD"/>
    <w:rsid w:val="00605C19"/>
    <w:rsid w:val="00605E7F"/>
    <w:rsid w:val="00606168"/>
    <w:rsid w:val="00606F92"/>
    <w:rsid w:val="00607002"/>
    <w:rsid w:val="006071FD"/>
    <w:rsid w:val="0060729E"/>
    <w:rsid w:val="00607765"/>
    <w:rsid w:val="00610175"/>
    <w:rsid w:val="00610257"/>
    <w:rsid w:val="0061055D"/>
    <w:rsid w:val="0061089D"/>
    <w:rsid w:val="0061260D"/>
    <w:rsid w:val="00612B8B"/>
    <w:rsid w:val="00612CBD"/>
    <w:rsid w:val="00613F57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792D"/>
    <w:rsid w:val="00617DCA"/>
    <w:rsid w:val="00620228"/>
    <w:rsid w:val="00620ABB"/>
    <w:rsid w:val="00620DFE"/>
    <w:rsid w:val="00621D7B"/>
    <w:rsid w:val="00621FB2"/>
    <w:rsid w:val="00622977"/>
    <w:rsid w:val="00622B4D"/>
    <w:rsid w:val="00622B64"/>
    <w:rsid w:val="00622EFD"/>
    <w:rsid w:val="00623A4B"/>
    <w:rsid w:val="00623C1C"/>
    <w:rsid w:val="00623EBF"/>
    <w:rsid w:val="006242D0"/>
    <w:rsid w:val="00624580"/>
    <w:rsid w:val="00624C10"/>
    <w:rsid w:val="00624C78"/>
    <w:rsid w:val="00624CE2"/>
    <w:rsid w:val="00624E51"/>
    <w:rsid w:val="006257D9"/>
    <w:rsid w:val="00625855"/>
    <w:rsid w:val="00625950"/>
    <w:rsid w:val="00625D6D"/>
    <w:rsid w:val="00625E2A"/>
    <w:rsid w:val="00626215"/>
    <w:rsid w:val="00626271"/>
    <w:rsid w:val="00626726"/>
    <w:rsid w:val="00626D20"/>
    <w:rsid w:val="00626D21"/>
    <w:rsid w:val="00627027"/>
    <w:rsid w:val="0062704E"/>
    <w:rsid w:val="00627490"/>
    <w:rsid w:val="0063004F"/>
    <w:rsid w:val="00630742"/>
    <w:rsid w:val="00630EC1"/>
    <w:rsid w:val="00631592"/>
    <w:rsid w:val="00631869"/>
    <w:rsid w:val="00631908"/>
    <w:rsid w:val="00631FA7"/>
    <w:rsid w:val="00632714"/>
    <w:rsid w:val="006329E9"/>
    <w:rsid w:val="00633D02"/>
    <w:rsid w:val="00633DCE"/>
    <w:rsid w:val="0063428A"/>
    <w:rsid w:val="006343DD"/>
    <w:rsid w:val="0063473D"/>
    <w:rsid w:val="006348B3"/>
    <w:rsid w:val="00634A4C"/>
    <w:rsid w:val="006354B3"/>
    <w:rsid w:val="0063579A"/>
    <w:rsid w:val="0063658E"/>
    <w:rsid w:val="00636D74"/>
    <w:rsid w:val="006374C4"/>
    <w:rsid w:val="006376DD"/>
    <w:rsid w:val="00637837"/>
    <w:rsid w:val="00637EE2"/>
    <w:rsid w:val="00637EFB"/>
    <w:rsid w:val="006404AF"/>
    <w:rsid w:val="00640B3A"/>
    <w:rsid w:val="00640C4A"/>
    <w:rsid w:val="00640E23"/>
    <w:rsid w:val="006414C3"/>
    <w:rsid w:val="006419E7"/>
    <w:rsid w:val="006420C2"/>
    <w:rsid w:val="006426FA"/>
    <w:rsid w:val="00642BB7"/>
    <w:rsid w:val="006442B0"/>
    <w:rsid w:val="00644470"/>
    <w:rsid w:val="00644679"/>
    <w:rsid w:val="006447D9"/>
    <w:rsid w:val="006449D8"/>
    <w:rsid w:val="00644BA1"/>
    <w:rsid w:val="00644D53"/>
    <w:rsid w:val="00645040"/>
    <w:rsid w:val="00645100"/>
    <w:rsid w:val="00645577"/>
    <w:rsid w:val="0064557D"/>
    <w:rsid w:val="006456C5"/>
    <w:rsid w:val="00645AE8"/>
    <w:rsid w:val="006463D3"/>
    <w:rsid w:val="00646B6C"/>
    <w:rsid w:val="00646C0A"/>
    <w:rsid w:val="006474AB"/>
    <w:rsid w:val="006479B1"/>
    <w:rsid w:val="006503D2"/>
    <w:rsid w:val="00650864"/>
    <w:rsid w:val="0065088D"/>
    <w:rsid w:val="00650C81"/>
    <w:rsid w:val="006510E5"/>
    <w:rsid w:val="006515E5"/>
    <w:rsid w:val="006517C2"/>
    <w:rsid w:val="006517F6"/>
    <w:rsid w:val="00651E39"/>
    <w:rsid w:val="00651ECB"/>
    <w:rsid w:val="00652525"/>
    <w:rsid w:val="0065272A"/>
    <w:rsid w:val="006529C0"/>
    <w:rsid w:val="00652B30"/>
    <w:rsid w:val="00652D76"/>
    <w:rsid w:val="00652EC7"/>
    <w:rsid w:val="00653071"/>
    <w:rsid w:val="00653A1B"/>
    <w:rsid w:val="006548DB"/>
    <w:rsid w:val="006552D0"/>
    <w:rsid w:val="00655E6C"/>
    <w:rsid w:val="00656850"/>
    <w:rsid w:val="00656A39"/>
    <w:rsid w:val="00656B72"/>
    <w:rsid w:val="00657143"/>
    <w:rsid w:val="00657558"/>
    <w:rsid w:val="00657E4F"/>
    <w:rsid w:val="00660B01"/>
    <w:rsid w:val="00661A19"/>
    <w:rsid w:val="00661E03"/>
    <w:rsid w:val="0066233E"/>
    <w:rsid w:val="00663008"/>
    <w:rsid w:val="0066330C"/>
    <w:rsid w:val="0066375B"/>
    <w:rsid w:val="00663C0E"/>
    <w:rsid w:val="006643C1"/>
    <w:rsid w:val="006644E9"/>
    <w:rsid w:val="00665235"/>
    <w:rsid w:val="00665DD2"/>
    <w:rsid w:val="00665F57"/>
    <w:rsid w:val="006664C2"/>
    <w:rsid w:val="0066658D"/>
    <w:rsid w:val="00666873"/>
    <w:rsid w:val="00666A7D"/>
    <w:rsid w:val="006671AA"/>
    <w:rsid w:val="00667238"/>
    <w:rsid w:val="0066727B"/>
    <w:rsid w:val="006674A6"/>
    <w:rsid w:val="006676C8"/>
    <w:rsid w:val="006676F3"/>
    <w:rsid w:val="00667A88"/>
    <w:rsid w:val="006701D5"/>
    <w:rsid w:val="006707FD"/>
    <w:rsid w:val="00671178"/>
    <w:rsid w:val="0067117C"/>
    <w:rsid w:val="0067131A"/>
    <w:rsid w:val="00671543"/>
    <w:rsid w:val="006715C4"/>
    <w:rsid w:val="006715FF"/>
    <w:rsid w:val="00671920"/>
    <w:rsid w:val="00671C07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249"/>
    <w:rsid w:val="00674421"/>
    <w:rsid w:val="006763A3"/>
    <w:rsid w:val="00676B37"/>
    <w:rsid w:val="00676F61"/>
    <w:rsid w:val="006805F9"/>
    <w:rsid w:val="0068072C"/>
    <w:rsid w:val="0068087D"/>
    <w:rsid w:val="00680D2E"/>
    <w:rsid w:val="00680D5D"/>
    <w:rsid w:val="0068136D"/>
    <w:rsid w:val="00681384"/>
    <w:rsid w:val="006817D4"/>
    <w:rsid w:val="00681AFD"/>
    <w:rsid w:val="00681E0D"/>
    <w:rsid w:val="006820D3"/>
    <w:rsid w:val="0068232E"/>
    <w:rsid w:val="00683036"/>
    <w:rsid w:val="006830D6"/>
    <w:rsid w:val="0068355D"/>
    <w:rsid w:val="006843E9"/>
    <w:rsid w:val="0068511F"/>
    <w:rsid w:val="006852D8"/>
    <w:rsid w:val="006857C1"/>
    <w:rsid w:val="00685875"/>
    <w:rsid w:val="00686235"/>
    <w:rsid w:val="00686545"/>
    <w:rsid w:val="0068693C"/>
    <w:rsid w:val="00686C1C"/>
    <w:rsid w:val="00686C72"/>
    <w:rsid w:val="00686EDD"/>
    <w:rsid w:val="00686F88"/>
    <w:rsid w:val="006870C4"/>
    <w:rsid w:val="00687158"/>
    <w:rsid w:val="006875D6"/>
    <w:rsid w:val="00687A96"/>
    <w:rsid w:val="00687BAC"/>
    <w:rsid w:val="00690157"/>
    <w:rsid w:val="00690279"/>
    <w:rsid w:val="00690DFC"/>
    <w:rsid w:val="00691FE5"/>
    <w:rsid w:val="0069203F"/>
    <w:rsid w:val="006923E5"/>
    <w:rsid w:val="00692E9B"/>
    <w:rsid w:val="006935A2"/>
    <w:rsid w:val="00693D15"/>
    <w:rsid w:val="006940F9"/>
    <w:rsid w:val="00694396"/>
    <w:rsid w:val="0069445F"/>
    <w:rsid w:val="00694A87"/>
    <w:rsid w:val="0069551F"/>
    <w:rsid w:val="006959D6"/>
    <w:rsid w:val="006966B9"/>
    <w:rsid w:val="00696849"/>
    <w:rsid w:val="00696BC8"/>
    <w:rsid w:val="00696BDE"/>
    <w:rsid w:val="00696D3D"/>
    <w:rsid w:val="00696D63"/>
    <w:rsid w:val="006973C1"/>
    <w:rsid w:val="00697A25"/>
    <w:rsid w:val="00697B41"/>
    <w:rsid w:val="00697C47"/>
    <w:rsid w:val="006A0081"/>
    <w:rsid w:val="006A011B"/>
    <w:rsid w:val="006A0634"/>
    <w:rsid w:val="006A0BFC"/>
    <w:rsid w:val="006A0E11"/>
    <w:rsid w:val="006A13AB"/>
    <w:rsid w:val="006A147B"/>
    <w:rsid w:val="006A2087"/>
    <w:rsid w:val="006A238B"/>
    <w:rsid w:val="006A24FD"/>
    <w:rsid w:val="006A264C"/>
    <w:rsid w:val="006A2772"/>
    <w:rsid w:val="006A27BE"/>
    <w:rsid w:val="006A2FD8"/>
    <w:rsid w:val="006A3E3B"/>
    <w:rsid w:val="006A40DF"/>
    <w:rsid w:val="006A42EC"/>
    <w:rsid w:val="006A442F"/>
    <w:rsid w:val="006A4994"/>
    <w:rsid w:val="006A4B8B"/>
    <w:rsid w:val="006A4FB2"/>
    <w:rsid w:val="006A5714"/>
    <w:rsid w:val="006A58A0"/>
    <w:rsid w:val="006A5964"/>
    <w:rsid w:val="006A5EB5"/>
    <w:rsid w:val="006A6F9A"/>
    <w:rsid w:val="006A7120"/>
    <w:rsid w:val="006A7255"/>
    <w:rsid w:val="006A77DB"/>
    <w:rsid w:val="006A7971"/>
    <w:rsid w:val="006A7D78"/>
    <w:rsid w:val="006A7EC8"/>
    <w:rsid w:val="006A7FA3"/>
    <w:rsid w:val="006B0026"/>
    <w:rsid w:val="006B03FE"/>
    <w:rsid w:val="006B0AB9"/>
    <w:rsid w:val="006B132A"/>
    <w:rsid w:val="006B17FB"/>
    <w:rsid w:val="006B23C1"/>
    <w:rsid w:val="006B2B59"/>
    <w:rsid w:val="006B2D88"/>
    <w:rsid w:val="006B30CD"/>
    <w:rsid w:val="006B351D"/>
    <w:rsid w:val="006B3A25"/>
    <w:rsid w:val="006B3B18"/>
    <w:rsid w:val="006B417F"/>
    <w:rsid w:val="006B4636"/>
    <w:rsid w:val="006B57AD"/>
    <w:rsid w:val="006B5E64"/>
    <w:rsid w:val="006B5FD0"/>
    <w:rsid w:val="006B60B8"/>
    <w:rsid w:val="006B6857"/>
    <w:rsid w:val="006B69DC"/>
    <w:rsid w:val="006B69FF"/>
    <w:rsid w:val="006B6DA4"/>
    <w:rsid w:val="006B7D6F"/>
    <w:rsid w:val="006B7E0C"/>
    <w:rsid w:val="006B7E76"/>
    <w:rsid w:val="006B7F02"/>
    <w:rsid w:val="006C0659"/>
    <w:rsid w:val="006C0675"/>
    <w:rsid w:val="006C0BA7"/>
    <w:rsid w:val="006C0F02"/>
    <w:rsid w:val="006C1306"/>
    <w:rsid w:val="006C1D52"/>
    <w:rsid w:val="006C22A1"/>
    <w:rsid w:val="006C2854"/>
    <w:rsid w:val="006C2ED7"/>
    <w:rsid w:val="006C35D2"/>
    <w:rsid w:val="006C4575"/>
    <w:rsid w:val="006C4A88"/>
    <w:rsid w:val="006C4CFF"/>
    <w:rsid w:val="006C4F36"/>
    <w:rsid w:val="006C520B"/>
    <w:rsid w:val="006C5488"/>
    <w:rsid w:val="006C5928"/>
    <w:rsid w:val="006C61EC"/>
    <w:rsid w:val="006C63F6"/>
    <w:rsid w:val="006C6860"/>
    <w:rsid w:val="006C6895"/>
    <w:rsid w:val="006C723D"/>
    <w:rsid w:val="006C75E5"/>
    <w:rsid w:val="006D011F"/>
    <w:rsid w:val="006D0258"/>
    <w:rsid w:val="006D1014"/>
    <w:rsid w:val="006D1038"/>
    <w:rsid w:val="006D1467"/>
    <w:rsid w:val="006D2713"/>
    <w:rsid w:val="006D2A74"/>
    <w:rsid w:val="006D3C13"/>
    <w:rsid w:val="006D3F5A"/>
    <w:rsid w:val="006D4368"/>
    <w:rsid w:val="006D483E"/>
    <w:rsid w:val="006D4D27"/>
    <w:rsid w:val="006D4FF4"/>
    <w:rsid w:val="006D64E5"/>
    <w:rsid w:val="006D687A"/>
    <w:rsid w:val="006D6C6D"/>
    <w:rsid w:val="006D6D40"/>
    <w:rsid w:val="006D7504"/>
    <w:rsid w:val="006D75C7"/>
    <w:rsid w:val="006D7D00"/>
    <w:rsid w:val="006E0678"/>
    <w:rsid w:val="006E07BE"/>
    <w:rsid w:val="006E1466"/>
    <w:rsid w:val="006E1E16"/>
    <w:rsid w:val="006E1E80"/>
    <w:rsid w:val="006E1FB2"/>
    <w:rsid w:val="006E2357"/>
    <w:rsid w:val="006E2607"/>
    <w:rsid w:val="006E288E"/>
    <w:rsid w:val="006E2BA3"/>
    <w:rsid w:val="006E3CF5"/>
    <w:rsid w:val="006E3DFB"/>
    <w:rsid w:val="006E4193"/>
    <w:rsid w:val="006E41C2"/>
    <w:rsid w:val="006E4783"/>
    <w:rsid w:val="006E4A31"/>
    <w:rsid w:val="006E53F4"/>
    <w:rsid w:val="006E5F80"/>
    <w:rsid w:val="006E60D5"/>
    <w:rsid w:val="006E6269"/>
    <w:rsid w:val="006E6BD1"/>
    <w:rsid w:val="006E6E89"/>
    <w:rsid w:val="006E6F91"/>
    <w:rsid w:val="006E73B0"/>
    <w:rsid w:val="006E7675"/>
    <w:rsid w:val="006E7DB7"/>
    <w:rsid w:val="006E7E75"/>
    <w:rsid w:val="006E7F03"/>
    <w:rsid w:val="006F06F2"/>
    <w:rsid w:val="006F0781"/>
    <w:rsid w:val="006F0E48"/>
    <w:rsid w:val="006F116F"/>
    <w:rsid w:val="006F13D1"/>
    <w:rsid w:val="006F193D"/>
    <w:rsid w:val="006F1E96"/>
    <w:rsid w:val="006F1FB1"/>
    <w:rsid w:val="006F21AA"/>
    <w:rsid w:val="006F22CE"/>
    <w:rsid w:val="006F25FF"/>
    <w:rsid w:val="006F26D7"/>
    <w:rsid w:val="006F391C"/>
    <w:rsid w:val="006F3FAC"/>
    <w:rsid w:val="006F4205"/>
    <w:rsid w:val="006F432F"/>
    <w:rsid w:val="006F45AA"/>
    <w:rsid w:val="006F4900"/>
    <w:rsid w:val="006F52EA"/>
    <w:rsid w:val="006F5774"/>
    <w:rsid w:val="006F5872"/>
    <w:rsid w:val="006F5C0A"/>
    <w:rsid w:val="006F5D8A"/>
    <w:rsid w:val="006F6623"/>
    <w:rsid w:val="006F6C22"/>
    <w:rsid w:val="006F6C3C"/>
    <w:rsid w:val="006F6CA1"/>
    <w:rsid w:val="006F767E"/>
    <w:rsid w:val="006F7AC4"/>
    <w:rsid w:val="006F7EE1"/>
    <w:rsid w:val="006F7F5D"/>
    <w:rsid w:val="007007A1"/>
    <w:rsid w:val="007009B2"/>
    <w:rsid w:val="00700A9C"/>
    <w:rsid w:val="00700D9C"/>
    <w:rsid w:val="00700DB5"/>
    <w:rsid w:val="00700EDC"/>
    <w:rsid w:val="00701237"/>
    <w:rsid w:val="007012B7"/>
    <w:rsid w:val="00701AD1"/>
    <w:rsid w:val="00701CCF"/>
    <w:rsid w:val="00701E71"/>
    <w:rsid w:val="00703C35"/>
    <w:rsid w:val="00703DBD"/>
    <w:rsid w:val="00703EDA"/>
    <w:rsid w:val="00704BA5"/>
    <w:rsid w:val="00704F48"/>
    <w:rsid w:val="00706282"/>
    <w:rsid w:val="00706417"/>
    <w:rsid w:val="00706782"/>
    <w:rsid w:val="007069D6"/>
    <w:rsid w:val="00706AE5"/>
    <w:rsid w:val="00706BB2"/>
    <w:rsid w:val="00706E3A"/>
    <w:rsid w:val="00707A3D"/>
    <w:rsid w:val="00707F2B"/>
    <w:rsid w:val="00707FEB"/>
    <w:rsid w:val="00710181"/>
    <w:rsid w:val="007106FA"/>
    <w:rsid w:val="00710FA3"/>
    <w:rsid w:val="0071117C"/>
    <w:rsid w:val="007117E7"/>
    <w:rsid w:val="007118EE"/>
    <w:rsid w:val="00711C9C"/>
    <w:rsid w:val="00711E25"/>
    <w:rsid w:val="00712388"/>
    <w:rsid w:val="007129EB"/>
    <w:rsid w:val="00713AC9"/>
    <w:rsid w:val="00713DF6"/>
    <w:rsid w:val="00714155"/>
    <w:rsid w:val="007148AE"/>
    <w:rsid w:val="00714AE0"/>
    <w:rsid w:val="00715062"/>
    <w:rsid w:val="007155E8"/>
    <w:rsid w:val="00715A12"/>
    <w:rsid w:val="007160FC"/>
    <w:rsid w:val="00716497"/>
    <w:rsid w:val="00716A50"/>
    <w:rsid w:val="00716C28"/>
    <w:rsid w:val="00716F2B"/>
    <w:rsid w:val="007172BA"/>
    <w:rsid w:val="00717385"/>
    <w:rsid w:val="00717664"/>
    <w:rsid w:val="00717774"/>
    <w:rsid w:val="00717B5B"/>
    <w:rsid w:val="00720131"/>
    <w:rsid w:val="007207FD"/>
    <w:rsid w:val="00720EF8"/>
    <w:rsid w:val="007212F9"/>
    <w:rsid w:val="00721B03"/>
    <w:rsid w:val="0072330C"/>
    <w:rsid w:val="0072338E"/>
    <w:rsid w:val="007233FE"/>
    <w:rsid w:val="00724347"/>
    <w:rsid w:val="00724B0D"/>
    <w:rsid w:val="007254B1"/>
    <w:rsid w:val="00725998"/>
    <w:rsid w:val="00725BDE"/>
    <w:rsid w:val="00726A60"/>
    <w:rsid w:val="00727176"/>
    <w:rsid w:val="00727CCF"/>
    <w:rsid w:val="00727D5A"/>
    <w:rsid w:val="0073014F"/>
    <w:rsid w:val="0073053C"/>
    <w:rsid w:val="007308CD"/>
    <w:rsid w:val="00730B87"/>
    <w:rsid w:val="007320FF"/>
    <w:rsid w:val="0073243B"/>
    <w:rsid w:val="0073269D"/>
    <w:rsid w:val="00732781"/>
    <w:rsid w:val="007327B2"/>
    <w:rsid w:val="007330CC"/>
    <w:rsid w:val="00733275"/>
    <w:rsid w:val="007339AF"/>
    <w:rsid w:val="00733A2F"/>
    <w:rsid w:val="00733F6E"/>
    <w:rsid w:val="0073440C"/>
    <w:rsid w:val="007344B6"/>
    <w:rsid w:val="00734762"/>
    <w:rsid w:val="00734BEB"/>
    <w:rsid w:val="00734D8D"/>
    <w:rsid w:val="0073513C"/>
    <w:rsid w:val="0073539F"/>
    <w:rsid w:val="007365A9"/>
    <w:rsid w:val="00736D6C"/>
    <w:rsid w:val="00736DF7"/>
    <w:rsid w:val="007378EF"/>
    <w:rsid w:val="00737967"/>
    <w:rsid w:val="0074095A"/>
    <w:rsid w:val="00741461"/>
    <w:rsid w:val="00741463"/>
    <w:rsid w:val="00741A26"/>
    <w:rsid w:val="00741A67"/>
    <w:rsid w:val="0074281C"/>
    <w:rsid w:val="00743092"/>
    <w:rsid w:val="007432F2"/>
    <w:rsid w:val="00743439"/>
    <w:rsid w:val="00743AC2"/>
    <w:rsid w:val="00744D7F"/>
    <w:rsid w:val="007452E4"/>
    <w:rsid w:val="007459E8"/>
    <w:rsid w:val="00745C03"/>
    <w:rsid w:val="00745E1C"/>
    <w:rsid w:val="00745F77"/>
    <w:rsid w:val="0074651D"/>
    <w:rsid w:val="00746FA8"/>
    <w:rsid w:val="00747E4F"/>
    <w:rsid w:val="00747FA4"/>
    <w:rsid w:val="007502B2"/>
    <w:rsid w:val="00750406"/>
    <w:rsid w:val="007504FC"/>
    <w:rsid w:val="00750814"/>
    <w:rsid w:val="00750943"/>
    <w:rsid w:val="007514F0"/>
    <w:rsid w:val="00751701"/>
    <w:rsid w:val="00751A7E"/>
    <w:rsid w:val="00751ADD"/>
    <w:rsid w:val="00751DA9"/>
    <w:rsid w:val="00751DDE"/>
    <w:rsid w:val="00752452"/>
    <w:rsid w:val="0075255D"/>
    <w:rsid w:val="00752AD1"/>
    <w:rsid w:val="00752F17"/>
    <w:rsid w:val="00753043"/>
    <w:rsid w:val="00753A4A"/>
    <w:rsid w:val="00753C50"/>
    <w:rsid w:val="00753FBF"/>
    <w:rsid w:val="007545A5"/>
    <w:rsid w:val="00754D68"/>
    <w:rsid w:val="00755E00"/>
    <w:rsid w:val="00756221"/>
    <w:rsid w:val="007574C8"/>
    <w:rsid w:val="007575E9"/>
    <w:rsid w:val="00757CDC"/>
    <w:rsid w:val="007607DC"/>
    <w:rsid w:val="0076086F"/>
    <w:rsid w:val="007608A5"/>
    <w:rsid w:val="00760A6B"/>
    <w:rsid w:val="00760B98"/>
    <w:rsid w:val="00760D5D"/>
    <w:rsid w:val="00760E42"/>
    <w:rsid w:val="0076170C"/>
    <w:rsid w:val="007618A7"/>
    <w:rsid w:val="00761B47"/>
    <w:rsid w:val="00762564"/>
    <w:rsid w:val="007625A5"/>
    <w:rsid w:val="00762862"/>
    <w:rsid w:val="00762DCD"/>
    <w:rsid w:val="007630F1"/>
    <w:rsid w:val="00763212"/>
    <w:rsid w:val="00763313"/>
    <w:rsid w:val="007637A9"/>
    <w:rsid w:val="00763BBC"/>
    <w:rsid w:val="00763CDD"/>
    <w:rsid w:val="0076549A"/>
    <w:rsid w:val="00765523"/>
    <w:rsid w:val="00765CD2"/>
    <w:rsid w:val="00765DF8"/>
    <w:rsid w:val="00766521"/>
    <w:rsid w:val="00766D91"/>
    <w:rsid w:val="0076747A"/>
    <w:rsid w:val="007678B6"/>
    <w:rsid w:val="00767935"/>
    <w:rsid w:val="007704F8"/>
    <w:rsid w:val="00770848"/>
    <w:rsid w:val="00770867"/>
    <w:rsid w:val="00770C03"/>
    <w:rsid w:val="00771067"/>
    <w:rsid w:val="007712F7"/>
    <w:rsid w:val="00771A0B"/>
    <w:rsid w:val="00773B8E"/>
    <w:rsid w:val="007744AE"/>
    <w:rsid w:val="00774C79"/>
    <w:rsid w:val="00774FC7"/>
    <w:rsid w:val="007753A5"/>
    <w:rsid w:val="00775A9C"/>
    <w:rsid w:val="00775F42"/>
    <w:rsid w:val="0077668D"/>
    <w:rsid w:val="00776911"/>
    <w:rsid w:val="00776E03"/>
    <w:rsid w:val="0077719F"/>
    <w:rsid w:val="007805CF"/>
    <w:rsid w:val="0078089C"/>
    <w:rsid w:val="00780E54"/>
    <w:rsid w:val="007816A8"/>
    <w:rsid w:val="00781899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4C8"/>
    <w:rsid w:val="007845B1"/>
    <w:rsid w:val="00784634"/>
    <w:rsid w:val="0078465E"/>
    <w:rsid w:val="00784978"/>
    <w:rsid w:val="00784EA6"/>
    <w:rsid w:val="00785038"/>
    <w:rsid w:val="007850B5"/>
    <w:rsid w:val="0078525F"/>
    <w:rsid w:val="00786454"/>
    <w:rsid w:val="00786699"/>
    <w:rsid w:val="00786A4C"/>
    <w:rsid w:val="00786FB8"/>
    <w:rsid w:val="007870A4"/>
    <w:rsid w:val="00787777"/>
    <w:rsid w:val="00787C58"/>
    <w:rsid w:val="00787DAB"/>
    <w:rsid w:val="00787F17"/>
    <w:rsid w:val="0079004C"/>
    <w:rsid w:val="0079045B"/>
    <w:rsid w:val="007910B5"/>
    <w:rsid w:val="00791170"/>
    <w:rsid w:val="00791274"/>
    <w:rsid w:val="007915B2"/>
    <w:rsid w:val="0079184A"/>
    <w:rsid w:val="00791F2D"/>
    <w:rsid w:val="00791F8F"/>
    <w:rsid w:val="007920CE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941"/>
    <w:rsid w:val="00795B72"/>
    <w:rsid w:val="00795D7F"/>
    <w:rsid w:val="007963E8"/>
    <w:rsid w:val="00797373"/>
    <w:rsid w:val="0079783C"/>
    <w:rsid w:val="007978CC"/>
    <w:rsid w:val="0079798D"/>
    <w:rsid w:val="00797B9D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C4C"/>
    <w:rsid w:val="007A2E0D"/>
    <w:rsid w:val="007A335F"/>
    <w:rsid w:val="007A382B"/>
    <w:rsid w:val="007A42B2"/>
    <w:rsid w:val="007A481E"/>
    <w:rsid w:val="007A5976"/>
    <w:rsid w:val="007A5C7C"/>
    <w:rsid w:val="007A5D92"/>
    <w:rsid w:val="007A64CB"/>
    <w:rsid w:val="007A67C3"/>
    <w:rsid w:val="007A7479"/>
    <w:rsid w:val="007A750B"/>
    <w:rsid w:val="007A7D04"/>
    <w:rsid w:val="007A7F6E"/>
    <w:rsid w:val="007B0611"/>
    <w:rsid w:val="007B071B"/>
    <w:rsid w:val="007B0D5E"/>
    <w:rsid w:val="007B141A"/>
    <w:rsid w:val="007B206C"/>
    <w:rsid w:val="007B2C4E"/>
    <w:rsid w:val="007B2DBB"/>
    <w:rsid w:val="007B3629"/>
    <w:rsid w:val="007B3E00"/>
    <w:rsid w:val="007B40E0"/>
    <w:rsid w:val="007B43A9"/>
    <w:rsid w:val="007B5128"/>
    <w:rsid w:val="007B5328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72A5"/>
    <w:rsid w:val="007B789A"/>
    <w:rsid w:val="007B79EB"/>
    <w:rsid w:val="007C08D5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4CDC"/>
    <w:rsid w:val="007C4DD7"/>
    <w:rsid w:val="007C5553"/>
    <w:rsid w:val="007C59B0"/>
    <w:rsid w:val="007C65C4"/>
    <w:rsid w:val="007C6633"/>
    <w:rsid w:val="007C6A5A"/>
    <w:rsid w:val="007C7214"/>
    <w:rsid w:val="007C7652"/>
    <w:rsid w:val="007D070F"/>
    <w:rsid w:val="007D0C15"/>
    <w:rsid w:val="007D0F66"/>
    <w:rsid w:val="007D12F4"/>
    <w:rsid w:val="007D1363"/>
    <w:rsid w:val="007D1A43"/>
    <w:rsid w:val="007D1D9D"/>
    <w:rsid w:val="007D21AF"/>
    <w:rsid w:val="007D264F"/>
    <w:rsid w:val="007D2738"/>
    <w:rsid w:val="007D276D"/>
    <w:rsid w:val="007D2EBB"/>
    <w:rsid w:val="007D37D7"/>
    <w:rsid w:val="007D44DD"/>
    <w:rsid w:val="007D44E7"/>
    <w:rsid w:val="007D5033"/>
    <w:rsid w:val="007D64CB"/>
    <w:rsid w:val="007D6ED3"/>
    <w:rsid w:val="007E0121"/>
    <w:rsid w:val="007E02C8"/>
    <w:rsid w:val="007E04D3"/>
    <w:rsid w:val="007E0543"/>
    <w:rsid w:val="007E0C9D"/>
    <w:rsid w:val="007E0E68"/>
    <w:rsid w:val="007E1275"/>
    <w:rsid w:val="007E130A"/>
    <w:rsid w:val="007E171B"/>
    <w:rsid w:val="007E174F"/>
    <w:rsid w:val="007E1FA0"/>
    <w:rsid w:val="007E2671"/>
    <w:rsid w:val="007E2EA2"/>
    <w:rsid w:val="007E3343"/>
    <w:rsid w:val="007E33C7"/>
    <w:rsid w:val="007E3BBC"/>
    <w:rsid w:val="007E4034"/>
    <w:rsid w:val="007E4E34"/>
    <w:rsid w:val="007E5056"/>
    <w:rsid w:val="007E54CD"/>
    <w:rsid w:val="007E5A89"/>
    <w:rsid w:val="007E5E7D"/>
    <w:rsid w:val="007E75F0"/>
    <w:rsid w:val="007E7723"/>
    <w:rsid w:val="007E7865"/>
    <w:rsid w:val="007F0C6D"/>
    <w:rsid w:val="007F0D12"/>
    <w:rsid w:val="007F0F4F"/>
    <w:rsid w:val="007F1348"/>
    <w:rsid w:val="007F23B4"/>
    <w:rsid w:val="007F2A37"/>
    <w:rsid w:val="007F2E1B"/>
    <w:rsid w:val="007F3AEE"/>
    <w:rsid w:val="007F3C17"/>
    <w:rsid w:val="007F3D71"/>
    <w:rsid w:val="007F3D89"/>
    <w:rsid w:val="007F42DA"/>
    <w:rsid w:val="007F433D"/>
    <w:rsid w:val="007F4600"/>
    <w:rsid w:val="007F4A29"/>
    <w:rsid w:val="007F4A85"/>
    <w:rsid w:val="007F50E3"/>
    <w:rsid w:val="007F5248"/>
    <w:rsid w:val="007F5294"/>
    <w:rsid w:val="007F5444"/>
    <w:rsid w:val="007F581C"/>
    <w:rsid w:val="007F5A24"/>
    <w:rsid w:val="007F5F4C"/>
    <w:rsid w:val="007F6CAC"/>
    <w:rsid w:val="007F721A"/>
    <w:rsid w:val="007F76A4"/>
    <w:rsid w:val="007F7E3E"/>
    <w:rsid w:val="00800173"/>
    <w:rsid w:val="00800293"/>
    <w:rsid w:val="008004A1"/>
    <w:rsid w:val="008007FD"/>
    <w:rsid w:val="00801244"/>
    <w:rsid w:val="00801963"/>
    <w:rsid w:val="00801DA5"/>
    <w:rsid w:val="00803379"/>
    <w:rsid w:val="008038C6"/>
    <w:rsid w:val="00804051"/>
    <w:rsid w:val="0080464F"/>
    <w:rsid w:val="00804789"/>
    <w:rsid w:val="00804BC7"/>
    <w:rsid w:val="0080548E"/>
    <w:rsid w:val="008067BE"/>
    <w:rsid w:val="00806A5E"/>
    <w:rsid w:val="0080703F"/>
    <w:rsid w:val="00807CAA"/>
    <w:rsid w:val="00807D19"/>
    <w:rsid w:val="00807E43"/>
    <w:rsid w:val="0081025B"/>
    <w:rsid w:val="0081033F"/>
    <w:rsid w:val="008114C0"/>
    <w:rsid w:val="008119AA"/>
    <w:rsid w:val="00811B5D"/>
    <w:rsid w:val="00811C64"/>
    <w:rsid w:val="00811DC1"/>
    <w:rsid w:val="008123A3"/>
    <w:rsid w:val="008129ED"/>
    <w:rsid w:val="008132C2"/>
    <w:rsid w:val="00813BD5"/>
    <w:rsid w:val="00814825"/>
    <w:rsid w:val="008148D2"/>
    <w:rsid w:val="0081502C"/>
    <w:rsid w:val="00815856"/>
    <w:rsid w:val="008158C6"/>
    <w:rsid w:val="008159D6"/>
    <w:rsid w:val="00816199"/>
    <w:rsid w:val="008166E1"/>
    <w:rsid w:val="00817181"/>
    <w:rsid w:val="008171E8"/>
    <w:rsid w:val="00817301"/>
    <w:rsid w:val="0081795A"/>
    <w:rsid w:val="00817FB1"/>
    <w:rsid w:val="00820615"/>
    <w:rsid w:val="0082094A"/>
    <w:rsid w:val="00820B8D"/>
    <w:rsid w:val="00820D1B"/>
    <w:rsid w:val="00820FCF"/>
    <w:rsid w:val="00821EA9"/>
    <w:rsid w:val="0082260A"/>
    <w:rsid w:val="00822651"/>
    <w:rsid w:val="00822F61"/>
    <w:rsid w:val="008233EA"/>
    <w:rsid w:val="0082440D"/>
    <w:rsid w:val="00824437"/>
    <w:rsid w:val="00825ACD"/>
    <w:rsid w:val="00825ACF"/>
    <w:rsid w:val="00825EC5"/>
    <w:rsid w:val="008266CB"/>
    <w:rsid w:val="00826DAF"/>
    <w:rsid w:val="0082788F"/>
    <w:rsid w:val="008278F8"/>
    <w:rsid w:val="00827A6E"/>
    <w:rsid w:val="00827BC3"/>
    <w:rsid w:val="00827C21"/>
    <w:rsid w:val="008300B9"/>
    <w:rsid w:val="0083023F"/>
    <w:rsid w:val="00830F2A"/>
    <w:rsid w:val="00831167"/>
    <w:rsid w:val="0083137C"/>
    <w:rsid w:val="00831433"/>
    <w:rsid w:val="008318F3"/>
    <w:rsid w:val="00832139"/>
    <w:rsid w:val="00832C07"/>
    <w:rsid w:val="008332A1"/>
    <w:rsid w:val="00833392"/>
    <w:rsid w:val="0083340B"/>
    <w:rsid w:val="008336A0"/>
    <w:rsid w:val="0083411F"/>
    <w:rsid w:val="00834427"/>
    <w:rsid w:val="00834D9E"/>
    <w:rsid w:val="00834FB2"/>
    <w:rsid w:val="0083503F"/>
    <w:rsid w:val="00835389"/>
    <w:rsid w:val="00835C6C"/>
    <w:rsid w:val="00835F2C"/>
    <w:rsid w:val="0083628D"/>
    <w:rsid w:val="0083653B"/>
    <w:rsid w:val="0083675E"/>
    <w:rsid w:val="00836FDE"/>
    <w:rsid w:val="0083700F"/>
    <w:rsid w:val="00837014"/>
    <w:rsid w:val="0083721E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CB7"/>
    <w:rsid w:val="00844BE8"/>
    <w:rsid w:val="0084577F"/>
    <w:rsid w:val="008469E3"/>
    <w:rsid w:val="00846E02"/>
    <w:rsid w:val="00847340"/>
    <w:rsid w:val="00847E55"/>
    <w:rsid w:val="008500FF"/>
    <w:rsid w:val="00850629"/>
    <w:rsid w:val="00850B7B"/>
    <w:rsid w:val="008518B2"/>
    <w:rsid w:val="00852A65"/>
    <w:rsid w:val="008537CC"/>
    <w:rsid w:val="0085394A"/>
    <w:rsid w:val="00853AAE"/>
    <w:rsid w:val="00854CAA"/>
    <w:rsid w:val="008552DF"/>
    <w:rsid w:val="00855369"/>
    <w:rsid w:val="00855584"/>
    <w:rsid w:val="00855C48"/>
    <w:rsid w:val="00855D58"/>
    <w:rsid w:val="00856134"/>
    <w:rsid w:val="0085646B"/>
    <w:rsid w:val="00856517"/>
    <w:rsid w:val="00856AFE"/>
    <w:rsid w:val="0085781F"/>
    <w:rsid w:val="00860132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20CE"/>
    <w:rsid w:val="0086247D"/>
    <w:rsid w:val="008636AC"/>
    <w:rsid w:val="00863B64"/>
    <w:rsid w:val="008640E2"/>
    <w:rsid w:val="0086412B"/>
    <w:rsid w:val="008641A4"/>
    <w:rsid w:val="00864A0C"/>
    <w:rsid w:val="00864B58"/>
    <w:rsid w:val="00864EF1"/>
    <w:rsid w:val="008653A0"/>
    <w:rsid w:val="00865863"/>
    <w:rsid w:val="00865A00"/>
    <w:rsid w:val="00866160"/>
    <w:rsid w:val="0086641D"/>
    <w:rsid w:val="008673F4"/>
    <w:rsid w:val="0086797C"/>
    <w:rsid w:val="008700C4"/>
    <w:rsid w:val="008702BB"/>
    <w:rsid w:val="00870379"/>
    <w:rsid w:val="00870805"/>
    <w:rsid w:val="008709C1"/>
    <w:rsid w:val="00870EE4"/>
    <w:rsid w:val="00871940"/>
    <w:rsid w:val="00871B34"/>
    <w:rsid w:val="00871D13"/>
    <w:rsid w:val="00871FFA"/>
    <w:rsid w:val="00872BAC"/>
    <w:rsid w:val="00872CF4"/>
    <w:rsid w:val="008736DA"/>
    <w:rsid w:val="00873807"/>
    <w:rsid w:val="00873C87"/>
    <w:rsid w:val="00873D3F"/>
    <w:rsid w:val="00873D9E"/>
    <w:rsid w:val="00873EDD"/>
    <w:rsid w:val="00873F0B"/>
    <w:rsid w:val="00873F54"/>
    <w:rsid w:val="00874E2A"/>
    <w:rsid w:val="00874F3A"/>
    <w:rsid w:val="00874FCA"/>
    <w:rsid w:val="008753D2"/>
    <w:rsid w:val="00875AEA"/>
    <w:rsid w:val="00876C24"/>
    <w:rsid w:val="00877037"/>
    <w:rsid w:val="0087707B"/>
    <w:rsid w:val="00877370"/>
    <w:rsid w:val="00877A35"/>
    <w:rsid w:val="00877DA5"/>
    <w:rsid w:val="008802DD"/>
    <w:rsid w:val="008802E7"/>
    <w:rsid w:val="0088053D"/>
    <w:rsid w:val="008805F4"/>
    <w:rsid w:val="00880641"/>
    <w:rsid w:val="00881202"/>
    <w:rsid w:val="00881999"/>
    <w:rsid w:val="008822B6"/>
    <w:rsid w:val="00882EEF"/>
    <w:rsid w:val="0088305E"/>
    <w:rsid w:val="00883655"/>
    <w:rsid w:val="00883ABF"/>
    <w:rsid w:val="00883C06"/>
    <w:rsid w:val="00883D1F"/>
    <w:rsid w:val="00883F38"/>
    <w:rsid w:val="00883F40"/>
    <w:rsid w:val="0088415A"/>
    <w:rsid w:val="008841BF"/>
    <w:rsid w:val="008841EF"/>
    <w:rsid w:val="00884367"/>
    <w:rsid w:val="008843C1"/>
    <w:rsid w:val="00884DAE"/>
    <w:rsid w:val="00884E4B"/>
    <w:rsid w:val="00885AA3"/>
    <w:rsid w:val="00885D9D"/>
    <w:rsid w:val="00886000"/>
    <w:rsid w:val="008864F9"/>
    <w:rsid w:val="0088671D"/>
    <w:rsid w:val="00886812"/>
    <w:rsid w:val="008868B8"/>
    <w:rsid w:val="00886B2A"/>
    <w:rsid w:val="0088709E"/>
    <w:rsid w:val="00887312"/>
    <w:rsid w:val="0088754A"/>
    <w:rsid w:val="00887A5D"/>
    <w:rsid w:val="00887ACD"/>
    <w:rsid w:val="00887D1A"/>
    <w:rsid w:val="00891160"/>
    <w:rsid w:val="00891514"/>
    <w:rsid w:val="0089176F"/>
    <w:rsid w:val="00891942"/>
    <w:rsid w:val="00891B25"/>
    <w:rsid w:val="00891C45"/>
    <w:rsid w:val="00891FB0"/>
    <w:rsid w:val="008920F9"/>
    <w:rsid w:val="00892EAC"/>
    <w:rsid w:val="00893112"/>
    <w:rsid w:val="00893934"/>
    <w:rsid w:val="00893C86"/>
    <w:rsid w:val="00893D07"/>
    <w:rsid w:val="00894340"/>
    <w:rsid w:val="0089460C"/>
    <w:rsid w:val="008946CF"/>
    <w:rsid w:val="00894C1A"/>
    <w:rsid w:val="00894CFD"/>
    <w:rsid w:val="008953F5"/>
    <w:rsid w:val="00895A43"/>
    <w:rsid w:val="0089600E"/>
    <w:rsid w:val="00896D96"/>
    <w:rsid w:val="008970D0"/>
    <w:rsid w:val="00897ABB"/>
    <w:rsid w:val="00897C02"/>
    <w:rsid w:val="008A05DB"/>
    <w:rsid w:val="008A0BE5"/>
    <w:rsid w:val="008A0E68"/>
    <w:rsid w:val="008A0ECF"/>
    <w:rsid w:val="008A14FA"/>
    <w:rsid w:val="008A1814"/>
    <w:rsid w:val="008A1A38"/>
    <w:rsid w:val="008A1BC5"/>
    <w:rsid w:val="008A2209"/>
    <w:rsid w:val="008A2CC1"/>
    <w:rsid w:val="008A2DF0"/>
    <w:rsid w:val="008A3026"/>
    <w:rsid w:val="008A3047"/>
    <w:rsid w:val="008A34BF"/>
    <w:rsid w:val="008A36B2"/>
    <w:rsid w:val="008A3792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37"/>
    <w:rsid w:val="008A6203"/>
    <w:rsid w:val="008A655D"/>
    <w:rsid w:val="008A6CC5"/>
    <w:rsid w:val="008B0237"/>
    <w:rsid w:val="008B0336"/>
    <w:rsid w:val="008B036A"/>
    <w:rsid w:val="008B06B6"/>
    <w:rsid w:val="008B1588"/>
    <w:rsid w:val="008B172E"/>
    <w:rsid w:val="008B2039"/>
    <w:rsid w:val="008B2504"/>
    <w:rsid w:val="008B2994"/>
    <w:rsid w:val="008B2BD2"/>
    <w:rsid w:val="008B2C5C"/>
    <w:rsid w:val="008B2E5A"/>
    <w:rsid w:val="008B3ED2"/>
    <w:rsid w:val="008B43FD"/>
    <w:rsid w:val="008B4E10"/>
    <w:rsid w:val="008B4E5E"/>
    <w:rsid w:val="008B5053"/>
    <w:rsid w:val="008B57CA"/>
    <w:rsid w:val="008B5BDF"/>
    <w:rsid w:val="008B63DA"/>
    <w:rsid w:val="008B64F6"/>
    <w:rsid w:val="008B6EBA"/>
    <w:rsid w:val="008B72B9"/>
    <w:rsid w:val="008B73C7"/>
    <w:rsid w:val="008B7EA6"/>
    <w:rsid w:val="008C0780"/>
    <w:rsid w:val="008C0A60"/>
    <w:rsid w:val="008C0B7C"/>
    <w:rsid w:val="008C0DEF"/>
    <w:rsid w:val="008C0EA6"/>
    <w:rsid w:val="008C1651"/>
    <w:rsid w:val="008C170F"/>
    <w:rsid w:val="008C1A69"/>
    <w:rsid w:val="008C1E38"/>
    <w:rsid w:val="008C22C2"/>
    <w:rsid w:val="008C27D0"/>
    <w:rsid w:val="008C2ADE"/>
    <w:rsid w:val="008C2F98"/>
    <w:rsid w:val="008C3B33"/>
    <w:rsid w:val="008C3DFE"/>
    <w:rsid w:val="008C4511"/>
    <w:rsid w:val="008C46E5"/>
    <w:rsid w:val="008C4A5A"/>
    <w:rsid w:val="008C4AF7"/>
    <w:rsid w:val="008C4D90"/>
    <w:rsid w:val="008C5BF8"/>
    <w:rsid w:val="008C5EDC"/>
    <w:rsid w:val="008C6633"/>
    <w:rsid w:val="008C66B8"/>
    <w:rsid w:val="008C66F7"/>
    <w:rsid w:val="008C67FB"/>
    <w:rsid w:val="008C6DF8"/>
    <w:rsid w:val="008C7033"/>
    <w:rsid w:val="008C7C89"/>
    <w:rsid w:val="008D0297"/>
    <w:rsid w:val="008D02D4"/>
    <w:rsid w:val="008D05A5"/>
    <w:rsid w:val="008D0809"/>
    <w:rsid w:val="008D08F3"/>
    <w:rsid w:val="008D0AE4"/>
    <w:rsid w:val="008D0B85"/>
    <w:rsid w:val="008D0B94"/>
    <w:rsid w:val="008D1907"/>
    <w:rsid w:val="008D1C57"/>
    <w:rsid w:val="008D247A"/>
    <w:rsid w:val="008D253E"/>
    <w:rsid w:val="008D288E"/>
    <w:rsid w:val="008D3B3B"/>
    <w:rsid w:val="008D45CC"/>
    <w:rsid w:val="008D4B43"/>
    <w:rsid w:val="008D4BEF"/>
    <w:rsid w:val="008D4E31"/>
    <w:rsid w:val="008D4EA4"/>
    <w:rsid w:val="008D5352"/>
    <w:rsid w:val="008D58B3"/>
    <w:rsid w:val="008D5E69"/>
    <w:rsid w:val="008D68EA"/>
    <w:rsid w:val="008D6A56"/>
    <w:rsid w:val="008D7399"/>
    <w:rsid w:val="008D77C4"/>
    <w:rsid w:val="008D7919"/>
    <w:rsid w:val="008E01FD"/>
    <w:rsid w:val="008E047D"/>
    <w:rsid w:val="008E0598"/>
    <w:rsid w:val="008E071B"/>
    <w:rsid w:val="008E15E7"/>
    <w:rsid w:val="008E2366"/>
    <w:rsid w:val="008E2814"/>
    <w:rsid w:val="008E28C0"/>
    <w:rsid w:val="008E295C"/>
    <w:rsid w:val="008E2A0D"/>
    <w:rsid w:val="008E2A4C"/>
    <w:rsid w:val="008E2B6A"/>
    <w:rsid w:val="008E2D65"/>
    <w:rsid w:val="008E35DA"/>
    <w:rsid w:val="008E36C7"/>
    <w:rsid w:val="008E37F8"/>
    <w:rsid w:val="008E41A4"/>
    <w:rsid w:val="008E489B"/>
    <w:rsid w:val="008E4BBA"/>
    <w:rsid w:val="008E4E9A"/>
    <w:rsid w:val="008E4EF4"/>
    <w:rsid w:val="008E608A"/>
    <w:rsid w:val="008E60EB"/>
    <w:rsid w:val="008E610E"/>
    <w:rsid w:val="008E6F51"/>
    <w:rsid w:val="008E6F83"/>
    <w:rsid w:val="008E72BB"/>
    <w:rsid w:val="008F0024"/>
    <w:rsid w:val="008F02C7"/>
    <w:rsid w:val="008F115E"/>
    <w:rsid w:val="008F163B"/>
    <w:rsid w:val="008F1A35"/>
    <w:rsid w:val="008F1A5E"/>
    <w:rsid w:val="008F1E7E"/>
    <w:rsid w:val="008F278D"/>
    <w:rsid w:val="008F2E35"/>
    <w:rsid w:val="008F392A"/>
    <w:rsid w:val="008F3AE9"/>
    <w:rsid w:val="008F3CD0"/>
    <w:rsid w:val="008F4209"/>
    <w:rsid w:val="008F4627"/>
    <w:rsid w:val="008F4A20"/>
    <w:rsid w:val="008F4A68"/>
    <w:rsid w:val="008F5169"/>
    <w:rsid w:val="008F54C8"/>
    <w:rsid w:val="008F55A5"/>
    <w:rsid w:val="008F579E"/>
    <w:rsid w:val="008F646E"/>
    <w:rsid w:val="008F6686"/>
    <w:rsid w:val="008F671F"/>
    <w:rsid w:val="008F6ED7"/>
    <w:rsid w:val="008F7A39"/>
    <w:rsid w:val="008F7B01"/>
    <w:rsid w:val="009000C1"/>
    <w:rsid w:val="00900346"/>
    <w:rsid w:val="009003BA"/>
    <w:rsid w:val="00900760"/>
    <w:rsid w:val="0090081D"/>
    <w:rsid w:val="0090103B"/>
    <w:rsid w:val="009014A1"/>
    <w:rsid w:val="009019AA"/>
    <w:rsid w:val="009020F3"/>
    <w:rsid w:val="00902391"/>
    <w:rsid w:val="00902B09"/>
    <w:rsid w:val="00902ECC"/>
    <w:rsid w:val="00904143"/>
    <w:rsid w:val="009045F7"/>
    <w:rsid w:val="0090476D"/>
    <w:rsid w:val="00904F0E"/>
    <w:rsid w:val="0090523F"/>
    <w:rsid w:val="00905A6D"/>
    <w:rsid w:val="00905F6D"/>
    <w:rsid w:val="00906837"/>
    <w:rsid w:val="00906A13"/>
    <w:rsid w:val="00907616"/>
    <w:rsid w:val="00907AFA"/>
    <w:rsid w:val="0091045B"/>
    <w:rsid w:val="00910676"/>
    <w:rsid w:val="00910692"/>
    <w:rsid w:val="00910730"/>
    <w:rsid w:val="00910C15"/>
    <w:rsid w:val="00910EEB"/>
    <w:rsid w:val="00910FC9"/>
    <w:rsid w:val="009114E5"/>
    <w:rsid w:val="00911A31"/>
    <w:rsid w:val="009120C4"/>
    <w:rsid w:val="009121E6"/>
    <w:rsid w:val="009123C2"/>
    <w:rsid w:val="0091256D"/>
    <w:rsid w:val="0091275C"/>
    <w:rsid w:val="009127F8"/>
    <w:rsid w:val="00913143"/>
    <w:rsid w:val="0091368E"/>
    <w:rsid w:val="009139FA"/>
    <w:rsid w:val="00913C0C"/>
    <w:rsid w:val="00913DCD"/>
    <w:rsid w:val="00914028"/>
    <w:rsid w:val="0091412B"/>
    <w:rsid w:val="0091444B"/>
    <w:rsid w:val="00914695"/>
    <w:rsid w:val="00914C2A"/>
    <w:rsid w:val="00914F58"/>
    <w:rsid w:val="0091517C"/>
    <w:rsid w:val="009157A3"/>
    <w:rsid w:val="00915868"/>
    <w:rsid w:val="00915C1E"/>
    <w:rsid w:val="00916BB1"/>
    <w:rsid w:val="0091716D"/>
    <w:rsid w:val="00917431"/>
    <w:rsid w:val="00917DA5"/>
    <w:rsid w:val="009207A4"/>
    <w:rsid w:val="009208A3"/>
    <w:rsid w:val="009212C2"/>
    <w:rsid w:val="00921B59"/>
    <w:rsid w:val="00921F55"/>
    <w:rsid w:val="009221B4"/>
    <w:rsid w:val="009221DE"/>
    <w:rsid w:val="009222B7"/>
    <w:rsid w:val="00922411"/>
    <w:rsid w:val="009227FF"/>
    <w:rsid w:val="009230F2"/>
    <w:rsid w:val="00924703"/>
    <w:rsid w:val="009256CE"/>
    <w:rsid w:val="00925B06"/>
    <w:rsid w:val="00925FC1"/>
    <w:rsid w:val="00926133"/>
    <w:rsid w:val="009263E7"/>
    <w:rsid w:val="00926D44"/>
    <w:rsid w:val="0092729B"/>
    <w:rsid w:val="009274AE"/>
    <w:rsid w:val="009274D9"/>
    <w:rsid w:val="00927787"/>
    <w:rsid w:val="00927C0F"/>
    <w:rsid w:val="00930C68"/>
    <w:rsid w:val="009310E0"/>
    <w:rsid w:val="0093116E"/>
    <w:rsid w:val="009312BD"/>
    <w:rsid w:val="00931776"/>
    <w:rsid w:val="00931E8D"/>
    <w:rsid w:val="00931EE8"/>
    <w:rsid w:val="00932250"/>
    <w:rsid w:val="00932350"/>
    <w:rsid w:val="00932667"/>
    <w:rsid w:val="00932E8D"/>
    <w:rsid w:val="0093363C"/>
    <w:rsid w:val="00933D45"/>
    <w:rsid w:val="0093426F"/>
    <w:rsid w:val="009347B8"/>
    <w:rsid w:val="00934DA0"/>
    <w:rsid w:val="0093523D"/>
    <w:rsid w:val="00935439"/>
    <w:rsid w:val="0093573A"/>
    <w:rsid w:val="00935EAE"/>
    <w:rsid w:val="009366E4"/>
    <w:rsid w:val="00936847"/>
    <w:rsid w:val="0093692E"/>
    <w:rsid w:val="0093749A"/>
    <w:rsid w:val="0093758C"/>
    <w:rsid w:val="00937CF1"/>
    <w:rsid w:val="009410D5"/>
    <w:rsid w:val="009412BD"/>
    <w:rsid w:val="00941708"/>
    <w:rsid w:val="00941718"/>
    <w:rsid w:val="00941847"/>
    <w:rsid w:val="00941957"/>
    <w:rsid w:val="00941F50"/>
    <w:rsid w:val="0094265F"/>
    <w:rsid w:val="00942A8B"/>
    <w:rsid w:val="00942DB7"/>
    <w:rsid w:val="009433FE"/>
    <w:rsid w:val="00943602"/>
    <w:rsid w:val="009437B2"/>
    <w:rsid w:val="009439DA"/>
    <w:rsid w:val="00944DA4"/>
    <w:rsid w:val="009453B3"/>
    <w:rsid w:val="00945500"/>
    <w:rsid w:val="009455AE"/>
    <w:rsid w:val="00945B36"/>
    <w:rsid w:val="009463DE"/>
    <w:rsid w:val="00946ADE"/>
    <w:rsid w:val="00946EF3"/>
    <w:rsid w:val="00946F4F"/>
    <w:rsid w:val="0094770D"/>
    <w:rsid w:val="00947BE1"/>
    <w:rsid w:val="00947EA9"/>
    <w:rsid w:val="00947F79"/>
    <w:rsid w:val="00947FB1"/>
    <w:rsid w:val="00950000"/>
    <w:rsid w:val="00950329"/>
    <w:rsid w:val="0095094D"/>
    <w:rsid w:val="0095097F"/>
    <w:rsid w:val="00951013"/>
    <w:rsid w:val="00951514"/>
    <w:rsid w:val="00951E44"/>
    <w:rsid w:val="00952DC7"/>
    <w:rsid w:val="00953FFC"/>
    <w:rsid w:val="00954560"/>
    <w:rsid w:val="00954B9C"/>
    <w:rsid w:val="00954E5B"/>
    <w:rsid w:val="00955326"/>
    <w:rsid w:val="00955354"/>
    <w:rsid w:val="009554BF"/>
    <w:rsid w:val="009561AF"/>
    <w:rsid w:val="009562C9"/>
    <w:rsid w:val="009568B6"/>
    <w:rsid w:val="00957862"/>
    <w:rsid w:val="00957B73"/>
    <w:rsid w:val="00957CF6"/>
    <w:rsid w:val="009600CC"/>
    <w:rsid w:val="00960E59"/>
    <w:rsid w:val="009611D5"/>
    <w:rsid w:val="0096125C"/>
    <w:rsid w:val="00961373"/>
    <w:rsid w:val="00961C8A"/>
    <w:rsid w:val="00961EF0"/>
    <w:rsid w:val="00961FC4"/>
    <w:rsid w:val="009629CA"/>
    <w:rsid w:val="00963589"/>
    <w:rsid w:val="00963AAD"/>
    <w:rsid w:val="009646F8"/>
    <w:rsid w:val="0096475E"/>
    <w:rsid w:val="00964C34"/>
    <w:rsid w:val="00965E92"/>
    <w:rsid w:val="00965EBC"/>
    <w:rsid w:val="009660FF"/>
    <w:rsid w:val="00966981"/>
    <w:rsid w:val="0096699A"/>
    <w:rsid w:val="009669E8"/>
    <w:rsid w:val="00967514"/>
    <w:rsid w:val="00967AE4"/>
    <w:rsid w:val="00967C56"/>
    <w:rsid w:val="00970032"/>
    <w:rsid w:val="00970373"/>
    <w:rsid w:val="009704FB"/>
    <w:rsid w:val="009706A2"/>
    <w:rsid w:val="0097131E"/>
    <w:rsid w:val="00971BA5"/>
    <w:rsid w:val="00972120"/>
    <w:rsid w:val="0097270D"/>
    <w:rsid w:val="009728C9"/>
    <w:rsid w:val="00972AFF"/>
    <w:rsid w:val="00972B0A"/>
    <w:rsid w:val="00972D89"/>
    <w:rsid w:val="00972D9C"/>
    <w:rsid w:val="00972F48"/>
    <w:rsid w:val="0097349C"/>
    <w:rsid w:val="009734B4"/>
    <w:rsid w:val="00973BAD"/>
    <w:rsid w:val="00973BDC"/>
    <w:rsid w:val="00973C1F"/>
    <w:rsid w:val="00974002"/>
    <w:rsid w:val="00974BF7"/>
    <w:rsid w:val="009756E1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25B"/>
    <w:rsid w:val="0097792F"/>
    <w:rsid w:val="00977DDE"/>
    <w:rsid w:val="00980271"/>
    <w:rsid w:val="00980526"/>
    <w:rsid w:val="00980954"/>
    <w:rsid w:val="00980A32"/>
    <w:rsid w:val="00981DC2"/>
    <w:rsid w:val="00982048"/>
    <w:rsid w:val="00982A25"/>
    <w:rsid w:val="00982AC2"/>
    <w:rsid w:val="009831AA"/>
    <w:rsid w:val="009839AD"/>
    <w:rsid w:val="009857C4"/>
    <w:rsid w:val="00985877"/>
    <w:rsid w:val="00985E35"/>
    <w:rsid w:val="009864F8"/>
    <w:rsid w:val="00986730"/>
    <w:rsid w:val="00986C65"/>
    <w:rsid w:val="00986DDA"/>
    <w:rsid w:val="00986E28"/>
    <w:rsid w:val="00987E6B"/>
    <w:rsid w:val="009900AD"/>
    <w:rsid w:val="009902EB"/>
    <w:rsid w:val="00990976"/>
    <w:rsid w:val="009909F4"/>
    <w:rsid w:val="009911F1"/>
    <w:rsid w:val="009915DA"/>
    <w:rsid w:val="009916B6"/>
    <w:rsid w:val="009917C8"/>
    <w:rsid w:val="0099199B"/>
    <w:rsid w:val="00991B99"/>
    <w:rsid w:val="00992BC7"/>
    <w:rsid w:val="009930BB"/>
    <w:rsid w:val="0099353B"/>
    <w:rsid w:val="00995199"/>
    <w:rsid w:val="009951F4"/>
    <w:rsid w:val="009962DA"/>
    <w:rsid w:val="00996473"/>
    <w:rsid w:val="00996A9A"/>
    <w:rsid w:val="00996DB7"/>
    <w:rsid w:val="00997462"/>
    <w:rsid w:val="00997727"/>
    <w:rsid w:val="00997BC4"/>
    <w:rsid w:val="009A0112"/>
    <w:rsid w:val="009A03A6"/>
    <w:rsid w:val="009A060C"/>
    <w:rsid w:val="009A1138"/>
    <w:rsid w:val="009A13BC"/>
    <w:rsid w:val="009A1C92"/>
    <w:rsid w:val="009A27BB"/>
    <w:rsid w:val="009A2BD2"/>
    <w:rsid w:val="009A2F56"/>
    <w:rsid w:val="009A33A0"/>
    <w:rsid w:val="009A35F5"/>
    <w:rsid w:val="009A4467"/>
    <w:rsid w:val="009A5381"/>
    <w:rsid w:val="009A5394"/>
    <w:rsid w:val="009A5594"/>
    <w:rsid w:val="009A57F6"/>
    <w:rsid w:val="009A6310"/>
    <w:rsid w:val="009A681A"/>
    <w:rsid w:val="009A6937"/>
    <w:rsid w:val="009A6AB3"/>
    <w:rsid w:val="009A6B7A"/>
    <w:rsid w:val="009A6D5D"/>
    <w:rsid w:val="009A6EB4"/>
    <w:rsid w:val="009A7034"/>
    <w:rsid w:val="009A7074"/>
    <w:rsid w:val="009A75FD"/>
    <w:rsid w:val="009A763D"/>
    <w:rsid w:val="009A7863"/>
    <w:rsid w:val="009A78D9"/>
    <w:rsid w:val="009B0198"/>
    <w:rsid w:val="009B06D3"/>
    <w:rsid w:val="009B07E3"/>
    <w:rsid w:val="009B0A1F"/>
    <w:rsid w:val="009B0CEE"/>
    <w:rsid w:val="009B12CF"/>
    <w:rsid w:val="009B14B1"/>
    <w:rsid w:val="009B1820"/>
    <w:rsid w:val="009B1886"/>
    <w:rsid w:val="009B2019"/>
    <w:rsid w:val="009B2897"/>
    <w:rsid w:val="009B3160"/>
    <w:rsid w:val="009B3358"/>
    <w:rsid w:val="009B33C8"/>
    <w:rsid w:val="009B362E"/>
    <w:rsid w:val="009B3C8F"/>
    <w:rsid w:val="009B3F27"/>
    <w:rsid w:val="009B40F8"/>
    <w:rsid w:val="009B4C4A"/>
    <w:rsid w:val="009B52F5"/>
    <w:rsid w:val="009B53D4"/>
    <w:rsid w:val="009B62CC"/>
    <w:rsid w:val="009B6446"/>
    <w:rsid w:val="009B6EF0"/>
    <w:rsid w:val="009B6FE6"/>
    <w:rsid w:val="009B7138"/>
    <w:rsid w:val="009B71E2"/>
    <w:rsid w:val="009B71E7"/>
    <w:rsid w:val="009B7623"/>
    <w:rsid w:val="009B77D7"/>
    <w:rsid w:val="009B7BFB"/>
    <w:rsid w:val="009C0270"/>
    <w:rsid w:val="009C0775"/>
    <w:rsid w:val="009C0C6A"/>
    <w:rsid w:val="009C0F2C"/>
    <w:rsid w:val="009C106B"/>
    <w:rsid w:val="009C14F7"/>
    <w:rsid w:val="009C2E79"/>
    <w:rsid w:val="009C3A15"/>
    <w:rsid w:val="009C41AF"/>
    <w:rsid w:val="009C44C5"/>
    <w:rsid w:val="009C4613"/>
    <w:rsid w:val="009C4C8A"/>
    <w:rsid w:val="009C4CB9"/>
    <w:rsid w:val="009C542C"/>
    <w:rsid w:val="009C5D34"/>
    <w:rsid w:val="009C6043"/>
    <w:rsid w:val="009C622A"/>
    <w:rsid w:val="009C6EAB"/>
    <w:rsid w:val="009C7243"/>
    <w:rsid w:val="009C72CC"/>
    <w:rsid w:val="009C74FE"/>
    <w:rsid w:val="009C79D8"/>
    <w:rsid w:val="009C7A7C"/>
    <w:rsid w:val="009D0248"/>
    <w:rsid w:val="009D03BE"/>
    <w:rsid w:val="009D0432"/>
    <w:rsid w:val="009D04F9"/>
    <w:rsid w:val="009D0741"/>
    <w:rsid w:val="009D11AE"/>
    <w:rsid w:val="009D1B7E"/>
    <w:rsid w:val="009D1CFD"/>
    <w:rsid w:val="009D1D7F"/>
    <w:rsid w:val="009D2029"/>
    <w:rsid w:val="009D2367"/>
    <w:rsid w:val="009D2810"/>
    <w:rsid w:val="009D2DE7"/>
    <w:rsid w:val="009D3774"/>
    <w:rsid w:val="009D3CEF"/>
    <w:rsid w:val="009D3D2A"/>
    <w:rsid w:val="009D3D91"/>
    <w:rsid w:val="009D417D"/>
    <w:rsid w:val="009D428C"/>
    <w:rsid w:val="009D439D"/>
    <w:rsid w:val="009D46E2"/>
    <w:rsid w:val="009D4915"/>
    <w:rsid w:val="009D62E8"/>
    <w:rsid w:val="009D663A"/>
    <w:rsid w:val="009D66EC"/>
    <w:rsid w:val="009D6F4A"/>
    <w:rsid w:val="009D73E2"/>
    <w:rsid w:val="009D7859"/>
    <w:rsid w:val="009D7FE0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E85"/>
    <w:rsid w:val="009E33FE"/>
    <w:rsid w:val="009E3A93"/>
    <w:rsid w:val="009E3C2E"/>
    <w:rsid w:val="009E3DED"/>
    <w:rsid w:val="009E42F1"/>
    <w:rsid w:val="009E434A"/>
    <w:rsid w:val="009E4AC7"/>
    <w:rsid w:val="009E4B9B"/>
    <w:rsid w:val="009E4F50"/>
    <w:rsid w:val="009E508F"/>
    <w:rsid w:val="009E541E"/>
    <w:rsid w:val="009E5A67"/>
    <w:rsid w:val="009E5E41"/>
    <w:rsid w:val="009E66F3"/>
    <w:rsid w:val="009E681E"/>
    <w:rsid w:val="009E70EC"/>
    <w:rsid w:val="009E796F"/>
    <w:rsid w:val="009F0484"/>
    <w:rsid w:val="009F056F"/>
    <w:rsid w:val="009F0C5B"/>
    <w:rsid w:val="009F0E69"/>
    <w:rsid w:val="009F1114"/>
    <w:rsid w:val="009F15EF"/>
    <w:rsid w:val="009F17AC"/>
    <w:rsid w:val="009F2841"/>
    <w:rsid w:val="009F2CBA"/>
    <w:rsid w:val="009F2EDF"/>
    <w:rsid w:val="009F31BE"/>
    <w:rsid w:val="009F4A62"/>
    <w:rsid w:val="009F4F01"/>
    <w:rsid w:val="009F59DF"/>
    <w:rsid w:val="009F5C3B"/>
    <w:rsid w:val="009F5CB3"/>
    <w:rsid w:val="009F5F25"/>
    <w:rsid w:val="009F5FDA"/>
    <w:rsid w:val="009F6527"/>
    <w:rsid w:val="009F65A8"/>
    <w:rsid w:val="009F66A8"/>
    <w:rsid w:val="009F68DF"/>
    <w:rsid w:val="009F741A"/>
    <w:rsid w:val="009F7A92"/>
    <w:rsid w:val="009F7C0D"/>
    <w:rsid w:val="009F7FBB"/>
    <w:rsid w:val="00A0030D"/>
    <w:rsid w:val="00A006FB"/>
    <w:rsid w:val="00A01097"/>
    <w:rsid w:val="00A015E3"/>
    <w:rsid w:val="00A02442"/>
    <w:rsid w:val="00A03488"/>
    <w:rsid w:val="00A03D1E"/>
    <w:rsid w:val="00A03FCD"/>
    <w:rsid w:val="00A04876"/>
    <w:rsid w:val="00A04A87"/>
    <w:rsid w:val="00A05474"/>
    <w:rsid w:val="00A05AAC"/>
    <w:rsid w:val="00A05E3A"/>
    <w:rsid w:val="00A060AB"/>
    <w:rsid w:val="00A060E0"/>
    <w:rsid w:val="00A061C5"/>
    <w:rsid w:val="00A06333"/>
    <w:rsid w:val="00A06387"/>
    <w:rsid w:val="00A066A6"/>
    <w:rsid w:val="00A06B1C"/>
    <w:rsid w:val="00A06B2A"/>
    <w:rsid w:val="00A06F71"/>
    <w:rsid w:val="00A07856"/>
    <w:rsid w:val="00A07D15"/>
    <w:rsid w:val="00A10368"/>
    <w:rsid w:val="00A107CC"/>
    <w:rsid w:val="00A110BA"/>
    <w:rsid w:val="00A11D26"/>
    <w:rsid w:val="00A1212F"/>
    <w:rsid w:val="00A1233E"/>
    <w:rsid w:val="00A12574"/>
    <w:rsid w:val="00A13BC5"/>
    <w:rsid w:val="00A13E48"/>
    <w:rsid w:val="00A15C20"/>
    <w:rsid w:val="00A16AD8"/>
    <w:rsid w:val="00A16CCB"/>
    <w:rsid w:val="00A17120"/>
    <w:rsid w:val="00A17821"/>
    <w:rsid w:val="00A17DFB"/>
    <w:rsid w:val="00A20799"/>
    <w:rsid w:val="00A2079A"/>
    <w:rsid w:val="00A207AB"/>
    <w:rsid w:val="00A20B8A"/>
    <w:rsid w:val="00A21346"/>
    <w:rsid w:val="00A2137D"/>
    <w:rsid w:val="00A21A29"/>
    <w:rsid w:val="00A21D5D"/>
    <w:rsid w:val="00A21E10"/>
    <w:rsid w:val="00A2226C"/>
    <w:rsid w:val="00A226EE"/>
    <w:rsid w:val="00A22932"/>
    <w:rsid w:val="00A22A7B"/>
    <w:rsid w:val="00A22CB7"/>
    <w:rsid w:val="00A23741"/>
    <w:rsid w:val="00A2474A"/>
    <w:rsid w:val="00A24DA5"/>
    <w:rsid w:val="00A255FB"/>
    <w:rsid w:val="00A25720"/>
    <w:rsid w:val="00A25AB4"/>
    <w:rsid w:val="00A25CA4"/>
    <w:rsid w:val="00A25D1B"/>
    <w:rsid w:val="00A25E7E"/>
    <w:rsid w:val="00A25FC0"/>
    <w:rsid w:val="00A264AC"/>
    <w:rsid w:val="00A26812"/>
    <w:rsid w:val="00A26BE0"/>
    <w:rsid w:val="00A275E9"/>
    <w:rsid w:val="00A27727"/>
    <w:rsid w:val="00A278DA"/>
    <w:rsid w:val="00A27D85"/>
    <w:rsid w:val="00A3014D"/>
    <w:rsid w:val="00A30638"/>
    <w:rsid w:val="00A30762"/>
    <w:rsid w:val="00A30B70"/>
    <w:rsid w:val="00A30EFF"/>
    <w:rsid w:val="00A3148E"/>
    <w:rsid w:val="00A314A8"/>
    <w:rsid w:val="00A314FC"/>
    <w:rsid w:val="00A31C38"/>
    <w:rsid w:val="00A31DC8"/>
    <w:rsid w:val="00A3215A"/>
    <w:rsid w:val="00A326E7"/>
    <w:rsid w:val="00A32B63"/>
    <w:rsid w:val="00A32FAB"/>
    <w:rsid w:val="00A335C9"/>
    <w:rsid w:val="00A3371F"/>
    <w:rsid w:val="00A33A20"/>
    <w:rsid w:val="00A33D93"/>
    <w:rsid w:val="00A343F5"/>
    <w:rsid w:val="00A34C8E"/>
    <w:rsid w:val="00A35777"/>
    <w:rsid w:val="00A35AF0"/>
    <w:rsid w:val="00A36FE5"/>
    <w:rsid w:val="00A371A1"/>
    <w:rsid w:val="00A374A6"/>
    <w:rsid w:val="00A37B92"/>
    <w:rsid w:val="00A37BD7"/>
    <w:rsid w:val="00A37C44"/>
    <w:rsid w:val="00A37D06"/>
    <w:rsid w:val="00A4089F"/>
    <w:rsid w:val="00A4184B"/>
    <w:rsid w:val="00A425BD"/>
    <w:rsid w:val="00A4298E"/>
    <w:rsid w:val="00A42AB3"/>
    <w:rsid w:val="00A435BD"/>
    <w:rsid w:val="00A43867"/>
    <w:rsid w:val="00A43AAC"/>
    <w:rsid w:val="00A44BB6"/>
    <w:rsid w:val="00A44D26"/>
    <w:rsid w:val="00A452F0"/>
    <w:rsid w:val="00A45490"/>
    <w:rsid w:val="00A458B8"/>
    <w:rsid w:val="00A45EF5"/>
    <w:rsid w:val="00A461B2"/>
    <w:rsid w:val="00A46528"/>
    <w:rsid w:val="00A467BC"/>
    <w:rsid w:val="00A4760B"/>
    <w:rsid w:val="00A47C3A"/>
    <w:rsid w:val="00A50251"/>
    <w:rsid w:val="00A503BF"/>
    <w:rsid w:val="00A5062A"/>
    <w:rsid w:val="00A508E5"/>
    <w:rsid w:val="00A50F83"/>
    <w:rsid w:val="00A5100D"/>
    <w:rsid w:val="00A51394"/>
    <w:rsid w:val="00A518C2"/>
    <w:rsid w:val="00A51FAA"/>
    <w:rsid w:val="00A528FA"/>
    <w:rsid w:val="00A52DA3"/>
    <w:rsid w:val="00A52EA9"/>
    <w:rsid w:val="00A52F65"/>
    <w:rsid w:val="00A53F2C"/>
    <w:rsid w:val="00A5412B"/>
    <w:rsid w:val="00A54145"/>
    <w:rsid w:val="00A543FB"/>
    <w:rsid w:val="00A54802"/>
    <w:rsid w:val="00A550A8"/>
    <w:rsid w:val="00A5514E"/>
    <w:rsid w:val="00A5549E"/>
    <w:rsid w:val="00A5607F"/>
    <w:rsid w:val="00A5609C"/>
    <w:rsid w:val="00A56867"/>
    <w:rsid w:val="00A56B68"/>
    <w:rsid w:val="00A57C5C"/>
    <w:rsid w:val="00A57F13"/>
    <w:rsid w:val="00A600E7"/>
    <w:rsid w:val="00A60288"/>
    <w:rsid w:val="00A606F4"/>
    <w:rsid w:val="00A61B98"/>
    <w:rsid w:val="00A61DBC"/>
    <w:rsid w:val="00A62C22"/>
    <w:rsid w:val="00A62F96"/>
    <w:rsid w:val="00A6344E"/>
    <w:rsid w:val="00A63F9A"/>
    <w:rsid w:val="00A643DC"/>
    <w:rsid w:val="00A6443D"/>
    <w:rsid w:val="00A64AD4"/>
    <w:rsid w:val="00A64D64"/>
    <w:rsid w:val="00A65BD2"/>
    <w:rsid w:val="00A65F5C"/>
    <w:rsid w:val="00A66040"/>
    <w:rsid w:val="00A66067"/>
    <w:rsid w:val="00A66108"/>
    <w:rsid w:val="00A66778"/>
    <w:rsid w:val="00A66B03"/>
    <w:rsid w:val="00A66BDE"/>
    <w:rsid w:val="00A6734D"/>
    <w:rsid w:val="00A67A41"/>
    <w:rsid w:val="00A67C5B"/>
    <w:rsid w:val="00A67CE7"/>
    <w:rsid w:val="00A67EA7"/>
    <w:rsid w:val="00A706A7"/>
    <w:rsid w:val="00A70CD5"/>
    <w:rsid w:val="00A714C3"/>
    <w:rsid w:val="00A71916"/>
    <w:rsid w:val="00A719D1"/>
    <w:rsid w:val="00A7320F"/>
    <w:rsid w:val="00A737A3"/>
    <w:rsid w:val="00A73956"/>
    <w:rsid w:val="00A73CCD"/>
    <w:rsid w:val="00A73D40"/>
    <w:rsid w:val="00A73E4C"/>
    <w:rsid w:val="00A7480D"/>
    <w:rsid w:val="00A7485F"/>
    <w:rsid w:val="00A748B1"/>
    <w:rsid w:val="00A74E8D"/>
    <w:rsid w:val="00A7532B"/>
    <w:rsid w:val="00A7639C"/>
    <w:rsid w:val="00A769F3"/>
    <w:rsid w:val="00A76E5F"/>
    <w:rsid w:val="00A77AB3"/>
    <w:rsid w:val="00A77BC8"/>
    <w:rsid w:val="00A80AAF"/>
    <w:rsid w:val="00A80D89"/>
    <w:rsid w:val="00A80DFD"/>
    <w:rsid w:val="00A80FDB"/>
    <w:rsid w:val="00A810E0"/>
    <w:rsid w:val="00A81E92"/>
    <w:rsid w:val="00A8223F"/>
    <w:rsid w:val="00A8281A"/>
    <w:rsid w:val="00A8288F"/>
    <w:rsid w:val="00A82960"/>
    <w:rsid w:val="00A82D74"/>
    <w:rsid w:val="00A83409"/>
    <w:rsid w:val="00A83738"/>
    <w:rsid w:val="00A846C3"/>
    <w:rsid w:val="00A84866"/>
    <w:rsid w:val="00A849A3"/>
    <w:rsid w:val="00A85027"/>
    <w:rsid w:val="00A8542D"/>
    <w:rsid w:val="00A85C49"/>
    <w:rsid w:val="00A85C4B"/>
    <w:rsid w:val="00A85D47"/>
    <w:rsid w:val="00A860F9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24F6"/>
    <w:rsid w:val="00A9294E"/>
    <w:rsid w:val="00A930D1"/>
    <w:rsid w:val="00A93929"/>
    <w:rsid w:val="00A93A4E"/>
    <w:rsid w:val="00A943F2"/>
    <w:rsid w:val="00A94AC4"/>
    <w:rsid w:val="00A94ADE"/>
    <w:rsid w:val="00A953A8"/>
    <w:rsid w:val="00A954F1"/>
    <w:rsid w:val="00A95614"/>
    <w:rsid w:val="00A9582A"/>
    <w:rsid w:val="00A9587F"/>
    <w:rsid w:val="00A965CC"/>
    <w:rsid w:val="00A96836"/>
    <w:rsid w:val="00A96B21"/>
    <w:rsid w:val="00A97870"/>
    <w:rsid w:val="00A97A41"/>
    <w:rsid w:val="00A97B35"/>
    <w:rsid w:val="00AA01BD"/>
    <w:rsid w:val="00AA1291"/>
    <w:rsid w:val="00AA13EE"/>
    <w:rsid w:val="00AA1468"/>
    <w:rsid w:val="00AA148A"/>
    <w:rsid w:val="00AA174E"/>
    <w:rsid w:val="00AA1B66"/>
    <w:rsid w:val="00AA1C33"/>
    <w:rsid w:val="00AA1F69"/>
    <w:rsid w:val="00AA28A2"/>
    <w:rsid w:val="00AA2D38"/>
    <w:rsid w:val="00AA2ECF"/>
    <w:rsid w:val="00AA2EF4"/>
    <w:rsid w:val="00AA3392"/>
    <w:rsid w:val="00AA3491"/>
    <w:rsid w:val="00AA3539"/>
    <w:rsid w:val="00AA39BD"/>
    <w:rsid w:val="00AA4131"/>
    <w:rsid w:val="00AA45A9"/>
    <w:rsid w:val="00AA5028"/>
    <w:rsid w:val="00AA59C0"/>
    <w:rsid w:val="00AA5BEA"/>
    <w:rsid w:val="00AA5C21"/>
    <w:rsid w:val="00AA5DC4"/>
    <w:rsid w:val="00AA6079"/>
    <w:rsid w:val="00AA65DE"/>
    <w:rsid w:val="00AA6805"/>
    <w:rsid w:val="00AA6C62"/>
    <w:rsid w:val="00AA7EB8"/>
    <w:rsid w:val="00AB0054"/>
    <w:rsid w:val="00AB0317"/>
    <w:rsid w:val="00AB0726"/>
    <w:rsid w:val="00AB080E"/>
    <w:rsid w:val="00AB0905"/>
    <w:rsid w:val="00AB1B05"/>
    <w:rsid w:val="00AB2334"/>
    <w:rsid w:val="00AB2D40"/>
    <w:rsid w:val="00AB2EB7"/>
    <w:rsid w:val="00AB3A52"/>
    <w:rsid w:val="00AB3D6B"/>
    <w:rsid w:val="00AB3F0D"/>
    <w:rsid w:val="00AB469F"/>
    <w:rsid w:val="00AB4B2F"/>
    <w:rsid w:val="00AB4DDC"/>
    <w:rsid w:val="00AB514C"/>
    <w:rsid w:val="00AB557D"/>
    <w:rsid w:val="00AB55BF"/>
    <w:rsid w:val="00AB5650"/>
    <w:rsid w:val="00AB5BFA"/>
    <w:rsid w:val="00AB6E8F"/>
    <w:rsid w:val="00AB6EB2"/>
    <w:rsid w:val="00AB7061"/>
    <w:rsid w:val="00AB781E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7CB"/>
    <w:rsid w:val="00AC2C5C"/>
    <w:rsid w:val="00AC32F1"/>
    <w:rsid w:val="00AC33F2"/>
    <w:rsid w:val="00AC3B1D"/>
    <w:rsid w:val="00AC40B8"/>
    <w:rsid w:val="00AC411B"/>
    <w:rsid w:val="00AC47A8"/>
    <w:rsid w:val="00AC4E34"/>
    <w:rsid w:val="00AC5D90"/>
    <w:rsid w:val="00AC654D"/>
    <w:rsid w:val="00AC66B7"/>
    <w:rsid w:val="00AC793E"/>
    <w:rsid w:val="00AC7976"/>
    <w:rsid w:val="00AC7C57"/>
    <w:rsid w:val="00AD041B"/>
    <w:rsid w:val="00AD0AAC"/>
    <w:rsid w:val="00AD0CD5"/>
    <w:rsid w:val="00AD1355"/>
    <w:rsid w:val="00AD15DC"/>
    <w:rsid w:val="00AD172C"/>
    <w:rsid w:val="00AD1A42"/>
    <w:rsid w:val="00AD1C38"/>
    <w:rsid w:val="00AD1E42"/>
    <w:rsid w:val="00AD2326"/>
    <w:rsid w:val="00AD2B10"/>
    <w:rsid w:val="00AD2E03"/>
    <w:rsid w:val="00AD38B3"/>
    <w:rsid w:val="00AD40F9"/>
    <w:rsid w:val="00AD46A1"/>
    <w:rsid w:val="00AD5861"/>
    <w:rsid w:val="00AD61B6"/>
    <w:rsid w:val="00AD6718"/>
    <w:rsid w:val="00AD6B1A"/>
    <w:rsid w:val="00AD6BE1"/>
    <w:rsid w:val="00AD744D"/>
    <w:rsid w:val="00AD7D1B"/>
    <w:rsid w:val="00AD7D3D"/>
    <w:rsid w:val="00AE0429"/>
    <w:rsid w:val="00AE1DB1"/>
    <w:rsid w:val="00AE21C6"/>
    <w:rsid w:val="00AE2322"/>
    <w:rsid w:val="00AE2E2A"/>
    <w:rsid w:val="00AE314A"/>
    <w:rsid w:val="00AE348C"/>
    <w:rsid w:val="00AE3A5E"/>
    <w:rsid w:val="00AE3FBA"/>
    <w:rsid w:val="00AE4326"/>
    <w:rsid w:val="00AE464F"/>
    <w:rsid w:val="00AE489A"/>
    <w:rsid w:val="00AE4EA1"/>
    <w:rsid w:val="00AE63D2"/>
    <w:rsid w:val="00AE6AA7"/>
    <w:rsid w:val="00AE6ABB"/>
    <w:rsid w:val="00AE7066"/>
    <w:rsid w:val="00AE77B1"/>
    <w:rsid w:val="00AE7964"/>
    <w:rsid w:val="00AE7D9D"/>
    <w:rsid w:val="00AE7F3C"/>
    <w:rsid w:val="00AF03E1"/>
    <w:rsid w:val="00AF04E9"/>
    <w:rsid w:val="00AF0D58"/>
    <w:rsid w:val="00AF24BE"/>
    <w:rsid w:val="00AF264C"/>
    <w:rsid w:val="00AF2A65"/>
    <w:rsid w:val="00AF2C2F"/>
    <w:rsid w:val="00AF3401"/>
    <w:rsid w:val="00AF3743"/>
    <w:rsid w:val="00AF3A27"/>
    <w:rsid w:val="00AF4619"/>
    <w:rsid w:val="00AF623A"/>
    <w:rsid w:val="00AF70FC"/>
    <w:rsid w:val="00AF720D"/>
    <w:rsid w:val="00AF7C66"/>
    <w:rsid w:val="00B00095"/>
    <w:rsid w:val="00B00135"/>
    <w:rsid w:val="00B00F28"/>
    <w:rsid w:val="00B016C8"/>
    <w:rsid w:val="00B01DF5"/>
    <w:rsid w:val="00B01FDB"/>
    <w:rsid w:val="00B02556"/>
    <w:rsid w:val="00B03008"/>
    <w:rsid w:val="00B03332"/>
    <w:rsid w:val="00B03368"/>
    <w:rsid w:val="00B03672"/>
    <w:rsid w:val="00B03A7B"/>
    <w:rsid w:val="00B03A93"/>
    <w:rsid w:val="00B03F87"/>
    <w:rsid w:val="00B04158"/>
    <w:rsid w:val="00B046FC"/>
    <w:rsid w:val="00B05CE4"/>
    <w:rsid w:val="00B05EAC"/>
    <w:rsid w:val="00B07BAD"/>
    <w:rsid w:val="00B07C8C"/>
    <w:rsid w:val="00B10A83"/>
    <w:rsid w:val="00B10C8B"/>
    <w:rsid w:val="00B11537"/>
    <w:rsid w:val="00B11A5D"/>
    <w:rsid w:val="00B11D70"/>
    <w:rsid w:val="00B1221E"/>
    <w:rsid w:val="00B1287C"/>
    <w:rsid w:val="00B12C39"/>
    <w:rsid w:val="00B13024"/>
    <w:rsid w:val="00B130A7"/>
    <w:rsid w:val="00B1375A"/>
    <w:rsid w:val="00B13D59"/>
    <w:rsid w:val="00B151C2"/>
    <w:rsid w:val="00B15362"/>
    <w:rsid w:val="00B156E5"/>
    <w:rsid w:val="00B1612E"/>
    <w:rsid w:val="00B161A6"/>
    <w:rsid w:val="00B165C1"/>
    <w:rsid w:val="00B16873"/>
    <w:rsid w:val="00B202D6"/>
    <w:rsid w:val="00B20659"/>
    <w:rsid w:val="00B20875"/>
    <w:rsid w:val="00B20D19"/>
    <w:rsid w:val="00B21636"/>
    <w:rsid w:val="00B219AC"/>
    <w:rsid w:val="00B21B8B"/>
    <w:rsid w:val="00B21DD3"/>
    <w:rsid w:val="00B2263D"/>
    <w:rsid w:val="00B2272D"/>
    <w:rsid w:val="00B23329"/>
    <w:rsid w:val="00B23369"/>
    <w:rsid w:val="00B235AE"/>
    <w:rsid w:val="00B236BC"/>
    <w:rsid w:val="00B23A8D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208"/>
    <w:rsid w:val="00B2596C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BD7"/>
    <w:rsid w:val="00B30DC7"/>
    <w:rsid w:val="00B312C0"/>
    <w:rsid w:val="00B3159F"/>
    <w:rsid w:val="00B31C95"/>
    <w:rsid w:val="00B31D99"/>
    <w:rsid w:val="00B32889"/>
    <w:rsid w:val="00B32956"/>
    <w:rsid w:val="00B32D5A"/>
    <w:rsid w:val="00B32FE7"/>
    <w:rsid w:val="00B3308E"/>
    <w:rsid w:val="00B3325A"/>
    <w:rsid w:val="00B339FB"/>
    <w:rsid w:val="00B33A54"/>
    <w:rsid w:val="00B3405E"/>
    <w:rsid w:val="00B3431B"/>
    <w:rsid w:val="00B3496E"/>
    <w:rsid w:val="00B3497C"/>
    <w:rsid w:val="00B35641"/>
    <w:rsid w:val="00B359A4"/>
    <w:rsid w:val="00B35AC9"/>
    <w:rsid w:val="00B35B5A"/>
    <w:rsid w:val="00B35EC1"/>
    <w:rsid w:val="00B3646C"/>
    <w:rsid w:val="00B36619"/>
    <w:rsid w:val="00B3675B"/>
    <w:rsid w:val="00B3686E"/>
    <w:rsid w:val="00B36F9F"/>
    <w:rsid w:val="00B37B5C"/>
    <w:rsid w:val="00B37B60"/>
    <w:rsid w:val="00B37E2B"/>
    <w:rsid w:val="00B40DB3"/>
    <w:rsid w:val="00B40FE8"/>
    <w:rsid w:val="00B41001"/>
    <w:rsid w:val="00B41589"/>
    <w:rsid w:val="00B419E8"/>
    <w:rsid w:val="00B41FC3"/>
    <w:rsid w:val="00B427E2"/>
    <w:rsid w:val="00B42830"/>
    <w:rsid w:val="00B42864"/>
    <w:rsid w:val="00B42F34"/>
    <w:rsid w:val="00B43010"/>
    <w:rsid w:val="00B43349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4D"/>
    <w:rsid w:val="00B46403"/>
    <w:rsid w:val="00B465E6"/>
    <w:rsid w:val="00B46939"/>
    <w:rsid w:val="00B46B3C"/>
    <w:rsid w:val="00B47478"/>
    <w:rsid w:val="00B4758D"/>
    <w:rsid w:val="00B47C37"/>
    <w:rsid w:val="00B47C5E"/>
    <w:rsid w:val="00B5000B"/>
    <w:rsid w:val="00B5016B"/>
    <w:rsid w:val="00B501C3"/>
    <w:rsid w:val="00B50231"/>
    <w:rsid w:val="00B5027C"/>
    <w:rsid w:val="00B50309"/>
    <w:rsid w:val="00B507D0"/>
    <w:rsid w:val="00B5089C"/>
    <w:rsid w:val="00B50AC1"/>
    <w:rsid w:val="00B50AD4"/>
    <w:rsid w:val="00B50B5A"/>
    <w:rsid w:val="00B511C6"/>
    <w:rsid w:val="00B51204"/>
    <w:rsid w:val="00B529AC"/>
    <w:rsid w:val="00B53646"/>
    <w:rsid w:val="00B5371F"/>
    <w:rsid w:val="00B53B9C"/>
    <w:rsid w:val="00B53D9A"/>
    <w:rsid w:val="00B53E3C"/>
    <w:rsid w:val="00B5425B"/>
    <w:rsid w:val="00B542CE"/>
    <w:rsid w:val="00B5491D"/>
    <w:rsid w:val="00B54C30"/>
    <w:rsid w:val="00B55187"/>
    <w:rsid w:val="00B5554F"/>
    <w:rsid w:val="00B563F0"/>
    <w:rsid w:val="00B56AB9"/>
    <w:rsid w:val="00B571E0"/>
    <w:rsid w:val="00B5761E"/>
    <w:rsid w:val="00B57830"/>
    <w:rsid w:val="00B57B04"/>
    <w:rsid w:val="00B57B6E"/>
    <w:rsid w:val="00B57D97"/>
    <w:rsid w:val="00B6014C"/>
    <w:rsid w:val="00B601AB"/>
    <w:rsid w:val="00B6026F"/>
    <w:rsid w:val="00B603CF"/>
    <w:rsid w:val="00B6125B"/>
    <w:rsid w:val="00B61B05"/>
    <w:rsid w:val="00B620A3"/>
    <w:rsid w:val="00B6225D"/>
    <w:rsid w:val="00B624F3"/>
    <w:rsid w:val="00B6273D"/>
    <w:rsid w:val="00B6314B"/>
    <w:rsid w:val="00B63464"/>
    <w:rsid w:val="00B63515"/>
    <w:rsid w:val="00B635E7"/>
    <w:rsid w:val="00B63C72"/>
    <w:rsid w:val="00B63CA6"/>
    <w:rsid w:val="00B63F3C"/>
    <w:rsid w:val="00B63F91"/>
    <w:rsid w:val="00B6539A"/>
    <w:rsid w:val="00B6554B"/>
    <w:rsid w:val="00B655DA"/>
    <w:rsid w:val="00B65B57"/>
    <w:rsid w:val="00B65EE8"/>
    <w:rsid w:val="00B660EC"/>
    <w:rsid w:val="00B664C2"/>
    <w:rsid w:val="00B66518"/>
    <w:rsid w:val="00B666DE"/>
    <w:rsid w:val="00B666FD"/>
    <w:rsid w:val="00B679F5"/>
    <w:rsid w:val="00B67A60"/>
    <w:rsid w:val="00B67F2B"/>
    <w:rsid w:val="00B70653"/>
    <w:rsid w:val="00B70737"/>
    <w:rsid w:val="00B7107E"/>
    <w:rsid w:val="00B712C3"/>
    <w:rsid w:val="00B715B0"/>
    <w:rsid w:val="00B71B37"/>
    <w:rsid w:val="00B71B46"/>
    <w:rsid w:val="00B7209A"/>
    <w:rsid w:val="00B728C2"/>
    <w:rsid w:val="00B72C11"/>
    <w:rsid w:val="00B731EB"/>
    <w:rsid w:val="00B733FC"/>
    <w:rsid w:val="00B734B6"/>
    <w:rsid w:val="00B73944"/>
    <w:rsid w:val="00B74136"/>
    <w:rsid w:val="00B745B8"/>
    <w:rsid w:val="00B74686"/>
    <w:rsid w:val="00B74E93"/>
    <w:rsid w:val="00B74EBD"/>
    <w:rsid w:val="00B75B2D"/>
    <w:rsid w:val="00B75B87"/>
    <w:rsid w:val="00B75D49"/>
    <w:rsid w:val="00B7669E"/>
    <w:rsid w:val="00B7694E"/>
    <w:rsid w:val="00B76E86"/>
    <w:rsid w:val="00B77570"/>
    <w:rsid w:val="00B7758D"/>
    <w:rsid w:val="00B77C1B"/>
    <w:rsid w:val="00B802E9"/>
    <w:rsid w:val="00B803F6"/>
    <w:rsid w:val="00B808B8"/>
    <w:rsid w:val="00B80A8A"/>
    <w:rsid w:val="00B80F1D"/>
    <w:rsid w:val="00B81015"/>
    <w:rsid w:val="00B81283"/>
    <w:rsid w:val="00B812B2"/>
    <w:rsid w:val="00B82382"/>
    <w:rsid w:val="00B8290C"/>
    <w:rsid w:val="00B8296A"/>
    <w:rsid w:val="00B82D66"/>
    <w:rsid w:val="00B82E52"/>
    <w:rsid w:val="00B83E5A"/>
    <w:rsid w:val="00B84133"/>
    <w:rsid w:val="00B84222"/>
    <w:rsid w:val="00B847CE"/>
    <w:rsid w:val="00B84846"/>
    <w:rsid w:val="00B84FDA"/>
    <w:rsid w:val="00B851D1"/>
    <w:rsid w:val="00B85FE0"/>
    <w:rsid w:val="00B86029"/>
    <w:rsid w:val="00B8608D"/>
    <w:rsid w:val="00B869B1"/>
    <w:rsid w:val="00B869D9"/>
    <w:rsid w:val="00B86E32"/>
    <w:rsid w:val="00B8723A"/>
    <w:rsid w:val="00B8733D"/>
    <w:rsid w:val="00B87528"/>
    <w:rsid w:val="00B8794A"/>
    <w:rsid w:val="00B87B20"/>
    <w:rsid w:val="00B9038E"/>
    <w:rsid w:val="00B903A0"/>
    <w:rsid w:val="00B9063A"/>
    <w:rsid w:val="00B90B2B"/>
    <w:rsid w:val="00B90F8D"/>
    <w:rsid w:val="00B91BD8"/>
    <w:rsid w:val="00B923D7"/>
    <w:rsid w:val="00B9265F"/>
    <w:rsid w:val="00B92956"/>
    <w:rsid w:val="00B92B84"/>
    <w:rsid w:val="00B92E68"/>
    <w:rsid w:val="00B932BD"/>
    <w:rsid w:val="00B935F6"/>
    <w:rsid w:val="00B93F1F"/>
    <w:rsid w:val="00B94612"/>
    <w:rsid w:val="00B952D0"/>
    <w:rsid w:val="00B9555F"/>
    <w:rsid w:val="00B95D94"/>
    <w:rsid w:val="00B960BC"/>
    <w:rsid w:val="00B9657F"/>
    <w:rsid w:val="00B9662A"/>
    <w:rsid w:val="00B9681D"/>
    <w:rsid w:val="00B96C6D"/>
    <w:rsid w:val="00B971A6"/>
    <w:rsid w:val="00B972F2"/>
    <w:rsid w:val="00B9744A"/>
    <w:rsid w:val="00B9785D"/>
    <w:rsid w:val="00B9786A"/>
    <w:rsid w:val="00B97A0A"/>
    <w:rsid w:val="00BA0815"/>
    <w:rsid w:val="00BA08BB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FC3"/>
    <w:rsid w:val="00BA203F"/>
    <w:rsid w:val="00BA27FA"/>
    <w:rsid w:val="00BA3241"/>
    <w:rsid w:val="00BA3371"/>
    <w:rsid w:val="00BA36A0"/>
    <w:rsid w:val="00BA3724"/>
    <w:rsid w:val="00BA3798"/>
    <w:rsid w:val="00BA3B05"/>
    <w:rsid w:val="00BA3EDA"/>
    <w:rsid w:val="00BA4005"/>
    <w:rsid w:val="00BA4BB3"/>
    <w:rsid w:val="00BA4C0E"/>
    <w:rsid w:val="00BA4EFF"/>
    <w:rsid w:val="00BA4F70"/>
    <w:rsid w:val="00BA503F"/>
    <w:rsid w:val="00BA5775"/>
    <w:rsid w:val="00BA5B8E"/>
    <w:rsid w:val="00BA5C0C"/>
    <w:rsid w:val="00BA5C78"/>
    <w:rsid w:val="00BA5E29"/>
    <w:rsid w:val="00BA5FBB"/>
    <w:rsid w:val="00BA6053"/>
    <w:rsid w:val="00BA65FF"/>
    <w:rsid w:val="00BA6826"/>
    <w:rsid w:val="00BA6866"/>
    <w:rsid w:val="00BA6C78"/>
    <w:rsid w:val="00BA6DB0"/>
    <w:rsid w:val="00BA70E8"/>
    <w:rsid w:val="00BA7194"/>
    <w:rsid w:val="00BA793E"/>
    <w:rsid w:val="00BB02D4"/>
    <w:rsid w:val="00BB0C31"/>
    <w:rsid w:val="00BB0E97"/>
    <w:rsid w:val="00BB128C"/>
    <w:rsid w:val="00BB1AD2"/>
    <w:rsid w:val="00BB1B39"/>
    <w:rsid w:val="00BB1E21"/>
    <w:rsid w:val="00BB1EAE"/>
    <w:rsid w:val="00BB2150"/>
    <w:rsid w:val="00BB27BA"/>
    <w:rsid w:val="00BB29EF"/>
    <w:rsid w:val="00BB32D1"/>
    <w:rsid w:val="00BB3AF5"/>
    <w:rsid w:val="00BB3EC5"/>
    <w:rsid w:val="00BB4DC6"/>
    <w:rsid w:val="00BB55EF"/>
    <w:rsid w:val="00BB5D90"/>
    <w:rsid w:val="00BB6C38"/>
    <w:rsid w:val="00BB6E1D"/>
    <w:rsid w:val="00BB6EB0"/>
    <w:rsid w:val="00BB70F1"/>
    <w:rsid w:val="00BB729C"/>
    <w:rsid w:val="00BC0009"/>
    <w:rsid w:val="00BC0890"/>
    <w:rsid w:val="00BC08F0"/>
    <w:rsid w:val="00BC12B7"/>
    <w:rsid w:val="00BC16B5"/>
    <w:rsid w:val="00BC1828"/>
    <w:rsid w:val="00BC1DA2"/>
    <w:rsid w:val="00BC2391"/>
    <w:rsid w:val="00BC2E8A"/>
    <w:rsid w:val="00BC3096"/>
    <w:rsid w:val="00BC4A94"/>
    <w:rsid w:val="00BC5729"/>
    <w:rsid w:val="00BC634B"/>
    <w:rsid w:val="00BC65F9"/>
    <w:rsid w:val="00BC6BB5"/>
    <w:rsid w:val="00BC6C00"/>
    <w:rsid w:val="00BC6E9E"/>
    <w:rsid w:val="00BC703A"/>
    <w:rsid w:val="00BC715D"/>
    <w:rsid w:val="00BC7945"/>
    <w:rsid w:val="00BC7BA5"/>
    <w:rsid w:val="00BD0128"/>
    <w:rsid w:val="00BD0148"/>
    <w:rsid w:val="00BD0604"/>
    <w:rsid w:val="00BD0AE1"/>
    <w:rsid w:val="00BD1B3A"/>
    <w:rsid w:val="00BD1DE2"/>
    <w:rsid w:val="00BD261E"/>
    <w:rsid w:val="00BD31C5"/>
    <w:rsid w:val="00BD3E24"/>
    <w:rsid w:val="00BD3EEA"/>
    <w:rsid w:val="00BD3F38"/>
    <w:rsid w:val="00BD402B"/>
    <w:rsid w:val="00BD427C"/>
    <w:rsid w:val="00BD48F7"/>
    <w:rsid w:val="00BD542C"/>
    <w:rsid w:val="00BD656F"/>
    <w:rsid w:val="00BD659A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126E"/>
    <w:rsid w:val="00BE1865"/>
    <w:rsid w:val="00BE2714"/>
    <w:rsid w:val="00BE2881"/>
    <w:rsid w:val="00BE2F46"/>
    <w:rsid w:val="00BE2FF0"/>
    <w:rsid w:val="00BE3086"/>
    <w:rsid w:val="00BE325F"/>
    <w:rsid w:val="00BE341F"/>
    <w:rsid w:val="00BE39B5"/>
    <w:rsid w:val="00BE4231"/>
    <w:rsid w:val="00BE43C9"/>
    <w:rsid w:val="00BE454D"/>
    <w:rsid w:val="00BE4A0C"/>
    <w:rsid w:val="00BE4AD6"/>
    <w:rsid w:val="00BE4E86"/>
    <w:rsid w:val="00BE525D"/>
    <w:rsid w:val="00BE5409"/>
    <w:rsid w:val="00BE555E"/>
    <w:rsid w:val="00BE68B7"/>
    <w:rsid w:val="00BE6BB7"/>
    <w:rsid w:val="00BE7151"/>
    <w:rsid w:val="00BE7267"/>
    <w:rsid w:val="00BF0F34"/>
    <w:rsid w:val="00BF128F"/>
    <w:rsid w:val="00BF16B3"/>
    <w:rsid w:val="00BF1E41"/>
    <w:rsid w:val="00BF233A"/>
    <w:rsid w:val="00BF2E2F"/>
    <w:rsid w:val="00BF3373"/>
    <w:rsid w:val="00BF349F"/>
    <w:rsid w:val="00BF3771"/>
    <w:rsid w:val="00BF3D18"/>
    <w:rsid w:val="00BF46CD"/>
    <w:rsid w:val="00BF49A2"/>
    <w:rsid w:val="00BF4E65"/>
    <w:rsid w:val="00BF4F9B"/>
    <w:rsid w:val="00BF4FD2"/>
    <w:rsid w:val="00BF50B5"/>
    <w:rsid w:val="00BF5845"/>
    <w:rsid w:val="00BF5D7A"/>
    <w:rsid w:val="00BF5F43"/>
    <w:rsid w:val="00BF5FCD"/>
    <w:rsid w:val="00BF699C"/>
    <w:rsid w:val="00BF6D33"/>
    <w:rsid w:val="00BF6FF3"/>
    <w:rsid w:val="00BF7C50"/>
    <w:rsid w:val="00BF7C7C"/>
    <w:rsid w:val="00C00956"/>
    <w:rsid w:val="00C010BD"/>
    <w:rsid w:val="00C0128F"/>
    <w:rsid w:val="00C013E0"/>
    <w:rsid w:val="00C01611"/>
    <w:rsid w:val="00C01B0B"/>
    <w:rsid w:val="00C01B15"/>
    <w:rsid w:val="00C01DE3"/>
    <w:rsid w:val="00C01F51"/>
    <w:rsid w:val="00C0203A"/>
    <w:rsid w:val="00C0223E"/>
    <w:rsid w:val="00C0293B"/>
    <w:rsid w:val="00C02D3D"/>
    <w:rsid w:val="00C0392E"/>
    <w:rsid w:val="00C03A2D"/>
    <w:rsid w:val="00C03C61"/>
    <w:rsid w:val="00C048F5"/>
    <w:rsid w:val="00C04AB3"/>
    <w:rsid w:val="00C04C69"/>
    <w:rsid w:val="00C04F0D"/>
    <w:rsid w:val="00C0665B"/>
    <w:rsid w:val="00C06E8A"/>
    <w:rsid w:val="00C06F01"/>
    <w:rsid w:val="00C07104"/>
    <w:rsid w:val="00C07406"/>
    <w:rsid w:val="00C075EE"/>
    <w:rsid w:val="00C0760F"/>
    <w:rsid w:val="00C07AA0"/>
    <w:rsid w:val="00C07E31"/>
    <w:rsid w:val="00C07EAA"/>
    <w:rsid w:val="00C1065B"/>
    <w:rsid w:val="00C10FE4"/>
    <w:rsid w:val="00C11398"/>
    <w:rsid w:val="00C11945"/>
    <w:rsid w:val="00C11FAD"/>
    <w:rsid w:val="00C12153"/>
    <w:rsid w:val="00C122BD"/>
    <w:rsid w:val="00C12341"/>
    <w:rsid w:val="00C12639"/>
    <w:rsid w:val="00C126C3"/>
    <w:rsid w:val="00C1283A"/>
    <w:rsid w:val="00C134B1"/>
    <w:rsid w:val="00C136E0"/>
    <w:rsid w:val="00C13B49"/>
    <w:rsid w:val="00C13F5B"/>
    <w:rsid w:val="00C14225"/>
    <w:rsid w:val="00C1453A"/>
    <w:rsid w:val="00C1518C"/>
    <w:rsid w:val="00C151B7"/>
    <w:rsid w:val="00C159D0"/>
    <w:rsid w:val="00C15B48"/>
    <w:rsid w:val="00C15D54"/>
    <w:rsid w:val="00C15D97"/>
    <w:rsid w:val="00C1687D"/>
    <w:rsid w:val="00C17149"/>
    <w:rsid w:val="00C17543"/>
    <w:rsid w:val="00C17A31"/>
    <w:rsid w:val="00C2011E"/>
    <w:rsid w:val="00C209E5"/>
    <w:rsid w:val="00C20F68"/>
    <w:rsid w:val="00C21009"/>
    <w:rsid w:val="00C21A59"/>
    <w:rsid w:val="00C21B61"/>
    <w:rsid w:val="00C21DEE"/>
    <w:rsid w:val="00C2218F"/>
    <w:rsid w:val="00C2257F"/>
    <w:rsid w:val="00C227A8"/>
    <w:rsid w:val="00C22DF5"/>
    <w:rsid w:val="00C2362A"/>
    <w:rsid w:val="00C23864"/>
    <w:rsid w:val="00C23DA6"/>
    <w:rsid w:val="00C23F98"/>
    <w:rsid w:val="00C2400B"/>
    <w:rsid w:val="00C2489A"/>
    <w:rsid w:val="00C24909"/>
    <w:rsid w:val="00C24C2C"/>
    <w:rsid w:val="00C25087"/>
    <w:rsid w:val="00C25193"/>
    <w:rsid w:val="00C253EC"/>
    <w:rsid w:val="00C26CB5"/>
    <w:rsid w:val="00C27145"/>
    <w:rsid w:val="00C275E2"/>
    <w:rsid w:val="00C27A28"/>
    <w:rsid w:val="00C27ECE"/>
    <w:rsid w:val="00C30155"/>
    <w:rsid w:val="00C302E7"/>
    <w:rsid w:val="00C304F8"/>
    <w:rsid w:val="00C307A3"/>
    <w:rsid w:val="00C307E2"/>
    <w:rsid w:val="00C30FE1"/>
    <w:rsid w:val="00C310D8"/>
    <w:rsid w:val="00C3147F"/>
    <w:rsid w:val="00C3167C"/>
    <w:rsid w:val="00C31D0A"/>
    <w:rsid w:val="00C32146"/>
    <w:rsid w:val="00C32870"/>
    <w:rsid w:val="00C329B1"/>
    <w:rsid w:val="00C32A1A"/>
    <w:rsid w:val="00C32BF4"/>
    <w:rsid w:val="00C3301E"/>
    <w:rsid w:val="00C337AC"/>
    <w:rsid w:val="00C339AD"/>
    <w:rsid w:val="00C33C10"/>
    <w:rsid w:val="00C33C6E"/>
    <w:rsid w:val="00C33E65"/>
    <w:rsid w:val="00C3402F"/>
    <w:rsid w:val="00C34642"/>
    <w:rsid w:val="00C34665"/>
    <w:rsid w:val="00C347FF"/>
    <w:rsid w:val="00C34806"/>
    <w:rsid w:val="00C351C6"/>
    <w:rsid w:val="00C3576F"/>
    <w:rsid w:val="00C35A8B"/>
    <w:rsid w:val="00C35B7A"/>
    <w:rsid w:val="00C35C5C"/>
    <w:rsid w:val="00C35C7E"/>
    <w:rsid w:val="00C36567"/>
    <w:rsid w:val="00C365A8"/>
    <w:rsid w:val="00C3696E"/>
    <w:rsid w:val="00C36A9E"/>
    <w:rsid w:val="00C377AB"/>
    <w:rsid w:val="00C40056"/>
    <w:rsid w:val="00C401D5"/>
    <w:rsid w:val="00C40AC7"/>
    <w:rsid w:val="00C40F52"/>
    <w:rsid w:val="00C40FFE"/>
    <w:rsid w:val="00C4163F"/>
    <w:rsid w:val="00C4196B"/>
    <w:rsid w:val="00C41B51"/>
    <w:rsid w:val="00C41E1B"/>
    <w:rsid w:val="00C4259D"/>
    <w:rsid w:val="00C42C14"/>
    <w:rsid w:val="00C42F90"/>
    <w:rsid w:val="00C43514"/>
    <w:rsid w:val="00C44AB7"/>
    <w:rsid w:val="00C44BB1"/>
    <w:rsid w:val="00C44C5B"/>
    <w:rsid w:val="00C44CA3"/>
    <w:rsid w:val="00C44F2B"/>
    <w:rsid w:val="00C4599E"/>
    <w:rsid w:val="00C467AC"/>
    <w:rsid w:val="00C4693D"/>
    <w:rsid w:val="00C46AAD"/>
    <w:rsid w:val="00C46B1B"/>
    <w:rsid w:val="00C46F81"/>
    <w:rsid w:val="00C4758E"/>
    <w:rsid w:val="00C47775"/>
    <w:rsid w:val="00C501C9"/>
    <w:rsid w:val="00C50241"/>
    <w:rsid w:val="00C50390"/>
    <w:rsid w:val="00C50682"/>
    <w:rsid w:val="00C50C83"/>
    <w:rsid w:val="00C50E5C"/>
    <w:rsid w:val="00C50E9F"/>
    <w:rsid w:val="00C518B3"/>
    <w:rsid w:val="00C520CE"/>
    <w:rsid w:val="00C52125"/>
    <w:rsid w:val="00C5257F"/>
    <w:rsid w:val="00C53148"/>
    <w:rsid w:val="00C546C3"/>
    <w:rsid w:val="00C55059"/>
    <w:rsid w:val="00C55222"/>
    <w:rsid w:val="00C553E7"/>
    <w:rsid w:val="00C5756D"/>
    <w:rsid w:val="00C57D6D"/>
    <w:rsid w:val="00C60215"/>
    <w:rsid w:val="00C60380"/>
    <w:rsid w:val="00C6062F"/>
    <w:rsid w:val="00C60BD3"/>
    <w:rsid w:val="00C60C12"/>
    <w:rsid w:val="00C614B1"/>
    <w:rsid w:val="00C61FA4"/>
    <w:rsid w:val="00C6216B"/>
    <w:rsid w:val="00C622AE"/>
    <w:rsid w:val="00C622C8"/>
    <w:rsid w:val="00C6273D"/>
    <w:rsid w:val="00C627FA"/>
    <w:rsid w:val="00C62997"/>
    <w:rsid w:val="00C62F9C"/>
    <w:rsid w:val="00C634DE"/>
    <w:rsid w:val="00C63AEB"/>
    <w:rsid w:val="00C63E11"/>
    <w:rsid w:val="00C63F1C"/>
    <w:rsid w:val="00C642B8"/>
    <w:rsid w:val="00C656E6"/>
    <w:rsid w:val="00C65C63"/>
    <w:rsid w:val="00C66042"/>
    <w:rsid w:val="00C66970"/>
    <w:rsid w:val="00C67405"/>
    <w:rsid w:val="00C67C56"/>
    <w:rsid w:val="00C67F55"/>
    <w:rsid w:val="00C7013A"/>
    <w:rsid w:val="00C704DD"/>
    <w:rsid w:val="00C70928"/>
    <w:rsid w:val="00C712BC"/>
    <w:rsid w:val="00C72F1B"/>
    <w:rsid w:val="00C732BF"/>
    <w:rsid w:val="00C73E30"/>
    <w:rsid w:val="00C74251"/>
    <w:rsid w:val="00C742B7"/>
    <w:rsid w:val="00C743DC"/>
    <w:rsid w:val="00C74417"/>
    <w:rsid w:val="00C7495A"/>
    <w:rsid w:val="00C749FE"/>
    <w:rsid w:val="00C74D69"/>
    <w:rsid w:val="00C7521B"/>
    <w:rsid w:val="00C75BAA"/>
    <w:rsid w:val="00C76438"/>
    <w:rsid w:val="00C769EA"/>
    <w:rsid w:val="00C76EF5"/>
    <w:rsid w:val="00C77244"/>
    <w:rsid w:val="00C77B04"/>
    <w:rsid w:val="00C77E61"/>
    <w:rsid w:val="00C8049E"/>
    <w:rsid w:val="00C805C8"/>
    <w:rsid w:val="00C80932"/>
    <w:rsid w:val="00C8095A"/>
    <w:rsid w:val="00C80F60"/>
    <w:rsid w:val="00C81365"/>
    <w:rsid w:val="00C81A46"/>
    <w:rsid w:val="00C82036"/>
    <w:rsid w:val="00C82153"/>
    <w:rsid w:val="00C82972"/>
    <w:rsid w:val="00C834D4"/>
    <w:rsid w:val="00C83C71"/>
    <w:rsid w:val="00C83CD0"/>
    <w:rsid w:val="00C8438F"/>
    <w:rsid w:val="00C84446"/>
    <w:rsid w:val="00C852F2"/>
    <w:rsid w:val="00C858B0"/>
    <w:rsid w:val="00C858BD"/>
    <w:rsid w:val="00C860A6"/>
    <w:rsid w:val="00C86D58"/>
    <w:rsid w:val="00C8728A"/>
    <w:rsid w:val="00C87D0A"/>
    <w:rsid w:val="00C87DF3"/>
    <w:rsid w:val="00C90C66"/>
    <w:rsid w:val="00C91240"/>
    <w:rsid w:val="00C9131C"/>
    <w:rsid w:val="00C91714"/>
    <w:rsid w:val="00C91BFA"/>
    <w:rsid w:val="00C92E96"/>
    <w:rsid w:val="00C93122"/>
    <w:rsid w:val="00C9320D"/>
    <w:rsid w:val="00C93E1A"/>
    <w:rsid w:val="00C93EC8"/>
    <w:rsid w:val="00C9421C"/>
    <w:rsid w:val="00C943D3"/>
    <w:rsid w:val="00C94744"/>
    <w:rsid w:val="00C94D49"/>
    <w:rsid w:val="00C94E09"/>
    <w:rsid w:val="00C95244"/>
    <w:rsid w:val="00C9538E"/>
    <w:rsid w:val="00C95874"/>
    <w:rsid w:val="00C95875"/>
    <w:rsid w:val="00C95F32"/>
    <w:rsid w:val="00C95FF7"/>
    <w:rsid w:val="00C96FA1"/>
    <w:rsid w:val="00C97893"/>
    <w:rsid w:val="00CA01CB"/>
    <w:rsid w:val="00CA0365"/>
    <w:rsid w:val="00CA0935"/>
    <w:rsid w:val="00CA0CB0"/>
    <w:rsid w:val="00CA1161"/>
    <w:rsid w:val="00CA1B6F"/>
    <w:rsid w:val="00CA267C"/>
    <w:rsid w:val="00CA27A4"/>
    <w:rsid w:val="00CA2970"/>
    <w:rsid w:val="00CA2B2C"/>
    <w:rsid w:val="00CA2F6E"/>
    <w:rsid w:val="00CA3128"/>
    <w:rsid w:val="00CA3247"/>
    <w:rsid w:val="00CA37CC"/>
    <w:rsid w:val="00CA4802"/>
    <w:rsid w:val="00CA481B"/>
    <w:rsid w:val="00CA4A4B"/>
    <w:rsid w:val="00CA4C4D"/>
    <w:rsid w:val="00CA4D2A"/>
    <w:rsid w:val="00CA4D64"/>
    <w:rsid w:val="00CA57BC"/>
    <w:rsid w:val="00CA5961"/>
    <w:rsid w:val="00CA6614"/>
    <w:rsid w:val="00CA6D04"/>
    <w:rsid w:val="00CA7338"/>
    <w:rsid w:val="00CA747D"/>
    <w:rsid w:val="00CB01A0"/>
    <w:rsid w:val="00CB02F9"/>
    <w:rsid w:val="00CB0850"/>
    <w:rsid w:val="00CB09FF"/>
    <w:rsid w:val="00CB0EA2"/>
    <w:rsid w:val="00CB1266"/>
    <w:rsid w:val="00CB1735"/>
    <w:rsid w:val="00CB1829"/>
    <w:rsid w:val="00CB1990"/>
    <w:rsid w:val="00CB2A9B"/>
    <w:rsid w:val="00CB2E36"/>
    <w:rsid w:val="00CB2FF9"/>
    <w:rsid w:val="00CB33C3"/>
    <w:rsid w:val="00CB38EC"/>
    <w:rsid w:val="00CB3A62"/>
    <w:rsid w:val="00CB3BDF"/>
    <w:rsid w:val="00CB3C3C"/>
    <w:rsid w:val="00CB4304"/>
    <w:rsid w:val="00CB4720"/>
    <w:rsid w:val="00CB56D4"/>
    <w:rsid w:val="00CB5ACE"/>
    <w:rsid w:val="00CB6136"/>
    <w:rsid w:val="00CB6233"/>
    <w:rsid w:val="00CB6387"/>
    <w:rsid w:val="00CB660A"/>
    <w:rsid w:val="00CB66E6"/>
    <w:rsid w:val="00CB694A"/>
    <w:rsid w:val="00CB6C80"/>
    <w:rsid w:val="00CB6D1B"/>
    <w:rsid w:val="00CB6F1B"/>
    <w:rsid w:val="00CB74AE"/>
    <w:rsid w:val="00CB7C8B"/>
    <w:rsid w:val="00CB7D96"/>
    <w:rsid w:val="00CC094B"/>
    <w:rsid w:val="00CC1908"/>
    <w:rsid w:val="00CC19F1"/>
    <w:rsid w:val="00CC1EF0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A2E"/>
    <w:rsid w:val="00CC4B01"/>
    <w:rsid w:val="00CC4CF6"/>
    <w:rsid w:val="00CC5015"/>
    <w:rsid w:val="00CC54C6"/>
    <w:rsid w:val="00CC5771"/>
    <w:rsid w:val="00CC63A8"/>
    <w:rsid w:val="00CC67D1"/>
    <w:rsid w:val="00CC684A"/>
    <w:rsid w:val="00CC6C2E"/>
    <w:rsid w:val="00CC6CA0"/>
    <w:rsid w:val="00CC75FF"/>
    <w:rsid w:val="00CC7D94"/>
    <w:rsid w:val="00CD011E"/>
    <w:rsid w:val="00CD0E38"/>
    <w:rsid w:val="00CD1161"/>
    <w:rsid w:val="00CD155D"/>
    <w:rsid w:val="00CD17FE"/>
    <w:rsid w:val="00CD189D"/>
    <w:rsid w:val="00CD20F6"/>
    <w:rsid w:val="00CD262B"/>
    <w:rsid w:val="00CD2D40"/>
    <w:rsid w:val="00CD35E6"/>
    <w:rsid w:val="00CD3639"/>
    <w:rsid w:val="00CD382E"/>
    <w:rsid w:val="00CD3E65"/>
    <w:rsid w:val="00CD449E"/>
    <w:rsid w:val="00CD452F"/>
    <w:rsid w:val="00CD459A"/>
    <w:rsid w:val="00CD4BD3"/>
    <w:rsid w:val="00CD4C3B"/>
    <w:rsid w:val="00CD52E4"/>
    <w:rsid w:val="00CD5961"/>
    <w:rsid w:val="00CD5D32"/>
    <w:rsid w:val="00CD6BE7"/>
    <w:rsid w:val="00CD6F1C"/>
    <w:rsid w:val="00CD6FAB"/>
    <w:rsid w:val="00CD72F9"/>
    <w:rsid w:val="00CD7B66"/>
    <w:rsid w:val="00CD7CFF"/>
    <w:rsid w:val="00CD7D64"/>
    <w:rsid w:val="00CD7FFC"/>
    <w:rsid w:val="00CE0602"/>
    <w:rsid w:val="00CE1EB7"/>
    <w:rsid w:val="00CE36C0"/>
    <w:rsid w:val="00CE36D6"/>
    <w:rsid w:val="00CE373D"/>
    <w:rsid w:val="00CE38C9"/>
    <w:rsid w:val="00CE3901"/>
    <w:rsid w:val="00CE3927"/>
    <w:rsid w:val="00CE3BA2"/>
    <w:rsid w:val="00CE45BE"/>
    <w:rsid w:val="00CE47BC"/>
    <w:rsid w:val="00CE4C4E"/>
    <w:rsid w:val="00CE4FAE"/>
    <w:rsid w:val="00CE4FE8"/>
    <w:rsid w:val="00CE55BF"/>
    <w:rsid w:val="00CE6335"/>
    <w:rsid w:val="00CE654C"/>
    <w:rsid w:val="00CE65D3"/>
    <w:rsid w:val="00CE7518"/>
    <w:rsid w:val="00CE77AA"/>
    <w:rsid w:val="00CF025E"/>
    <w:rsid w:val="00CF237C"/>
    <w:rsid w:val="00CF2437"/>
    <w:rsid w:val="00CF24CA"/>
    <w:rsid w:val="00CF257C"/>
    <w:rsid w:val="00CF27F8"/>
    <w:rsid w:val="00CF28A1"/>
    <w:rsid w:val="00CF4358"/>
    <w:rsid w:val="00CF4477"/>
    <w:rsid w:val="00CF4874"/>
    <w:rsid w:val="00CF4BF4"/>
    <w:rsid w:val="00CF4CE5"/>
    <w:rsid w:val="00CF5287"/>
    <w:rsid w:val="00CF52A6"/>
    <w:rsid w:val="00CF5727"/>
    <w:rsid w:val="00CF598B"/>
    <w:rsid w:val="00CF5C0D"/>
    <w:rsid w:val="00CF5D88"/>
    <w:rsid w:val="00CF6637"/>
    <w:rsid w:val="00CF6D34"/>
    <w:rsid w:val="00CF6D47"/>
    <w:rsid w:val="00CF6E04"/>
    <w:rsid w:val="00CF6E76"/>
    <w:rsid w:val="00CF704F"/>
    <w:rsid w:val="00CF7173"/>
    <w:rsid w:val="00CF7E72"/>
    <w:rsid w:val="00CF7E73"/>
    <w:rsid w:val="00D00267"/>
    <w:rsid w:val="00D0055A"/>
    <w:rsid w:val="00D009D8"/>
    <w:rsid w:val="00D00D1F"/>
    <w:rsid w:val="00D0127C"/>
    <w:rsid w:val="00D01296"/>
    <w:rsid w:val="00D0150D"/>
    <w:rsid w:val="00D01B7E"/>
    <w:rsid w:val="00D01FB2"/>
    <w:rsid w:val="00D02572"/>
    <w:rsid w:val="00D026B6"/>
    <w:rsid w:val="00D02E15"/>
    <w:rsid w:val="00D02E9D"/>
    <w:rsid w:val="00D03250"/>
    <w:rsid w:val="00D04260"/>
    <w:rsid w:val="00D04434"/>
    <w:rsid w:val="00D05561"/>
    <w:rsid w:val="00D055BC"/>
    <w:rsid w:val="00D057C7"/>
    <w:rsid w:val="00D067D4"/>
    <w:rsid w:val="00D071EF"/>
    <w:rsid w:val="00D0755A"/>
    <w:rsid w:val="00D078C5"/>
    <w:rsid w:val="00D1022A"/>
    <w:rsid w:val="00D10272"/>
    <w:rsid w:val="00D10AC1"/>
    <w:rsid w:val="00D10B0C"/>
    <w:rsid w:val="00D11630"/>
    <w:rsid w:val="00D11C8D"/>
    <w:rsid w:val="00D125E0"/>
    <w:rsid w:val="00D12ABB"/>
    <w:rsid w:val="00D12DE2"/>
    <w:rsid w:val="00D12ED2"/>
    <w:rsid w:val="00D13259"/>
    <w:rsid w:val="00D13A92"/>
    <w:rsid w:val="00D1443F"/>
    <w:rsid w:val="00D144D5"/>
    <w:rsid w:val="00D1451D"/>
    <w:rsid w:val="00D14604"/>
    <w:rsid w:val="00D146C6"/>
    <w:rsid w:val="00D14EC6"/>
    <w:rsid w:val="00D15900"/>
    <w:rsid w:val="00D15C0F"/>
    <w:rsid w:val="00D16283"/>
    <w:rsid w:val="00D165A9"/>
    <w:rsid w:val="00D1685A"/>
    <w:rsid w:val="00D169E2"/>
    <w:rsid w:val="00D176CE"/>
    <w:rsid w:val="00D17AEE"/>
    <w:rsid w:val="00D200D2"/>
    <w:rsid w:val="00D20BD5"/>
    <w:rsid w:val="00D20F51"/>
    <w:rsid w:val="00D2109A"/>
    <w:rsid w:val="00D2165C"/>
    <w:rsid w:val="00D219F1"/>
    <w:rsid w:val="00D21C1D"/>
    <w:rsid w:val="00D2274D"/>
    <w:rsid w:val="00D22B1A"/>
    <w:rsid w:val="00D22ED1"/>
    <w:rsid w:val="00D22FAB"/>
    <w:rsid w:val="00D2305C"/>
    <w:rsid w:val="00D232AA"/>
    <w:rsid w:val="00D23317"/>
    <w:rsid w:val="00D2353E"/>
    <w:rsid w:val="00D23C60"/>
    <w:rsid w:val="00D23E01"/>
    <w:rsid w:val="00D23FE1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60DB"/>
    <w:rsid w:val="00D26D0F"/>
    <w:rsid w:val="00D272DB"/>
    <w:rsid w:val="00D276AE"/>
    <w:rsid w:val="00D27908"/>
    <w:rsid w:val="00D27DDF"/>
    <w:rsid w:val="00D30279"/>
    <w:rsid w:val="00D302D9"/>
    <w:rsid w:val="00D30314"/>
    <w:rsid w:val="00D30DEB"/>
    <w:rsid w:val="00D311D3"/>
    <w:rsid w:val="00D31359"/>
    <w:rsid w:val="00D31680"/>
    <w:rsid w:val="00D31BF0"/>
    <w:rsid w:val="00D3201F"/>
    <w:rsid w:val="00D320EA"/>
    <w:rsid w:val="00D321D2"/>
    <w:rsid w:val="00D32371"/>
    <w:rsid w:val="00D326D9"/>
    <w:rsid w:val="00D32AF8"/>
    <w:rsid w:val="00D32C48"/>
    <w:rsid w:val="00D32CBB"/>
    <w:rsid w:val="00D32DD6"/>
    <w:rsid w:val="00D32F44"/>
    <w:rsid w:val="00D336AE"/>
    <w:rsid w:val="00D338E5"/>
    <w:rsid w:val="00D339B0"/>
    <w:rsid w:val="00D33EA8"/>
    <w:rsid w:val="00D33F09"/>
    <w:rsid w:val="00D345BD"/>
    <w:rsid w:val="00D34CC5"/>
    <w:rsid w:val="00D34E37"/>
    <w:rsid w:val="00D34E69"/>
    <w:rsid w:val="00D34EAD"/>
    <w:rsid w:val="00D35636"/>
    <w:rsid w:val="00D35679"/>
    <w:rsid w:val="00D35883"/>
    <w:rsid w:val="00D35FEC"/>
    <w:rsid w:val="00D360C4"/>
    <w:rsid w:val="00D37681"/>
    <w:rsid w:val="00D376DD"/>
    <w:rsid w:val="00D3781F"/>
    <w:rsid w:val="00D37874"/>
    <w:rsid w:val="00D37C39"/>
    <w:rsid w:val="00D4000D"/>
    <w:rsid w:val="00D40116"/>
    <w:rsid w:val="00D40B3C"/>
    <w:rsid w:val="00D40C60"/>
    <w:rsid w:val="00D40EE7"/>
    <w:rsid w:val="00D41086"/>
    <w:rsid w:val="00D41FF8"/>
    <w:rsid w:val="00D42185"/>
    <w:rsid w:val="00D4259E"/>
    <w:rsid w:val="00D436A7"/>
    <w:rsid w:val="00D43A1F"/>
    <w:rsid w:val="00D44730"/>
    <w:rsid w:val="00D44A20"/>
    <w:rsid w:val="00D44C87"/>
    <w:rsid w:val="00D44FE4"/>
    <w:rsid w:val="00D4507D"/>
    <w:rsid w:val="00D45539"/>
    <w:rsid w:val="00D45726"/>
    <w:rsid w:val="00D460AB"/>
    <w:rsid w:val="00D46AE1"/>
    <w:rsid w:val="00D46DC6"/>
    <w:rsid w:val="00D46ECF"/>
    <w:rsid w:val="00D47487"/>
    <w:rsid w:val="00D47E15"/>
    <w:rsid w:val="00D500EF"/>
    <w:rsid w:val="00D505D8"/>
    <w:rsid w:val="00D50633"/>
    <w:rsid w:val="00D5064E"/>
    <w:rsid w:val="00D50673"/>
    <w:rsid w:val="00D508A3"/>
    <w:rsid w:val="00D50CE0"/>
    <w:rsid w:val="00D50E9C"/>
    <w:rsid w:val="00D51263"/>
    <w:rsid w:val="00D5154F"/>
    <w:rsid w:val="00D515F1"/>
    <w:rsid w:val="00D52195"/>
    <w:rsid w:val="00D52542"/>
    <w:rsid w:val="00D52580"/>
    <w:rsid w:val="00D52A63"/>
    <w:rsid w:val="00D5317C"/>
    <w:rsid w:val="00D5374A"/>
    <w:rsid w:val="00D53D57"/>
    <w:rsid w:val="00D54B98"/>
    <w:rsid w:val="00D5505C"/>
    <w:rsid w:val="00D551B3"/>
    <w:rsid w:val="00D56254"/>
    <w:rsid w:val="00D5703F"/>
    <w:rsid w:val="00D573D4"/>
    <w:rsid w:val="00D57F1E"/>
    <w:rsid w:val="00D60EEE"/>
    <w:rsid w:val="00D61D80"/>
    <w:rsid w:val="00D622C7"/>
    <w:rsid w:val="00D622D0"/>
    <w:rsid w:val="00D629C8"/>
    <w:rsid w:val="00D63B0A"/>
    <w:rsid w:val="00D63C2B"/>
    <w:rsid w:val="00D64074"/>
    <w:rsid w:val="00D640C8"/>
    <w:rsid w:val="00D649B0"/>
    <w:rsid w:val="00D64FD3"/>
    <w:rsid w:val="00D654AF"/>
    <w:rsid w:val="00D656F6"/>
    <w:rsid w:val="00D659F1"/>
    <w:rsid w:val="00D6604C"/>
    <w:rsid w:val="00D662BF"/>
    <w:rsid w:val="00D663A7"/>
    <w:rsid w:val="00D66BD8"/>
    <w:rsid w:val="00D674D6"/>
    <w:rsid w:val="00D67804"/>
    <w:rsid w:val="00D67B2C"/>
    <w:rsid w:val="00D67CAC"/>
    <w:rsid w:val="00D70584"/>
    <w:rsid w:val="00D70725"/>
    <w:rsid w:val="00D70ACD"/>
    <w:rsid w:val="00D70E78"/>
    <w:rsid w:val="00D71011"/>
    <w:rsid w:val="00D714BB"/>
    <w:rsid w:val="00D71F6C"/>
    <w:rsid w:val="00D72215"/>
    <w:rsid w:val="00D72AC1"/>
    <w:rsid w:val="00D73543"/>
    <w:rsid w:val="00D73903"/>
    <w:rsid w:val="00D73BDB"/>
    <w:rsid w:val="00D7466B"/>
    <w:rsid w:val="00D74D1A"/>
    <w:rsid w:val="00D74E42"/>
    <w:rsid w:val="00D7591C"/>
    <w:rsid w:val="00D75AAD"/>
    <w:rsid w:val="00D75AB9"/>
    <w:rsid w:val="00D75AE7"/>
    <w:rsid w:val="00D7607C"/>
    <w:rsid w:val="00D76653"/>
    <w:rsid w:val="00D76746"/>
    <w:rsid w:val="00D7681F"/>
    <w:rsid w:val="00D76D5C"/>
    <w:rsid w:val="00D76E33"/>
    <w:rsid w:val="00D771B1"/>
    <w:rsid w:val="00D773B5"/>
    <w:rsid w:val="00D7762B"/>
    <w:rsid w:val="00D77BF5"/>
    <w:rsid w:val="00D800D5"/>
    <w:rsid w:val="00D809DE"/>
    <w:rsid w:val="00D80E64"/>
    <w:rsid w:val="00D819F9"/>
    <w:rsid w:val="00D81BAA"/>
    <w:rsid w:val="00D81DE1"/>
    <w:rsid w:val="00D820A3"/>
    <w:rsid w:val="00D82331"/>
    <w:rsid w:val="00D824AB"/>
    <w:rsid w:val="00D82632"/>
    <w:rsid w:val="00D82874"/>
    <w:rsid w:val="00D82B21"/>
    <w:rsid w:val="00D830ED"/>
    <w:rsid w:val="00D834C4"/>
    <w:rsid w:val="00D83631"/>
    <w:rsid w:val="00D83CF4"/>
    <w:rsid w:val="00D83EC3"/>
    <w:rsid w:val="00D846F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C7F"/>
    <w:rsid w:val="00D875DE"/>
    <w:rsid w:val="00D87AB3"/>
    <w:rsid w:val="00D901F0"/>
    <w:rsid w:val="00D903F1"/>
    <w:rsid w:val="00D905BA"/>
    <w:rsid w:val="00D908F3"/>
    <w:rsid w:val="00D90922"/>
    <w:rsid w:val="00D912EA"/>
    <w:rsid w:val="00D917DB"/>
    <w:rsid w:val="00D91C11"/>
    <w:rsid w:val="00D91CDD"/>
    <w:rsid w:val="00D91DFA"/>
    <w:rsid w:val="00D91F7A"/>
    <w:rsid w:val="00D9263F"/>
    <w:rsid w:val="00D92758"/>
    <w:rsid w:val="00D93440"/>
    <w:rsid w:val="00D93CF2"/>
    <w:rsid w:val="00D94BBA"/>
    <w:rsid w:val="00D94BE4"/>
    <w:rsid w:val="00D94EB5"/>
    <w:rsid w:val="00D95602"/>
    <w:rsid w:val="00D959C9"/>
    <w:rsid w:val="00D95DFC"/>
    <w:rsid w:val="00D95E9D"/>
    <w:rsid w:val="00D96363"/>
    <w:rsid w:val="00D96EC7"/>
    <w:rsid w:val="00D97105"/>
    <w:rsid w:val="00D9764E"/>
    <w:rsid w:val="00DA0229"/>
    <w:rsid w:val="00DA0609"/>
    <w:rsid w:val="00DA064B"/>
    <w:rsid w:val="00DA0BF4"/>
    <w:rsid w:val="00DA1029"/>
    <w:rsid w:val="00DA1D89"/>
    <w:rsid w:val="00DA1E0A"/>
    <w:rsid w:val="00DA26A7"/>
    <w:rsid w:val="00DA2767"/>
    <w:rsid w:val="00DA27C4"/>
    <w:rsid w:val="00DA2D29"/>
    <w:rsid w:val="00DA3588"/>
    <w:rsid w:val="00DA3C80"/>
    <w:rsid w:val="00DA4BD9"/>
    <w:rsid w:val="00DA523B"/>
    <w:rsid w:val="00DA5605"/>
    <w:rsid w:val="00DA5890"/>
    <w:rsid w:val="00DA5A25"/>
    <w:rsid w:val="00DA61B1"/>
    <w:rsid w:val="00DA65F3"/>
    <w:rsid w:val="00DA6648"/>
    <w:rsid w:val="00DA6D27"/>
    <w:rsid w:val="00DA6DF2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705"/>
    <w:rsid w:val="00DB2287"/>
    <w:rsid w:val="00DB22D9"/>
    <w:rsid w:val="00DB2BAD"/>
    <w:rsid w:val="00DB34DE"/>
    <w:rsid w:val="00DB3C6F"/>
    <w:rsid w:val="00DB3CD8"/>
    <w:rsid w:val="00DB3E6E"/>
    <w:rsid w:val="00DB3EEA"/>
    <w:rsid w:val="00DB48A4"/>
    <w:rsid w:val="00DB490A"/>
    <w:rsid w:val="00DB5497"/>
    <w:rsid w:val="00DB5F86"/>
    <w:rsid w:val="00DB6175"/>
    <w:rsid w:val="00DB64AE"/>
    <w:rsid w:val="00DB6ABE"/>
    <w:rsid w:val="00DB7158"/>
    <w:rsid w:val="00DB73C7"/>
    <w:rsid w:val="00DB77DB"/>
    <w:rsid w:val="00DB798A"/>
    <w:rsid w:val="00DB7F99"/>
    <w:rsid w:val="00DC0968"/>
    <w:rsid w:val="00DC0AF0"/>
    <w:rsid w:val="00DC0B88"/>
    <w:rsid w:val="00DC0E74"/>
    <w:rsid w:val="00DC0EE9"/>
    <w:rsid w:val="00DC1B23"/>
    <w:rsid w:val="00DC1BF5"/>
    <w:rsid w:val="00DC1E05"/>
    <w:rsid w:val="00DC1E8F"/>
    <w:rsid w:val="00DC1FE8"/>
    <w:rsid w:val="00DC24D4"/>
    <w:rsid w:val="00DC2C54"/>
    <w:rsid w:val="00DC302A"/>
    <w:rsid w:val="00DC3235"/>
    <w:rsid w:val="00DC3703"/>
    <w:rsid w:val="00DC378F"/>
    <w:rsid w:val="00DC3894"/>
    <w:rsid w:val="00DC3F46"/>
    <w:rsid w:val="00DC446B"/>
    <w:rsid w:val="00DC469B"/>
    <w:rsid w:val="00DC46C1"/>
    <w:rsid w:val="00DC4DEA"/>
    <w:rsid w:val="00DC60CA"/>
    <w:rsid w:val="00DC678E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BE4"/>
    <w:rsid w:val="00DD1C42"/>
    <w:rsid w:val="00DD1ED1"/>
    <w:rsid w:val="00DD22EA"/>
    <w:rsid w:val="00DD23CE"/>
    <w:rsid w:val="00DD267C"/>
    <w:rsid w:val="00DD284C"/>
    <w:rsid w:val="00DD295C"/>
    <w:rsid w:val="00DD2E71"/>
    <w:rsid w:val="00DD336F"/>
    <w:rsid w:val="00DD337C"/>
    <w:rsid w:val="00DD3438"/>
    <w:rsid w:val="00DD3821"/>
    <w:rsid w:val="00DD38A2"/>
    <w:rsid w:val="00DD3C51"/>
    <w:rsid w:val="00DD3D29"/>
    <w:rsid w:val="00DD41A9"/>
    <w:rsid w:val="00DD41B5"/>
    <w:rsid w:val="00DD4F45"/>
    <w:rsid w:val="00DD5BDE"/>
    <w:rsid w:val="00DD6985"/>
    <w:rsid w:val="00DD6E14"/>
    <w:rsid w:val="00DD6E77"/>
    <w:rsid w:val="00DD7500"/>
    <w:rsid w:val="00DE1303"/>
    <w:rsid w:val="00DE134F"/>
    <w:rsid w:val="00DE142E"/>
    <w:rsid w:val="00DE1504"/>
    <w:rsid w:val="00DE1816"/>
    <w:rsid w:val="00DE1A0C"/>
    <w:rsid w:val="00DE1A3B"/>
    <w:rsid w:val="00DE1B47"/>
    <w:rsid w:val="00DE1E6C"/>
    <w:rsid w:val="00DE2FB0"/>
    <w:rsid w:val="00DE313B"/>
    <w:rsid w:val="00DE325A"/>
    <w:rsid w:val="00DE3CE7"/>
    <w:rsid w:val="00DE46EE"/>
    <w:rsid w:val="00DE4CCB"/>
    <w:rsid w:val="00DE597F"/>
    <w:rsid w:val="00DE5F67"/>
    <w:rsid w:val="00DE695F"/>
    <w:rsid w:val="00DE6D1E"/>
    <w:rsid w:val="00DE719A"/>
    <w:rsid w:val="00DE7492"/>
    <w:rsid w:val="00DE7508"/>
    <w:rsid w:val="00DE76D9"/>
    <w:rsid w:val="00DE7712"/>
    <w:rsid w:val="00DE7776"/>
    <w:rsid w:val="00DE7CF9"/>
    <w:rsid w:val="00DF006D"/>
    <w:rsid w:val="00DF00DB"/>
    <w:rsid w:val="00DF03ED"/>
    <w:rsid w:val="00DF0675"/>
    <w:rsid w:val="00DF0B4D"/>
    <w:rsid w:val="00DF0D1C"/>
    <w:rsid w:val="00DF13ED"/>
    <w:rsid w:val="00DF1CB3"/>
    <w:rsid w:val="00DF1D88"/>
    <w:rsid w:val="00DF2936"/>
    <w:rsid w:val="00DF36CF"/>
    <w:rsid w:val="00DF43D5"/>
    <w:rsid w:val="00DF4AED"/>
    <w:rsid w:val="00DF4D7B"/>
    <w:rsid w:val="00DF50C7"/>
    <w:rsid w:val="00DF540D"/>
    <w:rsid w:val="00DF5A16"/>
    <w:rsid w:val="00DF5E12"/>
    <w:rsid w:val="00DF5F5E"/>
    <w:rsid w:val="00DF6303"/>
    <w:rsid w:val="00DF6EA9"/>
    <w:rsid w:val="00DF6F17"/>
    <w:rsid w:val="00DF6F98"/>
    <w:rsid w:val="00DF700E"/>
    <w:rsid w:val="00DF7058"/>
    <w:rsid w:val="00DF71F5"/>
    <w:rsid w:val="00DF7259"/>
    <w:rsid w:val="00DF7D98"/>
    <w:rsid w:val="00E009D4"/>
    <w:rsid w:val="00E00EB3"/>
    <w:rsid w:val="00E0122F"/>
    <w:rsid w:val="00E012BE"/>
    <w:rsid w:val="00E016D4"/>
    <w:rsid w:val="00E01C86"/>
    <w:rsid w:val="00E021AF"/>
    <w:rsid w:val="00E0223A"/>
    <w:rsid w:val="00E02551"/>
    <w:rsid w:val="00E02576"/>
    <w:rsid w:val="00E02B9D"/>
    <w:rsid w:val="00E02C65"/>
    <w:rsid w:val="00E02E1C"/>
    <w:rsid w:val="00E0335F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D1A"/>
    <w:rsid w:val="00E05DB6"/>
    <w:rsid w:val="00E06FCD"/>
    <w:rsid w:val="00E07017"/>
    <w:rsid w:val="00E07521"/>
    <w:rsid w:val="00E075EF"/>
    <w:rsid w:val="00E076AF"/>
    <w:rsid w:val="00E10588"/>
    <w:rsid w:val="00E1080E"/>
    <w:rsid w:val="00E10C6E"/>
    <w:rsid w:val="00E1141B"/>
    <w:rsid w:val="00E12D7F"/>
    <w:rsid w:val="00E13069"/>
    <w:rsid w:val="00E139A0"/>
    <w:rsid w:val="00E13D3B"/>
    <w:rsid w:val="00E14BAE"/>
    <w:rsid w:val="00E14FBE"/>
    <w:rsid w:val="00E1501E"/>
    <w:rsid w:val="00E15144"/>
    <w:rsid w:val="00E153BE"/>
    <w:rsid w:val="00E15C1C"/>
    <w:rsid w:val="00E15C74"/>
    <w:rsid w:val="00E15CD6"/>
    <w:rsid w:val="00E1603D"/>
    <w:rsid w:val="00E16469"/>
    <w:rsid w:val="00E17624"/>
    <w:rsid w:val="00E17A30"/>
    <w:rsid w:val="00E20320"/>
    <w:rsid w:val="00E209C6"/>
    <w:rsid w:val="00E20A63"/>
    <w:rsid w:val="00E20DB3"/>
    <w:rsid w:val="00E210DE"/>
    <w:rsid w:val="00E21B19"/>
    <w:rsid w:val="00E21B59"/>
    <w:rsid w:val="00E21E2C"/>
    <w:rsid w:val="00E22091"/>
    <w:rsid w:val="00E233F4"/>
    <w:rsid w:val="00E236F0"/>
    <w:rsid w:val="00E23735"/>
    <w:rsid w:val="00E23B57"/>
    <w:rsid w:val="00E247F2"/>
    <w:rsid w:val="00E25121"/>
    <w:rsid w:val="00E253CA"/>
    <w:rsid w:val="00E257F7"/>
    <w:rsid w:val="00E25EBD"/>
    <w:rsid w:val="00E26493"/>
    <w:rsid w:val="00E267B4"/>
    <w:rsid w:val="00E268CE"/>
    <w:rsid w:val="00E27312"/>
    <w:rsid w:val="00E275D2"/>
    <w:rsid w:val="00E27B34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CC0"/>
    <w:rsid w:val="00E333D1"/>
    <w:rsid w:val="00E33CA5"/>
    <w:rsid w:val="00E3417C"/>
    <w:rsid w:val="00E34541"/>
    <w:rsid w:val="00E34938"/>
    <w:rsid w:val="00E34A6C"/>
    <w:rsid w:val="00E34BE3"/>
    <w:rsid w:val="00E34FC5"/>
    <w:rsid w:val="00E3525B"/>
    <w:rsid w:val="00E36316"/>
    <w:rsid w:val="00E3687F"/>
    <w:rsid w:val="00E36B18"/>
    <w:rsid w:val="00E37751"/>
    <w:rsid w:val="00E379B5"/>
    <w:rsid w:val="00E40957"/>
    <w:rsid w:val="00E40B03"/>
    <w:rsid w:val="00E41118"/>
    <w:rsid w:val="00E416BB"/>
    <w:rsid w:val="00E41976"/>
    <w:rsid w:val="00E4206A"/>
    <w:rsid w:val="00E423C4"/>
    <w:rsid w:val="00E427D0"/>
    <w:rsid w:val="00E432E9"/>
    <w:rsid w:val="00E43454"/>
    <w:rsid w:val="00E434F7"/>
    <w:rsid w:val="00E43E79"/>
    <w:rsid w:val="00E448EB"/>
    <w:rsid w:val="00E44B50"/>
    <w:rsid w:val="00E45037"/>
    <w:rsid w:val="00E45EE9"/>
    <w:rsid w:val="00E46145"/>
    <w:rsid w:val="00E46CE6"/>
    <w:rsid w:val="00E47017"/>
    <w:rsid w:val="00E47839"/>
    <w:rsid w:val="00E479DC"/>
    <w:rsid w:val="00E50770"/>
    <w:rsid w:val="00E50BF1"/>
    <w:rsid w:val="00E50C38"/>
    <w:rsid w:val="00E50D77"/>
    <w:rsid w:val="00E50F70"/>
    <w:rsid w:val="00E5205F"/>
    <w:rsid w:val="00E52097"/>
    <w:rsid w:val="00E527DA"/>
    <w:rsid w:val="00E52B0B"/>
    <w:rsid w:val="00E53089"/>
    <w:rsid w:val="00E53BA0"/>
    <w:rsid w:val="00E540A2"/>
    <w:rsid w:val="00E543DA"/>
    <w:rsid w:val="00E5494E"/>
    <w:rsid w:val="00E54F23"/>
    <w:rsid w:val="00E55849"/>
    <w:rsid w:val="00E558B4"/>
    <w:rsid w:val="00E5697D"/>
    <w:rsid w:val="00E56A90"/>
    <w:rsid w:val="00E56DEB"/>
    <w:rsid w:val="00E57067"/>
    <w:rsid w:val="00E57E92"/>
    <w:rsid w:val="00E57F78"/>
    <w:rsid w:val="00E60321"/>
    <w:rsid w:val="00E60AC7"/>
    <w:rsid w:val="00E620BB"/>
    <w:rsid w:val="00E62562"/>
    <w:rsid w:val="00E6334F"/>
    <w:rsid w:val="00E639D8"/>
    <w:rsid w:val="00E63A06"/>
    <w:rsid w:val="00E63DB1"/>
    <w:rsid w:val="00E63EBB"/>
    <w:rsid w:val="00E64438"/>
    <w:rsid w:val="00E64606"/>
    <w:rsid w:val="00E647B3"/>
    <w:rsid w:val="00E65313"/>
    <w:rsid w:val="00E6590D"/>
    <w:rsid w:val="00E65F5D"/>
    <w:rsid w:val="00E66298"/>
    <w:rsid w:val="00E66382"/>
    <w:rsid w:val="00E66506"/>
    <w:rsid w:val="00E66A52"/>
    <w:rsid w:val="00E66B8B"/>
    <w:rsid w:val="00E672B3"/>
    <w:rsid w:val="00E672CA"/>
    <w:rsid w:val="00E67AB4"/>
    <w:rsid w:val="00E67CCA"/>
    <w:rsid w:val="00E70362"/>
    <w:rsid w:val="00E70623"/>
    <w:rsid w:val="00E7085A"/>
    <w:rsid w:val="00E70BA2"/>
    <w:rsid w:val="00E7100C"/>
    <w:rsid w:val="00E72262"/>
    <w:rsid w:val="00E723DC"/>
    <w:rsid w:val="00E72433"/>
    <w:rsid w:val="00E728B4"/>
    <w:rsid w:val="00E72FBC"/>
    <w:rsid w:val="00E734EC"/>
    <w:rsid w:val="00E736CF"/>
    <w:rsid w:val="00E73850"/>
    <w:rsid w:val="00E73C1A"/>
    <w:rsid w:val="00E73D13"/>
    <w:rsid w:val="00E73E48"/>
    <w:rsid w:val="00E743D5"/>
    <w:rsid w:val="00E74665"/>
    <w:rsid w:val="00E74A8D"/>
    <w:rsid w:val="00E74C33"/>
    <w:rsid w:val="00E7530A"/>
    <w:rsid w:val="00E75735"/>
    <w:rsid w:val="00E75B31"/>
    <w:rsid w:val="00E760A5"/>
    <w:rsid w:val="00E7611B"/>
    <w:rsid w:val="00E76390"/>
    <w:rsid w:val="00E76C6D"/>
    <w:rsid w:val="00E7709F"/>
    <w:rsid w:val="00E7721B"/>
    <w:rsid w:val="00E77BD1"/>
    <w:rsid w:val="00E77C42"/>
    <w:rsid w:val="00E80040"/>
    <w:rsid w:val="00E80151"/>
    <w:rsid w:val="00E805DF"/>
    <w:rsid w:val="00E80858"/>
    <w:rsid w:val="00E8087F"/>
    <w:rsid w:val="00E80D4F"/>
    <w:rsid w:val="00E813AF"/>
    <w:rsid w:val="00E81802"/>
    <w:rsid w:val="00E818BD"/>
    <w:rsid w:val="00E81C1A"/>
    <w:rsid w:val="00E81D60"/>
    <w:rsid w:val="00E82C2D"/>
    <w:rsid w:val="00E838F1"/>
    <w:rsid w:val="00E83A40"/>
    <w:rsid w:val="00E83E63"/>
    <w:rsid w:val="00E842A9"/>
    <w:rsid w:val="00E84519"/>
    <w:rsid w:val="00E847EB"/>
    <w:rsid w:val="00E84E1F"/>
    <w:rsid w:val="00E85A4F"/>
    <w:rsid w:val="00E85A92"/>
    <w:rsid w:val="00E85E6F"/>
    <w:rsid w:val="00E85F51"/>
    <w:rsid w:val="00E86039"/>
    <w:rsid w:val="00E8670B"/>
    <w:rsid w:val="00E86831"/>
    <w:rsid w:val="00E86E3E"/>
    <w:rsid w:val="00E87315"/>
    <w:rsid w:val="00E87CB6"/>
    <w:rsid w:val="00E90717"/>
    <w:rsid w:val="00E90814"/>
    <w:rsid w:val="00E90C92"/>
    <w:rsid w:val="00E910DF"/>
    <w:rsid w:val="00E91449"/>
    <w:rsid w:val="00E919EC"/>
    <w:rsid w:val="00E91D77"/>
    <w:rsid w:val="00E92566"/>
    <w:rsid w:val="00E92C6B"/>
    <w:rsid w:val="00E93B36"/>
    <w:rsid w:val="00E93F23"/>
    <w:rsid w:val="00E940B3"/>
    <w:rsid w:val="00E94FC2"/>
    <w:rsid w:val="00E96D00"/>
    <w:rsid w:val="00E96D8C"/>
    <w:rsid w:val="00E96FF6"/>
    <w:rsid w:val="00E974F9"/>
    <w:rsid w:val="00E975A3"/>
    <w:rsid w:val="00E97CEF"/>
    <w:rsid w:val="00E97D1A"/>
    <w:rsid w:val="00EA02AF"/>
    <w:rsid w:val="00EA05BA"/>
    <w:rsid w:val="00EA1496"/>
    <w:rsid w:val="00EA171A"/>
    <w:rsid w:val="00EA1748"/>
    <w:rsid w:val="00EA187C"/>
    <w:rsid w:val="00EA1F8F"/>
    <w:rsid w:val="00EA22B9"/>
    <w:rsid w:val="00EA2ACE"/>
    <w:rsid w:val="00EA35D9"/>
    <w:rsid w:val="00EA374C"/>
    <w:rsid w:val="00EA390F"/>
    <w:rsid w:val="00EA3965"/>
    <w:rsid w:val="00EA3CC8"/>
    <w:rsid w:val="00EA3F23"/>
    <w:rsid w:val="00EA41CA"/>
    <w:rsid w:val="00EA4215"/>
    <w:rsid w:val="00EA438E"/>
    <w:rsid w:val="00EA44BF"/>
    <w:rsid w:val="00EA45C9"/>
    <w:rsid w:val="00EA46B1"/>
    <w:rsid w:val="00EA4838"/>
    <w:rsid w:val="00EA4F50"/>
    <w:rsid w:val="00EA5170"/>
    <w:rsid w:val="00EA5725"/>
    <w:rsid w:val="00EA5F64"/>
    <w:rsid w:val="00EA601D"/>
    <w:rsid w:val="00EA6179"/>
    <w:rsid w:val="00EA6749"/>
    <w:rsid w:val="00EA6768"/>
    <w:rsid w:val="00EA685F"/>
    <w:rsid w:val="00EA6B38"/>
    <w:rsid w:val="00EA6BD8"/>
    <w:rsid w:val="00EA7776"/>
    <w:rsid w:val="00EA77F5"/>
    <w:rsid w:val="00EA78D7"/>
    <w:rsid w:val="00EA7CF5"/>
    <w:rsid w:val="00EA7E5A"/>
    <w:rsid w:val="00EB08FC"/>
    <w:rsid w:val="00EB0C69"/>
    <w:rsid w:val="00EB1AE1"/>
    <w:rsid w:val="00EB1EC3"/>
    <w:rsid w:val="00EB213A"/>
    <w:rsid w:val="00EB255A"/>
    <w:rsid w:val="00EB27F8"/>
    <w:rsid w:val="00EB2E0E"/>
    <w:rsid w:val="00EB34E7"/>
    <w:rsid w:val="00EB34FB"/>
    <w:rsid w:val="00EB3A71"/>
    <w:rsid w:val="00EB42C8"/>
    <w:rsid w:val="00EB44A5"/>
    <w:rsid w:val="00EB5283"/>
    <w:rsid w:val="00EB5434"/>
    <w:rsid w:val="00EB5D3A"/>
    <w:rsid w:val="00EB68A4"/>
    <w:rsid w:val="00EB709F"/>
    <w:rsid w:val="00EB728C"/>
    <w:rsid w:val="00EB75FB"/>
    <w:rsid w:val="00EC0968"/>
    <w:rsid w:val="00EC0B3F"/>
    <w:rsid w:val="00EC0C95"/>
    <w:rsid w:val="00EC0CFB"/>
    <w:rsid w:val="00EC0E60"/>
    <w:rsid w:val="00EC0E82"/>
    <w:rsid w:val="00EC117F"/>
    <w:rsid w:val="00EC129A"/>
    <w:rsid w:val="00EC1440"/>
    <w:rsid w:val="00EC14C1"/>
    <w:rsid w:val="00EC1F1F"/>
    <w:rsid w:val="00EC2A8D"/>
    <w:rsid w:val="00EC2BCE"/>
    <w:rsid w:val="00EC2D24"/>
    <w:rsid w:val="00EC2EB0"/>
    <w:rsid w:val="00EC3B38"/>
    <w:rsid w:val="00EC42C4"/>
    <w:rsid w:val="00EC4669"/>
    <w:rsid w:val="00EC47BC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633F"/>
    <w:rsid w:val="00EC6596"/>
    <w:rsid w:val="00EC6CB7"/>
    <w:rsid w:val="00EC77F9"/>
    <w:rsid w:val="00EC7AC7"/>
    <w:rsid w:val="00EC7E59"/>
    <w:rsid w:val="00ED017B"/>
    <w:rsid w:val="00ED02C1"/>
    <w:rsid w:val="00ED05F5"/>
    <w:rsid w:val="00ED0F27"/>
    <w:rsid w:val="00ED12BB"/>
    <w:rsid w:val="00ED167D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37E2"/>
    <w:rsid w:val="00ED46F2"/>
    <w:rsid w:val="00ED4884"/>
    <w:rsid w:val="00ED550B"/>
    <w:rsid w:val="00ED5A3F"/>
    <w:rsid w:val="00ED5DEF"/>
    <w:rsid w:val="00ED6094"/>
    <w:rsid w:val="00ED6C0C"/>
    <w:rsid w:val="00ED75EE"/>
    <w:rsid w:val="00ED79BF"/>
    <w:rsid w:val="00ED7A40"/>
    <w:rsid w:val="00ED7B95"/>
    <w:rsid w:val="00ED7DF5"/>
    <w:rsid w:val="00ED7FAD"/>
    <w:rsid w:val="00EE0466"/>
    <w:rsid w:val="00EE06D9"/>
    <w:rsid w:val="00EE0F2A"/>
    <w:rsid w:val="00EE11B1"/>
    <w:rsid w:val="00EE1282"/>
    <w:rsid w:val="00EE132C"/>
    <w:rsid w:val="00EE14DB"/>
    <w:rsid w:val="00EE1645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6EB"/>
    <w:rsid w:val="00EE49E3"/>
    <w:rsid w:val="00EE4A22"/>
    <w:rsid w:val="00EE4CC0"/>
    <w:rsid w:val="00EE4F2B"/>
    <w:rsid w:val="00EE5343"/>
    <w:rsid w:val="00EE6279"/>
    <w:rsid w:val="00EE63C0"/>
    <w:rsid w:val="00EE6C25"/>
    <w:rsid w:val="00EE6F01"/>
    <w:rsid w:val="00EE7592"/>
    <w:rsid w:val="00EE7CA4"/>
    <w:rsid w:val="00EE7FE3"/>
    <w:rsid w:val="00EF08F9"/>
    <w:rsid w:val="00EF116E"/>
    <w:rsid w:val="00EF180F"/>
    <w:rsid w:val="00EF18B8"/>
    <w:rsid w:val="00EF1C07"/>
    <w:rsid w:val="00EF24AC"/>
    <w:rsid w:val="00EF2818"/>
    <w:rsid w:val="00EF3D94"/>
    <w:rsid w:val="00EF53A1"/>
    <w:rsid w:val="00EF5483"/>
    <w:rsid w:val="00EF5D0F"/>
    <w:rsid w:val="00EF5EF5"/>
    <w:rsid w:val="00EF6146"/>
    <w:rsid w:val="00EF6291"/>
    <w:rsid w:val="00EF6422"/>
    <w:rsid w:val="00F005E1"/>
    <w:rsid w:val="00F01106"/>
    <w:rsid w:val="00F0182A"/>
    <w:rsid w:val="00F019D1"/>
    <w:rsid w:val="00F01D93"/>
    <w:rsid w:val="00F02120"/>
    <w:rsid w:val="00F023A2"/>
    <w:rsid w:val="00F02B5C"/>
    <w:rsid w:val="00F02DE8"/>
    <w:rsid w:val="00F03102"/>
    <w:rsid w:val="00F035D1"/>
    <w:rsid w:val="00F0378D"/>
    <w:rsid w:val="00F03E61"/>
    <w:rsid w:val="00F043FE"/>
    <w:rsid w:val="00F04D2A"/>
    <w:rsid w:val="00F051EB"/>
    <w:rsid w:val="00F05928"/>
    <w:rsid w:val="00F05F4D"/>
    <w:rsid w:val="00F064E9"/>
    <w:rsid w:val="00F065F9"/>
    <w:rsid w:val="00F06AEB"/>
    <w:rsid w:val="00F0742D"/>
    <w:rsid w:val="00F07823"/>
    <w:rsid w:val="00F103E4"/>
    <w:rsid w:val="00F1042B"/>
    <w:rsid w:val="00F10552"/>
    <w:rsid w:val="00F10885"/>
    <w:rsid w:val="00F10B25"/>
    <w:rsid w:val="00F10EC0"/>
    <w:rsid w:val="00F10F18"/>
    <w:rsid w:val="00F1176C"/>
    <w:rsid w:val="00F1182F"/>
    <w:rsid w:val="00F11982"/>
    <w:rsid w:val="00F1251E"/>
    <w:rsid w:val="00F12825"/>
    <w:rsid w:val="00F12EB1"/>
    <w:rsid w:val="00F12EBC"/>
    <w:rsid w:val="00F1306C"/>
    <w:rsid w:val="00F1394F"/>
    <w:rsid w:val="00F143F4"/>
    <w:rsid w:val="00F14428"/>
    <w:rsid w:val="00F14AD5"/>
    <w:rsid w:val="00F14FA0"/>
    <w:rsid w:val="00F150C9"/>
    <w:rsid w:val="00F15828"/>
    <w:rsid w:val="00F15914"/>
    <w:rsid w:val="00F1637E"/>
    <w:rsid w:val="00F16A29"/>
    <w:rsid w:val="00F16AD9"/>
    <w:rsid w:val="00F170D0"/>
    <w:rsid w:val="00F17122"/>
    <w:rsid w:val="00F17598"/>
    <w:rsid w:val="00F17657"/>
    <w:rsid w:val="00F1768E"/>
    <w:rsid w:val="00F17717"/>
    <w:rsid w:val="00F20287"/>
    <w:rsid w:val="00F211D0"/>
    <w:rsid w:val="00F22CE5"/>
    <w:rsid w:val="00F23063"/>
    <w:rsid w:val="00F238BA"/>
    <w:rsid w:val="00F2467E"/>
    <w:rsid w:val="00F2476C"/>
    <w:rsid w:val="00F250C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744E"/>
    <w:rsid w:val="00F27F80"/>
    <w:rsid w:val="00F3010D"/>
    <w:rsid w:val="00F31172"/>
    <w:rsid w:val="00F3146E"/>
    <w:rsid w:val="00F316BE"/>
    <w:rsid w:val="00F31D71"/>
    <w:rsid w:val="00F31FF5"/>
    <w:rsid w:val="00F322E1"/>
    <w:rsid w:val="00F3233B"/>
    <w:rsid w:val="00F3270F"/>
    <w:rsid w:val="00F32771"/>
    <w:rsid w:val="00F32BB3"/>
    <w:rsid w:val="00F32D3B"/>
    <w:rsid w:val="00F3370C"/>
    <w:rsid w:val="00F3387E"/>
    <w:rsid w:val="00F33ABB"/>
    <w:rsid w:val="00F33C4C"/>
    <w:rsid w:val="00F343A0"/>
    <w:rsid w:val="00F3477F"/>
    <w:rsid w:val="00F3501C"/>
    <w:rsid w:val="00F353F4"/>
    <w:rsid w:val="00F36340"/>
    <w:rsid w:val="00F3679F"/>
    <w:rsid w:val="00F375A5"/>
    <w:rsid w:val="00F37766"/>
    <w:rsid w:val="00F377AB"/>
    <w:rsid w:val="00F37CDF"/>
    <w:rsid w:val="00F402EF"/>
    <w:rsid w:val="00F40DD7"/>
    <w:rsid w:val="00F40E41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957"/>
    <w:rsid w:val="00F43C84"/>
    <w:rsid w:val="00F43D85"/>
    <w:rsid w:val="00F44133"/>
    <w:rsid w:val="00F44EBD"/>
    <w:rsid w:val="00F452C7"/>
    <w:rsid w:val="00F45864"/>
    <w:rsid w:val="00F45A38"/>
    <w:rsid w:val="00F45BCE"/>
    <w:rsid w:val="00F46280"/>
    <w:rsid w:val="00F463D2"/>
    <w:rsid w:val="00F468B2"/>
    <w:rsid w:val="00F468FC"/>
    <w:rsid w:val="00F46B82"/>
    <w:rsid w:val="00F47380"/>
    <w:rsid w:val="00F504FC"/>
    <w:rsid w:val="00F50BA3"/>
    <w:rsid w:val="00F515F7"/>
    <w:rsid w:val="00F51E41"/>
    <w:rsid w:val="00F52B25"/>
    <w:rsid w:val="00F52C55"/>
    <w:rsid w:val="00F52D4C"/>
    <w:rsid w:val="00F53269"/>
    <w:rsid w:val="00F5482A"/>
    <w:rsid w:val="00F54A07"/>
    <w:rsid w:val="00F54CE3"/>
    <w:rsid w:val="00F54DCF"/>
    <w:rsid w:val="00F54F67"/>
    <w:rsid w:val="00F55760"/>
    <w:rsid w:val="00F5580C"/>
    <w:rsid w:val="00F55D6A"/>
    <w:rsid w:val="00F56291"/>
    <w:rsid w:val="00F562E7"/>
    <w:rsid w:val="00F56561"/>
    <w:rsid w:val="00F566BE"/>
    <w:rsid w:val="00F57176"/>
    <w:rsid w:val="00F57366"/>
    <w:rsid w:val="00F57568"/>
    <w:rsid w:val="00F5759E"/>
    <w:rsid w:val="00F57C2F"/>
    <w:rsid w:val="00F57C81"/>
    <w:rsid w:val="00F57EA3"/>
    <w:rsid w:val="00F603F6"/>
    <w:rsid w:val="00F605EA"/>
    <w:rsid w:val="00F615ED"/>
    <w:rsid w:val="00F61BA7"/>
    <w:rsid w:val="00F61DF1"/>
    <w:rsid w:val="00F61FC4"/>
    <w:rsid w:val="00F6218D"/>
    <w:rsid w:val="00F628C8"/>
    <w:rsid w:val="00F6323E"/>
    <w:rsid w:val="00F632D4"/>
    <w:rsid w:val="00F63328"/>
    <w:rsid w:val="00F63C7F"/>
    <w:rsid w:val="00F64604"/>
    <w:rsid w:val="00F64C86"/>
    <w:rsid w:val="00F6501D"/>
    <w:rsid w:val="00F65947"/>
    <w:rsid w:val="00F65DAD"/>
    <w:rsid w:val="00F6661F"/>
    <w:rsid w:val="00F66BC1"/>
    <w:rsid w:val="00F66EBF"/>
    <w:rsid w:val="00F67532"/>
    <w:rsid w:val="00F67778"/>
    <w:rsid w:val="00F67969"/>
    <w:rsid w:val="00F679A5"/>
    <w:rsid w:val="00F67C50"/>
    <w:rsid w:val="00F67C8C"/>
    <w:rsid w:val="00F67E30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4020"/>
    <w:rsid w:val="00F74251"/>
    <w:rsid w:val="00F743DD"/>
    <w:rsid w:val="00F74BF9"/>
    <w:rsid w:val="00F7643F"/>
    <w:rsid w:val="00F7687E"/>
    <w:rsid w:val="00F7797C"/>
    <w:rsid w:val="00F77CC5"/>
    <w:rsid w:val="00F802F3"/>
    <w:rsid w:val="00F8034A"/>
    <w:rsid w:val="00F80EA5"/>
    <w:rsid w:val="00F8100C"/>
    <w:rsid w:val="00F810C5"/>
    <w:rsid w:val="00F81741"/>
    <w:rsid w:val="00F82142"/>
    <w:rsid w:val="00F822B2"/>
    <w:rsid w:val="00F82604"/>
    <w:rsid w:val="00F8296C"/>
    <w:rsid w:val="00F82D25"/>
    <w:rsid w:val="00F83095"/>
    <w:rsid w:val="00F83153"/>
    <w:rsid w:val="00F840CD"/>
    <w:rsid w:val="00F8414B"/>
    <w:rsid w:val="00F841F9"/>
    <w:rsid w:val="00F843DA"/>
    <w:rsid w:val="00F84D75"/>
    <w:rsid w:val="00F84E23"/>
    <w:rsid w:val="00F84FB9"/>
    <w:rsid w:val="00F857D3"/>
    <w:rsid w:val="00F859B2"/>
    <w:rsid w:val="00F860A7"/>
    <w:rsid w:val="00F8626E"/>
    <w:rsid w:val="00F86296"/>
    <w:rsid w:val="00F86BBF"/>
    <w:rsid w:val="00F875A0"/>
    <w:rsid w:val="00F87919"/>
    <w:rsid w:val="00F87BDC"/>
    <w:rsid w:val="00F87E87"/>
    <w:rsid w:val="00F87F87"/>
    <w:rsid w:val="00F90044"/>
    <w:rsid w:val="00F900A6"/>
    <w:rsid w:val="00F902D9"/>
    <w:rsid w:val="00F90518"/>
    <w:rsid w:val="00F90670"/>
    <w:rsid w:val="00F90B44"/>
    <w:rsid w:val="00F90B99"/>
    <w:rsid w:val="00F90E62"/>
    <w:rsid w:val="00F910DE"/>
    <w:rsid w:val="00F911A9"/>
    <w:rsid w:val="00F912E9"/>
    <w:rsid w:val="00F912EA"/>
    <w:rsid w:val="00F9165D"/>
    <w:rsid w:val="00F91699"/>
    <w:rsid w:val="00F91827"/>
    <w:rsid w:val="00F91DD3"/>
    <w:rsid w:val="00F92920"/>
    <w:rsid w:val="00F92A9B"/>
    <w:rsid w:val="00F92C23"/>
    <w:rsid w:val="00F931E9"/>
    <w:rsid w:val="00F9330F"/>
    <w:rsid w:val="00F9360D"/>
    <w:rsid w:val="00F93768"/>
    <w:rsid w:val="00F93F20"/>
    <w:rsid w:val="00F93F4A"/>
    <w:rsid w:val="00F94288"/>
    <w:rsid w:val="00F9441C"/>
    <w:rsid w:val="00F945FB"/>
    <w:rsid w:val="00F9468F"/>
    <w:rsid w:val="00F94ED0"/>
    <w:rsid w:val="00F950A6"/>
    <w:rsid w:val="00F957A2"/>
    <w:rsid w:val="00F95AFD"/>
    <w:rsid w:val="00F95BE5"/>
    <w:rsid w:val="00F95CF1"/>
    <w:rsid w:val="00F95EED"/>
    <w:rsid w:val="00F968FE"/>
    <w:rsid w:val="00F9705A"/>
    <w:rsid w:val="00F974D2"/>
    <w:rsid w:val="00F97675"/>
    <w:rsid w:val="00FA0706"/>
    <w:rsid w:val="00FA122C"/>
    <w:rsid w:val="00FA1281"/>
    <w:rsid w:val="00FA16BA"/>
    <w:rsid w:val="00FA19D8"/>
    <w:rsid w:val="00FA1C80"/>
    <w:rsid w:val="00FA20FE"/>
    <w:rsid w:val="00FA2987"/>
    <w:rsid w:val="00FA2F3D"/>
    <w:rsid w:val="00FA36C4"/>
    <w:rsid w:val="00FA3827"/>
    <w:rsid w:val="00FA4D16"/>
    <w:rsid w:val="00FA51A9"/>
    <w:rsid w:val="00FA5204"/>
    <w:rsid w:val="00FA611C"/>
    <w:rsid w:val="00FA6925"/>
    <w:rsid w:val="00FA7D4E"/>
    <w:rsid w:val="00FB0C8E"/>
    <w:rsid w:val="00FB15E2"/>
    <w:rsid w:val="00FB1BA6"/>
    <w:rsid w:val="00FB1F72"/>
    <w:rsid w:val="00FB24D6"/>
    <w:rsid w:val="00FB2992"/>
    <w:rsid w:val="00FB2B16"/>
    <w:rsid w:val="00FB2F80"/>
    <w:rsid w:val="00FB3759"/>
    <w:rsid w:val="00FB3853"/>
    <w:rsid w:val="00FB395D"/>
    <w:rsid w:val="00FB3FAC"/>
    <w:rsid w:val="00FB5C23"/>
    <w:rsid w:val="00FB6EB2"/>
    <w:rsid w:val="00FB7438"/>
    <w:rsid w:val="00FB7852"/>
    <w:rsid w:val="00FB7862"/>
    <w:rsid w:val="00FC0000"/>
    <w:rsid w:val="00FC12D0"/>
    <w:rsid w:val="00FC1E64"/>
    <w:rsid w:val="00FC2608"/>
    <w:rsid w:val="00FC2721"/>
    <w:rsid w:val="00FC27A2"/>
    <w:rsid w:val="00FC2C9C"/>
    <w:rsid w:val="00FC31D5"/>
    <w:rsid w:val="00FC3218"/>
    <w:rsid w:val="00FC3282"/>
    <w:rsid w:val="00FC418D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CF"/>
    <w:rsid w:val="00FC7329"/>
    <w:rsid w:val="00FC7B9E"/>
    <w:rsid w:val="00FD0082"/>
    <w:rsid w:val="00FD03DC"/>
    <w:rsid w:val="00FD0512"/>
    <w:rsid w:val="00FD0943"/>
    <w:rsid w:val="00FD0F74"/>
    <w:rsid w:val="00FD12FD"/>
    <w:rsid w:val="00FD2101"/>
    <w:rsid w:val="00FD2298"/>
    <w:rsid w:val="00FD26CC"/>
    <w:rsid w:val="00FD2A47"/>
    <w:rsid w:val="00FD2B15"/>
    <w:rsid w:val="00FD303A"/>
    <w:rsid w:val="00FD30F6"/>
    <w:rsid w:val="00FD351C"/>
    <w:rsid w:val="00FD382E"/>
    <w:rsid w:val="00FD3AF9"/>
    <w:rsid w:val="00FD42FE"/>
    <w:rsid w:val="00FD43A9"/>
    <w:rsid w:val="00FD43E0"/>
    <w:rsid w:val="00FD460F"/>
    <w:rsid w:val="00FD5666"/>
    <w:rsid w:val="00FD5DDB"/>
    <w:rsid w:val="00FD5E6F"/>
    <w:rsid w:val="00FD70C7"/>
    <w:rsid w:val="00FD70CF"/>
    <w:rsid w:val="00FD7FA5"/>
    <w:rsid w:val="00FE0662"/>
    <w:rsid w:val="00FE090E"/>
    <w:rsid w:val="00FE0917"/>
    <w:rsid w:val="00FE0A11"/>
    <w:rsid w:val="00FE0CFB"/>
    <w:rsid w:val="00FE12D2"/>
    <w:rsid w:val="00FE1D38"/>
    <w:rsid w:val="00FE23DF"/>
    <w:rsid w:val="00FE253B"/>
    <w:rsid w:val="00FE2B87"/>
    <w:rsid w:val="00FE2E94"/>
    <w:rsid w:val="00FE3175"/>
    <w:rsid w:val="00FE3640"/>
    <w:rsid w:val="00FE3816"/>
    <w:rsid w:val="00FE3C58"/>
    <w:rsid w:val="00FE43D5"/>
    <w:rsid w:val="00FE47AD"/>
    <w:rsid w:val="00FE4A6D"/>
    <w:rsid w:val="00FE4AA2"/>
    <w:rsid w:val="00FE4B2C"/>
    <w:rsid w:val="00FE4C7F"/>
    <w:rsid w:val="00FE5901"/>
    <w:rsid w:val="00FE5EB6"/>
    <w:rsid w:val="00FE63D6"/>
    <w:rsid w:val="00FE65F7"/>
    <w:rsid w:val="00FE6939"/>
    <w:rsid w:val="00FE69BF"/>
    <w:rsid w:val="00FF0012"/>
    <w:rsid w:val="00FF02F0"/>
    <w:rsid w:val="00FF0A1A"/>
    <w:rsid w:val="00FF0FFA"/>
    <w:rsid w:val="00FF13E1"/>
    <w:rsid w:val="00FF148F"/>
    <w:rsid w:val="00FF19A8"/>
    <w:rsid w:val="00FF1DFF"/>
    <w:rsid w:val="00FF1FC2"/>
    <w:rsid w:val="00FF3AD4"/>
    <w:rsid w:val="00FF3AFF"/>
    <w:rsid w:val="00FF3C46"/>
    <w:rsid w:val="00FF3EEC"/>
    <w:rsid w:val="00FF44EB"/>
    <w:rsid w:val="00FF4520"/>
    <w:rsid w:val="00FF4C37"/>
    <w:rsid w:val="00FF4C38"/>
    <w:rsid w:val="00FF52E2"/>
    <w:rsid w:val="00FF5358"/>
    <w:rsid w:val="00FF5A2C"/>
    <w:rsid w:val="00FF5DEF"/>
    <w:rsid w:val="00FF609A"/>
    <w:rsid w:val="00FF6166"/>
    <w:rsid w:val="00FF6AB4"/>
    <w:rsid w:val="00FF6DA0"/>
    <w:rsid w:val="00FF73CF"/>
    <w:rsid w:val="00FF76D3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04097599-CD27-4BEA-8291-C3572D61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CF4A8-21A6-445C-A204-22ED7F557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60</Pages>
  <Words>12083</Words>
  <Characters>68874</Characters>
  <Application>Microsoft Office Word</Application>
  <DocSecurity>0</DocSecurity>
  <Lines>573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80796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Nichapat, Durongwatana</cp:lastModifiedBy>
  <cp:revision>9</cp:revision>
  <cp:lastPrinted>2020-02-24T11:02:00Z</cp:lastPrinted>
  <dcterms:created xsi:type="dcterms:W3CDTF">2020-02-23T09:17:00Z</dcterms:created>
  <dcterms:modified xsi:type="dcterms:W3CDTF">2020-02-24T13:48:00Z</dcterms:modified>
</cp:coreProperties>
</file>