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5B4F07" w:rsidRPr="000746C7" w:rsidTr="0099124D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5B4F07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B4F07" w:rsidRPr="000746C7" w:rsidRDefault="005B4F07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74A7A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174A7A" w:rsidRPr="000746C7" w:rsidRDefault="00174A7A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74A7A" w:rsidRPr="000746C7" w:rsidRDefault="00174A7A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7A" w:rsidRPr="000746C7" w:rsidRDefault="00174A7A" w:rsidP="007B63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174A7A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174A7A" w:rsidRPr="000746C7" w:rsidRDefault="00174A7A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74A7A" w:rsidRPr="000746C7" w:rsidRDefault="00174A7A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7A" w:rsidRPr="000746C7" w:rsidRDefault="00174A7A" w:rsidP="009A3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6A30ED" w:rsidRPr="001F1368" w:rsidRDefault="006A30ED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F136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A30ED" w:rsidRPr="001F1368" w:rsidRDefault="006A30ED" w:rsidP="003474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A30ED" w:rsidRPr="000746C7" w:rsidRDefault="006A30ED" w:rsidP="009A3B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F1368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0746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D12B1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6A30ED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E25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6A30ED" w:rsidRPr="000746C7" w:rsidRDefault="006A30ED" w:rsidP="006A30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เจ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้าหนี้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รายได้อื่น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2E2C5B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7E2514" w:rsidRPr="000746C7" w:rsidRDefault="007E2514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E2C5B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2E2C5B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E2C5B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 w:rsidR="007E25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0746C7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7E2514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7E2514" w:rsidRPr="00F27C9F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27C9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E2514" w:rsidRPr="00F27C9F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E2514" w:rsidRPr="00F27C9F" w:rsidRDefault="007E2514" w:rsidP="007E25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27C9F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2E2C5B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E2C5B" w:rsidRPr="000746C7" w:rsidTr="0099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E2C5B" w:rsidRPr="000746C7" w:rsidRDefault="002E2C5B" w:rsidP="002E2C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E2C5B" w:rsidRPr="000746C7" w:rsidRDefault="002E2C5B" w:rsidP="002E2C5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</w:tbl>
    <w:p w:rsidR="00951177" w:rsidRPr="000746C7" w:rsidRDefault="006624B2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</w:rPr>
        <w:br w:type="page"/>
      </w:r>
      <w:r w:rsidR="00951177" w:rsidRPr="000746C7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951177" w:rsidRPr="004E290C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177" w:rsidRPr="000746C7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B53989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กรรมการเมื่อ</w:t>
      </w:r>
      <w:r w:rsidRPr="00B53989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4D4E8A" w:rsidRPr="00B539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7B0" w:rsidRPr="00B53989">
        <w:rPr>
          <w:rFonts w:ascii="Angsana New" w:hAnsi="Angsana New"/>
          <w:color w:val="000000"/>
          <w:sz w:val="30"/>
          <w:szCs w:val="30"/>
        </w:rPr>
        <w:t>24</w:t>
      </w:r>
      <w:r w:rsidR="00DA0C66" w:rsidRPr="00B53989">
        <w:rPr>
          <w:rFonts w:ascii="Angsana New" w:hAnsi="Angsana New"/>
          <w:color w:val="000000"/>
          <w:sz w:val="30"/>
          <w:szCs w:val="30"/>
        </w:rPr>
        <w:t xml:space="preserve"> </w:t>
      </w:r>
      <w:r w:rsidR="00DA0C66" w:rsidRPr="00B53989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870392" w:rsidRPr="00B53989">
        <w:rPr>
          <w:rFonts w:ascii="Angsana New" w:hAnsi="Angsana New"/>
          <w:color w:val="000000"/>
          <w:sz w:val="30"/>
          <w:szCs w:val="30"/>
        </w:rPr>
        <w:t>256</w:t>
      </w:r>
      <w:r w:rsidR="0066716A" w:rsidRPr="00B53989">
        <w:rPr>
          <w:rFonts w:ascii="Angsana New" w:hAnsi="Angsana New"/>
          <w:color w:val="000000"/>
          <w:sz w:val="30"/>
          <w:szCs w:val="30"/>
        </w:rPr>
        <w:t>3</w:t>
      </w:r>
    </w:p>
    <w:p w:rsidR="00951177" w:rsidRPr="004E290C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177" w:rsidRPr="00154A07" w:rsidRDefault="00951177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54A07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:rsidR="00951177" w:rsidRPr="004E290C" w:rsidRDefault="00951177" w:rsidP="004E2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177" w:rsidRPr="000746C7" w:rsidRDefault="00951177" w:rsidP="00B5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ผลิตภัณฑ์ตราเพชร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จำกัด </w:t>
      </w:r>
      <w:r w:rsidRPr="000746C7">
        <w:rPr>
          <w:rFonts w:ascii="Angsana New" w:hAnsi="Angsana New"/>
          <w:color w:val="000000"/>
          <w:sz w:val="30"/>
          <w:szCs w:val="30"/>
        </w:rPr>
        <w:t>(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0746C7">
        <w:rPr>
          <w:rFonts w:ascii="Angsana New" w:hAnsi="Angsana New"/>
          <w:color w:val="000000"/>
          <w:sz w:val="30"/>
          <w:szCs w:val="30"/>
        </w:rPr>
        <w:t>) “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0746C7">
        <w:rPr>
          <w:rFonts w:ascii="Angsana New" w:hAnsi="Angsana New"/>
          <w:color w:val="000000"/>
          <w:sz w:val="30"/>
          <w:szCs w:val="30"/>
        </w:rPr>
        <w:t>”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B53989" w:rsidRPr="000746C7">
        <w:rPr>
          <w:rFonts w:ascii="Angsana New" w:hAnsi="Angsana New"/>
          <w:color w:val="000000"/>
          <w:sz w:val="30"/>
          <w:szCs w:val="30"/>
          <w:cs/>
        </w:rPr>
        <w:t>จดทะเบียนกับตลาดหลักทรัพย์แห่งประเทศไทย</w:t>
      </w:r>
      <w:r w:rsidR="00B53989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53989" w:rsidRPr="000746C7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B53989" w:rsidRPr="000746C7">
        <w:rPr>
          <w:rFonts w:ascii="Angsana New" w:hAnsi="Angsana New" w:hint="cs"/>
          <w:color w:val="000000"/>
          <w:sz w:val="30"/>
          <w:szCs w:val="30"/>
          <w:cs/>
        </w:rPr>
        <w:t>เดือนพฤศจิกายน</w:t>
      </w:r>
      <w:r w:rsidR="00B53989" w:rsidRPr="000746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3989" w:rsidRPr="000746C7">
        <w:rPr>
          <w:rFonts w:ascii="Angsana New" w:hAnsi="Angsana New"/>
          <w:color w:val="000000"/>
          <w:sz w:val="30"/>
          <w:szCs w:val="30"/>
        </w:rPr>
        <w:t>2548</w:t>
      </w:r>
      <w:r w:rsidR="00B53989">
        <w:rPr>
          <w:rFonts w:ascii="Angsana New" w:hAnsi="Angsana New" w:hint="cs"/>
          <w:color w:val="000000"/>
          <w:sz w:val="30"/>
          <w:szCs w:val="30"/>
          <w:cs/>
        </w:rPr>
        <w:t xml:space="preserve"> โดย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ที่อยู่จดทะเบียน</w:t>
      </w:r>
      <w:r w:rsidR="00ED07B0"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ตั้งอยู่เลขที่ 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69 - 70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หมู่ </w:t>
      </w:r>
      <w:r w:rsidRPr="000746C7">
        <w:rPr>
          <w:rFonts w:ascii="Angsana New" w:hAnsi="Angsana New"/>
          <w:color w:val="000000"/>
          <w:sz w:val="30"/>
          <w:szCs w:val="30"/>
        </w:rPr>
        <w:t>1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 ถนนมิตรภาพ (กม. </w:t>
      </w:r>
      <w:r w:rsidRPr="000746C7">
        <w:rPr>
          <w:rFonts w:ascii="Angsana New" w:hAnsi="Angsana New"/>
          <w:color w:val="000000"/>
          <w:sz w:val="30"/>
          <w:szCs w:val="30"/>
        </w:rPr>
        <w:t>115</w:t>
      </w:r>
      <w:r w:rsidRPr="000746C7">
        <w:rPr>
          <w:rFonts w:ascii="Angsana New" w:hAnsi="Angsana New"/>
          <w:color w:val="000000"/>
          <w:sz w:val="30"/>
          <w:szCs w:val="30"/>
          <w:cs/>
        </w:rPr>
        <w:t>) ตำบลตลิ่งชัน อำเภอเมือง จังหวัดสระบุรี ประเทศไทย</w:t>
      </w:r>
    </w:p>
    <w:p w:rsidR="00951177" w:rsidRPr="004E290C" w:rsidRDefault="00951177" w:rsidP="004E2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177" w:rsidRPr="000746C7" w:rsidRDefault="00951177" w:rsidP="00951177">
      <w:pPr>
        <w:pStyle w:val="BodyText2"/>
        <w:ind w:left="547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ผู้ถือหุ้นรายใหญ่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Pr="000746C7">
        <w:rPr>
          <w:rFonts w:ascii="Angsana New" w:hAnsi="Angsana New"/>
          <w:color w:val="000000"/>
          <w:sz w:val="30"/>
          <w:szCs w:val="30"/>
          <w:cs/>
        </w:rPr>
        <w:t xml:space="preserve">คือ บริษัท มายเรียด วัสดุ </w:t>
      </w:r>
      <w:r w:rsidRPr="00B53989">
        <w:rPr>
          <w:rFonts w:ascii="Angsana New" w:hAnsi="Angsana New"/>
          <w:color w:val="000000"/>
          <w:sz w:val="30"/>
          <w:szCs w:val="30"/>
          <w:cs/>
        </w:rPr>
        <w:t xml:space="preserve">จำกัด </w:t>
      </w:r>
      <w:r w:rsidRPr="00B53989">
        <w:rPr>
          <w:rFonts w:ascii="Angsana New" w:hAnsi="Angsana New"/>
          <w:color w:val="000000"/>
          <w:sz w:val="30"/>
          <w:szCs w:val="30"/>
        </w:rPr>
        <w:t>(</w:t>
      </w:r>
      <w:r w:rsidRPr="00B53989">
        <w:rPr>
          <w:rFonts w:ascii="Angsana New" w:hAnsi="Angsana New"/>
          <w:color w:val="000000"/>
          <w:sz w:val="30"/>
          <w:szCs w:val="30"/>
          <w:cs/>
        </w:rPr>
        <w:t xml:space="preserve">ถือหุ้นร้อยละ </w:t>
      </w:r>
      <w:r w:rsidR="00685D07" w:rsidRPr="00B53989">
        <w:rPr>
          <w:rFonts w:ascii="Angsana New" w:hAnsi="Angsana New"/>
          <w:color w:val="000000"/>
          <w:sz w:val="30"/>
          <w:szCs w:val="30"/>
        </w:rPr>
        <w:t>58.85</w:t>
      </w:r>
      <w:r w:rsidRPr="00B53989">
        <w:rPr>
          <w:rFonts w:ascii="Angsana New" w:hAnsi="Angsana New"/>
          <w:color w:val="000000"/>
          <w:sz w:val="30"/>
          <w:szCs w:val="30"/>
        </w:rPr>
        <w:t>)</w:t>
      </w:r>
      <w:r w:rsidRPr="00B539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53989">
        <w:rPr>
          <w:rFonts w:ascii="Angsana New" w:hAnsi="Angsana New"/>
          <w:color w:val="000000"/>
          <w:sz w:val="30"/>
          <w:szCs w:val="30"/>
          <w:cs/>
        </w:rPr>
        <w:t>ซึ่ง</w:t>
      </w:r>
      <w:r w:rsidRPr="00B5398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DA0C66" w:rsidRPr="00B53989">
        <w:rPr>
          <w:rFonts w:ascii="Angsana New" w:hAnsi="Angsana New" w:hint="cs"/>
          <w:color w:val="000000"/>
          <w:sz w:val="30"/>
          <w:szCs w:val="30"/>
          <w:cs/>
        </w:rPr>
        <w:t>เป็</w:t>
      </w:r>
      <w:r w:rsidR="00DA0C66" w:rsidRPr="000746C7">
        <w:rPr>
          <w:rFonts w:ascii="Angsana New" w:hAnsi="Angsana New" w:hint="cs"/>
          <w:color w:val="000000"/>
          <w:sz w:val="30"/>
          <w:szCs w:val="30"/>
          <w:cs/>
        </w:rPr>
        <w:t>นนิติบุคคล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ที่จัดตั้งขึ้นในประเทศไทย</w:t>
      </w:r>
    </w:p>
    <w:p w:rsidR="00951177" w:rsidRPr="004E290C" w:rsidRDefault="00951177" w:rsidP="004E2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177" w:rsidRPr="000746C7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ดำเนินธุรกิจหลักเกี่ยวกับการผลิต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กระเบื้อง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มุงหลังคา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วัสดุแทนไม้และคอนกรีตมวลเบา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Pr="000746C7">
        <w:rPr>
          <w:rFonts w:ascii="Angsana New" w:hAnsi="Angsana New" w:hint="cs"/>
          <w:color w:val="000000"/>
          <w:spacing w:val="6"/>
          <w:sz w:val="30"/>
          <w:szCs w:val="30"/>
          <w:cs/>
        </w:rPr>
        <w:t>รายละเอียดของบริษัท</w:t>
      </w:r>
      <w:r w:rsidRPr="000746C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ย่อย </w:t>
      </w:r>
      <w:r w:rsidRPr="00EF68B4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EF68B4">
        <w:rPr>
          <w:rFonts w:ascii="Angsana New" w:hAnsi="Angsana New"/>
          <w:spacing w:val="-6"/>
          <w:sz w:val="30"/>
          <w:szCs w:val="30"/>
        </w:rPr>
        <w:t>31</w:t>
      </w:r>
      <w:r w:rsidRPr="00EF68B4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870392" w:rsidRPr="00EF68B4">
        <w:rPr>
          <w:rFonts w:ascii="Angsana New" w:hAnsi="Angsana New"/>
          <w:spacing w:val="-6"/>
          <w:sz w:val="30"/>
          <w:szCs w:val="30"/>
        </w:rPr>
        <w:t>256</w:t>
      </w:r>
      <w:r w:rsidR="0066716A" w:rsidRPr="00EF68B4">
        <w:rPr>
          <w:rFonts w:ascii="Angsana New" w:hAnsi="Angsana New"/>
          <w:spacing w:val="-6"/>
          <w:sz w:val="30"/>
          <w:szCs w:val="30"/>
        </w:rPr>
        <w:t>2</w:t>
      </w:r>
      <w:r w:rsidRPr="00EF68B4">
        <w:rPr>
          <w:rFonts w:ascii="Angsana New" w:hAnsi="Angsana New"/>
          <w:spacing w:val="-6"/>
          <w:sz w:val="30"/>
          <w:szCs w:val="30"/>
        </w:rPr>
        <w:t xml:space="preserve"> </w:t>
      </w:r>
      <w:r w:rsidRPr="00EF68B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870392" w:rsidRPr="00EF68B4">
        <w:rPr>
          <w:rFonts w:ascii="Angsana New" w:hAnsi="Angsana New"/>
          <w:spacing w:val="-6"/>
          <w:sz w:val="30"/>
          <w:szCs w:val="30"/>
        </w:rPr>
        <w:t xml:space="preserve"> 25</w:t>
      </w:r>
      <w:r w:rsidR="00870392" w:rsidRPr="00EF68B4">
        <w:rPr>
          <w:rFonts w:ascii="Angsana New" w:hAnsi="Angsana New" w:hint="cs"/>
          <w:spacing w:val="-6"/>
          <w:sz w:val="30"/>
          <w:szCs w:val="30"/>
          <w:cs/>
        </w:rPr>
        <w:t>6</w:t>
      </w:r>
      <w:r w:rsidR="0066716A" w:rsidRPr="00EF68B4">
        <w:rPr>
          <w:rFonts w:ascii="Angsana New" w:hAnsi="Angsana New"/>
          <w:spacing w:val="-6"/>
          <w:sz w:val="30"/>
          <w:szCs w:val="30"/>
        </w:rPr>
        <w:t>1</w:t>
      </w:r>
      <w:r w:rsidRPr="00EF68B4">
        <w:rPr>
          <w:rFonts w:ascii="Angsana New" w:hAnsi="Angsana New"/>
          <w:spacing w:val="-6"/>
          <w:sz w:val="30"/>
          <w:szCs w:val="30"/>
        </w:rPr>
        <w:t xml:space="preserve"> </w:t>
      </w:r>
      <w:r w:rsidRPr="00EF68B4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EF68B4">
        <w:rPr>
          <w:rFonts w:ascii="Angsana New" w:hAnsi="Angsana New" w:hint="cs"/>
          <w:color w:val="000000"/>
          <w:spacing w:val="6"/>
          <w:sz w:val="30"/>
          <w:szCs w:val="30"/>
          <w:cs/>
        </w:rPr>
        <w:t>เปิ</w:t>
      </w:r>
      <w:r w:rsidRPr="000746C7">
        <w:rPr>
          <w:rFonts w:ascii="Angsana New" w:hAnsi="Angsana New" w:hint="cs"/>
          <w:color w:val="000000"/>
          <w:spacing w:val="6"/>
          <w:sz w:val="30"/>
          <w:szCs w:val="30"/>
          <w:cs/>
        </w:rPr>
        <w:t>ดเผยไว้ในหมายเหตุประกอบ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="00C535C8">
        <w:rPr>
          <w:rFonts w:ascii="Angsana New" w:hAnsi="Angsana New"/>
          <w:color w:val="000000"/>
          <w:sz w:val="30"/>
          <w:szCs w:val="30"/>
          <w:cs/>
        </w:rPr>
        <w:br/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 w:rsidR="00733121">
        <w:rPr>
          <w:rFonts w:ascii="Angsana New" w:hAnsi="Angsana New"/>
          <w:color w:val="000000"/>
          <w:sz w:val="30"/>
          <w:szCs w:val="30"/>
        </w:rPr>
        <w:t>5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2A11C6">
        <w:rPr>
          <w:rFonts w:ascii="Angsana New" w:hAnsi="Angsana New"/>
          <w:color w:val="000000"/>
          <w:sz w:val="30"/>
          <w:szCs w:val="30"/>
        </w:rPr>
        <w:t>1</w:t>
      </w:r>
      <w:r w:rsidR="00733121">
        <w:rPr>
          <w:rFonts w:ascii="Angsana New" w:hAnsi="Angsana New"/>
          <w:color w:val="000000"/>
          <w:sz w:val="30"/>
          <w:szCs w:val="30"/>
        </w:rPr>
        <w:t>1</w:t>
      </w:r>
    </w:p>
    <w:p w:rsidR="00951177" w:rsidRPr="004E290C" w:rsidRDefault="00951177" w:rsidP="004E2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951177" w:rsidRPr="000746C7" w:rsidRDefault="00951177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เกณฑ์การจัดทำงบการเงิน </w:t>
      </w:r>
    </w:p>
    <w:p w:rsidR="00951177" w:rsidRPr="004E290C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177" w:rsidRPr="000746C7" w:rsidRDefault="00951177" w:rsidP="00BE123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เกณฑ์การถือปฏิบัติ</w:t>
      </w:r>
    </w:p>
    <w:p w:rsidR="00951177" w:rsidRPr="004E290C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177" w:rsidRPr="000746C7" w:rsidRDefault="00951177" w:rsidP="00951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E290C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4E290C">
        <w:rPr>
          <w:rFonts w:ascii="Angsana New" w:hAnsi="Angsana New" w:hint="cs"/>
          <w:color w:val="000000"/>
          <w:sz w:val="30"/>
          <w:szCs w:val="30"/>
          <w:cs/>
        </w:rPr>
        <w:t>นี้</w:t>
      </w:r>
      <w:r w:rsidRPr="004E290C">
        <w:rPr>
          <w:rFonts w:ascii="Angsana New" w:hAnsi="Angsana New"/>
          <w:color w:val="000000"/>
          <w:sz w:val="30"/>
          <w:szCs w:val="30"/>
          <w:cs/>
        </w:rPr>
        <w:t>จัดทำขึ้นตาม</w:t>
      </w:r>
      <w:r w:rsidRPr="004E290C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</w:t>
      </w:r>
      <w:r w:rsidRPr="004E290C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B62227" w:rsidRPr="004E290C">
        <w:rPr>
          <w:rFonts w:ascii="Angsana New" w:hAnsi="Angsana New"/>
          <w:color w:val="000000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0746C7">
        <w:rPr>
          <w:rFonts w:ascii="Angsana New" w:hAnsi="Angsana New" w:hint="cs"/>
          <w:sz w:val="30"/>
          <w:szCs w:val="30"/>
          <w:cs/>
        </w:rPr>
        <w:t>ฯ</w:t>
      </w:r>
      <w:r w:rsidR="00EF68B4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951177" w:rsidRPr="004E290C" w:rsidRDefault="00951177" w:rsidP="004E2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21DD5" w:rsidRPr="004069BE" w:rsidRDefault="00B53989" w:rsidP="00921DD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53989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</w:t>
      </w:r>
      <w:r w:rsidRPr="004069BE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เริ่มในหรือหลังวันที่</w:t>
      </w:r>
      <w:r w:rsidRPr="004069BE">
        <w:rPr>
          <w:rFonts w:ascii="Angsana New" w:hAnsi="Angsana New"/>
          <w:color w:val="000000"/>
          <w:sz w:val="30"/>
          <w:szCs w:val="30"/>
          <w:rtl/>
          <w:cs/>
          <w:lang w:val="en-US"/>
        </w:rPr>
        <w:t xml:space="preserve">1 </w:t>
      </w:r>
      <w:r w:rsidRPr="004069BE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4069B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มกราคม </w:t>
      </w:r>
      <w:r w:rsidRPr="004069BE">
        <w:rPr>
          <w:rFonts w:ascii="Angsana New" w:hAnsi="Angsana New"/>
          <w:color w:val="000000"/>
          <w:sz w:val="30"/>
          <w:szCs w:val="30"/>
          <w:lang w:val="en-US" w:bidi="th-TH"/>
        </w:rPr>
        <w:t>2562</w:t>
      </w:r>
      <w:r w:rsidRPr="004069BE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</w:t>
      </w:r>
      <w:r w:rsidR="006A35F2" w:rsidRPr="004069B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ัท</w:t>
      </w:r>
      <w:r w:rsidR="00EF68B4" w:rsidRPr="004069BE">
        <w:rPr>
          <w:rFonts w:ascii="Angsana New" w:hAnsi="Angsana New"/>
          <w:color w:val="000000"/>
          <w:sz w:val="30"/>
          <w:szCs w:val="30"/>
          <w:rtl/>
          <w:cs/>
          <w:lang w:val="en-US"/>
        </w:rPr>
        <w:t xml:space="preserve"> </w:t>
      </w:r>
      <w:r w:rsidR="00921DD5" w:rsidRPr="004069BE">
        <w:rPr>
          <w:rFonts w:asciiTheme="majorBidi" w:hAnsiTheme="majorBidi" w:cstheme="majorBidi"/>
          <w:sz w:val="28"/>
          <w:szCs w:val="28"/>
          <w:cs/>
          <w:lang w:bidi="th-TH"/>
        </w:rPr>
        <w:t>ซึ่งไม่มีผลกระทบ</w:t>
      </w:r>
      <w:r w:rsidR="00921DD5" w:rsidRPr="004069BE">
        <w:rPr>
          <w:rFonts w:asciiTheme="majorBidi" w:hAnsiTheme="majorBidi" w:cstheme="majorBidi"/>
          <w:sz w:val="28"/>
          <w:szCs w:val="28"/>
          <w:cs/>
          <w:lang w:val="en-US" w:bidi="th-TH"/>
        </w:rPr>
        <w:t>อย่าง</w:t>
      </w:r>
      <w:r w:rsidR="00921DD5" w:rsidRPr="004069BE">
        <w:rPr>
          <w:rFonts w:asciiTheme="majorBidi" w:hAnsiTheme="majorBidi" w:cstheme="majorBidi"/>
          <w:sz w:val="28"/>
          <w:szCs w:val="28"/>
          <w:cs/>
          <w:lang w:bidi="th-TH"/>
        </w:rPr>
        <w:t>มีสาระสำคัญต่องบการเงิน</w:t>
      </w:r>
      <w:r w:rsidR="00921DD5" w:rsidRPr="004069BE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ของกลุ่มบริษัท</w:t>
      </w:r>
      <w:r w:rsidR="00921DD5" w:rsidRPr="004069BE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921DD5" w:rsidRPr="004069BE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เว้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นแต่การถือปฏิบัติตามมาตรฐานการรายงานทางการเงิน ฉบับที่ </w:t>
      </w:r>
      <w:r w:rsidR="00921DD5" w:rsidRPr="004069BE">
        <w:rPr>
          <w:rFonts w:asciiTheme="majorBidi" w:hAnsiTheme="majorBidi" w:cstheme="majorBidi"/>
          <w:sz w:val="30"/>
          <w:szCs w:val="30"/>
          <w:lang w:val="en-US" w:bidi="th-TH"/>
        </w:rPr>
        <w:t xml:space="preserve">15 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เรื่อง </w:t>
      </w:r>
      <w:r w:rsidR="00921DD5" w:rsidRPr="004069B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21DD5" w:rsidRPr="004069BE">
        <w:rPr>
          <w:rFonts w:asciiTheme="majorBidi" w:hAnsiTheme="majorBidi" w:cstheme="majorBidi"/>
          <w:sz w:val="30"/>
          <w:szCs w:val="30"/>
          <w:lang w:val="en-US" w:bidi="th-TH"/>
        </w:rPr>
        <w:t xml:space="preserve">(“TFRS 15”) 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เป็นครั้งแรกแทนมาตรฐานการบัญชี ฉบับที่ </w:t>
      </w:r>
      <w:r w:rsidR="00921DD5" w:rsidRPr="004069BE">
        <w:rPr>
          <w:rFonts w:asciiTheme="majorBidi" w:hAnsiTheme="majorBidi" w:cstheme="majorBidi"/>
          <w:sz w:val="30"/>
          <w:szCs w:val="30"/>
          <w:lang w:val="en-US" w:bidi="th-TH"/>
        </w:rPr>
        <w:t>18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เรื่อง </w:t>
      </w:r>
      <w:r w:rsidR="00921DD5" w:rsidRPr="004069B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รายได้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21DD5" w:rsidRPr="004069BE">
        <w:rPr>
          <w:rFonts w:asciiTheme="majorBidi" w:hAnsiTheme="majorBidi" w:cstheme="majorBidi"/>
          <w:sz w:val="30"/>
          <w:szCs w:val="30"/>
          <w:lang w:val="en-US" w:bidi="th-TH"/>
        </w:rPr>
        <w:t xml:space="preserve">(“TAS 18”) </w:t>
      </w:r>
      <w:r w:rsidR="00921DD5" w:rsidRPr="004069BE">
        <w:rPr>
          <w:rFonts w:asciiTheme="majorBidi" w:hAnsiTheme="majorBidi" w:cstheme="majorBidi"/>
          <w:sz w:val="30"/>
          <w:szCs w:val="30"/>
        </w:rPr>
        <w:t xml:space="preserve"> 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และการตีความมาตรฐานการรายงานทางการเงินที่เกี่ยวข้อง </w:t>
      </w:r>
      <w:r w:rsidR="00A9694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ซึ่งการเปลี่ยนแปลงนโยบายการบัญชีดังกล่าวไม่มี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bidi="th-TH"/>
        </w:rPr>
        <w:t>ผลกระทบ</w:t>
      </w:r>
      <w:r w:rsidR="00A9694D">
        <w:rPr>
          <w:rFonts w:asciiTheme="majorBidi" w:hAnsiTheme="majorBidi" w:cstheme="majorBidi" w:hint="cs"/>
          <w:sz w:val="30"/>
          <w:szCs w:val="30"/>
          <w:cs/>
          <w:lang w:bidi="th-TH"/>
        </w:rPr>
        <w:t>อย่างมีสาระสำคัญต่องบการเงิน และกลุ่มบริษัท</w:t>
      </w:r>
      <w:r w:rsidR="00921DD5" w:rsidRPr="004069B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ได้เปิดเผยในหมายเหตุข้อ </w:t>
      </w:r>
      <w:r w:rsidR="00921DD5" w:rsidRPr="004069BE">
        <w:rPr>
          <w:rFonts w:asciiTheme="majorBidi" w:hAnsiTheme="majorBidi" w:cstheme="majorBidi"/>
          <w:sz w:val="30"/>
          <w:szCs w:val="30"/>
        </w:rPr>
        <w:t>3</w:t>
      </w:r>
      <w:r w:rsidR="00A9694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เพื่อการเปรียบเทียบ</w:t>
      </w:r>
    </w:p>
    <w:p w:rsidR="00726622" w:rsidRPr="00921DD5" w:rsidRDefault="00726622" w:rsidP="0072662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rtl/>
        </w:rPr>
      </w:pPr>
    </w:p>
    <w:p w:rsidR="00B53989" w:rsidRPr="00B53989" w:rsidRDefault="00B53989" w:rsidP="0072662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rtl/>
          <w:lang w:val="en-US"/>
        </w:rPr>
      </w:pPr>
    </w:p>
    <w:p w:rsidR="005B316F" w:rsidRPr="005B316F" w:rsidRDefault="005B316F" w:rsidP="005B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316F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B316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B316F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5B316F">
        <w:rPr>
          <w:rFonts w:asciiTheme="majorBidi" w:hAnsiTheme="majorBidi" w:cstheme="majorBidi"/>
          <w:sz w:val="30"/>
          <w:szCs w:val="30"/>
          <w:lang w:val="en-GB"/>
        </w:rPr>
        <w:t>3</w:t>
      </w:r>
      <w:r>
        <w:rPr>
          <w:rFonts w:asciiTheme="majorBidi" w:hAnsiTheme="majorBidi" w:cstheme="majorBidi"/>
          <w:sz w:val="30"/>
          <w:szCs w:val="30"/>
        </w:rPr>
        <w:t>5</w:t>
      </w:r>
    </w:p>
    <w:p w:rsidR="009A6570" w:rsidRPr="00882126" w:rsidRDefault="009A6570" w:rsidP="004D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871FB" w:rsidRPr="000746C7" w:rsidRDefault="00AC33D0" w:rsidP="00BE123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สกุลเงิน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ที่ใช้ในการดำเนินงานและ</w:t>
      </w:r>
      <w:r w:rsidR="002256DC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นำเสนองบการเงิน</w:t>
      </w:r>
    </w:p>
    <w:p w:rsidR="00E871FB" w:rsidRPr="00882126" w:rsidRDefault="00E871FB" w:rsidP="00882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3CA1" w:rsidRPr="000746C7" w:rsidRDefault="00D23CA1" w:rsidP="00B65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2126">
        <w:rPr>
          <w:rFonts w:ascii="Angsana New" w:hAnsi="Angsana New"/>
          <w:sz w:val="30"/>
          <w:szCs w:val="30"/>
          <w:cs/>
        </w:rPr>
        <w:t>งบการเงินนี้จัดทำเป็นเงินบาท</w:t>
      </w:r>
      <w:r w:rsidRPr="00882126">
        <w:rPr>
          <w:rFonts w:ascii="Angsana New" w:hAnsi="Angsana New" w:hint="cs"/>
          <w:sz w:val="30"/>
          <w:szCs w:val="30"/>
          <w:cs/>
        </w:rPr>
        <w:t>ซึ่งเป็นสกุล</w:t>
      </w:r>
      <w:r w:rsidR="00FE0654" w:rsidRPr="00882126">
        <w:rPr>
          <w:rFonts w:ascii="Angsana New" w:hAnsi="Angsana New" w:hint="cs"/>
          <w:sz w:val="30"/>
          <w:szCs w:val="30"/>
          <w:cs/>
        </w:rPr>
        <w:t>เงินที่ใช้ในการดำเนินงานของ</w:t>
      </w:r>
      <w:r w:rsidRPr="00882126">
        <w:rPr>
          <w:rFonts w:ascii="Angsana New" w:hAnsi="Angsana New" w:hint="cs"/>
          <w:sz w:val="30"/>
          <w:szCs w:val="30"/>
          <w:cs/>
        </w:rPr>
        <w:t>บริษัท</w:t>
      </w:r>
      <w:r w:rsidRPr="00882126">
        <w:rPr>
          <w:rFonts w:ascii="Angsana New" w:hAnsi="Angsana New"/>
          <w:sz w:val="30"/>
          <w:szCs w:val="30"/>
          <w:cs/>
        </w:rPr>
        <w:t xml:space="preserve"> ข้อมูลทางการเงิน</w:t>
      </w:r>
      <w:r w:rsidRPr="000746C7">
        <w:rPr>
          <w:rFonts w:ascii="Angsana New" w:hAnsi="Angsana New"/>
          <w:sz w:val="30"/>
          <w:szCs w:val="30"/>
          <w:cs/>
        </w:rPr>
        <w:t>ทั้งหมดมีการปัดเศษในหมายเหตุประกอบง</w:t>
      </w:r>
      <w:r w:rsidR="00395F91" w:rsidRPr="000746C7">
        <w:rPr>
          <w:rFonts w:ascii="Angsana New" w:hAnsi="Angsana New"/>
          <w:sz w:val="30"/>
          <w:szCs w:val="30"/>
          <w:cs/>
        </w:rPr>
        <w:t>บการเงินเพื่อให้แสดงเป็นหลัก</w:t>
      </w:r>
      <w:r w:rsidR="00395F91" w:rsidRPr="000746C7">
        <w:rPr>
          <w:rFonts w:ascii="Angsana New" w:hAnsi="Angsana New" w:hint="cs"/>
          <w:sz w:val="30"/>
          <w:szCs w:val="30"/>
          <w:cs/>
        </w:rPr>
        <w:t>พัน</w:t>
      </w:r>
      <w:r w:rsidRPr="000746C7">
        <w:rPr>
          <w:rFonts w:ascii="Angsana New" w:hAnsi="Angsana New"/>
          <w:sz w:val="30"/>
          <w:szCs w:val="30"/>
          <w:cs/>
        </w:rPr>
        <w:t>บาท</w:t>
      </w:r>
      <w:r w:rsidR="00174E1A" w:rsidRPr="000746C7">
        <w:rPr>
          <w:rFonts w:ascii="Angsana New" w:hAnsi="Angsana New"/>
          <w:sz w:val="30"/>
          <w:szCs w:val="30"/>
        </w:rPr>
        <w:t xml:space="preserve"> </w:t>
      </w:r>
      <w:r w:rsidR="00174E1A" w:rsidRPr="000746C7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FC611E" w:rsidRPr="001939FB" w:rsidRDefault="00FC611E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871FB" w:rsidRPr="000746C7" w:rsidRDefault="00CC28AA" w:rsidP="00BE123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ใช้วิจารณญาณ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และ</w:t>
      </w:r>
      <w:r w:rsidR="00E871FB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การประมาณการ</w:t>
      </w:r>
    </w:p>
    <w:p w:rsidR="00E871FB" w:rsidRDefault="00E871FB" w:rsidP="00193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939FB" w:rsidRPr="001939FB" w:rsidRDefault="001939FB" w:rsidP="00193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39F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939FB">
        <w:rPr>
          <w:rFonts w:ascii="Angsana New" w:hAnsi="Angsana New"/>
          <w:sz w:val="30"/>
          <w:szCs w:val="30"/>
        </w:rPr>
        <w:t xml:space="preserve"> </w:t>
      </w:r>
      <w:r w:rsidRPr="001939FB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1939FB">
        <w:rPr>
          <w:rFonts w:ascii="Angsana New" w:hAnsi="Angsana New"/>
          <w:sz w:val="30"/>
          <w:szCs w:val="30"/>
        </w:rPr>
        <w:t xml:space="preserve"> </w:t>
      </w:r>
      <w:r w:rsidRPr="001939FB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1939FB" w:rsidRDefault="001939FB" w:rsidP="00193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939FB" w:rsidRPr="001939FB" w:rsidRDefault="001939FB" w:rsidP="001939F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939FB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1939FB" w:rsidRPr="001939FB" w:rsidRDefault="001939FB" w:rsidP="00193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F3A73" w:rsidRDefault="00A81A49" w:rsidP="00193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1939FB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1939FB">
        <w:rPr>
          <w:rFonts w:ascii="Angsana New" w:hAnsi="Angsana New"/>
          <w:sz w:val="30"/>
          <w:szCs w:val="30"/>
        </w:rPr>
        <w:t xml:space="preserve"> </w:t>
      </w:r>
      <w:r w:rsidRPr="001939FB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</w:p>
    <w:p w:rsidR="00A87F61" w:rsidRDefault="00A87F61" w:rsidP="00193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398"/>
      </w:tblGrid>
      <w:tr w:rsidR="00A87F61" w:rsidRPr="00623946" w:rsidTr="00A87F61">
        <w:tc>
          <w:tcPr>
            <w:tcW w:w="1890" w:type="dxa"/>
          </w:tcPr>
          <w:p w:rsidR="00A87F61" w:rsidRPr="00A87F61" w:rsidRDefault="00A87F61" w:rsidP="0099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F61">
              <w:rPr>
                <w:rFonts w:ascii="Angsana New" w:hAnsi="Angsana New"/>
                <w:sz w:val="30"/>
                <w:szCs w:val="30"/>
              </w:rPr>
              <w:t>4</w:t>
            </w:r>
            <w:r w:rsidR="00651C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7F6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9596B"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Pr="00A87F61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A87F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7F61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87F61">
              <w:rPr>
                <w:rFonts w:ascii="Angsana New" w:hAnsi="Angsana New"/>
                <w:sz w:val="30"/>
                <w:szCs w:val="30"/>
              </w:rPr>
              <w:t xml:space="preserve"> 23</w:t>
            </w:r>
          </w:p>
        </w:tc>
        <w:tc>
          <w:tcPr>
            <w:tcW w:w="7398" w:type="dxa"/>
          </w:tcPr>
          <w:p w:rsidR="00A87F61" w:rsidRPr="00C9596B" w:rsidRDefault="00A87F61" w:rsidP="00204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596B">
              <w:rPr>
                <w:rFonts w:ascii="Angsana New" w:hAnsi="Angsana New"/>
                <w:sz w:val="30"/>
                <w:szCs w:val="30"/>
                <w:cs/>
              </w:rPr>
              <w:t>การขายสินค้า</w:t>
            </w:r>
            <w:r w:rsidR="00C9596B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  <w:r w:rsidRPr="00C9596B">
              <w:rPr>
                <w:rFonts w:ascii="Angsana New" w:hAnsi="Angsana New"/>
                <w:sz w:val="30"/>
                <w:szCs w:val="30"/>
                <w:cs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Pr="00C9596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3A4171" w:rsidRPr="0034521C" w:rsidRDefault="003A4171" w:rsidP="00A87F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BF6CE7" w:rsidRDefault="00BF6CE7" w:rsidP="00BF6C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3A4171" w:rsidRPr="003A4171" w:rsidRDefault="003A4171" w:rsidP="003A417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A4171">
        <w:rPr>
          <w:rFonts w:ascii="Angsana New" w:hAnsi="Angsana New"/>
          <w:sz w:val="30"/>
          <w:szCs w:val="30"/>
          <w:cs/>
        </w:rPr>
        <w:lastRenderedPageBreak/>
        <w:t xml:space="preserve">ข้อสมมติและความไม่แน่นอนของการประมาณการ </w:t>
      </w:r>
    </w:p>
    <w:p w:rsidR="003A4171" w:rsidRPr="003A4171" w:rsidRDefault="003A4171" w:rsidP="003A4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1939FB" w:rsidRPr="003A4171" w:rsidRDefault="003A4171" w:rsidP="00BF0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A4171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3A4171">
        <w:rPr>
          <w:rFonts w:asciiTheme="majorBidi" w:hAnsiTheme="majorBidi" w:cstheme="majorBidi"/>
          <w:sz w:val="30"/>
          <w:szCs w:val="30"/>
        </w:rPr>
        <w:t xml:space="preserve"> </w:t>
      </w:r>
      <w:r w:rsidRPr="003A41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4171">
        <w:rPr>
          <w:rFonts w:asciiTheme="majorBidi" w:hAnsiTheme="majorBidi" w:cstheme="majorBidi"/>
          <w:sz w:val="30"/>
          <w:szCs w:val="30"/>
        </w:rPr>
        <w:t xml:space="preserve">31 </w:t>
      </w:r>
      <w:r w:rsidRPr="003A41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4171">
        <w:rPr>
          <w:rFonts w:asciiTheme="majorBidi" w:hAnsiTheme="majorBidi" w:cstheme="majorBidi"/>
          <w:sz w:val="30"/>
          <w:szCs w:val="30"/>
        </w:rPr>
        <w:t xml:space="preserve">2562 </w:t>
      </w:r>
      <w:r w:rsidRPr="003A4171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3A417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A4171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:rsidR="00D52618" w:rsidRPr="001939FB" w:rsidRDefault="00D52618" w:rsidP="00193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550" w:type="dxa"/>
        <w:tblInd w:w="1080" w:type="dxa"/>
        <w:tblLook w:val="04A0" w:firstRow="1" w:lastRow="0" w:firstColumn="1" w:lastColumn="0" w:noHBand="0" w:noVBand="1"/>
      </w:tblPr>
      <w:tblGrid>
        <w:gridCol w:w="1170"/>
        <w:gridCol w:w="7380"/>
      </w:tblGrid>
      <w:tr w:rsidR="00A5326C" w:rsidRPr="000746C7" w:rsidTr="00BF0B11">
        <w:tc>
          <w:tcPr>
            <w:tcW w:w="1170" w:type="dxa"/>
          </w:tcPr>
          <w:p w:rsidR="00A5326C" w:rsidRPr="000746C7" w:rsidRDefault="00733121" w:rsidP="0073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380" w:type="dxa"/>
          </w:tcPr>
          <w:p w:rsidR="00A5326C" w:rsidRPr="000746C7" w:rsidRDefault="00A5326C" w:rsidP="00A5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การวัดมูลค่าสินค้าคงเหลือ เกี่ยวกับการใช้ข้อสมมติที่สำคัญในการประมาณค่าเผื่อมูลค่าสินค้าลดลง</w:t>
            </w:r>
          </w:p>
        </w:tc>
      </w:tr>
      <w:tr w:rsidR="00A5326C" w:rsidRPr="000746C7" w:rsidTr="00BF0B11">
        <w:tc>
          <w:tcPr>
            <w:tcW w:w="1170" w:type="dxa"/>
          </w:tcPr>
          <w:p w:rsidR="00A5326C" w:rsidRPr="000746C7" w:rsidRDefault="00A5326C" w:rsidP="00A5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331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380" w:type="dxa"/>
          </w:tcPr>
          <w:p w:rsidR="00A5326C" w:rsidRPr="000746C7" w:rsidRDefault="00A5326C" w:rsidP="00A5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hanging="2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</w:t>
            </w:r>
            <w:r w:rsidR="00C959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A5326C" w:rsidRPr="000746C7" w:rsidTr="00BF0B11">
        <w:tc>
          <w:tcPr>
            <w:tcW w:w="1170" w:type="dxa"/>
          </w:tcPr>
          <w:p w:rsidR="00A5326C" w:rsidRPr="000746C7" w:rsidRDefault="00F121C5" w:rsidP="00A5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380" w:type="dxa"/>
          </w:tcPr>
          <w:p w:rsidR="00A5326C" w:rsidRPr="000746C7" w:rsidRDefault="00A5326C" w:rsidP="006B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3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</w:t>
            </w:r>
            <w:r w:rsidR="006B62C5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6B62C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การประมาณการตามหลักคณิตศาสตร์ประกันภัย</w:t>
            </w:r>
          </w:p>
        </w:tc>
      </w:tr>
      <w:tr w:rsidR="007251C5" w:rsidRPr="000746C7" w:rsidTr="00BF0B11">
        <w:tc>
          <w:tcPr>
            <w:tcW w:w="1170" w:type="dxa"/>
          </w:tcPr>
          <w:p w:rsidR="007251C5" w:rsidRPr="000746C7" w:rsidRDefault="007251C5" w:rsidP="0072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380" w:type="dxa"/>
          </w:tcPr>
          <w:p w:rsidR="007251C5" w:rsidRPr="000746C7" w:rsidRDefault="007251C5" w:rsidP="0072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hanging="2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การรับรู้สินทรัพย์ทางภาษีเงิน</w:t>
            </w:r>
            <w:r w:rsidRPr="006103F6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EE7615" w:rsidRDefault="00EE7615" w:rsidP="00EE76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34136" w:rsidRDefault="00134136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การเปลี่ยนแปลง</w:t>
      </w:r>
      <w:r w:rsidRPr="00154A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นโยบายการบัญชี</w:t>
      </w:r>
    </w:p>
    <w:p w:rsidR="00134136" w:rsidRDefault="00134136" w:rsidP="00134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61103" w:rsidRDefault="00F61103" w:rsidP="00F6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F2E9B">
        <w:rPr>
          <w:rFonts w:ascii="Angsana New" w:hAnsi="Angsana New"/>
          <w:sz w:val="30"/>
          <w:szCs w:val="30"/>
          <w:cs/>
        </w:rPr>
        <w:t>กลุ่มบริษัทได้นำ</w:t>
      </w:r>
      <w:r w:rsidRPr="008F2E9B">
        <w:rPr>
          <w:rFonts w:ascii="Angsana New" w:hAnsi="Angsana New" w:hint="cs"/>
          <w:sz w:val="30"/>
          <w:szCs w:val="30"/>
        </w:rPr>
        <w:t xml:space="preserve"> TFRS 15 </w:t>
      </w:r>
      <w:r w:rsidRPr="008F2E9B">
        <w:rPr>
          <w:rFonts w:ascii="Angsana New" w:hAnsi="Angsana New"/>
          <w:sz w:val="30"/>
          <w:szCs w:val="30"/>
          <w:cs/>
        </w:rPr>
        <w:t>มาถือปฏิบัติ</w:t>
      </w:r>
      <w:r>
        <w:rPr>
          <w:rFonts w:ascii="Angsana New" w:hAnsi="Angsana New" w:hint="cs"/>
          <w:sz w:val="30"/>
          <w:szCs w:val="30"/>
          <w:cs/>
        </w:rPr>
        <w:t xml:space="preserve">เป็นครั้งแรกตั้งแต่วันที่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2562 </w:t>
      </w:r>
      <w:r w:rsidRPr="008F2E9B">
        <w:rPr>
          <w:rFonts w:ascii="Angsana New" w:hAnsi="Angsana New" w:hint="cs"/>
          <w:sz w:val="30"/>
          <w:szCs w:val="30"/>
          <w:cs/>
        </w:rPr>
        <w:t xml:space="preserve">โดยไม่มีผลกระทบอย่างมีสาระสำคัญต่องบการเงินของกลุ่มบริษัท </w:t>
      </w:r>
      <w:r w:rsidRPr="008F2E9B">
        <w:rPr>
          <w:rFonts w:ascii="Angsana New" w:hAnsi="Angsana New"/>
          <w:sz w:val="30"/>
          <w:szCs w:val="30"/>
          <w:cs/>
        </w:rPr>
        <w:t>ตาม</w:t>
      </w:r>
      <w:r w:rsidRPr="008F2E9B">
        <w:rPr>
          <w:rFonts w:ascii="Angsana New" w:hAnsi="Angsana New"/>
          <w:sz w:val="30"/>
          <w:szCs w:val="30"/>
        </w:rPr>
        <w:t xml:space="preserve"> TFRS</w:t>
      </w:r>
      <w:r w:rsidRPr="008F2E9B">
        <w:rPr>
          <w:rFonts w:ascii="Angsana New" w:hAnsi="Angsana New"/>
          <w:sz w:val="30"/>
          <w:szCs w:val="30"/>
          <w:cs/>
        </w:rPr>
        <w:t xml:space="preserve"> </w:t>
      </w:r>
      <w:r w:rsidRPr="008F2E9B">
        <w:rPr>
          <w:rFonts w:ascii="Angsana New" w:hAnsi="Angsana New"/>
          <w:sz w:val="30"/>
          <w:szCs w:val="30"/>
        </w:rPr>
        <w:t>15</w:t>
      </w:r>
      <w:r w:rsidRPr="008F2E9B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8F2E9B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8F2E9B">
        <w:rPr>
          <w:rFonts w:ascii="Angsana New" w:hAnsi="Angsana New"/>
          <w:sz w:val="30"/>
          <w:szCs w:val="30"/>
          <w:cs/>
        </w:rPr>
        <w:t>ควบคุม</w:t>
      </w:r>
      <w:r w:rsidRPr="008F2E9B">
        <w:rPr>
          <w:rFonts w:ascii="Angsana New" w:hAnsi="Angsana New" w:hint="cs"/>
          <w:sz w:val="30"/>
          <w:szCs w:val="30"/>
          <w:cs/>
        </w:rPr>
        <w:t>ใน</w:t>
      </w:r>
      <w:r w:rsidRPr="008F2E9B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8F2E9B">
        <w:rPr>
          <w:rFonts w:ascii="Angsana New" w:hAnsi="Angsana New"/>
          <w:sz w:val="30"/>
          <w:szCs w:val="30"/>
        </w:rPr>
        <w:t xml:space="preserve"> </w:t>
      </w:r>
      <w:r w:rsidRPr="008F2E9B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8F2E9B">
        <w:rPr>
          <w:rFonts w:ascii="Angsana New" w:hAnsi="Angsana New"/>
          <w:sz w:val="30"/>
          <w:szCs w:val="30"/>
          <w:cs/>
        </w:rPr>
        <w:t>กลุ่มบริษัท</w:t>
      </w:r>
      <w:r w:rsidRPr="008F2E9B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8F2E9B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8F2E9B">
        <w:rPr>
          <w:rFonts w:ascii="Angsana New" w:hAnsi="Angsana New" w:hint="cs"/>
          <w:sz w:val="30"/>
          <w:szCs w:val="30"/>
          <w:cs/>
        </w:rPr>
        <w:t>วิจารณญาณ</w:t>
      </w:r>
      <w:r w:rsidRPr="008F2E9B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8F2E9B">
        <w:rPr>
          <w:rFonts w:ascii="Angsana New" w:hAnsi="Angsana New" w:hint="cs"/>
          <w:sz w:val="30"/>
          <w:szCs w:val="30"/>
          <w:cs/>
        </w:rPr>
        <w:t xml:space="preserve"> </w:t>
      </w:r>
      <w:r w:rsidRPr="008F2E9B">
        <w:rPr>
          <w:rFonts w:ascii="Angsana New" w:hAnsi="Angsana New"/>
          <w:sz w:val="30"/>
          <w:szCs w:val="30"/>
          <w:cs/>
        </w:rPr>
        <w:t>ในขณะที่</w:t>
      </w:r>
      <w:r w:rsidRPr="008F2E9B">
        <w:rPr>
          <w:rFonts w:ascii="Angsana New" w:hAnsi="Angsana New"/>
          <w:sz w:val="30"/>
          <w:szCs w:val="30"/>
        </w:rPr>
        <w:t xml:space="preserve"> TAS</w:t>
      </w:r>
      <w:r w:rsidRPr="008F2E9B">
        <w:rPr>
          <w:rFonts w:ascii="Angsana New" w:hAnsi="Angsana New"/>
          <w:sz w:val="30"/>
          <w:szCs w:val="30"/>
          <w:cs/>
        </w:rPr>
        <w:t xml:space="preserve"> </w:t>
      </w:r>
      <w:r w:rsidRPr="008F2E9B">
        <w:rPr>
          <w:rFonts w:ascii="Angsana New" w:hAnsi="Angsana New"/>
          <w:sz w:val="30"/>
          <w:szCs w:val="30"/>
        </w:rPr>
        <w:t xml:space="preserve">18 </w:t>
      </w:r>
      <w:r w:rsidRPr="008F2E9B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8F2E9B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8F2E9B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8F2E9B">
        <w:rPr>
          <w:rFonts w:ascii="Angsana New" w:hAnsi="Angsana New" w:hint="cs"/>
          <w:sz w:val="30"/>
          <w:szCs w:val="30"/>
          <w:cs/>
        </w:rPr>
        <w:t xml:space="preserve"> </w:t>
      </w:r>
      <w:r w:rsidRPr="008F2E9B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55033F">
        <w:rPr>
          <w:rFonts w:ascii="Angsana New" w:hAnsi="Angsana New" w:hint="cs"/>
          <w:sz w:val="30"/>
          <w:szCs w:val="30"/>
          <w:cs/>
        </w:rPr>
        <w:t xml:space="preserve"> </w:t>
      </w:r>
    </w:p>
    <w:p w:rsidR="00020A4E" w:rsidRPr="00D55F09" w:rsidRDefault="00020A4E" w:rsidP="00D55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392CEF" w:rsidRPr="008F2E9B" w:rsidRDefault="00392CEF" w:rsidP="0039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2E9B">
        <w:rPr>
          <w:rFonts w:ascii="Angsana New" w:hAnsi="Angsana New" w:hint="cs"/>
          <w:sz w:val="30"/>
          <w:szCs w:val="30"/>
          <w:cs/>
        </w:rPr>
        <w:t>กลุ่มบริษัทให้สิ่งตอบแทนกับลูกค้าเช่น กิจกรรมส่งเสริมการขาย</w:t>
      </w:r>
      <w:r>
        <w:rPr>
          <w:rFonts w:ascii="Angsana New" w:hAnsi="Angsana New" w:hint="cs"/>
          <w:sz w:val="30"/>
          <w:szCs w:val="30"/>
          <w:cs/>
        </w:rPr>
        <w:t xml:space="preserve"> และใบลดหนี้ที่ลูกค้าสามารถนำมาใช้หักกับจำนวนเงินที่ลูกค้าค้างชำระให้แก่กลุ่มบริษัท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8F2E9B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8F2E9B">
        <w:rPr>
          <w:rFonts w:ascii="Angsana New" w:hAnsi="Angsana New" w:hint="cs"/>
          <w:sz w:val="30"/>
          <w:szCs w:val="30"/>
        </w:rPr>
        <w:t>TAS 18</w:t>
      </w:r>
      <w:r w:rsidRPr="008F2E9B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กลุ่มบริษัทรับรู้จำนวนเงินดังกล่าวเป็นต้นทุนในการจัดจำหน่าย ตาม </w:t>
      </w:r>
      <w:r w:rsidRPr="008F2E9B">
        <w:rPr>
          <w:rFonts w:ascii="Angsana New" w:hAnsi="Angsana New" w:hint="cs"/>
          <w:sz w:val="30"/>
          <w:szCs w:val="30"/>
        </w:rPr>
        <w:t>TFRS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8F2E9B">
        <w:rPr>
          <w:rFonts w:ascii="Angsana New" w:hAnsi="Angsana New" w:hint="cs"/>
          <w:sz w:val="30"/>
          <w:szCs w:val="30"/>
        </w:rPr>
        <w:t xml:space="preserve">15 </w:t>
      </w:r>
      <w:r w:rsidRPr="008F2E9B">
        <w:rPr>
          <w:rFonts w:ascii="Angsana New" w:hAnsi="Angsana New" w:hint="cs"/>
          <w:sz w:val="30"/>
          <w:szCs w:val="30"/>
          <w:cs/>
        </w:rPr>
        <w:t>กำหนดให้กลุ่มบริษัทต้องพิจารณาว่า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F2E9B">
        <w:rPr>
          <w:rFonts w:ascii="Angsana New" w:hAnsi="Angsana New" w:hint="cs"/>
          <w:sz w:val="30"/>
          <w:szCs w:val="30"/>
          <w:cs/>
        </w:rPr>
        <w:t>กลุ่มบริษัทได้รับสินค้าหรือบริการจากลูกค้าหรือไม่ หากได้รับสินค้าหรือบริการจากลูกค้า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:rsidR="00392CEF" w:rsidRDefault="00392CEF" w:rsidP="0039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กลุ่มบริษัทได้ถือปฏิบัติตาม </w:t>
      </w:r>
      <w:r>
        <w:rPr>
          <w:rFonts w:ascii="Angsana New" w:hAnsi="Angsana New"/>
          <w:sz w:val="30"/>
          <w:szCs w:val="30"/>
        </w:rPr>
        <w:t>TFRS 15</w:t>
      </w:r>
      <w:r>
        <w:rPr>
          <w:rFonts w:ascii="Angsana New" w:hAnsi="Angsana New" w:hint="cs"/>
          <w:sz w:val="30"/>
          <w:szCs w:val="30"/>
          <w:cs/>
        </w:rPr>
        <w:t xml:space="preserve"> โดยใช้วิธีปรับปรุงย้อนหลัง ดังนั้นกลุ่มบริษัทได้ถือปฏิบัติตามข้อกำหนดของ </w:t>
      </w:r>
      <w:r>
        <w:rPr>
          <w:rFonts w:ascii="Angsana New" w:hAnsi="Angsana New"/>
          <w:sz w:val="30"/>
          <w:szCs w:val="30"/>
        </w:rPr>
        <w:t>TFRS 15</w:t>
      </w:r>
      <w:r>
        <w:rPr>
          <w:rFonts w:ascii="Angsana New" w:hAnsi="Angsana New" w:hint="cs"/>
          <w:sz w:val="30"/>
          <w:szCs w:val="30"/>
          <w:cs/>
        </w:rPr>
        <w:t xml:space="preserve"> กับงบการเงินรวมและงบการเงินเฉพาะกิจการทุกงวดที่แสดงเปรียบเทียบ</w:t>
      </w:r>
    </w:p>
    <w:p w:rsidR="00AD3709" w:rsidRPr="00B0594E" w:rsidRDefault="00AD3709" w:rsidP="0039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392CEF" w:rsidRDefault="00392CEF" w:rsidP="0039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A65F2">
        <w:rPr>
          <w:rFonts w:ascii="Angsana New" w:hAnsi="Angsana New" w:hint="cs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8A65F2">
        <w:rPr>
          <w:rFonts w:ascii="Angsana New" w:hAnsi="Angsana New" w:hint="cs"/>
          <w:sz w:val="30"/>
          <w:szCs w:val="30"/>
          <w:cs/>
        </w:rPr>
        <w:t>ไม่มีผลกระทบต่อกำไร</w:t>
      </w:r>
      <w:r>
        <w:rPr>
          <w:rFonts w:ascii="Angsana New" w:hAnsi="Angsana New" w:hint="cs"/>
          <w:sz w:val="30"/>
          <w:szCs w:val="30"/>
          <w:cs/>
        </w:rPr>
        <w:t xml:space="preserve">ขาดทุนเบ็ดเสร็จรวมสำหรับงวด </w:t>
      </w:r>
      <w:r w:rsidRPr="008A65F2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 และกำไรต่อหุ้นขั้นพื้นฐาน</w:t>
      </w:r>
      <w:r w:rsidRPr="008A65F2">
        <w:rPr>
          <w:rFonts w:ascii="Angsana New" w:hAnsi="Angsana New" w:hint="cs"/>
          <w:sz w:val="30"/>
          <w:szCs w:val="30"/>
          <w:cs/>
        </w:rPr>
        <w:t>ตามที่ได้รายงาน แสดงไว้ดังนี้</w:t>
      </w:r>
    </w:p>
    <w:p w:rsidR="00020A4E" w:rsidRPr="00134136" w:rsidRDefault="00020A4E" w:rsidP="00134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8"/>
        <w:gridCol w:w="1170"/>
        <w:gridCol w:w="270"/>
        <w:gridCol w:w="1170"/>
        <w:gridCol w:w="270"/>
        <w:gridCol w:w="1350"/>
      </w:tblGrid>
      <w:tr w:rsidR="00830669" w:rsidRPr="00C2030C" w:rsidTr="0099124D">
        <w:trPr>
          <w:tblHeader/>
        </w:trPr>
        <w:tc>
          <w:tcPr>
            <w:tcW w:w="5148" w:type="dxa"/>
            <w:shd w:val="clear" w:color="auto" w:fill="auto"/>
          </w:tcPr>
          <w:p w:rsidR="00830669" w:rsidRPr="003070BC" w:rsidRDefault="00830669" w:rsidP="000C04A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230" w:type="dxa"/>
            <w:gridSpan w:val="5"/>
          </w:tcPr>
          <w:p w:rsidR="00830669" w:rsidRPr="003070BC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70B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3070B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830669" w:rsidRPr="00C2030C" w:rsidTr="0099124D">
        <w:trPr>
          <w:tblHeader/>
        </w:trPr>
        <w:tc>
          <w:tcPr>
            <w:tcW w:w="5148" w:type="dxa"/>
            <w:shd w:val="clear" w:color="auto" w:fill="auto"/>
          </w:tcPr>
          <w:p w:rsidR="00830669" w:rsidRPr="003070BC" w:rsidRDefault="00830669" w:rsidP="000C04A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3070B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  <w:cs/>
              </w:rPr>
              <w:t>งบ</w:t>
            </w:r>
            <w:r w:rsidRPr="003070B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กำไรขาดทุนเบ็ดเสร็จ</w:t>
            </w:r>
            <w:r w:rsidRPr="003070BC"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>สำหรับ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>ปี</w:t>
            </w:r>
            <w:r w:rsidRPr="003070BC">
              <w:rPr>
                <w:rFonts w:ascii="Angsana New" w:hAnsi="Angsana New" w:cs="Cordia New" w:hint="cs"/>
                <w:i/>
                <w:iCs/>
                <w:sz w:val="30"/>
                <w:szCs w:val="30"/>
                <w:u w:val="none"/>
                <w:cs/>
              </w:rPr>
              <w:t xml:space="preserve"> </w:t>
            </w:r>
          </w:p>
          <w:p w:rsidR="00830669" w:rsidRPr="003070BC" w:rsidRDefault="00830669" w:rsidP="000C04A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none"/>
              </w:rPr>
            </w:pPr>
            <w:r w:rsidRPr="003070BC">
              <w:rPr>
                <w:rFonts w:ascii="Angsana New" w:hAnsi="Angsana New" w:cs="Cordia New" w:hint="cs"/>
                <w:i/>
                <w:iCs/>
                <w:sz w:val="30"/>
                <w:szCs w:val="30"/>
                <w:u w:val="none"/>
                <w:cs/>
              </w:rPr>
              <w:t xml:space="preserve">   </w:t>
            </w:r>
            <w:r w:rsidRPr="003070BC"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>สิ้นสุดวันที่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 xml:space="preserve"> </w:t>
            </w:r>
            <w:r w:rsidRPr="003070BC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  <w:t>3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  <w:t xml:space="preserve">1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>ธันวาคม</w:t>
            </w:r>
            <w:r w:rsidRPr="003070BC">
              <w:rPr>
                <w:rFonts w:ascii="Angsana New" w:hAnsi="Angsana New" w:cs="Angsana New" w:hint="cs"/>
                <w:i/>
                <w:iCs/>
                <w:sz w:val="30"/>
                <w:szCs w:val="30"/>
                <w:u w:val="none"/>
                <w:cs/>
              </w:rPr>
              <w:t xml:space="preserve"> </w:t>
            </w:r>
            <w:r w:rsidRPr="003070BC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  <w:t>1</w:t>
            </w:r>
          </w:p>
        </w:tc>
        <w:tc>
          <w:tcPr>
            <w:tcW w:w="1170" w:type="dxa"/>
          </w:tcPr>
          <w:p w:rsidR="00830669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ตามที่รายงาน</w:t>
            </w:r>
          </w:p>
          <w:p w:rsidR="00830669" w:rsidRPr="003070BC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</w:t>
            </w:r>
            <w:r w:rsidR="00C959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</w:t>
            </w:r>
          </w:p>
        </w:tc>
        <w:tc>
          <w:tcPr>
            <w:tcW w:w="270" w:type="dxa"/>
          </w:tcPr>
          <w:p w:rsidR="00830669" w:rsidRPr="003070BC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30669" w:rsidRPr="003070BC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30669" w:rsidRPr="003070BC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270" w:type="dxa"/>
            <w:shd w:val="clear" w:color="auto" w:fill="auto"/>
          </w:tcPr>
          <w:p w:rsidR="00830669" w:rsidRPr="003070BC" w:rsidRDefault="00830669" w:rsidP="000C04A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shd w:val="clear" w:color="auto" w:fill="auto"/>
          </w:tcPr>
          <w:p w:rsidR="00830669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30669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30669" w:rsidRPr="003070BC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830669" w:rsidRPr="00C2030C" w:rsidTr="0099124D">
        <w:trPr>
          <w:tblHeader/>
        </w:trPr>
        <w:tc>
          <w:tcPr>
            <w:tcW w:w="5148" w:type="dxa"/>
            <w:shd w:val="clear" w:color="auto" w:fill="auto"/>
          </w:tcPr>
          <w:p w:rsidR="00830669" w:rsidRPr="003070BC" w:rsidRDefault="00830669" w:rsidP="000C04A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u w:val="none"/>
                <w:cs/>
              </w:rPr>
            </w:pPr>
          </w:p>
        </w:tc>
        <w:tc>
          <w:tcPr>
            <w:tcW w:w="4230" w:type="dxa"/>
            <w:gridSpan w:val="5"/>
          </w:tcPr>
          <w:p w:rsidR="00830669" w:rsidRPr="003070BC" w:rsidRDefault="00830669" w:rsidP="000C04A8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3070B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30669" w:rsidRPr="00F316A4" w:rsidTr="0099124D">
        <w:tc>
          <w:tcPr>
            <w:tcW w:w="5148" w:type="dxa"/>
            <w:shd w:val="clear" w:color="auto" w:fill="auto"/>
          </w:tcPr>
          <w:p w:rsidR="00830669" w:rsidRPr="00F316A4" w:rsidRDefault="00830669" w:rsidP="000C04A8">
            <w:pPr>
              <w:rPr>
                <w:rFonts w:ascii="Angsana New" w:hAnsi="Angsana New"/>
                <w:sz w:val="30"/>
                <w:szCs w:val="30"/>
              </w:rPr>
            </w:pPr>
            <w:r w:rsidRPr="00F316A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F316A4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จากการขายและการให้บริการ</w:t>
            </w:r>
          </w:p>
        </w:tc>
        <w:tc>
          <w:tcPr>
            <w:tcW w:w="1170" w:type="dxa"/>
          </w:tcPr>
          <w:p w:rsidR="00830669" w:rsidRPr="00F316A4" w:rsidRDefault="003B4D19" w:rsidP="000C04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4,401,354</w:t>
            </w:r>
          </w:p>
        </w:tc>
        <w:tc>
          <w:tcPr>
            <w:tcW w:w="270" w:type="dxa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16A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B4D19">
              <w:rPr>
                <w:rFonts w:ascii="Angsana New" w:hAnsi="Angsana New"/>
                <w:sz w:val="30"/>
                <w:szCs w:val="30"/>
                <w:lang w:val="en-US" w:bidi="th-TH"/>
              </w:rPr>
              <w:t>72,004</w:t>
            </w:r>
            <w:r w:rsidRPr="00F316A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30669" w:rsidRPr="00F316A4" w:rsidRDefault="00830669" w:rsidP="000C04A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30669" w:rsidRPr="00F316A4" w:rsidRDefault="003B4D19" w:rsidP="000C04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4,329,350</w:t>
            </w:r>
          </w:p>
        </w:tc>
      </w:tr>
      <w:tr w:rsidR="00830669" w:rsidRPr="00F316A4" w:rsidTr="0099124D">
        <w:tc>
          <w:tcPr>
            <w:tcW w:w="5148" w:type="dxa"/>
            <w:shd w:val="clear" w:color="auto" w:fill="auto"/>
          </w:tcPr>
          <w:p w:rsidR="00830669" w:rsidRPr="00F316A4" w:rsidRDefault="00830669" w:rsidP="000C04A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316A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16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3B4D19">
              <w:rPr>
                <w:rFonts w:ascii="Angsana New" w:hAnsi="Angsana New"/>
                <w:sz w:val="30"/>
                <w:szCs w:val="30"/>
                <w:lang w:val="en-US" w:bidi="th-TH"/>
              </w:rPr>
              <w:t>199,841</w:t>
            </w:r>
            <w:r w:rsidRPr="00F316A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30669" w:rsidRPr="00F316A4" w:rsidRDefault="003B4D19" w:rsidP="000C04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72,004</w:t>
            </w:r>
          </w:p>
        </w:tc>
        <w:tc>
          <w:tcPr>
            <w:tcW w:w="270" w:type="dxa"/>
            <w:shd w:val="clear" w:color="auto" w:fill="auto"/>
          </w:tcPr>
          <w:p w:rsidR="00830669" w:rsidRPr="00F316A4" w:rsidRDefault="00830669" w:rsidP="000C04A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16A4">
              <w:rPr>
                <w:rFonts w:ascii="Angsana New" w:hAnsi="Angsana New"/>
                <w:sz w:val="30"/>
                <w:szCs w:val="30"/>
              </w:rPr>
              <w:t>(</w:t>
            </w:r>
            <w:r w:rsidR="003B4D19">
              <w:rPr>
                <w:rFonts w:ascii="Angsana New" w:hAnsi="Angsana New"/>
                <w:sz w:val="30"/>
                <w:szCs w:val="30"/>
              </w:rPr>
              <w:t>127,837</w:t>
            </w:r>
            <w:r w:rsidRPr="00F316A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0669" w:rsidRPr="00F316A4" w:rsidTr="0099124D">
        <w:tc>
          <w:tcPr>
            <w:tcW w:w="5148" w:type="dxa"/>
            <w:shd w:val="clear" w:color="auto" w:fill="auto"/>
          </w:tcPr>
          <w:p w:rsidR="00830669" w:rsidRPr="00F316A4" w:rsidRDefault="00830669" w:rsidP="000C04A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30669" w:rsidRPr="00F316A4" w:rsidRDefault="00830669" w:rsidP="000C04A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30669" w:rsidRPr="00F316A4" w:rsidRDefault="00830669" w:rsidP="000C04A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A32E5D" w:rsidRPr="00154A07" w:rsidRDefault="00A32E5D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54A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นโยบายการบัญชีที่สำคัญ</w:t>
      </w:r>
      <w:r w:rsidRPr="00154A07">
        <w:rPr>
          <w:rFonts w:ascii="Angsana New" w:hAnsi="Angsana New"/>
          <w:color w:val="000000"/>
          <w:cs/>
        </w:rPr>
        <w:t xml:space="preserve"> </w:t>
      </w:r>
    </w:p>
    <w:p w:rsidR="00A32E5D" w:rsidRPr="000746C7" w:rsidRDefault="00A32E5D" w:rsidP="00020AE7">
      <w:pPr>
        <w:pStyle w:val="AccPolicyalternative"/>
      </w:pPr>
    </w:p>
    <w:p w:rsidR="00A32E5D" w:rsidRPr="000746C7" w:rsidRDefault="00A32E5D" w:rsidP="00A32E5D">
      <w:pPr>
        <w:pStyle w:val="AccPolicyalternative"/>
      </w:pPr>
      <w:r w:rsidRPr="000746C7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A32E5D" w:rsidRPr="000746C7" w:rsidRDefault="00A32E5D" w:rsidP="00A32E5D">
      <w:pPr>
        <w:pStyle w:val="AccPolicyalternative"/>
      </w:pP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เกณฑ์ในการจัดทำงบการเงินรวม</w:t>
      </w:r>
    </w:p>
    <w:p w:rsidR="00A32E5D" w:rsidRPr="000746C7" w:rsidRDefault="00A32E5D" w:rsidP="00DC5B41">
      <w:pPr>
        <w:pStyle w:val="AccPolicyalternative"/>
      </w:pP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0746C7">
        <w:rPr>
          <w:rFonts w:ascii="Angsana New" w:hAnsi="Angsana New"/>
          <w:color w:val="000000"/>
          <w:sz w:val="30"/>
          <w:szCs w:val="30"/>
        </w:rPr>
        <w:t>“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color w:val="000000"/>
          <w:sz w:val="30"/>
          <w:szCs w:val="30"/>
        </w:rPr>
        <w:t>”)</w:t>
      </w:r>
    </w:p>
    <w:p w:rsidR="00A32E5D" w:rsidRPr="000746C7" w:rsidRDefault="00A32E5D" w:rsidP="00DC5B41">
      <w:pPr>
        <w:pStyle w:val="AccPolicyalternative"/>
      </w:pP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บริษัทย่อย</w:t>
      </w: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A1F9D" w:rsidRPr="000746C7" w:rsidRDefault="00A32E5D" w:rsidP="00AA1F9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</w:t>
      </w:r>
      <w:r w:rsidR="000F6B24" w:rsidRPr="000746C7">
        <w:rPr>
          <w:rFonts w:ascii="Angsana New" w:hAnsi="Angsana New" w:hint="cs"/>
          <w:color w:val="000000"/>
          <w:sz w:val="30"/>
          <w:szCs w:val="30"/>
          <w:cs/>
        </w:rPr>
        <w:t>เปิดรับหรือมีสิทธิ</w:t>
      </w:r>
      <w:r w:rsidR="00920129">
        <w:rPr>
          <w:rFonts w:ascii="Angsana New" w:hAnsi="Angsana New"/>
          <w:color w:val="000000"/>
          <w:sz w:val="30"/>
          <w:szCs w:val="30"/>
          <w:cs/>
        </w:rPr>
        <w:br/>
      </w:r>
      <w:r w:rsidR="000F6B24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งบการเงินของบริ</w:t>
      </w:r>
      <w:r w:rsidR="00783300" w:rsidRPr="000746C7">
        <w:rPr>
          <w:rFonts w:ascii="Angsana New" w:hAnsi="Angsana New" w:hint="cs"/>
          <w:color w:val="000000"/>
          <w:sz w:val="30"/>
          <w:szCs w:val="30"/>
          <w:cs/>
        </w:rPr>
        <w:t>ษัทย่อยได้รวมอยู่ในงบการเงินรวม</w:t>
      </w:r>
      <w:r w:rsidR="00783300" w:rsidRPr="000746C7">
        <w:rPr>
          <w:rFonts w:ascii="Angsana New" w:hAnsi="Angsana New"/>
          <w:color w:val="000000"/>
          <w:sz w:val="30"/>
          <w:szCs w:val="30"/>
        </w:rPr>
        <w:br/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144117" w:rsidRDefault="00144117" w:rsidP="00B8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C6043" w:rsidRDefault="00BC6043" w:rsidP="00B8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C6043" w:rsidRDefault="00BC6043" w:rsidP="00B8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C6043" w:rsidRDefault="00BC6043" w:rsidP="00B8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C6043" w:rsidRPr="000746C7" w:rsidRDefault="00BC6043" w:rsidP="00B8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4137E" w:rsidRPr="000746C7" w:rsidRDefault="0024137E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</w:t>
      </w:r>
      <w:r w:rsidRPr="000746C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0746C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24137E" w:rsidRPr="00920129" w:rsidRDefault="0024137E" w:rsidP="00920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4137E" w:rsidRPr="000746C7" w:rsidRDefault="0024137E" w:rsidP="0024137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เมื่อ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sz w:val="30"/>
          <w:szCs w:val="30"/>
          <w:cs/>
        </w:rPr>
        <w:t>สูญเสีย</w:t>
      </w:r>
      <w:r w:rsidRPr="000746C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0746C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0746C7">
        <w:rPr>
          <w:rFonts w:ascii="Angsana New" w:hAnsi="Angsana New" w:hint="cs"/>
          <w:sz w:val="30"/>
          <w:szCs w:val="30"/>
          <w:cs/>
        </w:rPr>
        <w:t>นั้นออก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รวมถึง</w:t>
      </w:r>
      <w:r w:rsidRPr="000746C7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783300" w:rsidRPr="000746C7">
        <w:rPr>
          <w:rFonts w:ascii="Angsana New" w:hAnsi="Angsana New"/>
          <w:sz w:val="30"/>
          <w:szCs w:val="30"/>
        </w:rPr>
        <w:br/>
      </w:r>
      <w:r w:rsidRPr="00920129">
        <w:rPr>
          <w:rFonts w:ascii="Angsana New" w:hAnsi="Angsana New"/>
          <w:spacing w:val="-6"/>
          <w:sz w:val="30"/>
          <w:szCs w:val="30"/>
          <w:cs/>
        </w:rPr>
        <w:t>กำไรหรือขาดทุนที่เกิดขึ้นจากการสูญเสีย</w:t>
      </w:r>
      <w:r w:rsidRPr="00920129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Pr="00920129">
        <w:rPr>
          <w:rFonts w:ascii="Angsana New" w:hAnsi="Angsana New"/>
          <w:spacing w:val="-6"/>
          <w:sz w:val="30"/>
          <w:szCs w:val="30"/>
          <w:cs/>
        </w:rPr>
        <w:t>ควบคุมในบ</w:t>
      </w:r>
      <w:r w:rsidR="00117939" w:rsidRPr="00920129">
        <w:rPr>
          <w:rFonts w:ascii="Angsana New" w:hAnsi="Angsana New"/>
          <w:spacing w:val="-6"/>
          <w:sz w:val="30"/>
          <w:szCs w:val="30"/>
          <w:cs/>
        </w:rPr>
        <w:t>ริษัทย่อยรับรู้ในกำไรหรือขาดทุน</w:t>
      </w:r>
      <w:r w:rsidRPr="00920129">
        <w:rPr>
          <w:rFonts w:ascii="Angsana New" w:hAnsi="Angsana New"/>
          <w:spacing w:val="-6"/>
          <w:sz w:val="30"/>
          <w:szCs w:val="30"/>
          <w:cs/>
        </w:rPr>
        <w:t xml:space="preserve"> ส่วนได้เสียใน</w:t>
      </w:r>
      <w:r w:rsidR="00920129">
        <w:rPr>
          <w:rFonts w:ascii="Angsana New" w:hAnsi="Angsana New"/>
          <w:spacing w:val="-6"/>
          <w:sz w:val="30"/>
          <w:szCs w:val="30"/>
          <w:cs/>
        </w:rPr>
        <w:br/>
      </w:r>
      <w:r w:rsidRPr="00920129">
        <w:rPr>
          <w:rFonts w:ascii="Angsana New" w:hAnsi="Angsana New"/>
          <w:sz w:val="30"/>
          <w:szCs w:val="30"/>
          <w:cs/>
        </w:rPr>
        <w:t>บริษัทย่อยเดิม</w:t>
      </w:r>
      <w:r w:rsidRPr="000746C7">
        <w:rPr>
          <w:rFonts w:ascii="Angsana New" w:hAnsi="Angsana New"/>
          <w:sz w:val="30"/>
          <w:szCs w:val="30"/>
          <w:cs/>
        </w:rPr>
        <w:t>ที่ยังคงเหลืออยู่ให้วัดมูลค่าด้วยมูลค่ายุติธรรม ณ วันที่สูญเสีย</w:t>
      </w:r>
      <w:r w:rsidRPr="000746C7">
        <w:rPr>
          <w:rFonts w:ascii="Angsana New" w:hAnsi="Angsana New" w:hint="cs"/>
          <w:sz w:val="30"/>
          <w:szCs w:val="30"/>
          <w:cs/>
        </w:rPr>
        <w:t>การ</w:t>
      </w:r>
      <w:r w:rsidRPr="000746C7">
        <w:rPr>
          <w:rFonts w:ascii="Angsana New" w:hAnsi="Angsana New"/>
          <w:sz w:val="30"/>
          <w:szCs w:val="30"/>
          <w:cs/>
        </w:rPr>
        <w:t>ควบคุม</w:t>
      </w:r>
    </w:p>
    <w:p w:rsidR="00BF0B11" w:rsidRDefault="00BF0B11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A32E5D" w:rsidRPr="000746C7" w:rsidRDefault="00A32E5D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746C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การตัดรายการในงบการเงินรวม</w:t>
      </w:r>
    </w:p>
    <w:p w:rsidR="00F1732A" w:rsidRPr="000746C7" w:rsidRDefault="00F1732A" w:rsidP="00A3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A7BFC" w:rsidRPr="000746C7" w:rsidRDefault="00A32E5D" w:rsidP="00F1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:rsidR="005D5A80" w:rsidRPr="000746C7" w:rsidRDefault="005D5A80" w:rsidP="00F1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D17EB" w:rsidRPr="000746C7" w:rsidRDefault="003D17EB" w:rsidP="00CA7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:rsidR="003D17EB" w:rsidRPr="000746C7" w:rsidRDefault="003D17EB" w:rsidP="00F1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0746C7">
        <w:rPr>
          <w:rFonts w:ascii="Angsana New" w:hAnsi="Angsana New" w:hint="cs"/>
          <w:sz w:val="30"/>
          <w:szCs w:val="30"/>
          <w:cs/>
        </w:rPr>
        <w:t>สกุล</w:t>
      </w:r>
      <w:r w:rsidRPr="000746C7">
        <w:rPr>
          <w:rFonts w:ascii="Angsana New" w:hAnsi="Angsana New"/>
          <w:sz w:val="30"/>
          <w:szCs w:val="30"/>
          <w:cs/>
        </w:rPr>
        <w:t>เงิน</w:t>
      </w:r>
      <w:r w:rsidRPr="000746C7">
        <w:rPr>
          <w:rFonts w:ascii="Angsana New" w:hAnsi="Angsana New" w:hint="cs"/>
          <w:sz w:val="30"/>
          <w:szCs w:val="30"/>
          <w:cs/>
        </w:rPr>
        <w:t xml:space="preserve">ที่ใช้ในการดำเนินงานของแต่ละบริษัทในกลุ่มบริษัท </w:t>
      </w:r>
      <w:r w:rsidRPr="000746C7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3D17EB" w:rsidRPr="000746C7" w:rsidRDefault="003D17EB" w:rsidP="003D17EB">
      <w:pPr>
        <w:pStyle w:val="BodyText2"/>
        <w:spacing w:line="240" w:lineRule="atLeast"/>
        <w:ind w:left="540" w:firstLine="0"/>
        <w:rPr>
          <w:rFonts w:ascii="Angsana New" w:hAnsi="Angsana New"/>
          <w:strike/>
          <w:sz w:val="30"/>
          <w:szCs w:val="30"/>
        </w:rPr>
      </w:pP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0746C7">
        <w:rPr>
          <w:rFonts w:ascii="Angsana New" w:hAnsi="Angsana New" w:hint="cs"/>
          <w:sz w:val="30"/>
          <w:szCs w:val="30"/>
          <w:cs/>
        </w:rPr>
        <w:t>รายงาน</w:t>
      </w:r>
      <w:r w:rsidRPr="000746C7">
        <w:rPr>
          <w:rFonts w:ascii="Angsana New" w:hAnsi="Angsana New"/>
          <w:sz w:val="30"/>
          <w:szCs w:val="30"/>
          <w:cs/>
        </w:rPr>
        <w:t xml:space="preserve"> แปลงค่าเป็นเงิน</w:t>
      </w:r>
      <w:r w:rsidRPr="000746C7">
        <w:rPr>
          <w:rFonts w:ascii="Angsana New" w:hAnsi="Angsana New" w:hint="cs"/>
          <w:sz w:val="30"/>
          <w:szCs w:val="30"/>
          <w:cs/>
        </w:rPr>
        <w:t>สกุลเงินที่ใช้ใน</w:t>
      </w:r>
      <w:r w:rsidR="00920129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0746C7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746C7">
        <w:rPr>
          <w:rFonts w:ascii="Angsana New" w:hAnsi="Angsana New" w:hint="cs"/>
          <w:sz w:val="30"/>
          <w:szCs w:val="30"/>
          <w:cs/>
        </w:rPr>
        <w:t>ซึ่ง</w:t>
      </w:r>
      <w:r w:rsidRPr="000746C7">
        <w:rPr>
          <w:rFonts w:ascii="Angsana New" w:hAnsi="Angsana New"/>
          <w:sz w:val="30"/>
          <w:szCs w:val="30"/>
          <w:cs/>
        </w:rPr>
        <w:t>บันทึกตามเกณฑ์</w:t>
      </w:r>
      <w:r w:rsidR="00920129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ราคาทุนเดิม แปลงค่าเป็น</w:t>
      </w:r>
      <w:r w:rsidRPr="000746C7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0746C7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3D17EB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5D5A80" w:rsidRPr="000746C7" w:rsidRDefault="003D17EB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รับรู้เป็นกำไรหรือขาดทุนในงวดบัญชีนั้น</w:t>
      </w:r>
    </w:p>
    <w:p w:rsidR="0024137E" w:rsidRPr="000746C7" w:rsidRDefault="0024137E" w:rsidP="003D17E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3D17EB" w:rsidRPr="000746C7" w:rsidRDefault="003D17EB" w:rsidP="003D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ค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:rsidR="003D17EB" w:rsidRPr="000746C7" w:rsidRDefault="003D17EB" w:rsidP="003D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กำไรหรือขาดทุนจากสัญญา</w:t>
      </w:r>
      <w:r w:rsidRPr="000746C7">
        <w:rPr>
          <w:rFonts w:ascii="Angsana New" w:hAnsi="Angsana New" w:hint="cs"/>
          <w:sz w:val="30"/>
          <w:szCs w:val="30"/>
          <w:cs/>
        </w:rPr>
        <w:t>ซื้อขาย</w:t>
      </w:r>
      <w:r w:rsidRPr="000746C7">
        <w:rPr>
          <w:rFonts w:ascii="Angsana New" w:hAnsi="Angsana New"/>
          <w:sz w:val="30"/>
          <w:szCs w:val="30"/>
          <w:cs/>
        </w:rPr>
        <w:t>เงินตราต่างประเทศล่วงหน้าและสัญญาแลกเปลี่ยนเงินตราต่างประเทศ ที่ถูกใช้ในการป้องกันความเสี่ยงของรายการที่เป็นเงินตราต่างประเทศที่คาดว่าจะเกิดขึ้นในอนาคต จะถูกบันทึก</w:t>
      </w:r>
      <w:r w:rsidRPr="000746C7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3D17EB" w:rsidRPr="000746C7" w:rsidRDefault="003D17E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>ส่วนเกินหรือส่วนลดที่เกิดจากการทำสัญญาซื้อขายเงินตราต่างประเทศล่วงหน้า รับรู้ในกำไรหรือขาดทุนตลอด</w:t>
      </w:r>
      <w:r w:rsidR="00920129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อายุสัญญา</w:t>
      </w:r>
    </w:p>
    <w:p w:rsidR="00AD3709" w:rsidRPr="000746C7" w:rsidRDefault="00AD3709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763421" w:rsidRPr="000746C7" w:rsidRDefault="009514A3" w:rsidP="0076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763421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763421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ง</w:t>
      </w:r>
      <w:r w:rsidR="00763421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763421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763421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เงินสดและรายการเทียบเท่าเงินสด</w:t>
      </w:r>
    </w:p>
    <w:p w:rsidR="00933B35" w:rsidRPr="000746C7" w:rsidRDefault="00933B35" w:rsidP="0093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33B35" w:rsidRPr="000746C7" w:rsidRDefault="00933B35" w:rsidP="0076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0746C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0746C7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0746C7">
        <w:rPr>
          <w:rFonts w:ascii="Angsana New" w:hAnsi="Angsana New"/>
          <w:spacing w:val="8"/>
          <w:sz w:val="30"/>
          <w:szCs w:val="30"/>
          <w:cs/>
        </w:rPr>
        <w:t>ประกอบด้วย ยอดเงินสด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pacing w:val="8"/>
          <w:sz w:val="30"/>
          <w:szCs w:val="30"/>
          <w:cs/>
        </w:rPr>
        <w:t>ยอดเงินฝากธนาคารประเภท</w:t>
      </w:r>
      <w:r w:rsidRPr="000746C7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0746C7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DD67D5" w:rsidRPr="000746C7">
        <w:rPr>
          <w:rFonts w:ascii="Angsana New" w:hAnsi="Angsana New" w:hint="cs"/>
          <w:sz w:val="30"/>
          <w:szCs w:val="30"/>
          <w:cs/>
        </w:rPr>
        <w:t>กิจกรรมจัดหาเงินในงบกระแสเงินสด</w:t>
      </w:r>
    </w:p>
    <w:p w:rsidR="009514A3" w:rsidRDefault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763421" w:rsidRPr="000746C7" w:rsidRDefault="00763421" w:rsidP="0076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จ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ลูกหนี้การค้า</w:t>
      </w:r>
      <w:r w:rsidR="00BF1C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ลูกหนี้อื่น</w:t>
      </w:r>
      <w:r w:rsidR="00BF1C1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และสินทรัพย์ที่เกิดจากสัญญา</w:t>
      </w:r>
    </w:p>
    <w:p w:rsidR="00933B35" w:rsidRPr="000746C7" w:rsidRDefault="00933B35" w:rsidP="0093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BF1C11" w:rsidRPr="005C5E7E" w:rsidRDefault="00BF1C11" w:rsidP="00BF1C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5E7E">
        <w:rPr>
          <w:rFonts w:asciiTheme="majorBidi" w:hAnsiTheme="majorBidi" w:cstheme="majorBidi"/>
          <w:sz w:val="30"/>
          <w:szCs w:val="30"/>
          <w:cs/>
        </w:rPr>
        <w:t>ลูกหนี้รับรู้เมื่</w:t>
      </w:r>
      <w:r w:rsidRPr="005C5E7E">
        <w:rPr>
          <w:rFonts w:asciiTheme="majorBidi" w:hAnsiTheme="majorBidi" w:cstheme="majorBidi" w:hint="cs"/>
          <w:sz w:val="30"/>
          <w:szCs w:val="30"/>
          <w:cs/>
        </w:rPr>
        <w:t>อกลุ่มบริษัท</w:t>
      </w:r>
      <w:r w:rsidRPr="005C5E7E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หา</w:t>
      </w:r>
      <w:r w:rsidRPr="005C5E7E">
        <w:rPr>
          <w:rFonts w:asciiTheme="majorBidi" w:hAnsiTheme="majorBidi" w:cstheme="majorBidi" w:hint="cs"/>
          <w:sz w:val="30"/>
          <w:szCs w:val="30"/>
          <w:cs/>
        </w:rPr>
        <w:t>กกลุ่มบริษัท</w:t>
      </w:r>
      <w:r w:rsidRPr="005C5E7E">
        <w:rPr>
          <w:rFonts w:asciiTheme="majorBidi" w:hAnsiTheme="majorBidi" w:cstheme="majorBidi"/>
          <w:sz w:val="30"/>
          <w:szCs w:val="30"/>
          <w:cs/>
        </w:rPr>
        <w:t xml:space="preserve"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:rsidR="00BF1C11" w:rsidRPr="005C5E7E" w:rsidRDefault="00BF1C11" w:rsidP="00BF1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933F19" w:rsidRPr="005C5E7E" w:rsidRDefault="00933F19" w:rsidP="00933F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5E7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5C5E7E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Pr="005C5E7E">
        <w:rPr>
          <w:rFonts w:ascii="Angsana New" w:hAnsi="Angsana New" w:hint="cs"/>
          <w:sz w:val="30"/>
          <w:szCs w:val="30"/>
          <w:cs/>
        </w:rPr>
        <w:t xml:space="preserve"> </w:t>
      </w:r>
      <w:r w:rsidRPr="005C5E7E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933F19" w:rsidRPr="005C5E7E" w:rsidRDefault="00933F19" w:rsidP="00933F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33F19" w:rsidRPr="005C5E7E" w:rsidRDefault="00933F19" w:rsidP="00933F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5E7E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5C5E7E">
        <w:rPr>
          <w:rFonts w:asciiTheme="majorBidi" w:hAnsiTheme="majorBidi" w:cstheme="majorBidi" w:hint="cs"/>
          <w:sz w:val="30"/>
          <w:szCs w:val="30"/>
          <w:cs/>
        </w:rPr>
        <w:t>วัดมูลค่าด้วยมูลค่าของสิ่งตอบแทนที่กลุ่ม</w:t>
      </w:r>
      <w:r w:rsidRPr="005C5E7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C5E7E">
        <w:rPr>
          <w:rFonts w:asciiTheme="majorBidi" w:hAnsiTheme="majorBidi" w:cstheme="majorBidi" w:hint="cs"/>
          <w:sz w:val="30"/>
          <w:szCs w:val="30"/>
          <w:cs/>
        </w:rPr>
        <w:t>คาดว่าจะได้รับหักขาดทุนจากการด้อยค่า</w:t>
      </w:r>
    </w:p>
    <w:p w:rsidR="00247DEB" w:rsidRDefault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763421" w:rsidRPr="000746C7" w:rsidRDefault="00763421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ฉ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สินค้าคง</w:t>
      </w:r>
      <w:r w:rsidR="0047409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เหลือ</w:t>
      </w:r>
    </w:p>
    <w:p w:rsidR="00933B35" w:rsidRPr="002E460F" w:rsidRDefault="00933B35" w:rsidP="0093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933B35" w:rsidRPr="000746C7" w:rsidRDefault="00933B35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สินค้าคงเหลือ</w:t>
      </w:r>
      <w:r w:rsidR="003264DC" w:rsidRPr="000746C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746C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933B35" w:rsidRPr="002E460F" w:rsidRDefault="00933B35" w:rsidP="0093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933B35" w:rsidRPr="000746C7" w:rsidRDefault="00D81950" w:rsidP="009A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</w:t>
      </w:r>
      <w:r w:rsidR="00A166DA" w:rsidRPr="000746C7">
        <w:rPr>
          <w:rFonts w:ascii="Angsana New" w:hAnsi="Angsana New" w:hint="cs"/>
          <w:sz w:val="30"/>
          <w:szCs w:val="30"/>
          <w:cs/>
        </w:rPr>
        <w:t>วิธี</w:t>
      </w:r>
      <w:r w:rsidRPr="000746C7">
        <w:rPr>
          <w:rFonts w:ascii="Angsana New" w:hAnsi="Angsana New" w:hint="cs"/>
          <w:sz w:val="30"/>
          <w:szCs w:val="30"/>
          <w:cs/>
        </w:rPr>
        <w:t>ถัวเฉลี่ย</w:t>
      </w:r>
      <w:r w:rsidR="0087598F" w:rsidRPr="000746C7">
        <w:rPr>
          <w:rFonts w:ascii="Angsana New" w:hAnsi="Angsana New" w:hint="cs"/>
          <w:sz w:val="30"/>
          <w:szCs w:val="30"/>
          <w:cs/>
        </w:rPr>
        <w:t>แบบเคลื่อนที่</w:t>
      </w:r>
      <w:r w:rsidRPr="000746C7">
        <w:rPr>
          <w:rFonts w:ascii="Angsana New" w:hAnsi="Angsana New" w:hint="cs"/>
          <w:sz w:val="30"/>
          <w:szCs w:val="30"/>
          <w:cs/>
        </w:rPr>
        <w:t xml:space="preserve">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ในกรณีของสินค้าสำเร็จรูปและสินค้าระหว่างผลิตเอง ต้นทุนสินค้าคำนวณโดยการใช้ต้นทุนมาตรฐานซึ่งได้รับการปรับปรุงให้ใกล้เคียง</w:t>
      </w:r>
      <w:r w:rsidR="00783300" w:rsidRPr="000746C7">
        <w:rPr>
          <w:rFonts w:ascii="Angsana New" w:hAnsi="Angsana New" w:hint="cs"/>
          <w:sz w:val="30"/>
          <w:szCs w:val="30"/>
          <w:cs/>
        </w:rPr>
        <w:t>กับราคาทุนถัวเฉลี่ย</w:t>
      </w:r>
      <w:r w:rsidR="009A6023">
        <w:rPr>
          <w:rFonts w:ascii="Angsana New" w:hAnsi="Angsana New" w:hint="cs"/>
          <w:sz w:val="30"/>
          <w:szCs w:val="30"/>
          <w:cs/>
        </w:rPr>
        <w:t xml:space="preserve"> </w:t>
      </w:r>
      <w:r w:rsidR="00E453FF" w:rsidRPr="000746C7">
        <w:rPr>
          <w:rFonts w:ascii="Angsana New" w:hAnsi="Angsana New" w:hint="cs"/>
          <w:sz w:val="30"/>
          <w:szCs w:val="30"/>
          <w:cs/>
        </w:rPr>
        <w:t>รวมการปันส่วนของค</w:t>
      </w:r>
      <w:r w:rsidR="004977DE" w:rsidRPr="000746C7">
        <w:rPr>
          <w:rFonts w:ascii="Angsana New" w:hAnsi="Angsana New" w:hint="cs"/>
          <w:sz w:val="30"/>
          <w:szCs w:val="30"/>
          <w:cs/>
        </w:rPr>
        <w:t>่าโสหุ้ยการผลิตอย่างเหมาะสมโดย</w:t>
      </w:r>
      <w:r w:rsidR="004677DE" w:rsidRPr="000746C7">
        <w:rPr>
          <w:rFonts w:ascii="Angsana New" w:hAnsi="Angsana New" w:hint="cs"/>
          <w:sz w:val="30"/>
          <w:szCs w:val="30"/>
          <w:cs/>
        </w:rPr>
        <w:t>คำนึงถึงระดับกำลังการผลิตตามปกติ</w:t>
      </w:r>
    </w:p>
    <w:p w:rsidR="00174E1A" w:rsidRPr="002E460F" w:rsidRDefault="00174E1A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372534" w:rsidRPr="000746C7" w:rsidRDefault="00933B35" w:rsidP="00372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0746C7">
        <w:rPr>
          <w:rFonts w:ascii="Angsana New" w:hAnsi="Angsana New" w:hint="cs"/>
          <w:sz w:val="30"/>
          <w:szCs w:val="30"/>
          <w:cs/>
        </w:rPr>
        <w:t>โดยประมาณ</w:t>
      </w:r>
      <w:r w:rsidRPr="000746C7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:rsidR="00152AEF" w:rsidRDefault="00152AEF" w:rsidP="00372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C0267" w:rsidRDefault="00BC0267" w:rsidP="00372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F6FD7" w:rsidRDefault="00372534" w:rsidP="000F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ช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0F6FD7" w:rsidRPr="008E426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0A37C1" w:rsidRPr="005E0653" w:rsidRDefault="000A37C1" w:rsidP="000A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A37C1" w:rsidRDefault="000A37C1" w:rsidP="000A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สินทรัพย์ไม่หมุนเวียน</w:t>
      </w:r>
      <w:r w:rsidRPr="000A37C1">
        <w:rPr>
          <w:rFonts w:ascii="Angsana New" w:hAnsi="Angsana New"/>
          <w:sz w:val="30"/>
          <w:szCs w:val="30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0A37C1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0A37C1">
        <w:rPr>
          <w:rFonts w:ascii="Angsana New" w:hAnsi="Angsana New" w:hint="cs"/>
          <w:sz w:val="30"/>
          <w:szCs w:val="30"/>
          <w:cs/>
        </w:rPr>
        <w:t xml:space="preserve">วัดมูลค่าด้วยจำนวนที่ต่ำกว่าระหว่างมูลค่าตามบัญชีกับมูลค่ายุติธรรมหักต้นทุนในการขาย </w:t>
      </w:r>
      <w:r w:rsidRPr="000A37C1">
        <w:rPr>
          <w:rFonts w:ascii="Angsana New" w:hAnsi="Angsana New"/>
          <w:sz w:val="30"/>
          <w:szCs w:val="30"/>
          <w:cs/>
        </w:rPr>
        <w:t xml:space="preserve">ผลขาดทุนจากการด้อยค่าสำหรับการจัดประเภทเป็นสินทรัพย์ที่ถือไว้เพื่อขายให้แก่ผู้เป็นเจ้าของในครั้งแรกและผลกำไรและขาดทุนจากการจากการวัดมูลค่าในภายหลังรับรู้ในกำไรหรือขาดทุน  </w:t>
      </w:r>
      <w:r w:rsidR="00247ECF">
        <w:rPr>
          <w:rFonts w:ascii="Angsana New" w:hAnsi="Angsana New" w:hint="cs"/>
          <w:sz w:val="30"/>
          <w:szCs w:val="30"/>
          <w:cs/>
        </w:rPr>
        <w:t>ผลกำไรรับรู้ไม่เกินยอดผลขาดทุนจากการด้อยค่าสะสมที่เคยรับรู้</w:t>
      </w:r>
    </w:p>
    <w:p w:rsidR="00AD3709" w:rsidRPr="005E0653" w:rsidRDefault="00AD3709" w:rsidP="000A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192179" w:rsidRPr="008E4265" w:rsidRDefault="008E4265" w:rsidP="008E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6103F6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6103F6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ซ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 w:rsidRPr="008E426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192179" w:rsidRPr="006103F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เงินลงทุน</w:t>
      </w:r>
    </w:p>
    <w:p w:rsidR="005475C6" w:rsidRPr="005E0653" w:rsidRDefault="005475C6" w:rsidP="0059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เงินลงทุนในบริ</w:t>
      </w:r>
      <w:r w:rsidR="00F15637" w:rsidRPr="000746C7">
        <w:rPr>
          <w:rFonts w:ascii="Angsana New" w:hAnsi="Angsana New"/>
          <w:i/>
          <w:iCs/>
          <w:sz w:val="30"/>
          <w:szCs w:val="30"/>
          <w:cs/>
        </w:rPr>
        <w:t>ษัท</w:t>
      </w:r>
      <w:r w:rsidRPr="000746C7">
        <w:rPr>
          <w:rFonts w:ascii="Angsana New" w:hAnsi="Angsana New"/>
          <w:i/>
          <w:iCs/>
          <w:sz w:val="30"/>
          <w:szCs w:val="30"/>
          <w:cs/>
        </w:rPr>
        <w:t>ย่อย</w:t>
      </w:r>
    </w:p>
    <w:p w:rsidR="005475C6" w:rsidRPr="005E0653" w:rsidRDefault="005475C6" w:rsidP="0059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27B0A" w:rsidRDefault="005475C6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</w:t>
      </w:r>
      <w:r w:rsidRPr="000746C7">
        <w:rPr>
          <w:rFonts w:ascii="Angsana New" w:hAnsi="Angsana New" w:hint="cs"/>
          <w:sz w:val="30"/>
          <w:szCs w:val="30"/>
          <w:cs/>
        </w:rPr>
        <w:t>กิจการของ</w:t>
      </w:r>
      <w:r w:rsidRPr="000746C7">
        <w:rPr>
          <w:rFonts w:ascii="Angsana New" w:hAnsi="Angsana New"/>
          <w:sz w:val="30"/>
          <w:szCs w:val="30"/>
          <w:cs/>
        </w:rPr>
        <w:t>บริษัท บันทึกบัญชีโดยใช้วิธี</w:t>
      </w:r>
      <w:r w:rsidR="00192179" w:rsidRPr="000746C7">
        <w:rPr>
          <w:rFonts w:ascii="Angsana New" w:hAnsi="Angsana New" w:hint="cs"/>
          <w:sz w:val="30"/>
          <w:szCs w:val="30"/>
          <w:cs/>
        </w:rPr>
        <w:t>ราคาทุน</w:t>
      </w:r>
    </w:p>
    <w:p w:rsidR="002E460F" w:rsidRPr="005E0653" w:rsidRDefault="002E460F" w:rsidP="0059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0A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5475C6" w:rsidRPr="005E0653" w:rsidRDefault="005475C6" w:rsidP="0059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475C6" w:rsidRDefault="00117939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5475C6" w:rsidRPr="000746C7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 จะถูกบันทึกในกำไร</w:t>
      </w:r>
      <w:r w:rsidR="005475C6" w:rsidRPr="000746C7">
        <w:rPr>
          <w:rFonts w:ascii="Angsana New" w:hAnsi="Angsana New" w:hint="cs"/>
          <w:sz w:val="30"/>
          <w:szCs w:val="30"/>
          <w:cs/>
        </w:rPr>
        <w:t>หรือ</w:t>
      </w:r>
      <w:r w:rsidR="005475C6" w:rsidRPr="000746C7">
        <w:rPr>
          <w:rFonts w:ascii="Angsana New" w:hAnsi="Angsana New"/>
          <w:sz w:val="30"/>
          <w:szCs w:val="30"/>
          <w:cs/>
        </w:rPr>
        <w:t>ขาดทุน</w:t>
      </w:r>
    </w:p>
    <w:p w:rsidR="005E0653" w:rsidRPr="000746C7" w:rsidRDefault="005E0653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75C6" w:rsidRDefault="005475C6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ในกรณีที่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0746C7">
        <w:rPr>
          <w:rFonts w:ascii="Angsana New" w:hAnsi="Angsana New" w:hint="cs"/>
          <w:sz w:val="30"/>
          <w:szCs w:val="30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:rsidR="00FB77BA" w:rsidRPr="000746C7" w:rsidRDefault="00FB77BA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92179" w:rsidRPr="000746C7" w:rsidRDefault="00192179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ฌ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อสังหาริมทรัพย์เพื่อการลงทุน</w:t>
      </w:r>
    </w:p>
    <w:p w:rsidR="005475C6" w:rsidRPr="00976364" w:rsidRDefault="005475C6" w:rsidP="0097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0746C7">
        <w:rPr>
          <w:rFonts w:ascii="Angsana New" w:hAnsi="Angsana New"/>
          <w:sz w:val="30"/>
          <w:szCs w:val="30"/>
          <w:cs/>
        </w:rPr>
        <w:t>ได้แ</w:t>
      </w:r>
      <w:r w:rsidRPr="000746C7">
        <w:rPr>
          <w:rFonts w:ascii="Angsana New" w:hAnsi="Angsana New" w:hint="cs"/>
          <w:sz w:val="30"/>
          <w:szCs w:val="30"/>
          <w:cs/>
        </w:rPr>
        <w:t>ก่อสังหาริม</w:t>
      </w:r>
      <w:r w:rsidRPr="000746C7">
        <w:rPr>
          <w:rFonts w:ascii="Angsana New" w:hAnsi="Angsana New"/>
          <w:sz w:val="30"/>
          <w:szCs w:val="30"/>
          <w:cs/>
        </w:rPr>
        <w:t>ทรัพย์</w:t>
      </w:r>
      <w:r w:rsidRPr="000746C7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0746C7">
        <w:rPr>
          <w:rFonts w:ascii="Angsana New" w:hAnsi="Angsana New"/>
          <w:sz w:val="30"/>
          <w:szCs w:val="30"/>
          <w:cs/>
        </w:rPr>
        <w:t>จากมู</w:t>
      </w:r>
      <w:r w:rsidRPr="000746C7">
        <w:rPr>
          <w:rFonts w:ascii="Angsana New" w:hAnsi="Angsana New" w:hint="cs"/>
          <w:sz w:val="30"/>
          <w:szCs w:val="30"/>
          <w:cs/>
        </w:rPr>
        <w:t>ล</w:t>
      </w:r>
      <w:r w:rsidRPr="000746C7">
        <w:rPr>
          <w:rFonts w:ascii="Angsana New" w:hAnsi="Angsana New"/>
          <w:sz w:val="30"/>
          <w:szCs w:val="30"/>
          <w:cs/>
        </w:rPr>
        <w:t>ค่า</w:t>
      </w:r>
      <w:r w:rsidR="00A71BFA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ที่เพิ่มขึ้น</w:t>
      </w:r>
      <w:r w:rsidR="001B3C38" w:rsidRPr="000746C7">
        <w:rPr>
          <w:rFonts w:ascii="Angsana New" w:hAnsi="Angsana New" w:hint="cs"/>
          <w:sz w:val="30"/>
          <w:szCs w:val="30"/>
          <w:cs/>
        </w:rPr>
        <w:t xml:space="preserve">หรือทั้งสองอย่าง </w:t>
      </w:r>
      <w:r w:rsidRPr="000746C7">
        <w:rPr>
          <w:rFonts w:ascii="Angsana New" w:hAnsi="Angsana New" w:hint="cs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</w:t>
      </w:r>
      <w:r w:rsidR="004677DE" w:rsidRPr="000746C7">
        <w:rPr>
          <w:rFonts w:ascii="Angsana New" w:hAnsi="Angsana New" w:hint="cs"/>
          <w:sz w:val="30"/>
          <w:szCs w:val="30"/>
          <w:cs/>
        </w:rPr>
        <w:t>ให้บริการหรือใช้ในการบริหารงาน</w:t>
      </w:r>
    </w:p>
    <w:p w:rsidR="00174E1A" w:rsidRPr="00976364" w:rsidRDefault="00174E1A" w:rsidP="00DD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D67D5" w:rsidRDefault="00DD67D5" w:rsidP="00DD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22294B" w:rsidRPr="000746C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F15637" w:rsidRPr="000746C7">
        <w:rPr>
          <w:rFonts w:ascii="Angsana New" w:hAnsi="Angsana New"/>
          <w:sz w:val="30"/>
          <w:szCs w:val="30"/>
          <w:cs/>
        </w:rPr>
        <w:t>ราคาทุนหัก</w:t>
      </w:r>
      <w:r w:rsidR="004352D0"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:rsidR="00BC6043" w:rsidRPr="000746C7" w:rsidRDefault="00BC6043" w:rsidP="00DD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D67D5" w:rsidRPr="000746C7" w:rsidRDefault="00DD67D5" w:rsidP="00DD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DD67D5" w:rsidRPr="00976364" w:rsidRDefault="00DD67D5" w:rsidP="0097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E04EF" w:rsidRPr="000746C7" w:rsidRDefault="006E04EF" w:rsidP="006E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273F13" w:rsidRPr="00976364" w:rsidRDefault="00273F13" w:rsidP="00273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92179" w:rsidRPr="000746C7" w:rsidRDefault="00192179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ญ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CE162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ที่ดิน อาคาร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และอุปกรณ์</w:t>
      </w:r>
    </w:p>
    <w:p w:rsidR="005475C6" w:rsidRPr="00976364" w:rsidRDefault="005475C6" w:rsidP="0097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7D2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5475C6" w:rsidRPr="00976364" w:rsidRDefault="005475C6" w:rsidP="0097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5475C6" w:rsidRPr="00976364" w:rsidRDefault="005475C6" w:rsidP="0097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77A1E" w:rsidRPr="000746C7" w:rsidRDefault="00F05D9F" w:rsidP="00192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</w:t>
      </w:r>
      <w:r w:rsidR="005475C6" w:rsidRPr="000746C7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</w:t>
      </w:r>
      <w:r w:rsidR="00925985" w:rsidRPr="000746C7">
        <w:rPr>
          <w:rFonts w:ascii="Angsana New" w:hAnsi="Angsana New" w:hint="cs"/>
          <w:sz w:val="30"/>
          <w:szCs w:val="30"/>
          <w:cs/>
        </w:rPr>
        <w:t>ค่า</w:t>
      </w:r>
    </w:p>
    <w:p w:rsidR="00FB77BA" w:rsidRPr="00DA6C02" w:rsidRDefault="00FB77BA" w:rsidP="00DA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D5A80" w:rsidRPr="000746C7" w:rsidRDefault="005475C6" w:rsidP="008E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sz w:val="30"/>
          <w:szCs w:val="30"/>
          <w:cs/>
        </w:rPr>
        <w:t>ราคาทุน</w:t>
      </w:r>
      <w:r w:rsidRPr="000746C7">
        <w:rPr>
          <w:rFonts w:ascii="Angsana New" w:hAnsi="Angsana New" w:hint="cs"/>
          <w:sz w:val="30"/>
          <w:szCs w:val="30"/>
          <w:cs/>
        </w:rPr>
        <w:t>รวมถึง</w:t>
      </w:r>
      <w:r w:rsidRPr="000746C7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0746C7">
        <w:rPr>
          <w:rFonts w:ascii="Angsana New" w:hAnsi="Angsana New" w:hint="cs"/>
          <w:sz w:val="30"/>
          <w:szCs w:val="30"/>
          <w:cs/>
        </w:rPr>
        <w:t>ได้มาของ</w:t>
      </w:r>
      <w:r w:rsidRPr="000746C7">
        <w:rPr>
          <w:rFonts w:ascii="Angsana New" w:hAnsi="Angsana New"/>
          <w:sz w:val="30"/>
          <w:szCs w:val="30"/>
          <w:cs/>
        </w:rPr>
        <w:t>สินทรัพย์</w:t>
      </w:r>
      <w:r w:rsidRPr="000746C7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แ</w:t>
      </w:r>
      <w:r w:rsidR="004D2864" w:rsidRPr="000746C7">
        <w:rPr>
          <w:rFonts w:ascii="Angsana New" w:hAnsi="Angsana New" w:hint="cs"/>
          <w:sz w:val="30"/>
          <w:szCs w:val="30"/>
          <w:cs/>
        </w:rPr>
        <w:t>รงงานทางตรง และต้นทุนทางตรงอื่น</w:t>
      </w:r>
      <w:r w:rsidRPr="000746C7">
        <w:rPr>
          <w:rFonts w:ascii="Angsana New" w:hAnsi="Angsana New" w:hint="cs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4D2864" w:rsidRPr="000746C7">
        <w:rPr>
          <w:rFonts w:ascii="Angsana New" w:hAnsi="Angsana New" w:hint="cs"/>
          <w:sz w:val="30"/>
          <w:szCs w:val="30"/>
          <w:cs/>
        </w:rPr>
        <w:t xml:space="preserve">พร้อมจะใช้งานได้ตามความประสงค์ </w:t>
      </w:r>
      <w:r w:rsidRPr="000746C7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การขนย้าย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0746C7">
        <w:rPr>
          <w:rFonts w:ascii="Angsana New" w:hAnsi="Angsana New" w:hint="cs"/>
          <w:sz w:val="30"/>
          <w:szCs w:val="30"/>
          <w:cs/>
        </w:rPr>
        <w:t>ตั้</w:t>
      </w:r>
      <w:r w:rsidR="004D2864" w:rsidRPr="000746C7">
        <w:rPr>
          <w:rFonts w:ascii="Angsana New" w:hAnsi="Angsana New" w:hint="cs"/>
          <w:sz w:val="30"/>
          <w:szCs w:val="30"/>
          <w:cs/>
        </w:rPr>
        <w:t>งของสินทรัพย์และต้นทุนการกู้ยืม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0746C7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5B07D0" w:rsidRPr="000746C7">
        <w:rPr>
          <w:rFonts w:ascii="Angsana New" w:hAnsi="Angsana New" w:hint="cs"/>
          <w:sz w:val="30"/>
          <w:szCs w:val="30"/>
          <w:cs/>
        </w:rPr>
        <w:t>ต์</w:t>
      </w:r>
      <w:r w:rsidRPr="000746C7">
        <w:rPr>
          <w:rFonts w:ascii="Angsana New" w:hAnsi="Angsana New" w:hint="cs"/>
          <w:sz w:val="30"/>
          <w:szCs w:val="30"/>
          <w:cs/>
        </w:rPr>
        <w:t>แวร์</w:t>
      </w:r>
      <w:r w:rsidRPr="000746C7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0746C7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5B07D0" w:rsidRPr="000746C7">
        <w:rPr>
          <w:rFonts w:ascii="Angsana New" w:hAnsi="Angsana New" w:hint="cs"/>
          <w:sz w:val="30"/>
          <w:szCs w:val="30"/>
          <w:cs/>
        </w:rPr>
        <w:t>ต์</w:t>
      </w:r>
      <w:r w:rsidRPr="000746C7">
        <w:rPr>
          <w:rFonts w:ascii="Angsana New" w:hAnsi="Angsana New" w:hint="cs"/>
          <w:sz w:val="30"/>
          <w:szCs w:val="30"/>
          <w:cs/>
        </w:rPr>
        <w:t>แวร์</w:t>
      </w:r>
      <w:r w:rsidRPr="000746C7">
        <w:rPr>
          <w:rFonts w:ascii="Angsana New" w:hAnsi="Angsana New"/>
          <w:sz w:val="30"/>
          <w:szCs w:val="30"/>
          <w:cs/>
        </w:rPr>
        <w:t>นั้นให้ถือว่า</w:t>
      </w:r>
      <w:r w:rsidR="004D2864"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ลิขสิทธิ์ซอฟ</w:t>
      </w:r>
      <w:r w:rsidR="005B07D0" w:rsidRPr="000746C7">
        <w:rPr>
          <w:rFonts w:ascii="Angsana New" w:hAnsi="Angsana New" w:hint="cs"/>
          <w:sz w:val="30"/>
          <w:szCs w:val="30"/>
          <w:cs/>
        </w:rPr>
        <w:t>ต์</w:t>
      </w:r>
      <w:r w:rsidRPr="000746C7">
        <w:rPr>
          <w:rFonts w:ascii="Angsana New" w:hAnsi="Angsana New" w:hint="cs"/>
          <w:sz w:val="30"/>
          <w:szCs w:val="30"/>
          <w:cs/>
        </w:rPr>
        <w:t>แวร์</w:t>
      </w:r>
      <w:r w:rsidRPr="000746C7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0746C7">
        <w:rPr>
          <w:rFonts w:ascii="Angsana New" w:hAnsi="Angsana New" w:hint="cs"/>
          <w:sz w:val="30"/>
          <w:szCs w:val="30"/>
          <w:cs/>
        </w:rPr>
        <w:t>ุปกรณ์</w:t>
      </w:r>
    </w:p>
    <w:p w:rsidR="0024137E" w:rsidRPr="00DA6C02" w:rsidRDefault="0024137E" w:rsidP="00DA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475C6" w:rsidRPr="00B21C9A" w:rsidRDefault="005475C6" w:rsidP="007D2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อาคารและอุปกรณ์แต่ละรายการ</w:t>
      </w:r>
      <w:r w:rsidRPr="000746C7">
        <w:rPr>
          <w:rFonts w:ascii="Angsana New" w:hAnsi="Angsana New" w:hint="cs"/>
          <w:sz w:val="30"/>
          <w:szCs w:val="30"/>
          <w:cs/>
        </w:rPr>
        <w:t>ที่</w:t>
      </w:r>
      <w:r w:rsidRPr="000746C7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0746C7">
        <w:rPr>
          <w:rFonts w:ascii="Angsana New" w:hAnsi="Angsana New" w:hint="cs"/>
          <w:sz w:val="30"/>
          <w:szCs w:val="30"/>
          <w:cs/>
        </w:rPr>
        <w:t>ต้อง</w:t>
      </w:r>
      <w:r w:rsidRPr="000746C7">
        <w:rPr>
          <w:rFonts w:ascii="Angsana New" w:hAnsi="Angsana New"/>
          <w:sz w:val="30"/>
          <w:szCs w:val="30"/>
          <w:cs/>
        </w:rPr>
        <w:t>บันทึก</w:t>
      </w:r>
      <w:r w:rsidR="00173F55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แต่ละส่วน</w:t>
      </w:r>
      <w:r w:rsidRPr="000746C7">
        <w:rPr>
          <w:rFonts w:ascii="Angsana New" w:hAnsi="Angsana New" w:hint="cs"/>
          <w:sz w:val="30"/>
          <w:szCs w:val="30"/>
          <w:cs/>
        </w:rPr>
        <w:t>ประกอบ</w:t>
      </w:r>
      <w:r w:rsidRPr="000746C7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:rsidR="004D2864" w:rsidRPr="00DA6C02" w:rsidRDefault="004D2864" w:rsidP="00DA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E04EF" w:rsidRPr="000746C7" w:rsidRDefault="006E04EF" w:rsidP="0022220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B21C9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กำไรหรือ</w:t>
      </w:r>
      <w:r w:rsidR="00723D3A" w:rsidRPr="00B21C9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B21C9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723D3A" w:rsidRPr="00B21C9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ับมูลค่าตามบัญชีของที่ดิน อาคาร</w:t>
      </w:r>
      <w:r w:rsidR="00FA21E6" w:rsidRPr="00B21C9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และอุปกรณ์ โดยรับรู้</w:t>
      </w:r>
      <w:r w:rsidR="004352D0" w:rsidRPr="00B21C9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:rsidR="00DA6C02" w:rsidRDefault="00DA6C02" w:rsidP="004D2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33F19" w:rsidRDefault="00933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D2864" w:rsidRPr="000746C7" w:rsidRDefault="005475C6" w:rsidP="004D2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4D2864" w:rsidRPr="00933F19" w:rsidRDefault="004D2864" w:rsidP="0015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E2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การเช่าซึ่ง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กลุ่มบริษัท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ได้รับส่วนใหญ่ของความเสี่ยงและผลตอบแทนจากการครอบครองทรัพย์สินที่เช่านั้นๆ ให้</w:t>
      </w:r>
      <w:r w:rsidR="00173F55">
        <w:rPr>
          <w:rFonts w:ascii="Angsana New" w:hAnsi="Angsana New"/>
          <w:color w:val="000000"/>
          <w:sz w:val="30"/>
          <w:szCs w:val="30"/>
          <w:cs/>
          <w:lang w:eastAsia="en-GB"/>
        </w:rPr>
        <w:br/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จัดประเภทเป็นสัญญาเช่าการเงิน 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ส่วน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มูลค่า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ยุติธรรมหรือมูลค่าปัจจุบันของจำนวนเงินขั้นต่ำที่ต้องจ่ายตามส</w:t>
      </w:r>
      <w:r w:rsidR="004D2864"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ัญญาเช่าแล้วแต่จำนวนใดจะต่ำกว่า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7F4750" w:rsidRPr="000746C7">
        <w:rPr>
          <w:rFonts w:ascii="Angsana New" w:hAnsi="Angsana New"/>
          <w:color w:val="000000"/>
          <w:sz w:val="30"/>
          <w:szCs w:val="30"/>
          <w:lang w:eastAsia="en-GB"/>
        </w:rPr>
        <w:br/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หักด้วยค่าเสื่อม</w:t>
      </w:r>
      <w:r w:rsidR="004D2864"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ราคาสะสมและขาดทุนจากการด้อยค่า</w:t>
      </w:r>
      <w:r w:rsidR="004D2864" w:rsidRPr="000746C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ค่าเช่าที่ชำระจะแยกเป็นส่วนที่เป็นค่าใช้จ่ายทางการเงิน </w:t>
      </w:r>
      <w:r w:rsidR="007F4750" w:rsidRPr="000746C7">
        <w:rPr>
          <w:rFonts w:ascii="Angsana New" w:hAnsi="Angsana New"/>
          <w:color w:val="000000"/>
          <w:sz w:val="30"/>
          <w:szCs w:val="30"/>
          <w:lang w:eastAsia="en-GB"/>
        </w:rPr>
        <w:br/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แล</w:t>
      </w:r>
      <w:r w:rsidR="004D2864"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ะส่วนที่จะหักจากหนี้ตามสัญญา</w:t>
      </w:r>
      <w:r w:rsidR="004D2864" w:rsidRPr="000746C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="004D2864"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ค่าใช้จ่ายทางการเงินจะบันทึกโดยตรงในกำไร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</w:t>
      </w:r>
      <w:r w:rsidRPr="000746C7">
        <w:rPr>
          <w:rFonts w:ascii="Angsana New" w:hAnsi="Angsana New"/>
          <w:color w:val="000000"/>
          <w:sz w:val="30"/>
          <w:szCs w:val="30"/>
          <w:cs/>
          <w:lang w:eastAsia="en-GB"/>
        </w:rPr>
        <w:t>ขาดทุน</w:t>
      </w:r>
    </w:p>
    <w:p w:rsidR="009514A3" w:rsidRPr="00933F19" w:rsidRDefault="009514A3" w:rsidP="00BC6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:rsidR="005475C6" w:rsidRPr="00933F19" w:rsidRDefault="005475C6" w:rsidP="00BC6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D613E5" w:rsidRDefault="005475C6" w:rsidP="009514A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ถ้า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="00B632C2"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11793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173F55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="00977A1E"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ตามบัญชี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0746C7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0746C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DA6C02" w:rsidRPr="00933F19" w:rsidRDefault="00DA6C02" w:rsidP="00BC6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D6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5475C6" w:rsidRPr="00933F19" w:rsidRDefault="005475C6" w:rsidP="00BC6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7F4750" w:rsidRPr="000746C7" w:rsidRDefault="005475C6" w:rsidP="005475C6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0746C7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0746C7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0746C7">
        <w:rPr>
          <w:rFonts w:ascii="Angsana New" w:hAnsi="Angsana New" w:cs="Angsana New"/>
          <w:sz w:val="30"/>
          <w:szCs w:val="30"/>
        </w:rPr>
        <w:t xml:space="preserve"> </w:t>
      </w:r>
      <w:r w:rsidRPr="000746C7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DA6C02" w:rsidRPr="00933F19" w:rsidRDefault="00DA6C02" w:rsidP="00BC6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24137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0746C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0746C7">
        <w:rPr>
          <w:rFonts w:ascii="Angsana New" w:hAnsi="Angsana New" w:cs="Angsana New"/>
          <w:sz w:val="30"/>
          <w:szCs w:val="30"/>
          <w:cs/>
        </w:rPr>
        <w:t>ขาดทุน คำนวณโด</w:t>
      </w:r>
      <w:r w:rsidR="0024137E" w:rsidRPr="000746C7">
        <w:rPr>
          <w:rFonts w:ascii="Angsana New" w:hAnsi="Angsana New" w:cs="Angsana New"/>
          <w:sz w:val="30"/>
          <w:szCs w:val="30"/>
          <w:cs/>
        </w:rPr>
        <w:t>ยวิธีเส้นตรงตามเกณฑ์อายุการใ</w:t>
      </w:r>
      <w:r w:rsidR="0024137E" w:rsidRPr="000746C7">
        <w:rPr>
          <w:rFonts w:ascii="Angsana New" w:hAnsi="Angsana New" w:cs="Angsana New" w:hint="cs"/>
          <w:sz w:val="30"/>
          <w:szCs w:val="30"/>
          <w:cs/>
        </w:rPr>
        <w:t>ห้ประโยชน์</w:t>
      </w:r>
      <w:r w:rsidRPr="000746C7">
        <w:rPr>
          <w:rFonts w:ascii="Angsana New" w:hAnsi="Angsana New" w:cs="Angsana New"/>
          <w:sz w:val="30"/>
          <w:szCs w:val="30"/>
          <w:cs/>
        </w:rPr>
        <w:t>โดยประมาณของ</w:t>
      </w:r>
      <w:r w:rsidRPr="000746C7">
        <w:rPr>
          <w:rFonts w:ascii="Angsana New" w:hAnsi="Angsana New" w:cs="Angsana New" w:hint="cs"/>
          <w:sz w:val="30"/>
          <w:szCs w:val="30"/>
          <w:cs/>
        </w:rPr>
        <w:t>ส่วนประกอบของ</w:t>
      </w:r>
      <w:r w:rsidR="00117939">
        <w:rPr>
          <w:rFonts w:ascii="Angsana New" w:hAnsi="Angsana New" w:cs="Angsana New"/>
          <w:sz w:val="30"/>
          <w:szCs w:val="30"/>
          <w:cs/>
        </w:rPr>
        <w:t xml:space="preserve">สินทรัพย์แต่ละรายการ </w:t>
      </w:r>
      <w:r w:rsidRPr="000746C7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4D2864" w:rsidRPr="000746C7">
        <w:rPr>
          <w:rFonts w:ascii="Angsana New" w:hAnsi="Angsana New" w:cs="Angsana New" w:hint="cs"/>
          <w:sz w:val="30"/>
          <w:szCs w:val="30"/>
          <w:cs/>
        </w:rPr>
        <w:t>ให้ประโยชน์</w:t>
      </w:r>
      <w:r w:rsidRPr="000746C7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:rsidR="004D2864" w:rsidRPr="00933F19" w:rsidRDefault="004D2864" w:rsidP="004D2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7268" w:type="dxa"/>
        <w:tblInd w:w="540" w:type="dxa"/>
        <w:tblLook w:val="0000" w:firstRow="0" w:lastRow="0" w:firstColumn="0" w:lastColumn="0" w:noHBand="0" w:noVBand="0"/>
      </w:tblPr>
      <w:tblGrid>
        <w:gridCol w:w="5398"/>
        <w:gridCol w:w="1195"/>
        <w:gridCol w:w="675"/>
      </w:tblGrid>
      <w:tr w:rsidR="005475C6" w:rsidRPr="000746C7" w:rsidTr="00110C95">
        <w:tc>
          <w:tcPr>
            <w:tcW w:w="5398" w:type="dxa"/>
            <w:vAlign w:val="bottom"/>
          </w:tcPr>
          <w:p w:rsidR="005475C6" w:rsidRPr="000746C7" w:rsidRDefault="005475C6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C67309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500A6" w:rsidRPr="000746C7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1195" w:type="dxa"/>
          </w:tcPr>
          <w:p w:rsidR="005475C6" w:rsidRPr="000746C7" w:rsidRDefault="004D2864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475C6" w:rsidRPr="000746C7" w:rsidTr="00110C95">
        <w:tc>
          <w:tcPr>
            <w:tcW w:w="5398" w:type="dxa"/>
            <w:vAlign w:val="bottom"/>
          </w:tcPr>
          <w:p w:rsidR="005475C6" w:rsidRPr="000746C7" w:rsidRDefault="005475C6" w:rsidP="00B2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:rsidR="005475C6" w:rsidRPr="000746C7" w:rsidRDefault="004D2864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475C6" w:rsidRPr="000746C7" w:rsidTr="00110C95">
        <w:tc>
          <w:tcPr>
            <w:tcW w:w="5398" w:type="dxa"/>
            <w:vAlign w:val="bottom"/>
          </w:tcPr>
          <w:p w:rsidR="005475C6" w:rsidRPr="000746C7" w:rsidRDefault="005475C6" w:rsidP="00B2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  <w:r w:rsidR="006500A6" w:rsidRPr="000746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95" w:type="dxa"/>
          </w:tcPr>
          <w:p w:rsidR="005475C6" w:rsidRPr="000746C7" w:rsidRDefault="004D2864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3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-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475C6" w:rsidRPr="000746C7" w:rsidTr="00110C95">
        <w:tc>
          <w:tcPr>
            <w:tcW w:w="5398" w:type="dxa"/>
            <w:shd w:val="clear" w:color="auto" w:fill="auto"/>
            <w:vAlign w:val="bottom"/>
          </w:tcPr>
          <w:p w:rsidR="005475C6" w:rsidRPr="000746C7" w:rsidRDefault="005475C6" w:rsidP="00B21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5475C6" w:rsidRPr="000746C7" w:rsidRDefault="00D875D7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933F19" w:rsidRDefault="00933F19" w:rsidP="00E00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5475C6" w:rsidRPr="000746C7" w:rsidRDefault="005475C6" w:rsidP="00E00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EE6E2C">
        <w:rPr>
          <w:rFonts w:ascii="Angsana New" w:hAnsi="Angsana New" w:hint="cs"/>
          <w:sz w:val="30"/>
          <w:szCs w:val="30"/>
          <w:cs/>
        </w:rPr>
        <w:t>และติดตั้ง</w:t>
      </w:r>
    </w:p>
    <w:p w:rsidR="00BA26E3" w:rsidRPr="000746C7" w:rsidRDefault="00BA26E3" w:rsidP="00D87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243AB3" w:rsidRPr="000746C7" w:rsidRDefault="005475C6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247DEB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:rsidR="005D5A80" w:rsidRPr="000746C7" w:rsidRDefault="005D5A80" w:rsidP="00D87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B82B28" w:rsidRPr="000746C7" w:rsidRDefault="00B82B28" w:rsidP="0030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ฎ</w:t>
      </w:r>
      <w:r w:rsidR="00300E6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 w:rsidR="00300E6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สินทรัพย์ไม่มีตัวตน</w:t>
      </w:r>
    </w:p>
    <w:p w:rsidR="005475C6" w:rsidRPr="00081DE0" w:rsidRDefault="005475C6" w:rsidP="0008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5475C6" w:rsidRPr="000746C7" w:rsidRDefault="006E04EF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5475C6" w:rsidRPr="000746C7">
        <w:rPr>
          <w:rFonts w:ascii="Angsana New" w:hAnsi="Angsana New"/>
          <w:sz w:val="30"/>
          <w:szCs w:val="30"/>
          <w:cs/>
        </w:rPr>
        <w:t>ที่</w:t>
      </w:r>
      <w:r w:rsidR="005475C6" w:rsidRPr="000746C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475C6" w:rsidRPr="000746C7">
        <w:rPr>
          <w:rFonts w:ascii="Angsana New" w:hAnsi="Angsana New"/>
          <w:sz w:val="30"/>
          <w:szCs w:val="30"/>
          <w:cs/>
        </w:rPr>
        <w:t>ซื้อมา</w:t>
      </w:r>
      <w:r w:rsidR="005475C6" w:rsidRPr="000746C7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FA21E6" w:rsidRPr="000746C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5475C6" w:rsidRPr="000746C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7F4750" w:rsidRPr="000746C7">
        <w:rPr>
          <w:rFonts w:ascii="Angsana New" w:hAnsi="Angsana New"/>
          <w:sz w:val="30"/>
          <w:szCs w:val="30"/>
        </w:rPr>
        <w:br/>
      </w:r>
      <w:r w:rsidR="005475C6" w:rsidRPr="000746C7">
        <w:rPr>
          <w:rFonts w:ascii="Angsana New" w:hAnsi="Angsana New" w:hint="cs"/>
          <w:sz w:val="30"/>
          <w:szCs w:val="30"/>
          <w:cs/>
        </w:rPr>
        <w:t>ผล</w:t>
      </w:r>
      <w:r w:rsidR="005475C6"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5475C6" w:rsidRPr="000746C7">
        <w:rPr>
          <w:rFonts w:ascii="Angsana New" w:hAnsi="Angsana New" w:hint="cs"/>
          <w:sz w:val="30"/>
          <w:szCs w:val="30"/>
          <w:cs/>
        </w:rPr>
        <w:t>สะสม</w:t>
      </w:r>
    </w:p>
    <w:p w:rsidR="00AD3709" w:rsidRPr="00081DE0" w:rsidRDefault="00AD3709" w:rsidP="0008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5475C6" w:rsidRPr="000746C7" w:rsidRDefault="005475C6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5475C6" w:rsidRPr="00081DE0" w:rsidRDefault="005475C6" w:rsidP="0008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977A1E" w:rsidRPr="00081DE0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  <w:cs/>
        </w:rPr>
      </w:pPr>
      <w:r w:rsidRPr="000746C7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0746C7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="0011793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eastAsia="Calibri" w:hAnsi="Angsana New" w:hint="cs"/>
          <w:sz w:val="30"/>
          <w:szCs w:val="30"/>
          <w:cs/>
        </w:rPr>
        <w:t>โดยรวมเป็นสินทรัพย์ที่</w:t>
      </w:r>
      <w:r w:rsidRPr="000746C7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="00117939">
        <w:rPr>
          <w:rFonts w:ascii="Angsana New" w:eastAsia="Calibri" w:hAnsi="Angsana New" w:hint="cs"/>
          <w:sz w:val="30"/>
          <w:szCs w:val="30"/>
          <w:cs/>
        </w:rPr>
        <w:t>ที่เกี่ยวข้องนั้น</w:t>
      </w:r>
      <w:r w:rsidRPr="000746C7">
        <w:rPr>
          <w:rFonts w:ascii="Angsana New" w:eastAsia="Calibri" w:hAnsi="Angsana New" w:hint="cs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</w:t>
      </w:r>
      <w:r w:rsidRPr="00081DE0">
        <w:rPr>
          <w:rFonts w:ascii="Angsana New" w:hAnsi="Angsana New"/>
          <w:sz w:val="30"/>
          <w:szCs w:val="30"/>
          <w:cs/>
        </w:rPr>
        <w:t>ในกำไรหรือขาดทุนเมื่อเกิดขึ้น</w:t>
      </w:r>
    </w:p>
    <w:p w:rsidR="00D613E5" w:rsidRPr="00081DE0" w:rsidRDefault="00D613E5" w:rsidP="00D6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D613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i/>
          <w:iCs/>
          <w:sz w:val="30"/>
          <w:szCs w:val="30"/>
          <w:cs/>
        </w:rPr>
        <w:t>ค่าตัดจำหน่</w:t>
      </w:r>
      <w:r w:rsidR="00D875D7" w:rsidRPr="000746C7">
        <w:rPr>
          <w:rFonts w:ascii="Angsana New" w:hAnsi="Angsana New" w:hint="cs"/>
          <w:i/>
          <w:iCs/>
          <w:sz w:val="30"/>
          <w:szCs w:val="30"/>
          <w:cs/>
        </w:rPr>
        <w:t>าย</w:t>
      </w:r>
    </w:p>
    <w:p w:rsidR="00D875D7" w:rsidRPr="00081DE0" w:rsidRDefault="00D875D7" w:rsidP="0008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C0B19" w:rsidRDefault="005475C6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0746C7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D3713E" w:rsidRDefault="00D3713E" w:rsidP="0095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5475C6" w:rsidRPr="000746C7" w:rsidRDefault="005475C6" w:rsidP="002C0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0746C7">
        <w:rPr>
          <w:rFonts w:ascii="Angsana New" w:hAnsi="Angsana New"/>
          <w:sz w:val="30"/>
          <w:szCs w:val="30"/>
          <w:cs/>
        </w:rPr>
        <w:t>โดยวิธีเส้นตรง</w:t>
      </w:r>
      <w:r w:rsidRPr="000746C7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0746C7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173F55">
        <w:rPr>
          <w:rFonts w:ascii="Angsana New" w:hAnsi="Angsana New"/>
          <w:spacing w:val="-8"/>
          <w:sz w:val="30"/>
          <w:szCs w:val="30"/>
          <w:cs/>
        </w:rPr>
        <w:t>ประโยชน์</w:t>
      </w:r>
      <w:r w:rsidR="0024137E" w:rsidRPr="00173F55">
        <w:rPr>
          <w:rFonts w:ascii="Angsana New" w:hAnsi="Angsana New" w:hint="cs"/>
          <w:spacing w:val="-8"/>
          <w:sz w:val="30"/>
          <w:szCs w:val="30"/>
          <w:cs/>
        </w:rPr>
        <w:t>เชิงเศรษฐกิจ</w:t>
      </w:r>
      <w:r w:rsidRPr="00173F55">
        <w:rPr>
          <w:rFonts w:ascii="Angsana New" w:hAnsi="Angsana New"/>
          <w:spacing w:val="-8"/>
          <w:sz w:val="30"/>
          <w:szCs w:val="30"/>
          <w:cs/>
        </w:rPr>
        <w:t>ในอนาคตจากสินทรัพย์นั้นตาม</w:t>
      </w:r>
      <w:r w:rsidRPr="00173F55">
        <w:rPr>
          <w:rFonts w:ascii="Angsana New" w:hAnsi="Angsana New" w:hint="cs"/>
          <w:spacing w:val="-8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173F55">
        <w:rPr>
          <w:rFonts w:ascii="Angsana New" w:hAnsi="Angsana New"/>
          <w:spacing w:val="-8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ซึ่งไม่รวมค่าความนิยม</w:t>
      </w:r>
      <w:r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:rsidR="00247DEB" w:rsidRDefault="00247DEB" w:rsidP="0008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475C6" w:rsidRPr="000746C7" w:rsidRDefault="005475C6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0746C7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0746C7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5475C6" w:rsidRPr="00CF3D52" w:rsidRDefault="005475C6" w:rsidP="0054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482"/>
        <w:gridCol w:w="1080"/>
        <w:gridCol w:w="3303"/>
      </w:tblGrid>
      <w:tr w:rsidR="005475C6" w:rsidRPr="000746C7" w:rsidTr="00CF3D52">
        <w:tc>
          <w:tcPr>
            <w:tcW w:w="4482" w:type="dxa"/>
          </w:tcPr>
          <w:p w:rsidR="005475C6" w:rsidRPr="000746C7" w:rsidRDefault="005475C6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ค่าสิทธิ</w:t>
            </w:r>
            <w:r w:rsidR="00E25490" w:rsidRPr="000746C7">
              <w:rPr>
                <w:rFonts w:ascii="Angsana New" w:hAnsi="Angsana New" w:hint="cs"/>
                <w:sz w:val="30"/>
                <w:szCs w:val="30"/>
                <w:cs/>
              </w:rPr>
              <w:t>และการช่วยเหลือทางเทคนิค</w:t>
            </w:r>
            <w:r w:rsidR="006E04EF" w:rsidRPr="000746C7">
              <w:rPr>
                <w:rFonts w:ascii="Angsana New" w:hAnsi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:rsidR="005475C6" w:rsidRPr="000746C7" w:rsidRDefault="00D875D7" w:rsidP="0043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5475C6" w:rsidRPr="000746C7" w:rsidRDefault="005475C6" w:rsidP="00DF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8B6E80" w:rsidRPr="000746C7" w:rsidTr="00CF3D52">
        <w:tc>
          <w:tcPr>
            <w:tcW w:w="4482" w:type="dxa"/>
          </w:tcPr>
          <w:p w:rsidR="008B6E80" w:rsidRPr="000746C7" w:rsidRDefault="008B6E80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:rsidR="008B6E80" w:rsidRPr="000746C7" w:rsidRDefault="008B6E80" w:rsidP="008B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8B6E80" w:rsidRPr="000746C7" w:rsidRDefault="008B6E80" w:rsidP="008B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5475C6" w:rsidRPr="00CF3D52" w:rsidRDefault="005475C6" w:rsidP="00CF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475C6" w:rsidRPr="000746C7" w:rsidRDefault="002C0B19" w:rsidP="006E04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วิธีการตัดจำหน่าย</w:t>
      </w:r>
      <w:r w:rsidR="005475C6" w:rsidRPr="000746C7">
        <w:rPr>
          <w:rFonts w:ascii="Angsana New" w:hAnsi="Angsana New" w:hint="cs"/>
          <w:sz w:val="30"/>
          <w:szCs w:val="30"/>
          <w:cs/>
        </w:rPr>
        <w:t xml:space="preserve">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="005475C6" w:rsidRPr="000746C7" w:rsidDel="00E44C55">
        <w:rPr>
          <w:rFonts w:ascii="Angsana New" w:hAnsi="Angsana New"/>
          <w:sz w:val="30"/>
          <w:szCs w:val="30"/>
        </w:rPr>
        <w:t xml:space="preserve"> </w:t>
      </w:r>
    </w:p>
    <w:p w:rsidR="00FC4EDF" w:rsidRDefault="00FC4EDF" w:rsidP="00CF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933F19" w:rsidRDefault="00933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B82B28" w:rsidRPr="000746C7" w:rsidRDefault="00B82B28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ฏ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การด้อยค่า</w:t>
      </w:r>
    </w:p>
    <w:p w:rsidR="005475C6" w:rsidRPr="00352EE3" w:rsidRDefault="005475C6" w:rsidP="0035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475C6" w:rsidRPr="000746C7" w:rsidRDefault="005475C6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2EE3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352EE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2EE3">
        <w:rPr>
          <w:rFonts w:ascii="Angsana New" w:hAnsi="Angsana New"/>
          <w:sz w:val="30"/>
          <w:szCs w:val="30"/>
          <w:cs/>
        </w:rPr>
        <w:t>ได้รับการทบทวน</w:t>
      </w:r>
      <w:r w:rsidRPr="000746C7">
        <w:rPr>
          <w:rFonts w:ascii="Angsana New" w:hAnsi="Angsana New"/>
          <w:sz w:val="30"/>
          <w:szCs w:val="30"/>
          <w:cs/>
        </w:rPr>
        <w:t xml:space="preserve"> ณ ทุกวันที่</w:t>
      </w:r>
      <w:r w:rsidRPr="000746C7">
        <w:rPr>
          <w:rFonts w:ascii="Angsana New" w:hAnsi="Angsana New" w:hint="cs"/>
          <w:sz w:val="30"/>
          <w:szCs w:val="30"/>
          <w:cs/>
        </w:rPr>
        <w:t>รายงาน</w:t>
      </w:r>
      <w:r w:rsidRPr="000746C7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9D1409" w:rsidRPr="000746C7">
        <w:rPr>
          <w:rFonts w:ascii="Angsana New" w:hAnsi="Angsana New"/>
          <w:sz w:val="30"/>
          <w:szCs w:val="30"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ในกรณี</w:t>
      </w:r>
      <w:r w:rsidRPr="00352EE3">
        <w:rPr>
          <w:rFonts w:ascii="Angsana New" w:hAnsi="Angsana New"/>
          <w:sz w:val="30"/>
          <w:szCs w:val="30"/>
          <w:cs/>
        </w:rPr>
        <w:t>ที่มีข้อบ่งชี้จะทำการประมาณมูลค่าสินทรัพย์</w:t>
      </w:r>
      <w:r w:rsidRPr="000746C7">
        <w:rPr>
          <w:rFonts w:ascii="Angsana New" w:hAnsi="Angsana New"/>
          <w:sz w:val="30"/>
          <w:szCs w:val="30"/>
          <w:cs/>
        </w:rPr>
        <w:t>ที่คาดว่าจะได้รับคืน</w:t>
      </w:r>
      <w:r w:rsidR="009D1409" w:rsidRPr="000746C7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0746C7">
        <w:rPr>
          <w:rFonts w:ascii="Angsana New" w:hAnsi="Angsana New" w:hint="cs"/>
          <w:sz w:val="30"/>
          <w:szCs w:val="30"/>
          <w:cs/>
        </w:rPr>
        <w:t>สินทรัพย์ไม่มีตัวตนที่มี</w:t>
      </w:r>
      <w:r w:rsidR="00173F55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อายุการให้ประโยชน์ไม่ทรา</w:t>
      </w:r>
      <w:r w:rsidR="00A775BB" w:rsidRPr="000746C7">
        <w:rPr>
          <w:rFonts w:ascii="Angsana New" w:hAnsi="Angsana New" w:hint="cs"/>
          <w:sz w:val="30"/>
          <w:szCs w:val="30"/>
          <w:cs/>
        </w:rPr>
        <w:t>บแน่นอน หรือ</w:t>
      </w:r>
      <w:r w:rsidR="009D1409" w:rsidRPr="000746C7">
        <w:rPr>
          <w:rFonts w:ascii="Angsana New" w:hAnsi="Angsana New" w:hint="cs"/>
          <w:sz w:val="30"/>
          <w:szCs w:val="30"/>
          <w:cs/>
        </w:rPr>
        <w:t xml:space="preserve">ยังไม่พร้อมใช้งาน </w:t>
      </w:r>
      <w:r w:rsidRPr="000746C7">
        <w:rPr>
          <w:rFonts w:ascii="Angsana New" w:hAnsi="Angsana New" w:hint="cs"/>
          <w:sz w:val="30"/>
          <w:szCs w:val="30"/>
          <w:cs/>
        </w:rPr>
        <w:t>จะประมาณมูลค่าที่คาดว่าจะได้</w:t>
      </w:r>
      <w:r w:rsidR="009D1409" w:rsidRPr="000746C7">
        <w:rPr>
          <w:rFonts w:ascii="Angsana New" w:hAnsi="Angsana New" w:hint="cs"/>
          <w:sz w:val="30"/>
          <w:szCs w:val="30"/>
          <w:cs/>
        </w:rPr>
        <w:t>รับคืนทุกปี</w:t>
      </w:r>
      <w:r w:rsidR="00173F55">
        <w:rPr>
          <w:rFonts w:ascii="Angsana New" w:hAnsi="Angsana New"/>
          <w:sz w:val="30"/>
          <w:szCs w:val="30"/>
          <w:cs/>
        </w:rPr>
        <w:br/>
      </w:r>
      <w:r w:rsidR="00B82B28" w:rsidRPr="000746C7">
        <w:rPr>
          <w:rFonts w:ascii="Angsana New" w:hAnsi="Angsana New" w:hint="cs"/>
          <w:sz w:val="30"/>
          <w:szCs w:val="30"/>
          <w:cs/>
        </w:rPr>
        <w:t>ในช่วงเวลาเดียวกัน</w:t>
      </w:r>
    </w:p>
    <w:p w:rsidR="007D3ED9" w:rsidRPr="00352EE3" w:rsidRDefault="007D3ED9" w:rsidP="0035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475C6" w:rsidRPr="000746C7" w:rsidRDefault="005475C6" w:rsidP="00B82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0746C7">
        <w:rPr>
          <w:rFonts w:ascii="Angsana New" w:hAnsi="Angsana New" w:hint="cs"/>
          <w:sz w:val="30"/>
          <w:szCs w:val="30"/>
          <w:cs/>
        </w:rPr>
        <w:t>รับรู้เมื่อ</w:t>
      </w:r>
      <w:r w:rsidR="00877E1F" w:rsidRPr="000746C7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Pr="000746C7">
        <w:rPr>
          <w:rFonts w:ascii="Angsana New" w:hAnsi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Pr="000746C7">
        <w:rPr>
          <w:rFonts w:ascii="Angsana New" w:hAnsi="Angsana New" w:hint="cs"/>
          <w:sz w:val="30"/>
          <w:szCs w:val="30"/>
          <w:cs/>
        </w:rPr>
        <w:t>หรือ</w:t>
      </w:r>
      <w:r w:rsidRPr="000746C7">
        <w:rPr>
          <w:rFonts w:ascii="Angsana New" w:hAnsi="Angsana New"/>
          <w:sz w:val="30"/>
          <w:szCs w:val="30"/>
          <w:cs/>
        </w:rPr>
        <w:t>ขาดทุน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</w:p>
    <w:p w:rsidR="00AD3709" w:rsidRPr="00352EE3" w:rsidRDefault="00AD3709" w:rsidP="0035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C3B29" w:rsidRPr="000746C7" w:rsidRDefault="000C3B29" w:rsidP="00885E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85E27" w:rsidRPr="00352EE3" w:rsidRDefault="00885E27" w:rsidP="0035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C3B29" w:rsidRPr="000746C7" w:rsidRDefault="00FA053D" w:rsidP="000C3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0746C7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0746C7">
        <w:rPr>
          <w:rFonts w:ascii="Angsana New" w:hAnsi="Angsana New"/>
          <w:sz w:val="30"/>
          <w:szCs w:val="30"/>
          <w:cs/>
        </w:rPr>
        <w:t xml:space="preserve"> หมายถึง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0746C7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0746C7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</w:t>
      </w:r>
      <w:r w:rsidR="00173F55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ของสินทรัพย์ ประมาณการกระแสเงินสดที่จะได้รับในอนาคตจะคิดลดเป็นมูลค่าป</w:t>
      </w:r>
      <w:r w:rsidR="00576966" w:rsidRPr="000746C7">
        <w:rPr>
          <w:rFonts w:ascii="Angsana New" w:hAnsi="Angsana New"/>
          <w:sz w:val="30"/>
          <w:szCs w:val="30"/>
          <w:cs/>
        </w:rPr>
        <w:t>ัจจุบันโดยใช้อัตราคิดลด</w:t>
      </w:r>
      <w:r w:rsidR="00173F55">
        <w:rPr>
          <w:rFonts w:ascii="Angsana New" w:hAnsi="Angsana New"/>
          <w:sz w:val="30"/>
          <w:szCs w:val="30"/>
          <w:cs/>
        </w:rPr>
        <w:br/>
      </w:r>
      <w:r w:rsidR="00576966" w:rsidRPr="000746C7">
        <w:rPr>
          <w:rFonts w:ascii="Angsana New" w:hAnsi="Angsana New"/>
          <w:sz w:val="30"/>
          <w:szCs w:val="30"/>
          <w:cs/>
        </w:rPr>
        <w:t>ก่อนคำนึง</w:t>
      </w:r>
      <w:r w:rsidRPr="000746C7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0746C7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0746C7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0746C7">
        <w:rPr>
          <w:rFonts w:ascii="Angsana New" w:hAnsi="Angsana New" w:hint="cs"/>
          <w:sz w:val="30"/>
          <w:szCs w:val="30"/>
          <w:cs/>
        </w:rPr>
        <w:t>จะ</w:t>
      </w:r>
      <w:r w:rsidRPr="000746C7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0746C7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0746C7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0746C7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:rsidR="00214694" w:rsidRDefault="00352EE3" w:rsidP="00B2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0"/>
        </w:tabs>
        <w:spacing w:line="240" w:lineRule="auto"/>
        <w:ind w:left="540" w:hanging="540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</w:rPr>
        <w:tab/>
      </w:r>
    </w:p>
    <w:p w:rsidR="005475C6" w:rsidRPr="00AD3709" w:rsidRDefault="005475C6" w:rsidP="00AD37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D3709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5475C6" w:rsidRPr="00CD4DC9" w:rsidRDefault="005475C6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475C6" w:rsidRPr="000746C7" w:rsidRDefault="00FA053D" w:rsidP="005475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</w:t>
      </w:r>
      <w:r w:rsidR="00E41673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 xml:space="preserve">ที่ออกรายงานว่ามีข้อบ่งชี้เรื่องการด้อยค่าหรือไม่ </w:t>
      </w:r>
      <w:r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0746C7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0746C7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0746C7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0746C7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0746C7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0746C7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24137E" w:rsidRPr="00CD4DC9" w:rsidRDefault="0024137E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82B28" w:rsidRPr="000746C7" w:rsidRDefault="00B82B28" w:rsidP="0024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bookmarkStart w:id="0" w:name="OLE_LINK7"/>
      <w:bookmarkStart w:id="1" w:name="OLE_LINK8"/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ฐ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หนี้สินที่มีภาระดอกเบี้ย</w:t>
      </w:r>
    </w:p>
    <w:p w:rsidR="005475C6" w:rsidRPr="00CD4DC9" w:rsidRDefault="005475C6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475C6" w:rsidRPr="000746C7" w:rsidRDefault="005475C6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หนี้สิน</w:t>
      </w:r>
      <w:r w:rsidRPr="000746C7">
        <w:rPr>
          <w:rFonts w:ascii="Angsana New" w:hAnsi="Angsana New" w:hint="cs"/>
          <w:sz w:val="30"/>
          <w:szCs w:val="30"/>
          <w:cs/>
        </w:rPr>
        <w:t>ที่มีภาระ</w:t>
      </w:r>
      <w:r w:rsidRPr="000746C7">
        <w:rPr>
          <w:rFonts w:ascii="Angsana New" w:hAnsi="Angsana New"/>
          <w:sz w:val="30"/>
          <w:szCs w:val="30"/>
          <w:cs/>
        </w:rPr>
        <w:t>ดอกเบี้ยบันทึก</w:t>
      </w:r>
      <w:r w:rsidRPr="000746C7">
        <w:rPr>
          <w:rFonts w:ascii="Angsana New" w:hAnsi="Angsana New" w:hint="cs"/>
          <w:sz w:val="30"/>
          <w:szCs w:val="30"/>
          <w:cs/>
        </w:rPr>
        <w:t>เริ่มแรก</w:t>
      </w:r>
      <w:r w:rsidR="00CD4DC9">
        <w:rPr>
          <w:rFonts w:ascii="Angsana New" w:hAnsi="Angsana New" w:hint="cs"/>
          <w:sz w:val="30"/>
          <w:szCs w:val="30"/>
          <w:cs/>
        </w:rPr>
        <w:t>ด้วย</w:t>
      </w:r>
      <w:r w:rsidRPr="000746C7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0746C7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0746C7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="009363ED" w:rsidRPr="000746C7">
        <w:rPr>
          <w:rFonts w:ascii="Angsana New" w:hAnsi="Angsana New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ภายหลังจากการบันทึกหนี้สิน</w:t>
      </w:r>
      <w:r w:rsidRPr="000746C7">
        <w:rPr>
          <w:rFonts w:ascii="Angsana New" w:hAnsi="Angsana New" w:hint="cs"/>
          <w:sz w:val="30"/>
          <w:szCs w:val="30"/>
          <w:cs/>
        </w:rPr>
        <w:t>ที่</w:t>
      </w:r>
      <w:r w:rsidRPr="000746C7">
        <w:rPr>
          <w:rFonts w:ascii="Angsana New" w:hAnsi="Angsana New"/>
          <w:sz w:val="30"/>
          <w:szCs w:val="30"/>
          <w:cs/>
        </w:rPr>
        <w:t>มี</w:t>
      </w:r>
      <w:r w:rsidRPr="000746C7">
        <w:rPr>
          <w:rFonts w:ascii="Angsana New" w:hAnsi="Angsana New" w:hint="cs"/>
          <w:sz w:val="30"/>
          <w:szCs w:val="30"/>
          <w:cs/>
        </w:rPr>
        <w:t>ภาระ</w:t>
      </w:r>
      <w:r w:rsidRPr="000746C7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0746C7">
        <w:rPr>
          <w:rFonts w:ascii="Angsana New" w:hAnsi="Angsana New" w:hint="cs"/>
          <w:sz w:val="30"/>
          <w:szCs w:val="30"/>
          <w:cs/>
        </w:rPr>
        <w:t>ต่อมา</w:t>
      </w:r>
      <w:r w:rsidRPr="000746C7">
        <w:rPr>
          <w:rFonts w:ascii="Angsana New" w:hAnsi="Angsana New"/>
          <w:sz w:val="30"/>
          <w:szCs w:val="30"/>
          <w:cs/>
        </w:rPr>
        <w:t>โดยวิธี</w:t>
      </w:r>
      <w:r w:rsidRPr="000746C7">
        <w:rPr>
          <w:rFonts w:ascii="Angsana New" w:hAnsi="Angsana New" w:hint="cs"/>
          <w:sz w:val="30"/>
          <w:szCs w:val="30"/>
          <w:cs/>
        </w:rPr>
        <w:t>ราคา</w:t>
      </w:r>
      <w:r w:rsidR="00117939">
        <w:rPr>
          <w:rFonts w:ascii="Angsana New" w:hAnsi="Angsana New"/>
          <w:sz w:val="30"/>
          <w:szCs w:val="30"/>
          <w:cs/>
        </w:rPr>
        <w:t xml:space="preserve">ทุนตัดจำหน่าย </w:t>
      </w:r>
      <w:r w:rsidRPr="000746C7">
        <w:rPr>
          <w:rFonts w:ascii="Angsana New" w:hAnsi="Angsana New"/>
          <w:sz w:val="30"/>
          <w:szCs w:val="30"/>
          <w:cs/>
        </w:rPr>
        <w:t>ผลต่างระหว่าง</w:t>
      </w:r>
      <w:r w:rsidRPr="000746C7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0746C7">
        <w:rPr>
          <w:rFonts w:ascii="Angsana New" w:hAnsi="Angsana New"/>
          <w:sz w:val="30"/>
          <w:szCs w:val="30"/>
          <w:cs/>
        </w:rPr>
        <w:t>และ</w:t>
      </w:r>
      <w:r w:rsidR="00785CD7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/>
          <w:sz w:val="30"/>
          <w:szCs w:val="30"/>
          <w:cs/>
        </w:rPr>
        <w:t>ยอด</w:t>
      </w:r>
      <w:r w:rsidRPr="000746C7">
        <w:rPr>
          <w:rFonts w:ascii="Angsana New" w:hAnsi="Angsana New" w:hint="cs"/>
          <w:sz w:val="30"/>
          <w:szCs w:val="30"/>
          <w:cs/>
        </w:rPr>
        <w:t>หนี้</w:t>
      </w:r>
      <w:r w:rsidRPr="000746C7">
        <w:rPr>
          <w:rFonts w:ascii="Angsana New" w:hAnsi="Angsana New"/>
          <w:sz w:val="30"/>
          <w:szCs w:val="30"/>
          <w:cs/>
        </w:rPr>
        <w:t>เมื่อ</w:t>
      </w:r>
      <w:r w:rsidRPr="000746C7">
        <w:rPr>
          <w:rFonts w:ascii="Angsana New" w:hAnsi="Angsana New" w:hint="cs"/>
          <w:sz w:val="30"/>
          <w:szCs w:val="30"/>
          <w:cs/>
        </w:rPr>
        <w:t>ครบ</w:t>
      </w:r>
      <w:r w:rsidRPr="000746C7">
        <w:rPr>
          <w:rFonts w:ascii="Angsana New" w:hAnsi="Angsana New"/>
          <w:sz w:val="30"/>
          <w:szCs w:val="30"/>
          <w:cs/>
        </w:rPr>
        <w:t>กำหนด</w:t>
      </w:r>
      <w:r w:rsidRPr="000746C7">
        <w:rPr>
          <w:rFonts w:ascii="Angsana New" w:hAnsi="Angsana New" w:hint="cs"/>
          <w:sz w:val="30"/>
          <w:szCs w:val="30"/>
          <w:cs/>
        </w:rPr>
        <w:t>ไถ่ถอนจะ</w:t>
      </w:r>
      <w:r w:rsidRPr="000746C7">
        <w:rPr>
          <w:rFonts w:ascii="Angsana New" w:hAnsi="Angsana New"/>
          <w:sz w:val="30"/>
          <w:szCs w:val="30"/>
          <w:cs/>
        </w:rPr>
        <w:t>บันทึกในกำไร</w:t>
      </w:r>
      <w:r w:rsidRPr="000746C7">
        <w:rPr>
          <w:rFonts w:ascii="Angsana New" w:hAnsi="Angsana New" w:hint="cs"/>
          <w:sz w:val="30"/>
          <w:szCs w:val="30"/>
          <w:cs/>
        </w:rPr>
        <w:t>หรือ</w:t>
      </w:r>
      <w:r w:rsidRPr="000746C7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5D5A80" w:rsidRPr="00CD4DC9" w:rsidRDefault="005D5A80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bookmarkEnd w:id="0"/>
    <w:bookmarkEnd w:id="1"/>
    <w:p w:rsidR="00B82B28" w:rsidRPr="000746C7" w:rsidRDefault="00B82B28" w:rsidP="00CA7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ฑ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เจ้าหนี้การค้าและเจ้าหนี้อื่น</w:t>
      </w:r>
    </w:p>
    <w:p w:rsidR="005475C6" w:rsidRPr="00CD4DC9" w:rsidRDefault="005475C6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A053D" w:rsidRPr="000746C7" w:rsidRDefault="005475C6" w:rsidP="0043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AB7C56" w:rsidRPr="00CD4DC9" w:rsidRDefault="00AB7C56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B82B28" w:rsidRPr="000746C7" w:rsidRDefault="00B82B28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ฒ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ผลประโยชน์ของพนักงาน</w:t>
      </w:r>
    </w:p>
    <w:p w:rsidR="00E25490" w:rsidRPr="00CD4DC9" w:rsidRDefault="00E25490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6E04EF" w:rsidRPr="000746C7" w:rsidRDefault="006E04EF" w:rsidP="006E04E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6C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6E04EF" w:rsidRPr="00CD4DC9" w:rsidRDefault="006E04EF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1732A" w:rsidRDefault="00F1732A" w:rsidP="00D613E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6C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8D4A2F" w:rsidRDefault="008D4A2F" w:rsidP="00D613E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6E04EF" w:rsidRPr="000746C7" w:rsidRDefault="006E04EF" w:rsidP="006E04E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6C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6500A6" w:rsidRPr="00CD4DC9" w:rsidRDefault="006500A6" w:rsidP="00CD4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1732A" w:rsidRPr="000746C7" w:rsidRDefault="00F1732A" w:rsidP="00F173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6C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0746C7">
        <w:rPr>
          <w:rFonts w:ascii="Angsana New" w:hAnsi="Angsana New" w:hint="cs"/>
          <w:i/>
          <w:sz w:val="30"/>
          <w:szCs w:val="30"/>
          <w:cs/>
        </w:rPr>
        <w:t>งวด</w:t>
      </w:r>
      <w:r w:rsidRPr="000746C7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="00EE6E2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</w:t>
      </w:r>
      <w:r w:rsidRPr="000746C7">
        <w:rPr>
          <w:rFonts w:ascii="Angsana New" w:hAnsi="Angsana New" w:hint="cs"/>
          <w:i/>
          <w:sz w:val="30"/>
          <w:szCs w:val="30"/>
          <w:cs/>
        </w:rPr>
        <w:t>ส</w:t>
      </w:r>
      <w:r w:rsidRPr="000746C7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:rsidR="000A6622" w:rsidRDefault="000A6622" w:rsidP="00D613E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F1732A" w:rsidRPr="000746C7" w:rsidRDefault="00F1732A" w:rsidP="00D613E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0746C7">
        <w:rPr>
          <w:rFonts w:ascii="Angsana New" w:hAnsi="Angsana New"/>
          <w:i/>
          <w:sz w:val="30"/>
          <w:szCs w:val="30"/>
          <w:cs/>
        </w:rPr>
        <w:t>การคำนวณ</w:t>
      </w:r>
      <w:r w:rsidRPr="000746C7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0746C7">
        <w:rPr>
          <w:rFonts w:ascii="Angsana New" w:hAnsi="Angsana New"/>
          <w:i/>
          <w:sz w:val="30"/>
          <w:szCs w:val="30"/>
          <w:cs/>
        </w:rPr>
        <w:t>นั้นจัดทำโด</w:t>
      </w:r>
      <w:r w:rsidR="00EC58A7">
        <w:rPr>
          <w:rFonts w:ascii="Angsana New" w:hAnsi="Angsana New"/>
          <w:i/>
          <w:sz w:val="30"/>
          <w:szCs w:val="30"/>
          <w:cs/>
        </w:rPr>
        <w:t>ยนักคณิตศาสตร์ประกันภัยที่ได้รั</w:t>
      </w:r>
      <w:r w:rsidR="00EC58A7">
        <w:rPr>
          <w:rFonts w:ascii="Angsana New" w:hAnsi="Angsana New" w:hint="cs"/>
          <w:i/>
          <w:sz w:val="30"/>
          <w:szCs w:val="30"/>
          <w:cs/>
        </w:rPr>
        <w:t>บ</w:t>
      </w:r>
      <w:r w:rsidRPr="000746C7">
        <w:rPr>
          <w:rFonts w:ascii="Angsana New" w:hAnsi="Angsana New"/>
          <w:i/>
          <w:sz w:val="30"/>
          <w:szCs w:val="30"/>
          <w:cs/>
        </w:rPr>
        <w:t>อนุญาตเป็นประจำ โดยวิธีคิดลดแต่ละหน่วยที่ประมาณการไว้</w:t>
      </w:r>
      <w:r w:rsidRPr="000746C7">
        <w:rPr>
          <w:rFonts w:ascii="Angsana New" w:hAnsi="Angsana New" w:hint="cs"/>
          <w:i/>
          <w:sz w:val="30"/>
          <w:szCs w:val="30"/>
          <w:cs/>
        </w:rPr>
        <w:t xml:space="preserve"> ผลจาก</w:t>
      </w:r>
      <w:r w:rsidRPr="000746C7">
        <w:rPr>
          <w:rFonts w:ascii="Angsana New" w:hAnsi="Angsana New"/>
          <w:i/>
          <w:sz w:val="30"/>
          <w:szCs w:val="30"/>
          <w:cs/>
        </w:rPr>
        <w:t>การคำนวณ</w:t>
      </w:r>
      <w:r w:rsidRPr="000746C7">
        <w:rPr>
          <w:rFonts w:ascii="Angsana New" w:hAnsi="Angsana New" w:hint="cs"/>
          <w:i/>
          <w:sz w:val="30"/>
          <w:szCs w:val="30"/>
          <w:cs/>
        </w:rPr>
        <w:t>อาจทำให้</w:t>
      </w:r>
      <w:r w:rsidRPr="000746C7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D613E5">
        <w:rPr>
          <w:rFonts w:ascii="Angsana New" w:hAnsi="Angsana New"/>
          <w:i/>
          <w:sz w:val="30"/>
          <w:szCs w:val="30"/>
          <w:cs/>
        </w:rPr>
        <w:t>มี</w:t>
      </w:r>
      <w:r w:rsidRPr="00D613E5">
        <w:rPr>
          <w:rFonts w:ascii="Angsana New" w:hAnsi="Angsana New" w:hint="cs"/>
          <w:i/>
          <w:sz w:val="30"/>
          <w:szCs w:val="30"/>
          <w:cs/>
        </w:rPr>
        <w:t>สินทรัพย์เกิดขึ้น</w:t>
      </w:r>
      <w:r w:rsidRPr="00D613E5">
        <w:rPr>
          <w:rFonts w:ascii="Angsana New" w:hAnsi="Angsana New"/>
          <w:i/>
          <w:sz w:val="30"/>
          <w:szCs w:val="30"/>
          <w:cs/>
        </w:rPr>
        <w:t xml:space="preserve"> ซึ่งการรับรู้เป็นสินทรัพย์</w:t>
      </w:r>
      <w:r w:rsidRPr="00D613E5">
        <w:rPr>
          <w:rFonts w:ascii="Angsana New" w:hAnsi="Angsana New" w:hint="cs"/>
          <w:i/>
          <w:sz w:val="30"/>
          <w:szCs w:val="30"/>
          <w:cs/>
        </w:rPr>
        <w:t>จะใช้</w:t>
      </w:r>
      <w:r w:rsidRPr="00D613E5">
        <w:rPr>
          <w:rFonts w:ascii="Angsana New" w:hAnsi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</w:t>
      </w:r>
      <w:r w:rsidRPr="000746C7">
        <w:rPr>
          <w:rFonts w:ascii="Angsana New" w:hAnsi="Angsana New"/>
          <w:i/>
          <w:sz w:val="30"/>
          <w:szCs w:val="30"/>
          <w:cs/>
        </w:rPr>
        <w:t>ในอนาคตจากโครงการหรือการหักการสมทบเข้าโครงการในอนาค</w:t>
      </w:r>
      <w:r w:rsidRPr="000746C7">
        <w:rPr>
          <w:rFonts w:ascii="Angsana New" w:hAnsi="Angsana New" w:hint="cs"/>
          <w:i/>
          <w:sz w:val="30"/>
          <w:szCs w:val="30"/>
          <w:cs/>
        </w:rPr>
        <w:t>ต</w:t>
      </w:r>
      <w:r w:rsidRPr="000746C7">
        <w:rPr>
          <w:rFonts w:ascii="Angsana New" w:hAnsi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0746C7">
        <w:rPr>
          <w:rFonts w:ascii="Angsana New" w:hAnsi="Angsana New" w:hint="cs"/>
          <w:i/>
          <w:sz w:val="30"/>
          <w:szCs w:val="30"/>
          <w:cs/>
        </w:rPr>
        <w:t>ได้</w:t>
      </w:r>
      <w:r w:rsidRPr="000746C7">
        <w:rPr>
          <w:rFonts w:ascii="Angsana New" w:hAnsi="Angsana New"/>
          <w:i/>
          <w:sz w:val="30"/>
          <w:szCs w:val="30"/>
          <w:cs/>
        </w:rPr>
        <w:t>มีการพิจารณาถึงความต้องการ</w:t>
      </w:r>
      <w:r w:rsidR="00CC28AA" w:rsidRPr="000746C7">
        <w:rPr>
          <w:rFonts w:ascii="Angsana New" w:hAnsi="Angsana New"/>
          <w:i/>
          <w:sz w:val="30"/>
          <w:szCs w:val="30"/>
          <w:cs/>
        </w:rPr>
        <w:t>เงินทุนขั้นต่ำสำหรับโครงการต่าง</w:t>
      </w:r>
      <w:r w:rsidRPr="000746C7">
        <w:rPr>
          <w:rFonts w:ascii="Angsana New" w:hAnsi="Angsana New"/>
          <w:i/>
          <w:sz w:val="30"/>
          <w:szCs w:val="30"/>
          <w:cs/>
        </w:rPr>
        <w:t>ๆ ขอ</w:t>
      </w:r>
      <w:r w:rsidRPr="000746C7">
        <w:rPr>
          <w:rFonts w:ascii="Angsana New" w:hAnsi="Angsana New" w:hint="cs"/>
          <w:i/>
          <w:sz w:val="30"/>
          <w:szCs w:val="30"/>
          <w:cs/>
        </w:rPr>
        <w:t>งกลุ่มบริษัท</w:t>
      </w:r>
    </w:p>
    <w:p w:rsidR="00F1732A" w:rsidRPr="000746C7" w:rsidRDefault="00F1732A" w:rsidP="00F173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F1732A" w:rsidRPr="000746C7" w:rsidRDefault="00F1732A" w:rsidP="00F0778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6C7">
        <w:rPr>
          <w:rFonts w:ascii="Angsana New" w:hAnsi="Angsana New" w:hint="cs"/>
          <w:i/>
          <w:sz w:val="30"/>
          <w:szCs w:val="30"/>
          <w:cs/>
        </w:rPr>
        <w:t>ใน</w:t>
      </w:r>
      <w:r w:rsidRPr="000746C7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0746C7">
        <w:rPr>
          <w:rFonts w:ascii="Angsana New" w:hAnsi="Angsana New"/>
          <w:i/>
          <w:sz w:val="30"/>
          <w:szCs w:val="30"/>
        </w:rPr>
        <w:t xml:space="preserve"> </w:t>
      </w:r>
      <w:r w:rsidRPr="000746C7">
        <w:rPr>
          <w:rFonts w:ascii="Angsana New" w:hAnsi="Angsana New"/>
          <w:i/>
          <w:sz w:val="30"/>
          <w:szCs w:val="30"/>
          <w:cs/>
        </w:rPr>
        <w:t>กำไร</w:t>
      </w:r>
      <w:r w:rsidRPr="000746C7">
        <w:rPr>
          <w:rFonts w:ascii="Angsana New" w:hAnsi="Angsana New" w:hint="cs"/>
          <w:i/>
          <w:sz w:val="30"/>
          <w:szCs w:val="30"/>
          <w:cs/>
        </w:rPr>
        <w:t>หรือ</w:t>
      </w:r>
      <w:r w:rsidRPr="000746C7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="003A51A8">
        <w:rPr>
          <w:rFonts w:ascii="Angsana New" w:hAnsi="Angsana New"/>
          <w:i/>
          <w:sz w:val="30"/>
          <w:szCs w:val="30"/>
        </w:rPr>
        <w:br/>
      </w:r>
      <w:r w:rsidRPr="000746C7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0746C7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0746C7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0746C7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0746C7">
        <w:rPr>
          <w:rFonts w:ascii="Angsana New" w:hAnsi="Angsana New"/>
          <w:iCs/>
          <w:sz w:val="30"/>
          <w:szCs w:val="30"/>
        </w:rPr>
        <w:t xml:space="preserve"> </w:t>
      </w:r>
      <w:r w:rsidRPr="000746C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0746C7">
        <w:rPr>
          <w:rFonts w:ascii="Angsana New" w:hAnsi="Angsana New" w:hint="cs"/>
          <w:i/>
          <w:sz w:val="30"/>
          <w:szCs w:val="30"/>
          <w:cs/>
        </w:rPr>
        <w:t>ของ</w:t>
      </w:r>
      <w:r w:rsidRPr="000746C7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CC28AA" w:rsidRPr="000746C7">
        <w:rPr>
          <w:rFonts w:ascii="Angsana New" w:hAnsi="Angsana New"/>
          <w:i/>
          <w:sz w:val="30"/>
          <w:szCs w:val="30"/>
          <w:cs/>
        </w:rPr>
        <w:br/>
      </w:r>
      <w:r w:rsidRPr="000746C7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โดยคำนึงถึงการเปลี่ยนแปลงใดๆ</w:t>
      </w:r>
      <w:r w:rsidRPr="000746C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0746C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F1732A" w:rsidRPr="000746C7" w:rsidRDefault="00F1732A" w:rsidP="00F173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F1732A" w:rsidRPr="000746C7" w:rsidRDefault="00F1732A" w:rsidP="00CA7BF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0746C7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0746C7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0746C7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3A51A8">
        <w:rPr>
          <w:rFonts w:ascii="Angsana New" w:hAnsi="Angsana New"/>
          <w:i/>
          <w:sz w:val="30"/>
          <w:szCs w:val="30"/>
        </w:rPr>
        <w:br/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</w:t>
      </w:r>
      <w:r w:rsidRPr="003A51A8">
        <w:rPr>
          <w:rFonts w:ascii="Angsana New" w:hAnsi="Angsana New" w:hint="cs"/>
          <w:i/>
          <w:spacing w:val="-6"/>
          <w:sz w:val="30"/>
          <w:szCs w:val="30"/>
          <w:cs/>
        </w:rPr>
        <w:t xml:space="preserve"> </w:t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กำไร</w:t>
      </w:r>
      <w:r w:rsidRPr="003A51A8">
        <w:rPr>
          <w:rFonts w:ascii="Angsana New" w:hAnsi="Angsana New" w:hint="cs"/>
          <w:i/>
          <w:spacing w:val="-6"/>
          <w:sz w:val="30"/>
          <w:szCs w:val="30"/>
          <w:cs/>
        </w:rPr>
        <w:t>หรือ</w:t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="003A51A8">
        <w:rPr>
          <w:rFonts w:ascii="Angsana New" w:hAnsi="Angsana New"/>
          <w:i/>
          <w:sz w:val="30"/>
          <w:szCs w:val="30"/>
        </w:rPr>
        <w:br/>
      </w:r>
      <w:r w:rsidRPr="000746C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0746C7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0746C7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:rsidR="00992C37" w:rsidRPr="000746C7" w:rsidRDefault="006E04EF" w:rsidP="00992C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992C37" w:rsidRPr="000746C7" w:rsidRDefault="00992C37" w:rsidP="00992C3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F1732A" w:rsidRPr="000746C7" w:rsidRDefault="00F1732A" w:rsidP="00F1732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A51A8">
        <w:rPr>
          <w:rFonts w:ascii="Angsana New" w:hAnsi="Angsana New"/>
          <w:i/>
          <w:spacing w:val="-6"/>
          <w:sz w:val="30"/>
          <w:szCs w:val="30"/>
          <w:cs/>
        </w:rPr>
        <w:t>ผลประโยชน์ระยะสั้นของพนักงาน</w:t>
      </w:r>
      <w:r w:rsidRPr="003A51A8">
        <w:rPr>
          <w:rFonts w:ascii="Angsana New" w:hAnsi="Angsana New" w:hint="cs"/>
          <w:i/>
          <w:spacing w:val="-6"/>
          <w:sz w:val="30"/>
          <w:szCs w:val="30"/>
          <w:cs/>
        </w:rPr>
        <w:t>รับรู้</w:t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เป็นค่าใช้จ่ายเมื่อพนักงานทำงานให้</w:t>
      </w:r>
      <w:r w:rsidRPr="003A51A8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3A51A8">
        <w:rPr>
          <w:rFonts w:ascii="Angsana New" w:hAnsi="Angsana New"/>
          <w:i/>
          <w:spacing w:val="-6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0746C7">
        <w:rPr>
          <w:rFonts w:ascii="Angsana New" w:hAnsi="Angsana New"/>
          <w:i/>
          <w:sz w:val="30"/>
          <w:szCs w:val="30"/>
          <w:cs/>
        </w:rPr>
        <w:t xml:space="preserve"> หาก</w:t>
      </w:r>
      <w:r w:rsidR="00CC28AA" w:rsidRPr="000746C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0A6622" w:rsidRDefault="000A6622" w:rsidP="00E8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E8394C" w:rsidRPr="000746C7" w:rsidRDefault="00E875CB" w:rsidP="00E83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E8394C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EC58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ณ</w:t>
      </w:r>
      <w:r w:rsidR="00E8394C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E8394C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E8394C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ประมาณการหนี้สิน</w:t>
      </w:r>
    </w:p>
    <w:p w:rsidR="00E8394C" w:rsidRPr="00B62B70" w:rsidRDefault="00E8394C" w:rsidP="00B6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EC58A7" w:rsidRDefault="00D75B3C" w:rsidP="00D75B3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D75B3C">
        <w:rPr>
          <w:rFonts w:ascii="Angsana New" w:hAnsi="Angsana New"/>
          <w:i/>
          <w:spacing w:val="-6"/>
          <w:sz w:val="30"/>
          <w:szCs w:val="30"/>
          <w:cs/>
        </w:rPr>
        <w:t>ประมาณการหนี้สินจะรับรู้ก็ต่อเมื่อ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กลุ่มบริษัท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มีภาระผูกพัน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ตาม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กฎหมายหรือภาระผูกพันจากการอนุมาน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ที่เกิดขึ้น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ในปัจจุบัน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อัน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หนี้สินพิจารณาจากการคิดลด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ถึง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ภาษีเงินได้  เพื่อให้สะท้อน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>จำนวน</w:t>
      </w:r>
      <w:r w:rsidRPr="00D75B3C">
        <w:rPr>
          <w:rFonts w:ascii="Angsana New" w:hAnsi="Angsana New"/>
          <w:i/>
          <w:spacing w:val="-6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D75B3C">
        <w:rPr>
          <w:rFonts w:ascii="Angsana New" w:hAnsi="Angsana New" w:hint="cs"/>
          <w:i/>
          <w:spacing w:val="-6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D75B3C">
        <w:rPr>
          <w:rFonts w:ascii="Angsana New" w:hAnsi="Angsana New"/>
          <w:i/>
          <w:spacing w:val="-6"/>
          <w:sz w:val="30"/>
          <w:szCs w:val="30"/>
        </w:rPr>
        <w:t xml:space="preserve"> </w:t>
      </w:r>
    </w:p>
    <w:p w:rsidR="000A6622" w:rsidRDefault="000A6622" w:rsidP="00D75B3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</w:p>
    <w:p w:rsidR="009C0F1E" w:rsidRPr="000746C7" w:rsidRDefault="009C0F1E" w:rsidP="009C0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ด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:rsidR="009C0F1E" w:rsidRDefault="009C0F1E" w:rsidP="002C745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2C745B" w:rsidRPr="002C745B" w:rsidRDefault="002C745B" w:rsidP="002C745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C745B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2C74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2C745B" w:rsidRPr="002C745B" w:rsidRDefault="002C745B" w:rsidP="002C745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2C745B" w:rsidRPr="002C745B" w:rsidRDefault="002C745B" w:rsidP="002C745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2C745B" w:rsidRPr="002C745B" w:rsidRDefault="002C745B" w:rsidP="002C745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2C745B" w:rsidRPr="002C745B" w:rsidRDefault="002C745B" w:rsidP="002C745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2C745B" w:rsidRDefault="002C745B" w:rsidP="002C745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:rsidR="00152AEF" w:rsidRDefault="00152AEF" w:rsidP="002C745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:rsidR="00152AEF" w:rsidRDefault="00152AEF" w:rsidP="002C745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:rsidR="00152AEF" w:rsidRPr="002C745B" w:rsidRDefault="00152AEF" w:rsidP="002C745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:rsidR="002C745B" w:rsidRDefault="002C745B" w:rsidP="002C745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C745B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การวัดมูลค่ายุติธรรมของสินทรัพย์หรือหนี้สิน</w:t>
      </w:r>
      <w:r w:rsidRPr="002C745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C745B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C745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C745B">
        <w:rPr>
          <w:rFonts w:asciiTheme="majorBidi" w:hAnsiTheme="majorBidi" w:cstheme="majorBidi"/>
          <w:sz w:val="30"/>
          <w:szCs w:val="30"/>
          <w:cs/>
          <w:lang w:val="en-GB"/>
        </w:rPr>
        <w:t xml:space="preserve">ดังนี้ </w:t>
      </w:r>
    </w:p>
    <w:p w:rsidR="006A00CC" w:rsidRPr="002C745B" w:rsidRDefault="006A00CC" w:rsidP="002C745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2C745B" w:rsidRPr="002C745B" w:rsidRDefault="002C745B" w:rsidP="002C745B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C745B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2C745B" w:rsidRPr="002C745B" w:rsidRDefault="002C745B" w:rsidP="002C745B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C745B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C745B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2C745B" w:rsidRPr="002C745B" w:rsidRDefault="002C745B" w:rsidP="002C745B">
      <w:pPr>
        <w:pStyle w:val="block"/>
        <w:numPr>
          <w:ilvl w:val="0"/>
          <w:numId w:val="2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C745B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2C745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2C745B" w:rsidRPr="002C745B" w:rsidRDefault="002C745B" w:rsidP="002C745B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2C745B" w:rsidRPr="002C745B" w:rsidRDefault="002C745B" w:rsidP="002C745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C745B">
        <w:rPr>
          <w:rFonts w:asciiTheme="majorBidi" w:hAnsiTheme="majorBidi" w:cstheme="majorBidi"/>
          <w:sz w:val="30"/>
          <w:szCs w:val="30"/>
          <w:cs/>
          <w:lang w:val="en-GB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C745B" w:rsidRPr="002C745B" w:rsidRDefault="002C745B" w:rsidP="002C745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2C745B" w:rsidRPr="002C745B" w:rsidRDefault="002C745B" w:rsidP="00F6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2C745B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2C745B" w:rsidRDefault="002C745B" w:rsidP="002C7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B84A8B" w:rsidRPr="000746C7" w:rsidRDefault="00B84A8B" w:rsidP="0024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CD4DC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ต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หุ้นทุนซื้อคืน</w:t>
      </w:r>
    </w:p>
    <w:p w:rsidR="00B84A8B" w:rsidRPr="00B62B70" w:rsidRDefault="00B84A8B" w:rsidP="00B6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B84A8B" w:rsidRPr="000746C7" w:rsidRDefault="00B84A8B" w:rsidP="00B84A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EE7DA0">
        <w:rPr>
          <w:rFonts w:ascii="Angsana New" w:hAnsi="Angsana New" w:hint="cs"/>
          <w:spacing w:val="-6"/>
          <w:sz w:val="30"/>
          <w:szCs w:val="30"/>
          <w:cs/>
        </w:rPr>
        <w:t>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 w:rsidR="002C0B19" w:rsidRPr="00EE7DA0">
        <w:rPr>
          <w:rFonts w:ascii="Angsana New" w:hAnsi="Angsana New" w:hint="cs"/>
          <w:spacing w:val="-6"/>
          <w:sz w:val="30"/>
          <w:szCs w:val="30"/>
          <w:cs/>
        </w:rPr>
        <w:t>ซื้อคืนภายใต้ส่วนของผู้ถือหุ้น</w:t>
      </w:r>
      <w:r w:rsidR="002C0B19" w:rsidRPr="00EE7DA0">
        <w:rPr>
          <w:rFonts w:ascii="Angsana New" w:hAnsi="Angsana New"/>
          <w:spacing w:val="-6"/>
          <w:sz w:val="30"/>
          <w:szCs w:val="30"/>
        </w:rPr>
        <w:t xml:space="preserve"> </w:t>
      </w:r>
      <w:r w:rsidRPr="00EE7DA0">
        <w:rPr>
          <w:rFonts w:ascii="Angsana New" w:hAnsi="Angsana New" w:hint="cs"/>
          <w:spacing w:val="-6"/>
          <w:sz w:val="30"/>
          <w:szCs w:val="30"/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0746C7">
        <w:rPr>
          <w:rFonts w:ascii="Angsana New" w:hAnsi="Angsana New" w:hint="cs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</w:t>
      </w:r>
      <w:r w:rsidR="00EE7DA0">
        <w:rPr>
          <w:rFonts w:ascii="Angsana New" w:hAnsi="Angsana New" w:hint="cs"/>
          <w:sz w:val="30"/>
          <w:szCs w:val="30"/>
          <w:cs/>
        </w:rPr>
        <w:t>ำนวณโดยวิธีถัวเฉลี่ยถ่วงน้ำหนัก</w:t>
      </w:r>
      <w:r w:rsidR="00EE7DA0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และโอนจำนวนเดียวกันนี้จากบัญช</w:t>
      </w:r>
      <w:r w:rsidR="00117939">
        <w:rPr>
          <w:rFonts w:ascii="Angsana New" w:hAnsi="Angsana New" w:hint="cs"/>
          <w:sz w:val="30"/>
          <w:szCs w:val="30"/>
          <w:cs/>
        </w:rPr>
        <w:t xml:space="preserve">ีสำรองหุ้นทุนซื้อคืนไปกำไรสะสม </w:t>
      </w:r>
      <w:r w:rsidRPr="000746C7">
        <w:rPr>
          <w:rFonts w:ascii="Angsana New" w:hAnsi="Angsana New" w:hint="cs"/>
          <w:sz w:val="30"/>
          <w:szCs w:val="30"/>
          <w:cs/>
        </w:rPr>
        <w:t>ส่วนเกินทุนจากการจำหน่ายหุ้นทุนซื้อคืน (</w:t>
      </w:r>
      <w:r w:rsidRPr="000746C7">
        <w:rPr>
          <w:rFonts w:ascii="Angsana New" w:hAnsi="Angsana New" w:hint="cs"/>
          <w:sz w:val="30"/>
          <w:szCs w:val="30"/>
        </w:rPr>
        <w:t>“</w:t>
      </w:r>
      <w:r w:rsidRPr="000746C7">
        <w:rPr>
          <w:rFonts w:ascii="Angsana New" w:hAnsi="Angsana New" w:hint="cs"/>
          <w:sz w:val="30"/>
          <w:szCs w:val="30"/>
          <w:cs/>
        </w:rPr>
        <w:t>ส่วนเกินทุนหุ้นทุนซื้อคืน</w:t>
      </w:r>
      <w:r w:rsidRPr="000746C7">
        <w:rPr>
          <w:rFonts w:ascii="Angsana New" w:hAnsi="Angsana New" w:hint="cs"/>
          <w:sz w:val="30"/>
          <w:szCs w:val="30"/>
        </w:rPr>
        <w:t>”</w:t>
      </w:r>
      <w:r w:rsidRPr="000746C7">
        <w:rPr>
          <w:rFonts w:ascii="Angsana New" w:hAnsi="Angsana New" w:hint="cs"/>
          <w:sz w:val="30"/>
          <w:szCs w:val="30"/>
          <w:cs/>
        </w:rPr>
        <w:t>) แสดงเป็นรายกา</w:t>
      </w:r>
      <w:r w:rsidR="00117939">
        <w:rPr>
          <w:rFonts w:ascii="Angsana New" w:hAnsi="Angsana New" w:hint="cs"/>
          <w:sz w:val="30"/>
          <w:szCs w:val="30"/>
          <w:cs/>
        </w:rPr>
        <w:t xml:space="preserve">รแยกต่างหากในส่วนของผู้ถือหุ้น </w:t>
      </w:r>
      <w:r w:rsidRPr="000746C7">
        <w:rPr>
          <w:rFonts w:ascii="Angsana New" w:hAnsi="Angsana New" w:hint="cs"/>
          <w:sz w:val="30"/>
          <w:szCs w:val="30"/>
          <w:cs/>
        </w:rPr>
        <w:t>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:rsidR="00B84A8B" w:rsidRPr="00B62B70" w:rsidRDefault="00B84A8B" w:rsidP="00B6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B82B28" w:rsidRPr="000746C7" w:rsidRDefault="00B82B28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6A00C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ถ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รายได้</w:t>
      </w:r>
    </w:p>
    <w:p w:rsidR="004572B4" w:rsidRPr="00B62B70" w:rsidRDefault="004572B4" w:rsidP="00B6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383A2E" w:rsidRDefault="00B62B70" w:rsidP="00B62B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62B70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Pr="00B62B70">
        <w:rPr>
          <w:rFonts w:ascii="Angsana New" w:hAnsi="Angsana New"/>
          <w:sz w:val="30"/>
          <w:szCs w:val="30"/>
        </w:rPr>
        <w:t xml:space="preserve"> </w:t>
      </w:r>
      <w:r w:rsidRPr="00B62B70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:rsidR="00383A2E" w:rsidRDefault="00383A2E" w:rsidP="00383A2E">
      <w:pPr>
        <w:rPr>
          <w:rFonts w:hint="cs"/>
          <w:cs/>
        </w:rPr>
      </w:pPr>
      <w:r>
        <w:rPr>
          <w:cs/>
        </w:rPr>
        <w:br w:type="page"/>
      </w:r>
    </w:p>
    <w:p w:rsidR="00B62B70" w:rsidRPr="00226DF9" w:rsidRDefault="00B62B70" w:rsidP="00B62B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26DF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:rsidR="00B62B70" w:rsidRPr="00BC144F" w:rsidRDefault="00B62B70" w:rsidP="007D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cyan"/>
        </w:rPr>
      </w:pPr>
    </w:p>
    <w:p w:rsidR="00B62B70" w:rsidRPr="00226DF9" w:rsidRDefault="00B62B70" w:rsidP="00B62B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6DF9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226DF9">
        <w:rPr>
          <w:rFonts w:ascii="Angsana New" w:hAnsi="Angsana New"/>
          <w:sz w:val="30"/>
          <w:szCs w:val="30"/>
        </w:rPr>
        <w:t xml:space="preserve"> </w:t>
      </w:r>
      <w:r w:rsidRPr="00226DF9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226DF9">
        <w:rPr>
          <w:rFonts w:ascii="Angsana New" w:hAnsi="Angsana New"/>
          <w:sz w:val="30"/>
          <w:szCs w:val="30"/>
        </w:rPr>
        <w:t xml:space="preserve"> </w:t>
      </w:r>
    </w:p>
    <w:p w:rsidR="00B62B70" w:rsidRPr="00BC144F" w:rsidRDefault="00B62B70" w:rsidP="007D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cyan"/>
        </w:rPr>
      </w:pPr>
    </w:p>
    <w:p w:rsidR="00B62B70" w:rsidRDefault="00B62B70" w:rsidP="00B62B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6DF9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</w:t>
      </w:r>
    </w:p>
    <w:p w:rsidR="00796A6A" w:rsidRPr="00BC144F" w:rsidRDefault="00796A6A" w:rsidP="00B62B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62B70" w:rsidRPr="00226DF9" w:rsidRDefault="00B62B70" w:rsidP="00226D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6DF9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226DF9">
        <w:rPr>
          <w:rFonts w:ascii="Angsana New" w:hAnsi="Angsana New"/>
          <w:sz w:val="30"/>
          <w:szCs w:val="30"/>
        </w:rPr>
        <w:t xml:space="preserve"> (</w:t>
      </w:r>
      <w:r w:rsidRPr="00226DF9">
        <w:rPr>
          <w:rFonts w:ascii="Angsana New" w:hAnsi="Angsana New"/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226DF9">
        <w:rPr>
          <w:rFonts w:ascii="Angsana New" w:hAnsi="Angsana New"/>
          <w:sz w:val="30"/>
          <w:szCs w:val="30"/>
        </w:rPr>
        <w:t>)</w:t>
      </w:r>
      <w:r w:rsidRPr="00226DF9">
        <w:rPr>
          <w:rFonts w:ascii="Angsana New" w:hAnsi="Angsana New"/>
          <w:sz w:val="30"/>
          <w:szCs w:val="30"/>
          <w:cs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 กลุ่มบริษัทขายสินค้าและบริการเป็นเอกเทศแยกต่างหาก </w:t>
      </w:r>
    </w:p>
    <w:p w:rsidR="00572084" w:rsidRPr="00BC144F" w:rsidRDefault="00572084" w:rsidP="00C64CEA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72084" w:rsidRDefault="00572084" w:rsidP="00C64CEA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572084">
        <w:rPr>
          <w:rFonts w:asciiTheme="majorBidi" w:hAnsiTheme="majorBidi" w:cstheme="majorBidi" w:hint="cs"/>
          <w:i/>
          <w:iCs/>
          <w:sz w:val="30"/>
          <w:szCs w:val="30"/>
          <w:cs/>
        </w:rPr>
        <w:t>ดอกเบี้ยรับ</w:t>
      </w:r>
    </w:p>
    <w:p w:rsidR="00572084" w:rsidRPr="00BC144F" w:rsidRDefault="00572084" w:rsidP="00C64CEA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:rsidR="00572084" w:rsidRPr="00572084" w:rsidRDefault="00572084" w:rsidP="00C64CEA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:rsidR="00572084" w:rsidRPr="00BC144F" w:rsidRDefault="00572084" w:rsidP="00C64CEA">
      <w:pPr>
        <w:pStyle w:val="BodyText"/>
        <w:tabs>
          <w:tab w:val="clear" w:pos="454"/>
        </w:tabs>
        <w:spacing w:after="0"/>
        <w:ind w:right="-18"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82B28" w:rsidRPr="000746C7" w:rsidRDefault="00AB7C6E" w:rsidP="00B8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B82B28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2B37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</w:t>
      </w:r>
      <w:r w:rsidR="00B82B28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B82B28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B82B28"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ต้นทุนทางการเงิน</w:t>
      </w:r>
    </w:p>
    <w:p w:rsidR="004572B4" w:rsidRPr="00BC144F" w:rsidRDefault="004572B4" w:rsidP="00436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28398B" w:rsidRDefault="004572B4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C144F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CC2DB1" w:rsidRPr="00BC144F">
        <w:rPr>
          <w:rFonts w:ascii="Angsana New" w:hAnsi="Angsana New" w:hint="cs"/>
          <w:sz w:val="30"/>
          <w:szCs w:val="30"/>
          <w:cs/>
        </w:rPr>
        <w:t>บันทึกโดยใช้วิธีอัตราดอกเบี้ยที่แท้จริงและ</w:t>
      </w:r>
      <w:r w:rsidRPr="00BC144F">
        <w:rPr>
          <w:rFonts w:ascii="Angsana New" w:hAnsi="Angsana New" w:hint="cs"/>
          <w:sz w:val="30"/>
          <w:szCs w:val="30"/>
          <w:cs/>
        </w:rPr>
        <w:t>ประกอบด้วย</w:t>
      </w:r>
      <w:r w:rsidRPr="00BC144F">
        <w:rPr>
          <w:rFonts w:ascii="Angsana New" w:hAnsi="Angsana New"/>
          <w:sz w:val="30"/>
          <w:szCs w:val="30"/>
          <w:cs/>
        </w:rPr>
        <w:t>ดอกเบี้ยจ่าย</w:t>
      </w:r>
      <w:r w:rsidRPr="00BC144F">
        <w:rPr>
          <w:rFonts w:ascii="Angsana New" w:hAnsi="Angsana New" w:hint="cs"/>
          <w:sz w:val="30"/>
          <w:szCs w:val="30"/>
          <w:cs/>
        </w:rPr>
        <w:t>ของเงินกู้ยืม</w:t>
      </w:r>
      <w:r w:rsidRPr="00BC144F">
        <w:rPr>
          <w:rFonts w:ascii="Angsana New" w:hAnsi="Angsana New"/>
          <w:sz w:val="30"/>
          <w:szCs w:val="30"/>
          <w:cs/>
        </w:rPr>
        <w:t>และ</w:t>
      </w:r>
      <w:r w:rsidR="00EE7DA0" w:rsidRPr="00BC144F">
        <w:rPr>
          <w:rFonts w:ascii="Angsana New" w:hAnsi="Angsana New"/>
          <w:sz w:val="30"/>
          <w:szCs w:val="30"/>
        </w:rPr>
        <w:br/>
      </w:r>
      <w:r w:rsidRPr="00BC144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 และ</w:t>
      </w:r>
      <w:r w:rsidRPr="00BC144F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</w:t>
      </w:r>
      <w:r w:rsidRPr="00BC144F">
        <w:rPr>
          <w:rFonts w:ascii="Angsana New" w:hAnsi="Angsana New" w:hint="cs"/>
          <w:sz w:val="30"/>
          <w:szCs w:val="30"/>
          <w:cs/>
        </w:rPr>
        <w:t xml:space="preserve"> </w:t>
      </w:r>
    </w:p>
    <w:p w:rsidR="00BC144F" w:rsidRPr="00BC144F" w:rsidRDefault="00BC144F" w:rsidP="00457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161C58" w:rsidRDefault="004572B4" w:rsidP="00E875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C144F">
        <w:rPr>
          <w:rFonts w:ascii="Angsana New" w:hAnsi="Angsana New" w:hint="cs"/>
          <w:sz w:val="30"/>
          <w:szCs w:val="30"/>
          <w:cs/>
        </w:rPr>
        <w:t>ต้นทุนการก</w:t>
      </w:r>
      <w:r w:rsidR="002C0B19" w:rsidRPr="00BC144F">
        <w:rPr>
          <w:rFonts w:ascii="Angsana New" w:hAnsi="Angsana New" w:hint="cs"/>
          <w:sz w:val="30"/>
          <w:szCs w:val="30"/>
          <w:cs/>
        </w:rPr>
        <w:t>ู้ยืมที่ไม่ได้เกี่ยวกับการได้มา</w:t>
      </w:r>
      <w:r w:rsidRPr="00BC144F">
        <w:rPr>
          <w:rFonts w:ascii="Angsana New" w:hAnsi="Angsana New" w:hint="cs"/>
          <w:sz w:val="30"/>
          <w:szCs w:val="30"/>
          <w:cs/>
        </w:rPr>
        <w:t xml:space="preserve">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AB7C6E" w:rsidRDefault="00AB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61C58" w:rsidRPr="000746C7" w:rsidRDefault="00AB7C6E" w:rsidP="0016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 </w:t>
      </w:r>
      <w:r w:rsidR="00161C58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2B372E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ธ</w:t>
      </w:r>
      <w:r w:rsidR="00161C58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161C58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161C58" w:rsidRPr="000746C7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161C58" w:rsidRPr="000746C7" w:rsidRDefault="00161C58" w:rsidP="0016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8394C" w:rsidRPr="000746C7" w:rsidRDefault="00E8394C" w:rsidP="00161C58">
      <w:pPr>
        <w:ind w:left="540" w:hanging="7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</w:t>
      </w:r>
      <w:r w:rsidR="00161C58" w:rsidRPr="000746C7">
        <w:rPr>
          <w:rFonts w:ascii="Angsana New" w:eastAsia="Calibri" w:hAnsi="Angsana New"/>
          <w:sz w:val="30"/>
          <w:szCs w:val="30"/>
          <w:cs/>
        </w:rPr>
        <w:t>า</w:t>
      </w:r>
    </w:p>
    <w:p w:rsidR="00E8394C" w:rsidRPr="000746C7" w:rsidRDefault="00E8394C" w:rsidP="00161C58">
      <w:pPr>
        <w:ind w:left="540" w:hanging="7"/>
        <w:rPr>
          <w:rFonts w:ascii="Angsana New" w:eastAsia="Calibri" w:hAnsi="Angsana New"/>
          <w:sz w:val="30"/>
          <w:szCs w:val="30"/>
        </w:rPr>
      </w:pPr>
    </w:p>
    <w:p w:rsidR="00EF3EE0" w:rsidRDefault="00E8394C" w:rsidP="00860711">
      <w:pPr>
        <w:ind w:left="540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0746C7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0746C7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0746C7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175897" w:rsidRPr="000746C7" w:rsidRDefault="00175897" w:rsidP="00860711">
      <w:pPr>
        <w:ind w:left="540"/>
        <w:rPr>
          <w:rFonts w:ascii="Angsana New" w:eastAsia="Calibri" w:hAnsi="Angsana New"/>
          <w:sz w:val="30"/>
          <w:szCs w:val="30"/>
          <w:cs/>
        </w:rPr>
      </w:pPr>
    </w:p>
    <w:p w:rsidR="00B82B28" w:rsidRPr="000746C7" w:rsidRDefault="00B82B28" w:rsidP="006A7294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2B37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น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493DC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493DC9"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ภาษีเงินได้</w:t>
      </w:r>
    </w:p>
    <w:p w:rsidR="004572B4" w:rsidRPr="000746C7" w:rsidRDefault="004572B4" w:rsidP="00436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4572B4" w:rsidRPr="000746C7" w:rsidRDefault="004572B4" w:rsidP="009E2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hint="cs"/>
          <w:sz w:val="30"/>
          <w:szCs w:val="30"/>
          <w:cs/>
        </w:rPr>
        <w:t>ค่าใช้จ่าย</w:t>
      </w:r>
      <w:r w:rsidRPr="000746C7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0746C7">
        <w:rPr>
          <w:rFonts w:hint="cs"/>
          <w:sz w:val="30"/>
          <w:szCs w:val="30"/>
          <w:cs/>
        </w:rPr>
        <w:t>ของงวด</w:t>
      </w:r>
      <w:r w:rsidRPr="000746C7">
        <w:rPr>
          <w:sz w:val="30"/>
          <w:szCs w:val="30"/>
          <w:cs/>
        </w:rPr>
        <w:t>ปัจจุบันและภาษีเงินได้รอการตัดบัญชี</w:t>
      </w:r>
      <w:r w:rsidRPr="000746C7">
        <w:rPr>
          <w:sz w:val="30"/>
          <w:szCs w:val="30"/>
        </w:rPr>
        <w:t xml:space="preserve"> </w:t>
      </w:r>
      <w:r w:rsidRPr="000746C7">
        <w:rPr>
          <w:sz w:val="30"/>
          <w:szCs w:val="30"/>
          <w:cs/>
        </w:rPr>
        <w:t>ภาษีเงินได้</w:t>
      </w:r>
      <w:r w:rsidRPr="000746C7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0746C7">
        <w:rPr>
          <w:sz w:val="30"/>
          <w:szCs w:val="30"/>
          <w:cs/>
        </w:rPr>
        <w:t>รับรู้ในกำไร</w:t>
      </w:r>
      <w:r w:rsidRPr="000746C7">
        <w:rPr>
          <w:rFonts w:hint="cs"/>
          <w:sz w:val="30"/>
          <w:szCs w:val="30"/>
          <w:cs/>
        </w:rPr>
        <w:t>หรือ</w:t>
      </w:r>
      <w:r w:rsidRPr="000746C7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0746C7">
        <w:rPr>
          <w:rFonts w:hint="cs"/>
          <w:sz w:val="30"/>
          <w:szCs w:val="30"/>
          <w:cs/>
        </w:rPr>
        <w:t>ที่รับรู้โดยตรง</w:t>
      </w:r>
      <w:r w:rsidRPr="000746C7">
        <w:rPr>
          <w:sz w:val="30"/>
          <w:szCs w:val="30"/>
          <w:cs/>
        </w:rPr>
        <w:t>ในส่วนของผู้ถือหุ้น</w:t>
      </w:r>
      <w:r w:rsidRPr="000746C7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:rsidR="00C6442B" w:rsidRPr="000746C7" w:rsidRDefault="00C6442B" w:rsidP="00457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C58A7" w:rsidRDefault="004572B4" w:rsidP="00132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0746C7">
        <w:rPr>
          <w:rFonts w:ascii="Times New Roman" w:hAnsi="Times New Roman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E42D34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:rsidR="00733121" w:rsidRDefault="00733121" w:rsidP="00EC5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572B4" w:rsidRPr="000746C7" w:rsidRDefault="004572B4" w:rsidP="00EC5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0746C7">
        <w:rPr>
          <w:rFonts w:ascii="Angsana New" w:hAnsi="Angsana New"/>
          <w:sz w:val="30"/>
          <w:szCs w:val="30"/>
          <w:cs/>
        </w:rPr>
        <w:t>บันทึกโ</w:t>
      </w:r>
      <w:r w:rsidRPr="000746C7">
        <w:rPr>
          <w:rFonts w:ascii="Angsana New" w:hAnsi="Angsana New" w:hint="cs"/>
          <w:sz w:val="30"/>
          <w:szCs w:val="30"/>
          <w:cs/>
        </w:rPr>
        <w:t>ดย</w:t>
      </w:r>
      <w:r w:rsidRPr="000746C7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</w:t>
      </w:r>
      <w:r w:rsidRPr="00EC58A7">
        <w:rPr>
          <w:rFonts w:ascii="Angsana New" w:hAnsi="Angsana New"/>
          <w:sz w:val="30"/>
          <w:szCs w:val="30"/>
          <w:cs/>
        </w:rPr>
        <w:t>หนี้สินและจำนวนที่ใช้เพื่อความมุ่งหมายทางภาษี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Pr="00EC58A7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EC58A7">
        <w:rPr>
          <w:rFonts w:ascii="Angsana New" w:hAnsi="Angsana New"/>
          <w:sz w:val="30"/>
          <w:szCs w:val="30"/>
          <w:cs/>
        </w:rPr>
        <w:t>ไม่</w:t>
      </w:r>
      <w:r w:rsidRPr="00EC58A7">
        <w:rPr>
          <w:rFonts w:ascii="Angsana New" w:hAnsi="Angsana New" w:hint="cs"/>
          <w:sz w:val="30"/>
          <w:szCs w:val="30"/>
          <w:cs/>
        </w:rPr>
        <w:t>ถูกรับรู้เมื่อ</w:t>
      </w:r>
      <w:r w:rsidRPr="000746C7">
        <w:rPr>
          <w:rFonts w:ascii="Angsana New" w:hAnsi="Angsana New" w:hint="cs"/>
          <w:sz w:val="30"/>
          <w:szCs w:val="30"/>
          <w:cs/>
        </w:rPr>
        <w:t>เกิดจาก</w:t>
      </w:r>
      <w:r w:rsidR="00EC58A7">
        <w:rPr>
          <w:rFonts w:ascii="Angsana New" w:hAnsi="Angsana New"/>
          <w:sz w:val="30"/>
          <w:szCs w:val="30"/>
          <w:cs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ผลแตก</w:t>
      </w:r>
      <w:r w:rsidR="00117939">
        <w:rPr>
          <w:rFonts w:ascii="Angsana New" w:hAnsi="Angsana New"/>
          <w:sz w:val="30"/>
          <w:szCs w:val="30"/>
          <w:cs/>
        </w:rPr>
        <w:t>ต่างชั่วคราวต่อไปนี้</w:t>
      </w:r>
      <w:r w:rsidRPr="000746C7">
        <w:rPr>
          <w:rFonts w:ascii="Angsana New" w:hAnsi="Angsana New" w:hint="cs"/>
          <w:sz w:val="30"/>
          <w:szCs w:val="30"/>
          <w:cs/>
        </w:rPr>
        <w:t xml:space="preserve"> การรับรู้</w:t>
      </w:r>
      <w:r w:rsidRPr="000746C7">
        <w:rPr>
          <w:rFonts w:ascii="Angsana New" w:hAnsi="Angsana New"/>
          <w:sz w:val="30"/>
          <w:szCs w:val="30"/>
          <w:cs/>
        </w:rPr>
        <w:t>ค่าความนิยม</w:t>
      </w:r>
      <w:r w:rsidR="002C0B19" w:rsidRPr="000746C7">
        <w:rPr>
          <w:rFonts w:ascii="Angsana New" w:hAnsi="Angsana New" w:hint="cs"/>
          <w:sz w:val="30"/>
          <w:szCs w:val="30"/>
          <w:cs/>
        </w:rPr>
        <w:t>ในครั้งแรก</w:t>
      </w:r>
      <w:r w:rsidRPr="000746C7">
        <w:rPr>
          <w:rFonts w:ascii="Angsana New" w:hAnsi="Angsana New" w:hint="cs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:rsidR="006500A6" w:rsidRPr="000746C7" w:rsidRDefault="006500A6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4572B4" w:rsidRPr="000746C7" w:rsidRDefault="00337367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sz w:val="30"/>
          <w:szCs w:val="30"/>
          <w:cs/>
        </w:rPr>
        <w:t>การวัดม</w:t>
      </w:r>
      <w:r w:rsidRPr="000746C7">
        <w:rPr>
          <w:rFonts w:ascii="Angsana New" w:hAnsi="Angsana New" w:hint="cs"/>
          <w:sz w:val="30"/>
          <w:szCs w:val="30"/>
          <w:cs/>
        </w:rPr>
        <w:t>ู</w:t>
      </w:r>
      <w:r w:rsidR="004572B4" w:rsidRPr="000746C7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A12552" w:rsidRPr="000746C7">
        <w:rPr>
          <w:rFonts w:ascii="Angsana New" w:hAnsi="Angsana New"/>
          <w:sz w:val="30"/>
          <w:szCs w:val="30"/>
          <w:cs/>
        </w:rPr>
        <w:t>กษณะวิธีการที่</w:t>
      </w:r>
      <w:r w:rsidR="00C156DE">
        <w:rPr>
          <w:rFonts w:ascii="Angsana New" w:hAnsi="Angsana New"/>
          <w:sz w:val="30"/>
          <w:szCs w:val="30"/>
        </w:rPr>
        <w:br/>
      </w:r>
      <w:r w:rsidR="00A12552" w:rsidRPr="000746C7">
        <w:rPr>
          <w:rFonts w:ascii="Angsana New" w:hAnsi="Angsana New"/>
          <w:sz w:val="30"/>
          <w:szCs w:val="30"/>
          <w:cs/>
        </w:rPr>
        <w:t>กลุ่มบริษัท</w:t>
      </w:r>
      <w:r w:rsidR="004572B4" w:rsidRPr="000746C7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572B4" w:rsidRPr="0046790B">
        <w:rPr>
          <w:rFonts w:ascii="Angsana New" w:hAnsi="Angsana New"/>
          <w:sz w:val="30"/>
          <w:szCs w:val="30"/>
        </w:rPr>
        <w:t xml:space="preserve"> </w:t>
      </w:r>
    </w:p>
    <w:p w:rsidR="00842C15" w:rsidRDefault="00842C15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CA7BFC" w:rsidRPr="000746C7" w:rsidRDefault="004572B4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0746C7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0746C7">
        <w:rPr>
          <w:rFonts w:ascii="Angsana New" w:hAnsi="Angsana New"/>
          <w:sz w:val="30"/>
          <w:szCs w:val="30"/>
          <w:cs/>
        </w:rPr>
        <w:t>ใช้อัตราภาษี</w:t>
      </w:r>
      <w:r w:rsidRPr="000746C7">
        <w:rPr>
          <w:rFonts w:ascii="Angsana New" w:hAnsi="Angsana New" w:hint="cs"/>
          <w:sz w:val="30"/>
          <w:szCs w:val="30"/>
          <w:cs/>
        </w:rPr>
        <w:t xml:space="preserve"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AB7C6E" w:rsidRDefault="00AB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572B4" w:rsidRPr="000746C7" w:rsidRDefault="004572B4" w:rsidP="00910C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hint="cs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lastRenderedPageBreak/>
        <w:t>ในการกำหนดมูลค่าของภาษีเงินได้ของงวดปัจจุ</w:t>
      </w:r>
      <w:r w:rsidR="00117939">
        <w:rPr>
          <w:rFonts w:ascii="Angsana New" w:hAnsi="Angsana New" w:hint="cs"/>
          <w:sz w:val="30"/>
          <w:szCs w:val="30"/>
          <w:cs/>
        </w:rPr>
        <w:t xml:space="preserve">บันและภาษีเงินได้รอการตัดบัญชี 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17939">
        <w:rPr>
          <w:rFonts w:ascii="Angsana New" w:hAnsi="Angsana New" w:hint="cs"/>
          <w:sz w:val="30"/>
          <w:szCs w:val="30"/>
          <w:cs/>
        </w:rPr>
        <w:t xml:space="preserve">มขึ้น และมีดอกเบี้ยที่ต้องชำระ 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C156DE">
        <w:rPr>
          <w:rFonts w:ascii="Angsana New" w:hAnsi="Angsana New" w:hint="cs"/>
          <w:spacing w:val="-6"/>
          <w:sz w:val="30"/>
          <w:szCs w:val="30"/>
          <w:cs/>
        </w:rPr>
        <w:t>ประเมินผลกระทบจากหลายปัจจ</w:t>
      </w:r>
      <w:r w:rsidR="0024137E" w:rsidRPr="00C156DE">
        <w:rPr>
          <w:rFonts w:ascii="Angsana New" w:hAnsi="Angsana New" w:hint="cs"/>
          <w:spacing w:val="-6"/>
          <w:sz w:val="30"/>
          <w:szCs w:val="30"/>
          <w:cs/>
        </w:rPr>
        <w:t>ัย รวมถึง การตีความทางกฎ</w:t>
      </w:r>
      <w:r w:rsidRPr="00C156DE">
        <w:rPr>
          <w:rFonts w:ascii="Angsana New" w:hAnsi="Angsana New" w:hint="cs"/>
          <w:spacing w:val="-6"/>
          <w:sz w:val="30"/>
          <w:szCs w:val="30"/>
          <w:cs/>
        </w:rPr>
        <w:t>ห</w:t>
      </w:r>
      <w:r w:rsidR="0007288B" w:rsidRPr="00C156DE">
        <w:rPr>
          <w:rFonts w:ascii="Angsana New" w:hAnsi="Angsana New" w:hint="cs"/>
          <w:spacing w:val="-6"/>
          <w:sz w:val="30"/>
          <w:szCs w:val="30"/>
          <w:cs/>
        </w:rPr>
        <w:t xml:space="preserve">มายภาษี และจากประสบการณ์ในอดีต </w:t>
      </w:r>
      <w:r w:rsidRPr="00C156DE">
        <w:rPr>
          <w:rFonts w:ascii="Angsana New" w:hAnsi="Angsana New" w:hint="cs"/>
          <w:spacing w:val="-6"/>
          <w:sz w:val="30"/>
          <w:szCs w:val="30"/>
          <w:cs/>
        </w:rPr>
        <w:t>การประเมินนี้</w:t>
      </w:r>
      <w:r w:rsidR="00C156DE">
        <w:rPr>
          <w:rFonts w:ascii="Angsana New" w:hAnsi="Angsana New"/>
          <w:spacing w:val="-6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อยู่บนพ</w:t>
      </w:r>
      <w:r w:rsidR="00A85467" w:rsidRPr="000746C7">
        <w:rPr>
          <w:rFonts w:ascii="Angsana New" w:hAnsi="Angsana New" w:hint="cs"/>
          <w:sz w:val="30"/>
          <w:szCs w:val="30"/>
          <w:cs/>
        </w:rPr>
        <w:t>ื้นฐานการประมาณการและข้อสมมติ</w:t>
      </w:r>
      <w:r w:rsidRPr="000746C7">
        <w:rPr>
          <w:rFonts w:ascii="Angsana New" w:hAnsi="Angsana New" w:hint="cs"/>
          <w:sz w:val="30"/>
          <w:szCs w:val="30"/>
          <w:cs/>
        </w:rPr>
        <w:t xml:space="preserve"> และอาจจะเกี่ยวข้องกับการตัดสินใจเกี่ยวกับเหตุการ</w:t>
      </w:r>
      <w:r w:rsidR="004366A9" w:rsidRPr="000746C7">
        <w:rPr>
          <w:rFonts w:ascii="Angsana New" w:hAnsi="Angsana New" w:hint="cs"/>
          <w:sz w:val="30"/>
          <w:szCs w:val="30"/>
          <w:cs/>
        </w:rPr>
        <w:t xml:space="preserve">ณ์ในอนาคต </w:t>
      </w:r>
      <w:r w:rsidRPr="000746C7">
        <w:rPr>
          <w:rFonts w:ascii="Angsana New" w:hAnsi="Angsana New" w:hint="cs"/>
          <w:sz w:val="30"/>
          <w:szCs w:val="30"/>
          <w:cs/>
        </w:rPr>
        <w:t>ข้อมูลใหม่ๆ</w:t>
      </w:r>
      <w:r w:rsidR="007D4F26"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</w:t>
      </w:r>
      <w:r w:rsidR="004366A9" w:rsidRPr="000746C7">
        <w:rPr>
          <w:rFonts w:ascii="Angsana New" w:hAnsi="Angsana New" w:hint="cs"/>
          <w:sz w:val="30"/>
          <w:szCs w:val="30"/>
          <w:cs/>
        </w:rPr>
        <w:t>ของภาษีเงินได้ค้างจ่ายที่มีอยู่</w:t>
      </w:r>
      <w:r w:rsidRPr="000746C7">
        <w:rPr>
          <w:rFonts w:ascii="Angsana New" w:hAnsi="Angsana New" w:hint="cs"/>
          <w:sz w:val="30"/>
          <w:szCs w:val="30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B178C" w:rsidRDefault="001B178C" w:rsidP="00C23A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4572B4" w:rsidRPr="000746C7" w:rsidRDefault="004572B4" w:rsidP="001871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0746C7">
        <w:rPr>
          <w:rFonts w:ascii="Angsana New" w:hAnsi="Angsana New" w:hint="cs"/>
          <w:sz w:val="30"/>
          <w:szCs w:val="30"/>
          <w:cs/>
        </w:rPr>
        <w:t>การ</w:t>
      </w:r>
      <w:r w:rsidRPr="000746C7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</w:t>
      </w:r>
      <w:r w:rsidR="00C156DE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ตาม</w:t>
      </w:r>
      <w:r w:rsidRPr="000746C7">
        <w:rPr>
          <w:rFonts w:ascii="Angsana New" w:hAnsi="Angsana New"/>
          <w:spacing w:val="10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</w:t>
      </w:r>
      <w:r w:rsidRPr="000746C7">
        <w:rPr>
          <w:rFonts w:ascii="Angsana New" w:hAnsi="Angsana New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C156DE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C6442B" w:rsidRPr="000746C7" w:rsidRDefault="00C6442B" w:rsidP="009E24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2C6E6E" w:rsidRDefault="00F805D1" w:rsidP="00E875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F805D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</w:t>
      </w:r>
      <w:r w:rsidR="008D0C9C">
        <w:rPr>
          <w:rFonts w:ascii="Angsana New" w:hAnsi="Angsana New"/>
          <w:sz w:val="30"/>
          <w:szCs w:val="30"/>
          <w:cs/>
        </w:rPr>
        <w:t>งชั่วคราว</w:t>
      </w:r>
      <w:r w:rsidR="008D0C9C" w:rsidRPr="00B11D6B">
        <w:rPr>
          <w:rFonts w:ascii="Angsana New" w:hAnsi="Angsana New"/>
          <w:sz w:val="30"/>
          <w:szCs w:val="30"/>
          <w:cs/>
        </w:rPr>
        <w:t>ดังกล่าว</w:t>
      </w:r>
      <w:r w:rsidRPr="00B11D6B">
        <w:rPr>
          <w:rFonts w:ascii="Angsana New" w:hAnsi="Angsana New"/>
          <w:sz w:val="30"/>
          <w:szCs w:val="30"/>
          <w:cs/>
        </w:rPr>
        <w:t xml:space="preserve">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Pr="00B11D6B">
        <w:rPr>
          <w:rFonts w:ascii="Angsana New" w:hAnsi="Angsana New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</w:t>
      </w:r>
      <w:r w:rsidRPr="00F805D1">
        <w:rPr>
          <w:rFonts w:ascii="Angsana New" w:hAnsi="Angsana New"/>
          <w:sz w:val="30"/>
          <w:szCs w:val="30"/>
          <w:cs/>
        </w:rPr>
        <w:t>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C64CEA" w:rsidRPr="00E875CB" w:rsidRDefault="00C64CEA" w:rsidP="00E875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B82B28" w:rsidRPr="000746C7" w:rsidRDefault="00B82B28" w:rsidP="002C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2B37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บ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กำไรต่อหุ้น</w:t>
      </w:r>
    </w:p>
    <w:p w:rsidR="004366A9" w:rsidRPr="000746C7" w:rsidRDefault="004366A9" w:rsidP="00435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rPr>
          <w:rFonts w:ascii="Angsana New" w:hAnsi="Angsana New"/>
          <w:b/>
          <w:sz w:val="30"/>
          <w:szCs w:val="30"/>
          <w:cs/>
        </w:rPr>
      </w:pPr>
    </w:p>
    <w:p w:rsidR="00C64CEA" w:rsidRDefault="00E77C3C" w:rsidP="00C6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0746C7">
        <w:rPr>
          <w:rFonts w:hint="cs"/>
          <w:b/>
          <w:sz w:val="30"/>
          <w:szCs w:val="30"/>
          <w:cs/>
        </w:rPr>
        <w:t>กลุ่มบริษัทแสดงกำไรต่อหุ้</w:t>
      </w:r>
      <w:r w:rsidR="003869D2" w:rsidRPr="000746C7">
        <w:rPr>
          <w:rFonts w:hint="cs"/>
          <w:b/>
          <w:sz w:val="30"/>
          <w:szCs w:val="30"/>
          <w:cs/>
        </w:rPr>
        <w:t>นขั้นพื้นฐาน</w:t>
      </w:r>
      <w:r w:rsidRPr="000746C7">
        <w:rPr>
          <w:rFonts w:hint="cs"/>
          <w:b/>
          <w:sz w:val="30"/>
          <w:szCs w:val="30"/>
          <w:cs/>
        </w:rPr>
        <w:t>สำหรับหุ้นสามัญ กำไรต่อหุ้นขั้นพื้นฐานคำนวณโดยการหารกำไรหรือขาดทุนของผู้ถือหุ้นสามัญของกลุ่มบริษัท ด้วยจำนวนหุ้นสามัญถัวเฉลี่ยถ่วงน้ำหนักที่ออกจำหน่ายระหว่างปี</w:t>
      </w:r>
      <w:r w:rsidR="0024137E" w:rsidRPr="000746C7">
        <w:rPr>
          <w:rFonts w:hint="cs"/>
          <w:b/>
          <w:sz w:val="30"/>
          <w:szCs w:val="30"/>
          <w:cs/>
        </w:rPr>
        <w:t>ปรับปรุงด้วยจำนวนหุ้นสามัญที่ซื้อคืน</w:t>
      </w:r>
      <w:r w:rsidRPr="000746C7">
        <w:rPr>
          <w:b/>
          <w:sz w:val="30"/>
          <w:szCs w:val="30"/>
        </w:rPr>
        <w:t xml:space="preserve"> </w:t>
      </w:r>
    </w:p>
    <w:p w:rsidR="00AB7C6E" w:rsidRDefault="00AB7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sz w:val="30"/>
          <w:szCs w:val="30"/>
          <w:cs/>
        </w:rPr>
      </w:pPr>
      <w:r>
        <w:rPr>
          <w:b/>
          <w:sz w:val="30"/>
          <w:szCs w:val="30"/>
          <w:cs/>
        </w:rPr>
        <w:br w:type="page"/>
      </w:r>
    </w:p>
    <w:p w:rsidR="00C64CEA" w:rsidRPr="009F2710" w:rsidRDefault="00AB7C6E" w:rsidP="009F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 </w:t>
      </w:r>
      <w:r w:rsidR="009F271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(</w:t>
      </w:r>
      <w:r w:rsidR="002B37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ป</w:t>
      </w:r>
      <w:r w:rsidR="009F271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)     </w:t>
      </w:r>
      <w:r w:rsidR="00C64CEA" w:rsidRPr="009F271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:rsidR="00C64CEA" w:rsidRPr="00011A37" w:rsidRDefault="00C64CEA" w:rsidP="00C64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64CEA" w:rsidRPr="00623946" w:rsidRDefault="00C64CEA" w:rsidP="00C64CEA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011A3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:rsidR="00C64CEA" w:rsidRPr="000746C7" w:rsidRDefault="00C64CEA" w:rsidP="00B64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8718B" w:rsidRPr="000746C7" w:rsidRDefault="0018718B" w:rsidP="0018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</w:t>
      </w:r>
      <w:r w:rsidR="002B37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ผ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Pr="000746C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C9596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รายงาน</w:t>
      </w:r>
      <w:r w:rsidRPr="000746C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ทางการเงินจำแนกตามส่วนงาน</w:t>
      </w:r>
    </w:p>
    <w:p w:rsidR="0018718B" w:rsidRPr="000746C7" w:rsidRDefault="0018718B" w:rsidP="0018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99D" w:rsidRPr="000746C7" w:rsidRDefault="0018718B" w:rsidP="00BC1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>ผลการดำเนินงานของส่วนงานที่รายงานต่</w:t>
      </w:r>
      <w:r w:rsidR="00BC144F">
        <w:rPr>
          <w:rFonts w:ascii="Angsana New" w:hAnsi="Angsana New" w:hint="cs"/>
          <w:color w:val="000000"/>
          <w:sz w:val="30"/>
          <w:szCs w:val="30"/>
          <w:cs/>
        </w:rPr>
        <w:t>อประธานเจ้าหน้าที่บริหาร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</w:t>
      </w:r>
      <w:r w:rsidR="0000200F" w:rsidRPr="000746C7">
        <w:rPr>
          <w:rFonts w:ascii="Angsana New" w:hAnsi="Angsana New" w:hint="cs"/>
          <w:color w:val="000000"/>
          <w:sz w:val="30"/>
          <w:szCs w:val="30"/>
          <w:cs/>
        </w:rPr>
        <w:t>เกิดขึ้นจากส่วนงานดำเนินงานนั้น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โดยตรงรวมถึงรายการที่</w:t>
      </w:r>
      <w:r w:rsidR="006500A6" w:rsidRPr="000746C7">
        <w:rPr>
          <w:rFonts w:ascii="Angsana New" w:hAnsi="Angsana New" w:hint="cs"/>
          <w:color w:val="000000"/>
          <w:sz w:val="30"/>
          <w:szCs w:val="30"/>
          <w:cs/>
        </w:rPr>
        <w:t>ได้รับการปันส่วนอย่างสมเหตุสมผล</w:t>
      </w:r>
    </w:p>
    <w:p w:rsidR="00FA21E6" w:rsidRPr="000746C7" w:rsidRDefault="00FA21E6" w:rsidP="00F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A6AF4" w:rsidRPr="000746C7" w:rsidRDefault="00492521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54A07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:rsidR="00E875CB" w:rsidRPr="006C782C" w:rsidRDefault="00E875CB" w:rsidP="000E3D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42C15" w:rsidRPr="002938D7" w:rsidRDefault="00842C15" w:rsidP="00842C15">
      <w:pPr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8D7">
        <w:rPr>
          <w:rFonts w:ascii="Angsana New" w:hAnsi="Angsana New"/>
          <w:color w:val="000000"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="002938D7" w:rsidRPr="002938D7">
        <w:rPr>
          <w:rFonts w:ascii="Angsana New" w:hAnsi="Angsana New"/>
          <w:color w:val="000000"/>
          <w:sz w:val="30"/>
          <w:szCs w:val="30"/>
        </w:rPr>
        <w:t>11</w:t>
      </w:r>
      <w:r w:rsidRPr="002938D7">
        <w:rPr>
          <w:rFonts w:ascii="Angsana New" w:hAnsi="Angsana New"/>
          <w:color w:val="000000"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:rsidR="006C782C" w:rsidRPr="000746C7" w:rsidRDefault="006C782C" w:rsidP="000E3D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37" w:type="dxa"/>
        <w:tblInd w:w="360" w:type="dxa"/>
        <w:tblLook w:val="0000" w:firstRow="0" w:lastRow="0" w:firstColumn="0" w:lastColumn="0" w:noHBand="0" w:noVBand="0"/>
      </w:tblPr>
      <w:tblGrid>
        <w:gridCol w:w="3488"/>
        <w:gridCol w:w="1377"/>
        <w:gridCol w:w="4198"/>
        <w:gridCol w:w="374"/>
      </w:tblGrid>
      <w:tr w:rsidR="00FD6169" w:rsidRPr="000746C7" w:rsidTr="00A32BE8">
        <w:trPr>
          <w:trHeight w:val="683"/>
        </w:trPr>
        <w:tc>
          <w:tcPr>
            <w:tcW w:w="3488" w:type="dxa"/>
          </w:tcPr>
          <w:p w:rsidR="00FD6169" w:rsidRPr="000746C7" w:rsidRDefault="00FD6169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77" w:type="dxa"/>
          </w:tcPr>
          <w:p w:rsidR="00FD6169" w:rsidRPr="000746C7" w:rsidRDefault="00FD6169" w:rsidP="00704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</w:p>
          <w:p w:rsidR="00FD6169" w:rsidRPr="000746C7" w:rsidRDefault="00FD6169" w:rsidP="000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72" w:type="dxa"/>
            <w:gridSpan w:val="2"/>
          </w:tcPr>
          <w:p w:rsidR="00FD6169" w:rsidRPr="000746C7" w:rsidRDefault="00FD6169" w:rsidP="00082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C5F34" w:rsidRPr="000746C7" w:rsidTr="000C04A8">
        <w:trPr>
          <w:gridAfter w:val="1"/>
          <w:wAfter w:w="374" w:type="dxa"/>
          <w:trHeight w:val="337"/>
        </w:trPr>
        <w:tc>
          <w:tcPr>
            <w:tcW w:w="3488" w:type="dxa"/>
          </w:tcPr>
          <w:p w:rsidR="006C5F34" w:rsidRPr="006C5F34" w:rsidRDefault="006C5F34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5F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พหล 8 จำกัด</w:t>
            </w:r>
          </w:p>
        </w:tc>
        <w:tc>
          <w:tcPr>
            <w:tcW w:w="1377" w:type="dxa"/>
          </w:tcPr>
          <w:p w:rsidR="006C5F34" w:rsidRPr="006C5F34" w:rsidRDefault="006C5F34" w:rsidP="000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F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198" w:type="dxa"/>
          </w:tcPr>
          <w:p w:rsidR="006C5F34" w:rsidRPr="000746C7" w:rsidRDefault="006C5F34" w:rsidP="000C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F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มีกรรมการร่วมกัน</w:t>
            </w:r>
            <w:r w:rsidRPr="0080593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24AFF" w:rsidRPr="003B70E3" w:rsidTr="00805933">
        <w:trPr>
          <w:trHeight w:val="411"/>
        </w:trPr>
        <w:tc>
          <w:tcPr>
            <w:tcW w:w="3488" w:type="dxa"/>
          </w:tcPr>
          <w:p w:rsidR="00A24AFF" w:rsidRPr="003B70E3" w:rsidRDefault="00A24AFF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วิสดอม เอ็นเตอร์ไพร์ส จำกัด</w:t>
            </w:r>
          </w:p>
        </w:tc>
        <w:tc>
          <w:tcPr>
            <w:tcW w:w="1377" w:type="dxa"/>
          </w:tcPr>
          <w:p w:rsidR="00A24AFF" w:rsidRPr="003B70E3" w:rsidRDefault="00A24AFF" w:rsidP="00A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0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gridSpan w:val="2"/>
          </w:tcPr>
          <w:p w:rsidR="00A24AFF" w:rsidRPr="003B70E3" w:rsidRDefault="00A24AFF" w:rsidP="00A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AFF" w:rsidRPr="003B70E3" w:rsidTr="00805933">
        <w:trPr>
          <w:trHeight w:val="449"/>
        </w:trPr>
        <w:tc>
          <w:tcPr>
            <w:tcW w:w="3488" w:type="dxa"/>
          </w:tcPr>
          <w:p w:rsidR="00A24AFF" w:rsidRPr="003B70E3" w:rsidRDefault="00A24AFF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" w:name="_Hlk7182998"/>
            <w:r w:rsidRPr="003B7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พัทยา แกรนด์ วิลเลจ</w:t>
            </w:r>
            <w:r w:rsidRPr="003B70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B7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  <w:bookmarkEnd w:id="2"/>
          </w:p>
        </w:tc>
        <w:tc>
          <w:tcPr>
            <w:tcW w:w="1377" w:type="dxa"/>
          </w:tcPr>
          <w:p w:rsidR="00A24AFF" w:rsidRPr="003B70E3" w:rsidRDefault="00A24AFF" w:rsidP="00A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0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72" w:type="dxa"/>
            <w:gridSpan w:val="2"/>
          </w:tcPr>
          <w:p w:rsidR="00A24AFF" w:rsidRPr="003B70E3" w:rsidRDefault="00A24AFF" w:rsidP="00A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0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AFF" w:rsidRPr="000746C7" w:rsidTr="003B70E3">
        <w:trPr>
          <w:gridAfter w:val="1"/>
          <w:wAfter w:w="374" w:type="dxa"/>
          <w:trHeight w:val="337"/>
        </w:trPr>
        <w:tc>
          <w:tcPr>
            <w:tcW w:w="3488" w:type="dxa"/>
          </w:tcPr>
          <w:p w:rsidR="00A24AFF" w:rsidRPr="003B70E3" w:rsidRDefault="00A24AFF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70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ศุภาลัย จำกัด (มหาชน)</w:t>
            </w:r>
          </w:p>
        </w:tc>
        <w:tc>
          <w:tcPr>
            <w:tcW w:w="1377" w:type="dxa"/>
          </w:tcPr>
          <w:p w:rsidR="00A24AFF" w:rsidRPr="003B70E3" w:rsidRDefault="00A24AFF" w:rsidP="00A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25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0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198" w:type="dxa"/>
          </w:tcPr>
          <w:p w:rsidR="00A24AFF" w:rsidRPr="003B70E3" w:rsidRDefault="00A24AFF" w:rsidP="00A2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70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มีกรรมการร่วมกันจนถึงวันที่ </w:t>
            </w:r>
            <w:r w:rsidRPr="003B70E3">
              <w:rPr>
                <w:rFonts w:ascii="Angsana New" w:hAnsi="Angsana New"/>
                <w:color w:val="000000"/>
                <w:sz w:val="30"/>
                <w:szCs w:val="30"/>
              </w:rPr>
              <w:t xml:space="preserve">14 </w:t>
            </w:r>
            <w:r w:rsidRPr="003B70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ตุลาคม </w:t>
            </w:r>
            <w:r w:rsidRPr="003B70E3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</w:tbl>
    <w:p w:rsidR="00322441" w:rsidRDefault="00322441" w:rsidP="00685842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olor w:val="000000"/>
          <w:cs/>
        </w:rPr>
      </w:pPr>
    </w:p>
    <w:p w:rsidR="00322441" w:rsidRDefault="00322441" w:rsidP="00322441">
      <w:pPr>
        <w:rPr>
          <w:sz w:val="30"/>
          <w:szCs w:val="30"/>
          <w:cs/>
          <w:lang w:val="th-TH"/>
        </w:rPr>
      </w:pPr>
      <w:r>
        <w:rPr>
          <w:cs/>
        </w:rPr>
        <w:br w:type="page"/>
      </w:r>
    </w:p>
    <w:p w:rsidR="00C52283" w:rsidRPr="000746C7" w:rsidRDefault="00C52283" w:rsidP="006C5F34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color w:val="000000"/>
          <w:lang w:val="en-US"/>
        </w:rPr>
      </w:pPr>
      <w:r w:rsidRPr="000746C7">
        <w:rPr>
          <w:rFonts w:ascii="Angsana New" w:hAnsi="Angsana New" w:cs="Angsana New"/>
          <w:color w:val="000000"/>
          <w:cs/>
        </w:rPr>
        <w:lastRenderedPageBreak/>
        <w:t>นโยบายการกำหนดราคาสำหรับ</w:t>
      </w:r>
      <w:r w:rsidR="008D5C6C" w:rsidRPr="000746C7">
        <w:rPr>
          <w:rFonts w:ascii="Angsana New" w:hAnsi="Angsana New" w:cs="Angsana New"/>
          <w:color w:val="000000"/>
          <w:cs/>
        </w:rPr>
        <w:t>รายการ</w:t>
      </w:r>
      <w:r w:rsidR="00704F06" w:rsidRPr="000746C7">
        <w:rPr>
          <w:rFonts w:ascii="Angsana New" w:hAnsi="Angsana New" w:cs="Angsana New" w:hint="cs"/>
          <w:color w:val="000000"/>
          <w:cs/>
        </w:rPr>
        <w:t>กับบุคคลหรือกิจการที่เกี่ยวข้องกัน</w:t>
      </w:r>
      <w:r w:rsidR="00CE022A" w:rsidRPr="000746C7">
        <w:rPr>
          <w:rFonts w:ascii="Angsana New" w:hAnsi="Angsana New" w:cs="Angsana New"/>
          <w:color w:val="000000"/>
          <w:cs/>
        </w:rPr>
        <w:t>อธิบายได้ดังต่อไปนี้</w:t>
      </w:r>
    </w:p>
    <w:p w:rsidR="00C52283" w:rsidRPr="00043419" w:rsidRDefault="00C52283" w:rsidP="000434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8489" w:type="dxa"/>
        <w:tblInd w:w="450" w:type="dxa"/>
        <w:tblLook w:val="0000" w:firstRow="0" w:lastRow="0" w:firstColumn="0" w:lastColumn="0" w:noHBand="0" w:noVBand="0"/>
      </w:tblPr>
      <w:tblGrid>
        <w:gridCol w:w="4068"/>
        <w:gridCol w:w="4410"/>
        <w:gridCol w:w="11"/>
      </w:tblGrid>
      <w:tr w:rsidR="007D46E3" w:rsidRPr="000746C7" w:rsidTr="00110C95">
        <w:tc>
          <w:tcPr>
            <w:tcW w:w="4068" w:type="dxa"/>
          </w:tcPr>
          <w:p w:rsidR="007D46E3" w:rsidRPr="000746C7" w:rsidRDefault="007D46E3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4421" w:type="dxa"/>
            <w:gridSpan w:val="2"/>
            <w:tcBorders>
              <w:left w:val="nil"/>
            </w:tcBorders>
          </w:tcPr>
          <w:p w:rsidR="007D46E3" w:rsidRPr="000746C7" w:rsidRDefault="007D46E3" w:rsidP="00E8771C">
            <w:pPr>
              <w:tabs>
                <w:tab w:val="left" w:pos="360"/>
              </w:tabs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D46E3" w:rsidRPr="000746C7" w:rsidTr="00110C95">
        <w:trPr>
          <w:gridAfter w:val="1"/>
          <w:wAfter w:w="11" w:type="dxa"/>
          <w:trHeight w:val="119"/>
        </w:trPr>
        <w:tc>
          <w:tcPr>
            <w:tcW w:w="4068" w:type="dxa"/>
          </w:tcPr>
          <w:p w:rsidR="007D46E3" w:rsidRPr="000746C7" w:rsidRDefault="007D46E3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  <w:p w:rsidR="007D46E3" w:rsidRPr="000746C7" w:rsidRDefault="007D46E3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  <w:p w:rsidR="007D46E3" w:rsidRPr="000746C7" w:rsidRDefault="007D46E3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4410" w:type="dxa"/>
          </w:tcPr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:rsidR="007D46E3" w:rsidRPr="000746C7" w:rsidRDefault="007D46E3" w:rsidP="00E87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</w:tc>
      </w:tr>
    </w:tbl>
    <w:p w:rsidR="00322441" w:rsidRDefault="00322441" w:rsidP="00975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11265" w:rsidRPr="00E8771C" w:rsidRDefault="00425D03" w:rsidP="00975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8771C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2E3A9C" w:rsidRPr="00E8771C">
        <w:rPr>
          <w:rFonts w:ascii="Angsana New" w:hAnsi="Angsana New"/>
          <w:sz w:val="30"/>
          <w:szCs w:val="30"/>
          <w:cs/>
        </w:rPr>
        <w:t>บุคคล</w:t>
      </w:r>
      <w:r w:rsidR="002E3A9C" w:rsidRPr="00E8771C">
        <w:rPr>
          <w:rFonts w:ascii="Angsana New" w:hAnsi="Angsana New" w:hint="cs"/>
          <w:sz w:val="30"/>
          <w:szCs w:val="30"/>
          <w:cs/>
        </w:rPr>
        <w:t>หรือ</w:t>
      </w:r>
      <w:r w:rsidR="00A12552" w:rsidRPr="00E8771C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A12552" w:rsidRPr="00E8771C">
        <w:rPr>
          <w:rFonts w:ascii="Angsana New" w:hAnsi="Angsana New" w:hint="cs"/>
          <w:sz w:val="30"/>
          <w:szCs w:val="30"/>
          <w:cs/>
        </w:rPr>
        <w:t>แต่ละ</w:t>
      </w:r>
      <w:r w:rsidR="001B7BA0" w:rsidRPr="00E8771C">
        <w:rPr>
          <w:rFonts w:ascii="Angsana New" w:hAnsi="Angsana New" w:hint="cs"/>
          <w:sz w:val="30"/>
          <w:szCs w:val="30"/>
          <w:cs/>
        </w:rPr>
        <w:t>ปี</w:t>
      </w:r>
      <w:r w:rsidR="004C19CE" w:rsidRPr="00E8771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77C3C" w:rsidRPr="00E8771C">
        <w:rPr>
          <w:rFonts w:ascii="Angsana New" w:hAnsi="Angsana New"/>
          <w:sz w:val="30"/>
          <w:szCs w:val="30"/>
        </w:rPr>
        <w:t>31</w:t>
      </w:r>
      <w:r w:rsidR="004C19CE" w:rsidRPr="00E8771C">
        <w:rPr>
          <w:rFonts w:ascii="Angsana New" w:hAnsi="Angsana New"/>
          <w:sz w:val="30"/>
          <w:szCs w:val="30"/>
        </w:rPr>
        <w:t xml:space="preserve"> </w:t>
      </w:r>
      <w:r w:rsidR="00E77C3C" w:rsidRPr="00E8771C">
        <w:rPr>
          <w:rFonts w:ascii="Angsana New" w:hAnsi="Angsana New" w:hint="cs"/>
          <w:sz w:val="30"/>
          <w:szCs w:val="30"/>
          <w:cs/>
        </w:rPr>
        <w:t>ธันวาคม</w:t>
      </w:r>
      <w:r w:rsidR="00EF4EB6" w:rsidRPr="00E8771C">
        <w:rPr>
          <w:rFonts w:ascii="Angsana New" w:hAnsi="Angsana New"/>
          <w:sz w:val="30"/>
          <w:szCs w:val="30"/>
          <w:cs/>
        </w:rPr>
        <w:t xml:space="preserve"> </w:t>
      </w:r>
      <w:r w:rsidR="004C19CE" w:rsidRPr="00E8771C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5B3E80" w:rsidRPr="00322441" w:rsidRDefault="005B3E80" w:rsidP="00043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2"/>
          <w:szCs w:val="3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3"/>
        <w:gridCol w:w="1172"/>
        <w:gridCol w:w="270"/>
        <w:gridCol w:w="1082"/>
        <w:gridCol w:w="270"/>
        <w:gridCol w:w="992"/>
        <w:gridCol w:w="270"/>
        <w:gridCol w:w="1069"/>
      </w:tblGrid>
      <w:tr w:rsidR="00B06358" w:rsidRPr="000746C7" w:rsidTr="00152AEF">
        <w:trPr>
          <w:tblHeader/>
        </w:trPr>
        <w:tc>
          <w:tcPr>
            <w:tcW w:w="2214" w:type="pct"/>
          </w:tcPr>
          <w:p w:rsidR="00B06358" w:rsidRPr="000746C7" w:rsidRDefault="00B06358" w:rsidP="005A24A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2" w:type="pct"/>
            <w:gridSpan w:val="3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447" w:rsidRPr="000746C7" w:rsidTr="00152AEF">
        <w:trPr>
          <w:trHeight w:val="434"/>
          <w:tblHeader/>
        </w:trPr>
        <w:tc>
          <w:tcPr>
            <w:tcW w:w="2214" w:type="pct"/>
          </w:tcPr>
          <w:p w:rsidR="00D63447" w:rsidRPr="000746C7" w:rsidRDefault="00D63447" w:rsidP="00110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hanging="3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:rsidR="00D63447" w:rsidRPr="00043419" w:rsidRDefault="00440926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419">
              <w:rPr>
                <w:rFonts w:ascii="Angsana New" w:hAnsi="Angsana New"/>
                <w:sz w:val="30"/>
                <w:szCs w:val="30"/>
              </w:rPr>
              <w:t>256</w:t>
            </w:r>
            <w:r w:rsidR="0066716A" w:rsidRPr="0004341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D63447" w:rsidRPr="00043419" w:rsidRDefault="00D63447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63447" w:rsidRPr="00043419" w:rsidRDefault="00440926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419">
              <w:rPr>
                <w:rFonts w:ascii="Angsana New" w:hAnsi="Angsana New"/>
                <w:sz w:val="30"/>
                <w:szCs w:val="30"/>
              </w:rPr>
              <w:t>25</w:t>
            </w:r>
            <w:r w:rsidR="00870392" w:rsidRPr="0004341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6716A" w:rsidRPr="000434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D63447" w:rsidRPr="00043419" w:rsidRDefault="00D63447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D63447" w:rsidRPr="00043419" w:rsidRDefault="00440926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419">
              <w:rPr>
                <w:rFonts w:ascii="Angsana New" w:hAnsi="Angsana New"/>
                <w:sz w:val="30"/>
                <w:szCs w:val="30"/>
              </w:rPr>
              <w:t>256</w:t>
            </w:r>
            <w:r w:rsidR="0066716A" w:rsidRPr="0004341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D63447" w:rsidRPr="000746C7" w:rsidRDefault="00D63447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D63447" w:rsidRPr="000746C7" w:rsidRDefault="00440926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="00870392"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6716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06358" w:rsidRPr="000746C7" w:rsidTr="00110C95">
        <w:trPr>
          <w:trHeight w:val="317"/>
          <w:tblHeader/>
        </w:trPr>
        <w:tc>
          <w:tcPr>
            <w:tcW w:w="2214" w:type="pct"/>
          </w:tcPr>
          <w:p w:rsidR="00B06358" w:rsidRPr="000746C7" w:rsidRDefault="00B06358" w:rsidP="00110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6" w:type="pct"/>
            <w:gridSpan w:val="7"/>
          </w:tcPr>
          <w:p w:rsidR="00B06358" w:rsidRPr="000746C7" w:rsidRDefault="00B06358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F63B4" w:rsidRPr="000746C7" w:rsidTr="00152AEF">
        <w:tc>
          <w:tcPr>
            <w:tcW w:w="2214" w:type="pct"/>
          </w:tcPr>
          <w:p w:rsidR="005A24A1" w:rsidRPr="000746C7" w:rsidRDefault="005A24A1" w:rsidP="00110C95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37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5A24A1" w:rsidRPr="000746C7" w:rsidRDefault="005A24A1" w:rsidP="005A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716A" w:rsidRPr="000746C7" w:rsidTr="00152AEF">
        <w:tc>
          <w:tcPr>
            <w:tcW w:w="2214" w:type="pct"/>
          </w:tcPr>
          <w:p w:rsidR="0066716A" w:rsidRPr="00DB4B18" w:rsidRDefault="0066716A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4B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7" w:type="pct"/>
          </w:tcPr>
          <w:p w:rsidR="0066716A" w:rsidRPr="00DB4B18" w:rsidRDefault="00FB1940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66716A" w:rsidRPr="00DB4B18" w:rsidRDefault="00753AA3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146,834</w:t>
            </w: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121,517</w:t>
            </w:r>
          </w:p>
        </w:tc>
      </w:tr>
      <w:tr w:rsidR="0066716A" w:rsidRPr="000746C7" w:rsidTr="00152AEF">
        <w:tc>
          <w:tcPr>
            <w:tcW w:w="2214" w:type="pct"/>
          </w:tcPr>
          <w:p w:rsidR="0066716A" w:rsidRPr="00242B73" w:rsidRDefault="0066716A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6716A" w:rsidRPr="00DB4B18" w:rsidTr="00152AEF">
        <w:tc>
          <w:tcPr>
            <w:tcW w:w="2214" w:type="pct"/>
          </w:tcPr>
          <w:p w:rsidR="0066716A" w:rsidRPr="00DB4B18" w:rsidRDefault="0066716A" w:rsidP="00110C95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B4B18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3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716A" w:rsidRPr="00DB4B18" w:rsidTr="00152AEF">
        <w:tc>
          <w:tcPr>
            <w:tcW w:w="2214" w:type="pct"/>
          </w:tcPr>
          <w:p w:rsidR="0066716A" w:rsidRPr="00DB4B18" w:rsidRDefault="0066716A" w:rsidP="00110C95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B4B18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66716A" w:rsidRPr="00DB4B18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03A04" w:rsidRPr="00DB4B18" w:rsidTr="00152AEF">
        <w:tc>
          <w:tcPr>
            <w:tcW w:w="2214" w:type="pct"/>
          </w:tcPr>
          <w:p w:rsidR="00B03A04" w:rsidRPr="00DB4B18" w:rsidRDefault="00B03A04" w:rsidP="00110C95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B4B18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</w:t>
            </w:r>
            <w:r w:rsidRPr="00DB4B1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DB4B18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3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41,796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32,923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B03A04" w:rsidRPr="00DB4B18" w:rsidRDefault="00B03A04" w:rsidP="002E1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41,796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32,923</w:t>
            </w:r>
          </w:p>
        </w:tc>
      </w:tr>
      <w:tr w:rsidR="00B03A04" w:rsidRPr="00DB4B18" w:rsidTr="00152AEF">
        <w:tc>
          <w:tcPr>
            <w:tcW w:w="2214" w:type="pct"/>
          </w:tcPr>
          <w:p w:rsidR="00B03A04" w:rsidRPr="00DB4B18" w:rsidRDefault="00B03A04" w:rsidP="00110C95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B4B18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</w:t>
            </w:r>
            <w:r w:rsidRPr="00DB4B18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1,850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B03A04" w:rsidRPr="00DB4B18" w:rsidRDefault="00B03A04" w:rsidP="002E1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1,850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</w:tr>
      <w:tr w:rsidR="00B03A04" w:rsidRPr="000746C7" w:rsidTr="00515D4F">
        <w:tc>
          <w:tcPr>
            <w:tcW w:w="2214" w:type="pct"/>
          </w:tcPr>
          <w:p w:rsidR="00B03A04" w:rsidRPr="00DB4B18" w:rsidRDefault="00B03A04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B4B1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43,646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33,462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B03A04" w:rsidRPr="00DB4B18" w:rsidRDefault="00B03A04" w:rsidP="002E1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43,646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33,462</w:t>
            </w:r>
          </w:p>
        </w:tc>
      </w:tr>
      <w:tr w:rsidR="00515D4F" w:rsidRPr="000746C7" w:rsidTr="00515D4F">
        <w:tc>
          <w:tcPr>
            <w:tcW w:w="2214" w:type="pct"/>
          </w:tcPr>
          <w:p w:rsidR="00515D4F" w:rsidRPr="00DB4B18" w:rsidRDefault="00515D4F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515D4F" w:rsidRPr="00DB4B18" w:rsidRDefault="00515D4F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515D4F" w:rsidRPr="00DB4B18" w:rsidRDefault="00515D4F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515D4F" w:rsidRPr="00DB4B18" w:rsidRDefault="00515D4F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515D4F" w:rsidRPr="00DB4B18" w:rsidRDefault="00515D4F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515D4F" w:rsidRPr="00DB4B18" w:rsidRDefault="00515D4F" w:rsidP="002E1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515D4F" w:rsidRPr="00DB4B18" w:rsidRDefault="00515D4F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515D4F" w:rsidRPr="00DB4B18" w:rsidRDefault="00515D4F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03A04" w:rsidRPr="000746C7" w:rsidTr="00515D4F">
        <w:tc>
          <w:tcPr>
            <w:tcW w:w="2214" w:type="pct"/>
          </w:tcPr>
          <w:p w:rsidR="00B03A04" w:rsidRPr="000746C7" w:rsidRDefault="00B03A04" w:rsidP="00110C95">
            <w:pPr>
              <w:ind w:left="-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:rsidR="00B03A04" w:rsidRPr="000746C7" w:rsidRDefault="00B03A04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B03A04" w:rsidRPr="000746C7" w:rsidRDefault="00B03A04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B03A04" w:rsidRPr="000746C7" w:rsidRDefault="00B03A04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B03A04" w:rsidRPr="000746C7" w:rsidRDefault="00B03A04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B03A04" w:rsidRPr="000746C7" w:rsidRDefault="00B03A04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B03A04" w:rsidRPr="000746C7" w:rsidRDefault="00B03A04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B03A04" w:rsidRPr="000746C7" w:rsidRDefault="00B03A04" w:rsidP="00D22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03A04" w:rsidRPr="00DB4B18" w:rsidTr="00152AEF">
        <w:trPr>
          <w:trHeight w:val="247"/>
        </w:trPr>
        <w:tc>
          <w:tcPr>
            <w:tcW w:w="2214" w:type="pct"/>
          </w:tcPr>
          <w:p w:rsidR="00B03A04" w:rsidRPr="00DB4B18" w:rsidRDefault="00B03A04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DB4B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B4B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1,850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55,929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1,850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55,929</w:t>
            </w:r>
          </w:p>
        </w:tc>
      </w:tr>
      <w:tr w:rsidR="00B03A04" w:rsidRPr="000746C7" w:rsidTr="00152AEF">
        <w:tc>
          <w:tcPr>
            <w:tcW w:w="2214" w:type="pct"/>
          </w:tcPr>
          <w:p w:rsidR="00B03A04" w:rsidRPr="00DB4B18" w:rsidRDefault="00B03A04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DB4B18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3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3,468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3,378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3,468</w:t>
            </w:r>
          </w:p>
        </w:tc>
        <w:tc>
          <w:tcPr>
            <w:tcW w:w="147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0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B03A04" w:rsidRPr="00DB4B18" w:rsidRDefault="00B03A04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4B18">
              <w:rPr>
                <w:rFonts w:ascii="Angsana New" w:hAnsi="Angsana New"/>
                <w:color w:val="000000"/>
                <w:sz w:val="30"/>
                <w:szCs w:val="30"/>
              </w:rPr>
              <w:t>3,378</w:t>
            </w:r>
          </w:p>
        </w:tc>
      </w:tr>
    </w:tbl>
    <w:p w:rsidR="00043419" w:rsidRPr="00322441" w:rsidRDefault="00043419" w:rsidP="000D1A53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lang w:val="en-US"/>
        </w:rPr>
      </w:pPr>
    </w:p>
    <w:p w:rsidR="000D1A53" w:rsidRDefault="000D1A53" w:rsidP="000D1A53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lang w:val="en-US"/>
        </w:rPr>
      </w:pPr>
      <w:r w:rsidRPr="000746C7">
        <w:rPr>
          <w:rFonts w:ascii="Angsana New" w:hAnsi="Angsana New" w:cs="Angsana New"/>
          <w:color w:val="000000"/>
          <w:cs/>
          <w:lang w:val="en-US"/>
        </w:rPr>
        <w:t>ยอดคงเหลือกับกิจการที่เกี่ยวข้องกัน ณ วันที่ 31 ธันวาคม มีดังนี้</w:t>
      </w:r>
    </w:p>
    <w:p w:rsidR="000D1A53" w:rsidRPr="00322441" w:rsidRDefault="000D1A53" w:rsidP="000D1A53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1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5"/>
        <w:gridCol w:w="896"/>
        <w:gridCol w:w="1174"/>
        <w:gridCol w:w="270"/>
        <w:gridCol w:w="1081"/>
        <w:gridCol w:w="270"/>
        <w:gridCol w:w="989"/>
        <w:gridCol w:w="270"/>
        <w:gridCol w:w="1081"/>
      </w:tblGrid>
      <w:tr w:rsidR="0032412F" w:rsidRPr="000746C7" w:rsidTr="00D54AF2">
        <w:tc>
          <w:tcPr>
            <w:tcW w:w="1696" w:type="pct"/>
          </w:tcPr>
          <w:p w:rsidR="0032412F" w:rsidRPr="000746C7" w:rsidRDefault="0032412F" w:rsidP="00110C95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491" w:type="pct"/>
          </w:tcPr>
          <w:p w:rsidR="0032412F" w:rsidRPr="000746C7" w:rsidRDefault="0032412F" w:rsidP="003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16A" w:rsidRPr="000746C7" w:rsidTr="00D54AF2">
        <w:tc>
          <w:tcPr>
            <w:tcW w:w="1696" w:type="pct"/>
          </w:tcPr>
          <w:p w:rsidR="0066716A" w:rsidRPr="000746C7" w:rsidRDefault="0066716A" w:rsidP="00110C95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:rsidR="0066716A" w:rsidRPr="000746C7" w:rsidRDefault="0066716A" w:rsidP="00667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2412F" w:rsidRPr="000746C7" w:rsidTr="00D54AF2">
        <w:tc>
          <w:tcPr>
            <w:tcW w:w="1696" w:type="pct"/>
          </w:tcPr>
          <w:p w:rsidR="0032412F" w:rsidRPr="000746C7" w:rsidRDefault="0032412F" w:rsidP="00110C95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1" w:type="pct"/>
          </w:tcPr>
          <w:p w:rsidR="0032412F" w:rsidRPr="000746C7" w:rsidRDefault="0032412F" w:rsidP="003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412F" w:rsidRPr="000746C7" w:rsidTr="003648BC">
        <w:tc>
          <w:tcPr>
            <w:tcW w:w="1696" w:type="pct"/>
          </w:tcPr>
          <w:p w:rsidR="0032412F" w:rsidRPr="000746C7" w:rsidRDefault="0032412F" w:rsidP="00110C95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cs/>
                <w:lang w:val="en-US"/>
              </w:rPr>
            </w:pPr>
            <w:r w:rsidRPr="000746C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491" w:type="pct"/>
          </w:tcPr>
          <w:p w:rsidR="0032412F" w:rsidRPr="000746C7" w:rsidRDefault="0032412F" w:rsidP="0032412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3" w:type="pct"/>
          </w:tcPr>
          <w:p w:rsidR="0032412F" w:rsidRPr="000746C7" w:rsidRDefault="0032412F" w:rsidP="0032412F">
            <w:pPr>
              <w:pStyle w:val="a"/>
              <w:rPr>
                <w:rFonts w:ascii="Angsana New" w:hAnsi="Angsana New" w:cs="Angsana New"/>
                <w:cs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32412F" w:rsidRPr="000746C7" w:rsidRDefault="0032412F" w:rsidP="003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33D1" w:rsidRPr="000746C7" w:rsidTr="003648BC">
        <w:tc>
          <w:tcPr>
            <w:tcW w:w="1696" w:type="pct"/>
          </w:tcPr>
          <w:p w:rsidR="00F733D1" w:rsidRPr="003648BC" w:rsidRDefault="00F733D1" w:rsidP="00110C95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648BC">
              <w:rPr>
                <w:rFonts w:ascii="Angsana New" w:hAnsi="Angsana New" w:cs="Angsana New" w:hint="cs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491" w:type="pct"/>
          </w:tcPr>
          <w:p w:rsidR="00F733D1" w:rsidRPr="003648BC" w:rsidRDefault="00F733D1" w:rsidP="00F7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F733D1" w:rsidRPr="003648BC" w:rsidRDefault="000867B0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B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733D1" w:rsidRPr="003648BC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F733D1" w:rsidRPr="003648BC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48B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733D1" w:rsidRPr="003648BC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F733D1" w:rsidRPr="003648BC" w:rsidRDefault="000867B0" w:rsidP="00A91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48BC">
              <w:rPr>
                <w:rFonts w:ascii="Angsana New" w:hAnsi="Angsana New"/>
                <w:sz w:val="30"/>
                <w:szCs w:val="30"/>
              </w:rPr>
              <w:t>68,857</w:t>
            </w:r>
          </w:p>
        </w:tc>
        <w:tc>
          <w:tcPr>
            <w:tcW w:w="148" w:type="pct"/>
          </w:tcPr>
          <w:p w:rsidR="00F733D1" w:rsidRPr="003648BC" w:rsidRDefault="00F733D1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F733D1" w:rsidRPr="003648BC" w:rsidRDefault="0066716A" w:rsidP="00F7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3648BC">
              <w:rPr>
                <w:rFonts w:ascii="Angsana New" w:hAnsi="Angsana New"/>
                <w:sz w:val="30"/>
                <w:szCs w:val="30"/>
              </w:rPr>
              <w:t>40,168</w:t>
            </w:r>
          </w:p>
        </w:tc>
      </w:tr>
    </w:tbl>
    <w:p w:rsidR="0022429C" w:rsidRPr="00400326" w:rsidRDefault="0022429C" w:rsidP="00733BB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400326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22429C" w:rsidRPr="00322441" w:rsidRDefault="0022429C" w:rsidP="002242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278"/>
        <w:gridCol w:w="1166"/>
        <w:gridCol w:w="269"/>
        <w:gridCol w:w="1087"/>
        <w:gridCol w:w="270"/>
        <w:gridCol w:w="1003"/>
        <w:gridCol w:w="259"/>
        <w:gridCol w:w="1067"/>
      </w:tblGrid>
      <w:tr w:rsidR="0022429C" w:rsidRPr="000746C7" w:rsidTr="00733BB3">
        <w:tc>
          <w:tcPr>
            <w:tcW w:w="2065" w:type="pct"/>
          </w:tcPr>
          <w:p w:rsidR="0022429C" w:rsidRPr="000746C7" w:rsidRDefault="0022429C" w:rsidP="002D268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1" w:type="pct"/>
          </w:tcPr>
          <w:p w:rsidR="0022429C" w:rsidRPr="000746C7" w:rsidRDefault="0022429C" w:rsidP="002D268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0" w:type="pct"/>
            <w:gridSpan w:val="3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16A" w:rsidRPr="000746C7" w:rsidTr="00733BB3">
        <w:trPr>
          <w:trHeight w:val="434"/>
        </w:trPr>
        <w:tc>
          <w:tcPr>
            <w:tcW w:w="2065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6716A" w:rsidRPr="000746C7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2429C" w:rsidRPr="000746C7" w:rsidTr="00733BB3">
        <w:trPr>
          <w:trHeight w:val="434"/>
        </w:trPr>
        <w:tc>
          <w:tcPr>
            <w:tcW w:w="2065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7"/>
          </w:tcPr>
          <w:p w:rsidR="0022429C" w:rsidRPr="000746C7" w:rsidRDefault="0022429C" w:rsidP="002D2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716A" w:rsidRPr="00400326" w:rsidTr="00733BB3">
        <w:tc>
          <w:tcPr>
            <w:tcW w:w="2065" w:type="pct"/>
          </w:tcPr>
          <w:p w:rsidR="0066716A" w:rsidRPr="00400326" w:rsidRDefault="0066716A" w:rsidP="00667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326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1" w:type="pct"/>
          </w:tcPr>
          <w:p w:rsidR="0066716A" w:rsidRPr="00400326" w:rsidRDefault="0066716A" w:rsidP="00667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66716A" w:rsidRPr="00400326" w:rsidRDefault="007E7306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7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66716A" w:rsidRPr="00400326" w:rsidRDefault="007E7306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1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66716A" w:rsidRPr="00400326" w:rsidTr="00733BB3">
        <w:tc>
          <w:tcPr>
            <w:tcW w:w="2065" w:type="pct"/>
          </w:tcPr>
          <w:p w:rsidR="0066716A" w:rsidRPr="00400326" w:rsidRDefault="0066716A" w:rsidP="00667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32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1" w:type="pct"/>
          </w:tcPr>
          <w:p w:rsidR="0066716A" w:rsidRPr="00400326" w:rsidRDefault="0066716A" w:rsidP="00667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66716A" w:rsidRPr="00400326" w:rsidRDefault="00EB5B66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25,912</w:t>
            </w:r>
          </w:p>
        </w:tc>
        <w:tc>
          <w:tcPr>
            <w:tcW w:w="146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10,223</w:t>
            </w:r>
          </w:p>
        </w:tc>
        <w:tc>
          <w:tcPr>
            <w:tcW w:w="147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66716A" w:rsidRPr="00400326" w:rsidRDefault="007E7306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25,906</w:t>
            </w:r>
          </w:p>
        </w:tc>
        <w:tc>
          <w:tcPr>
            <w:tcW w:w="141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10,218</w:t>
            </w:r>
          </w:p>
        </w:tc>
      </w:tr>
      <w:tr w:rsidR="0066716A" w:rsidRPr="00400326" w:rsidTr="00733BB3">
        <w:tc>
          <w:tcPr>
            <w:tcW w:w="2065" w:type="pct"/>
          </w:tcPr>
          <w:p w:rsidR="0066716A" w:rsidRPr="00400326" w:rsidRDefault="0066716A" w:rsidP="00667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32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1" w:type="pct"/>
          </w:tcPr>
          <w:p w:rsidR="0066716A" w:rsidRPr="00400326" w:rsidRDefault="0066716A" w:rsidP="00667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6716A" w:rsidRPr="00400326" w:rsidRDefault="00EB5B66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5,304</w:t>
            </w:r>
          </w:p>
        </w:tc>
        <w:tc>
          <w:tcPr>
            <w:tcW w:w="146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9,992</w:t>
            </w:r>
          </w:p>
        </w:tc>
        <w:tc>
          <w:tcPr>
            <w:tcW w:w="147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66716A" w:rsidRPr="00400326" w:rsidRDefault="007E7306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  <w:tc>
          <w:tcPr>
            <w:tcW w:w="141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326">
              <w:rPr>
                <w:rFonts w:ascii="Angsana New" w:hAnsi="Angsana New"/>
                <w:sz w:val="30"/>
                <w:szCs w:val="30"/>
              </w:rPr>
              <w:t>9,245</w:t>
            </w:r>
          </w:p>
        </w:tc>
      </w:tr>
      <w:tr w:rsidR="0066716A" w:rsidRPr="000746C7" w:rsidTr="00733BB3">
        <w:tc>
          <w:tcPr>
            <w:tcW w:w="2065" w:type="pct"/>
          </w:tcPr>
          <w:p w:rsidR="0066716A" w:rsidRPr="00400326" w:rsidRDefault="0066716A" w:rsidP="0066716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0032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51" w:type="pct"/>
          </w:tcPr>
          <w:p w:rsidR="0066716A" w:rsidRPr="00400326" w:rsidRDefault="0066716A" w:rsidP="00667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6716A" w:rsidRPr="00400326" w:rsidRDefault="00EB5B66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326">
              <w:rPr>
                <w:rFonts w:ascii="Angsana New" w:hAnsi="Angsana New"/>
                <w:b/>
                <w:bCs/>
                <w:sz w:val="30"/>
                <w:szCs w:val="30"/>
              </w:rPr>
              <w:t>31,316</w:t>
            </w:r>
          </w:p>
        </w:tc>
        <w:tc>
          <w:tcPr>
            <w:tcW w:w="146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326">
              <w:rPr>
                <w:rFonts w:ascii="Angsana New" w:hAnsi="Angsana New"/>
                <w:b/>
                <w:bCs/>
                <w:sz w:val="30"/>
                <w:szCs w:val="30"/>
              </w:rPr>
              <w:t>20,315</w:t>
            </w:r>
          </w:p>
        </w:tc>
        <w:tc>
          <w:tcPr>
            <w:tcW w:w="147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66716A" w:rsidRPr="00400326" w:rsidRDefault="007E7306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326">
              <w:rPr>
                <w:rFonts w:ascii="Angsana New" w:hAnsi="Angsana New"/>
                <w:b/>
                <w:bCs/>
                <w:sz w:val="30"/>
                <w:szCs w:val="30"/>
              </w:rPr>
              <w:t>30,248</w:t>
            </w:r>
          </w:p>
        </w:tc>
        <w:tc>
          <w:tcPr>
            <w:tcW w:w="141" w:type="pct"/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66716A" w:rsidRPr="00400326" w:rsidRDefault="0066716A" w:rsidP="00667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326">
              <w:rPr>
                <w:rFonts w:ascii="Angsana New" w:hAnsi="Angsana New"/>
                <w:b/>
                <w:bCs/>
                <w:sz w:val="30"/>
                <w:szCs w:val="30"/>
              </w:rPr>
              <w:t>19,563</w:t>
            </w:r>
          </w:p>
        </w:tc>
      </w:tr>
    </w:tbl>
    <w:p w:rsidR="00322441" w:rsidRDefault="00322441" w:rsidP="003224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02CFA" w:rsidRPr="00154A07" w:rsidRDefault="008A11FB" w:rsidP="003224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54A07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</w:t>
      </w:r>
      <w:r w:rsidR="002308C6" w:rsidRPr="00154A07">
        <w:rPr>
          <w:rFonts w:ascii="Angsana New" w:hAnsi="Angsana New"/>
          <w:b/>
          <w:bCs/>
          <w:color w:val="000000"/>
          <w:sz w:val="30"/>
          <w:szCs w:val="30"/>
          <w:cs/>
        </w:rPr>
        <w:t>การค้า</w:t>
      </w:r>
    </w:p>
    <w:p w:rsidR="00C25E6D" w:rsidRPr="000746C7" w:rsidRDefault="00C25E6D" w:rsidP="00CF5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0"/>
        <w:gridCol w:w="399"/>
        <w:gridCol w:w="13"/>
        <w:gridCol w:w="1120"/>
        <w:gridCol w:w="274"/>
        <w:gridCol w:w="1122"/>
        <w:gridCol w:w="17"/>
        <w:gridCol w:w="226"/>
        <w:gridCol w:w="11"/>
        <w:gridCol w:w="1014"/>
        <w:gridCol w:w="17"/>
        <w:gridCol w:w="223"/>
        <w:gridCol w:w="15"/>
        <w:gridCol w:w="1047"/>
      </w:tblGrid>
      <w:tr w:rsidR="003D37DC" w:rsidRPr="000746C7" w:rsidTr="00322441">
        <w:trPr>
          <w:tblHeader/>
        </w:trPr>
        <w:tc>
          <w:tcPr>
            <w:tcW w:w="2012" w:type="pct"/>
          </w:tcPr>
          <w:p w:rsidR="003D37DC" w:rsidRPr="000746C7" w:rsidRDefault="003D37DC" w:rsidP="00040C8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17" w:type="pct"/>
          </w:tcPr>
          <w:p w:rsidR="003D37DC" w:rsidRPr="000746C7" w:rsidRDefault="003D37DC" w:rsidP="00040C8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5" w:type="pct"/>
            <w:gridSpan w:val="4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6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2A63" w:rsidRPr="000746C7" w:rsidTr="00322441">
        <w:trPr>
          <w:trHeight w:val="434"/>
          <w:tblHeader/>
        </w:trPr>
        <w:tc>
          <w:tcPr>
            <w:tcW w:w="2012" w:type="pct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" w:type="pct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6671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671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6671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FC4E1E" w:rsidRPr="000746C7" w:rsidRDefault="00FC4E1E" w:rsidP="00FC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6716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D37DC" w:rsidRPr="000746C7" w:rsidTr="00322441">
        <w:trPr>
          <w:trHeight w:val="434"/>
          <w:tblHeader/>
        </w:trPr>
        <w:tc>
          <w:tcPr>
            <w:tcW w:w="2012" w:type="pct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" w:type="pct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12"/>
          </w:tcPr>
          <w:p w:rsidR="003D37DC" w:rsidRPr="000746C7" w:rsidRDefault="003D37DC" w:rsidP="0004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2A63" w:rsidRPr="004B6A4F" w:rsidTr="00322441">
        <w:tc>
          <w:tcPr>
            <w:tcW w:w="2012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17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407,348</w:t>
            </w:r>
          </w:p>
        </w:tc>
        <w:tc>
          <w:tcPr>
            <w:tcW w:w="149" w:type="pct"/>
          </w:tcPr>
          <w:p w:rsidR="00B10206" w:rsidRPr="004B6A4F" w:rsidRDefault="00B10206" w:rsidP="00B10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432,878</w:t>
            </w:r>
          </w:p>
        </w:tc>
        <w:tc>
          <w:tcPr>
            <w:tcW w:w="132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407,348</w:t>
            </w:r>
          </w:p>
        </w:tc>
        <w:tc>
          <w:tcPr>
            <w:tcW w:w="130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432,878</w:t>
            </w:r>
          </w:p>
        </w:tc>
      </w:tr>
      <w:tr w:rsidR="00892A63" w:rsidRPr="004B6A4F" w:rsidTr="00322441">
        <w:tc>
          <w:tcPr>
            <w:tcW w:w="2012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17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B10206" w:rsidRPr="004B6A4F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B10206" w:rsidRPr="004B6A4F" w:rsidRDefault="00B10206" w:rsidP="00B10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B10206" w:rsidRPr="004B6A4F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B10206" w:rsidRPr="004B6A4F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:rsidR="00B10206" w:rsidRPr="004B6A4F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B10206" w:rsidRPr="004B6A4F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A63" w:rsidRPr="004B6A4F" w:rsidTr="00322441">
        <w:tc>
          <w:tcPr>
            <w:tcW w:w="2012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4B6A4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4B6A4F">
              <w:rPr>
                <w:rFonts w:ascii="Angsana New" w:hAnsi="Angsana New"/>
                <w:sz w:val="30"/>
                <w:szCs w:val="30"/>
              </w:rPr>
              <w:t>91</w:t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7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49,632</w:t>
            </w:r>
          </w:p>
        </w:tc>
        <w:tc>
          <w:tcPr>
            <w:tcW w:w="149" w:type="pct"/>
          </w:tcPr>
          <w:p w:rsidR="00B10206" w:rsidRPr="004B6A4F" w:rsidRDefault="00B10206" w:rsidP="00B10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64,665</w:t>
            </w:r>
          </w:p>
        </w:tc>
        <w:tc>
          <w:tcPr>
            <w:tcW w:w="132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49,632</w:t>
            </w:r>
          </w:p>
        </w:tc>
        <w:tc>
          <w:tcPr>
            <w:tcW w:w="130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64,665</w:t>
            </w:r>
          </w:p>
        </w:tc>
      </w:tr>
      <w:tr w:rsidR="00892A63" w:rsidRPr="004B6A4F" w:rsidTr="00322441">
        <w:tc>
          <w:tcPr>
            <w:tcW w:w="2012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4B6A4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B6A4F">
              <w:rPr>
                <w:rFonts w:ascii="Angsana New" w:hAnsi="Angsana New"/>
                <w:sz w:val="30"/>
                <w:szCs w:val="30"/>
              </w:rPr>
              <w:t>9</w:t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>1 วัน</w:t>
            </w:r>
            <w:r w:rsidRPr="004B6A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B6A4F">
              <w:rPr>
                <w:rFonts w:ascii="Angsana New" w:hAnsi="Angsana New"/>
                <w:sz w:val="30"/>
                <w:szCs w:val="30"/>
              </w:rPr>
              <w:t xml:space="preserve"> 180</w:t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7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49" w:type="pct"/>
          </w:tcPr>
          <w:p w:rsidR="00B10206" w:rsidRPr="004B6A4F" w:rsidRDefault="00B10206" w:rsidP="00B10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132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30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</w:tr>
      <w:tr w:rsidR="00892A63" w:rsidRPr="004B6A4F" w:rsidTr="00322441">
        <w:tc>
          <w:tcPr>
            <w:tcW w:w="2012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4B6A4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B6A4F">
              <w:rPr>
                <w:rFonts w:ascii="Angsana New" w:hAnsi="Angsana New"/>
                <w:sz w:val="30"/>
                <w:szCs w:val="30"/>
              </w:rPr>
              <w:t>181</w:t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 xml:space="preserve"> วัน - </w:t>
            </w:r>
            <w:r w:rsidRPr="004B6A4F">
              <w:rPr>
                <w:rFonts w:ascii="Angsana New" w:hAnsi="Angsana New"/>
                <w:sz w:val="30"/>
                <w:szCs w:val="30"/>
              </w:rPr>
              <w:t>360</w:t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7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  <w:tc>
          <w:tcPr>
            <w:tcW w:w="149" w:type="pct"/>
          </w:tcPr>
          <w:p w:rsidR="00B10206" w:rsidRPr="004B6A4F" w:rsidRDefault="00B10206" w:rsidP="00B10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32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  <w:tc>
          <w:tcPr>
            <w:tcW w:w="130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892A63" w:rsidRPr="004B6A4F" w:rsidTr="00322441">
        <w:tc>
          <w:tcPr>
            <w:tcW w:w="2012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4B6A4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4B6A4F">
              <w:rPr>
                <w:rFonts w:ascii="Angsana New" w:hAnsi="Angsana New"/>
                <w:sz w:val="30"/>
                <w:szCs w:val="30"/>
              </w:rPr>
              <w:t>360</w:t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17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  <w:tc>
          <w:tcPr>
            <w:tcW w:w="149" w:type="pct"/>
          </w:tcPr>
          <w:p w:rsidR="00B10206" w:rsidRPr="004B6A4F" w:rsidRDefault="00B10206" w:rsidP="00B10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5,550</w:t>
            </w:r>
          </w:p>
        </w:tc>
        <w:tc>
          <w:tcPr>
            <w:tcW w:w="132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A63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  <w:tc>
          <w:tcPr>
            <w:tcW w:w="130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5,550</w:t>
            </w:r>
          </w:p>
        </w:tc>
      </w:tr>
      <w:tr w:rsidR="00B10206" w:rsidRPr="004B6A4F" w:rsidTr="00322441">
        <w:tc>
          <w:tcPr>
            <w:tcW w:w="2012" w:type="pct"/>
          </w:tcPr>
          <w:p w:rsidR="00B10206" w:rsidRPr="004B6A4F" w:rsidRDefault="00B10206" w:rsidP="00B1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6A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pct"/>
            <w:gridSpan w:val="2"/>
          </w:tcPr>
          <w:p w:rsidR="00B10206" w:rsidRPr="00892A63" w:rsidRDefault="00B10206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B10206" w:rsidRPr="00892A63" w:rsidRDefault="00FB1940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A63">
              <w:rPr>
                <w:rFonts w:ascii="Angsana New" w:hAnsi="Angsana New"/>
                <w:b/>
                <w:bCs/>
                <w:sz w:val="30"/>
                <w:szCs w:val="30"/>
              </w:rPr>
              <w:t>466,256</w:t>
            </w:r>
          </w:p>
        </w:tc>
        <w:tc>
          <w:tcPr>
            <w:tcW w:w="149" w:type="pct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</w:tcPr>
          <w:p w:rsidR="00B10206" w:rsidRPr="00892A63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A63">
              <w:rPr>
                <w:rFonts w:ascii="Angsana New" w:hAnsi="Angsana New"/>
                <w:b/>
                <w:bCs/>
                <w:sz w:val="30"/>
                <w:szCs w:val="30"/>
              </w:rPr>
              <w:t>505,168</w:t>
            </w:r>
          </w:p>
        </w:tc>
        <w:tc>
          <w:tcPr>
            <w:tcW w:w="129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</w:tcBorders>
          </w:tcPr>
          <w:p w:rsidR="00B10206" w:rsidRPr="00892A63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A63">
              <w:rPr>
                <w:rFonts w:ascii="Angsana New" w:hAnsi="Angsana New"/>
                <w:b/>
                <w:bCs/>
                <w:sz w:val="30"/>
                <w:szCs w:val="30"/>
              </w:rPr>
              <w:t>466,256</w:t>
            </w:r>
          </w:p>
        </w:tc>
        <w:tc>
          <w:tcPr>
            <w:tcW w:w="129" w:type="pct"/>
            <w:gridSpan w:val="2"/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B10206" w:rsidRPr="004B6A4F" w:rsidRDefault="00B10206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A4F">
              <w:rPr>
                <w:rFonts w:ascii="Angsana New" w:hAnsi="Angsana New"/>
                <w:b/>
                <w:bCs/>
                <w:sz w:val="30"/>
                <w:szCs w:val="30"/>
              </w:rPr>
              <w:t>505,168</w:t>
            </w:r>
          </w:p>
        </w:tc>
      </w:tr>
      <w:tr w:rsidR="00FB1940" w:rsidRPr="004B6A4F" w:rsidTr="00322441">
        <w:tc>
          <w:tcPr>
            <w:tcW w:w="2012" w:type="pct"/>
          </w:tcPr>
          <w:p w:rsidR="00FB1940" w:rsidRPr="004B6A4F" w:rsidRDefault="00FB1940" w:rsidP="00FB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6A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B6A4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4" w:type="pct"/>
            <w:gridSpan w:val="2"/>
          </w:tcPr>
          <w:p w:rsidR="00FB1940" w:rsidRPr="004B6A4F" w:rsidRDefault="00FB1940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FB1940" w:rsidRPr="004B6A4F" w:rsidRDefault="00FB1940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(8,210)</w:t>
            </w:r>
          </w:p>
        </w:tc>
        <w:tc>
          <w:tcPr>
            <w:tcW w:w="149" w:type="pct"/>
          </w:tcPr>
          <w:p w:rsidR="00FB1940" w:rsidRPr="004B6A4F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:rsidR="00FB1940" w:rsidRPr="004B6A4F" w:rsidRDefault="00FB1940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 xml:space="preserve">(8,480)   </w:t>
            </w:r>
          </w:p>
        </w:tc>
        <w:tc>
          <w:tcPr>
            <w:tcW w:w="129" w:type="pct"/>
            <w:gridSpan w:val="2"/>
          </w:tcPr>
          <w:p w:rsidR="00FB1940" w:rsidRPr="004B6A4F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</w:tcPr>
          <w:p w:rsidR="00FB1940" w:rsidRPr="004B6A4F" w:rsidRDefault="00FB1940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(8,210)</w:t>
            </w:r>
          </w:p>
        </w:tc>
        <w:tc>
          <w:tcPr>
            <w:tcW w:w="129" w:type="pct"/>
            <w:gridSpan w:val="2"/>
          </w:tcPr>
          <w:p w:rsidR="00FB1940" w:rsidRPr="004B6A4F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FB1940" w:rsidRPr="004B6A4F" w:rsidRDefault="00FB1940" w:rsidP="00B0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A4F">
              <w:rPr>
                <w:rFonts w:ascii="Angsana New" w:hAnsi="Angsana New"/>
                <w:sz w:val="30"/>
                <w:szCs w:val="30"/>
              </w:rPr>
              <w:t>(8,480)</w:t>
            </w:r>
          </w:p>
        </w:tc>
      </w:tr>
      <w:tr w:rsidR="00FB1940" w:rsidRPr="000746C7" w:rsidTr="00322441">
        <w:trPr>
          <w:trHeight w:val="60"/>
        </w:trPr>
        <w:tc>
          <w:tcPr>
            <w:tcW w:w="2012" w:type="pct"/>
          </w:tcPr>
          <w:p w:rsidR="00FB1940" w:rsidRPr="004B6A4F" w:rsidRDefault="00FB1940" w:rsidP="00FB1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6A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pct"/>
            <w:gridSpan w:val="2"/>
          </w:tcPr>
          <w:p w:rsidR="00FB1940" w:rsidRPr="00892A63" w:rsidRDefault="00FB1940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FB1940" w:rsidRPr="00892A63" w:rsidRDefault="00FB1940" w:rsidP="0089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A63">
              <w:rPr>
                <w:rFonts w:ascii="Angsana New" w:hAnsi="Angsana New"/>
                <w:b/>
                <w:bCs/>
                <w:sz w:val="30"/>
                <w:szCs w:val="30"/>
              </w:rPr>
              <w:t>458,046</w:t>
            </w:r>
          </w:p>
        </w:tc>
        <w:tc>
          <w:tcPr>
            <w:tcW w:w="149" w:type="pct"/>
          </w:tcPr>
          <w:p w:rsidR="00FB1940" w:rsidRPr="004B6A4F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1940" w:rsidRPr="00892A63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A63">
              <w:rPr>
                <w:rFonts w:ascii="Angsana New" w:hAnsi="Angsana New"/>
                <w:b/>
                <w:bCs/>
                <w:sz w:val="30"/>
                <w:szCs w:val="30"/>
              </w:rPr>
              <w:t>496,688</w:t>
            </w:r>
          </w:p>
        </w:tc>
        <w:tc>
          <w:tcPr>
            <w:tcW w:w="129" w:type="pct"/>
            <w:gridSpan w:val="2"/>
          </w:tcPr>
          <w:p w:rsidR="00FB1940" w:rsidRPr="004B6A4F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1940" w:rsidRPr="00892A63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A63">
              <w:rPr>
                <w:rFonts w:ascii="Angsana New" w:hAnsi="Angsana New"/>
                <w:b/>
                <w:bCs/>
                <w:sz w:val="30"/>
                <w:szCs w:val="30"/>
              </w:rPr>
              <w:t>458,046</w:t>
            </w:r>
          </w:p>
        </w:tc>
        <w:tc>
          <w:tcPr>
            <w:tcW w:w="129" w:type="pct"/>
            <w:gridSpan w:val="2"/>
          </w:tcPr>
          <w:p w:rsidR="00FB1940" w:rsidRPr="004B6A4F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FB1940" w:rsidRPr="004B6A4F" w:rsidRDefault="00FB1940" w:rsidP="00B03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A4F">
              <w:rPr>
                <w:rFonts w:ascii="Angsana New" w:hAnsi="Angsana New"/>
                <w:b/>
                <w:bCs/>
                <w:sz w:val="30"/>
                <w:szCs w:val="30"/>
              </w:rPr>
              <w:t>496,688</w:t>
            </w:r>
          </w:p>
        </w:tc>
      </w:tr>
    </w:tbl>
    <w:p w:rsidR="00FB473E" w:rsidRPr="000746C7" w:rsidRDefault="00FB473E" w:rsidP="00956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575EE" w:rsidRDefault="00073135" w:rsidP="00322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</w:t>
      </w:r>
      <w:r w:rsidR="00E86E14" w:rsidRPr="000746C7">
        <w:rPr>
          <w:rFonts w:ascii="Angsana New" w:hAnsi="Angsana New" w:hint="cs"/>
          <w:sz w:val="30"/>
          <w:szCs w:val="30"/>
          <w:cs/>
        </w:rPr>
        <w:t xml:space="preserve">องกลุ่มบริษัทมีระยะเวลาตั้งแต่ </w:t>
      </w:r>
      <w:r w:rsidR="00E86E14" w:rsidRPr="000746C7">
        <w:rPr>
          <w:rFonts w:ascii="Angsana New" w:hAnsi="Angsana New"/>
          <w:sz w:val="30"/>
          <w:szCs w:val="30"/>
        </w:rPr>
        <w:t>30</w:t>
      </w:r>
      <w:r w:rsidR="00E86E14" w:rsidRPr="000746C7">
        <w:rPr>
          <w:rFonts w:ascii="Angsana New" w:hAnsi="Angsana New" w:hint="cs"/>
          <w:sz w:val="30"/>
          <w:szCs w:val="30"/>
          <w:cs/>
        </w:rPr>
        <w:t xml:space="preserve"> วันถึง </w:t>
      </w:r>
      <w:r w:rsidR="00E86E14" w:rsidRPr="000746C7">
        <w:rPr>
          <w:rFonts w:ascii="Angsana New" w:hAnsi="Angsana New"/>
          <w:sz w:val="30"/>
          <w:szCs w:val="30"/>
        </w:rPr>
        <w:t>120</w:t>
      </w:r>
      <w:r w:rsidRPr="000746C7">
        <w:rPr>
          <w:rFonts w:ascii="Angsana New" w:hAnsi="Angsana New" w:hint="cs"/>
          <w:sz w:val="30"/>
          <w:szCs w:val="30"/>
          <w:cs/>
        </w:rPr>
        <w:t xml:space="preserve"> วัน</w:t>
      </w:r>
    </w:p>
    <w:p w:rsidR="00322441" w:rsidRDefault="00322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B0463E" w:rsidRPr="000746C7" w:rsidRDefault="00B0463E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</w:t>
      </w: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:rsidR="00E47D4D" w:rsidRPr="000746C7" w:rsidRDefault="00E47D4D" w:rsidP="0007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8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890"/>
        <w:gridCol w:w="808"/>
        <w:gridCol w:w="1170"/>
        <w:gridCol w:w="271"/>
        <w:gridCol w:w="1170"/>
        <w:gridCol w:w="271"/>
        <w:gridCol w:w="1155"/>
        <w:gridCol w:w="273"/>
        <w:gridCol w:w="1076"/>
      </w:tblGrid>
      <w:tr w:rsidR="001864E9" w:rsidRPr="0057604F" w:rsidTr="001864E9">
        <w:tc>
          <w:tcPr>
            <w:tcW w:w="1591" w:type="pct"/>
          </w:tcPr>
          <w:p w:rsidR="004F44B0" w:rsidRPr="000746C7" w:rsidRDefault="004F44B0" w:rsidP="00F0778E">
            <w:pPr>
              <w:pStyle w:val="a"/>
              <w:tabs>
                <w:tab w:val="clear" w:pos="1080"/>
              </w:tabs>
              <w:ind w:left="-126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445" w:type="pct"/>
          </w:tcPr>
          <w:p w:rsidR="004F44B0" w:rsidRPr="000746C7" w:rsidRDefault="004F44B0" w:rsidP="00CF580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37" w:type="pct"/>
            <w:gridSpan w:val="3"/>
          </w:tcPr>
          <w:p w:rsidR="004F44B0" w:rsidRPr="0057604F" w:rsidRDefault="004F44B0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4F44B0" w:rsidRPr="0057604F" w:rsidRDefault="004F44B0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:rsidR="004F44B0" w:rsidRPr="0057604F" w:rsidRDefault="004F44B0" w:rsidP="00D63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0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384" w:rsidRPr="0057604F" w:rsidTr="001864E9">
        <w:trPr>
          <w:trHeight w:val="434"/>
        </w:trPr>
        <w:tc>
          <w:tcPr>
            <w:tcW w:w="1591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256</w:t>
            </w:r>
            <w:r w:rsidR="0066716A" w:rsidRPr="005760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25</w:t>
            </w:r>
            <w:r w:rsidRPr="0057604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6716A" w:rsidRPr="00576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256</w:t>
            </w:r>
            <w:r w:rsidR="0066716A" w:rsidRPr="005760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25</w:t>
            </w:r>
            <w:r w:rsidRPr="0057604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6716A" w:rsidRPr="0057604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40926" w:rsidRPr="0057604F" w:rsidTr="001864E9">
        <w:trPr>
          <w:trHeight w:val="70"/>
        </w:trPr>
        <w:tc>
          <w:tcPr>
            <w:tcW w:w="1591" w:type="pct"/>
          </w:tcPr>
          <w:p w:rsidR="00440926" w:rsidRPr="0057604F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:rsidR="00440926" w:rsidRPr="0057604F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65" w:type="pct"/>
            <w:gridSpan w:val="7"/>
          </w:tcPr>
          <w:p w:rsidR="00440926" w:rsidRPr="0057604F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604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05384" w:rsidRPr="0057604F" w:rsidTr="001864E9">
        <w:tc>
          <w:tcPr>
            <w:tcW w:w="1591" w:type="pct"/>
            <w:vAlign w:val="bottom"/>
          </w:tcPr>
          <w:p w:rsidR="002E061A" w:rsidRPr="0057604F" w:rsidDel="00D60FB5" w:rsidRDefault="002E061A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04F"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445" w:type="pct"/>
          </w:tcPr>
          <w:p w:rsidR="002E061A" w:rsidRPr="0057604F" w:rsidRDefault="002E061A" w:rsidP="002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2E061A" w:rsidRPr="0057604F" w:rsidRDefault="002E1C8F" w:rsidP="0081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35,261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2E061A" w:rsidRPr="001864E9" w:rsidRDefault="0066716A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4E9">
              <w:rPr>
                <w:rFonts w:ascii="Angsana New" w:hAnsi="Angsana New"/>
                <w:sz w:val="30"/>
                <w:szCs w:val="30"/>
              </w:rPr>
              <w:t>37</w:t>
            </w:r>
            <w:r w:rsidR="002E061A" w:rsidRPr="001864E9">
              <w:rPr>
                <w:rFonts w:ascii="Angsana New" w:hAnsi="Angsana New"/>
                <w:sz w:val="30"/>
                <w:szCs w:val="30"/>
              </w:rPr>
              <w:t>,</w:t>
            </w:r>
            <w:r w:rsidRPr="001864E9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:rsidR="002E061A" w:rsidRPr="0057604F" w:rsidRDefault="002E1C8F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35,236</w:t>
            </w:r>
          </w:p>
        </w:tc>
        <w:tc>
          <w:tcPr>
            <w:tcW w:w="150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2E061A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4E9">
              <w:rPr>
                <w:rFonts w:ascii="Angsana New" w:hAnsi="Angsana New"/>
                <w:sz w:val="30"/>
                <w:szCs w:val="30"/>
              </w:rPr>
              <w:t>36,972</w:t>
            </w:r>
          </w:p>
        </w:tc>
      </w:tr>
      <w:tr w:rsidR="00C05384" w:rsidRPr="0057604F" w:rsidTr="001864E9">
        <w:tc>
          <w:tcPr>
            <w:tcW w:w="1591" w:type="pct"/>
            <w:vAlign w:val="bottom"/>
          </w:tcPr>
          <w:p w:rsidR="00845E4B" w:rsidRPr="0057604F" w:rsidDel="00D60FB5" w:rsidRDefault="00845E4B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04F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445" w:type="pct"/>
          </w:tcPr>
          <w:p w:rsidR="00845E4B" w:rsidRPr="0057604F" w:rsidRDefault="00845E4B" w:rsidP="0084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845E4B" w:rsidRPr="0057604F" w:rsidRDefault="002E1C8F" w:rsidP="0081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1,797</w:t>
            </w:r>
          </w:p>
        </w:tc>
        <w:tc>
          <w:tcPr>
            <w:tcW w:w="149" w:type="pct"/>
          </w:tcPr>
          <w:p w:rsidR="00845E4B" w:rsidRPr="0057604F" w:rsidRDefault="00845E4B" w:rsidP="0084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845E4B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4E9">
              <w:rPr>
                <w:rFonts w:ascii="Angsana New" w:hAnsi="Angsana New"/>
                <w:sz w:val="30"/>
                <w:szCs w:val="30"/>
              </w:rPr>
              <w:t>8,960</w:t>
            </w:r>
          </w:p>
        </w:tc>
        <w:tc>
          <w:tcPr>
            <w:tcW w:w="149" w:type="pct"/>
          </w:tcPr>
          <w:p w:rsidR="00845E4B" w:rsidRPr="0057604F" w:rsidRDefault="00845E4B" w:rsidP="0084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:rsidR="00845E4B" w:rsidRPr="0057604F" w:rsidRDefault="002E1C8F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  <w:tc>
          <w:tcPr>
            <w:tcW w:w="150" w:type="pct"/>
          </w:tcPr>
          <w:p w:rsidR="00845E4B" w:rsidRPr="0057604F" w:rsidRDefault="00845E4B" w:rsidP="00845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845E4B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4E9">
              <w:rPr>
                <w:rFonts w:ascii="Angsana New" w:hAnsi="Angsana New"/>
                <w:sz w:val="30"/>
                <w:szCs w:val="30"/>
              </w:rPr>
              <w:t>8,874</w:t>
            </w:r>
          </w:p>
        </w:tc>
      </w:tr>
      <w:tr w:rsidR="00C05384" w:rsidRPr="0057604F" w:rsidTr="001864E9">
        <w:tc>
          <w:tcPr>
            <w:tcW w:w="1591" w:type="pct"/>
            <w:vAlign w:val="bottom"/>
          </w:tcPr>
          <w:p w:rsidR="002E061A" w:rsidRPr="0057604F" w:rsidDel="00D60FB5" w:rsidRDefault="002E061A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04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CE3AC5" w:rsidRPr="0057604F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57604F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445" w:type="pct"/>
          </w:tcPr>
          <w:p w:rsidR="002E061A" w:rsidRPr="0057604F" w:rsidRDefault="002E061A" w:rsidP="002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2E061A" w:rsidRPr="0057604F" w:rsidRDefault="002E1C8F" w:rsidP="002E1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20,478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2E061A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4E9">
              <w:rPr>
                <w:rFonts w:ascii="Angsana New" w:hAnsi="Angsana New"/>
                <w:sz w:val="30"/>
                <w:szCs w:val="30"/>
              </w:rPr>
              <w:t>8,309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:rsidR="002E061A" w:rsidRPr="0057604F" w:rsidRDefault="002E1C8F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20,167</w:t>
            </w:r>
          </w:p>
        </w:tc>
        <w:tc>
          <w:tcPr>
            <w:tcW w:w="150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2E061A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4E9">
              <w:rPr>
                <w:rFonts w:ascii="Angsana New" w:hAnsi="Angsana New"/>
                <w:sz w:val="30"/>
                <w:szCs w:val="30"/>
              </w:rPr>
              <w:t>8,098</w:t>
            </w:r>
          </w:p>
        </w:tc>
      </w:tr>
      <w:tr w:rsidR="00C05384" w:rsidRPr="0057604F" w:rsidTr="001864E9">
        <w:tc>
          <w:tcPr>
            <w:tcW w:w="1591" w:type="pct"/>
            <w:vAlign w:val="bottom"/>
          </w:tcPr>
          <w:p w:rsidR="002E061A" w:rsidRPr="0057604F" w:rsidRDefault="002E061A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604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350DEE" w:rsidRPr="005760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604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45" w:type="pct"/>
          </w:tcPr>
          <w:p w:rsidR="002E061A" w:rsidRPr="0057604F" w:rsidRDefault="002E061A" w:rsidP="002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2E061A" w:rsidRPr="0057604F" w:rsidRDefault="002E1C8F" w:rsidP="002E1C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2,064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2E061A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4E9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2E061A" w:rsidRPr="0057604F" w:rsidRDefault="002E1C8F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604F">
              <w:rPr>
                <w:rFonts w:ascii="Angsana New" w:hAnsi="Angsana New"/>
                <w:sz w:val="30"/>
                <w:szCs w:val="30"/>
              </w:rPr>
              <w:t>1,980</w:t>
            </w:r>
          </w:p>
        </w:tc>
        <w:tc>
          <w:tcPr>
            <w:tcW w:w="150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2E061A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4E9">
              <w:rPr>
                <w:rFonts w:ascii="Angsana New" w:hAnsi="Angsana New"/>
                <w:sz w:val="30"/>
                <w:szCs w:val="30"/>
              </w:rPr>
              <w:t>1,779</w:t>
            </w:r>
          </w:p>
        </w:tc>
      </w:tr>
      <w:tr w:rsidR="00C05384" w:rsidRPr="000746C7" w:rsidTr="001864E9">
        <w:tc>
          <w:tcPr>
            <w:tcW w:w="1591" w:type="pct"/>
          </w:tcPr>
          <w:p w:rsidR="002E061A" w:rsidRPr="0057604F" w:rsidRDefault="002E061A" w:rsidP="00110C95">
            <w:pPr>
              <w:pStyle w:val="a"/>
              <w:tabs>
                <w:tab w:val="clear" w:pos="1080"/>
                <w:tab w:val="left" w:pos="147"/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7604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45" w:type="pct"/>
          </w:tcPr>
          <w:p w:rsidR="002E061A" w:rsidRPr="0057604F" w:rsidRDefault="002E061A" w:rsidP="002E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2E061A" w:rsidRPr="0057604F" w:rsidRDefault="002E1C8F" w:rsidP="0081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60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59,600</w:t>
            </w:r>
          </w:p>
        </w:tc>
        <w:tc>
          <w:tcPr>
            <w:tcW w:w="149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2E061A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4E9">
              <w:rPr>
                <w:rFonts w:ascii="Angsana New" w:hAnsi="Angsana New"/>
                <w:b/>
                <w:bCs/>
                <w:sz w:val="30"/>
                <w:szCs w:val="30"/>
              </w:rPr>
              <w:t>56,235</w:t>
            </w:r>
          </w:p>
        </w:tc>
        <w:tc>
          <w:tcPr>
            <w:tcW w:w="149" w:type="pct"/>
          </w:tcPr>
          <w:p w:rsidR="002E061A" w:rsidRPr="001864E9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2E061A" w:rsidRPr="0057604F" w:rsidRDefault="002E1C8F" w:rsidP="00324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60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59,161</w:t>
            </w:r>
          </w:p>
        </w:tc>
        <w:tc>
          <w:tcPr>
            <w:tcW w:w="150" w:type="pct"/>
          </w:tcPr>
          <w:p w:rsidR="002E061A" w:rsidRPr="0057604F" w:rsidRDefault="002E061A" w:rsidP="002E0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2E061A" w:rsidRPr="001864E9" w:rsidRDefault="00F57090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4E9">
              <w:rPr>
                <w:rFonts w:ascii="Angsana New" w:hAnsi="Angsana New"/>
                <w:b/>
                <w:bCs/>
                <w:sz w:val="30"/>
                <w:szCs w:val="30"/>
              </w:rPr>
              <w:t>55,723</w:t>
            </w:r>
          </w:p>
        </w:tc>
      </w:tr>
    </w:tbl>
    <w:p w:rsidR="00322441" w:rsidRDefault="00322441" w:rsidP="00C01B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B0463E" w:rsidRPr="0057604F" w:rsidRDefault="005E7C4B" w:rsidP="0057604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57604F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สินค้าคงเหลือ</w:t>
      </w:r>
    </w:p>
    <w:p w:rsidR="00AD53BC" w:rsidRPr="00152AEF" w:rsidRDefault="00AD53BC" w:rsidP="0007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035"/>
        <w:gridCol w:w="733"/>
        <w:gridCol w:w="1169"/>
        <w:gridCol w:w="268"/>
        <w:gridCol w:w="1176"/>
        <w:gridCol w:w="269"/>
        <w:gridCol w:w="1164"/>
        <w:gridCol w:w="282"/>
        <w:gridCol w:w="1066"/>
      </w:tblGrid>
      <w:tr w:rsidR="005218F1" w:rsidRPr="000746C7" w:rsidTr="00322441">
        <w:trPr>
          <w:tblHeader/>
        </w:trPr>
        <w:tc>
          <w:tcPr>
            <w:tcW w:w="1656" w:type="pct"/>
          </w:tcPr>
          <w:p w:rsidR="00CF5803" w:rsidRPr="000746C7" w:rsidRDefault="00CF5803" w:rsidP="00CF580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400" w:type="pct"/>
          </w:tcPr>
          <w:p w:rsidR="00CF5803" w:rsidRPr="000746C7" w:rsidRDefault="00CF5803" w:rsidP="00CF580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26" w:type="pct"/>
            <w:gridSpan w:val="3"/>
          </w:tcPr>
          <w:p w:rsidR="00CF5803" w:rsidRPr="000746C7" w:rsidRDefault="00CF5803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F5803" w:rsidRPr="000746C7" w:rsidRDefault="00CF5803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CF5803" w:rsidRPr="000746C7" w:rsidRDefault="00CF5803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8F1" w:rsidRPr="000746C7" w:rsidTr="00322441">
        <w:trPr>
          <w:trHeight w:val="434"/>
          <w:tblHeader/>
        </w:trPr>
        <w:tc>
          <w:tcPr>
            <w:tcW w:w="1656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F5709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57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F5709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79427D" w:rsidRPr="000746C7" w:rsidRDefault="0079427D" w:rsidP="00794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57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40926" w:rsidRPr="000746C7" w:rsidTr="00322441">
        <w:trPr>
          <w:trHeight w:val="434"/>
          <w:tblHeader/>
        </w:trPr>
        <w:tc>
          <w:tcPr>
            <w:tcW w:w="1656" w:type="pct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:rsidR="00440926" w:rsidRPr="000746C7" w:rsidRDefault="00440926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218F1" w:rsidRPr="000746C7" w:rsidTr="00322441">
        <w:tc>
          <w:tcPr>
            <w:tcW w:w="1656" w:type="pct"/>
          </w:tcPr>
          <w:p w:rsidR="00F57090" w:rsidRPr="009D46D2" w:rsidRDefault="00F57090" w:rsidP="00110C95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187,824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145,232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9D46D2" w:rsidRDefault="009427ED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179,037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57090" w:rsidRPr="009D46D2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136,237</w:t>
            </w:r>
          </w:p>
        </w:tc>
      </w:tr>
      <w:tr w:rsidR="005218F1" w:rsidRPr="000746C7" w:rsidTr="00322441">
        <w:tc>
          <w:tcPr>
            <w:tcW w:w="1656" w:type="pct"/>
          </w:tcPr>
          <w:p w:rsidR="00F57090" w:rsidRPr="009D46D2" w:rsidRDefault="00F57090" w:rsidP="00110C95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9D46D2">
              <w:rPr>
                <w:rFonts w:ascii="Angsana New" w:hAnsi="Angsana New" w:hint="cs"/>
                <w:sz w:val="30"/>
                <w:szCs w:val="30"/>
                <w:cs/>
              </w:rPr>
              <w:t>ซื้อมา</w:t>
            </w:r>
            <w:r w:rsidRPr="009D46D2">
              <w:rPr>
                <w:rFonts w:ascii="Angsana New" w:hAnsi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18,673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17,368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18,673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57090" w:rsidRPr="009D46D2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17,368</w:t>
            </w:r>
          </w:p>
        </w:tc>
      </w:tr>
      <w:tr w:rsidR="005218F1" w:rsidRPr="000746C7" w:rsidTr="00322441">
        <w:tc>
          <w:tcPr>
            <w:tcW w:w="1656" w:type="pct"/>
          </w:tcPr>
          <w:p w:rsidR="00F57090" w:rsidRPr="009D46D2" w:rsidRDefault="00F57090" w:rsidP="00110C95">
            <w:pPr>
              <w:ind w:left="40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98,286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111,070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98,286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57090" w:rsidRPr="009D46D2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111,070</w:t>
            </w:r>
          </w:p>
        </w:tc>
      </w:tr>
      <w:tr w:rsidR="005218F1" w:rsidRPr="000746C7" w:rsidTr="00322441">
        <w:tc>
          <w:tcPr>
            <w:tcW w:w="1656" w:type="pct"/>
            <w:vAlign w:val="bottom"/>
          </w:tcPr>
          <w:p w:rsidR="00F57090" w:rsidRPr="009D46D2" w:rsidRDefault="00F57090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46D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63,346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58,979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63,346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57090" w:rsidRPr="009D46D2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58,979</w:t>
            </w:r>
          </w:p>
        </w:tc>
      </w:tr>
      <w:tr w:rsidR="005218F1" w:rsidRPr="000746C7" w:rsidTr="00322441">
        <w:tc>
          <w:tcPr>
            <w:tcW w:w="1656" w:type="pct"/>
            <w:vAlign w:val="bottom"/>
          </w:tcPr>
          <w:p w:rsidR="00F57090" w:rsidRPr="009D46D2" w:rsidDel="00D60FB5" w:rsidRDefault="00F57090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9D46D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414,324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290,800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410,087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57090" w:rsidRPr="009D46D2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287,911</w:t>
            </w:r>
          </w:p>
        </w:tc>
      </w:tr>
      <w:tr w:rsidR="005218F1" w:rsidRPr="000746C7" w:rsidTr="00322441">
        <w:tc>
          <w:tcPr>
            <w:tcW w:w="1656" w:type="pct"/>
            <w:vAlign w:val="bottom"/>
          </w:tcPr>
          <w:p w:rsidR="00F57090" w:rsidRPr="009D46D2" w:rsidDel="00D60FB5" w:rsidRDefault="00F57090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9D46D2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60,640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59,594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58,707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57090" w:rsidRPr="009D46D2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57,567</w:t>
            </w:r>
          </w:p>
        </w:tc>
      </w:tr>
      <w:tr w:rsidR="005218F1" w:rsidRPr="000746C7" w:rsidTr="00322441">
        <w:tc>
          <w:tcPr>
            <w:tcW w:w="1656" w:type="pct"/>
            <w:vAlign w:val="bottom"/>
          </w:tcPr>
          <w:p w:rsidR="00F57090" w:rsidRPr="009D46D2" w:rsidDel="00D60FB5" w:rsidRDefault="00F57090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9D46D2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27,154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92,044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27,154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F57090" w:rsidRPr="009D46D2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92,044</w:t>
            </w:r>
          </w:p>
        </w:tc>
      </w:tr>
      <w:tr w:rsidR="005218F1" w:rsidRPr="000746C7" w:rsidTr="00322441">
        <w:tc>
          <w:tcPr>
            <w:tcW w:w="1656" w:type="pct"/>
            <w:vAlign w:val="bottom"/>
          </w:tcPr>
          <w:p w:rsidR="00F57090" w:rsidRPr="009D46D2" w:rsidRDefault="00F57090" w:rsidP="00110C9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870,247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775,087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57090" w:rsidRPr="009D46D2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855,290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F57090" w:rsidRPr="009D46D2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761,176</w:t>
            </w:r>
          </w:p>
        </w:tc>
      </w:tr>
      <w:tr w:rsidR="005218F1" w:rsidRPr="000746C7" w:rsidTr="00322441">
        <w:tc>
          <w:tcPr>
            <w:tcW w:w="1656" w:type="pct"/>
            <w:vAlign w:val="bottom"/>
          </w:tcPr>
          <w:p w:rsidR="00F57090" w:rsidRPr="009D46D2" w:rsidRDefault="00F57090" w:rsidP="00110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9D46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D46D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ค่าเผื่อสินค้ามูลค่าลดลง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F57090" w:rsidRPr="009D46D2" w:rsidRDefault="009427ED" w:rsidP="00C8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(14,896)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9D46D2" w:rsidRDefault="00F57090" w:rsidP="00C8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(13,117)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9D46D2" w:rsidRDefault="009427ED" w:rsidP="00C8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(12,388)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57090" w:rsidRPr="009D46D2" w:rsidRDefault="00F57090" w:rsidP="00C8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6D2">
              <w:rPr>
                <w:rFonts w:ascii="Angsana New" w:hAnsi="Angsana New"/>
                <w:sz w:val="30"/>
                <w:szCs w:val="30"/>
              </w:rPr>
              <w:t>(12,165)</w:t>
            </w:r>
          </w:p>
        </w:tc>
      </w:tr>
      <w:tr w:rsidR="005218F1" w:rsidRPr="000746C7" w:rsidTr="00322441">
        <w:tc>
          <w:tcPr>
            <w:tcW w:w="1656" w:type="pct"/>
          </w:tcPr>
          <w:p w:rsidR="00F57090" w:rsidRPr="009D46D2" w:rsidRDefault="00F57090" w:rsidP="00110C95">
            <w:pPr>
              <w:pStyle w:val="a"/>
              <w:tabs>
                <w:tab w:val="clear" w:pos="1080"/>
                <w:tab w:val="left" w:pos="342"/>
              </w:tabs>
              <w:ind w:left="140" w:hanging="10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9D46D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00" w:type="pct"/>
          </w:tcPr>
          <w:p w:rsidR="00F57090" w:rsidRPr="009D46D2" w:rsidRDefault="00F57090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F57090" w:rsidRPr="001864E9" w:rsidRDefault="009427ED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4E9">
              <w:rPr>
                <w:rFonts w:ascii="Angsana New" w:hAnsi="Angsana New"/>
                <w:b/>
                <w:bCs/>
                <w:sz w:val="30"/>
                <w:szCs w:val="30"/>
              </w:rPr>
              <w:t>855,351</w:t>
            </w:r>
          </w:p>
        </w:tc>
        <w:tc>
          <w:tcPr>
            <w:tcW w:w="146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F57090" w:rsidRPr="009D46D2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6D2">
              <w:rPr>
                <w:rFonts w:ascii="Angsana New" w:hAnsi="Angsana New"/>
                <w:b/>
                <w:bCs/>
                <w:sz w:val="30"/>
                <w:szCs w:val="30"/>
              </w:rPr>
              <w:t>761,970</w:t>
            </w:r>
          </w:p>
        </w:tc>
        <w:tc>
          <w:tcPr>
            <w:tcW w:w="147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F57090" w:rsidRPr="001864E9" w:rsidRDefault="009427ED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4E9">
              <w:rPr>
                <w:rFonts w:ascii="Angsana New" w:hAnsi="Angsana New"/>
                <w:b/>
                <w:bCs/>
                <w:sz w:val="30"/>
                <w:szCs w:val="30"/>
              </w:rPr>
              <w:t>842,902</w:t>
            </w:r>
          </w:p>
        </w:tc>
        <w:tc>
          <w:tcPr>
            <w:tcW w:w="154" w:type="pct"/>
          </w:tcPr>
          <w:p w:rsidR="00F57090" w:rsidRPr="009D46D2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F57090" w:rsidRPr="001864E9" w:rsidRDefault="00F57090" w:rsidP="00615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4E9">
              <w:rPr>
                <w:rFonts w:ascii="Angsana New" w:hAnsi="Angsana New"/>
                <w:b/>
                <w:bCs/>
                <w:sz w:val="30"/>
                <w:szCs w:val="30"/>
              </w:rPr>
              <w:t>749,011</w:t>
            </w:r>
          </w:p>
        </w:tc>
      </w:tr>
    </w:tbl>
    <w:p w:rsidR="00322441" w:rsidRDefault="00322441">
      <w:r>
        <w:br w:type="page"/>
      </w:r>
    </w:p>
    <w:tbl>
      <w:tblPr>
        <w:tblW w:w="916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075"/>
        <w:gridCol w:w="694"/>
        <w:gridCol w:w="1169"/>
        <w:gridCol w:w="268"/>
        <w:gridCol w:w="1176"/>
        <w:gridCol w:w="269"/>
        <w:gridCol w:w="1164"/>
        <w:gridCol w:w="282"/>
        <w:gridCol w:w="1065"/>
      </w:tblGrid>
      <w:tr w:rsidR="00BC144F" w:rsidRPr="00152AEF" w:rsidTr="00BC144F">
        <w:tc>
          <w:tcPr>
            <w:tcW w:w="2057" w:type="pct"/>
            <w:gridSpan w:val="2"/>
          </w:tcPr>
          <w:p w:rsidR="00BC144F" w:rsidRPr="00152AEF" w:rsidRDefault="00BC144F" w:rsidP="00BC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6" w:type="pct"/>
            <w:gridSpan w:val="3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44F" w:rsidRPr="00152AEF" w:rsidTr="00BC144F">
        <w:tc>
          <w:tcPr>
            <w:tcW w:w="2057" w:type="pct"/>
            <w:gridSpan w:val="2"/>
          </w:tcPr>
          <w:p w:rsidR="00BC144F" w:rsidRPr="00152AEF" w:rsidRDefault="00BC144F" w:rsidP="00BC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C144F" w:rsidRPr="000746C7" w:rsidRDefault="00BC144F" w:rsidP="00BC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144F" w:rsidRPr="00152AEF" w:rsidTr="00BC144F">
        <w:tc>
          <w:tcPr>
            <w:tcW w:w="2057" w:type="pct"/>
            <w:gridSpan w:val="2"/>
          </w:tcPr>
          <w:p w:rsidR="00BC144F" w:rsidRPr="00152AEF" w:rsidRDefault="00BC144F" w:rsidP="00DE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43" w:type="pct"/>
            <w:gridSpan w:val="7"/>
          </w:tcPr>
          <w:p w:rsidR="00BC144F" w:rsidRPr="00BC144F" w:rsidRDefault="00BC144F" w:rsidP="00BC14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BC144F">
              <w:rPr>
                <w:rFonts w:asciiTheme="majorBidi" w:hAnsiTheme="majorBidi" w:cstheme="majorBidi"/>
                <w:b w:val="0"/>
                <w:bCs w:val="0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218F1" w:rsidRPr="00C04BFF" w:rsidTr="00BC144F">
        <w:tc>
          <w:tcPr>
            <w:tcW w:w="2057" w:type="pct"/>
            <w:gridSpan w:val="2"/>
          </w:tcPr>
          <w:p w:rsidR="00DE71F4" w:rsidRPr="00C04BFF" w:rsidRDefault="00DE71F4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b/>
                <w:sz w:val="30"/>
                <w:szCs w:val="30"/>
              </w:rPr>
            </w:pPr>
            <w:r w:rsidRPr="00C04BFF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  <w:p w:rsidR="00B3302D" w:rsidRPr="00C04BFF" w:rsidRDefault="00DE71F4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240" w:lineRule="auto"/>
              <w:ind w:left="4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C04BFF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C04BFF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638" w:type="pct"/>
          </w:tcPr>
          <w:p w:rsidR="00DE71F4" w:rsidRPr="00C04BFF" w:rsidRDefault="00DE71F4" w:rsidP="00CF580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:rsidR="00DE71F4" w:rsidRPr="00C04BFF" w:rsidRDefault="00DE71F4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DE71F4" w:rsidRPr="00C04BFF" w:rsidRDefault="00DE71F4" w:rsidP="00CF5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DE71F4" w:rsidRPr="00C04BFF" w:rsidRDefault="00DE71F4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DE71F4" w:rsidRPr="00C04BFF" w:rsidRDefault="00DE71F4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DE71F4" w:rsidRPr="00C04BFF" w:rsidRDefault="00DE71F4" w:rsidP="00CF5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DE71F4" w:rsidRPr="00C04BFF" w:rsidRDefault="00DE71F4" w:rsidP="00CF58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5218F1" w:rsidRPr="00C04BFF" w:rsidTr="00BC144F">
        <w:tc>
          <w:tcPr>
            <w:tcW w:w="2057" w:type="pct"/>
            <w:gridSpan w:val="2"/>
          </w:tcPr>
          <w:p w:rsidR="00F57090" w:rsidRPr="00C04BFF" w:rsidRDefault="00F57090" w:rsidP="00110C9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C04BFF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8" w:type="pct"/>
          </w:tcPr>
          <w:p w:rsidR="00F57090" w:rsidRPr="00C04BFF" w:rsidRDefault="00C04BFF" w:rsidP="00685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color w:val="000000"/>
                <w:sz w:val="30"/>
                <w:szCs w:val="30"/>
              </w:rPr>
              <w:t>3,05</w:t>
            </w:r>
            <w:r w:rsidR="00685842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04B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85842">
              <w:rPr>
                <w:rFonts w:ascii="Angsana New" w:hAnsi="Angsana New"/>
                <w:color w:val="000000"/>
                <w:sz w:val="30"/>
                <w:szCs w:val="30"/>
              </w:rPr>
              <w:t>259</w:t>
            </w:r>
          </w:p>
        </w:tc>
        <w:tc>
          <w:tcPr>
            <w:tcW w:w="146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color w:val="000000"/>
                <w:sz w:val="30"/>
                <w:szCs w:val="30"/>
              </w:rPr>
              <w:t>2,848,857</w:t>
            </w:r>
          </w:p>
        </w:tc>
        <w:tc>
          <w:tcPr>
            <w:tcW w:w="147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C04BFF" w:rsidRDefault="00685842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3,084</w:t>
            </w:r>
            <w:r w:rsidR="00940D9B" w:rsidRPr="00C04B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54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BFF">
              <w:rPr>
                <w:rFonts w:ascii="Angsana New" w:hAnsi="Angsana New"/>
                <w:sz w:val="30"/>
                <w:szCs w:val="30"/>
              </w:rPr>
              <w:t>2,867,571</w:t>
            </w:r>
          </w:p>
        </w:tc>
      </w:tr>
      <w:tr w:rsidR="005218F1" w:rsidRPr="00C04BFF" w:rsidTr="00BC144F">
        <w:tc>
          <w:tcPr>
            <w:tcW w:w="2057" w:type="pct"/>
            <w:gridSpan w:val="2"/>
          </w:tcPr>
          <w:p w:rsidR="00F57090" w:rsidRPr="00C04BFF" w:rsidRDefault="00F57090" w:rsidP="00110C9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C04BFF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638" w:type="pct"/>
          </w:tcPr>
          <w:p w:rsidR="00F57090" w:rsidRPr="00C04BFF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C04BFF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C04BFF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F57090" w:rsidRPr="00C04BFF" w:rsidRDefault="00F57090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5218F1" w:rsidRPr="00C04BFF" w:rsidTr="00BC144F">
        <w:tc>
          <w:tcPr>
            <w:tcW w:w="2057" w:type="pct"/>
            <w:gridSpan w:val="2"/>
          </w:tcPr>
          <w:p w:rsidR="00F57090" w:rsidRPr="00C04BFF" w:rsidRDefault="00F57090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C04BF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4BFF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638" w:type="pct"/>
          </w:tcPr>
          <w:p w:rsidR="00F57090" w:rsidRPr="00C04BFF" w:rsidRDefault="00587749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46" w:type="pct"/>
            <w:vAlign w:val="center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BFF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7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F57090" w:rsidRPr="00C04BFF" w:rsidRDefault="00831A16" w:rsidP="00831A1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F57090" w:rsidRPr="00C04BFF" w:rsidRDefault="00F57090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218F1" w:rsidRPr="00C04BFF" w:rsidTr="00BC144F">
        <w:tc>
          <w:tcPr>
            <w:tcW w:w="1678" w:type="pct"/>
          </w:tcPr>
          <w:p w:rsidR="00940D9B" w:rsidRPr="00C04BFF" w:rsidRDefault="00940D9B" w:rsidP="00110C95">
            <w:pPr>
              <w:pStyle w:val="a"/>
              <w:numPr>
                <w:ilvl w:val="0"/>
                <w:numId w:val="16"/>
              </w:numPr>
              <w:tabs>
                <w:tab w:val="clear" w:pos="1080"/>
              </w:tabs>
              <w:ind w:left="40"/>
              <w:rPr>
                <w:rFonts w:ascii="Angsana New" w:hAnsi="Angsana New" w:cs="Angsana New"/>
                <w:b/>
                <w:bCs/>
                <w:cs/>
              </w:rPr>
            </w:pPr>
            <w:r w:rsidRPr="00C04BFF">
              <w:rPr>
                <w:rFonts w:ascii="Angsana New" w:hAnsi="Angsana New" w:cs="Angsana New" w:hint="cs"/>
                <w:cs/>
                <w:lang w:val="en-US"/>
              </w:rPr>
              <w:t>กลับรายการการปรับลดมูลค่า</w:t>
            </w:r>
          </w:p>
        </w:tc>
        <w:tc>
          <w:tcPr>
            <w:tcW w:w="379" w:type="pct"/>
          </w:tcPr>
          <w:p w:rsidR="00940D9B" w:rsidRPr="00C04BFF" w:rsidRDefault="00940D9B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940D9B" w:rsidRPr="00C04BFF" w:rsidRDefault="00940D9B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40D9B" w:rsidRPr="00C04BFF" w:rsidRDefault="00940D9B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940D9B" w:rsidRPr="00C04BFF" w:rsidRDefault="00940D9B" w:rsidP="0019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  <w:r w:rsidRPr="00C04B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40D9B" w:rsidRPr="00C04BFF" w:rsidRDefault="00940D9B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940D9B" w:rsidRPr="00C04BFF" w:rsidRDefault="00685842" w:rsidP="0028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860D8">
              <w:rPr>
                <w:rFonts w:ascii="Angsana New" w:hAnsi="Angsana New"/>
                <w:sz w:val="30"/>
                <w:szCs w:val="30"/>
              </w:rPr>
              <w:t>7</w:t>
            </w:r>
            <w:r w:rsidR="0058774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4" w:type="pct"/>
          </w:tcPr>
          <w:p w:rsidR="00940D9B" w:rsidRPr="00C04BFF" w:rsidRDefault="00940D9B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940D9B" w:rsidRPr="00C04BFF" w:rsidRDefault="00940D9B" w:rsidP="0028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BFF">
              <w:rPr>
                <w:rFonts w:ascii="Angsana New" w:hAnsi="Angsana New"/>
                <w:sz w:val="30"/>
                <w:szCs w:val="30"/>
              </w:rPr>
              <w:t>(41)</w:t>
            </w:r>
          </w:p>
        </w:tc>
      </w:tr>
      <w:tr w:rsidR="005218F1" w:rsidRPr="00C04BFF" w:rsidTr="00BC144F">
        <w:tc>
          <w:tcPr>
            <w:tcW w:w="1678" w:type="pct"/>
          </w:tcPr>
          <w:p w:rsidR="009D703B" w:rsidRPr="00C04BFF" w:rsidRDefault="009D703B" w:rsidP="00110C95">
            <w:pPr>
              <w:pStyle w:val="a"/>
              <w:tabs>
                <w:tab w:val="clear" w:pos="1080"/>
                <w:tab w:val="left" w:pos="342"/>
              </w:tabs>
              <w:ind w:left="4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04BF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379" w:type="pct"/>
          </w:tcPr>
          <w:p w:rsidR="009D703B" w:rsidRPr="00C04BFF" w:rsidRDefault="009D703B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9D703B" w:rsidRPr="00C04BFF" w:rsidRDefault="00940D9B" w:rsidP="00C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="00831A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059,995</w:t>
            </w:r>
          </w:p>
        </w:tc>
        <w:tc>
          <w:tcPr>
            <w:tcW w:w="146" w:type="pct"/>
          </w:tcPr>
          <w:p w:rsidR="009D703B" w:rsidRPr="00C04BFF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9D703B" w:rsidRPr="001864E9" w:rsidRDefault="009D703B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864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F57090" w:rsidRPr="001864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849</w:t>
            </w:r>
            <w:r w:rsidRPr="001864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57090" w:rsidRPr="001864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001</w:t>
            </w:r>
          </w:p>
        </w:tc>
        <w:tc>
          <w:tcPr>
            <w:tcW w:w="147" w:type="pct"/>
          </w:tcPr>
          <w:p w:rsidR="009D703B" w:rsidRPr="001864E9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9D703B" w:rsidRPr="00C04BFF" w:rsidRDefault="005A19FD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3,08</w:t>
            </w:r>
            <w:r w:rsidR="00831A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3,560</w:t>
            </w:r>
          </w:p>
        </w:tc>
        <w:tc>
          <w:tcPr>
            <w:tcW w:w="154" w:type="pct"/>
          </w:tcPr>
          <w:p w:rsidR="009D703B" w:rsidRPr="00C04BFF" w:rsidRDefault="009D703B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9D703B" w:rsidRPr="00C04BFF" w:rsidRDefault="00F57090" w:rsidP="00B6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2,867,530</w:t>
            </w:r>
          </w:p>
        </w:tc>
      </w:tr>
      <w:tr w:rsidR="0041596E" w:rsidRPr="00C04BFF" w:rsidTr="00BC144F">
        <w:tc>
          <w:tcPr>
            <w:tcW w:w="1678" w:type="pct"/>
          </w:tcPr>
          <w:p w:rsidR="0041596E" w:rsidRPr="00C04BFF" w:rsidRDefault="0041596E" w:rsidP="00110C95">
            <w:pPr>
              <w:pStyle w:val="a"/>
              <w:tabs>
                <w:tab w:val="clear" w:pos="1080"/>
                <w:tab w:val="left" w:pos="342"/>
              </w:tabs>
              <w:ind w:left="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79" w:type="pct"/>
          </w:tcPr>
          <w:p w:rsidR="0041596E" w:rsidRPr="00C04BFF" w:rsidRDefault="0041596E" w:rsidP="0011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41596E" w:rsidRPr="00C04BFF" w:rsidRDefault="0041596E" w:rsidP="00C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:rsidR="0041596E" w:rsidRPr="00C04BFF" w:rsidRDefault="0041596E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:rsidR="0041596E" w:rsidRPr="001864E9" w:rsidRDefault="0041596E" w:rsidP="00186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41596E" w:rsidRPr="001864E9" w:rsidRDefault="0041596E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:rsidR="0041596E" w:rsidRPr="00C04BFF" w:rsidRDefault="0041596E" w:rsidP="00743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41596E" w:rsidRPr="00C04BFF" w:rsidRDefault="0041596E" w:rsidP="009D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41596E" w:rsidRPr="00C04BFF" w:rsidRDefault="0041596E" w:rsidP="00B60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8F04A6" w:rsidRPr="00C04BFF" w:rsidRDefault="008F04A6" w:rsidP="0023723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C04BFF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AA570B" w:rsidRPr="00152AEF" w:rsidRDefault="00AA570B" w:rsidP="00970D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:rsidR="007126EE" w:rsidRPr="00C04BFF" w:rsidRDefault="007126EE" w:rsidP="00336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ณ วันที่ </w:t>
      </w:r>
      <w:r w:rsidRPr="00C04BFF">
        <w:rPr>
          <w:rFonts w:ascii="Angsana New" w:hAnsi="Angsana New"/>
          <w:color w:val="000000"/>
          <w:spacing w:val="-6"/>
          <w:sz w:val="30"/>
          <w:szCs w:val="30"/>
        </w:rPr>
        <w:t xml:space="preserve">31 </w:t>
      </w: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ธันวาคม </w:t>
      </w:r>
      <w:r w:rsidRPr="00C04BFF">
        <w:rPr>
          <w:rFonts w:ascii="Angsana New" w:hAnsi="Angsana New"/>
          <w:color w:val="000000"/>
          <w:spacing w:val="-6"/>
          <w:sz w:val="30"/>
          <w:szCs w:val="30"/>
        </w:rPr>
        <w:t xml:space="preserve">2561 </w:t>
      </w: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บริษัทจัดประเภท</w:t>
      </w:r>
      <w:r w:rsidRPr="00C04BFF">
        <w:rPr>
          <w:rFonts w:ascii="Angsana New" w:hAnsi="Angsana New"/>
          <w:color w:val="000000"/>
          <w:spacing w:val="-6"/>
          <w:sz w:val="30"/>
          <w:szCs w:val="30"/>
          <w:cs/>
        </w:rPr>
        <w:t>ที่ดิน</w:t>
      </w: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>ซึ่งถือครองกรรมสิทธิ์ร่วมกันกับบริษัทอื่นอีกสองแห่งซึ่งเป็น</w:t>
      </w:r>
      <w:r w:rsidRPr="00C04BFF">
        <w:rPr>
          <w:rFonts w:ascii="Angsana New" w:hAnsi="Angsana New"/>
          <w:color w:val="000000"/>
          <w:spacing w:val="-6"/>
          <w:sz w:val="30"/>
          <w:szCs w:val="30"/>
          <w:cs/>
        </w:rPr>
        <w:t>อสังหาริมทรัพย์เพื่อการลงทุน</w:t>
      </w: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ในระหว่างปี</w:t>
      </w:r>
      <w:r w:rsidRPr="00C04BFF">
        <w:rPr>
          <w:rFonts w:ascii="Angsana New" w:hAnsi="Angsana New"/>
          <w:color w:val="000000"/>
          <w:spacing w:val="-6"/>
          <w:sz w:val="30"/>
          <w:szCs w:val="30"/>
        </w:rPr>
        <w:t xml:space="preserve"> 2561 </w:t>
      </w:r>
      <w:r w:rsidRPr="00C04BFF">
        <w:rPr>
          <w:rFonts w:ascii="Angsana New" w:hAnsi="Angsana New"/>
          <w:color w:val="000000"/>
          <w:spacing w:val="-6"/>
          <w:sz w:val="30"/>
          <w:szCs w:val="30"/>
          <w:cs/>
        </w:rPr>
        <w:t>เป็นสินทรัพย์ไม่หมุนเวียนที่ถือไว้เพื่อขาย</w:t>
      </w: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เนื่องจากบริษัทและบริษัทอื่นอีกสองแห่งได้เข้าทำสัญญาจะซื้อจะขายที่ดินลงวันที่ </w:t>
      </w:r>
      <w:r w:rsidRPr="00C04BFF">
        <w:rPr>
          <w:rFonts w:ascii="Angsana New" w:hAnsi="Angsana New"/>
          <w:color w:val="000000"/>
          <w:spacing w:val="-6"/>
          <w:sz w:val="30"/>
          <w:szCs w:val="30"/>
        </w:rPr>
        <w:t xml:space="preserve">21 </w:t>
      </w: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ธันวาคม </w:t>
      </w:r>
      <w:r w:rsidRPr="00C04BFF">
        <w:rPr>
          <w:rFonts w:ascii="Angsana New" w:hAnsi="Angsana New"/>
          <w:color w:val="000000"/>
          <w:spacing w:val="-6"/>
          <w:sz w:val="30"/>
          <w:szCs w:val="30"/>
        </w:rPr>
        <w:t xml:space="preserve">2561 </w:t>
      </w: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กับบริษัทแห่งหนึ่ง</w:t>
      </w:r>
      <w:r w:rsidRPr="00C04BFF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C04BFF">
        <w:rPr>
          <w:rFonts w:ascii="Angsana New" w:hAnsi="Angsana New"/>
          <w:color w:val="000000"/>
          <w:spacing w:val="-6"/>
          <w:sz w:val="30"/>
          <w:szCs w:val="30"/>
          <w:cs/>
        </w:rPr>
        <w:t>โดยบริษัทได้รับเงิน</w:t>
      </w:r>
      <w:r w:rsidR="00336E8D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C04BFF">
        <w:rPr>
          <w:rFonts w:ascii="Angsana New" w:hAnsi="Angsana New"/>
          <w:color w:val="000000"/>
          <w:spacing w:val="-6"/>
          <w:sz w:val="30"/>
          <w:szCs w:val="30"/>
          <w:cs/>
        </w:rPr>
        <w:t>มัดจำ</w:t>
      </w:r>
      <w:r w:rsidRPr="00C04BF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C04BFF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วันทำสัญญา เป็นจำนวนเงิน </w:t>
      </w:r>
      <w:r w:rsidRPr="00C04BFF">
        <w:rPr>
          <w:rFonts w:ascii="Angsana New" w:hAnsi="Angsana New"/>
          <w:color w:val="000000"/>
          <w:spacing w:val="-6"/>
          <w:sz w:val="30"/>
          <w:szCs w:val="30"/>
        </w:rPr>
        <w:t>17.8</w:t>
      </w:r>
      <w:r w:rsidRPr="00C04BFF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ล้านบาท</w:t>
      </w:r>
      <w:r w:rsidRPr="00C04BFF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</w:p>
    <w:p w:rsidR="00152AEF" w:rsidRDefault="00152AEF" w:rsidP="00FF416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0" w:right="-2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126EE" w:rsidRPr="00C04BFF" w:rsidRDefault="007126EE" w:rsidP="00FF416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C04BF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C04BFF">
        <w:rPr>
          <w:rFonts w:ascii="Angsana New" w:hAnsi="Angsana New"/>
          <w:color w:val="000000"/>
          <w:sz w:val="30"/>
          <w:szCs w:val="30"/>
        </w:rPr>
        <w:t>31</w:t>
      </w:r>
      <w:r w:rsidRPr="00C04BF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C04BFF">
        <w:rPr>
          <w:rFonts w:ascii="Angsana New" w:hAnsi="Angsana New"/>
          <w:color w:val="000000"/>
          <w:sz w:val="30"/>
          <w:szCs w:val="30"/>
        </w:rPr>
        <w:t>2561</w:t>
      </w:r>
      <w:r w:rsidRPr="00C04BFF">
        <w:rPr>
          <w:rFonts w:ascii="Angsana New" w:hAnsi="Angsana New"/>
          <w:color w:val="000000"/>
          <w:sz w:val="30"/>
          <w:szCs w:val="30"/>
          <w:cs/>
        </w:rPr>
        <w:t xml:space="preserve"> ที่ดินดังกล่าวแสดงด้วยมูลค่าตามบัญชีเท่ากับ </w:t>
      </w:r>
      <w:r w:rsidRPr="00C04BFF">
        <w:rPr>
          <w:rFonts w:ascii="Angsana New" w:hAnsi="Angsana New"/>
          <w:color w:val="000000"/>
          <w:sz w:val="30"/>
          <w:szCs w:val="30"/>
        </w:rPr>
        <w:t xml:space="preserve">25.4 </w:t>
      </w:r>
      <w:r w:rsidRPr="00C04BF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C04BFF">
        <w:rPr>
          <w:rFonts w:ascii="Angsana New" w:hAnsi="Angsana New" w:hint="cs"/>
          <w:color w:val="000000"/>
          <w:sz w:val="30"/>
          <w:szCs w:val="30"/>
          <w:cs/>
        </w:rPr>
        <w:t xml:space="preserve"> และมีมูลค่า</w:t>
      </w:r>
      <w:r w:rsidRPr="00C04BFF">
        <w:rPr>
          <w:rFonts w:ascii="Angsana New" w:hAnsi="Angsana New"/>
          <w:color w:val="000000"/>
          <w:sz w:val="30"/>
          <w:szCs w:val="30"/>
          <w:cs/>
        </w:rPr>
        <w:t>ยุติธรรมหั</w:t>
      </w:r>
      <w:r w:rsidRPr="00C04BFF"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Pr="00C04BFF">
        <w:rPr>
          <w:rFonts w:ascii="Angsana New" w:hAnsi="Angsana New"/>
          <w:color w:val="000000"/>
          <w:sz w:val="30"/>
          <w:szCs w:val="30"/>
          <w:cs/>
        </w:rPr>
        <w:t>ต้นทุนในการขาย</w:t>
      </w:r>
      <w:r w:rsidRPr="00C04BFF">
        <w:rPr>
          <w:rFonts w:ascii="Angsana New" w:hAnsi="Angsana New" w:hint="cs"/>
          <w:color w:val="000000"/>
          <w:sz w:val="30"/>
          <w:szCs w:val="30"/>
          <w:cs/>
        </w:rPr>
        <w:t xml:space="preserve">เท่ากับ </w:t>
      </w:r>
      <w:r w:rsidRPr="00C04BFF">
        <w:rPr>
          <w:rFonts w:ascii="Angsana New" w:hAnsi="Angsana New"/>
          <w:color w:val="000000"/>
          <w:sz w:val="30"/>
          <w:szCs w:val="30"/>
        </w:rPr>
        <w:t xml:space="preserve">83.3 </w:t>
      </w:r>
      <w:r w:rsidRPr="00C04BF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7126EE" w:rsidRPr="00970D1B" w:rsidRDefault="007126EE" w:rsidP="00FF41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/>
          <w:color w:val="000000"/>
          <w:sz w:val="26"/>
          <w:szCs w:val="26"/>
        </w:rPr>
      </w:pPr>
    </w:p>
    <w:p w:rsidR="007126EE" w:rsidRPr="00C04BFF" w:rsidRDefault="007126EE" w:rsidP="00FF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04BFF"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ในระหว่างเดือนมีนาคม </w:t>
      </w:r>
      <w:r w:rsidRPr="00C04BFF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C04BFF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บริษัทและบริษัทอื่นอีกสองแห่งได้ขายและโอนกรรมสิทธิ์ในที่ดินให้แก่บริษัทดังกล่าว ทั้งนี้ บริษัทได้รับชำระเงินค่าที่ดินเต็มจำนวนแล้ว เป็นจำนวนเงิน </w:t>
      </w:r>
      <w:r w:rsidRPr="00C04BFF">
        <w:rPr>
          <w:rFonts w:ascii="Angsana New" w:hAnsi="Angsana New"/>
          <w:color w:val="000000"/>
          <w:sz w:val="30"/>
          <w:szCs w:val="30"/>
        </w:rPr>
        <w:t xml:space="preserve">88.7 </w:t>
      </w:r>
      <w:r w:rsidRPr="00C04BFF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มีกำไรจากการจำหน่ายสินทรัพย์ไม่หมุนเวียนที่จัดประเภทเป็นสินทรัพย์ที่ถือไว้เพื่อขายเป็นจำนวนเงิน </w:t>
      </w:r>
      <w:r w:rsidRPr="00C04BFF">
        <w:rPr>
          <w:rFonts w:ascii="Angsana New" w:hAnsi="Angsana New"/>
          <w:color w:val="000000"/>
          <w:sz w:val="30"/>
          <w:szCs w:val="30"/>
        </w:rPr>
        <w:t xml:space="preserve">63.3 </w:t>
      </w:r>
      <w:r w:rsidRPr="00C04BF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C144F" w:rsidRDefault="00BC1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  <w:r>
        <w:rPr>
          <w:rFonts w:ascii="Angsana New" w:hAnsi="Angsana New"/>
          <w:color w:val="000000"/>
          <w:sz w:val="26"/>
          <w:szCs w:val="26"/>
        </w:rPr>
        <w:br w:type="page"/>
      </w:r>
    </w:p>
    <w:p w:rsidR="000C6EB8" w:rsidRPr="00C04BFF" w:rsidRDefault="000C6EB8" w:rsidP="00BC144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C04BFF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</w:t>
      </w:r>
    </w:p>
    <w:p w:rsidR="000C6EB8" w:rsidRPr="00970D1B" w:rsidRDefault="000C6EB8" w:rsidP="002C37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26"/>
          <w:szCs w:val="26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9"/>
        <w:gridCol w:w="971"/>
        <w:gridCol w:w="1175"/>
        <w:gridCol w:w="271"/>
        <w:gridCol w:w="454"/>
        <w:gridCol w:w="693"/>
        <w:gridCol w:w="1171"/>
        <w:gridCol w:w="269"/>
        <w:gridCol w:w="1079"/>
      </w:tblGrid>
      <w:tr w:rsidR="000C6EB8" w:rsidRPr="00C04BFF" w:rsidTr="00FF4164">
        <w:trPr>
          <w:tblHeader/>
        </w:trPr>
        <w:tc>
          <w:tcPr>
            <w:tcW w:w="1680" w:type="pct"/>
          </w:tcPr>
          <w:p w:rsidR="000C6EB8" w:rsidRPr="00C04BFF" w:rsidRDefault="000C6EB8" w:rsidP="005B77A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530" w:type="pct"/>
          </w:tcPr>
          <w:p w:rsidR="000C6EB8" w:rsidRPr="00C04BFF" w:rsidRDefault="000C6EB8" w:rsidP="005B77A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037" w:type="pct"/>
            <w:gridSpan w:val="3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78" w:type="pct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164" w:rsidRPr="00C04BFF" w:rsidTr="00FF4164">
        <w:trPr>
          <w:trHeight w:val="434"/>
          <w:tblHeader/>
        </w:trPr>
        <w:tc>
          <w:tcPr>
            <w:tcW w:w="1680" w:type="pct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" w:type="pct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0C6EB8" w:rsidRPr="00C04BFF" w:rsidRDefault="00440926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B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57090" w:rsidRPr="00C04BF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0C6EB8" w:rsidRPr="00C04BFF" w:rsidRDefault="000C6EB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0C6EB8" w:rsidRPr="00C04BFF" w:rsidRDefault="00440926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4BF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157647" w:rsidRPr="00C04B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F57090" w:rsidRPr="00C04BF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2F1F88" w:rsidRPr="00C04BFF" w:rsidTr="00FF4164">
        <w:trPr>
          <w:trHeight w:val="434"/>
          <w:tblHeader/>
        </w:trPr>
        <w:tc>
          <w:tcPr>
            <w:tcW w:w="1680" w:type="pct"/>
          </w:tcPr>
          <w:p w:rsidR="002F1F88" w:rsidRPr="00C04BFF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0" w:type="pct"/>
          </w:tcPr>
          <w:p w:rsidR="002F1F88" w:rsidRPr="00C04BFF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2F1F88" w:rsidRPr="00C04BFF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2F1F88" w:rsidRPr="00C04BFF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:rsidR="002F1F88" w:rsidRPr="00C04BFF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" w:type="pct"/>
          </w:tcPr>
          <w:p w:rsidR="002F1F88" w:rsidRPr="00C04BFF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pct"/>
            <w:gridSpan w:val="3"/>
          </w:tcPr>
          <w:p w:rsidR="002F1F88" w:rsidRPr="00C04BFF" w:rsidRDefault="002F1F88" w:rsidP="005B7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C04BF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C04BF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FF4164" w:rsidRPr="00C04BFF" w:rsidTr="00FF4164">
        <w:tc>
          <w:tcPr>
            <w:tcW w:w="1680" w:type="pct"/>
          </w:tcPr>
          <w:p w:rsidR="00F40728" w:rsidRPr="00C04BFF" w:rsidRDefault="00F40728" w:rsidP="00110C95">
            <w:pPr>
              <w:tabs>
                <w:tab w:val="clear" w:pos="227"/>
                <w:tab w:val="left" w:pos="160"/>
              </w:tabs>
              <w:ind w:left="160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C04BF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04BFF">
              <w:rPr>
                <w:rFonts w:ascii="Angsana New" w:hAnsi="Angsana New"/>
                <w:sz w:val="30"/>
                <w:szCs w:val="30"/>
              </w:rPr>
              <w:t>1</w:t>
            </w:r>
            <w:r w:rsidRPr="00C04BF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:rsidR="00F40728" w:rsidRPr="00C04BFF" w:rsidRDefault="00F40728" w:rsidP="003B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378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:rsidR="00F40728" w:rsidRPr="00C05384" w:rsidRDefault="00F40728" w:rsidP="00C0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384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  <w:tc>
          <w:tcPr>
            <w:tcW w:w="147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F40728" w:rsidRPr="00C05384" w:rsidRDefault="00F40728" w:rsidP="00C0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384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</w:tr>
      <w:tr w:rsidR="00FF4164" w:rsidRPr="00C04BFF" w:rsidTr="00FF4164">
        <w:trPr>
          <w:trHeight w:val="452"/>
        </w:trPr>
        <w:tc>
          <w:tcPr>
            <w:tcW w:w="1680" w:type="pct"/>
          </w:tcPr>
          <w:p w:rsidR="00F40728" w:rsidRPr="00C04BFF" w:rsidRDefault="00F40728" w:rsidP="00110C95">
            <w:pPr>
              <w:tabs>
                <w:tab w:val="clear" w:pos="227"/>
                <w:tab w:val="left" w:pos="160"/>
              </w:tabs>
              <w:ind w:left="160" w:hanging="110"/>
              <w:rPr>
                <w:rFonts w:ascii="Angsana New" w:hAnsi="Angsana New"/>
                <w:sz w:val="30"/>
                <w:szCs w:val="30"/>
              </w:rPr>
            </w:pPr>
            <w:r w:rsidRPr="00C04BF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0" w:type="pct"/>
          </w:tcPr>
          <w:p w:rsidR="00F40728" w:rsidRPr="00C04BFF" w:rsidRDefault="00F40728" w:rsidP="00CE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F40728" w:rsidRPr="00C04BFF" w:rsidRDefault="00F40728" w:rsidP="00CE3A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F40728" w:rsidRPr="00C04BFF" w:rsidRDefault="00F40728" w:rsidP="00CE3A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:rsidR="00F40728" w:rsidRPr="00C04BFF" w:rsidRDefault="00F40728" w:rsidP="00CE3A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378" w:type="pct"/>
          </w:tcPr>
          <w:p w:rsidR="00F40728" w:rsidRPr="00C04BFF" w:rsidRDefault="00F40728" w:rsidP="00CE3A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F40728" w:rsidRPr="00C05384" w:rsidRDefault="00F40728" w:rsidP="00C0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53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40728" w:rsidRPr="00C04BFF" w:rsidRDefault="00F40728" w:rsidP="00CE3A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F40728" w:rsidRPr="00C05384" w:rsidRDefault="00F40728" w:rsidP="00C0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5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53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F4164" w:rsidRPr="000746C7" w:rsidTr="00FF4164">
        <w:tc>
          <w:tcPr>
            <w:tcW w:w="1680" w:type="pct"/>
            <w:vAlign w:val="bottom"/>
          </w:tcPr>
          <w:p w:rsidR="00F40728" w:rsidRPr="00C04BFF" w:rsidRDefault="00F40728" w:rsidP="00110C95">
            <w:pPr>
              <w:tabs>
                <w:tab w:val="clear" w:pos="227"/>
                <w:tab w:val="clear" w:pos="454"/>
                <w:tab w:val="clear" w:pos="680"/>
                <w:tab w:val="left" w:pos="160"/>
                <w:tab w:val="left" w:pos="720"/>
              </w:tabs>
              <w:ind w:left="160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B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4B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04B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0" w:type="pct"/>
          </w:tcPr>
          <w:p w:rsidR="00F40728" w:rsidRPr="00C04BFF" w:rsidRDefault="00F40728" w:rsidP="003B3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8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F40728" w:rsidRPr="00C05384" w:rsidRDefault="00F40728" w:rsidP="00C0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384">
              <w:rPr>
                <w:rFonts w:ascii="Angsana New" w:hAnsi="Angsana New"/>
                <w:b/>
                <w:bCs/>
                <w:sz w:val="30"/>
                <w:szCs w:val="30"/>
              </w:rPr>
              <w:t>170,000</w:t>
            </w:r>
          </w:p>
        </w:tc>
        <w:tc>
          <w:tcPr>
            <w:tcW w:w="147" w:type="pct"/>
          </w:tcPr>
          <w:p w:rsidR="00F40728" w:rsidRPr="00C04BFF" w:rsidRDefault="00F40728" w:rsidP="003B3D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40728" w:rsidRPr="00C05384" w:rsidRDefault="00F40728" w:rsidP="00C0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384">
              <w:rPr>
                <w:rFonts w:ascii="Angsana New" w:hAnsi="Angsana New"/>
                <w:b/>
                <w:bCs/>
                <w:sz w:val="30"/>
                <w:szCs w:val="30"/>
              </w:rPr>
              <w:t>170,000</w:t>
            </w:r>
          </w:p>
        </w:tc>
      </w:tr>
    </w:tbl>
    <w:p w:rsidR="000C6EB8" w:rsidRPr="000746C7" w:rsidRDefault="000C6EB8" w:rsidP="00C5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color w:val="000000"/>
          <w:sz w:val="30"/>
          <w:szCs w:val="30"/>
        </w:rPr>
        <w:sectPr w:rsidR="000C6EB8" w:rsidRPr="000746C7" w:rsidSect="009C593E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590" w:gutter="0"/>
          <w:pgNumType w:start="19"/>
          <w:cols w:space="720"/>
        </w:sectPr>
      </w:pPr>
    </w:p>
    <w:p w:rsidR="00807065" w:rsidRPr="000746C7" w:rsidRDefault="00807065" w:rsidP="0080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color w:val="000000"/>
          <w:spacing w:val="-6"/>
          <w:sz w:val="30"/>
          <w:szCs w:val="30"/>
          <w:cs/>
        </w:rPr>
        <w:lastRenderedPageBreak/>
        <w:t>เงินลงทุน</w:t>
      </w:r>
      <w:r w:rsidRPr="000746C7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ในบริษัทย่อย</w:t>
      </w:r>
      <w:r w:rsidRPr="000746C7">
        <w:rPr>
          <w:rFonts w:ascii="Angsana New" w:hAnsi="Angsana New"/>
          <w:color w:val="000000"/>
          <w:spacing w:val="-6"/>
          <w:sz w:val="30"/>
          <w:szCs w:val="30"/>
          <w:rtl/>
          <w:cs/>
        </w:rPr>
        <w:t xml:space="preserve"> </w:t>
      </w:r>
      <w:r w:rsidRPr="000746C7">
        <w:rPr>
          <w:rFonts w:ascii="Angsana New" w:hAnsi="Angsana New"/>
          <w:color w:val="000000"/>
          <w:spacing w:val="-6"/>
          <w:sz w:val="30"/>
          <w:szCs w:val="30"/>
          <w:cs/>
        </w:rPr>
        <w:t>ณ</w:t>
      </w:r>
      <w:r w:rsidRPr="000746C7">
        <w:rPr>
          <w:rFonts w:ascii="Angsana New" w:hAnsi="Angsana New"/>
          <w:color w:val="000000"/>
          <w:spacing w:val="-6"/>
          <w:sz w:val="30"/>
          <w:szCs w:val="30"/>
          <w:rtl/>
          <w:cs/>
        </w:rPr>
        <w:t xml:space="preserve"> </w:t>
      </w:r>
      <w:r w:rsidRPr="000746C7">
        <w:rPr>
          <w:rFonts w:ascii="Angsana New" w:hAnsi="Angsana New"/>
          <w:color w:val="000000"/>
          <w:spacing w:val="-6"/>
          <w:sz w:val="30"/>
          <w:szCs w:val="30"/>
          <w:cs/>
        </w:rPr>
        <w:t>วันที่</w:t>
      </w:r>
      <w:r w:rsidRPr="000746C7">
        <w:rPr>
          <w:rFonts w:ascii="Angsana New" w:hAnsi="Angsana New"/>
          <w:color w:val="000000"/>
          <w:spacing w:val="-6"/>
          <w:sz w:val="30"/>
          <w:szCs w:val="30"/>
          <w:rtl/>
          <w:cs/>
        </w:rPr>
        <w:t xml:space="preserve"> 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AB0C99" w:rsidRPr="000746C7">
        <w:rPr>
          <w:rFonts w:ascii="Angsana New" w:hAnsi="Angsana New"/>
          <w:color w:val="000000"/>
          <w:sz w:val="30"/>
          <w:szCs w:val="30"/>
        </w:rPr>
        <w:t>256</w:t>
      </w:r>
      <w:r w:rsidR="00F57090">
        <w:rPr>
          <w:rFonts w:ascii="Angsana New" w:hAnsi="Angsana New"/>
          <w:color w:val="000000"/>
          <w:sz w:val="30"/>
          <w:szCs w:val="30"/>
        </w:rPr>
        <w:t>2</w:t>
      </w:r>
      <w:r w:rsidR="002F1F88"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2F1F88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B0C99" w:rsidRPr="000746C7">
        <w:rPr>
          <w:rFonts w:ascii="Angsana New" w:hAnsi="Angsana New"/>
          <w:color w:val="000000"/>
          <w:sz w:val="30"/>
          <w:szCs w:val="30"/>
        </w:rPr>
        <w:t>25</w:t>
      </w:r>
      <w:r w:rsidR="00AB0C99" w:rsidRPr="000746C7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F57090">
        <w:rPr>
          <w:rFonts w:ascii="Angsana New" w:hAnsi="Angsana New"/>
          <w:color w:val="000000"/>
          <w:sz w:val="30"/>
          <w:szCs w:val="30"/>
        </w:rPr>
        <w:t>1</w:t>
      </w:r>
      <w:r w:rsidR="002F1F88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มีดังนี้</w:t>
      </w:r>
    </w:p>
    <w:p w:rsidR="00807065" w:rsidRPr="000746C7" w:rsidRDefault="00807065" w:rsidP="0080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43" w:hanging="26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44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8"/>
        <w:gridCol w:w="1259"/>
        <w:gridCol w:w="1170"/>
        <w:gridCol w:w="810"/>
        <w:gridCol w:w="180"/>
        <w:gridCol w:w="810"/>
        <w:gridCol w:w="180"/>
        <w:gridCol w:w="902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</w:tblGrid>
      <w:tr w:rsidR="006961F5" w:rsidRPr="000746C7" w:rsidDel="00685444" w:rsidTr="00F7099A">
        <w:trPr>
          <w:cantSplit/>
          <w:tblHeader/>
        </w:trPr>
        <w:tc>
          <w:tcPr>
            <w:tcW w:w="1608" w:type="dxa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15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1F5" w:rsidRPr="000746C7" w:rsidDel="00685444" w:rsidTr="00F7099A">
        <w:trPr>
          <w:cantSplit/>
          <w:tblHeader/>
        </w:trPr>
        <w:tc>
          <w:tcPr>
            <w:tcW w:w="1608" w:type="dxa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462" w:type="dxa"/>
            <w:gridSpan w:val="15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961F5" w:rsidRPr="000746C7" w:rsidDel="00685444" w:rsidTr="00F7099A">
        <w:trPr>
          <w:cantSplit/>
          <w:trHeight w:val="363"/>
          <w:tblHeader/>
        </w:trPr>
        <w:tc>
          <w:tcPr>
            <w:tcW w:w="1608" w:type="dxa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4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2" w:type="dxa"/>
            <w:gridSpan w:val="3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978" w:type="dxa"/>
            <w:gridSpan w:val="3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:rsidR="006961F5" w:rsidRPr="000746C7" w:rsidDel="00685444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B6635E" w:rsidRPr="000746C7" w:rsidTr="00F7099A">
        <w:trPr>
          <w:cantSplit/>
          <w:tblHeader/>
        </w:trPr>
        <w:tc>
          <w:tcPr>
            <w:tcW w:w="1608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117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81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635E" w:rsidRPr="000746C7" w:rsidTr="00F7099A">
        <w:trPr>
          <w:cantSplit/>
          <w:trHeight w:val="389"/>
          <w:tblHeader/>
        </w:trPr>
        <w:tc>
          <w:tcPr>
            <w:tcW w:w="1608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17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81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2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2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2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F5709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</w:tr>
      <w:tr w:rsidR="006961F5" w:rsidRPr="000746C7" w:rsidTr="00F7099A">
        <w:trPr>
          <w:cantSplit/>
          <w:tblHeader/>
        </w:trPr>
        <w:tc>
          <w:tcPr>
            <w:tcW w:w="1608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7560" w:type="dxa"/>
            <w:gridSpan w:val="14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635E" w:rsidRPr="000746C7" w:rsidTr="00F7099A">
        <w:trPr>
          <w:cantSplit/>
          <w:trHeight w:val="197"/>
        </w:trPr>
        <w:tc>
          <w:tcPr>
            <w:tcW w:w="1608" w:type="dxa"/>
          </w:tcPr>
          <w:p w:rsidR="006961F5" w:rsidRPr="000746C7" w:rsidRDefault="006961F5" w:rsidP="00B75D46">
            <w:pPr>
              <w:pStyle w:val="acctfourfigures"/>
              <w:tabs>
                <w:tab w:val="clear" w:pos="765"/>
              </w:tabs>
              <w:spacing w:line="240" w:lineRule="atLeast"/>
              <w:ind w:left="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9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6961F5" w:rsidRPr="000746C7" w:rsidRDefault="006961F5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6961F5" w:rsidRPr="000746C7" w:rsidRDefault="006961F5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:rsidR="006961F5" w:rsidRPr="000746C7" w:rsidRDefault="006961F5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6961F5" w:rsidRPr="000746C7" w:rsidRDefault="006961F5" w:rsidP="00170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:rsidR="006961F5" w:rsidRPr="000746C7" w:rsidRDefault="006961F5" w:rsidP="001704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6961F5" w:rsidRPr="000746C7" w:rsidRDefault="006961F5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6961F5" w:rsidRPr="000746C7" w:rsidRDefault="006961F5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44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:rsidR="006961F5" w:rsidRPr="000746C7" w:rsidRDefault="006961F5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6961F5" w:rsidRPr="000746C7" w:rsidRDefault="006961F5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6961F5" w:rsidRPr="000746C7" w:rsidRDefault="006961F5" w:rsidP="0044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6961F5" w:rsidRPr="000746C7" w:rsidRDefault="006961F5" w:rsidP="004409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6635E" w:rsidRPr="000746C7" w:rsidTr="00F7099A">
        <w:trPr>
          <w:cantSplit/>
          <w:trHeight w:val="197"/>
        </w:trPr>
        <w:tc>
          <w:tcPr>
            <w:tcW w:w="1608" w:type="dxa"/>
            <w:vAlign w:val="bottom"/>
          </w:tcPr>
          <w:p w:rsidR="006961F5" w:rsidRPr="000746C7" w:rsidRDefault="006961F5" w:rsidP="00B7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</w:p>
          <w:p w:rsidR="006961F5" w:rsidRPr="000746C7" w:rsidRDefault="006961F5" w:rsidP="00B7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วัสดุ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9" w:type="dxa"/>
          </w:tcPr>
          <w:p w:rsidR="006961F5" w:rsidRPr="000746C7" w:rsidRDefault="006961F5" w:rsidP="006961F5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:rsidR="006961F5" w:rsidRPr="000746C7" w:rsidRDefault="006961F5" w:rsidP="006961F5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มวลเบา</w:t>
            </w:r>
          </w:p>
        </w:tc>
        <w:tc>
          <w:tcPr>
            <w:tcW w:w="1170" w:type="dxa"/>
          </w:tcPr>
          <w:p w:rsidR="006961F5" w:rsidRDefault="006961F5" w:rsidP="00696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6961F5" w:rsidRPr="00E43592" w:rsidRDefault="006961F5" w:rsidP="006961F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:rsidR="006961F5" w:rsidRPr="00E43592" w:rsidRDefault="006961F5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43592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:rsidR="006961F5" w:rsidRPr="00E43592" w:rsidRDefault="006961F5" w:rsidP="00C130D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E43592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4359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E4359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E4359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4359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E4359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E4359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E43592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130D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C130D9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C130D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  <w:tab w:val="decimal" w:pos="748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C130D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C130D9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C130D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  <w:tab w:val="decimal" w:pos="748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E435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(30</w:t>
            </w:r>
            <w:r w:rsidRPr="00E43592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E435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000)</w:t>
            </w:r>
          </w:p>
        </w:tc>
        <w:tc>
          <w:tcPr>
            <w:tcW w:w="180" w:type="dxa"/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  <w:tab w:val="decimal" w:pos="748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E435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(30</w:t>
            </w:r>
            <w:r w:rsidRPr="00E43592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E435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000)</w:t>
            </w:r>
          </w:p>
        </w:tc>
        <w:tc>
          <w:tcPr>
            <w:tcW w:w="182" w:type="dxa"/>
          </w:tcPr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48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48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48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E435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E43592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E435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  <w:tab w:val="decimal" w:pos="748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48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6961F5" w:rsidRPr="00E43592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48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E435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E43592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E435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</w:tr>
      <w:tr w:rsidR="00B6635E" w:rsidRPr="000746C7" w:rsidTr="00F7099A">
        <w:trPr>
          <w:cantSplit/>
          <w:trHeight w:val="197"/>
        </w:trPr>
        <w:tc>
          <w:tcPr>
            <w:tcW w:w="1608" w:type="dxa"/>
            <w:vAlign w:val="bottom"/>
          </w:tcPr>
          <w:p w:rsidR="006961F5" w:rsidRPr="000746C7" w:rsidRDefault="006961F5" w:rsidP="00B7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</w:tcPr>
          <w:p w:rsidR="006961F5" w:rsidRPr="000746C7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130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200</w:t>
            </w:r>
            <w:r w:rsidRPr="00C130D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C130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  <w:tab w:val="decimal" w:pos="748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130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200</w:t>
            </w:r>
            <w:r w:rsidRPr="00C130D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  <w:t>,</w:t>
            </w:r>
            <w:r w:rsidRPr="00C130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  <w:tab w:val="decimal" w:pos="748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961F5" w:rsidRPr="00C130D9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30D9">
              <w:rPr>
                <w:rFonts w:ascii="Angsana New" w:hAnsi="Angsana New" w:cs="Angsana New"/>
                <w:color w:val="000000"/>
                <w:sz w:val="30"/>
                <w:szCs w:val="30"/>
              </w:rPr>
              <w:t>(30</w:t>
            </w:r>
            <w:r w:rsidRPr="00C130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C130D9">
              <w:rPr>
                <w:rFonts w:ascii="Angsana New" w:hAnsi="Angsana New" w:cs="Angsana New"/>
                <w:color w:val="000000"/>
                <w:sz w:val="30"/>
                <w:szCs w:val="30"/>
              </w:rPr>
              <w:t>000)</w:t>
            </w:r>
          </w:p>
        </w:tc>
        <w:tc>
          <w:tcPr>
            <w:tcW w:w="180" w:type="dxa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  <w:tab w:val="decimal" w:pos="748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961F5" w:rsidRPr="00C130D9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30D9">
              <w:rPr>
                <w:rFonts w:ascii="Angsana New" w:hAnsi="Angsana New" w:cs="Angsana New"/>
                <w:color w:val="000000"/>
                <w:sz w:val="30"/>
                <w:szCs w:val="30"/>
              </w:rPr>
              <w:t>(30</w:t>
            </w:r>
            <w:r w:rsidRPr="00C130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C130D9">
              <w:rPr>
                <w:rFonts w:ascii="Angsana New" w:hAnsi="Angsana New" w:cs="Angsana New"/>
                <w:color w:val="000000"/>
                <w:sz w:val="30"/>
                <w:szCs w:val="30"/>
              </w:rPr>
              <w:t>000)</w:t>
            </w:r>
          </w:p>
        </w:tc>
        <w:tc>
          <w:tcPr>
            <w:tcW w:w="182" w:type="dxa"/>
          </w:tcPr>
          <w:p w:rsidR="006961F5" w:rsidRPr="00C130D9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48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961F5" w:rsidRPr="00C130D9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48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30D9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C130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C130D9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6961F5" w:rsidRPr="00C130D9" w:rsidRDefault="006961F5" w:rsidP="00C130D9">
            <w:pPr>
              <w:pStyle w:val="acctfourfigures"/>
              <w:tabs>
                <w:tab w:val="clear" w:pos="765"/>
                <w:tab w:val="decimal" w:pos="551"/>
                <w:tab w:val="decimal" w:pos="748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961F5" w:rsidRPr="00C130D9" w:rsidRDefault="006961F5" w:rsidP="00C130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48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30D9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C130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C130D9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B6635E" w:rsidRPr="000746C7" w:rsidTr="00F7099A">
        <w:trPr>
          <w:cantSplit/>
          <w:trHeight w:val="197"/>
        </w:trPr>
        <w:tc>
          <w:tcPr>
            <w:tcW w:w="1608" w:type="dxa"/>
            <w:vAlign w:val="bottom"/>
          </w:tcPr>
          <w:p w:rsidR="006961F5" w:rsidRPr="000746C7" w:rsidRDefault="006961F5" w:rsidP="00B7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:rsidR="006961F5" w:rsidRPr="000746C7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:rsidR="006961F5" w:rsidRPr="00E43592" w:rsidRDefault="006961F5" w:rsidP="00135577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6961F5" w:rsidRPr="00E43592" w:rsidRDefault="006961F5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961F5" w:rsidRPr="00E43592" w:rsidRDefault="006961F5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:rsidR="006961F5" w:rsidRPr="00E43592" w:rsidRDefault="006961F5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6961F5" w:rsidRPr="00E43592" w:rsidRDefault="006961F5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61F5" w:rsidRPr="00E43592" w:rsidRDefault="006961F5" w:rsidP="002C374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6961F5" w:rsidRPr="00E43592" w:rsidRDefault="006961F5" w:rsidP="002C37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:rsidR="00807065" w:rsidRPr="008F72AB" w:rsidRDefault="00807065" w:rsidP="00807065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7F5EC6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บริษัทย่อย</w:t>
      </w:r>
      <w:r w:rsidR="007F5EC6" w:rsidRPr="007F5EC6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จดทะเบียนจัดตั้งและ</w:t>
      </w:r>
      <w:r w:rsidRPr="007F5EC6">
        <w:rPr>
          <w:rFonts w:ascii="Angsana New" w:hAnsi="Angsana New" w:hint="cs"/>
          <w:color w:val="000000"/>
          <w:sz w:val="30"/>
          <w:szCs w:val="30"/>
          <w:cs/>
          <w:lang w:bidi="th-TH"/>
        </w:rPr>
        <w:t>ดำเนินธุรกิ</w:t>
      </w:r>
      <w:r w:rsidRPr="000746C7">
        <w:rPr>
          <w:rFonts w:ascii="Angsana New" w:hAnsi="Angsana New" w:hint="cs"/>
          <w:color w:val="000000"/>
          <w:sz w:val="30"/>
          <w:szCs w:val="30"/>
          <w:cs/>
          <w:lang w:bidi="th-TH"/>
        </w:rPr>
        <w:t>จในประเทศไทย</w:t>
      </w:r>
      <w:r w:rsidR="008F72AB">
        <w:rPr>
          <w:rFonts w:ascii="Angsana New" w:hAnsi="Angsana New"/>
          <w:color w:val="000000"/>
          <w:sz w:val="30"/>
          <w:szCs w:val="30"/>
          <w:lang w:bidi="th-TH"/>
        </w:rPr>
        <w:t xml:space="preserve"> </w:t>
      </w:r>
      <w:r w:rsidR="008F72AB"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บริษัทไม่ได้รับเงินปันผลสำหรับปี </w:t>
      </w:r>
      <w:r w:rsidR="008F72AB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F57090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8F72A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8F72A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 w:rsidR="008F72AB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F57090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</w:p>
    <w:p w:rsidR="00807065" w:rsidRPr="000746C7" w:rsidRDefault="00807065" w:rsidP="0080706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color w:val="000000"/>
          <w:spacing w:val="-6"/>
          <w:sz w:val="16"/>
          <w:szCs w:val="16"/>
          <w:lang w:val="en-US" w:bidi="th-TH"/>
        </w:rPr>
      </w:pPr>
    </w:p>
    <w:p w:rsidR="00094723" w:rsidRPr="000746C7" w:rsidRDefault="00094723" w:rsidP="00942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094723" w:rsidRPr="000746C7" w:rsidSect="004B15A0">
          <w:footerReference w:type="default" r:id="rId12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:rsidR="00413A88" w:rsidRPr="002131DE" w:rsidRDefault="00413A88" w:rsidP="0021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lastRenderedPageBreak/>
        <w:t>มูลค่าที่คาดว่าจะได้รับคืนของ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หน่วยสินทรัพย์ที่ก่อให้เกิดเงินสดนี้เป็น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มูลค่าจากการใช้ ซึ่งวัดมูลค่าโดย</w:t>
      </w:r>
      <w:r w:rsidR="00DA5516">
        <w:rPr>
          <w:rFonts w:ascii="Angsana New" w:hAnsi="Angsana New"/>
          <w:color w:val="000000"/>
          <w:sz w:val="30"/>
          <w:szCs w:val="30"/>
        </w:rPr>
        <w:br/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คิดลดกระแสเงินสดในอนาคตที่คาดว่าจะได้รับจากการดำเนินงานต่อเนื่อง</w:t>
      </w:r>
      <w:r w:rsidR="00421547" w:rsidRPr="000746C7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13A88" w:rsidRPr="000746C7" w:rsidRDefault="00413A88" w:rsidP="002C37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C6394" w:rsidRDefault="009644A6" w:rsidP="00964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58" w:hanging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644A6">
        <w:rPr>
          <w:rFonts w:ascii="Angsana New" w:hAnsi="Angsana New"/>
          <w:color w:val="000000"/>
          <w:sz w:val="30"/>
          <w:szCs w:val="30"/>
          <w:cs/>
        </w:rPr>
        <w:t>อัตราคิดลดที่ใช้เป็นอัตราโดยประมาณ</w:t>
      </w:r>
      <w:r w:rsidR="009F131E">
        <w:rPr>
          <w:rFonts w:ascii="Angsana New" w:hAnsi="Angsana New" w:hint="cs"/>
          <w:color w:val="000000"/>
          <w:sz w:val="30"/>
          <w:szCs w:val="30"/>
          <w:cs/>
        </w:rPr>
        <w:t>ก่อน</w:t>
      </w:r>
      <w:r w:rsidRPr="009644A6">
        <w:rPr>
          <w:rFonts w:ascii="Angsana New" w:hAnsi="Angsana New"/>
          <w:color w:val="000000"/>
          <w:sz w:val="30"/>
          <w:szCs w:val="30"/>
          <w:cs/>
        </w:rPr>
        <w:t>หักภาษีเงินได้ที่อ้างอิง</w:t>
      </w:r>
      <w:r w:rsidR="00295B7D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Pr="009644A6">
        <w:rPr>
          <w:rFonts w:ascii="Angsana New" w:hAnsi="Angsana New"/>
          <w:color w:val="000000"/>
          <w:sz w:val="30"/>
          <w:szCs w:val="30"/>
          <w:cs/>
        </w:rPr>
        <w:t>อัตรา</w:t>
      </w:r>
      <w:r w:rsidR="00295B7D">
        <w:rPr>
          <w:rFonts w:ascii="Angsana New" w:hAnsi="Angsana New" w:hint="cs"/>
          <w:color w:val="000000"/>
          <w:sz w:val="30"/>
          <w:szCs w:val="30"/>
          <w:cs/>
        </w:rPr>
        <w:t>ดอกเบี้ยพันธบัตรรัฐบาล</w:t>
      </w:r>
      <w:r w:rsidR="009F131E">
        <w:rPr>
          <w:rFonts w:ascii="Angsana New" w:hAnsi="Angsana New" w:hint="cs"/>
          <w:color w:val="000000"/>
          <w:sz w:val="30"/>
          <w:szCs w:val="30"/>
          <w:cs/>
        </w:rPr>
        <w:t xml:space="preserve">อายุ </w:t>
      </w:r>
      <w:r w:rsidR="009F131E">
        <w:rPr>
          <w:rFonts w:ascii="Angsana New" w:hAnsi="Angsana New"/>
          <w:color w:val="000000"/>
          <w:sz w:val="30"/>
          <w:szCs w:val="30"/>
        </w:rPr>
        <w:t xml:space="preserve">30 </w:t>
      </w:r>
      <w:r w:rsidR="009F131E">
        <w:rPr>
          <w:rFonts w:ascii="Angsana New" w:hAnsi="Angsana New" w:hint="cs"/>
          <w:color w:val="000000"/>
          <w:sz w:val="30"/>
          <w:szCs w:val="30"/>
          <w:cs/>
        </w:rPr>
        <w:t>ปี</w:t>
      </w:r>
    </w:p>
    <w:p w:rsidR="009644A6" w:rsidRPr="000746C7" w:rsidRDefault="009644A6" w:rsidP="002C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58" w:firstLine="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13A88" w:rsidRPr="000746C7" w:rsidRDefault="00441F16" w:rsidP="0021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กระแสเงินสดสำหรับระยะเวลา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BC6394" w:rsidRPr="000746C7">
        <w:rPr>
          <w:rFonts w:ascii="Angsana New" w:hAnsi="Angsana New"/>
          <w:color w:val="000000"/>
          <w:sz w:val="30"/>
          <w:szCs w:val="30"/>
        </w:rPr>
        <w:t xml:space="preserve">5 </w:t>
      </w:r>
      <w:r w:rsidR="00BC6394" w:rsidRPr="000746C7">
        <w:rPr>
          <w:rFonts w:ascii="Angsana New" w:hAnsi="Angsana New" w:hint="cs"/>
          <w:color w:val="000000"/>
          <w:sz w:val="30"/>
          <w:szCs w:val="30"/>
          <w:cs/>
        </w:rPr>
        <w:t>ปีได้นำมาคิดลด</w:t>
      </w:r>
      <w:r>
        <w:rPr>
          <w:rFonts w:ascii="Angsana New" w:hAnsi="Angsana New"/>
          <w:color w:val="000000"/>
          <w:sz w:val="30"/>
          <w:szCs w:val="30"/>
          <w:cs/>
        </w:rPr>
        <w:t>กระแสเงินสด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BC6394" w:rsidRPr="000746C7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>ใช้อัตราการเติบโตในระยะยาว</w:t>
      </w:r>
      <w:r w:rsidR="00BC6394" w:rsidRPr="000746C7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>กำหนด</w:t>
      </w:r>
      <w:r w:rsidR="00422F3F">
        <w:rPr>
          <w:rFonts w:ascii="Angsana New" w:hAnsi="Angsana New"/>
          <w:color w:val="000000"/>
          <w:sz w:val="30"/>
          <w:szCs w:val="30"/>
        </w:rPr>
        <w:br/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>โดยอ้างอิงอัตราผลิตภัณฑ์มวลรวมในประเทศ (</w:t>
      </w:r>
      <w:r w:rsidR="00BC6394" w:rsidRPr="000746C7">
        <w:rPr>
          <w:rFonts w:ascii="Angsana New" w:hAnsi="Angsana New"/>
          <w:color w:val="000000"/>
          <w:sz w:val="30"/>
          <w:szCs w:val="30"/>
        </w:rPr>
        <w:t xml:space="preserve">GDP) </w:t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>ที่หน่วยสินทรัพย์ที่ก่อให้เกิดเงินสดดำเนิน</w:t>
      </w:r>
      <w:r w:rsidR="00BC6394" w:rsidRPr="000746C7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="00BC6394" w:rsidRPr="000746C7">
        <w:rPr>
          <w:rFonts w:ascii="Angsana New" w:hAnsi="Angsana New"/>
          <w:color w:val="000000"/>
          <w:sz w:val="30"/>
          <w:szCs w:val="30"/>
          <w:cs/>
        </w:rPr>
        <w:t xml:space="preserve">อยู่ </w:t>
      </w:r>
    </w:p>
    <w:p w:rsidR="00BC6394" w:rsidRPr="000746C7" w:rsidRDefault="00BC6394" w:rsidP="002C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BC6394" w:rsidRPr="0022429C" w:rsidRDefault="00BC6394" w:rsidP="002C37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ประมาณการอัตราการเติบโตของกำไร </w:t>
      </w:r>
      <w:r w:rsidRPr="0022429C">
        <w:rPr>
          <w:rFonts w:ascii="Angsana New" w:hAnsi="Angsana New"/>
          <w:color w:val="000000"/>
          <w:sz w:val="30"/>
          <w:szCs w:val="30"/>
        </w:rPr>
        <w:t xml:space="preserve">EBITDA 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ได้มา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จาก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ประมาณการรายได้ในอนาคต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โดยอาศัย</w:t>
      </w: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ประสบการณ์ในอดีตปรับปรุงด้วยรายได้ที่คาดว่าจะได้รับ 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ซึ่งค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าดการณ์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การเติบโตของรายได้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จากอัตราเติบโต</w:t>
      </w:r>
      <w:r w:rsidR="00365757" w:rsidRPr="0022429C">
        <w:rPr>
          <w:rFonts w:ascii="Angsana New" w:hAnsi="Angsana New"/>
          <w:color w:val="000000"/>
          <w:sz w:val="30"/>
          <w:szCs w:val="30"/>
          <w:cs/>
        </w:rPr>
        <w:br/>
      </w: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ถัวเฉลี่ยของ </w:t>
      </w:r>
      <w:r w:rsidR="00800E4E" w:rsidRPr="0022429C">
        <w:rPr>
          <w:rFonts w:ascii="Angsana New" w:hAnsi="Angsana New"/>
          <w:color w:val="000000"/>
          <w:sz w:val="30"/>
          <w:szCs w:val="30"/>
        </w:rPr>
        <w:t>3</w:t>
      </w:r>
      <w:r w:rsidRPr="0022429C">
        <w:rPr>
          <w:rFonts w:ascii="Angsana New" w:hAnsi="Angsana New"/>
          <w:color w:val="000000"/>
          <w:sz w:val="30"/>
          <w:szCs w:val="30"/>
        </w:rPr>
        <w:t xml:space="preserve"> 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ปีที่ผ่านมา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รวมกับ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ประมาณการยอดขาย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2429C">
        <w:rPr>
          <w:rFonts w:ascii="Angsana New" w:hAnsi="Angsana New"/>
          <w:color w:val="000000"/>
          <w:sz w:val="30"/>
          <w:szCs w:val="30"/>
          <w:cs/>
        </w:rPr>
        <w:t>ราคา</w:t>
      </w:r>
      <w:r w:rsidRPr="0022429C">
        <w:rPr>
          <w:rFonts w:ascii="Angsana New" w:hAnsi="Angsana New" w:hint="cs"/>
          <w:color w:val="000000"/>
          <w:sz w:val="30"/>
          <w:szCs w:val="30"/>
          <w:cs/>
        </w:rPr>
        <w:t>ขาย</w:t>
      </w: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ที่จะเพิ่มขึ้นในอีก </w:t>
      </w:r>
      <w:r w:rsidR="00451288" w:rsidRPr="0022429C">
        <w:rPr>
          <w:rFonts w:ascii="Angsana New" w:hAnsi="Angsana New"/>
          <w:color w:val="000000"/>
          <w:sz w:val="30"/>
          <w:szCs w:val="30"/>
        </w:rPr>
        <w:t>5</w:t>
      </w:r>
      <w:r w:rsidRPr="0022429C">
        <w:rPr>
          <w:rFonts w:ascii="Angsana New" w:hAnsi="Angsana New"/>
          <w:color w:val="000000"/>
          <w:sz w:val="30"/>
          <w:szCs w:val="30"/>
          <w:cs/>
        </w:rPr>
        <w:t xml:space="preserve"> ปีข้างหน้า </w:t>
      </w:r>
    </w:p>
    <w:p w:rsidR="00BC6394" w:rsidRPr="000746C7" w:rsidRDefault="00BC6394" w:rsidP="002C3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F622F" w:rsidRPr="000746C7" w:rsidRDefault="0021119C" w:rsidP="002C374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>จากการบันทึก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ของเงินลงทุนทำให้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มูลค่าที่คาดว่าจะได้รับเท่า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กับ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มูลค่า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ตามบัญชี</w:t>
      </w:r>
      <w:r w:rsidR="00365757" w:rsidRPr="000746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2429C">
        <w:rPr>
          <w:rFonts w:ascii="Angsana New" w:hAnsi="Angsana New"/>
          <w:color w:val="000000"/>
          <w:sz w:val="30"/>
          <w:szCs w:val="30"/>
          <w:cs/>
        </w:rPr>
        <w:br/>
      </w:r>
      <w:r w:rsidR="00365757" w:rsidRPr="000746C7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="002C374D">
        <w:rPr>
          <w:rFonts w:ascii="Angsana New" w:hAnsi="Angsana New"/>
          <w:color w:val="000000"/>
          <w:sz w:val="30"/>
          <w:szCs w:val="30"/>
        </w:rPr>
        <w:t xml:space="preserve"> 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หาก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สมมติฐานที่สำคัญ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การเปลี่ยนแปลง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ในทางตรงข้าม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อาจ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>ทำให้มี</w:t>
      </w:r>
      <w:r w:rsidRPr="000746C7">
        <w:rPr>
          <w:rFonts w:ascii="Angsana New" w:hAnsi="Angsana New"/>
          <w:color w:val="000000"/>
          <w:sz w:val="30"/>
          <w:szCs w:val="30"/>
          <w:cs/>
        </w:rPr>
        <w:t>การด้อยค่าเพิ่มขึ้น</w:t>
      </w:r>
    </w:p>
    <w:p w:rsidR="00BC6394" w:rsidRPr="000746C7" w:rsidRDefault="00BC6394" w:rsidP="0022429C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63F75" w:rsidRPr="001E25B3" w:rsidRDefault="001E25B3" w:rsidP="001E25B3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25B3">
        <w:rPr>
          <w:rFonts w:ascii="Angsana New" w:hAnsi="Angsana New"/>
          <w:color w:val="000000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1E25B3">
        <w:rPr>
          <w:rFonts w:ascii="Angsana New" w:hAnsi="Angsana New"/>
          <w:color w:val="000000"/>
          <w:sz w:val="30"/>
          <w:szCs w:val="30"/>
          <w:cs/>
        </w:rPr>
        <w:t>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:rsidR="00963F75" w:rsidRPr="00963F75" w:rsidRDefault="00963F75" w:rsidP="00963F75">
      <w:pPr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80"/>
        <w:gridCol w:w="270"/>
        <w:gridCol w:w="1080"/>
      </w:tblGrid>
      <w:tr w:rsidR="001E25B3" w:rsidRPr="006E4BD6" w:rsidTr="00352E33">
        <w:trPr>
          <w:tblHeader/>
        </w:trPr>
        <w:tc>
          <w:tcPr>
            <w:tcW w:w="4158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4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5B3" w:rsidRPr="006E4BD6" w:rsidTr="00632A16">
        <w:trPr>
          <w:tblHeader/>
        </w:trPr>
        <w:tc>
          <w:tcPr>
            <w:tcW w:w="4158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709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7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709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7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E25B3" w:rsidRPr="006E4BD6" w:rsidTr="00352E33">
        <w:trPr>
          <w:tblHeader/>
        </w:trPr>
        <w:tc>
          <w:tcPr>
            <w:tcW w:w="4158" w:type="dxa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1E25B3" w:rsidRPr="006E4BD6" w:rsidRDefault="001E25B3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53C17" w:rsidRPr="006E4BD6" w:rsidTr="00632A16">
        <w:tc>
          <w:tcPr>
            <w:tcW w:w="4158" w:type="dxa"/>
            <w:shd w:val="clear" w:color="auto" w:fill="auto"/>
          </w:tcPr>
          <w:p w:rsidR="00B53C17" w:rsidRPr="0005679F" w:rsidRDefault="00B53C17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05679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B53C17" w:rsidRPr="0005679F" w:rsidRDefault="0005679F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679F">
              <w:rPr>
                <w:rFonts w:ascii="Angsana New" w:hAnsi="Angsana New"/>
                <w:sz w:val="30"/>
                <w:szCs w:val="30"/>
                <w:lang w:val="en-US" w:bidi="th-TH"/>
              </w:rPr>
              <w:t>9.4</w:t>
            </w:r>
          </w:p>
        </w:tc>
        <w:tc>
          <w:tcPr>
            <w:tcW w:w="270" w:type="dxa"/>
          </w:tcPr>
          <w:p w:rsidR="00B53C17" w:rsidRPr="0005679F" w:rsidRDefault="00B53C17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53C17" w:rsidRPr="0005679F" w:rsidRDefault="00B53C1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79F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270" w:type="dxa"/>
          </w:tcPr>
          <w:p w:rsidR="00B53C17" w:rsidRPr="0005679F" w:rsidRDefault="00B53C17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53C17" w:rsidRPr="0005679F" w:rsidRDefault="0005679F" w:rsidP="00526C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679F">
              <w:rPr>
                <w:rFonts w:ascii="Angsana New" w:hAnsi="Angsana New"/>
                <w:sz w:val="30"/>
                <w:szCs w:val="30"/>
                <w:lang w:val="en-US"/>
              </w:rPr>
              <w:t>9.4</w:t>
            </w:r>
          </w:p>
        </w:tc>
        <w:tc>
          <w:tcPr>
            <w:tcW w:w="270" w:type="dxa"/>
          </w:tcPr>
          <w:p w:rsidR="00B53C17" w:rsidRPr="0005679F" w:rsidRDefault="00B53C17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53C17" w:rsidRPr="0005679F" w:rsidRDefault="00B53C1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79F">
              <w:rPr>
                <w:rFonts w:ascii="Angsana New" w:hAnsi="Angsana New"/>
                <w:sz w:val="30"/>
                <w:szCs w:val="30"/>
              </w:rPr>
              <w:t>9.4</w:t>
            </w:r>
          </w:p>
        </w:tc>
      </w:tr>
      <w:tr w:rsidR="00B53C17" w:rsidRPr="006E4BD6" w:rsidTr="00632A16">
        <w:tc>
          <w:tcPr>
            <w:tcW w:w="4158" w:type="dxa"/>
            <w:shd w:val="clear" w:color="auto" w:fill="auto"/>
          </w:tcPr>
          <w:p w:rsidR="00B53C17" w:rsidRPr="0005679F" w:rsidRDefault="00B53C17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05679F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:rsidR="00B53C17" w:rsidRPr="0005679F" w:rsidRDefault="00B53C1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79F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:rsidR="00B53C17" w:rsidRPr="0005679F" w:rsidRDefault="00B53C17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53C17" w:rsidRPr="0005679F" w:rsidRDefault="00B53C1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79F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:rsidR="00B53C17" w:rsidRPr="0005679F" w:rsidRDefault="00B53C17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53C17" w:rsidRPr="0005679F" w:rsidRDefault="00B53C17" w:rsidP="00526C3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79F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:rsidR="00B53C17" w:rsidRPr="0005679F" w:rsidRDefault="00B53C17" w:rsidP="001E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53C17" w:rsidRPr="0005679F" w:rsidRDefault="00B53C17" w:rsidP="001E25B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79F">
              <w:rPr>
                <w:rFonts w:ascii="Angsana New" w:hAnsi="Angsana New"/>
                <w:sz w:val="30"/>
                <w:szCs w:val="30"/>
              </w:rPr>
              <w:t>6.0</w:t>
            </w:r>
          </w:p>
        </w:tc>
      </w:tr>
    </w:tbl>
    <w:p w:rsidR="00942B98" w:rsidRPr="002C374D" w:rsidRDefault="00DC4C75" w:rsidP="00DD281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2C374D">
        <w:rPr>
          <w:rFonts w:ascii="Angsana New" w:hAnsi="Angsana New"/>
          <w:sz w:val="30"/>
          <w:szCs w:val="30"/>
        </w:rPr>
        <w:br w:type="page"/>
      </w:r>
      <w:r w:rsidR="00942B98" w:rsidRPr="00DD281E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B2157E" w:rsidRPr="000746C7" w:rsidRDefault="00B2157E" w:rsidP="00942B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1190"/>
        <w:gridCol w:w="1076"/>
        <w:gridCol w:w="272"/>
        <w:gridCol w:w="1080"/>
        <w:gridCol w:w="243"/>
        <w:gridCol w:w="24"/>
        <w:gridCol w:w="977"/>
        <w:gridCol w:w="296"/>
        <w:gridCol w:w="1072"/>
      </w:tblGrid>
      <w:tr w:rsidR="00C00004" w:rsidRPr="000746C7" w:rsidTr="000C04A8">
        <w:tc>
          <w:tcPr>
            <w:tcW w:w="1613" w:type="pct"/>
          </w:tcPr>
          <w:p w:rsidR="00B2157E" w:rsidRPr="000746C7" w:rsidRDefault="00B2157E" w:rsidP="00B2157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47" w:type="pct"/>
          </w:tcPr>
          <w:p w:rsidR="00B2157E" w:rsidRPr="000746C7" w:rsidRDefault="00B2157E" w:rsidP="00B2157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0" w:type="pct"/>
            <w:gridSpan w:val="3"/>
          </w:tcPr>
          <w:p w:rsidR="00B2157E" w:rsidRPr="000746C7" w:rsidRDefault="00B2157E" w:rsidP="00ED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:rsidR="00B2157E" w:rsidRPr="000746C7" w:rsidRDefault="00B2157E" w:rsidP="00ED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:rsidR="00B2157E" w:rsidRPr="000746C7" w:rsidRDefault="00B2157E" w:rsidP="00ED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8D3" w:rsidRPr="000746C7" w:rsidTr="000C04A8">
        <w:trPr>
          <w:trHeight w:val="70"/>
        </w:trPr>
        <w:tc>
          <w:tcPr>
            <w:tcW w:w="1613" w:type="pct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:rsidR="001A68D3" w:rsidRPr="000746C7" w:rsidRDefault="001A68D3" w:rsidP="000C0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5" w:type="pct"/>
          </w:tcPr>
          <w:p w:rsidR="001A68D3" w:rsidRPr="000746C7" w:rsidRDefault="00B176EC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F5709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68D3" w:rsidRPr="000746C7" w:rsidRDefault="00B176EC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="00B51A93"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57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gridSpan w:val="2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:rsidR="001A68D3" w:rsidRPr="000746C7" w:rsidRDefault="00B176EC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F5709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1" w:type="pct"/>
          </w:tcPr>
          <w:p w:rsidR="001A68D3" w:rsidRPr="000746C7" w:rsidRDefault="001A68D3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A68D3" w:rsidRPr="000746C7" w:rsidRDefault="00B176EC" w:rsidP="001A6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</w:t>
            </w:r>
            <w:r w:rsidR="00B51A93" w:rsidRPr="000746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5709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2157E" w:rsidRPr="000746C7" w:rsidTr="000C04A8">
        <w:trPr>
          <w:trHeight w:val="290"/>
        </w:trPr>
        <w:tc>
          <w:tcPr>
            <w:tcW w:w="1613" w:type="pct"/>
          </w:tcPr>
          <w:p w:rsidR="00B2157E" w:rsidRPr="000746C7" w:rsidRDefault="00B2157E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:rsidR="00B2157E" w:rsidRPr="000746C7" w:rsidRDefault="00B2157E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8"/>
          </w:tcPr>
          <w:p w:rsidR="00B2157E" w:rsidRPr="000746C7" w:rsidRDefault="00B2157E" w:rsidP="00ED0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00004" w:rsidRPr="000746C7" w:rsidTr="000C04A8">
        <w:tc>
          <w:tcPr>
            <w:tcW w:w="1613" w:type="pct"/>
          </w:tcPr>
          <w:p w:rsidR="00C71D29" w:rsidRPr="000746C7" w:rsidRDefault="00C71D29" w:rsidP="00527B1F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647" w:type="pct"/>
          </w:tcPr>
          <w:p w:rsidR="00C71D29" w:rsidRPr="000746C7" w:rsidRDefault="00C71D29" w:rsidP="00B21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C71D29" w:rsidRPr="000746C7" w:rsidRDefault="00C71D29" w:rsidP="00C71D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C71D29" w:rsidRPr="000746C7" w:rsidRDefault="00C71D29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C71D29" w:rsidRPr="000746C7" w:rsidRDefault="00C71D29" w:rsidP="00B215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C71D29" w:rsidRPr="000746C7" w:rsidRDefault="00C71D29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C71D29" w:rsidRPr="000746C7" w:rsidRDefault="00C71D29" w:rsidP="00C71D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:rsidR="00C71D29" w:rsidRPr="000746C7" w:rsidRDefault="00C71D29" w:rsidP="00B21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C71D29" w:rsidRPr="000746C7" w:rsidRDefault="00C71D29" w:rsidP="00B215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810A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ณ วันที่ </w:t>
            </w:r>
            <w:r w:rsidRPr="00F810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F810A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F40728" w:rsidRPr="00F810A3" w:rsidRDefault="00F40728" w:rsidP="00F40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0A3">
              <w:rPr>
                <w:rFonts w:ascii="Angsana New" w:hAnsi="Angsana New"/>
                <w:sz w:val="30"/>
                <w:szCs w:val="30"/>
              </w:rPr>
              <w:t>25,305</w:t>
            </w: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0A3">
              <w:rPr>
                <w:rFonts w:ascii="Angsana New" w:hAnsi="Angsana New"/>
                <w:sz w:val="30"/>
                <w:szCs w:val="30"/>
              </w:rPr>
              <w:t>50,750</w:t>
            </w: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0A3">
              <w:rPr>
                <w:rFonts w:ascii="Angsana New" w:hAnsi="Angsana New"/>
                <w:sz w:val="30"/>
                <w:szCs w:val="30"/>
              </w:rPr>
              <w:t>25,305</w:t>
            </w: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40728" w:rsidRPr="00F810A3" w:rsidRDefault="00F40728" w:rsidP="00DA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95E">
              <w:rPr>
                <w:rFonts w:ascii="Angsana New" w:hAnsi="Angsana New"/>
                <w:sz w:val="30"/>
                <w:szCs w:val="30"/>
              </w:rPr>
              <w:t>50,750</w:t>
            </w: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lang w:val="en-US"/>
              </w:rPr>
            </w:pPr>
            <w:r w:rsidRPr="00F810A3">
              <w:rPr>
                <w:rFonts w:ascii="Angsana New" w:hAnsi="Angsana New" w:cs="Angsana New"/>
                <w:color w:val="000000"/>
                <w:cs/>
                <w:lang w:val="en-US"/>
              </w:rPr>
              <w:t>โอนไปสินทรัพย์ไม่หมุนเวียน</w:t>
            </w:r>
          </w:p>
          <w:p w:rsidR="00F40728" w:rsidRPr="00F810A3" w:rsidRDefault="00F40728" w:rsidP="00527B1F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810A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</w:t>
            </w:r>
            <w:r w:rsidRPr="00F810A3">
              <w:rPr>
                <w:rFonts w:ascii="Angsana New" w:hAnsi="Angsana New" w:cs="Angsana New"/>
                <w:color w:val="000000"/>
                <w:cs/>
                <w:lang w:val="en-US"/>
              </w:rPr>
              <w:t>ที่</w:t>
            </w:r>
            <w:r w:rsidRPr="00F810A3"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จัดประเภทเป็นสินทรัพย์</w:t>
            </w:r>
            <w:r w:rsidRPr="00F810A3">
              <w:rPr>
                <w:rFonts w:ascii="Angsana New" w:hAnsi="Angsana New" w:cs="Angsana New"/>
                <w:color w:val="000000"/>
                <w:cs/>
                <w:lang w:val="en-US"/>
              </w:rPr>
              <w:br/>
            </w:r>
            <w:r w:rsidRPr="00F810A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ที่</w:t>
            </w:r>
            <w:r w:rsidRPr="00F810A3">
              <w:rPr>
                <w:rFonts w:ascii="Angsana New" w:hAnsi="Angsana New" w:cs="Angsana New"/>
                <w:color w:val="000000"/>
                <w:cs/>
                <w:lang w:val="en-US"/>
              </w:rPr>
              <w:t>ถือไว้เพื่อขาย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  <w:p w:rsidR="00F40728" w:rsidRPr="00F810A3" w:rsidRDefault="00F11F23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585" w:type="pct"/>
          </w:tcPr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F40728" w:rsidRPr="00F810A3" w:rsidRDefault="00F40728" w:rsidP="000C0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0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F40728" w:rsidRPr="00F810A3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0A3">
              <w:rPr>
                <w:rFonts w:ascii="Angsana New" w:hAnsi="Angsana New"/>
                <w:sz w:val="30"/>
                <w:szCs w:val="30"/>
              </w:rPr>
              <w:t>(25,445)</w:t>
            </w: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F40728" w:rsidRPr="00F810A3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0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  <w:p w:rsidR="00F40728" w:rsidRPr="00C70757" w:rsidRDefault="00F40728" w:rsidP="00DA49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707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</w:t>
            </w:r>
            <w:r w:rsidRPr="00C707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  <w:r w:rsidRPr="00C707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,445)</w:t>
            </w: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0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810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810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F40728" w:rsidRPr="00F810A3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F40728" w:rsidRPr="00DA495E" w:rsidRDefault="00F40728" w:rsidP="00DA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95E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40728" w:rsidRPr="00F810A3" w:rsidRDefault="00F40728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F40728" w:rsidRPr="00F810A3" w:rsidRDefault="00F40728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:rsidR="00F40728" w:rsidRPr="00F810A3" w:rsidRDefault="00F40728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F40728" w:rsidRPr="00F810A3" w:rsidRDefault="00F40728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F810A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F40728" w:rsidRPr="00F810A3" w:rsidRDefault="00F40728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F40728" w:rsidRPr="00F810A3" w:rsidRDefault="00F40728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F40728" w:rsidRPr="00F810A3" w:rsidRDefault="00F40728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40728" w:rsidRPr="00F810A3" w:rsidRDefault="00F40728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810A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ณ วันที่ </w:t>
            </w:r>
            <w:r w:rsidRPr="00F810A3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F810A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F40728" w:rsidRPr="00F810A3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0A3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148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F40728" w:rsidRPr="00F810A3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0A3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132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F40728" w:rsidRPr="00F810A3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0A3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161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F40728" w:rsidRPr="00DA495E" w:rsidRDefault="00F40728" w:rsidP="00DA49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A495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(2,500)</w:t>
            </w: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0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40728" w:rsidRPr="00C70757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757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F40728" w:rsidRPr="00C70757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075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:rsidR="00F40728" w:rsidRPr="00C70757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757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F40728" w:rsidRPr="00F810A3" w:rsidRDefault="00F40728" w:rsidP="005E3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10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40728" w:rsidRPr="00F810A3" w:rsidTr="000C04A8">
        <w:tc>
          <w:tcPr>
            <w:tcW w:w="1613" w:type="pct"/>
            <w:vAlign w:val="bottom"/>
          </w:tcPr>
          <w:p w:rsidR="00F40728" w:rsidRPr="00F810A3" w:rsidRDefault="00F40728" w:rsidP="00527B1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0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810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810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F40728" w:rsidRPr="00F810A3" w:rsidRDefault="00F40728" w:rsidP="000C0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F40728" w:rsidRPr="00C70757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757">
              <w:rPr>
                <w:rFonts w:ascii="Angsana New" w:hAnsi="Angsana New"/>
                <w:b/>
                <w:bCs/>
                <w:sz w:val="30"/>
                <w:szCs w:val="30"/>
              </w:rPr>
              <w:t>(2,500)</w:t>
            </w:r>
          </w:p>
        </w:tc>
        <w:tc>
          <w:tcPr>
            <w:tcW w:w="132" w:type="pct"/>
          </w:tcPr>
          <w:p w:rsidR="00F40728" w:rsidRPr="00C70757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728" w:rsidRPr="00F810A3" w:rsidRDefault="00F40728" w:rsidP="00C7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F40728" w:rsidRPr="00DA495E" w:rsidRDefault="00F40728" w:rsidP="00DA49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DA495E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</w:tr>
      <w:tr w:rsidR="00F40728" w:rsidRPr="00F810A3" w:rsidTr="000C04A8">
        <w:tc>
          <w:tcPr>
            <w:tcW w:w="1613" w:type="pct"/>
            <w:vAlign w:val="bottom"/>
          </w:tcPr>
          <w:p w:rsidR="00F40728" w:rsidRPr="00F810A3" w:rsidDel="00D60FB5" w:rsidRDefault="00F40728" w:rsidP="00527B1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40728" w:rsidRPr="00F810A3" w:rsidRDefault="00F40728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F40728" w:rsidRPr="00F810A3" w:rsidRDefault="00F40728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:rsidR="00F40728" w:rsidRPr="00F810A3" w:rsidRDefault="00F40728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F40728" w:rsidRPr="00F810A3" w:rsidRDefault="00F40728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810A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F40728" w:rsidRPr="00F810A3" w:rsidRDefault="00F40728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F40728" w:rsidRPr="00F810A3" w:rsidRDefault="00F40728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:rsidR="00F40728" w:rsidRPr="00F810A3" w:rsidRDefault="00F40728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:rsidR="00F40728" w:rsidRPr="00F810A3" w:rsidRDefault="00F40728" w:rsidP="00F570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10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810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F810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F40728" w:rsidRPr="00F810A3" w:rsidRDefault="00F40728" w:rsidP="00012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22,805</w:t>
            </w: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F40728" w:rsidRPr="00F810A3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48,250</w:t>
            </w: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double" w:sz="4" w:space="0" w:color="auto"/>
            </w:tcBorders>
          </w:tcPr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22,805</w:t>
            </w: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F40728" w:rsidRPr="00012D96" w:rsidRDefault="00F40728" w:rsidP="00012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D96">
              <w:rPr>
                <w:rFonts w:ascii="Angsana New" w:hAnsi="Angsana New"/>
                <w:b/>
                <w:bCs/>
                <w:sz w:val="30"/>
                <w:szCs w:val="30"/>
              </w:rPr>
              <w:t>48,250</w:t>
            </w:r>
          </w:p>
        </w:tc>
      </w:tr>
      <w:tr w:rsidR="00F40728" w:rsidRPr="00F810A3" w:rsidTr="000C04A8">
        <w:tc>
          <w:tcPr>
            <w:tcW w:w="1613" w:type="pct"/>
          </w:tcPr>
          <w:p w:rsidR="00F40728" w:rsidRPr="00F810A3" w:rsidRDefault="00F40728" w:rsidP="00527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10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810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810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7" w:type="pct"/>
          </w:tcPr>
          <w:p w:rsidR="00F40728" w:rsidRPr="00F810A3" w:rsidRDefault="00F40728" w:rsidP="00F5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:rsidR="00F40728" w:rsidRPr="00F810A3" w:rsidRDefault="00F40728" w:rsidP="00F40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  <w:tc>
          <w:tcPr>
            <w:tcW w:w="148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F40728" w:rsidRPr="00F810A3" w:rsidRDefault="00F40728" w:rsidP="00C70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22,805</w:t>
            </w:r>
          </w:p>
        </w:tc>
        <w:tc>
          <w:tcPr>
            <w:tcW w:w="132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F40728" w:rsidRPr="00F810A3" w:rsidRDefault="00F40728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0A3">
              <w:rPr>
                <w:rFonts w:ascii="Angsana New" w:hAnsi="Angsana New"/>
                <w:b/>
                <w:bCs/>
                <w:sz w:val="30"/>
                <w:szCs w:val="30"/>
              </w:rPr>
              <w:t>25,305</w:t>
            </w:r>
          </w:p>
        </w:tc>
        <w:tc>
          <w:tcPr>
            <w:tcW w:w="161" w:type="pct"/>
          </w:tcPr>
          <w:p w:rsidR="00F40728" w:rsidRPr="00F810A3" w:rsidRDefault="00F40728" w:rsidP="00F5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</w:tcPr>
          <w:p w:rsidR="00F40728" w:rsidRPr="00012D96" w:rsidRDefault="00F40728" w:rsidP="00012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2D96">
              <w:rPr>
                <w:rFonts w:ascii="Angsana New" w:hAnsi="Angsana New"/>
                <w:b/>
                <w:bCs/>
                <w:sz w:val="30"/>
                <w:szCs w:val="30"/>
              </w:rPr>
              <w:t>22,805</w:t>
            </w:r>
          </w:p>
        </w:tc>
      </w:tr>
    </w:tbl>
    <w:p w:rsidR="009A4923" w:rsidRPr="00F810A3" w:rsidRDefault="009A4923" w:rsidP="003E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:rsidR="00094723" w:rsidRPr="00422F3F" w:rsidRDefault="00560F4D" w:rsidP="00FF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F810A3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อสังหาริมทรัพย์เพื่อการลงทุน ได้แก่ ที่ดิน ซึ่งถือครองเพื่อโครงการในอนาคต</w:t>
      </w:r>
      <w:r w:rsidR="00D037F5" w:rsidRPr="00F810A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421547" w:rsidRPr="00F810A3">
        <w:rPr>
          <w:rFonts w:ascii="Angsana New" w:hAnsi="Angsana New"/>
          <w:color w:val="000000"/>
          <w:spacing w:val="-6"/>
          <w:sz w:val="30"/>
          <w:szCs w:val="30"/>
          <w:cs/>
        </w:rPr>
        <w:t>มูลค่ายุติธรรมของ</w:t>
      </w:r>
      <w:r w:rsidR="00421547" w:rsidRPr="00F810A3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อสังหาริมทรัพย์</w:t>
      </w:r>
      <w:r w:rsidR="00F03722" w:rsidRPr="00F810A3">
        <w:rPr>
          <w:rFonts w:ascii="Angsana New" w:hAnsi="Angsana New"/>
          <w:color w:val="000000"/>
          <w:spacing w:val="-6"/>
          <w:sz w:val="30"/>
          <w:szCs w:val="30"/>
        </w:rPr>
        <w:br/>
      </w:r>
      <w:r w:rsidR="00421547" w:rsidRPr="00F810A3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เพื่อการลงทุน</w:t>
      </w:r>
      <w:r w:rsidR="00D037F5" w:rsidRPr="00F810A3">
        <w:rPr>
          <w:rFonts w:ascii="Angsana New" w:hAnsi="Angsana New"/>
          <w:color w:val="000000"/>
          <w:sz w:val="30"/>
          <w:szCs w:val="30"/>
        </w:rPr>
        <w:t xml:space="preserve"> </w:t>
      </w:r>
      <w:r w:rsidR="00D037F5" w:rsidRPr="00F810A3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D037F5" w:rsidRPr="00F810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037F5" w:rsidRPr="00F810A3">
        <w:rPr>
          <w:rFonts w:ascii="Angsana New" w:hAnsi="Angsana New"/>
          <w:color w:val="000000"/>
          <w:sz w:val="30"/>
          <w:szCs w:val="30"/>
        </w:rPr>
        <w:t>31</w:t>
      </w:r>
      <w:r w:rsidR="00D037F5" w:rsidRPr="00F810A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D037F5" w:rsidRPr="00F810A3">
        <w:rPr>
          <w:rFonts w:ascii="Angsana New" w:hAnsi="Angsana New"/>
          <w:color w:val="000000"/>
          <w:sz w:val="30"/>
          <w:szCs w:val="30"/>
        </w:rPr>
        <w:t>25</w:t>
      </w:r>
      <w:r w:rsidR="00B51A93" w:rsidRPr="00F810A3">
        <w:rPr>
          <w:rFonts w:ascii="Angsana New" w:hAnsi="Angsana New"/>
          <w:color w:val="000000"/>
          <w:sz w:val="30"/>
          <w:szCs w:val="30"/>
        </w:rPr>
        <w:t>6</w:t>
      </w:r>
      <w:r w:rsidR="00F57090" w:rsidRPr="00F810A3">
        <w:rPr>
          <w:rFonts w:ascii="Angsana New" w:hAnsi="Angsana New"/>
          <w:color w:val="000000"/>
          <w:sz w:val="30"/>
          <w:szCs w:val="30"/>
        </w:rPr>
        <w:t>2</w:t>
      </w:r>
      <w:r w:rsidR="00D037F5" w:rsidRPr="00F810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F72AB" w:rsidRPr="00F810A3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D037F5" w:rsidRPr="00F810A3">
        <w:rPr>
          <w:rFonts w:ascii="Angsana New" w:hAnsi="Angsana New"/>
          <w:color w:val="000000"/>
          <w:sz w:val="30"/>
          <w:szCs w:val="30"/>
          <w:cs/>
        </w:rPr>
        <w:t>จำนว</w:t>
      </w:r>
      <w:r w:rsidR="00D037F5" w:rsidRPr="00F810A3">
        <w:rPr>
          <w:rFonts w:ascii="Angsana New" w:hAnsi="Angsana New" w:hint="cs"/>
          <w:color w:val="000000"/>
          <w:sz w:val="30"/>
          <w:szCs w:val="30"/>
          <w:cs/>
        </w:rPr>
        <w:t xml:space="preserve">นเงิน </w:t>
      </w:r>
      <w:r w:rsidR="004961F1" w:rsidRPr="00F810A3">
        <w:rPr>
          <w:rFonts w:ascii="Angsana New" w:hAnsi="Angsana New"/>
          <w:color w:val="000000"/>
          <w:sz w:val="30"/>
          <w:szCs w:val="30"/>
        </w:rPr>
        <w:t>63.3</w:t>
      </w:r>
      <w:r w:rsidR="00D037F5" w:rsidRPr="00F810A3">
        <w:rPr>
          <w:rFonts w:ascii="Angsana New" w:hAnsi="Angsana New"/>
          <w:color w:val="000000"/>
          <w:sz w:val="30"/>
          <w:szCs w:val="30"/>
        </w:rPr>
        <w:t xml:space="preserve"> </w:t>
      </w:r>
      <w:r w:rsidR="00D037F5" w:rsidRPr="00F810A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B51A93" w:rsidRPr="00F810A3">
        <w:rPr>
          <w:rFonts w:ascii="Angsana New" w:hAnsi="Angsana New"/>
          <w:i/>
          <w:iCs/>
          <w:color w:val="000000"/>
          <w:sz w:val="30"/>
          <w:szCs w:val="30"/>
        </w:rPr>
        <w:t>(25</w:t>
      </w:r>
      <w:r w:rsidR="00B51A93" w:rsidRPr="00F810A3">
        <w:rPr>
          <w:rFonts w:ascii="Angsana New" w:hAnsi="Angsana New" w:hint="cs"/>
          <w:i/>
          <w:iCs/>
          <w:color w:val="000000"/>
          <w:sz w:val="30"/>
          <w:szCs w:val="30"/>
          <w:cs/>
        </w:rPr>
        <w:t>6</w:t>
      </w:r>
      <w:r w:rsidR="00112098" w:rsidRPr="00F810A3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="00D037F5" w:rsidRPr="00F810A3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112098" w:rsidRPr="00F810A3">
        <w:rPr>
          <w:rFonts w:ascii="Angsana New" w:hAnsi="Angsana New"/>
          <w:i/>
          <w:iCs/>
          <w:color w:val="000000"/>
          <w:sz w:val="30"/>
          <w:szCs w:val="30"/>
        </w:rPr>
        <w:t>35</w:t>
      </w:r>
      <w:r w:rsidR="001632B6" w:rsidRPr="00F810A3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112098" w:rsidRPr="00F810A3">
        <w:rPr>
          <w:rFonts w:ascii="Angsana New" w:hAnsi="Angsana New"/>
          <w:i/>
          <w:iCs/>
          <w:color w:val="000000"/>
          <w:sz w:val="30"/>
          <w:szCs w:val="30"/>
        </w:rPr>
        <w:t>8</w:t>
      </w:r>
      <w:r w:rsidR="00D037F5" w:rsidRPr="00F810A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D037F5" w:rsidRPr="00F810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D037F5" w:rsidRPr="00F810A3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="00D037F5" w:rsidRPr="007F5EC6">
        <w:rPr>
          <w:rFonts w:ascii="Angsana New" w:hAnsi="Angsana New"/>
          <w:color w:val="000000"/>
          <w:sz w:val="30"/>
          <w:szCs w:val="30"/>
        </w:rPr>
        <w:t xml:space="preserve"> </w:t>
      </w:r>
      <w:r w:rsidRPr="007F5EC6">
        <w:rPr>
          <w:rFonts w:ascii="Angsana New" w:hAnsi="Angsana New" w:hint="cs"/>
          <w:color w:val="000000"/>
          <w:sz w:val="30"/>
          <w:szCs w:val="30"/>
          <w:cs/>
        </w:rPr>
        <w:t>ประเมิน</w:t>
      </w:r>
      <w:r w:rsidR="00FB76AE" w:rsidRPr="00422F3F">
        <w:rPr>
          <w:rFonts w:ascii="Angsana New" w:hAnsi="Angsana New" w:hint="cs"/>
          <w:color w:val="000000"/>
          <w:sz w:val="30"/>
          <w:szCs w:val="30"/>
          <w:cs/>
        </w:rPr>
        <w:t>ราคา</w:t>
      </w:r>
      <w:r w:rsidRPr="00422F3F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F03722">
        <w:rPr>
          <w:rFonts w:ascii="Angsana New" w:hAnsi="Angsana New"/>
          <w:color w:val="000000"/>
          <w:sz w:val="30"/>
          <w:szCs w:val="30"/>
        </w:rPr>
        <w:br/>
      </w:r>
      <w:r w:rsidR="00620232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ผู้ประเมินราคาอิสระ </w:t>
      </w:r>
      <w:r w:rsidR="00421547" w:rsidRPr="00422F3F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7F5EC6" w:rsidRPr="007F5EC6">
        <w:rPr>
          <w:rFonts w:ascii="Angsana New" w:hAnsi="Angsana New" w:hint="cs"/>
          <w:color w:val="000000"/>
          <w:sz w:val="30"/>
          <w:szCs w:val="30"/>
          <w:cs/>
        </w:rPr>
        <w:t>วิธีมูลค่าตลาดสำหรับการใช้ประโยชน์</w:t>
      </w:r>
      <w:r w:rsidR="007F5EC6" w:rsidRPr="007F5EC6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="00421547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037F5" w:rsidRPr="00422F3F">
        <w:rPr>
          <w:rFonts w:ascii="Angsana New" w:hAnsi="Angsana New" w:hint="cs"/>
          <w:color w:val="000000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037F5" w:rsidRPr="00422F3F">
        <w:rPr>
          <w:rFonts w:ascii="Angsana New" w:hAnsi="Angsana New"/>
          <w:color w:val="000000"/>
          <w:sz w:val="30"/>
          <w:szCs w:val="30"/>
        </w:rPr>
        <w:t>3</w:t>
      </w:r>
    </w:p>
    <w:p w:rsidR="00FD736E" w:rsidRPr="00422F3F" w:rsidRDefault="00FD736E" w:rsidP="00C24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FD736E" w:rsidRPr="00422F3F" w:rsidSect="00805DCC">
          <w:footerReference w:type="default" r:id="rId13"/>
          <w:pgSz w:w="11909" w:h="16834" w:code="9"/>
          <w:pgMar w:top="691" w:right="1152" w:bottom="576" w:left="1152" w:header="720" w:footer="590" w:gutter="0"/>
          <w:cols w:space="720"/>
          <w:docGrid w:linePitch="245"/>
        </w:sectPr>
      </w:pPr>
    </w:p>
    <w:p w:rsidR="00097E9B" w:rsidRPr="00012D96" w:rsidRDefault="00FD736E" w:rsidP="00012D9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12D96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 และอุปกรณ์ </w:t>
      </w:r>
    </w:p>
    <w:p w:rsidR="00513DDF" w:rsidRPr="00012D96" w:rsidRDefault="00513DDF" w:rsidP="0051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097E9B" w:rsidRPr="00012D96" w:rsidTr="00B90FE5">
        <w:trPr>
          <w:cantSplit/>
        </w:trPr>
        <w:tc>
          <w:tcPr>
            <w:tcW w:w="342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:rsidR="00097E9B" w:rsidRPr="00012D96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7E9B" w:rsidRPr="00012D96" w:rsidTr="009754C0">
        <w:trPr>
          <w:cantSplit/>
          <w:trHeight w:val="66"/>
        </w:trPr>
        <w:tc>
          <w:tcPr>
            <w:tcW w:w="342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097E9B" w:rsidRPr="00012D96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12D96" w:rsidTr="00B90FE5">
        <w:trPr>
          <w:cantSplit/>
        </w:trPr>
        <w:tc>
          <w:tcPr>
            <w:tcW w:w="342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12D96" w:rsidTr="00B90FE5">
        <w:trPr>
          <w:cantSplit/>
        </w:trPr>
        <w:tc>
          <w:tcPr>
            <w:tcW w:w="342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12D96" w:rsidTr="00B90FE5">
        <w:trPr>
          <w:cantSplit/>
        </w:trPr>
        <w:tc>
          <w:tcPr>
            <w:tcW w:w="342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B9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7E9B" w:rsidRPr="00012D96" w:rsidTr="00B90FE5">
        <w:trPr>
          <w:cantSplit/>
        </w:trPr>
        <w:tc>
          <w:tcPr>
            <w:tcW w:w="342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12D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7E9B" w:rsidRPr="00012D96" w:rsidTr="00B90FE5">
        <w:trPr>
          <w:cantSplit/>
        </w:trPr>
        <w:tc>
          <w:tcPr>
            <w:tcW w:w="3420" w:type="dxa"/>
          </w:tcPr>
          <w:p w:rsidR="00097E9B" w:rsidRPr="00012D96" w:rsidRDefault="00097E9B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012D96" w:rsidRDefault="00097E9B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7A3" w:rsidRPr="00012D96" w:rsidTr="00B90FE5">
        <w:trPr>
          <w:cantSplit/>
        </w:trPr>
        <w:tc>
          <w:tcPr>
            <w:tcW w:w="3420" w:type="dxa"/>
          </w:tcPr>
          <w:p w:rsidR="004857A3" w:rsidRPr="00012D96" w:rsidRDefault="004857A3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</w:t>
            </w:r>
            <w:r w:rsidRPr="00012D9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229,915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768,749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3,865,700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83,704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63,297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11,680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5,023,045</w:t>
            </w:r>
          </w:p>
        </w:tc>
      </w:tr>
      <w:tr w:rsidR="004857A3" w:rsidRPr="00012D96" w:rsidTr="002B0BA0">
        <w:trPr>
          <w:cantSplit/>
        </w:trPr>
        <w:tc>
          <w:tcPr>
            <w:tcW w:w="3420" w:type="dxa"/>
          </w:tcPr>
          <w:p w:rsidR="004857A3" w:rsidRPr="00012D96" w:rsidRDefault="004857A3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2,298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19,576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4,656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128,990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161,224</w:t>
            </w:r>
          </w:p>
        </w:tc>
      </w:tr>
      <w:tr w:rsidR="004857A3" w:rsidRPr="00012D96" w:rsidTr="00B90FE5">
        <w:trPr>
          <w:cantSplit/>
        </w:trPr>
        <w:tc>
          <w:tcPr>
            <w:tcW w:w="3420" w:type="dxa"/>
          </w:tcPr>
          <w:p w:rsidR="004857A3" w:rsidRPr="00012D96" w:rsidRDefault="004857A3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012D96" w:rsidRDefault="004857A3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16,439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64,129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012D96" w:rsidRDefault="004857A3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(81,871)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57A3" w:rsidRPr="00012D96" w:rsidTr="00B90FE5">
        <w:trPr>
          <w:cantSplit/>
        </w:trPr>
        <w:tc>
          <w:tcPr>
            <w:tcW w:w="3420" w:type="dxa"/>
          </w:tcPr>
          <w:p w:rsidR="004857A3" w:rsidRPr="00012D96" w:rsidRDefault="004857A3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57A3" w:rsidRPr="00012D96" w:rsidRDefault="004857A3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57A3" w:rsidRPr="00012D96" w:rsidRDefault="004857A3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857A3" w:rsidRPr="00012D96" w:rsidRDefault="004857A3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(40,799)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57A3" w:rsidRPr="00012D96" w:rsidRDefault="004857A3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(1,681)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57A3" w:rsidRPr="00012D96" w:rsidRDefault="004857A3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57A3" w:rsidRPr="00012D96" w:rsidRDefault="004857A3" w:rsidP="0088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(44,879)</w:t>
            </w:r>
          </w:p>
        </w:tc>
      </w:tr>
      <w:tr w:rsidR="004820EC" w:rsidRPr="00012D96" w:rsidTr="00B90FE5">
        <w:trPr>
          <w:cantSplit/>
        </w:trPr>
        <w:tc>
          <w:tcPr>
            <w:tcW w:w="3420" w:type="dxa"/>
          </w:tcPr>
          <w:p w:rsidR="004820EC" w:rsidRPr="00012D96" w:rsidRDefault="004820EC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256</w:t>
            </w:r>
            <w:r w:rsidR="004857A3" w:rsidRPr="00012D9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012D96" w:rsidRDefault="004820EC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57A3" w:rsidRPr="00012D96" w:rsidTr="00B90FE5">
        <w:trPr>
          <w:cantSplit/>
        </w:trPr>
        <w:tc>
          <w:tcPr>
            <w:tcW w:w="3420" w:type="dxa"/>
          </w:tcPr>
          <w:p w:rsidR="004857A3" w:rsidRPr="00012D96" w:rsidRDefault="004857A3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787,142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3,908,606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87,590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66,634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58,799</w:t>
            </w:r>
          </w:p>
        </w:tc>
        <w:tc>
          <w:tcPr>
            <w:tcW w:w="270" w:type="dxa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012D9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5,139,390</w:t>
            </w:r>
          </w:p>
        </w:tc>
      </w:tr>
      <w:tr w:rsidR="00DF0571" w:rsidRPr="00012D96" w:rsidTr="00C9713C">
        <w:trPr>
          <w:cantSplit/>
        </w:trPr>
        <w:tc>
          <w:tcPr>
            <w:tcW w:w="3420" w:type="dxa"/>
          </w:tcPr>
          <w:p w:rsidR="00DF0571" w:rsidRPr="00012D96" w:rsidRDefault="00DF0571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0571" w:rsidRPr="00012D96" w:rsidRDefault="00DF0571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0571" w:rsidRPr="00012D96" w:rsidRDefault="00DF0571" w:rsidP="00490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3,242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0571" w:rsidRPr="00012D96" w:rsidRDefault="00DF0571" w:rsidP="00A8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25,681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6,396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7,555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F0571" w:rsidRPr="00012D96" w:rsidRDefault="00DF0571" w:rsidP="0088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304,925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F0571" w:rsidRPr="00012D96" w:rsidRDefault="00DF0571" w:rsidP="0088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347,799</w:t>
            </w:r>
          </w:p>
        </w:tc>
      </w:tr>
      <w:tr w:rsidR="00DF0571" w:rsidRPr="00012D96" w:rsidTr="00B90FE5">
        <w:trPr>
          <w:cantSplit/>
        </w:trPr>
        <w:tc>
          <w:tcPr>
            <w:tcW w:w="3420" w:type="dxa"/>
          </w:tcPr>
          <w:p w:rsidR="00DF0571" w:rsidRPr="00012D96" w:rsidRDefault="00DF0571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0571" w:rsidRPr="00012D96" w:rsidRDefault="00DF0571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0571" w:rsidRPr="00012D96" w:rsidRDefault="00DF0571" w:rsidP="00490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37,315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F0571" w:rsidRPr="00012D96" w:rsidRDefault="00DF0571" w:rsidP="00A84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132,266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1,799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F0571" w:rsidRPr="00012D96" w:rsidRDefault="00DF0571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F0571" w:rsidRPr="00012D96" w:rsidRDefault="00DF0571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(174,469)</w:t>
            </w:r>
          </w:p>
        </w:tc>
        <w:tc>
          <w:tcPr>
            <w:tcW w:w="270" w:type="dxa"/>
          </w:tcPr>
          <w:p w:rsidR="00DF0571" w:rsidRPr="00012D96" w:rsidRDefault="00DF0571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</w:tcPr>
          <w:p w:rsidR="00DF0571" w:rsidRPr="00012D96" w:rsidRDefault="00DF0571" w:rsidP="0088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(3,089)</w:t>
            </w:r>
          </w:p>
        </w:tc>
      </w:tr>
      <w:tr w:rsidR="004820EC" w:rsidRPr="00012D96" w:rsidTr="00B90FE5">
        <w:trPr>
          <w:cantSplit/>
        </w:trPr>
        <w:tc>
          <w:tcPr>
            <w:tcW w:w="3420" w:type="dxa"/>
          </w:tcPr>
          <w:p w:rsidR="004820EC" w:rsidRPr="00012D96" w:rsidRDefault="004820EC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90D5C" w:rsidRPr="00012D96" w:rsidRDefault="00490D5C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012D96" w:rsidRDefault="00490D5C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(1,352)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820EC" w:rsidRPr="00012D96" w:rsidRDefault="00490D5C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(21,683)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012D96" w:rsidRDefault="00490D5C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(3,320)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20EC" w:rsidRPr="00012D96" w:rsidRDefault="00490D5C" w:rsidP="00012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(8,934)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20EC" w:rsidRPr="00012D96" w:rsidRDefault="00490D5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:rsidR="004820EC" w:rsidRPr="00012D96" w:rsidRDefault="00490D5C" w:rsidP="0088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2D96">
              <w:rPr>
                <w:rFonts w:ascii="Angsana New" w:hAnsi="Angsana New"/>
                <w:sz w:val="28"/>
                <w:szCs w:val="28"/>
              </w:rPr>
              <w:t>(35,289)</w:t>
            </w:r>
          </w:p>
        </w:tc>
      </w:tr>
      <w:tr w:rsidR="004820EC" w:rsidRPr="004C2387" w:rsidTr="00B90FE5">
        <w:trPr>
          <w:cantSplit/>
        </w:trPr>
        <w:tc>
          <w:tcPr>
            <w:tcW w:w="3420" w:type="dxa"/>
          </w:tcPr>
          <w:p w:rsidR="004820EC" w:rsidRPr="00012D96" w:rsidRDefault="004820EC" w:rsidP="00F7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857A3" w:rsidRPr="00012D9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012D96" w:rsidRDefault="00490D5C" w:rsidP="00166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012D96" w:rsidRDefault="00490D5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826,347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012D96" w:rsidRDefault="00490D5C" w:rsidP="00587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4,044,870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012D96" w:rsidRDefault="00490D5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92,465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012D96" w:rsidRDefault="00490D5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65,255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20EC" w:rsidRPr="00012D96" w:rsidRDefault="00490D5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189,255</w:t>
            </w:r>
          </w:p>
        </w:tc>
        <w:tc>
          <w:tcPr>
            <w:tcW w:w="270" w:type="dxa"/>
          </w:tcPr>
          <w:p w:rsidR="004820EC" w:rsidRPr="00012D96" w:rsidRDefault="004820E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20EC" w:rsidRPr="00012D96" w:rsidRDefault="00490D5C" w:rsidP="0048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2D96">
              <w:rPr>
                <w:rFonts w:ascii="Angsana New" w:hAnsi="Angsana New"/>
                <w:b/>
                <w:bCs/>
                <w:sz w:val="28"/>
                <w:szCs w:val="28"/>
              </w:rPr>
              <w:t>5,448,811</w:t>
            </w:r>
          </w:p>
        </w:tc>
      </w:tr>
    </w:tbl>
    <w:p w:rsidR="009E0692" w:rsidRPr="000746C7" w:rsidRDefault="009E0692" w:rsidP="009E069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"/>
          <w:szCs w:val="2"/>
        </w:rPr>
      </w:pPr>
      <w:r w:rsidRPr="000746C7">
        <w:rPr>
          <w:rFonts w:ascii="Times New Roman" w:hAnsi="Times New Roman" w:cs="Arial"/>
          <w:sz w:val="22"/>
          <w:szCs w:val="22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1"/>
        <w:gridCol w:w="719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7E9B" w:rsidRPr="000746C7" w:rsidTr="00B353C3">
        <w:trPr>
          <w:cantSplit/>
        </w:trPr>
        <w:tc>
          <w:tcPr>
            <w:tcW w:w="2971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19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7E9B" w:rsidRPr="004C2387" w:rsidRDefault="00097E9B" w:rsidP="00B3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7A3" w:rsidRPr="000746C7" w:rsidTr="00B353C3">
        <w:trPr>
          <w:cantSplit/>
        </w:trPr>
        <w:tc>
          <w:tcPr>
            <w:tcW w:w="2971" w:type="dxa"/>
          </w:tcPr>
          <w:p w:rsidR="004857A3" w:rsidRPr="004C2387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19" w:type="dxa"/>
          </w:tcPr>
          <w:p w:rsidR="004857A3" w:rsidRPr="004C2387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404DB1" w:rsidRDefault="004857A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04D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442,670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2,702,852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70,626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37,821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3,253,969</w:t>
            </w:r>
          </w:p>
        </w:tc>
      </w:tr>
      <w:tr w:rsidR="004857A3" w:rsidRPr="000746C7" w:rsidTr="00B353C3">
        <w:trPr>
          <w:cantSplit/>
        </w:trPr>
        <w:tc>
          <w:tcPr>
            <w:tcW w:w="2971" w:type="dxa"/>
          </w:tcPr>
          <w:p w:rsidR="004857A3" w:rsidRPr="004C2387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19" w:type="dxa"/>
          </w:tcPr>
          <w:p w:rsidR="004857A3" w:rsidRPr="004C2387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404DB1" w:rsidRDefault="004857A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04D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31,559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185,060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5,316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9,109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231,044</w:t>
            </w:r>
          </w:p>
        </w:tc>
      </w:tr>
      <w:tr w:rsidR="004857A3" w:rsidRPr="000746C7" w:rsidTr="002B0BA0">
        <w:trPr>
          <w:cantSplit/>
        </w:trPr>
        <w:tc>
          <w:tcPr>
            <w:tcW w:w="2971" w:type="dxa"/>
          </w:tcPr>
          <w:p w:rsidR="004857A3" w:rsidRPr="004C2387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19" w:type="dxa"/>
          </w:tcPr>
          <w:p w:rsidR="004857A3" w:rsidRPr="004C2387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857A3" w:rsidRPr="00404DB1" w:rsidRDefault="004857A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04D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(40,502)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(1,671)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(44,554)</w:t>
            </w:r>
          </w:p>
        </w:tc>
      </w:tr>
      <w:tr w:rsidR="009754C0" w:rsidRPr="000746C7" w:rsidTr="00B353C3">
        <w:trPr>
          <w:cantSplit/>
        </w:trPr>
        <w:tc>
          <w:tcPr>
            <w:tcW w:w="2971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19" w:type="dxa"/>
          </w:tcPr>
          <w:p w:rsidR="009754C0" w:rsidRPr="004C2387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4C0" w:rsidRPr="0098461D" w:rsidRDefault="009754C0" w:rsidP="0098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98461D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4C0" w:rsidRPr="0098461D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98461D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754C0" w:rsidRPr="0098461D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98461D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4C0" w:rsidRPr="0098461D" w:rsidRDefault="009754C0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98461D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754C0" w:rsidRPr="0098461D" w:rsidRDefault="009754C0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98461D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754C0" w:rsidRPr="0098461D" w:rsidRDefault="009754C0" w:rsidP="0098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98461D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754C0" w:rsidRPr="0098461D" w:rsidRDefault="009754C0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57A3" w:rsidRPr="006523BE" w:rsidTr="00B353C3">
        <w:trPr>
          <w:cantSplit/>
        </w:trPr>
        <w:tc>
          <w:tcPr>
            <w:tcW w:w="2971" w:type="dxa"/>
          </w:tcPr>
          <w:p w:rsidR="004857A3" w:rsidRPr="004C2387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9" w:type="dxa"/>
          </w:tcPr>
          <w:p w:rsidR="004857A3" w:rsidRPr="004C2387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98461D" w:rsidRDefault="004857A3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473,903</w:t>
            </w:r>
          </w:p>
        </w:tc>
        <w:tc>
          <w:tcPr>
            <w:tcW w:w="270" w:type="dxa"/>
          </w:tcPr>
          <w:p w:rsidR="004857A3" w:rsidRPr="0098461D" w:rsidRDefault="004857A3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2,847,410</w:t>
            </w:r>
          </w:p>
        </w:tc>
        <w:tc>
          <w:tcPr>
            <w:tcW w:w="270" w:type="dxa"/>
          </w:tcPr>
          <w:p w:rsidR="004857A3" w:rsidRPr="0098461D" w:rsidRDefault="004857A3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74,271</w:t>
            </w:r>
          </w:p>
        </w:tc>
        <w:tc>
          <w:tcPr>
            <w:tcW w:w="270" w:type="dxa"/>
          </w:tcPr>
          <w:p w:rsidR="004857A3" w:rsidRPr="0098461D" w:rsidRDefault="004857A3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44,875</w:t>
            </w:r>
          </w:p>
        </w:tc>
        <w:tc>
          <w:tcPr>
            <w:tcW w:w="270" w:type="dxa"/>
          </w:tcPr>
          <w:p w:rsidR="004857A3" w:rsidRPr="0098461D" w:rsidRDefault="004857A3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4857A3" w:rsidRPr="0098461D" w:rsidRDefault="004857A3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98461D" w:rsidRDefault="004857A3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857A3" w:rsidRPr="0098461D" w:rsidRDefault="004857A3" w:rsidP="00404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3,440,459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F1305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33,214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185,219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8,212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232,907</w:t>
            </w:r>
          </w:p>
        </w:tc>
      </w:tr>
      <w:tr w:rsidR="00EF4F13" w:rsidRPr="000746C7" w:rsidTr="00C9713C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(868)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(21,427)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(3,309)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(6,997)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4F13" w:rsidRPr="0098461D" w:rsidRDefault="00A840CE" w:rsidP="00F1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(32,601)</w:t>
            </w:r>
          </w:p>
        </w:tc>
      </w:tr>
      <w:tr w:rsidR="00EF4F13" w:rsidRPr="0040585D" w:rsidTr="00D54AF2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98461D" w:rsidRDefault="00A840CE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98461D" w:rsidRDefault="00A840CE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506,249</w:t>
            </w: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98461D" w:rsidRDefault="00A840CE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3,011,202</w:t>
            </w:r>
          </w:p>
        </w:tc>
        <w:tc>
          <w:tcPr>
            <w:tcW w:w="270" w:type="dxa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98461D" w:rsidRDefault="00A840CE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77,224</w:t>
            </w:r>
          </w:p>
        </w:tc>
        <w:tc>
          <w:tcPr>
            <w:tcW w:w="270" w:type="dxa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F4F13" w:rsidRPr="0098461D" w:rsidRDefault="00A840CE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46,090</w:t>
            </w:r>
          </w:p>
        </w:tc>
        <w:tc>
          <w:tcPr>
            <w:tcW w:w="270" w:type="dxa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98461D" w:rsidRDefault="00A840CE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F4F13" w:rsidRPr="0098461D" w:rsidRDefault="00A840CE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3,640,765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98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4F13" w:rsidRPr="000746C7" w:rsidTr="00B353C3">
        <w:trPr>
          <w:cantSplit/>
          <w:trHeight w:val="335"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EF4F13" w:rsidRPr="0098461D" w:rsidRDefault="00EF4F13" w:rsidP="0098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4F13" w:rsidRPr="000746C7" w:rsidTr="002B0BA0">
        <w:trPr>
          <w:cantSplit/>
          <w:trHeight w:val="335"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4857A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034B23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034B23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F4F13" w:rsidRPr="0098461D" w:rsidRDefault="00EF4F13" w:rsidP="0003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98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F4F13" w:rsidRPr="0098461D" w:rsidRDefault="00EF4F13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4F13" w:rsidRPr="000746C7" w:rsidTr="00B353C3">
        <w:trPr>
          <w:cantSplit/>
        </w:trPr>
        <w:tc>
          <w:tcPr>
            <w:tcW w:w="2971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9" w:type="dxa"/>
          </w:tcPr>
          <w:p w:rsidR="00EF4F13" w:rsidRPr="004C2387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40585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F4F13" w:rsidRPr="0098461D" w:rsidRDefault="00EF4F13" w:rsidP="0040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  <w:tc>
          <w:tcPr>
            <w:tcW w:w="27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F4F13" w:rsidRPr="0098461D" w:rsidRDefault="00EF4F13" w:rsidP="00EF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</w:tr>
      <w:tr w:rsidR="00E36CF1" w:rsidRPr="000746C7" w:rsidTr="00B353C3">
        <w:trPr>
          <w:cantSplit/>
        </w:trPr>
        <w:tc>
          <w:tcPr>
            <w:tcW w:w="2971" w:type="dxa"/>
          </w:tcPr>
          <w:p w:rsidR="00E36CF1" w:rsidRPr="004C2387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719" w:type="dxa"/>
          </w:tcPr>
          <w:p w:rsidR="00E36CF1" w:rsidRPr="004C2387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846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CF1" w:rsidRPr="000746C7" w:rsidTr="00B353C3">
        <w:trPr>
          <w:cantSplit/>
        </w:trPr>
        <w:tc>
          <w:tcPr>
            <w:tcW w:w="2971" w:type="dxa"/>
          </w:tcPr>
          <w:p w:rsidR="00E36CF1" w:rsidRPr="004C2387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9" w:type="dxa"/>
          </w:tcPr>
          <w:p w:rsidR="00E36CF1" w:rsidRPr="004C2387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40585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6CF1" w:rsidRPr="0040585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  <w:tc>
          <w:tcPr>
            <w:tcW w:w="270" w:type="dxa"/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36CF1" w:rsidRPr="0098461D" w:rsidRDefault="00E36CF1" w:rsidP="00E36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461D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</w:tr>
    </w:tbl>
    <w:p w:rsidR="00097E9B" w:rsidRPr="000746C7" w:rsidRDefault="004D2E16" w:rsidP="004D2E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  <w:r w:rsidRPr="000746C7">
        <w:rPr>
          <w:rFonts w:ascii="Times New Roman" w:hAnsi="Times New Roman" w:cs="Arial"/>
          <w:sz w:val="22"/>
          <w:szCs w:val="22"/>
        </w:rPr>
        <w:br w:type="page"/>
      </w:r>
    </w:p>
    <w:tbl>
      <w:tblPr>
        <w:tblW w:w="14130" w:type="dxa"/>
        <w:tblInd w:w="558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3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เงินรวม</w:t>
            </w: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3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97E9B" w:rsidRPr="000746C7" w:rsidTr="006B7C6D">
        <w:tc>
          <w:tcPr>
            <w:tcW w:w="3690" w:type="dxa"/>
            <w:shd w:val="clear" w:color="auto" w:fill="auto"/>
          </w:tcPr>
          <w:p w:rsidR="00097E9B" w:rsidRPr="004C2387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4C2387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097E9B" w:rsidRPr="000D0BE6" w:rsidTr="006B7C6D">
        <w:tc>
          <w:tcPr>
            <w:tcW w:w="3690" w:type="dxa"/>
            <w:shd w:val="clear" w:color="auto" w:fill="auto"/>
          </w:tcPr>
          <w:p w:rsidR="00097E9B" w:rsidRPr="000D0BE6" w:rsidRDefault="00097E9B" w:rsidP="00A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9754C0" w:rsidRPr="000D0B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="004857A3"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97E9B" w:rsidRPr="000D0BE6" w:rsidRDefault="00097E9B" w:rsidP="00AB7C45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7A3" w:rsidRPr="000D0BE6" w:rsidTr="006B7C6D">
        <w:tc>
          <w:tcPr>
            <w:tcW w:w="3690" w:type="dxa"/>
            <w:shd w:val="clear" w:color="auto" w:fill="auto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0BE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712EB">
              <w:rPr>
                <w:rFonts w:ascii="Angsana New" w:hAnsi="Angsana New"/>
                <w:sz w:val="28"/>
                <w:szCs w:val="28"/>
              </w:rPr>
              <w:t>229</w:t>
            </w:r>
            <w:r w:rsidRPr="000D0BE6">
              <w:rPr>
                <w:rFonts w:ascii="Angsana New" w:hAnsi="Angsana New"/>
                <w:sz w:val="28"/>
                <w:szCs w:val="28"/>
              </w:rPr>
              <w:t>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326,079</w:t>
            </w:r>
          </w:p>
        </w:tc>
        <w:tc>
          <w:tcPr>
            <w:tcW w:w="270" w:type="dxa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1,162,848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13,078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9,217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7,829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1,748,966</w:t>
            </w:r>
          </w:p>
        </w:tc>
      </w:tr>
      <w:tr w:rsidR="004857A3" w:rsidRPr="000D0BE6" w:rsidTr="006B7C6D">
        <w:tc>
          <w:tcPr>
            <w:tcW w:w="3690" w:type="dxa"/>
            <w:shd w:val="clear" w:color="auto" w:fill="auto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0BE6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857A3" w:rsidRPr="000D0BE6" w:rsidRDefault="004857A3" w:rsidP="0067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</w:tr>
      <w:tr w:rsidR="004857A3" w:rsidRPr="000D0BE6" w:rsidTr="000C0C80">
        <w:trPr>
          <w:trHeight w:val="80"/>
        </w:trPr>
        <w:tc>
          <w:tcPr>
            <w:tcW w:w="3690" w:type="dxa"/>
            <w:shd w:val="clear" w:color="auto" w:fill="auto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E712EB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229,915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326,079</w:t>
            </w:r>
          </w:p>
        </w:tc>
        <w:tc>
          <w:tcPr>
            <w:tcW w:w="270" w:type="dxa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1,162,848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13,078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25,476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7,829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1,765,225</w:t>
            </w:r>
          </w:p>
        </w:tc>
      </w:tr>
      <w:tr w:rsidR="009754C0" w:rsidRPr="000D0BE6" w:rsidTr="006B7C6D">
        <w:tc>
          <w:tcPr>
            <w:tcW w:w="3690" w:type="dxa"/>
            <w:shd w:val="clear" w:color="auto" w:fill="auto"/>
          </w:tcPr>
          <w:p w:rsidR="009754C0" w:rsidRPr="000D0BE6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0D0B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="004857A3"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4C0" w:rsidRPr="000D0BE6" w:rsidTr="006B7C6D">
        <w:tc>
          <w:tcPr>
            <w:tcW w:w="3690" w:type="dxa"/>
            <w:shd w:val="clear" w:color="auto" w:fill="auto"/>
          </w:tcPr>
          <w:p w:rsidR="009754C0" w:rsidRPr="000D0BE6" w:rsidRDefault="009754C0" w:rsidP="0097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0D0B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 มกราคม 25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857A3"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754C0" w:rsidRPr="000D0BE6" w:rsidRDefault="009754C0" w:rsidP="009754C0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7A3" w:rsidRPr="000D0BE6" w:rsidTr="006B7C6D">
        <w:tc>
          <w:tcPr>
            <w:tcW w:w="3690" w:type="dxa"/>
            <w:shd w:val="clear" w:color="auto" w:fill="auto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0BE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230,619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313,239</w:t>
            </w:r>
          </w:p>
        </w:tc>
        <w:tc>
          <w:tcPr>
            <w:tcW w:w="270" w:type="dxa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1,061,196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13,319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7,206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54,948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1,680,527</w:t>
            </w:r>
          </w:p>
        </w:tc>
      </w:tr>
      <w:tr w:rsidR="004857A3" w:rsidRPr="000D0BE6" w:rsidTr="006B7C6D">
        <w:tc>
          <w:tcPr>
            <w:tcW w:w="3690" w:type="dxa"/>
            <w:shd w:val="clear" w:color="auto" w:fill="auto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0BE6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857A3" w:rsidRPr="000D0BE6" w:rsidRDefault="004857A3" w:rsidP="0067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14,553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14,553</w:t>
            </w:r>
          </w:p>
        </w:tc>
      </w:tr>
      <w:tr w:rsidR="004857A3" w:rsidRPr="000D0BE6" w:rsidTr="00F37FE0">
        <w:trPr>
          <w:trHeight w:val="307"/>
        </w:trPr>
        <w:tc>
          <w:tcPr>
            <w:tcW w:w="3690" w:type="dxa"/>
            <w:shd w:val="clear" w:color="auto" w:fill="auto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313,239</w:t>
            </w:r>
          </w:p>
        </w:tc>
        <w:tc>
          <w:tcPr>
            <w:tcW w:w="270" w:type="dxa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1,061,196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13,319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21,759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54,948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1,695,080</w:t>
            </w:r>
          </w:p>
        </w:tc>
      </w:tr>
      <w:tr w:rsidR="004857A3" w:rsidRPr="000D0BE6" w:rsidTr="006B7C6D">
        <w:tc>
          <w:tcPr>
            <w:tcW w:w="3690" w:type="dxa"/>
            <w:shd w:val="clear" w:color="auto" w:fill="auto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57A3" w:rsidRPr="000D0BE6" w:rsidRDefault="004857A3" w:rsidP="004857A3">
            <w:pPr>
              <w:pStyle w:val="acctfourfigures"/>
              <w:tabs>
                <w:tab w:val="clear" w:pos="765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57A3" w:rsidRPr="000D0BE6" w:rsidTr="006B7C6D">
        <w:trPr>
          <w:trHeight w:val="209"/>
        </w:trPr>
        <w:tc>
          <w:tcPr>
            <w:tcW w:w="3690" w:type="dxa"/>
            <w:shd w:val="clear" w:color="auto" w:fill="auto"/>
          </w:tcPr>
          <w:p w:rsidR="004857A3" w:rsidRPr="000D0BE6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OLE_LINK1"/>
            <w:r w:rsidRPr="000D0BE6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  <w:bookmarkEnd w:id="3"/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5D2251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230,619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5D2251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320,09</w:t>
            </w:r>
            <w:r w:rsidR="0048595D" w:rsidRPr="000D0BE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4857A3" w:rsidRPr="000D0BE6" w:rsidRDefault="005D2251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1,033,668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5D2251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15,241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857A3" w:rsidRPr="000D0BE6" w:rsidRDefault="0048595D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4,898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95D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18</w:t>
            </w:r>
            <w:r w:rsidR="00526C3F" w:rsidRPr="000D0BE6">
              <w:rPr>
                <w:rFonts w:ascii="Angsana New" w:hAnsi="Angsana New"/>
                <w:sz w:val="28"/>
                <w:szCs w:val="28"/>
              </w:rPr>
              <w:t>5</w:t>
            </w:r>
            <w:r w:rsidRPr="000D0BE6">
              <w:rPr>
                <w:rFonts w:ascii="Angsana New" w:hAnsi="Angsana New"/>
                <w:sz w:val="28"/>
                <w:szCs w:val="28"/>
              </w:rPr>
              <w:t>,</w:t>
            </w:r>
            <w:r w:rsidR="00526C3F" w:rsidRPr="000D0BE6">
              <w:rPr>
                <w:rFonts w:ascii="Angsana New" w:hAnsi="Angsana New"/>
                <w:sz w:val="28"/>
                <w:szCs w:val="28"/>
              </w:rPr>
              <w:t>40</w:t>
            </w:r>
            <w:r w:rsidR="00DF0571" w:rsidRPr="000D0BE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57A3" w:rsidRPr="000D0BE6" w:rsidRDefault="004857A3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857A3" w:rsidRPr="000D0BE6" w:rsidRDefault="0048595D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1,7</w:t>
            </w:r>
            <w:r w:rsidR="00526C3F" w:rsidRPr="000D0BE6">
              <w:rPr>
                <w:rFonts w:ascii="Angsana New" w:hAnsi="Angsana New"/>
                <w:sz w:val="28"/>
                <w:szCs w:val="28"/>
              </w:rPr>
              <w:t>89</w:t>
            </w:r>
            <w:r w:rsidRPr="000D0BE6">
              <w:rPr>
                <w:rFonts w:ascii="Angsana New" w:hAnsi="Angsana New"/>
                <w:sz w:val="28"/>
                <w:szCs w:val="28"/>
              </w:rPr>
              <w:t>,</w:t>
            </w:r>
            <w:r w:rsidR="00526C3F" w:rsidRPr="000D0BE6">
              <w:rPr>
                <w:rFonts w:ascii="Angsana New" w:hAnsi="Angsana New"/>
                <w:sz w:val="28"/>
                <w:szCs w:val="28"/>
              </w:rPr>
              <w:t>928</w:t>
            </w:r>
          </w:p>
        </w:tc>
      </w:tr>
      <w:tr w:rsidR="00685842" w:rsidRPr="000D0BE6" w:rsidTr="00D1691C">
        <w:tc>
          <w:tcPr>
            <w:tcW w:w="3690" w:type="dxa"/>
            <w:shd w:val="clear" w:color="auto" w:fill="auto"/>
          </w:tcPr>
          <w:p w:rsidR="00685842" w:rsidRPr="000D0BE6" w:rsidRDefault="00685842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D0BE6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85842" w:rsidRPr="000D0BE6" w:rsidRDefault="00685842" w:rsidP="00672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14,267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E71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D0BE6">
              <w:rPr>
                <w:rFonts w:ascii="Angsana New" w:hAnsi="Angsana New"/>
                <w:sz w:val="28"/>
                <w:szCs w:val="28"/>
              </w:rPr>
              <w:t>14,267</w:t>
            </w:r>
          </w:p>
        </w:tc>
      </w:tr>
      <w:tr w:rsidR="00685842" w:rsidRPr="000D0BE6" w:rsidTr="00D1691C">
        <w:tc>
          <w:tcPr>
            <w:tcW w:w="3690" w:type="dxa"/>
            <w:shd w:val="clear" w:color="auto" w:fill="auto"/>
          </w:tcPr>
          <w:p w:rsidR="00685842" w:rsidRPr="000D0BE6" w:rsidRDefault="00685842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7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230,619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7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320,098</w:t>
            </w:r>
          </w:p>
        </w:tc>
        <w:tc>
          <w:tcPr>
            <w:tcW w:w="270" w:type="dxa"/>
          </w:tcPr>
          <w:p w:rsidR="00685842" w:rsidRPr="000D0BE6" w:rsidRDefault="00685842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85842" w:rsidRPr="000D0BE6" w:rsidRDefault="00685842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1,033,668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7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15,241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7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19,165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7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7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185,40</w:t>
            </w:r>
            <w:r w:rsidR="00DF0571" w:rsidRPr="000D0BE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85842" w:rsidRPr="000D0BE6" w:rsidRDefault="00685842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0D0BE6" w:rsidRDefault="00685842" w:rsidP="007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0BE6">
              <w:rPr>
                <w:rFonts w:ascii="Angsana New" w:hAnsi="Angsana New"/>
                <w:b/>
                <w:bCs/>
                <w:sz w:val="28"/>
                <w:szCs w:val="28"/>
              </w:rPr>
              <w:t>1,804,195</w:t>
            </w:r>
          </w:p>
        </w:tc>
      </w:tr>
      <w:tr w:rsidR="00D1691C" w:rsidRPr="000D0BE6" w:rsidTr="00D1691C">
        <w:tc>
          <w:tcPr>
            <w:tcW w:w="3690" w:type="dxa"/>
            <w:shd w:val="clear" w:color="auto" w:fill="auto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691C" w:rsidRPr="000D0BE6" w:rsidRDefault="00D1691C" w:rsidP="00485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691C" w:rsidRPr="000D0BE6" w:rsidRDefault="00D1691C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1691C" w:rsidRPr="000D0BE6" w:rsidRDefault="00D1691C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1691C" w:rsidRPr="000D0BE6" w:rsidRDefault="00D1691C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107DB0" w:rsidRPr="008F72AB" w:rsidRDefault="00206D0F" w:rsidP="00FF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140"/>
        <w:jc w:val="thaiDistribute"/>
        <w:rPr>
          <w:rFonts w:ascii="Angsana New" w:hAnsi="Angsana New"/>
          <w:i/>
          <w:iCs/>
          <w:sz w:val="28"/>
          <w:szCs w:val="28"/>
        </w:rPr>
      </w:pPr>
      <w:r w:rsidRPr="000D0BE6">
        <w:rPr>
          <w:rFonts w:ascii="Angsana New" w:hAnsi="Angsana New" w:hint="cs"/>
          <w:sz w:val="28"/>
          <w:szCs w:val="28"/>
          <w:cs/>
        </w:rPr>
        <w:t>ราคาทรัพย์สินของกลุ่มบ</w:t>
      </w:r>
      <w:r w:rsidR="00A73A22" w:rsidRPr="000D0BE6">
        <w:rPr>
          <w:rFonts w:ascii="Angsana New" w:hAnsi="Angsana New" w:hint="cs"/>
          <w:sz w:val="28"/>
          <w:szCs w:val="28"/>
          <w:cs/>
        </w:rPr>
        <w:t>ริษัทก่อนหักค่าเสื่อมราคาสะสมของอาคาร</w:t>
      </w:r>
      <w:r w:rsidR="00064E36" w:rsidRPr="000D0BE6">
        <w:rPr>
          <w:rFonts w:ascii="Angsana New" w:hAnsi="Angsana New" w:hint="cs"/>
          <w:sz w:val="28"/>
          <w:szCs w:val="28"/>
          <w:cs/>
        </w:rPr>
        <w:t>และ</w:t>
      </w:r>
      <w:r w:rsidRPr="000D0BE6">
        <w:rPr>
          <w:rFonts w:ascii="Angsana New" w:hAnsi="Angsana New" w:hint="cs"/>
          <w:sz w:val="28"/>
          <w:szCs w:val="28"/>
          <w:cs/>
        </w:rPr>
        <w:t xml:space="preserve">อุปกรณ์ ซึ่งได้คิดค่าเสื่อมราคาเต็มจำนวนแล้ว แต่ยังคงใช้งานจนถึง ณ วันที่ </w:t>
      </w:r>
      <w:r w:rsidRPr="000D0BE6">
        <w:rPr>
          <w:rFonts w:ascii="Angsana New" w:hAnsi="Angsana New"/>
          <w:sz w:val="28"/>
          <w:szCs w:val="28"/>
        </w:rPr>
        <w:t xml:space="preserve">31 </w:t>
      </w:r>
      <w:r w:rsidRPr="000D0BE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73A22" w:rsidRPr="000D0BE6">
        <w:rPr>
          <w:rFonts w:ascii="Angsana New" w:hAnsi="Angsana New"/>
          <w:sz w:val="28"/>
          <w:szCs w:val="28"/>
        </w:rPr>
        <w:t>25</w:t>
      </w:r>
      <w:r w:rsidR="00A1466E" w:rsidRPr="000D0BE6">
        <w:rPr>
          <w:rFonts w:ascii="Angsana New" w:hAnsi="Angsana New"/>
          <w:sz w:val="28"/>
          <w:szCs w:val="28"/>
        </w:rPr>
        <w:t>6</w:t>
      </w:r>
      <w:r w:rsidR="004857A3" w:rsidRPr="000D0BE6">
        <w:rPr>
          <w:rFonts w:ascii="Angsana New" w:hAnsi="Angsana New"/>
          <w:sz w:val="28"/>
          <w:szCs w:val="28"/>
        </w:rPr>
        <w:t>2</w:t>
      </w:r>
      <w:r w:rsidRPr="000D0BE6">
        <w:rPr>
          <w:rFonts w:ascii="Angsana New" w:hAnsi="Angsana New"/>
          <w:sz w:val="28"/>
          <w:szCs w:val="28"/>
        </w:rPr>
        <w:t xml:space="preserve"> </w:t>
      </w:r>
      <w:r w:rsidRPr="000D0BE6">
        <w:rPr>
          <w:rFonts w:ascii="Angsana New" w:hAnsi="Angsana New" w:hint="cs"/>
          <w:sz w:val="28"/>
          <w:szCs w:val="28"/>
          <w:cs/>
        </w:rPr>
        <w:t>มีจำนว</w:t>
      </w:r>
      <w:r w:rsidR="00E662C1" w:rsidRPr="000D0BE6">
        <w:rPr>
          <w:rFonts w:ascii="Angsana New" w:hAnsi="Angsana New" w:hint="cs"/>
          <w:sz w:val="28"/>
          <w:szCs w:val="28"/>
          <w:cs/>
        </w:rPr>
        <w:t>น</w:t>
      </w:r>
      <w:r w:rsidR="005F1FB3" w:rsidRPr="000D0BE6">
        <w:rPr>
          <w:rFonts w:ascii="Angsana New" w:hAnsi="Angsana New" w:hint="cs"/>
          <w:sz w:val="28"/>
          <w:szCs w:val="28"/>
          <w:cs/>
        </w:rPr>
        <w:t>เงิน</w:t>
      </w:r>
      <w:r w:rsidR="003648D8" w:rsidRPr="000D0BE6">
        <w:rPr>
          <w:rFonts w:ascii="Angsana New" w:hAnsi="Angsana New"/>
          <w:sz w:val="28"/>
          <w:szCs w:val="28"/>
        </w:rPr>
        <w:t xml:space="preserve"> </w:t>
      </w:r>
      <w:r w:rsidR="005C6F05" w:rsidRPr="000D0BE6">
        <w:rPr>
          <w:rFonts w:ascii="Angsana New" w:hAnsi="Angsana New"/>
          <w:sz w:val="28"/>
          <w:szCs w:val="28"/>
        </w:rPr>
        <w:t>2,1</w:t>
      </w:r>
      <w:r w:rsidR="00526C3F" w:rsidRPr="000D0BE6">
        <w:rPr>
          <w:rFonts w:ascii="Angsana New" w:hAnsi="Angsana New"/>
          <w:sz w:val="28"/>
          <w:szCs w:val="28"/>
        </w:rPr>
        <w:t>95.5</w:t>
      </w:r>
      <w:r w:rsidR="00B353C3" w:rsidRPr="000D0BE6">
        <w:rPr>
          <w:rFonts w:ascii="Angsana New" w:hAnsi="Angsana New"/>
          <w:sz w:val="28"/>
          <w:szCs w:val="28"/>
        </w:rPr>
        <w:t xml:space="preserve"> </w:t>
      </w:r>
      <w:r w:rsidRPr="000D0BE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0D0BE6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A1466E" w:rsidRPr="000D0BE6">
        <w:rPr>
          <w:rFonts w:ascii="Angsana New" w:hAnsi="Angsana New"/>
          <w:i/>
          <w:iCs/>
          <w:sz w:val="28"/>
          <w:szCs w:val="28"/>
        </w:rPr>
        <w:t>25</w:t>
      </w:r>
      <w:r w:rsidR="00A1466E" w:rsidRPr="000D0BE6">
        <w:rPr>
          <w:rFonts w:ascii="Angsana New" w:hAnsi="Angsana New" w:hint="cs"/>
          <w:i/>
          <w:iCs/>
          <w:sz w:val="28"/>
          <w:szCs w:val="28"/>
          <w:cs/>
        </w:rPr>
        <w:t>6</w:t>
      </w:r>
      <w:r w:rsidR="004857A3" w:rsidRPr="000D0BE6">
        <w:rPr>
          <w:rFonts w:ascii="Angsana New" w:hAnsi="Angsana New"/>
          <w:i/>
          <w:iCs/>
          <w:sz w:val="28"/>
          <w:szCs w:val="28"/>
        </w:rPr>
        <w:t>1</w:t>
      </w:r>
      <w:r w:rsidRPr="000D0BE6">
        <w:rPr>
          <w:rFonts w:ascii="Angsana New" w:hAnsi="Angsana New"/>
          <w:i/>
          <w:iCs/>
          <w:sz w:val="28"/>
          <w:szCs w:val="28"/>
        </w:rPr>
        <w:t xml:space="preserve">: </w:t>
      </w:r>
      <w:r w:rsidR="00526C3F" w:rsidRPr="000D0BE6">
        <w:rPr>
          <w:rFonts w:ascii="Angsana New" w:hAnsi="Angsana New"/>
          <w:i/>
          <w:iCs/>
          <w:sz w:val="28"/>
          <w:szCs w:val="28"/>
        </w:rPr>
        <w:t>2</w:t>
      </w:r>
      <w:r w:rsidR="00A1466E" w:rsidRPr="000D0BE6">
        <w:rPr>
          <w:rFonts w:ascii="Angsana New" w:hAnsi="Angsana New"/>
          <w:i/>
          <w:iCs/>
          <w:sz w:val="28"/>
          <w:szCs w:val="28"/>
        </w:rPr>
        <w:t>,</w:t>
      </w:r>
      <w:r w:rsidR="004857A3" w:rsidRPr="000D0BE6">
        <w:rPr>
          <w:rFonts w:ascii="Angsana New" w:hAnsi="Angsana New"/>
          <w:i/>
          <w:iCs/>
          <w:sz w:val="28"/>
          <w:szCs w:val="28"/>
        </w:rPr>
        <w:t>144</w:t>
      </w:r>
      <w:r w:rsidR="00A1466E" w:rsidRPr="000D0BE6">
        <w:rPr>
          <w:rFonts w:ascii="Angsana New" w:hAnsi="Angsana New"/>
          <w:i/>
          <w:iCs/>
          <w:sz w:val="28"/>
          <w:szCs w:val="28"/>
        </w:rPr>
        <w:t>.</w:t>
      </w:r>
      <w:r w:rsidR="004857A3" w:rsidRPr="000D0BE6">
        <w:rPr>
          <w:rFonts w:ascii="Angsana New" w:hAnsi="Angsana New"/>
          <w:i/>
          <w:iCs/>
          <w:sz w:val="28"/>
          <w:szCs w:val="28"/>
        </w:rPr>
        <w:t>4</w:t>
      </w:r>
      <w:r w:rsidR="002C5074" w:rsidRPr="000D0BE6">
        <w:rPr>
          <w:rFonts w:ascii="Angsana New" w:hAnsi="Angsana New"/>
          <w:i/>
          <w:iCs/>
          <w:sz w:val="28"/>
          <w:szCs w:val="28"/>
        </w:rPr>
        <w:t xml:space="preserve"> </w:t>
      </w:r>
      <w:r w:rsidRPr="000D0BE6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:rsidR="00107DB0" w:rsidRDefault="00107DB0" w:rsidP="00DF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86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107DB0" w:rsidSect="001E16F2">
          <w:footerReference w:type="default" r:id="rId14"/>
          <w:pgSz w:w="16834" w:h="11909" w:orient="landscape" w:code="9"/>
          <w:pgMar w:top="691" w:right="1152" w:bottom="576" w:left="1152" w:header="720" w:footer="615" w:gutter="0"/>
          <w:pgNumType w:start="47"/>
          <w:cols w:space="720"/>
          <w:docGrid w:linePitch="245"/>
        </w:sect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107DB0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40" w:type="dxa"/>
            <w:gridSpan w:val="13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7959" w:rsidRPr="000746C7" w:rsidTr="006B7C6D">
        <w:trPr>
          <w:cantSplit/>
        </w:trPr>
        <w:tc>
          <w:tcPr>
            <w:tcW w:w="342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37959" w:rsidRPr="004C2387" w:rsidRDefault="00D37959" w:rsidP="00052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9ED" w:rsidRPr="000746C7" w:rsidTr="00135577">
        <w:trPr>
          <w:cantSplit/>
        </w:trPr>
        <w:tc>
          <w:tcPr>
            <w:tcW w:w="3420" w:type="dxa"/>
          </w:tcPr>
          <w:p w:rsidR="00D679ED" w:rsidRPr="004C2387" w:rsidRDefault="00D679ED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D679ED" w:rsidRPr="004C2387" w:rsidRDefault="00D679ED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679ED" w:rsidRPr="00D679ED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209,818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697,392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vAlign w:val="bottom"/>
          </w:tcPr>
          <w:p w:rsidR="00D679ED" w:rsidRPr="00D679ED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3,784,031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83,239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61,060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11,680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4,847,220</w:t>
            </w:r>
          </w:p>
        </w:tc>
      </w:tr>
      <w:tr w:rsidR="00D679ED" w:rsidRPr="000746C7" w:rsidTr="00135577">
        <w:trPr>
          <w:cantSplit/>
        </w:trPr>
        <w:tc>
          <w:tcPr>
            <w:tcW w:w="3420" w:type="dxa"/>
          </w:tcPr>
          <w:p w:rsidR="00D679ED" w:rsidRPr="004C2387" w:rsidRDefault="00D679ED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D679ED" w:rsidRPr="004C2387" w:rsidRDefault="00D679ED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679ED" w:rsidRPr="00D679ED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</w:tcPr>
          <w:p w:rsidR="00D679ED" w:rsidRPr="00D679ED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2,298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19,339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4,645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127,888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159,874</w:t>
            </w:r>
          </w:p>
        </w:tc>
      </w:tr>
      <w:tr w:rsidR="00D679ED" w:rsidRPr="000746C7" w:rsidTr="00135577">
        <w:trPr>
          <w:cantSplit/>
        </w:trPr>
        <w:tc>
          <w:tcPr>
            <w:tcW w:w="3420" w:type="dxa"/>
          </w:tcPr>
          <w:p w:rsidR="00D679ED" w:rsidRPr="004C2387" w:rsidRDefault="00D679ED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:rsidR="00D679ED" w:rsidRPr="004C2387" w:rsidRDefault="00D679ED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679ED" w:rsidRPr="00D679ED" w:rsidRDefault="00D679ED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16,426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63,432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:rsidR="00D679ED" w:rsidRPr="00D679ED" w:rsidRDefault="00D679ED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4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(80,769)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79ED" w:rsidRPr="000746C7" w:rsidTr="00135577">
        <w:trPr>
          <w:cantSplit/>
        </w:trPr>
        <w:tc>
          <w:tcPr>
            <w:tcW w:w="3420" w:type="dxa"/>
          </w:tcPr>
          <w:p w:rsidR="00D679ED" w:rsidRPr="004C2387" w:rsidRDefault="00D679ED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:rsidR="00D679ED" w:rsidRPr="004C2387" w:rsidRDefault="00D679ED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679ED" w:rsidRPr="00D679ED" w:rsidRDefault="00D679ED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4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(40,799)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(1,763)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D679ED" w:rsidRPr="00D679ED" w:rsidRDefault="00D679ED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</w:tcPr>
          <w:p w:rsidR="00D679ED" w:rsidRPr="00D679ED" w:rsidRDefault="00D679ED" w:rsidP="00D6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9ED">
              <w:rPr>
                <w:rFonts w:ascii="Angsana New" w:hAnsi="Angsana New"/>
                <w:sz w:val="28"/>
                <w:szCs w:val="28"/>
              </w:rPr>
              <w:t>(44,961)</w:t>
            </w:r>
          </w:p>
        </w:tc>
      </w:tr>
      <w:tr w:rsidR="00E96680" w:rsidRPr="000746C7" w:rsidTr="006B7C6D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D364D2" w:rsidRDefault="00E96680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D364D2" w:rsidRDefault="00E96680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96680" w:rsidRPr="00D364D2" w:rsidRDefault="00E96680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680" w:rsidRPr="00D364D2" w:rsidTr="006B7C6D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C23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D364D2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70" w:type="dxa"/>
          </w:tcPr>
          <w:p w:rsidR="00E96680" w:rsidRPr="004E669F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E96680" w:rsidRPr="00D364D2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715,772</w:t>
            </w:r>
          </w:p>
        </w:tc>
        <w:tc>
          <w:tcPr>
            <w:tcW w:w="270" w:type="dxa"/>
          </w:tcPr>
          <w:p w:rsidR="00E96680" w:rsidRPr="004E669F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vAlign w:val="bottom"/>
          </w:tcPr>
          <w:p w:rsidR="00E96680" w:rsidRPr="004E669F" w:rsidRDefault="00D679ED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3,826,003</w:t>
            </w:r>
          </w:p>
        </w:tc>
        <w:tc>
          <w:tcPr>
            <w:tcW w:w="270" w:type="dxa"/>
          </w:tcPr>
          <w:p w:rsidR="00E96680" w:rsidRPr="004E669F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E96680" w:rsidRPr="00D364D2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87,032</w:t>
            </w:r>
          </w:p>
        </w:tc>
        <w:tc>
          <w:tcPr>
            <w:tcW w:w="270" w:type="dxa"/>
          </w:tcPr>
          <w:p w:rsidR="00E96680" w:rsidRPr="004E669F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:rsidR="00E96680" w:rsidRPr="004E669F" w:rsidRDefault="00D679ED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64,005</w:t>
            </w:r>
          </w:p>
        </w:tc>
        <w:tc>
          <w:tcPr>
            <w:tcW w:w="270" w:type="dxa"/>
          </w:tcPr>
          <w:p w:rsidR="00E96680" w:rsidRPr="004E669F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E96680" w:rsidRPr="004E669F" w:rsidRDefault="00D679ED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58,799</w:t>
            </w:r>
          </w:p>
        </w:tc>
        <w:tc>
          <w:tcPr>
            <w:tcW w:w="270" w:type="dxa"/>
          </w:tcPr>
          <w:p w:rsidR="00E96680" w:rsidRPr="004E669F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:rsidR="00E96680" w:rsidRPr="00D364D2" w:rsidRDefault="00D679ED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4,962,133</w:t>
            </w:r>
          </w:p>
        </w:tc>
      </w:tr>
      <w:tr w:rsidR="00E96680" w:rsidRPr="000746C7" w:rsidTr="006B7C6D">
        <w:trPr>
          <w:cantSplit/>
        </w:trPr>
        <w:tc>
          <w:tcPr>
            <w:tcW w:w="342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E96680" w:rsidRPr="004C2387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D364D2" w:rsidRDefault="00135577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96680" w:rsidRPr="00D364D2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96680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3,24</w:t>
            </w:r>
            <w:r w:rsidR="007B4E17" w:rsidRPr="00D364D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E96680" w:rsidRPr="00D364D2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96680" w:rsidRPr="00D364D2" w:rsidRDefault="00135577" w:rsidP="0013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23,512</w:t>
            </w:r>
          </w:p>
        </w:tc>
        <w:tc>
          <w:tcPr>
            <w:tcW w:w="270" w:type="dxa"/>
          </w:tcPr>
          <w:p w:rsidR="00E96680" w:rsidRPr="00D364D2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6,299</w:t>
            </w:r>
          </w:p>
        </w:tc>
        <w:tc>
          <w:tcPr>
            <w:tcW w:w="270" w:type="dxa"/>
          </w:tcPr>
          <w:p w:rsidR="00E96680" w:rsidRPr="00D364D2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96680" w:rsidRPr="00D364D2" w:rsidRDefault="00135577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7,489</w:t>
            </w:r>
          </w:p>
        </w:tc>
        <w:tc>
          <w:tcPr>
            <w:tcW w:w="270" w:type="dxa"/>
          </w:tcPr>
          <w:p w:rsidR="00E96680" w:rsidRPr="00D364D2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D364D2" w:rsidRDefault="00135577" w:rsidP="00DF0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30</w:t>
            </w:r>
            <w:r w:rsidR="00DF0571" w:rsidRPr="00D364D2">
              <w:rPr>
                <w:rFonts w:ascii="Angsana New" w:hAnsi="Angsana New"/>
                <w:sz w:val="28"/>
                <w:szCs w:val="28"/>
              </w:rPr>
              <w:t>3</w:t>
            </w:r>
            <w:r w:rsidRPr="00D364D2">
              <w:rPr>
                <w:rFonts w:ascii="Angsana New" w:hAnsi="Angsana New"/>
                <w:sz w:val="28"/>
                <w:szCs w:val="28"/>
              </w:rPr>
              <w:t>,</w:t>
            </w:r>
            <w:r w:rsidR="00DF0571" w:rsidRPr="00D364D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:rsidR="00E96680" w:rsidRPr="00D364D2" w:rsidRDefault="00E96680" w:rsidP="00E96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96680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34</w:t>
            </w:r>
            <w:r w:rsidR="00DF0571" w:rsidRPr="00D364D2">
              <w:rPr>
                <w:rFonts w:ascii="Angsana New" w:hAnsi="Angsana New"/>
                <w:sz w:val="28"/>
                <w:szCs w:val="28"/>
              </w:rPr>
              <w:t>3</w:t>
            </w:r>
            <w:r w:rsidRPr="00D364D2">
              <w:rPr>
                <w:rFonts w:ascii="Angsana New" w:hAnsi="Angsana New"/>
                <w:sz w:val="28"/>
                <w:szCs w:val="28"/>
              </w:rPr>
              <w:t>,</w:t>
            </w:r>
            <w:r w:rsidR="00DF0571" w:rsidRPr="00D364D2">
              <w:rPr>
                <w:rFonts w:ascii="Angsana New" w:hAnsi="Angsana New"/>
                <w:sz w:val="28"/>
                <w:szCs w:val="28"/>
              </w:rPr>
              <w:t>841</w:t>
            </w:r>
          </w:p>
        </w:tc>
      </w:tr>
      <w:tr w:rsidR="00FE7EEF" w:rsidRPr="000746C7" w:rsidTr="00C9713C">
        <w:trPr>
          <w:cantSplit/>
        </w:trPr>
        <w:tc>
          <w:tcPr>
            <w:tcW w:w="342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E7EEF" w:rsidRPr="00D364D2" w:rsidRDefault="00135577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37,31</w:t>
            </w:r>
            <w:r w:rsidR="007B4E17" w:rsidRPr="00D364D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7EEF" w:rsidRPr="00D364D2" w:rsidRDefault="00135577" w:rsidP="00EC7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130,862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1,799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E7EEF" w:rsidRPr="00D364D2" w:rsidRDefault="00135577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E7EEF" w:rsidRPr="00D364D2" w:rsidRDefault="00135577" w:rsidP="00DF0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(</w:t>
            </w:r>
            <w:r w:rsidR="00DF0571" w:rsidRPr="00D364D2">
              <w:rPr>
                <w:rFonts w:ascii="Angsana New" w:hAnsi="Angsana New"/>
                <w:sz w:val="28"/>
                <w:szCs w:val="28"/>
              </w:rPr>
              <w:t>173</w:t>
            </w:r>
            <w:r w:rsidRPr="00D364D2">
              <w:rPr>
                <w:rFonts w:ascii="Angsana New" w:hAnsi="Angsana New"/>
                <w:sz w:val="28"/>
                <w:szCs w:val="28"/>
              </w:rPr>
              <w:t>,</w:t>
            </w:r>
            <w:r w:rsidR="00DF0571" w:rsidRPr="00D364D2">
              <w:rPr>
                <w:rFonts w:ascii="Angsana New" w:hAnsi="Angsana New"/>
                <w:sz w:val="28"/>
                <w:szCs w:val="28"/>
              </w:rPr>
              <w:t>064</w:t>
            </w:r>
            <w:r w:rsidRPr="00D364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FE7EEF" w:rsidRPr="00D364D2" w:rsidRDefault="00DF0571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(3,089)</w:t>
            </w:r>
          </w:p>
        </w:tc>
      </w:tr>
      <w:tr w:rsidR="00FE7EEF" w:rsidRPr="000746C7" w:rsidTr="00D73316">
        <w:trPr>
          <w:cantSplit/>
        </w:trPr>
        <w:tc>
          <w:tcPr>
            <w:tcW w:w="342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E7EEF" w:rsidRPr="00D364D2" w:rsidRDefault="00135577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4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(1,351)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(21,850)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(3,526)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7EEF" w:rsidRPr="00D364D2" w:rsidRDefault="00135577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(8,934)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E7EEF" w:rsidRPr="00D364D2" w:rsidRDefault="00135577" w:rsidP="00C4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64D2">
              <w:rPr>
                <w:rFonts w:ascii="Angsana New" w:hAnsi="Angsana New"/>
                <w:sz w:val="28"/>
                <w:szCs w:val="28"/>
              </w:rPr>
              <w:t>(35,661)</w:t>
            </w:r>
          </w:p>
        </w:tc>
      </w:tr>
      <w:tr w:rsidR="00FE7EEF" w:rsidRPr="00D364D2" w:rsidTr="006B7C6D">
        <w:trPr>
          <w:cantSplit/>
        </w:trPr>
        <w:tc>
          <w:tcPr>
            <w:tcW w:w="342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E7EEF" w:rsidRPr="004C2387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754,977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D364D2" w:rsidRDefault="00135577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3,958,527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91,604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D364D2" w:rsidRDefault="00135577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62,560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7EEF" w:rsidRPr="00D364D2" w:rsidRDefault="00135577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189,034</w:t>
            </w:r>
          </w:p>
        </w:tc>
        <w:tc>
          <w:tcPr>
            <w:tcW w:w="270" w:type="dxa"/>
          </w:tcPr>
          <w:p w:rsidR="00FE7EEF" w:rsidRPr="00D364D2" w:rsidRDefault="00FE7EEF" w:rsidP="00FE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7EEF" w:rsidRPr="00D364D2" w:rsidRDefault="00135577" w:rsidP="00D3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64D2">
              <w:rPr>
                <w:rFonts w:ascii="Angsana New" w:hAnsi="Angsana New"/>
                <w:b/>
                <w:bCs/>
                <w:sz w:val="28"/>
                <w:szCs w:val="28"/>
              </w:rPr>
              <w:t>5,267,224</w:t>
            </w:r>
          </w:p>
        </w:tc>
      </w:tr>
    </w:tbl>
    <w:p w:rsidR="00D60FC3" w:rsidRPr="000746C7" w:rsidRDefault="00D60FC3" w:rsidP="00D60FC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"/>
          <w:szCs w:val="2"/>
        </w:rPr>
      </w:pPr>
      <w:r w:rsidRPr="000746C7">
        <w:rPr>
          <w:rFonts w:ascii="Times New Roman" w:hAnsi="Times New Roman" w:cs="Arial"/>
          <w:sz w:val="22"/>
          <w:szCs w:val="22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2"/>
        <w:gridCol w:w="697"/>
        <w:gridCol w:w="23"/>
        <w:gridCol w:w="1236"/>
        <w:gridCol w:w="23"/>
        <w:gridCol w:w="247"/>
        <w:gridCol w:w="23"/>
        <w:gridCol w:w="1236"/>
        <w:gridCol w:w="23"/>
        <w:gridCol w:w="247"/>
        <w:gridCol w:w="23"/>
        <w:gridCol w:w="1325"/>
        <w:gridCol w:w="24"/>
        <w:gridCol w:w="246"/>
        <w:gridCol w:w="24"/>
        <w:gridCol w:w="1228"/>
        <w:gridCol w:w="31"/>
        <w:gridCol w:w="246"/>
        <w:gridCol w:w="24"/>
        <w:gridCol w:w="1145"/>
        <w:gridCol w:w="24"/>
        <w:gridCol w:w="246"/>
        <w:gridCol w:w="24"/>
        <w:gridCol w:w="1259"/>
        <w:gridCol w:w="275"/>
        <w:gridCol w:w="1259"/>
      </w:tblGrid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8" w:type="dxa"/>
            <w:gridSpan w:val="23"/>
            <w:tcBorders>
              <w:left w:val="nil"/>
            </w:tcBorders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left w:val="nil"/>
            </w:tcBorders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438" w:type="dxa"/>
            <w:gridSpan w:val="23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7959" w:rsidRPr="000746C7" w:rsidTr="0030141B">
        <w:trPr>
          <w:cantSplit/>
        </w:trPr>
        <w:tc>
          <w:tcPr>
            <w:tcW w:w="2972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2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D37959" w:rsidRPr="004C2387" w:rsidRDefault="00D37959" w:rsidP="000C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046" w:rsidRPr="000746C7" w:rsidTr="0030141B">
        <w:trPr>
          <w:cantSplit/>
        </w:trPr>
        <w:tc>
          <w:tcPr>
            <w:tcW w:w="2972" w:type="dxa"/>
          </w:tcPr>
          <w:p w:rsidR="00B72046" w:rsidRPr="004C2387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</w:tcPr>
          <w:p w:rsidR="00B72046" w:rsidRPr="004C2387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2046" w:rsidRPr="00315925" w:rsidRDefault="00B72046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2046" w:rsidRPr="00315925" w:rsidRDefault="00B72046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423,437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2,663,618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70,291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35,771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72046" w:rsidRPr="00315925" w:rsidRDefault="00B72046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3,193,117</w:t>
            </w:r>
          </w:p>
        </w:tc>
      </w:tr>
      <w:tr w:rsidR="00B72046" w:rsidRPr="000746C7" w:rsidTr="0030141B">
        <w:trPr>
          <w:cantSplit/>
        </w:trPr>
        <w:tc>
          <w:tcPr>
            <w:tcW w:w="2972" w:type="dxa"/>
          </w:tcPr>
          <w:p w:rsidR="00B72046" w:rsidRPr="004C2387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gridSpan w:val="2"/>
          </w:tcPr>
          <w:p w:rsidR="00B72046" w:rsidRPr="004C2387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2046" w:rsidRPr="00315925" w:rsidRDefault="00B72046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B72046" w:rsidRPr="00315925" w:rsidRDefault="00B72046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27,426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176,845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5,255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8,881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B72046" w:rsidRPr="00315925" w:rsidRDefault="00B72046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218,407</w:t>
            </w:r>
          </w:p>
        </w:tc>
      </w:tr>
      <w:tr w:rsidR="00B72046" w:rsidRPr="000746C7" w:rsidTr="0030141B">
        <w:trPr>
          <w:cantSplit/>
        </w:trPr>
        <w:tc>
          <w:tcPr>
            <w:tcW w:w="2972" w:type="dxa"/>
          </w:tcPr>
          <w:p w:rsidR="00B72046" w:rsidRPr="004C2387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20" w:type="dxa"/>
            <w:gridSpan w:val="2"/>
          </w:tcPr>
          <w:p w:rsidR="00B72046" w:rsidRPr="004C2387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B72046" w:rsidRPr="00315925" w:rsidRDefault="00B72046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B72046" w:rsidRPr="00315925" w:rsidRDefault="00B72046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B72046" w:rsidRPr="00315925" w:rsidRDefault="00B72046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(40,502)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B72046" w:rsidRPr="00315925" w:rsidRDefault="00B72046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(1,753)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B72046" w:rsidRPr="00315925" w:rsidRDefault="00B72046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(2,055)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B72046" w:rsidRPr="00315925" w:rsidRDefault="00B72046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B72046" w:rsidRPr="00315925" w:rsidRDefault="00B72046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(44,636)</w:t>
            </w:r>
          </w:p>
        </w:tc>
      </w:tr>
      <w:tr w:rsidR="00B74C84" w:rsidRPr="000746C7" w:rsidTr="0030141B">
        <w:trPr>
          <w:cantSplit/>
        </w:trPr>
        <w:tc>
          <w:tcPr>
            <w:tcW w:w="2972" w:type="dxa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7204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</w:tcPr>
          <w:p w:rsidR="00B74C84" w:rsidRPr="004C2387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AE67AF" w:rsidRDefault="00B74C84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0B37A6" w:rsidRDefault="00B74C84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vAlign w:val="bottom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B74C84" w:rsidRPr="00C940F4" w:rsidRDefault="00B74C84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:rsidR="00B74C84" w:rsidRPr="00315925" w:rsidRDefault="00B74C84" w:rsidP="00B7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2046" w:rsidRPr="000746C7" w:rsidTr="0030141B">
        <w:trPr>
          <w:cantSplit/>
        </w:trPr>
        <w:tc>
          <w:tcPr>
            <w:tcW w:w="2972" w:type="dxa"/>
          </w:tcPr>
          <w:p w:rsidR="00B72046" w:rsidRPr="004C2387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</w:tcPr>
          <w:p w:rsidR="00B72046" w:rsidRPr="004C2387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2046" w:rsidRPr="00AE67AF" w:rsidRDefault="00B72046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7A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2046" w:rsidRPr="000B37A6" w:rsidRDefault="00B72046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37A6">
              <w:rPr>
                <w:rFonts w:ascii="Angsana New" w:hAnsi="Angsana New"/>
                <w:b/>
                <w:bCs/>
                <w:sz w:val="28"/>
                <w:szCs w:val="28"/>
              </w:rPr>
              <w:t>450,537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bottom"/>
          </w:tcPr>
          <w:p w:rsidR="00B72046" w:rsidRPr="00315925" w:rsidRDefault="00B72046" w:rsidP="00AE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2,799,961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AE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B72046" w:rsidRPr="00315925" w:rsidRDefault="00B72046" w:rsidP="00AE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73,793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AE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B72046" w:rsidRPr="00315925" w:rsidRDefault="00B72046" w:rsidP="00AE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42,597</w:t>
            </w:r>
          </w:p>
        </w:tc>
        <w:tc>
          <w:tcPr>
            <w:tcW w:w="270" w:type="dxa"/>
            <w:gridSpan w:val="2"/>
          </w:tcPr>
          <w:p w:rsidR="00B72046" w:rsidRPr="00315925" w:rsidRDefault="00B72046" w:rsidP="00AE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:rsidR="00B72046" w:rsidRPr="00C940F4" w:rsidRDefault="00B72046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40F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B72046" w:rsidRPr="00315925" w:rsidRDefault="00B72046" w:rsidP="00AE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B72046" w:rsidRPr="00315925" w:rsidRDefault="00B72046" w:rsidP="00AE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3,366,888</w:t>
            </w:r>
          </w:p>
        </w:tc>
      </w:tr>
      <w:tr w:rsidR="009E2701" w:rsidRPr="000746C7" w:rsidTr="0030141B">
        <w:trPr>
          <w:cantSplit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E2701" w:rsidRPr="00315925" w:rsidRDefault="009E2701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315925" w:rsidRDefault="003C43F5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29,126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9E2701" w:rsidRPr="00315925" w:rsidRDefault="003C43F5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177,345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9E2701" w:rsidRPr="00315925" w:rsidRDefault="003C43F5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6,213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9E2701" w:rsidRPr="00315925" w:rsidRDefault="003C43F5" w:rsidP="003C4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8,132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315925" w:rsidRDefault="003C43F5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:rsidR="009E2701" w:rsidRPr="00315925" w:rsidRDefault="003C43F5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220,816</w:t>
            </w:r>
          </w:p>
        </w:tc>
      </w:tr>
      <w:tr w:rsidR="009E2701" w:rsidRPr="000746C7" w:rsidTr="0030141B">
        <w:trPr>
          <w:cantSplit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9E2701" w:rsidRPr="00315925" w:rsidRDefault="009E2701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9E2701" w:rsidRPr="00315925" w:rsidRDefault="003C43F5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(868)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9E2701" w:rsidRPr="00315925" w:rsidRDefault="003C43F5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(21,523)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9E2701" w:rsidRPr="00315925" w:rsidRDefault="003C43F5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(3,517)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9E2701" w:rsidRPr="00315925" w:rsidRDefault="003C43F5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(6,997)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E2701" w:rsidRPr="00315925" w:rsidRDefault="003C43F5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E2701" w:rsidRPr="00315925" w:rsidRDefault="003C43F5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(32,905)</w:t>
            </w:r>
          </w:p>
        </w:tc>
      </w:tr>
      <w:tr w:rsidR="009E2701" w:rsidRPr="000746C7" w:rsidTr="0030141B">
        <w:trPr>
          <w:cantSplit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7204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AE67AF" w:rsidRDefault="009E2701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7A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0B37A6" w:rsidRDefault="003C43F5" w:rsidP="000B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37A6">
              <w:rPr>
                <w:rFonts w:ascii="Angsana New" w:hAnsi="Angsana New"/>
                <w:b/>
                <w:bCs/>
                <w:sz w:val="28"/>
                <w:szCs w:val="28"/>
              </w:rPr>
              <w:t>478,795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315925" w:rsidRDefault="003C43F5" w:rsidP="00EF7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2,955,783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EF7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315925" w:rsidRDefault="003C43F5" w:rsidP="00EF7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76,489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EF7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701" w:rsidRPr="00315925" w:rsidRDefault="003C43F5" w:rsidP="00EF7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43,732</w:t>
            </w:r>
          </w:p>
        </w:tc>
        <w:tc>
          <w:tcPr>
            <w:tcW w:w="270" w:type="dxa"/>
            <w:gridSpan w:val="2"/>
          </w:tcPr>
          <w:p w:rsidR="009E2701" w:rsidRPr="00315925" w:rsidRDefault="009E2701" w:rsidP="00EF7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9E2701" w:rsidRPr="00C940F4" w:rsidRDefault="00315925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40F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9E2701" w:rsidRPr="00315925" w:rsidRDefault="009E2701" w:rsidP="00EF7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left="-108"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E2701" w:rsidRPr="00315925" w:rsidRDefault="003C43F5" w:rsidP="00EF7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3,554,799</w:t>
            </w:r>
          </w:p>
        </w:tc>
      </w:tr>
      <w:tr w:rsidR="009E2701" w:rsidRPr="00EF7DB2" w:rsidTr="000C0C80">
        <w:trPr>
          <w:cantSplit/>
          <w:trHeight w:val="60"/>
        </w:trPr>
        <w:tc>
          <w:tcPr>
            <w:tcW w:w="2972" w:type="dxa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left w:val="nil"/>
            </w:tcBorders>
          </w:tcPr>
          <w:p w:rsidR="009E2701" w:rsidRPr="00EF7DB2" w:rsidRDefault="009E2701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EF7DB2" w:rsidRDefault="009E2701" w:rsidP="0013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EF7DB2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701" w:rsidRPr="000746C7" w:rsidTr="0030141B">
        <w:trPr>
          <w:cantSplit/>
          <w:trHeight w:val="335"/>
        </w:trPr>
        <w:tc>
          <w:tcPr>
            <w:tcW w:w="2972" w:type="dxa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20" w:type="dxa"/>
            <w:gridSpan w:val="2"/>
          </w:tcPr>
          <w:p w:rsidR="009E2701" w:rsidRPr="004C2387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left w:val="nil"/>
            </w:tcBorders>
          </w:tcPr>
          <w:p w:rsidR="009E2701" w:rsidRPr="00315925" w:rsidRDefault="009E2701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9E2701" w:rsidRPr="00315925" w:rsidRDefault="009E2701" w:rsidP="009E2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0B4889">
        <w:trPr>
          <w:cantSplit/>
          <w:trHeight w:val="335"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</w:t>
            </w:r>
            <w:r w:rsidRPr="004C2387">
              <w:rPr>
                <w:rFonts w:ascii="Angsana New" w:hAnsi="Angsana New"/>
                <w:sz w:val="28"/>
                <w:szCs w:val="28"/>
              </w:rPr>
              <w:t>6</w:t>
            </w:r>
            <w:r w:rsidR="00B7204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275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</w:tr>
      <w:tr w:rsidR="001F2302" w:rsidRPr="000746C7" w:rsidTr="000B4889">
        <w:trPr>
          <w:cantSplit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302" w:rsidRPr="000746C7" w:rsidTr="000C0C80">
        <w:trPr>
          <w:cantSplit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7204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AE67AF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2302" w:rsidRPr="000746C7" w:rsidTr="000B4889">
        <w:trPr>
          <w:cantSplit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7204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1F2302" w:rsidRPr="00AE67AF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67A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  <w:tc>
          <w:tcPr>
            <w:tcW w:w="275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</w:tr>
      <w:tr w:rsidR="001F2302" w:rsidRPr="000746C7" w:rsidTr="000B4889">
        <w:trPr>
          <w:cantSplit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9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F2302" w:rsidRPr="00315925" w:rsidRDefault="0013653E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F2302" w:rsidRPr="00315925" w:rsidRDefault="0013653E" w:rsidP="00C9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302" w:rsidRPr="000746C7" w:rsidTr="004C2387">
        <w:trPr>
          <w:cantSplit/>
          <w:trHeight w:val="70"/>
        </w:trPr>
        <w:tc>
          <w:tcPr>
            <w:tcW w:w="2972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 25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7204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AE67AF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E6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302" w:rsidRPr="00315925" w:rsidRDefault="001F2302" w:rsidP="00C94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1F2302" w:rsidRPr="00315925" w:rsidRDefault="003C43F5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  <w:tc>
          <w:tcPr>
            <w:tcW w:w="275" w:type="dxa"/>
          </w:tcPr>
          <w:p w:rsidR="001F2302" w:rsidRPr="00315925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1F2302" w:rsidRPr="00315925" w:rsidRDefault="003C43F5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925">
              <w:rPr>
                <w:rFonts w:ascii="Angsana New" w:hAnsi="Angsana New"/>
                <w:b/>
                <w:bCs/>
                <w:sz w:val="28"/>
                <w:szCs w:val="28"/>
              </w:rPr>
              <w:t>3,851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0461" w:type="dxa"/>
            <w:gridSpan w:val="24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5" w:type="dxa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5" w:type="dxa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263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5" w:type="dxa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5" w:type="dxa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61" w:type="dxa"/>
            <w:gridSpan w:val="24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4C238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C238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23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F2302" w:rsidRPr="000746C7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4C2387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C238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204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4C2387" w:rsidRDefault="001F2302" w:rsidP="001F230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046" w:rsidRPr="005D784A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B72046" w:rsidRPr="005D784A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209</w:t>
            </w:r>
            <w:r w:rsidRPr="000614A1">
              <w:rPr>
                <w:rFonts w:ascii="Angsana New" w:hAnsi="Angsana New"/>
                <w:sz w:val="28"/>
                <w:szCs w:val="28"/>
              </w:rPr>
              <w:t>,818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5D784A" w:rsidRDefault="00B72046" w:rsidP="00B72046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273,955</w:t>
            </w:r>
          </w:p>
        </w:tc>
        <w:tc>
          <w:tcPr>
            <w:tcW w:w="270" w:type="dxa"/>
            <w:gridSpan w:val="2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1,120,413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12,948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9,030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7,829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1,633,993</w:t>
            </w:r>
          </w:p>
        </w:tc>
      </w:tr>
      <w:tr w:rsidR="00B72046" w:rsidRPr="000614A1" w:rsidTr="002B0BA0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B72046" w:rsidRPr="005D784A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  <w:tab w:val="decimal" w:pos="908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16,259</w:t>
            </w:r>
          </w:p>
        </w:tc>
      </w:tr>
      <w:tr w:rsidR="00B72046" w:rsidRPr="005D784A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B72046" w:rsidRPr="005D784A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652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209,818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5D784A" w:rsidRDefault="00B72046" w:rsidP="00B72046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273,955</w:t>
            </w:r>
          </w:p>
        </w:tc>
        <w:tc>
          <w:tcPr>
            <w:tcW w:w="270" w:type="dxa"/>
            <w:gridSpan w:val="2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1,120,413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12,948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25,289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7,829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B72046" w:rsidRPr="000614A1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1,650,252</w:t>
            </w:r>
          </w:p>
        </w:tc>
      </w:tr>
      <w:tr w:rsidR="001F2302" w:rsidRPr="005D784A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2046"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302" w:rsidRPr="005D784A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ณ วันที่ 1 มกราคม 25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72046"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1F2302" w:rsidRPr="005D784A" w:rsidRDefault="001F2302" w:rsidP="001F2302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1F2302" w:rsidRPr="005D784A" w:rsidRDefault="001F2302" w:rsidP="001F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046" w:rsidRPr="0023251C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B72046" w:rsidRPr="005D784A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210,522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265,235</w:t>
            </w:r>
          </w:p>
        </w:tc>
        <w:tc>
          <w:tcPr>
            <w:tcW w:w="270" w:type="dxa"/>
            <w:gridSpan w:val="2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1,026,042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13,239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6,855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54,948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1,576,841</w:t>
            </w:r>
          </w:p>
        </w:tc>
      </w:tr>
      <w:tr w:rsidR="00B72046" w:rsidRPr="005D784A" w:rsidTr="000B4889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B72046" w:rsidRPr="005D784A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  <w:tab w:val="decimal" w:pos="908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14,553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B72046" w:rsidRPr="0023251C" w:rsidRDefault="00B72046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2046" w:rsidRPr="005D784A" w:rsidRDefault="00B72046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14,553</w:t>
            </w:r>
          </w:p>
        </w:tc>
      </w:tr>
      <w:tr w:rsidR="00B72046" w:rsidRPr="005D784A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B72046" w:rsidRPr="005D784A" w:rsidRDefault="00B72046" w:rsidP="00B72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23251C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51C"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23251C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51C">
              <w:rPr>
                <w:rFonts w:ascii="Angsana New" w:hAnsi="Angsana New"/>
                <w:b/>
                <w:bCs/>
                <w:sz w:val="28"/>
                <w:szCs w:val="28"/>
              </w:rPr>
              <w:t>265,235</w:t>
            </w:r>
          </w:p>
        </w:tc>
        <w:tc>
          <w:tcPr>
            <w:tcW w:w="270" w:type="dxa"/>
            <w:gridSpan w:val="2"/>
          </w:tcPr>
          <w:p w:rsidR="00B72046" w:rsidRPr="0023251C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2046" w:rsidRPr="0023251C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51C">
              <w:rPr>
                <w:rFonts w:ascii="Angsana New" w:hAnsi="Angsana New"/>
                <w:b/>
                <w:bCs/>
                <w:sz w:val="28"/>
                <w:szCs w:val="28"/>
              </w:rPr>
              <w:t>1,026,042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23251C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51C">
              <w:rPr>
                <w:rFonts w:ascii="Angsana New" w:hAnsi="Angsana New"/>
                <w:b/>
                <w:bCs/>
                <w:sz w:val="28"/>
                <w:szCs w:val="28"/>
              </w:rPr>
              <w:t>13,239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B72046" w:rsidRPr="0023251C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23251C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51C">
              <w:rPr>
                <w:rFonts w:ascii="Angsana New" w:hAnsi="Angsana New"/>
                <w:b/>
                <w:bCs/>
                <w:sz w:val="28"/>
                <w:szCs w:val="28"/>
              </w:rPr>
              <w:t>21,408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72046" w:rsidRPr="0023251C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23251C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51C">
              <w:rPr>
                <w:rFonts w:ascii="Angsana New" w:hAnsi="Angsana New"/>
                <w:b/>
                <w:bCs/>
                <w:sz w:val="28"/>
                <w:szCs w:val="28"/>
              </w:rPr>
              <w:t>54,948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B72046" w:rsidRPr="0023251C" w:rsidRDefault="00B72046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2046" w:rsidRPr="0023251C" w:rsidRDefault="00B72046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51C">
              <w:rPr>
                <w:rFonts w:ascii="Angsana New" w:hAnsi="Angsana New"/>
                <w:b/>
                <w:bCs/>
                <w:sz w:val="28"/>
                <w:szCs w:val="28"/>
              </w:rPr>
              <w:t>1,591,394</w:t>
            </w:r>
          </w:p>
        </w:tc>
      </w:tr>
      <w:tr w:rsidR="00763234" w:rsidRPr="005D784A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763234" w:rsidRPr="005D784A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2046"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5D784A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5D784A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5D784A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763234" w:rsidRPr="005D784A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vAlign w:val="bottom"/>
          </w:tcPr>
          <w:p w:rsidR="00763234" w:rsidRPr="005D784A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40" w:lineRule="exact"/>
              <w:ind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5D784A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5D784A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63234" w:rsidRPr="005D784A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5D784A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5D784A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5D784A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763234" w:rsidRPr="005D784A" w:rsidRDefault="00763234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63234" w:rsidRPr="005D784A" w:rsidRDefault="00763234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234" w:rsidRPr="005D784A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763234" w:rsidRPr="005D784A" w:rsidRDefault="0017574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</w:t>
            </w:r>
            <w:r w:rsidR="00763234" w:rsidRPr="005D784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763234" w:rsidRPr="005D784A" w:rsidRDefault="005D2251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210,522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23251C" w:rsidRDefault="00763234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763234" w:rsidRPr="005D784A" w:rsidRDefault="005D2251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276,18</w:t>
            </w:r>
            <w:r w:rsidR="0048595D" w:rsidRPr="005D78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:rsidR="00763234" w:rsidRPr="0023251C" w:rsidRDefault="00763234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vAlign w:val="bottom"/>
          </w:tcPr>
          <w:p w:rsidR="00763234" w:rsidRPr="005D784A" w:rsidRDefault="005D2251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1,002,74</w:t>
            </w:r>
            <w:r w:rsidR="0048595D" w:rsidRPr="005D784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23251C" w:rsidRDefault="00763234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:rsidR="00763234" w:rsidRPr="005D784A" w:rsidRDefault="005D2251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15,115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63234" w:rsidRPr="0023251C" w:rsidRDefault="00763234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:rsidR="00763234" w:rsidRPr="005D784A" w:rsidRDefault="0048595D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4,561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63234" w:rsidRPr="0023251C" w:rsidRDefault="00763234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763234" w:rsidRPr="005D784A" w:rsidRDefault="00526C3F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185</w:t>
            </w:r>
            <w:r w:rsidR="005D2251" w:rsidRPr="005D784A">
              <w:rPr>
                <w:rFonts w:ascii="Angsana New" w:hAnsi="Angsana New"/>
                <w:sz w:val="28"/>
                <w:szCs w:val="28"/>
              </w:rPr>
              <w:t>,</w:t>
            </w:r>
            <w:r w:rsidRPr="005D784A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763234" w:rsidRPr="0023251C" w:rsidRDefault="00763234" w:rsidP="0023251C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763234" w:rsidRPr="005D784A" w:rsidRDefault="0048595D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1,69</w:t>
            </w:r>
            <w:r w:rsidR="00261DAE" w:rsidRPr="005D784A">
              <w:rPr>
                <w:rFonts w:ascii="Angsana New" w:hAnsi="Angsana New"/>
                <w:sz w:val="28"/>
                <w:szCs w:val="28"/>
              </w:rPr>
              <w:t>4</w:t>
            </w:r>
            <w:r w:rsidRPr="005D784A">
              <w:rPr>
                <w:rFonts w:ascii="Angsana New" w:hAnsi="Angsana New"/>
                <w:sz w:val="28"/>
                <w:szCs w:val="28"/>
              </w:rPr>
              <w:t>,</w:t>
            </w:r>
            <w:r w:rsidR="00261DAE" w:rsidRPr="005D784A"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685842" w:rsidRPr="005D784A" w:rsidTr="000B4889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685842" w:rsidRPr="005D784A" w:rsidRDefault="0068584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D784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85842" w:rsidRPr="005D784A" w:rsidRDefault="00685842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40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85842" w:rsidRPr="0023251C" w:rsidRDefault="00685842" w:rsidP="00DF0571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85842" w:rsidRPr="005D784A" w:rsidRDefault="00685842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685842" w:rsidRPr="0023251C" w:rsidRDefault="00685842" w:rsidP="00DF0571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vAlign w:val="bottom"/>
          </w:tcPr>
          <w:p w:rsidR="00685842" w:rsidRPr="005D784A" w:rsidRDefault="00685842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0"/>
                <w:tab w:val="decimal" w:pos="908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85842" w:rsidRPr="0023251C" w:rsidRDefault="00685842" w:rsidP="0023251C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685842" w:rsidRPr="0023251C" w:rsidRDefault="00685842" w:rsidP="0023251C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0F6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14,267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85842" w:rsidRPr="0023251C" w:rsidRDefault="00685842" w:rsidP="0023251C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line="240" w:lineRule="auto"/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685842" w:rsidRPr="0023251C" w:rsidRDefault="00685842" w:rsidP="00763234">
            <w:pPr>
              <w:pStyle w:val="acctfourfigures"/>
              <w:tabs>
                <w:tab w:val="clear" w:pos="765"/>
                <w:tab w:val="decimal" w:pos="993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23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784A">
              <w:rPr>
                <w:rFonts w:ascii="Angsana New" w:hAnsi="Angsana New"/>
                <w:sz w:val="28"/>
                <w:szCs w:val="28"/>
              </w:rPr>
              <w:t>14,267</w:t>
            </w:r>
          </w:p>
        </w:tc>
      </w:tr>
      <w:tr w:rsidR="00685842" w:rsidRPr="005D784A" w:rsidTr="0030141B">
        <w:tblPrEx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69" w:type="dxa"/>
            <w:gridSpan w:val="2"/>
            <w:shd w:val="clear" w:color="auto" w:fill="auto"/>
          </w:tcPr>
          <w:p w:rsidR="00685842" w:rsidRPr="005D784A" w:rsidRDefault="00685842" w:rsidP="00763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210,522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85842" w:rsidRPr="000614A1" w:rsidRDefault="00685842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276,182</w:t>
            </w:r>
          </w:p>
        </w:tc>
        <w:tc>
          <w:tcPr>
            <w:tcW w:w="270" w:type="dxa"/>
            <w:gridSpan w:val="2"/>
          </w:tcPr>
          <w:p w:rsidR="00685842" w:rsidRPr="000614A1" w:rsidRDefault="00685842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5842" w:rsidRPr="005D784A" w:rsidRDefault="00685842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1,002,744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85842" w:rsidRPr="000614A1" w:rsidRDefault="00685842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15,115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685842" w:rsidRPr="000614A1" w:rsidRDefault="00685842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8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18,828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685842" w:rsidRPr="000614A1" w:rsidRDefault="00685842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185,183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685842" w:rsidRPr="000614A1" w:rsidRDefault="00685842" w:rsidP="000614A1">
            <w:pPr>
              <w:pStyle w:val="acctfourfigures"/>
              <w:tabs>
                <w:tab w:val="clear" w:pos="765"/>
                <w:tab w:val="decimal" w:pos="99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5842" w:rsidRPr="005D784A" w:rsidRDefault="00685842" w:rsidP="0006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3"/>
              </w:tabs>
              <w:spacing w:line="240" w:lineRule="auto"/>
              <w:ind w:right="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784A">
              <w:rPr>
                <w:rFonts w:ascii="Angsana New" w:hAnsi="Angsana New"/>
                <w:b/>
                <w:bCs/>
                <w:sz w:val="28"/>
                <w:szCs w:val="28"/>
              </w:rPr>
              <w:t>1,708,574</w:t>
            </w:r>
          </w:p>
        </w:tc>
      </w:tr>
    </w:tbl>
    <w:p w:rsidR="000C0C80" w:rsidRPr="005D784A" w:rsidRDefault="000C0C80" w:rsidP="00531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hanging="18"/>
        <w:jc w:val="thaiDistribute"/>
        <w:rPr>
          <w:rFonts w:ascii="Angsana New" w:hAnsi="Angsana New"/>
          <w:sz w:val="16"/>
          <w:szCs w:val="16"/>
        </w:rPr>
      </w:pPr>
    </w:p>
    <w:p w:rsidR="00D37959" w:rsidRPr="000746C7" w:rsidRDefault="00640E09" w:rsidP="00FF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sz w:val="28"/>
          <w:szCs w:val="28"/>
        </w:rPr>
      </w:pPr>
      <w:r w:rsidRPr="005D784A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5D784A">
        <w:rPr>
          <w:rFonts w:ascii="Angsana New" w:hAnsi="Angsana New"/>
          <w:sz w:val="28"/>
          <w:szCs w:val="28"/>
        </w:rPr>
        <w:t xml:space="preserve">31 </w:t>
      </w:r>
      <w:r w:rsidRPr="005D7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3A22" w:rsidRPr="005D784A">
        <w:rPr>
          <w:rFonts w:ascii="Angsana New" w:hAnsi="Angsana New"/>
          <w:sz w:val="28"/>
          <w:szCs w:val="28"/>
        </w:rPr>
        <w:t>25</w:t>
      </w:r>
      <w:r w:rsidR="00A3003F" w:rsidRPr="005D784A">
        <w:rPr>
          <w:rFonts w:ascii="Angsana New" w:hAnsi="Angsana New"/>
          <w:sz w:val="28"/>
          <w:szCs w:val="28"/>
        </w:rPr>
        <w:t>6</w:t>
      </w:r>
      <w:r w:rsidR="00480F08" w:rsidRPr="005D784A">
        <w:rPr>
          <w:rFonts w:ascii="Angsana New" w:hAnsi="Angsana New"/>
          <w:sz w:val="28"/>
          <w:szCs w:val="28"/>
        </w:rPr>
        <w:t>2</w:t>
      </w:r>
      <w:r w:rsidRPr="005D784A">
        <w:rPr>
          <w:rFonts w:ascii="Angsana New" w:hAnsi="Angsana New"/>
          <w:sz w:val="28"/>
          <w:szCs w:val="28"/>
        </w:rPr>
        <w:t xml:space="preserve"> </w:t>
      </w:r>
      <w:r w:rsidRPr="005D784A">
        <w:rPr>
          <w:rFonts w:ascii="Angsana New" w:hAnsi="Angsana New"/>
          <w:sz w:val="28"/>
          <w:szCs w:val="28"/>
          <w:cs/>
        </w:rPr>
        <w:t>มีจำนวน</w:t>
      </w:r>
      <w:r w:rsidR="00245DCD" w:rsidRPr="005D784A">
        <w:rPr>
          <w:rFonts w:ascii="Angsana New" w:hAnsi="Angsana New" w:hint="cs"/>
          <w:sz w:val="28"/>
          <w:szCs w:val="28"/>
          <w:cs/>
        </w:rPr>
        <w:t>เงิน</w:t>
      </w:r>
      <w:r w:rsidRPr="005D784A">
        <w:rPr>
          <w:rFonts w:ascii="Angsana New" w:hAnsi="Angsana New"/>
          <w:sz w:val="28"/>
          <w:szCs w:val="28"/>
        </w:rPr>
        <w:t xml:space="preserve"> </w:t>
      </w:r>
      <w:r w:rsidR="00261DAE" w:rsidRPr="005D784A">
        <w:rPr>
          <w:rFonts w:ascii="Angsana New" w:hAnsi="Angsana New"/>
          <w:sz w:val="28"/>
          <w:szCs w:val="28"/>
        </w:rPr>
        <w:t>2</w:t>
      </w:r>
      <w:r w:rsidR="00510CA6" w:rsidRPr="005D784A">
        <w:rPr>
          <w:rFonts w:ascii="Angsana New" w:hAnsi="Angsana New"/>
          <w:sz w:val="28"/>
          <w:szCs w:val="28"/>
        </w:rPr>
        <w:t>,1</w:t>
      </w:r>
      <w:r w:rsidR="00261DAE" w:rsidRPr="005D784A">
        <w:rPr>
          <w:rFonts w:ascii="Angsana New" w:hAnsi="Angsana New"/>
          <w:sz w:val="28"/>
          <w:szCs w:val="28"/>
        </w:rPr>
        <w:t>8</w:t>
      </w:r>
      <w:r w:rsidR="00510CA6" w:rsidRPr="005D784A">
        <w:rPr>
          <w:rFonts w:ascii="Angsana New" w:hAnsi="Angsana New"/>
          <w:sz w:val="28"/>
          <w:szCs w:val="28"/>
        </w:rPr>
        <w:t>4.</w:t>
      </w:r>
      <w:r w:rsidR="00261DAE" w:rsidRPr="005D784A">
        <w:rPr>
          <w:rFonts w:ascii="Angsana New" w:hAnsi="Angsana New"/>
          <w:sz w:val="28"/>
          <w:szCs w:val="28"/>
        </w:rPr>
        <w:t>1</w:t>
      </w:r>
      <w:r w:rsidR="00510CA6" w:rsidRPr="005D784A">
        <w:rPr>
          <w:rFonts w:ascii="Angsana New" w:hAnsi="Angsana New"/>
          <w:sz w:val="28"/>
          <w:szCs w:val="28"/>
        </w:rPr>
        <w:t xml:space="preserve"> </w:t>
      </w:r>
      <w:r w:rsidR="00E8771C" w:rsidRPr="005D784A">
        <w:rPr>
          <w:rFonts w:ascii="Angsana New" w:hAnsi="Angsana New"/>
          <w:sz w:val="28"/>
          <w:szCs w:val="28"/>
          <w:cs/>
        </w:rPr>
        <w:br/>
      </w:r>
      <w:r w:rsidRPr="005D784A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5D784A">
        <w:rPr>
          <w:rFonts w:ascii="Angsana New" w:hAnsi="Angsana New"/>
          <w:i/>
          <w:iCs/>
          <w:sz w:val="28"/>
          <w:szCs w:val="28"/>
          <w:cs/>
        </w:rPr>
        <w:t>(</w:t>
      </w:r>
      <w:r w:rsidR="00A3003F" w:rsidRPr="005D784A">
        <w:rPr>
          <w:rFonts w:ascii="Angsana New" w:hAnsi="Angsana New"/>
          <w:i/>
          <w:iCs/>
          <w:sz w:val="28"/>
          <w:szCs w:val="28"/>
        </w:rPr>
        <w:t>25</w:t>
      </w:r>
      <w:r w:rsidR="00A3003F" w:rsidRPr="005D784A">
        <w:rPr>
          <w:rFonts w:ascii="Angsana New" w:hAnsi="Angsana New" w:hint="cs"/>
          <w:i/>
          <w:iCs/>
          <w:sz w:val="28"/>
          <w:szCs w:val="28"/>
          <w:cs/>
        </w:rPr>
        <w:t>6</w:t>
      </w:r>
      <w:r w:rsidR="00480F08" w:rsidRPr="005D784A">
        <w:rPr>
          <w:rFonts w:ascii="Angsana New" w:hAnsi="Angsana New"/>
          <w:i/>
          <w:iCs/>
          <w:sz w:val="28"/>
          <w:szCs w:val="28"/>
        </w:rPr>
        <w:t>1</w:t>
      </w:r>
      <w:r w:rsidR="00BA312E" w:rsidRPr="005D784A">
        <w:rPr>
          <w:rFonts w:ascii="Angsana New" w:hAnsi="Angsana New"/>
          <w:i/>
          <w:iCs/>
          <w:sz w:val="28"/>
          <w:szCs w:val="28"/>
        </w:rPr>
        <w:t xml:space="preserve">: </w:t>
      </w:r>
      <w:r w:rsidR="00A3003F" w:rsidRPr="005D784A">
        <w:rPr>
          <w:rFonts w:ascii="Angsana New" w:hAnsi="Angsana New"/>
          <w:i/>
          <w:iCs/>
          <w:sz w:val="28"/>
          <w:szCs w:val="28"/>
        </w:rPr>
        <w:t>2,</w:t>
      </w:r>
      <w:r w:rsidR="00480F08" w:rsidRPr="005D784A">
        <w:rPr>
          <w:rFonts w:ascii="Angsana New" w:hAnsi="Angsana New"/>
          <w:i/>
          <w:iCs/>
          <w:sz w:val="28"/>
          <w:szCs w:val="28"/>
        </w:rPr>
        <w:t>134</w:t>
      </w:r>
      <w:r w:rsidR="00A3003F" w:rsidRPr="005D784A">
        <w:rPr>
          <w:rFonts w:ascii="Angsana New" w:hAnsi="Angsana New"/>
          <w:i/>
          <w:iCs/>
          <w:sz w:val="28"/>
          <w:szCs w:val="28"/>
        </w:rPr>
        <w:t>.</w:t>
      </w:r>
      <w:r w:rsidR="00480F08" w:rsidRPr="005D784A">
        <w:rPr>
          <w:rFonts w:ascii="Angsana New" w:hAnsi="Angsana New"/>
          <w:i/>
          <w:iCs/>
          <w:sz w:val="28"/>
          <w:szCs w:val="28"/>
        </w:rPr>
        <w:t>5</w:t>
      </w:r>
      <w:r w:rsidRPr="005D784A">
        <w:rPr>
          <w:rFonts w:ascii="Angsana New" w:hAnsi="Angsana New"/>
          <w:sz w:val="28"/>
          <w:szCs w:val="28"/>
        </w:rPr>
        <w:t xml:space="preserve"> </w:t>
      </w:r>
      <w:r w:rsidRPr="005D784A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:rsidR="00D37959" w:rsidRPr="000746C7" w:rsidRDefault="00D37959" w:rsidP="002F1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  <w:sectPr w:rsidR="00D37959" w:rsidRPr="000746C7" w:rsidSect="004C2387">
          <w:footerReference w:type="default" r:id="rId15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:rsidR="00844D13" w:rsidRPr="000746C7" w:rsidRDefault="00844D13" w:rsidP="00F11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i/>
          <w:iCs/>
          <w:color w:val="000000"/>
          <w:sz w:val="30"/>
          <w:szCs w:val="30"/>
        </w:rPr>
      </w:pPr>
      <w:r w:rsidRPr="000746C7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ที่ดิน อาคารและอุปกรณ์ระหว่างก่อสร้าง</w:t>
      </w:r>
    </w:p>
    <w:p w:rsidR="00844D13" w:rsidRPr="000746C7" w:rsidRDefault="00844D13" w:rsidP="00F11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color w:val="000000"/>
          <w:sz w:val="30"/>
          <w:szCs w:val="30"/>
        </w:rPr>
      </w:pPr>
    </w:p>
    <w:p w:rsidR="00844D13" w:rsidRPr="000746C7" w:rsidRDefault="003C1E5E" w:rsidP="00F11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F614C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844D13" w:rsidRPr="000F614C">
        <w:rPr>
          <w:rFonts w:ascii="Angsana New" w:hAnsi="Angsana New"/>
          <w:color w:val="000000"/>
          <w:sz w:val="30"/>
          <w:szCs w:val="30"/>
          <w:cs/>
        </w:rPr>
        <w:t xml:space="preserve">ระหว่างปีสิ้นสุดวันที่ </w:t>
      </w:r>
      <w:r w:rsidR="00844D13" w:rsidRPr="000F614C">
        <w:rPr>
          <w:rFonts w:ascii="Angsana New" w:hAnsi="Angsana New"/>
          <w:color w:val="000000"/>
          <w:sz w:val="30"/>
          <w:szCs w:val="30"/>
        </w:rPr>
        <w:t xml:space="preserve">31 </w:t>
      </w:r>
      <w:r w:rsidR="00844D13" w:rsidRPr="000F614C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73A22" w:rsidRPr="000F614C">
        <w:rPr>
          <w:rFonts w:ascii="Angsana New" w:hAnsi="Angsana New"/>
          <w:color w:val="000000"/>
          <w:sz w:val="30"/>
          <w:szCs w:val="30"/>
        </w:rPr>
        <w:t>25</w:t>
      </w:r>
      <w:r w:rsidR="003F13E6" w:rsidRPr="000F614C">
        <w:rPr>
          <w:rFonts w:ascii="Angsana New" w:hAnsi="Angsana New"/>
          <w:color w:val="000000"/>
          <w:sz w:val="30"/>
          <w:szCs w:val="30"/>
        </w:rPr>
        <w:t>6</w:t>
      </w:r>
      <w:r w:rsidR="00480F08" w:rsidRPr="000F614C">
        <w:rPr>
          <w:rFonts w:ascii="Angsana New" w:hAnsi="Angsana New"/>
          <w:color w:val="000000"/>
          <w:sz w:val="30"/>
          <w:szCs w:val="30"/>
        </w:rPr>
        <w:t>2</w:t>
      </w:r>
      <w:r w:rsidR="00844D13" w:rsidRPr="000F614C">
        <w:rPr>
          <w:rFonts w:ascii="Angsana New" w:hAnsi="Angsana New"/>
          <w:color w:val="000000"/>
          <w:sz w:val="30"/>
          <w:szCs w:val="30"/>
        </w:rPr>
        <w:t xml:space="preserve"> </w:t>
      </w:r>
      <w:r w:rsidR="00844D13" w:rsidRPr="000F614C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421E44" w:rsidRPr="000F614C"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="00844D13" w:rsidRPr="000F614C">
        <w:rPr>
          <w:rFonts w:ascii="Angsana New" w:hAnsi="Angsana New"/>
          <w:color w:val="000000"/>
          <w:sz w:val="30"/>
          <w:szCs w:val="30"/>
          <w:cs/>
        </w:rPr>
        <w:t>มี</w:t>
      </w:r>
      <w:r w:rsidR="00E756A9" w:rsidRPr="000F614C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844D13" w:rsidRPr="000F614C">
        <w:rPr>
          <w:rFonts w:ascii="Angsana New" w:hAnsi="Angsana New"/>
          <w:color w:val="000000"/>
          <w:sz w:val="30"/>
          <w:szCs w:val="30"/>
          <w:cs/>
        </w:rPr>
        <w:t>ระหว่างติดตั้ง ทั้งนี้</w:t>
      </w:r>
      <w:r w:rsidR="005C113C" w:rsidRPr="000F614C">
        <w:rPr>
          <w:rFonts w:ascii="Angsana New" w:hAnsi="Angsana New"/>
          <w:color w:val="000000"/>
          <w:sz w:val="30"/>
          <w:szCs w:val="30"/>
        </w:rPr>
        <w:t xml:space="preserve"> </w:t>
      </w:r>
      <w:r w:rsidR="00844D13" w:rsidRPr="000F614C">
        <w:rPr>
          <w:rFonts w:ascii="Angsana New" w:hAnsi="Angsana New"/>
          <w:color w:val="000000"/>
          <w:sz w:val="30"/>
          <w:szCs w:val="30"/>
          <w:cs/>
        </w:rPr>
        <w:t>ต้นทุนที่เกิดขึ้นจนถึงวันที่</w:t>
      </w:r>
      <w:r w:rsidR="00421E44" w:rsidRPr="000F614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44D13" w:rsidRPr="000F614C">
        <w:rPr>
          <w:rFonts w:ascii="Angsana New" w:hAnsi="Angsana New"/>
          <w:color w:val="000000"/>
          <w:sz w:val="30"/>
          <w:szCs w:val="30"/>
        </w:rPr>
        <w:t xml:space="preserve">31 </w:t>
      </w:r>
      <w:r w:rsidR="00844D13" w:rsidRPr="000F614C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844D13" w:rsidRPr="000F614C">
        <w:rPr>
          <w:rFonts w:ascii="Angsana New" w:hAnsi="Angsana New"/>
          <w:color w:val="000000"/>
          <w:sz w:val="30"/>
          <w:szCs w:val="30"/>
        </w:rPr>
        <w:t>25</w:t>
      </w:r>
      <w:r w:rsidR="003F13E6" w:rsidRPr="000F614C">
        <w:rPr>
          <w:rFonts w:ascii="Angsana New" w:hAnsi="Angsana New"/>
          <w:color w:val="000000"/>
          <w:sz w:val="30"/>
          <w:szCs w:val="30"/>
        </w:rPr>
        <w:t>6</w:t>
      </w:r>
      <w:r w:rsidR="00480F08" w:rsidRPr="000F614C">
        <w:rPr>
          <w:rFonts w:ascii="Angsana New" w:hAnsi="Angsana New"/>
          <w:color w:val="000000"/>
          <w:sz w:val="30"/>
          <w:szCs w:val="30"/>
        </w:rPr>
        <w:t>2</w:t>
      </w:r>
      <w:r w:rsidR="00844D13" w:rsidRPr="000F614C">
        <w:rPr>
          <w:rFonts w:ascii="Angsana New" w:hAnsi="Angsana New"/>
          <w:color w:val="000000"/>
          <w:sz w:val="30"/>
          <w:szCs w:val="30"/>
        </w:rPr>
        <w:t xml:space="preserve"> </w:t>
      </w:r>
      <w:r w:rsidR="008669EA" w:rsidRPr="000F614C">
        <w:rPr>
          <w:rFonts w:ascii="Angsana New" w:hAnsi="Angsana New"/>
          <w:color w:val="000000"/>
          <w:sz w:val="30"/>
          <w:szCs w:val="30"/>
          <w:cs/>
        </w:rPr>
        <w:t>มีจำนวนเงินรวม</w:t>
      </w:r>
      <w:r w:rsidR="00356DA1" w:rsidRPr="000F614C">
        <w:rPr>
          <w:rFonts w:ascii="Angsana New" w:hAnsi="Angsana New"/>
          <w:color w:val="000000"/>
          <w:sz w:val="30"/>
          <w:szCs w:val="30"/>
        </w:rPr>
        <w:t xml:space="preserve"> </w:t>
      </w:r>
      <w:r w:rsidR="009E712F" w:rsidRPr="000F614C">
        <w:rPr>
          <w:rFonts w:ascii="Angsana New" w:hAnsi="Angsana New"/>
          <w:color w:val="000000"/>
          <w:sz w:val="30"/>
          <w:szCs w:val="30"/>
        </w:rPr>
        <w:t>189.3</w:t>
      </w:r>
      <w:r w:rsidR="008669EA" w:rsidRPr="000F614C">
        <w:rPr>
          <w:rFonts w:ascii="Angsana New" w:hAnsi="Angsana New"/>
          <w:color w:val="000000"/>
          <w:sz w:val="30"/>
          <w:szCs w:val="30"/>
        </w:rPr>
        <w:t xml:space="preserve"> </w:t>
      </w:r>
      <w:r w:rsidR="008669EA" w:rsidRPr="000F614C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844D13" w:rsidRPr="000F614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1E44" w:rsidRPr="000F614C">
        <w:rPr>
          <w:rFonts w:asciiTheme="majorBidi" w:hAnsiTheme="majorBidi" w:cstheme="majorBidi"/>
          <w:sz w:val="30"/>
          <w:szCs w:val="30"/>
          <w:cs/>
        </w:rPr>
        <w:t>และ</w:t>
      </w:r>
      <w:r w:rsidR="00CE1F47" w:rsidRPr="000F614C">
        <w:rPr>
          <w:rFonts w:asciiTheme="majorBidi" w:hAnsiTheme="majorBidi" w:cstheme="majorBidi"/>
          <w:sz w:val="30"/>
          <w:szCs w:val="30"/>
        </w:rPr>
        <w:t>189</w:t>
      </w:r>
      <w:r w:rsidR="005C2AED">
        <w:rPr>
          <w:rFonts w:asciiTheme="majorBidi" w:hAnsiTheme="majorBidi" w:cstheme="majorBidi"/>
          <w:sz w:val="30"/>
          <w:szCs w:val="30"/>
        </w:rPr>
        <w:t>.0</w:t>
      </w:r>
      <w:r w:rsidR="00421E44" w:rsidRPr="000F614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421E44" w:rsidRPr="000F614C">
        <w:rPr>
          <w:rFonts w:asciiTheme="majorBidi" w:hAnsiTheme="majorBidi" w:cstheme="majorBidi"/>
          <w:sz w:val="30"/>
          <w:szCs w:val="30"/>
        </w:rPr>
        <w:t xml:space="preserve"> </w:t>
      </w:r>
      <w:r w:rsidR="00421E44" w:rsidRPr="000F614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421E44" w:rsidRPr="000F61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4D13" w:rsidRPr="000F614C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3F13E6" w:rsidRPr="000F614C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480F08" w:rsidRPr="000F614C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="00844D13" w:rsidRPr="000F614C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8669EA" w:rsidRPr="000F614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480F08" w:rsidRPr="000F614C">
        <w:rPr>
          <w:rFonts w:ascii="Angsana New" w:hAnsi="Angsana New"/>
          <w:i/>
          <w:iCs/>
          <w:color w:val="000000"/>
          <w:sz w:val="30"/>
          <w:szCs w:val="30"/>
        </w:rPr>
        <w:t>58</w:t>
      </w:r>
      <w:r w:rsidR="003F13E6" w:rsidRPr="000F614C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480F08" w:rsidRPr="000F614C">
        <w:rPr>
          <w:rFonts w:ascii="Angsana New" w:hAnsi="Angsana New"/>
          <w:i/>
          <w:iCs/>
          <w:color w:val="000000"/>
          <w:sz w:val="30"/>
          <w:szCs w:val="30"/>
        </w:rPr>
        <w:t>8</w:t>
      </w:r>
      <w:r w:rsidR="00E756A9" w:rsidRPr="000F614C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E756A9" w:rsidRPr="000F614C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</w:t>
      </w:r>
      <w:r w:rsidR="00421E44" w:rsidRPr="000F614C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และ </w:t>
      </w:r>
      <w:r w:rsidR="009E712F" w:rsidRPr="000F614C">
        <w:rPr>
          <w:rFonts w:ascii="Angsana New" w:hAnsi="Angsana New"/>
          <w:i/>
          <w:iCs/>
          <w:color w:val="000000"/>
          <w:sz w:val="30"/>
          <w:szCs w:val="30"/>
        </w:rPr>
        <w:t>58.8</w:t>
      </w:r>
      <w:r w:rsidR="00421E44" w:rsidRPr="000F614C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421E44" w:rsidRPr="000F61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421E44" w:rsidRPr="000F614C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421E44" w:rsidRPr="000F61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ตามลำดับ</w:t>
      </w:r>
      <w:r w:rsidR="00844D13" w:rsidRPr="000F614C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:rsidR="00844D13" w:rsidRDefault="00844D13" w:rsidP="00F11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D4732" w:rsidRPr="00301AA5" w:rsidRDefault="00FD4732" w:rsidP="00FD4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01AA5">
        <w:rPr>
          <w:rFonts w:ascii="Angsana New" w:hAnsi="Angsana New"/>
          <w:color w:val="000000"/>
          <w:sz w:val="30"/>
          <w:szCs w:val="30"/>
          <w:cs/>
        </w:rPr>
        <w:t>ต้นทุนการกู้ยืมที่เกี่ยวข้องกับการได้มาซึ่ง</w:t>
      </w:r>
      <w:r w:rsidRPr="00301AA5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301AA5">
        <w:rPr>
          <w:rFonts w:ascii="Angsana New" w:hAnsi="Angsana New"/>
          <w:color w:val="000000"/>
          <w:sz w:val="30"/>
          <w:szCs w:val="30"/>
          <w:cs/>
        </w:rPr>
        <w:t>ก่อสร้าง</w:t>
      </w:r>
      <w:r w:rsidRPr="00301AA5">
        <w:rPr>
          <w:rFonts w:ascii="Angsana New" w:hAnsi="Angsana New" w:hint="cs"/>
          <w:color w:val="000000"/>
          <w:sz w:val="30"/>
          <w:szCs w:val="30"/>
          <w:cs/>
        </w:rPr>
        <w:t>สายการผลิต</w:t>
      </w:r>
      <w:r w:rsidRPr="00301AA5">
        <w:rPr>
          <w:rFonts w:ascii="Angsana New" w:hAnsi="Angsana New"/>
          <w:color w:val="000000"/>
          <w:sz w:val="30"/>
          <w:szCs w:val="30"/>
          <w:cs/>
        </w:rPr>
        <w:t>ใหม่ที่ได้บันทึกเป็นส่วนหนึ่งของต้นทุนสินทรัพย์ของกลุ่มบริษัท</w:t>
      </w:r>
      <w:r w:rsidRPr="00301AA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01AA5">
        <w:rPr>
          <w:rFonts w:ascii="Angsana New" w:hAnsi="Angsana New"/>
          <w:color w:val="000000"/>
          <w:sz w:val="30"/>
          <w:szCs w:val="30"/>
          <w:cs/>
        </w:rPr>
        <w:t xml:space="preserve">มีจํานวน </w:t>
      </w:r>
      <w:r>
        <w:rPr>
          <w:rFonts w:ascii="Angsana New" w:hAnsi="Angsana New"/>
          <w:color w:val="000000"/>
          <w:sz w:val="30"/>
          <w:szCs w:val="30"/>
        </w:rPr>
        <w:t>0.9</w:t>
      </w:r>
      <w:r w:rsidRPr="00301AA5">
        <w:rPr>
          <w:rFonts w:ascii="Angsana New" w:hAnsi="Angsana New"/>
          <w:color w:val="000000"/>
          <w:sz w:val="30"/>
          <w:szCs w:val="30"/>
        </w:rPr>
        <w:t xml:space="preserve"> </w:t>
      </w:r>
      <w:r w:rsidRPr="00301AA5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Pr="00301AA5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301AA5">
        <w:rPr>
          <w:rFonts w:ascii="Angsana New" w:hAnsi="Angsana New"/>
          <w:i/>
          <w:iCs/>
          <w:color w:val="000000"/>
          <w:sz w:val="30"/>
          <w:szCs w:val="30"/>
        </w:rPr>
        <w:t>2561:</w:t>
      </w:r>
      <w:r w:rsidRPr="00301AA5">
        <w:rPr>
          <w:rFonts w:ascii="Angsana New" w:hAnsi="Angsana New"/>
          <w:i/>
          <w:iCs/>
          <w:color w:val="000000"/>
          <w:sz w:val="30"/>
          <w:szCs w:val="30"/>
          <w:cs/>
        </w:rPr>
        <w:t>ไม่มี)</w:t>
      </w:r>
      <w:r w:rsidRPr="00301AA5">
        <w:rPr>
          <w:rFonts w:ascii="Angsana New" w:hAnsi="Angsana New"/>
          <w:color w:val="000000"/>
          <w:sz w:val="30"/>
          <w:szCs w:val="30"/>
          <w:cs/>
        </w:rPr>
        <w:t xml:space="preserve"> มีอัตราดอกเบี้ยที่รับรู้ร้อยละ</w:t>
      </w:r>
      <w:r w:rsidRPr="00301AA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01AA5">
        <w:rPr>
          <w:rFonts w:ascii="Angsana New" w:hAnsi="Angsana New"/>
          <w:color w:val="000000"/>
          <w:sz w:val="30"/>
          <w:szCs w:val="30"/>
        </w:rPr>
        <w:t xml:space="preserve">1.4 </w:t>
      </w:r>
      <w:r w:rsidRPr="00301AA5">
        <w:rPr>
          <w:rFonts w:ascii="Angsana New" w:hAnsi="Angsana New"/>
          <w:i/>
          <w:iCs/>
          <w:color w:val="000000"/>
          <w:sz w:val="30"/>
          <w:szCs w:val="30"/>
        </w:rPr>
        <w:t>(2561</w:t>
      </w:r>
      <w:r w:rsidRPr="00301AA5">
        <w:rPr>
          <w:rFonts w:ascii="Angsana New" w:hAnsi="Angsana New"/>
          <w:i/>
          <w:iCs/>
          <w:color w:val="000000"/>
          <w:sz w:val="30"/>
          <w:szCs w:val="30"/>
          <w:cs/>
        </w:rPr>
        <w:t>: ไม่มี)</w:t>
      </w:r>
    </w:p>
    <w:p w:rsidR="00FD4732" w:rsidRPr="003E3A49" w:rsidRDefault="00FD4732" w:rsidP="00FD4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rPr>
          <w:rFonts w:ascii="Angsana New" w:hAnsi="Angsana New"/>
          <w:color w:val="000000"/>
          <w:sz w:val="30"/>
          <w:szCs w:val="30"/>
        </w:rPr>
      </w:pPr>
    </w:p>
    <w:p w:rsidR="004F44FF" w:rsidRPr="000746C7" w:rsidRDefault="00B775F2" w:rsidP="00F11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Pr="000746C7">
        <w:rPr>
          <w:rFonts w:ascii="Angsana New" w:hAnsi="Angsana New"/>
          <w:color w:val="000000"/>
          <w:sz w:val="30"/>
          <w:szCs w:val="30"/>
        </w:rPr>
        <w:t>25</w:t>
      </w:r>
      <w:r w:rsidR="003F13E6" w:rsidRPr="000746C7">
        <w:rPr>
          <w:rFonts w:ascii="Angsana New" w:hAnsi="Angsana New"/>
          <w:color w:val="000000"/>
          <w:sz w:val="30"/>
          <w:szCs w:val="30"/>
        </w:rPr>
        <w:t>6</w:t>
      </w:r>
      <w:r w:rsidR="00480F08">
        <w:rPr>
          <w:rFonts w:ascii="Angsana New" w:hAnsi="Angsana New"/>
          <w:color w:val="000000"/>
          <w:sz w:val="30"/>
          <w:szCs w:val="30"/>
        </w:rPr>
        <w:t>2</w:t>
      </w:r>
      <w:r w:rsidR="00CF04D7" w:rsidRPr="000746C7">
        <w:rPr>
          <w:rFonts w:ascii="Angsana New" w:hAnsi="Angsana New"/>
          <w:color w:val="000000"/>
          <w:sz w:val="30"/>
          <w:szCs w:val="30"/>
        </w:rPr>
        <w:t xml:space="preserve"> </w:t>
      </w:r>
      <w:r w:rsidR="00CF04D7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3F13E6" w:rsidRPr="000746C7">
        <w:rPr>
          <w:rFonts w:ascii="Angsana New" w:hAnsi="Angsana New"/>
          <w:color w:val="000000"/>
          <w:sz w:val="30"/>
          <w:szCs w:val="30"/>
        </w:rPr>
        <w:t>256</w:t>
      </w:r>
      <w:r w:rsidR="00480F08">
        <w:rPr>
          <w:rFonts w:ascii="Angsana New" w:hAnsi="Angsana New"/>
          <w:color w:val="000000"/>
          <w:sz w:val="30"/>
          <w:szCs w:val="30"/>
        </w:rPr>
        <w:t>1</w:t>
      </w:r>
      <w:r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F44FF" w:rsidRPr="000746C7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กลุ่มบริษัทได้ทำการทดสอบการด้อยค่า</w:t>
      </w:r>
      <w:r w:rsidR="00F7787A" w:rsidRPr="000746C7">
        <w:rPr>
          <w:rFonts w:ascii="Angsana New" w:hAnsi="Angsana New" w:hint="cs"/>
          <w:color w:val="000000"/>
          <w:sz w:val="30"/>
          <w:szCs w:val="30"/>
          <w:cs/>
        </w:rPr>
        <w:t>ของที่ดิน อาคาร และอุปกรณ์</w:t>
      </w:r>
      <w:r w:rsidR="00421547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 ของบริษัทย่อย</w:t>
      </w:r>
      <w:r w:rsidR="00F7787A" w:rsidRPr="000746C7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9254C8">
        <w:rPr>
          <w:rFonts w:ascii="Angsana New" w:hAnsi="Angsana New"/>
          <w:color w:val="000000"/>
          <w:sz w:val="30"/>
          <w:szCs w:val="30"/>
        </w:rPr>
        <w:br/>
      </w:r>
      <w:r w:rsidR="00F7787A" w:rsidRPr="000746C7">
        <w:rPr>
          <w:rFonts w:ascii="Angsana New" w:hAnsi="Angsana New" w:hint="cs"/>
          <w:color w:val="000000"/>
          <w:sz w:val="30"/>
          <w:szCs w:val="30"/>
          <w:cs/>
        </w:rPr>
        <w:t>การกำหนดมูลค่าที่คาดว่าจะได้รับคืนจากมูลค่าจากการใช้สินทรัพย์ ซึ่งงวดเวลาของประมาณการกระแสเงินสด</w:t>
      </w:r>
      <w:r w:rsidR="009254C8">
        <w:rPr>
          <w:rFonts w:ascii="Angsana New" w:hAnsi="Angsana New"/>
          <w:color w:val="000000"/>
          <w:sz w:val="30"/>
          <w:szCs w:val="30"/>
        </w:rPr>
        <w:br/>
      </w:r>
      <w:r w:rsidR="00F7787A" w:rsidRPr="000746C7">
        <w:rPr>
          <w:rFonts w:ascii="Angsana New" w:hAnsi="Angsana New" w:hint="cs"/>
          <w:color w:val="000000"/>
          <w:sz w:val="30"/>
          <w:szCs w:val="30"/>
          <w:cs/>
        </w:rPr>
        <w:t xml:space="preserve">ในอนาคตมีระยะเวลาห้าปี </w:t>
      </w:r>
      <w:r w:rsidR="009D5522" w:rsidRPr="000746C7">
        <w:rPr>
          <w:rFonts w:ascii="Angsana New" w:hAnsi="Angsana New" w:hint="cs"/>
          <w:color w:val="000000"/>
          <w:sz w:val="30"/>
          <w:szCs w:val="30"/>
          <w:cs/>
        </w:rPr>
        <w:t>โดยมูลค่าที่คาดว่าจะได้รับคืน</w:t>
      </w:r>
      <w:r w:rsidR="00A62AE1" w:rsidRPr="000746C7">
        <w:rPr>
          <w:rFonts w:ascii="Angsana New" w:hAnsi="Angsana New" w:hint="cs"/>
          <w:color w:val="000000"/>
          <w:sz w:val="30"/>
          <w:szCs w:val="30"/>
          <w:cs/>
        </w:rPr>
        <w:t>สูง</w:t>
      </w:r>
      <w:r w:rsidR="009D5522" w:rsidRPr="000746C7">
        <w:rPr>
          <w:rFonts w:ascii="Angsana New" w:hAnsi="Angsana New" w:hint="cs"/>
          <w:color w:val="000000"/>
          <w:sz w:val="30"/>
          <w:szCs w:val="30"/>
          <w:cs/>
        </w:rPr>
        <w:t>กว่า</w:t>
      </w:r>
      <w:r w:rsidR="004F44FF" w:rsidRPr="000746C7">
        <w:rPr>
          <w:rFonts w:ascii="Angsana New" w:hAnsi="Angsana New" w:hint="cs"/>
          <w:color w:val="000000"/>
          <w:sz w:val="30"/>
          <w:szCs w:val="30"/>
          <w:cs/>
        </w:rPr>
        <w:t>มูลค่าตามบัญชีของที่ดิน อาคาร และอุปกรณ์</w:t>
      </w:r>
      <w:r w:rsidR="00620232" w:rsidRPr="000746C7">
        <w:rPr>
          <w:rFonts w:ascii="Angsana New" w:hAnsi="Angsana New" w:hint="cs"/>
          <w:color w:val="000000"/>
          <w:sz w:val="30"/>
          <w:szCs w:val="30"/>
          <w:cs/>
        </w:rPr>
        <w:t>ของบริษัทย่อย</w:t>
      </w:r>
      <w:r w:rsidR="009D5522" w:rsidRPr="000746C7">
        <w:rPr>
          <w:rFonts w:ascii="Angsana New" w:hAnsi="Angsana New" w:hint="cs"/>
          <w:color w:val="000000"/>
          <w:sz w:val="30"/>
          <w:szCs w:val="30"/>
          <w:cs/>
        </w:rPr>
        <w:t>จึงไม่ได้</w:t>
      </w:r>
      <w:r w:rsidR="004F44FF" w:rsidRPr="000746C7">
        <w:rPr>
          <w:rFonts w:ascii="Angsana New" w:hAnsi="Angsana New" w:hint="cs"/>
          <w:color w:val="000000"/>
          <w:sz w:val="30"/>
          <w:szCs w:val="30"/>
          <w:cs/>
        </w:rPr>
        <w:t>บันทึกขาดทุนจากการด้อยค่า</w:t>
      </w:r>
    </w:p>
    <w:p w:rsidR="004F44FF" w:rsidRPr="000746C7" w:rsidRDefault="004F44FF" w:rsidP="000C0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716FFB" w:rsidRPr="000F614C" w:rsidRDefault="00716FFB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0F614C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สินทรัพย์ไม่มีตัวตน</w:t>
      </w:r>
    </w:p>
    <w:p w:rsidR="00D23D4D" w:rsidRPr="00421E44" w:rsidRDefault="00D23D4D" w:rsidP="0042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08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131"/>
        <w:gridCol w:w="1530"/>
        <w:gridCol w:w="270"/>
        <w:gridCol w:w="1440"/>
        <w:gridCol w:w="270"/>
        <w:gridCol w:w="1440"/>
      </w:tblGrid>
      <w:tr w:rsidR="00D649B3" w:rsidRPr="000746C7" w:rsidTr="00421E44">
        <w:trPr>
          <w:tblHeader/>
        </w:trPr>
        <w:tc>
          <w:tcPr>
            <w:tcW w:w="4131" w:type="dxa"/>
            <w:shd w:val="clear" w:color="auto" w:fill="auto"/>
          </w:tcPr>
          <w:p w:rsidR="00D649B3" w:rsidRPr="000746C7" w:rsidRDefault="00D649B3" w:rsidP="005C113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</w:tcPr>
          <w:p w:rsidR="00D649B3" w:rsidRPr="000746C7" w:rsidRDefault="00D649B3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40E09" w:rsidRPr="000746C7" w:rsidTr="00421E44">
        <w:trPr>
          <w:tblHeader/>
        </w:trPr>
        <w:tc>
          <w:tcPr>
            <w:tcW w:w="4131" w:type="dxa"/>
            <w:shd w:val="clear" w:color="auto" w:fill="auto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0E09" w:rsidRPr="000746C7" w:rsidRDefault="0063476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="005C113C">
              <w:rPr>
                <w:rFonts w:ascii="Angsana New" w:hAnsi="Angsana New"/>
                <w:sz w:val="30"/>
                <w:szCs w:val="30"/>
              </w:rPr>
              <w:br/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ซอฟต์</w:t>
            </w:r>
            <w:r w:rsidR="00640E09" w:rsidRPr="000746C7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40E09" w:rsidRPr="000746C7" w:rsidRDefault="00640E09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E09" w:rsidRPr="000746C7" w:rsidRDefault="00640E09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E09" w:rsidRPr="000746C7" w:rsidRDefault="00640E09" w:rsidP="005C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649B3" w:rsidRPr="000746C7" w:rsidTr="00421E44">
        <w:trPr>
          <w:tblHeader/>
        </w:trPr>
        <w:tc>
          <w:tcPr>
            <w:tcW w:w="4131" w:type="dxa"/>
            <w:shd w:val="clear" w:color="auto" w:fill="auto"/>
          </w:tcPr>
          <w:p w:rsidR="00D649B3" w:rsidRPr="000746C7" w:rsidRDefault="00D649B3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  <w:vAlign w:val="bottom"/>
          </w:tcPr>
          <w:p w:rsidR="00D649B3" w:rsidRPr="000746C7" w:rsidRDefault="00D649B3" w:rsidP="005C113C">
            <w:pPr>
              <w:pStyle w:val="acctfourfigures"/>
              <w:tabs>
                <w:tab w:val="clear" w:pos="765"/>
              </w:tabs>
              <w:spacing w:line="240" w:lineRule="atLeast"/>
              <w:ind w:left="252" w:right="11" w:hanging="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0E09" w:rsidRPr="000746C7" w:rsidTr="00421E44">
        <w:tc>
          <w:tcPr>
            <w:tcW w:w="4131" w:type="dxa"/>
            <w:shd w:val="clear" w:color="auto" w:fill="auto"/>
          </w:tcPr>
          <w:p w:rsidR="00640E09" w:rsidRPr="000F614C" w:rsidRDefault="00640E09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61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40E09" w:rsidRPr="000F614C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F614C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0E09" w:rsidRPr="000F614C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F614C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0E09" w:rsidRPr="000F614C" w:rsidRDefault="00640E09" w:rsidP="005C113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252" w:right="11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3F13E6" w:rsidRPr="000746C7" w:rsidTr="00421E44">
        <w:tc>
          <w:tcPr>
            <w:tcW w:w="4131" w:type="dxa"/>
            <w:shd w:val="clear" w:color="auto" w:fill="auto"/>
          </w:tcPr>
          <w:p w:rsidR="003F13E6" w:rsidRPr="000F614C" w:rsidRDefault="003F13E6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F614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F614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F614C">
              <w:rPr>
                <w:rFonts w:ascii="Angsana New" w:hAnsi="Angsana New"/>
                <w:sz w:val="30"/>
                <w:szCs w:val="30"/>
              </w:rPr>
              <w:t>256</w:t>
            </w:r>
            <w:r w:rsidR="00480F08" w:rsidRPr="000F61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F13E6" w:rsidRPr="000F614C" w:rsidRDefault="003F13E6" w:rsidP="00DF057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614C">
              <w:rPr>
                <w:rFonts w:ascii="Angsana New" w:hAnsi="Angsana New"/>
                <w:sz w:val="30"/>
                <w:szCs w:val="30"/>
                <w:lang w:bidi="th-TH"/>
              </w:rPr>
              <w:t>30,</w:t>
            </w:r>
            <w:r w:rsidRPr="000F61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3F13E6" w:rsidRPr="000F614C" w:rsidRDefault="003F13E6" w:rsidP="00C0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13E6" w:rsidRPr="000F614C" w:rsidRDefault="003F13E6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33,</w:t>
            </w:r>
            <w:r w:rsidRPr="000F614C">
              <w:rPr>
                <w:rFonts w:ascii="Angsana New" w:hAnsi="Angsana New"/>
                <w:sz w:val="30"/>
                <w:szCs w:val="30"/>
                <w:lang w:bidi="th-TH"/>
              </w:rPr>
              <w:t>542</w:t>
            </w:r>
          </w:p>
        </w:tc>
        <w:tc>
          <w:tcPr>
            <w:tcW w:w="270" w:type="dxa"/>
            <w:shd w:val="clear" w:color="auto" w:fill="auto"/>
          </w:tcPr>
          <w:p w:rsidR="003F13E6" w:rsidRPr="000F614C" w:rsidRDefault="003F13E6" w:rsidP="00C0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13E6" w:rsidRPr="000F614C" w:rsidRDefault="003F13E6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63,542</w:t>
            </w:r>
          </w:p>
        </w:tc>
      </w:tr>
      <w:tr w:rsidR="00247DEB" w:rsidRPr="000746C7" w:rsidTr="00421E44">
        <w:tc>
          <w:tcPr>
            <w:tcW w:w="4131" w:type="dxa"/>
            <w:shd w:val="clear" w:color="auto" w:fill="auto"/>
          </w:tcPr>
          <w:p w:rsidR="00247DEB" w:rsidRPr="000F614C" w:rsidRDefault="00247DEB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14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F614C" w:rsidRDefault="00C1353F" w:rsidP="000F614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252" w:right="242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247DEB" w:rsidRPr="000F614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:rsidR="00247DEB" w:rsidRPr="000F614C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F614C" w:rsidRDefault="00480F08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 xml:space="preserve"> (121)</w:t>
            </w:r>
          </w:p>
        </w:tc>
        <w:tc>
          <w:tcPr>
            <w:tcW w:w="270" w:type="dxa"/>
            <w:shd w:val="clear" w:color="auto" w:fill="auto"/>
          </w:tcPr>
          <w:p w:rsidR="00247DEB" w:rsidRPr="000F614C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F614C" w:rsidRDefault="00247DEB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80F08" w:rsidRPr="000F614C">
              <w:rPr>
                <w:rFonts w:ascii="Angsana New" w:hAnsi="Angsana New"/>
                <w:sz w:val="30"/>
                <w:szCs w:val="30"/>
              </w:rPr>
              <w:t xml:space="preserve">  (121)</w:t>
            </w:r>
          </w:p>
        </w:tc>
      </w:tr>
      <w:tr w:rsidR="003F13E6" w:rsidRPr="000746C7" w:rsidTr="00421E44">
        <w:tc>
          <w:tcPr>
            <w:tcW w:w="4131" w:type="dxa"/>
            <w:shd w:val="clear" w:color="auto" w:fill="auto"/>
          </w:tcPr>
          <w:p w:rsidR="003F13E6" w:rsidRPr="000F614C" w:rsidRDefault="003F13E6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08" w:rsidRPr="000F61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:rsidR="003F13E6" w:rsidRPr="000F614C" w:rsidRDefault="003F13E6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F61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08" w:rsidRPr="000F614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3E6" w:rsidRPr="000F614C" w:rsidRDefault="003F13E6" w:rsidP="00DF057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61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3F13E6" w:rsidRPr="000F614C" w:rsidRDefault="003F13E6" w:rsidP="00C0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3E6" w:rsidRPr="001B04F3" w:rsidRDefault="003F13E6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4F3"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480F08" w:rsidRPr="001B04F3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:rsidR="003F13E6" w:rsidRPr="000F614C" w:rsidRDefault="003F13E6" w:rsidP="00C04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3E6" w:rsidRPr="001B04F3" w:rsidRDefault="003F13E6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4F3">
              <w:rPr>
                <w:rFonts w:ascii="Angsana New" w:hAnsi="Angsana New"/>
                <w:b/>
                <w:bCs/>
                <w:sz w:val="30"/>
                <w:szCs w:val="30"/>
              </w:rPr>
              <w:t>63,</w:t>
            </w:r>
            <w:r w:rsidR="00480F08" w:rsidRPr="001B04F3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</w:tr>
      <w:tr w:rsidR="00247DEB" w:rsidRPr="000746C7" w:rsidTr="00421E44">
        <w:tc>
          <w:tcPr>
            <w:tcW w:w="4131" w:type="dxa"/>
            <w:shd w:val="clear" w:color="auto" w:fill="auto"/>
          </w:tcPr>
          <w:p w:rsidR="00247DEB" w:rsidRPr="000F614C" w:rsidRDefault="00247DEB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1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F614C" w:rsidRDefault="00FE4FA5" w:rsidP="00DF057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252" w:right="242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F614C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1B04F3" w:rsidRDefault="00DF0571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4F3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:rsidR="00247DEB" w:rsidRPr="000F614C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1B04F3" w:rsidRDefault="00DF0571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4F3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DF0571" w:rsidRPr="000746C7" w:rsidTr="00DF0571">
        <w:tc>
          <w:tcPr>
            <w:tcW w:w="4131" w:type="dxa"/>
            <w:shd w:val="clear" w:color="auto" w:fill="auto"/>
          </w:tcPr>
          <w:p w:rsidR="00DF0571" w:rsidRPr="000F614C" w:rsidRDefault="00DF0571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14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F0571" w:rsidRPr="000F614C" w:rsidRDefault="00DF0571" w:rsidP="00DF057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252" w:right="242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F0571" w:rsidRPr="000F614C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0F614C" w:rsidRDefault="00DF0571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3,</w:t>
            </w:r>
            <w:r w:rsidRPr="001B04F3">
              <w:rPr>
                <w:rFonts w:ascii="Angsana New" w:hAnsi="Angsana New"/>
                <w:sz w:val="30"/>
                <w:szCs w:val="30"/>
              </w:rPr>
              <w:t>0</w:t>
            </w:r>
            <w:r w:rsidRPr="000F614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:rsidR="00DF0571" w:rsidRPr="000F614C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0F614C" w:rsidRDefault="00DF0571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3,089</w:t>
            </w: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0F614C" w:rsidRDefault="00DF0571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14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0F614C" w:rsidRDefault="00DF0571" w:rsidP="00DF057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252" w:right="242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F0571" w:rsidRPr="000F614C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0F614C" w:rsidRDefault="00DF0571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(419)</w:t>
            </w:r>
          </w:p>
        </w:tc>
        <w:tc>
          <w:tcPr>
            <w:tcW w:w="270" w:type="dxa"/>
            <w:shd w:val="clear" w:color="auto" w:fill="auto"/>
          </w:tcPr>
          <w:p w:rsidR="00DF0571" w:rsidRPr="000F614C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0F614C" w:rsidRDefault="00DF0571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14C">
              <w:rPr>
                <w:rFonts w:ascii="Angsana New" w:hAnsi="Angsana New"/>
                <w:sz w:val="30"/>
                <w:szCs w:val="30"/>
              </w:rPr>
              <w:t>(419)</w:t>
            </w:r>
          </w:p>
        </w:tc>
      </w:tr>
      <w:tr w:rsidR="00DF0571" w:rsidRPr="00A445C3" w:rsidTr="00421E44">
        <w:tc>
          <w:tcPr>
            <w:tcW w:w="4131" w:type="dxa"/>
            <w:shd w:val="clear" w:color="auto" w:fill="auto"/>
          </w:tcPr>
          <w:p w:rsidR="00DF0571" w:rsidRPr="000F614C" w:rsidRDefault="00DF0571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614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571" w:rsidRPr="000F614C" w:rsidRDefault="00DF0571" w:rsidP="00DF057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61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DF0571" w:rsidRPr="000F614C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571" w:rsidRPr="001B04F3" w:rsidRDefault="00DF0571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4F3">
              <w:rPr>
                <w:rFonts w:ascii="Angsana New" w:hAnsi="Angsana New"/>
                <w:b/>
                <w:bCs/>
                <w:sz w:val="30"/>
                <w:szCs w:val="30"/>
              </w:rPr>
              <w:t>36,291</w:t>
            </w:r>
          </w:p>
        </w:tc>
        <w:tc>
          <w:tcPr>
            <w:tcW w:w="270" w:type="dxa"/>
            <w:shd w:val="clear" w:color="auto" w:fill="auto"/>
          </w:tcPr>
          <w:p w:rsidR="00DF0571" w:rsidRPr="001B04F3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571" w:rsidRPr="001B04F3" w:rsidRDefault="00DF0571" w:rsidP="001B04F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04F3">
              <w:rPr>
                <w:rFonts w:ascii="Angsana New" w:hAnsi="Angsana New"/>
                <w:b/>
                <w:bCs/>
                <w:sz w:val="30"/>
                <w:szCs w:val="30"/>
              </w:rPr>
              <w:t>66,291</w:t>
            </w: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942B16" w:rsidRDefault="00942B16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93BA5" w:rsidRDefault="00593BA5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04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:rsidR="00DF0571" w:rsidRPr="0019044F" w:rsidRDefault="00DF0571" w:rsidP="00247DEB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F0571" w:rsidRPr="0019044F" w:rsidRDefault="00DF0571" w:rsidP="00247D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19044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9044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904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sz w:val="30"/>
                <w:szCs w:val="30"/>
                <w:lang w:bidi="th-TH"/>
              </w:rPr>
              <w:t>13,759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>29,405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>43,164</w:t>
            </w: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044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>3,965</w:t>
            </w: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044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252" w:right="242" w:hanging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sz w:val="30"/>
                <w:szCs w:val="30"/>
                <w:lang w:bidi="th-TH"/>
              </w:rPr>
              <w:t xml:space="preserve">      </w:t>
            </w:r>
            <w:r w:rsidRPr="0019044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Pr="0019044F">
              <w:rPr>
                <w:rFonts w:ascii="Angsana New" w:hAnsi="Angsana New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 xml:space="preserve">       (92)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904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16,759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D2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30,278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D2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44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47,037</w:t>
            </w: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044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>4,110</w:t>
            </w: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044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252" w:right="242" w:hanging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 xml:space="preserve">   (378)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sz w:val="30"/>
                <w:szCs w:val="30"/>
              </w:rPr>
              <w:t>(378)</w:t>
            </w:r>
          </w:p>
        </w:tc>
      </w:tr>
      <w:tr w:rsidR="00DF0571" w:rsidRPr="00A445C3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19,759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D2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31,010</w:t>
            </w: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D20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44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50,769</w:t>
            </w: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0571" w:rsidRPr="000746C7" w:rsidTr="00421E44">
        <w:tc>
          <w:tcPr>
            <w:tcW w:w="4131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04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F0571" w:rsidRPr="0019044F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0571" w:rsidRPr="00685842" w:rsidTr="00421E44">
        <w:tc>
          <w:tcPr>
            <w:tcW w:w="4131" w:type="dxa"/>
            <w:shd w:val="clear" w:color="auto" w:fill="auto"/>
          </w:tcPr>
          <w:p w:rsidR="00DF0571" w:rsidRPr="000746C7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16,241</w:t>
            </w:r>
          </w:p>
        </w:tc>
        <w:tc>
          <w:tcPr>
            <w:tcW w:w="270" w:type="dxa"/>
            <w:shd w:val="clear" w:color="auto" w:fill="auto"/>
          </w:tcPr>
          <w:p w:rsidR="00DF0571" w:rsidRPr="00685842" w:rsidRDefault="00DF0571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4,137</w:t>
            </w:r>
          </w:p>
        </w:tc>
        <w:tc>
          <w:tcPr>
            <w:tcW w:w="270" w:type="dxa"/>
            <w:shd w:val="clear" w:color="auto" w:fill="auto"/>
          </w:tcPr>
          <w:p w:rsidR="00DF0571" w:rsidRPr="00685842" w:rsidRDefault="00DF0571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44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20,378</w:t>
            </w:r>
          </w:p>
        </w:tc>
      </w:tr>
      <w:tr w:rsidR="00DF0571" w:rsidRPr="00685842" w:rsidTr="00421E44">
        <w:tc>
          <w:tcPr>
            <w:tcW w:w="4131" w:type="dxa"/>
            <w:shd w:val="clear" w:color="auto" w:fill="auto"/>
          </w:tcPr>
          <w:p w:rsidR="00DF0571" w:rsidRPr="000746C7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:rsidR="00DF0571" w:rsidRPr="000746C7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13,241</w:t>
            </w:r>
          </w:p>
        </w:tc>
        <w:tc>
          <w:tcPr>
            <w:tcW w:w="270" w:type="dxa"/>
            <w:shd w:val="clear" w:color="auto" w:fill="auto"/>
          </w:tcPr>
          <w:p w:rsidR="00DF0571" w:rsidRPr="00685842" w:rsidRDefault="00DF0571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  <w:tc>
          <w:tcPr>
            <w:tcW w:w="270" w:type="dxa"/>
            <w:shd w:val="clear" w:color="auto" w:fill="auto"/>
          </w:tcPr>
          <w:p w:rsidR="00DF0571" w:rsidRPr="00685842" w:rsidRDefault="00DF0571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44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16,384</w:t>
            </w:r>
          </w:p>
        </w:tc>
      </w:tr>
      <w:tr w:rsidR="00DF0571" w:rsidRPr="00685842" w:rsidTr="00421E44">
        <w:tc>
          <w:tcPr>
            <w:tcW w:w="4131" w:type="dxa"/>
            <w:shd w:val="clear" w:color="auto" w:fill="auto"/>
          </w:tcPr>
          <w:p w:rsidR="00DF0571" w:rsidRPr="000746C7" w:rsidRDefault="00DF0571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10,241</w:t>
            </w:r>
          </w:p>
        </w:tc>
        <w:tc>
          <w:tcPr>
            <w:tcW w:w="270" w:type="dxa"/>
            <w:shd w:val="clear" w:color="auto" w:fill="auto"/>
          </w:tcPr>
          <w:p w:rsidR="00DF0571" w:rsidRPr="00685842" w:rsidRDefault="00DF0571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5,281</w:t>
            </w:r>
          </w:p>
        </w:tc>
        <w:tc>
          <w:tcPr>
            <w:tcW w:w="270" w:type="dxa"/>
            <w:shd w:val="clear" w:color="auto" w:fill="auto"/>
          </w:tcPr>
          <w:p w:rsidR="00DF0571" w:rsidRPr="00685842" w:rsidRDefault="00DF0571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44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571" w:rsidRPr="0019044F" w:rsidRDefault="00DF0571" w:rsidP="0019044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252" w:right="40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44F">
              <w:rPr>
                <w:rFonts w:ascii="Angsana New" w:hAnsi="Angsana New"/>
                <w:b/>
                <w:bCs/>
                <w:sz w:val="30"/>
                <w:szCs w:val="30"/>
              </w:rPr>
              <w:t>15,522</w:t>
            </w:r>
          </w:p>
        </w:tc>
      </w:tr>
    </w:tbl>
    <w:p w:rsidR="004F44FF" w:rsidRPr="000746C7" w:rsidRDefault="004F44FF" w:rsidP="000C0C80">
      <w:pPr>
        <w:spacing w:line="240" w:lineRule="auto"/>
        <w:rPr>
          <w:sz w:val="2"/>
          <w:szCs w:val="2"/>
        </w:rPr>
      </w:pPr>
      <w:r w:rsidRPr="000746C7">
        <w:br w:type="page"/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1530"/>
        <w:gridCol w:w="270"/>
        <w:gridCol w:w="1350"/>
        <w:gridCol w:w="270"/>
        <w:gridCol w:w="1440"/>
      </w:tblGrid>
      <w:tr w:rsidR="00D649B3" w:rsidRPr="000746C7" w:rsidTr="003E3A49">
        <w:trPr>
          <w:tblHeader/>
        </w:trPr>
        <w:tc>
          <w:tcPr>
            <w:tcW w:w="4302" w:type="dxa"/>
            <w:shd w:val="clear" w:color="auto" w:fill="auto"/>
          </w:tcPr>
          <w:p w:rsidR="00D649B3" w:rsidRPr="000746C7" w:rsidRDefault="004F44FF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0746C7">
              <w:lastRenderedPageBreak/>
              <w:br w:type="page"/>
            </w:r>
          </w:p>
        </w:tc>
        <w:tc>
          <w:tcPr>
            <w:tcW w:w="4860" w:type="dxa"/>
            <w:gridSpan w:val="5"/>
            <w:shd w:val="clear" w:color="auto" w:fill="auto"/>
          </w:tcPr>
          <w:p w:rsidR="00D649B3" w:rsidRPr="000746C7" w:rsidRDefault="00D649B3" w:rsidP="003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E09" w:rsidRPr="000746C7" w:rsidTr="00590024">
        <w:trPr>
          <w:tblHeader/>
        </w:trPr>
        <w:tc>
          <w:tcPr>
            <w:tcW w:w="4302" w:type="dxa"/>
            <w:shd w:val="clear" w:color="auto" w:fill="auto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40E09" w:rsidRPr="000746C7" w:rsidRDefault="00634768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640E09" w:rsidRPr="000746C7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649B3" w:rsidRPr="000746C7" w:rsidTr="00590024">
        <w:tc>
          <w:tcPr>
            <w:tcW w:w="4302" w:type="dxa"/>
            <w:shd w:val="clear" w:color="auto" w:fill="auto"/>
          </w:tcPr>
          <w:p w:rsidR="00D649B3" w:rsidRPr="000746C7" w:rsidRDefault="00D649B3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:rsidR="00D649B3" w:rsidRPr="000746C7" w:rsidRDefault="00D649B3" w:rsidP="00E435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0E09" w:rsidRPr="000746C7" w:rsidTr="00590024">
        <w:tc>
          <w:tcPr>
            <w:tcW w:w="4302" w:type="dxa"/>
            <w:shd w:val="clear" w:color="auto" w:fill="auto"/>
          </w:tcPr>
          <w:p w:rsidR="00640E09" w:rsidRPr="000746C7" w:rsidRDefault="00640E09" w:rsidP="00E4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40E09" w:rsidRPr="000746C7" w:rsidRDefault="00640E09" w:rsidP="004F25A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0E09" w:rsidRPr="000746C7" w:rsidRDefault="00640E09" w:rsidP="00E435F8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9C41A9" w:rsidRPr="000746C7" w:rsidTr="00590024">
        <w:tc>
          <w:tcPr>
            <w:tcW w:w="4302" w:type="dxa"/>
            <w:shd w:val="clear" w:color="auto" w:fill="auto"/>
          </w:tcPr>
          <w:p w:rsidR="009C41A9" w:rsidRPr="000746C7" w:rsidRDefault="009C41A9" w:rsidP="009C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860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C41A9" w:rsidRPr="00DD0F7C" w:rsidRDefault="009C41A9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0F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C41A9" w:rsidRPr="00AD5AC2" w:rsidRDefault="009C41A9" w:rsidP="009C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C41A9" w:rsidRPr="00DD0F7C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0F7C">
              <w:rPr>
                <w:rFonts w:ascii="Angsana New" w:hAnsi="Angsana New"/>
                <w:sz w:val="30"/>
                <w:szCs w:val="30"/>
              </w:rPr>
              <w:t>33,542</w:t>
            </w:r>
          </w:p>
        </w:tc>
        <w:tc>
          <w:tcPr>
            <w:tcW w:w="270" w:type="dxa"/>
            <w:shd w:val="clear" w:color="auto" w:fill="auto"/>
          </w:tcPr>
          <w:p w:rsidR="009C41A9" w:rsidRPr="00AD5AC2" w:rsidRDefault="009C41A9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C41A9" w:rsidRPr="00DD0F7C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0F7C">
              <w:rPr>
                <w:rFonts w:ascii="Angsana New" w:hAnsi="Angsana New"/>
                <w:sz w:val="30"/>
                <w:szCs w:val="30"/>
              </w:rPr>
              <w:t>33,542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746C7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DD0F7C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0F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DD0F7C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DD0F7C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0F7C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  <w:tc>
          <w:tcPr>
            <w:tcW w:w="270" w:type="dxa"/>
            <w:shd w:val="clear" w:color="auto" w:fill="auto"/>
          </w:tcPr>
          <w:p w:rsidR="00247DEB" w:rsidRPr="00DD0F7C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DD0F7C" w:rsidRDefault="00386053" w:rsidP="00532C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0F7C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</w:tr>
      <w:tr w:rsidR="00247DEB" w:rsidRPr="001B4B4A" w:rsidTr="00590024">
        <w:tc>
          <w:tcPr>
            <w:tcW w:w="4302" w:type="dxa"/>
            <w:shd w:val="clear" w:color="auto" w:fill="auto"/>
          </w:tcPr>
          <w:p w:rsidR="00247DEB" w:rsidRPr="001B4B4A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B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4B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B4B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B4B4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1B4B4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:rsidR="00247DEB" w:rsidRPr="001B4B4A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B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B4B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1B4B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B4B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B4B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1B4B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B4B4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1B4B4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1B4B4A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B4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1B4B4A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1B4B4A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B4A">
              <w:rPr>
                <w:rFonts w:ascii="Angsana New" w:hAnsi="Angsana New"/>
                <w:b/>
                <w:bCs/>
                <w:sz w:val="30"/>
                <w:szCs w:val="30"/>
              </w:rPr>
              <w:t>33,421</w:t>
            </w:r>
          </w:p>
        </w:tc>
        <w:tc>
          <w:tcPr>
            <w:tcW w:w="270" w:type="dxa"/>
            <w:shd w:val="clear" w:color="auto" w:fill="auto"/>
          </w:tcPr>
          <w:p w:rsidR="00247DEB" w:rsidRPr="001B4B4A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1B4B4A" w:rsidRDefault="00386053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B4A">
              <w:rPr>
                <w:rFonts w:ascii="Angsana New" w:hAnsi="Angsana New"/>
                <w:b/>
                <w:bCs/>
                <w:sz w:val="30"/>
                <w:szCs w:val="30"/>
              </w:rPr>
              <w:t>33,421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4FD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C4FDE" w:rsidRDefault="00AD5AC2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2</w:t>
            </w:r>
            <w:r w:rsidR="00322A6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44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C4FDE" w:rsidRDefault="00AD5AC2" w:rsidP="00322A6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2</w:t>
            </w:r>
            <w:r w:rsidR="00322A6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322A63" w:rsidRPr="000746C7" w:rsidTr="00590024">
        <w:tc>
          <w:tcPr>
            <w:tcW w:w="4302" w:type="dxa"/>
            <w:shd w:val="clear" w:color="auto" w:fill="auto"/>
          </w:tcPr>
          <w:p w:rsidR="00322A63" w:rsidRPr="000C4FDE" w:rsidRDefault="00322A63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22A63" w:rsidRPr="000C4FDE" w:rsidRDefault="00322A63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2A63" w:rsidRPr="000C4FDE" w:rsidRDefault="00322A63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22A63" w:rsidRPr="00322A63" w:rsidRDefault="00322A6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3,089</w:t>
            </w:r>
          </w:p>
        </w:tc>
        <w:tc>
          <w:tcPr>
            <w:tcW w:w="270" w:type="dxa"/>
            <w:shd w:val="clear" w:color="auto" w:fill="auto"/>
          </w:tcPr>
          <w:p w:rsidR="00322A63" w:rsidRPr="000C4FDE" w:rsidRDefault="00322A63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44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A63" w:rsidRPr="000C4FDE" w:rsidRDefault="00322A6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3,089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4FD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C4FDE" w:rsidRDefault="00AD5AC2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(419)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440"/>
              </w:tabs>
              <w:spacing w:line="240" w:lineRule="auto"/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C4FDE" w:rsidRDefault="00AD5AC2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(419)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AD5AC2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36,291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AD5AC2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36,291</w:t>
            </w:r>
          </w:p>
        </w:tc>
      </w:tr>
      <w:tr w:rsidR="00247DEB" w:rsidRPr="000746C7" w:rsidTr="00590024">
        <w:trPr>
          <w:trHeight w:val="289"/>
        </w:trPr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1207"/>
                <w:tab w:val="decimal" w:pos="142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532CFE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  <w:tab w:val="decimal" w:pos="142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C4FDE" w:rsidRDefault="00247DEB" w:rsidP="00532CFE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C4FDE" w:rsidRDefault="00247DEB" w:rsidP="00532CF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C4F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4FD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C4FDE">
              <w:rPr>
                <w:rFonts w:ascii="Angsana New" w:hAnsi="Angsana New"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29,405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29,405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4FD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247DEB" w:rsidRPr="001B4B4A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C4F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30,278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30,278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4FD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C4FDE" w:rsidRDefault="00AD5AC2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C4FDE" w:rsidRDefault="0036706E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1B4B4A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(378</w:t>
            </w:r>
            <w:r w:rsidR="00AD5AC2" w:rsidRPr="000C4F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440"/>
              </w:tabs>
              <w:spacing w:line="240" w:lineRule="auto"/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1B4B4A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FDE">
              <w:rPr>
                <w:rFonts w:ascii="Angsana New" w:hAnsi="Angsana New"/>
                <w:sz w:val="30"/>
                <w:szCs w:val="30"/>
              </w:rPr>
              <w:t>(378</w:t>
            </w:r>
            <w:r w:rsidR="0036706E" w:rsidRPr="000C4F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36706E" w:rsidP="001B4B4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31,0</w:t>
            </w:r>
            <w:r w:rsidR="001B4B4A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7DEB" w:rsidRPr="000C4FDE" w:rsidRDefault="0036706E" w:rsidP="001B4B4A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31,0</w:t>
            </w:r>
            <w:r w:rsidR="001B4B4A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C4FDE" w:rsidRDefault="00247DEB" w:rsidP="00532CFE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C4FDE" w:rsidRDefault="00247DEB" w:rsidP="00532CF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4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47DEB" w:rsidRPr="000C4FDE" w:rsidRDefault="00247DEB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7DEB" w:rsidRPr="000C4FDE" w:rsidRDefault="00247DEB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4,137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4,137</w:t>
            </w:r>
          </w:p>
        </w:tc>
      </w:tr>
      <w:tr w:rsidR="00247DEB" w:rsidRPr="000746C7" w:rsidTr="00590024">
        <w:trPr>
          <w:trHeight w:val="36"/>
        </w:trPr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C4F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386053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</w:tr>
      <w:tr w:rsidR="00247DEB" w:rsidRPr="000746C7" w:rsidTr="00590024">
        <w:tc>
          <w:tcPr>
            <w:tcW w:w="4302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053" w:rsidRPr="000C4FD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247DEB" w:rsidP="00CC1D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24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36706E" w:rsidP="00532CF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5,281</w:t>
            </w:r>
          </w:p>
        </w:tc>
        <w:tc>
          <w:tcPr>
            <w:tcW w:w="270" w:type="dxa"/>
            <w:shd w:val="clear" w:color="auto" w:fill="auto"/>
          </w:tcPr>
          <w:p w:rsidR="00247DEB" w:rsidRPr="000C4FDE" w:rsidRDefault="00247DEB" w:rsidP="0053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EB" w:rsidRPr="000C4FDE" w:rsidRDefault="0036706E" w:rsidP="00532CFE">
            <w:pPr>
              <w:pStyle w:val="acctfourfigures"/>
              <w:tabs>
                <w:tab w:val="clear" w:pos="765"/>
                <w:tab w:val="decimal" w:pos="1060"/>
                <w:tab w:val="decimal" w:pos="153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FDE">
              <w:rPr>
                <w:rFonts w:ascii="Angsana New" w:hAnsi="Angsana New"/>
                <w:b/>
                <w:bCs/>
                <w:sz w:val="30"/>
                <w:szCs w:val="30"/>
              </w:rPr>
              <w:t>5,281</w:t>
            </w:r>
          </w:p>
        </w:tc>
      </w:tr>
    </w:tbl>
    <w:p w:rsidR="006701EE" w:rsidRPr="000746C7" w:rsidRDefault="004B3373" w:rsidP="00991CD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935BAC" w:rsidRPr="00590024" w:rsidRDefault="00590024" w:rsidP="00590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15</w:t>
      </w:r>
      <w:r w:rsidR="00FC1673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935BAC" w:rsidRPr="0059002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:rsidR="00935BAC" w:rsidRPr="000746C7" w:rsidRDefault="00935BAC" w:rsidP="0026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9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710"/>
        <w:gridCol w:w="459"/>
        <w:gridCol w:w="1081"/>
        <w:gridCol w:w="270"/>
        <w:gridCol w:w="997"/>
        <w:gridCol w:w="272"/>
        <w:gridCol w:w="86"/>
        <w:gridCol w:w="1000"/>
        <w:gridCol w:w="272"/>
        <w:gridCol w:w="1048"/>
      </w:tblGrid>
      <w:tr w:rsidR="00DE1264" w:rsidRPr="000746C7" w:rsidTr="00DE1264">
        <w:trPr>
          <w:tblHeader/>
        </w:trPr>
        <w:tc>
          <w:tcPr>
            <w:tcW w:w="2017" w:type="pct"/>
          </w:tcPr>
          <w:p w:rsidR="0094615D" w:rsidRPr="000746C7" w:rsidRDefault="0094615D" w:rsidP="0094615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49" w:type="pct"/>
          </w:tcPr>
          <w:p w:rsidR="0094615D" w:rsidRPr="000746C7" w:rsidRDefault="0094615D" w:rsidP="0094615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77" w:type="pct"/>
            <w:gridSpan w:val="3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5" w:type="pct"/>
            <w:gridSpan w:val="2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FEB" w:rsidRPr="000746C7" w:rsidTr="00DE1264">
        <w:trPr>
          <w:trHeight w:val="434"/>
          <w:tblHeader/>
        </w:trPr>
        <w:tc>
          <w:tcPr>
            <w:tcW w:w="2017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081D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081D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5" w:type="pct"/>
            <w:gridSpan w:val="2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081D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E753E0" w:rsidRPr="000746C7" w:rsidRDefault="00E753E0" w:rsidP="00E75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081D0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4615D" w:rsidRPr="000746C7" w:rsidTr="00DE1264">
        <w:trPr>
          <w:trHeight w:val="434"/>
          <w:tblHeader/>
        </w:trPr>
        <w:tc>
          <w:tcPr>
            <w:tcW w:w="2017" w:type="pct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pct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34" w:type="pct"/>
            <w:gridSpan w:val="8"/>
          </w:tcPr>
          <w:p w:rsidR="0094615D" w:rsidRPr="000746C7" w:rsidRDefault="0094615D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330EA" w:rsidRPr="000746C7" w:rsidTr="00DE1264">
        <w:tc>
          <w:tcPr>
            <w:tcW w:w="2017" w:type="pct"/>
          </w:tcPr>
          <w:p w:rsidR="00D5047A" w:rsidRPr="000746C7" w:rsidRDefault="00D5047A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9" w:type="pct"/>
          </w:tcPr>
          <w:p w:rsidR="00D5047A" w:rsidRPr="000746C7" w:rsidRDefault="00D5047A" w:rsidP="0094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D5047A" w:rsidRPr="000746C7" w:rsidRDefault="00D5047A" w:rsidP="007124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D5047A" w:rsidRPr="000746C7" w:rsidRDefault="00D5047A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</w:tcPr>
          <w:p w:rsidR="00D5047A" w:rsidRPr="000746C7" w:rsidRDefault="00D5047A" w:rsidP="009461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D5047A" w:rsidRPr="000746C7" w:rsidRDefault="00D5047A" w:rsidP="0071241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94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:rsidR="00D5047A" w:rsidRPr="000746C7" w:rsidRDefault="00D5047A" w:rsidP="009461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9330EA" w:rsidRPr="000746C7" w:rsidTr="00DE1264">
        <w:tc>
          <w:tcPr>
            <w:tcW w:w="2017" w:type="pct"/>
          </w:tcPr>
          <w:p w:rsidR="00D5047A" w:rsidRPr="000746C7" w:rsidRDefault="00D5047A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9" w:type="pct"/>
          </w:tcPr>
          <w:p w:rsidR="00D5047A" w:rsidRPr="000746C7" w:rsidRDefault="00D5047A" w:rsidP="0094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:rsidR="00D5047A" w:rsidRPr="000746C7" w:rsidRDefault="00D5047A" w:rsidP="006547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5047A" w:rsidRPr="000746C7" w:rsidRDefault="00D5047A" w:rsidP="0065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D5047A" w:rsidRPr="000746C7" w:rsidRDefault="00D5047A" w:rsidP="006547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65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:rsidR="00D5047A" w:rsidRPr="000746C7" w:rsidRDefault="00D5047A" w:rsidP="006547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5047A" w:rsidRPr="000746C7" w:rsidRDefault="00D5047A" w:rsidP="0065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D5047A" w:rsidRPr="000746C7" w:rsidRDefault="00D5047A" w:rsidP="006547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0EA" w:rsidRPr="000746C7" w:rsidTr="00DE1264">
        <w:tc>
          <w:tcPr>
            <w:tcW w:w="2017" w:type="pct"/>
          </w:tcPr>
          <w:p w:rsidR="00081D0E" w:rsidRPr="000746C7" w:rsidRDefault="00081D0E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9" w:type="pct"/>
          </w:tcPr>
          <w:p w:rsidR="00081D0E" w:rsidRPr="000746C7" w:rsidRDefault="00081D0E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081D0E" w:rsidRPr="009330EA" w:rsidRDefault="008A57DD" w:rsidP="00C16F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446,000</w:t>
            </w:r>
          </w:p>
        </w:tc>
        <w:tc>
          <w:tcPr>
            <w:tcW w:w="147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:rsidR="00081D0E" w:rsidRPr="009330EA" w:rsidRDefault="00081D0E" w:rsidP="00773C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9330EA">
              <w:rPr>
                <w:rFonts w:ascii="Angsana New" w:hAnsi="Angsana New"/>
                <w:sz w:val="30"/>
                <w:szCs w:val="30"/>
              </w:rPr>
              <w:t>511,</w:t>
            </w:r>
            <w:r w:rsidRPr="009330EA">
              <w:rPr>
                <w:rFonts w:ascii="Angsana New" w:hAnsi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148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vAlign w:val="bottom"/>
          </w:tcPr>
          <w:p w:rsidR="00081D0E" w:rsidRPr="009330EA" w:rsidRDefault="008A57DD" w:rsidP="00773C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446,000</w:t>
            </w:r>
          </w:p>
        </w:tc>
        <w:tc>
          <w:tcPr>
            <w:tcW w:w="148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:rsidR="00081D0E" w:rsidRPr="009330EA" w:rsidRDefault="00081D0E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  <w:r w:rsidRPr="009330EA">
              <w:rPr>
                <w:rFonts w:ascii="Angsana New" w:hAnsi="Angsana New"/>
                <w:sz w:val="30"/>
                <w:szCs w:val="30"/>
              </w:rPr>
              <w:t>511,000</w:t>
            </w:r>
          </w:p>
        </w:tc>
      </w:tr>
      <w:tr w:rsidR="009330EA" w:rsidRPr="000746C7" w:rsidTr="00DE1264">
        <w:tc>
          <w:tcPr>
            <w:tcW w:w="2017" w:type="pct"/>
          </w:tcPr>
          <w:p w:rsidR="00081D0E" w:rsidRPr="000746C7" w:rsidRDefault="00081D0E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" w:type="pct"/>
          </w:tcPr>
          <w:p w:rsidR="00081D0E" w:rsidRPr="000746C7" w:rsidRDefault="00081D0E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081D0E" w:rsidRPr="009330EA" w:rsidRDefault="00081D0E" w:rsidP="00C16F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:rsidR="00081D0E" w:rsidRPr="009330EA" w:rsidRDefault="00081D0E" w:rsidP="00773C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  <w:vAlign w:val="bottom"/>
          </w:tcPr>
          <w:p w:rsidR="00081D0E" w:rsidRPr="009330EA" w:rsidRDefault="00081D0E" w:rsidP="00773C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:rsidR="00081D0E" w:rsidRPr="00DE1264" w:rsidRDefault="00081D0E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0EA" w:rsidRPr="000746C7" w:rsidTr="00DE1264">
        <w:tc>
          <w:tcPr>
            <w:tcW w:w="2017" w:type="pct"/>
          </w:tcPr>
          <w:p w:rsidR="00081D0E" w:rsidRPr="000746C7" w:rsidRDefault="00081D0E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9" w:type="pct"/>
          </w:tcPr>
          <w:p w:rsidR="00081D0E" w:rsidRPr="000746C7" w:rsidRDefault="00081D0E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081D0E" w:rsidRPr="009330EA" w:rsidRDefault="008A57DD" w:rsidP="00C16F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446,000</w:t>
            </w:r>
          </w:p>
        </w:tc>
        <w:tc>
          <w:tcPr>
            <w:tcW w:w="147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:rsidR="00081D0E" w:rsidRPr="009330EA" w:rsidRDefault="00081D0E" w:rsidP="00773C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511,000</w:t>
            </w:r>
          </w:p>
        </w:tc>
        <w:tc>
          <w:tcPr>
            <w:tcW w:w="148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vAlign w:val="bottom"/>
          </w:tcPr>
          <w:p w:rsidR="00081D0E" w:rsidRPr="009330EA" w:rsidRDefault="008A57DD" w:rsidP="00773C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446,000</w:t>
            </w:r>
          </w:p>
        </w:tc>
        <w:tc>
          <w:tcPr>
            <w:tcW w:w="148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:rsidR="00081D0E" w:rsidRPr="00DE1264" w:rsidRDefault="00081D0E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264">
              <w:rPr>
                <w:rFonts w:ascii="Angsana New" w:hAnsi="Angsana New"/>
                <w:b/>
                <w:bCs/>
                <w:sz w:val="30"/>
                <w:szCs w:val="30"/>
              </w:rPr>
              <w:t>511,000</w:t>
            </w:r>
          </w:p>
        </w:tc>
      </w:tr>
      <w:tr w:rsidR="009330EA" w:rsidRPr="000746C7" w:rsidTr="00DE1264">
        <w:tc>
          <w:tcPr>
            <w:tcW w:w="2017" w:type="pct"/>
          </w:tcPr>
          <w:p w:rsidR="00081D0E" w:rsidRPr="000746C7" w:rsidRDefault="00081D0E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" w:type="pct"/>
          </w:tcPr>
          <w:p w:rsidR="00081D0E" w:rsidRPr="000746C7" w:rsidRDefault="00081D0E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081D0E" w:rsidRPr="009330EA" w:rsidRDefault="00081D0E" w:rsidP="00C16F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:rsidR="00081D0E" w:rsidRPr="009330EA" w:rsidRDefault="00081D0E" w:rsidP="00773C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  <w:vAlign w:val="bottom"/>
          </w:tcPr>
          <w:p w:rsidR="00081D0E" w:rsidRPr="009330EA" w:rsidRDefault="00081D0E" w:rsidP="00773C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081D0E" w:rsidRPr="009330EA" w:rsidRDefault="00081D0E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:rsidR="00081D0E" w:rsidRPr="00DE1264" w:rsidRDefault="00081D0E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0EA" w:rsidRPr="00C9596B" w:rsidTr="00DE1264">
        <w:tc>
          <w:tcPr>
            <w:tcW w:w="2017" w:type="pct"/>
          </w:tcPr>
          <w:p w:rsidR="001D146F" w:rsidRPr="000746C7" w:rsidRDefault="001D146F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  <w:p w:rsidR="001D146F" w:rsidRPr="000746C7" w:rsidRDefault="001D146F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249" w:type="pct"/>
          </w:tcPr>
          <w:p w:rsidR="001D146F" w:rsidRPr="000746C7" w:rsidRDefault="001D146F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1D146F" w:rsidRPr="009330EA" w:rsidRDefault="001D146F" w:rsidP="00C16F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6,387</w:t>
            </w:r>
          </w:p>
        </w:tc>
        <w:tc>
          <w:tcPr>
            <w:tcW w:w="147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6,397</w:t>
            </w: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vAlign w:val="bottom"/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6,387</w:t>
            </w: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:rsidR="001D146F" w:rsidRPr="00C9596B" w:rsidRDefault="001D146F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96B">
              <w:rPr>
                <w:rFonts w:ascii="Angsana New" w:hAnsi="Angsana New"/>
                <w:b/>
                <w:bCs/>
                <w:sz w:val="30"/>
                <w:szCs w:val="30"/>
              </w:rPr>
              <w:t>6,397</w:t>
            </w:r>
          </w:p>
        </w:tc>
      </w:tr>
      <w:tr w:rsidR="009330EA" w:rsidRPr="00DE1264" w:rsidTr="00DE1264">
        <w:tc>
          <w:tcPr>
            <w:tcW w:w="2017" w:type="pct"/>
          </w:tcPr>
          <w:p w:rsidR="001D146F" w:rsidRPr="000746C7" w:rsidRDefault="001D146F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249" w:type="pct"/>
          </w:tcPr>
          <w:p w:rsidR="001D146F" w:rsidRPr="000746C7" w:rsidRDefault="001D146F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146F" w:rsidRPr="009330EA" w:rsidRDefault="001D146F" w:rsidP="00C16F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452,387</w:t>
            </w:r>
          </w:p>
        </w:tc>
        <w:tc>
          <w:tcPr>
            <w:tcW w:w="147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517,397</w:t>
            </w: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452</w:t>
            </w: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,387</w:t>
            </w: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146F" w:rsidRPr="00DE1264" w:rsidRDefault="001D146F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264">
              <w:rPr>
                <w:rFonts w:ascii="Angsana New" w:hAnsi="Angsana New"/>
                <w:b/>
                <w:bCs/>
                <w:sz w:val="30"/>
                <w:szCs w:val="30"/>
              </w:rPr>
              <w:t>517,397</w:t>
            </w:r>
          </w:p>
        </w:tc>
      </w:tr>
      <w:tr w:rsidR="009330EA" w:rsidRPr="000746C7" w:rsidTr="00DE1264">
        <w:tc>
          <w:tcPr>
            <w:tcW w:w="2017" w:type="pct"/>
          </w:tcPr>
          <w:p w:rsidR="001D146F" w:rsidRPr="000746C7" w:rsidRDefault="001D146F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pct"/>
          </w:tcPr>
          <w:p w:rsidR="001D146F" w:rsidRPr="000746C7" w:rsidRDefault="001D146F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1D146F" w:rsidRPr="009330EA" w:rsidRDefault="001D146F" w:rsidP="00C16F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</w:tcPr>
          <w:p w:rsidR="001D146F" w:rsidRPr="009330EA" w:rsidRDefault="001D146F" w:rsidP="00773C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D146F" w:rsidRPr="009330EA" w:rsidRDefault="001D146F" w:rsidP="00773C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:rsidR="001D146F" w:rsidRPr="00DE1264" w:rsidRDefault="001D146F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0EA" w:rsidRPr="000746C7" w:rsidTr="00DE1264">
        <w:tc>
          <w:tcPr>
            <w:tcW w:w="2017" w:type="pct"/>
          </w:tcPr>
          <w:p w:rsidR="001D146F" w:rsidRPr="000746C7" w:rsidRDefault="001D146F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9" w:type="pct"/>
          </w:tcPr>
          <w:p w:rsidR="001D146F" w:rsidRPr="000746C7" w:rsidRDefault="001D146F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1D146F" w:rsidRPr="009330EA" w:rsidRDefault="001D146F" w:rsidP="00C16FE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</w:tcPr>
          <w:p w:rsidR="001D146F" w:rsidRPr="009330EA" w:rsidRDefault="001D146F" w:rsidP="00773C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1D146F" w:rsidRPr="009330EA" w:rsidRDefault="001D146F" w:rsidP="00773C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2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:rsidR="001D146F" w:rsidRPr="00DE1264" w:rsidRDefault="001D146F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0EA" w:rsidRPr="000746C7" w:rsidTr="00DE1264">
        <w:tc>
          <w:tcPr>
            <w:tcW w:w="2017" w:type="pct"/>
          </w:tcPr>
          <w:p w:rsidR="001D146F" w:rsidRPr="00FA3E9A" w:rsidRDefault="001D146F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A3E9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49" w:type="pct"/>
          </w:tcPr>
          <w:p w:rsidR="001D146F" w:rsidRPr="00FA3E9A" w:rsidRDefault="001D146F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1D146F" w:rsidRPr="009330EA" w:rsidRDefault="001D146F" w:rsidP="00DE126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sz w:val="30"/>
                <w:szCs w:val="30"/>
                <w:lang w:val="en-US" w:bidi="th-TH"/>
              </w:rPr>
              <w:t>8,914</w:t>
            </w:r>
          </w:p>
        </w:tc>
        <w:tc>
          <w:tcPr>
            <w:tcW w:w="147" w:type="pct"/>
          </w:tcPr>
          <w:p w:rsidR="001D146F" w:rsidRPr="009330EA" w:rsidRDefault="001D146F" w:rsidP="00081D0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sz w:val="30"/>
                <w:szCs w:val="30"/>
                <w:lang w:val="en-US" w:bidi="th-TH"/>
              </w:rPr>
              <w:t>9,383</w:t>
            </w: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Pr="009330EA">
              <w:rPr>
                <w:rFonts w:ascii="Angsana New" w:hAnsi="Angsana New"/>
                <w:sz w:val="30"/>
                <w:szCs w:val="30"/>
                <w:lang w:bidi="th-TH"/>
              </w:rPr>
              <w:t>914</w:t>
            </w: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1D146F" w:rsidRPr="00DE1264" w:rsidRDefault="001D146F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  <w:r w:rsidRPr="00DE1264">
              <w:rPr>
                <w:rFonts w:ascii="Angsana New" w:hAnsi="Angsana New"/>
                <w:sz w:val="30"/>
                <w:szCs w:val="30"/>
              </w:rPr>
              <w:t>9,383</w:t>
            </w:r>
          </w:p>
        </w:tc>
      </w:tr>
      <w:tr w:rsidR="009330EA" w:rsidRPr="000746C7" w:rsidTr="00DE1264">
        <w:tc>
          <w:tcPr>
            <w:tcW w:w="2017" w:type="pct"/>
          </w:tcPr>
          <w:p w:rsidR="001D146F" w:rsidRPr="000746C7" w:rsidRDefault="001D146F" w:rsidP="0023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249" w:type="pct"/>
          </w:tcPr>
          <w:p w:rsidR="001D146F" w:rsidRPr="000746C7" w:rsidRDefault="001D146F" w:rsidP="0008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1D146F" w:rsidRPr="009330EA" w:rsidRDefault="001D146F" w:rsidP="00C16FE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8,914</w:t>
            </w:r>
          </w:p>
        </w:tc>
        <w:tc>
          <w:tcPr>
            <w:tcW w:w="147" w:type="pct"/>
          </w:tcPr>
          <w:p w:rsidR="001D146F" w:rsidRPr="009330EA" w:rsidRDefault="001D146F" w:rsidP="00081D0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9,383</w:t>
            </w: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8,914</w:t>
            </w:r>
          </w:p>
        </w:tc>
        <w:tc>
          <w:tcPr>
            <w:tcW w:w="148" w:type="pct"/>
          </w:tcPr>
          <w:p w:rsidR="001D146F" w:rsidRPr="009330EA" w:rsidRDefault="001D146F" w:rsidP="00081D0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1D146F" w:rsidRPr="00DE1264" w:rsidRDefault="001D146F" w:rsidP="00773C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264">
              <w:rPr>
                <w:rFonts w:ascii="Angsana New" w:hAnsi="Angsana New"/>
                <w:b/>
                <w:bCs/>
                <w:sz w:val="30"/>
                <w:szCs w:val="30"/>
              </w:rPr>
              <w:t>9,383</w:t>
            </w:r>
          </w:p>
        </w:tc>
      </w:tr>
    </w:tbl>
    <w:p w:rsidR="006701EE" w:rsidRPr="000746C7" w:rsidRDefault="006701EE" w:rsidP="0027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DE4F2F" w:rsidRPr="00462FE5" w:rsidRDefault="00DE4F2F" w:rsidP="00F11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2FE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หนี้สินที่มีภาระดอกเบี้ยซึ่งไม่รวมหนี้สินตามสัญญาเช่าการเงิน แสดงตามเวลาครบกำหนดจ่ายชำระ ณ วันที่ </w:t>
      </w:r>
      <w:r w:rsidR="00462FE5">
        <w:rPr>
          <w:rFonts w:ascii="Angsana New" w:eastAsia="Calibri" w:hAnsi="Angsana New"/>
          <w:color w:val="000000"/>
          <w:sz w:val="30"/>
          <w:szCs w:val="30"/>
        </w:rPr>
        <w:br/>
      </w:r>
      <w:r w:rsidRPr="00462FE5">
        <w:rPr>
          <w:rFonts w:ascii="Angsana New" w:eastAsia="Calibri" w:hAnsi="Angsana New"/>
          <w:color w:val="000000"/>
          <w:sz w:val="30"/>
          <w:szCs w:val="30"/>
        </w:rPr>
        <w:t xml:space="preserve">31 </w:t>
      </w:r>
      <w:r w:rsidRPr="00462FE5">
        <w:rPr>
          <w:rFonts w:ascii="Angsana New" w:eastAsia="Calibri" w:hAnsi="Angsana New" w:hint="cs"/>
          <w:color w:val="000000"/>
          <w:sz w:val="30"/>
          <w:szCs w:val="30"/>
          <w:cs/>
        </w:rPr>
        <w:t>ธันวาคม ดังนี้</w:t>
      </w:r>
    </w:p>
    <w:p w:rsidR="00712410" w:rsidRPr="000746C7" w:rsidRDefault="00712410" w:rsidP="0078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164"/>
        <w:gridCol w:w="1062"/>
        <w:gridCol w:w="265"/>
        <w:gridCol w:w="1016"/>
        <w:gridCol w:w="270"/>
        <w:gridCol w:w="1060"/>
        <w:gridCol w:w="268"/>
        <w:gridCol w:w="1080"/>
      </w:tblGrid>
      <w:tr w:rsidR="00350135" w:rsidRPr="000746C7" w:rsidTr="007C2C82">
        <w:tc>
          <w:tcPr>
            <w:tcW w:w="2267" w:type="pct"/>
          </w:tcPr>
          <w:p w:rsidR="0013732E" w:rsidRPr="000746C7" w:rsidRDefault="0013732E" w:rsidP="002C415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75" w:type="pct"/>
            <w:gridSpan w:val="3"/>
          </w:tcPr>
          <w:p w:rsidR="0013732E" w:rsidRPr="000746C7" w:rsidRDefault="0013732E" w:rsidP="00B4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3732E" w:rsidRPr="000746C7" w:rsidRDefault="0013732E" w:rsidP="00B4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:rsidR="0013732E" w:rsidRPr="000746C7" w:rsidRDefault="0013732E" w:rsidP="00B4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135" w:rsidRPr="000746C7" w:rsidTr="007C2C82">
        <w:trPr>
          <w:trHeight w:val="70"/>
        </w:trPr>
        <w:tc>
          <w:tcPr>
            <w:tcW w:w="2267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081D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081D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081D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081D0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50135" w:rsidRPr="000746C7" w:rsidTr="007C2C82">
        <w:trPr>
          <w:trHeight w:val="70"/>
        </w:trPr>
        <w:tc>
          <w:tcPr>
            <w:tcW w:w="2267" w:type="pct"/>
          </w:tcPr>
          <w:p w:rsidR="0013732E" w:rsidRPr="000746C7" w:rsidRDefault="0013732E" w:rsidP="002C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:rsidR="0013732E" w:rsidRPr="000746C7" w:rsidRDefault="0013732E" w:rsidP="002C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6193E" w:rsidRPr="00C61FF4" w:rsidTr="007C2C82">
        <w:tc>
          <w:tcPr>
            <w:tcW w:w="2267" w:type="pct"/>
          </w:tcPr>
          <w:p w:rsidR="00E6193E" w:rsidRPr="00C61FF4" w:rsidRDefault="00E6193E" w:rsidP="00F1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61FF4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578" w:type="pct"/>
          </w:tcPr>
          <w:p w:rsidR="00E6193E" w:rsidRPr="009330EA" w:rsidRDefault="008A57DD" w:rsidP="007C2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446,000</w:t>
            </w:r>
          </w:p>
        </w:tc>
        <w:tc>
          <w:tcPr>
            <w:tcW w:w="144" w:type="pct"/>
          </w:tcPr>
          <w:p w:rsidR="00E6193E" w:rsidRPr="009330EA" w:rsidRDefault="00E6193E" w:rsidP="00E6193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3" w:type="pct"/>
          </w:tcPr>
          <w:p w:rsidR="00E6193E" w:rsidRPr="009330EA" w:rsidRDefault="00E6193E" w:rsidP="00773C7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12" w:right="70"/>
              <w:rPr>
                <w:rFonts w:ascii="Angsana New" w:hAnsi="Angsana New"/>
                <w:sz w:val="30"/>
                <w:szCs w:val="30"/>
              </w:rPr>
            </w:pPr>
            <w:r w:rsidRPr="009330EA">
              <w:rPr>
                <w:rFonts w:ascii="Angsana New" w:hAnsi="Angsana New"/>
                <w:sz w:val="30"/>
                <w:szCs w:val="30"/>
              </w:rPr>
              <w:t>511,000</w:t>
            </w:r>
          </w:p>
        </w:tc>
        <w:tc>
          <w:tcPr>
            <w:tcW w:w="147" w:type="pct"/>
          </w:tcPr>
          <w:p w:rsidR="00E6193E" w:rsidRPr="009330EA" w:rsidRDefault="00E6193E" w:rsidP="00E6193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</w:tcPr>
          <w:p w:rsidR="00E6193E" w:rsidRPr="009330EA" w:rsidRDefault="008A57DD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446,000</w:t>
            </w:r>
          </w:p>
        </w:tc>
        <w:tc>
          <w:tcPr>
            <w:tcW w:w="146" w:type="pct"/>
          </w:tcPr>
          <w:p w:rsidR="00E6193E" w:rsidRPr="009330EA" w:rsidRDefault="00E6193E" w:rsidP="00E6193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:rsidR="00E6193E" w:rsidRPr="009330EA" w:rsidRDefault="00E6193E" w:rsidP="00773C7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2" w:right="-101"/>
              <w:rPr>
                <w:rFonts w:ascii="Angsana New" w:hAnsi="Angsana New"/>
                <w:sz w:val="30"/>
                <w:szCs w:val="30"/>
              </w:rPr>
            </w:pPr>
            <w:r w:rsidRPr="009330EA">
              <w:rPr>
                <w:rFonts w:ascii="Angsana New" w:hAnsi="Angsana New"/>
                <w:sz w:val="30"/>
                <w:szCs w:val="30"/>
              </w:rPr>
              <w:t>511,000</w:t>
            </w:r>
          </w:p>
        </w:tc>
      </w:tr>
      <w:tr w:rsidR="001D146F" w:rsidRPr="00C61FF4" w:rsidTr="007C2C82">
        <w:trPr>
          <w:trHeight w:val="227"/>
        </w:trPr>
        <w:tc>
          <w:tcPr>
            <w:tcW w:w="2267" w:type="pct"/>
          </w:tcPr>
          <w:p w:rsidR="001D146F" w:rsidRPr="00C61FF4" w:rsidRDefault="001D146F" w:rsidP="00F1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61FF4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578" w:type="pct"/>
          </w:tcPr>
          <w:p w:rsidR="001D146F" w:rsidRPr="009330EA" w:rsidRDefault="001D146F" w:rsidP="007C2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9330E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330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1D146F" w:rsidRPr="009330EA" w:rsidRDefault="001D146F" w:rsidP="00E61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12" w:right="-10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</w:tcPr>
          <w:p w:rsidR="001D146F" w:rsidRPr="009330EA" w:rsidRDefault="001D146F" w:rsidP="00773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9330E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330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D146F" w:rsidRPr="009330EA" w:rsidRDefault="001D146F" w:rsidP="00E61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2" w:right="-10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:rsidR="001D146F" w:rsidRPr="009330EA" w:rsidRDefault="001D146F" w:rsidP="00526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9330E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330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D146F" w:rsidRPr="009330EA" w:rsidRDefault="001D146F" w:rsidP="00E61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12" w:right="-10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</w:tcPr>
          <w:p w:rsidR="001D146F" w:rsidRPr="009330EA" w:rsidRDefault="001D146F" w:rsidP="00975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9330E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330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146F" w:rsidRPr="00C61FF4" w:rsidTr="007C2C82">
        <w:tc>
          <w:tcPr>
            <w:tcW w:w="2267" w:type="pct"/>
          </w:tcPr>
          <w:p w:rsidR="001D146F" w:rsidRPr="00C61FF4" w:rsidRDefault="001D146F" w:rsidP="00F1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1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146F" w:rsidRPr="009330EA" w:rsidRDefault="001D146F" w:rsidP="007C2C8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446,000</w:t>
            </w:r>
          </w:p>
        </w:tc>
        <w:tc>
          <w:tcPr>
            <w:tcW w:w="144" w:type="pct"/>
          </w:tcPr>
          <w:p w:rsidR="001D146F" w:rsidRPr="009330EA" w:rsidRDefault="001D146F" w:rsidP="00E61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12" w:right="7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C2C82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47" w:type="pct"/>
          </w:tcPr>
          <w:p w:rsidR="001D146F" w:rsidRPr="009330EA" w:rsidRDefault="001D146F" w:rsidP="00E61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146F" w:rsidRPr="009330EA" w:rsidRDefault="001D146F" w:rsidP="00E6193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446,000</w:t>
            </w:r>
          </w:p>
        </w:tc>
        <w:tc>
          <w:tcPr>
            <w:tcW w:w="146" w:type="pct"/>
          </w:tcPr>
          <w:p w:rsidR="001D146F" w:rsidRPr="009330EA" w:rsidRDefault="001D146F" w:rsidP="00E61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146F" w:rsidRPr="009330EA" w:rsidRDefault="001D146F" w:rsidP="00773C7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2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330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511,000</w:t>
            </w:r>
          </w:p>
        </w:tc>
      </w:tr>
    </w:tbl>
    <w:p w:rsidR="00F87629" w:rsidRPr="00C61FF4" w:rsidRDefault="00F87629" w:rsidP="00705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47EAC" w:rsidRPr="000746C7" w:rsidRDefault="00603175" w:rsidP="00F11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0" w:lineRule="atLeast"/>
        <w:ind w:left="630" w:right="-115"/>
        <w:jc w:val="thaiDistribute"/>
        <w:rPr>
          <w:rFonts w:ascii="Angsana New" w:eastAsia="Cordia New" w:hAnsi="Angsana New"/>
          <w:sz w:val="30"/>
          <w:szCs w:val="30"/>
        </w:rPr>
      </w:pPr>
      <w:r w:rsidRPr="00C16FEB">
        <w:rPr>
          <w:rFonts w:ascii="Angsana New" w:eastAsia="Calibri" w:hAnsi="Angsana New"/>
          <w:color w:val="000000"/>
          <w:sz w:val="30"/>
          <w:szCs w:val="30"/>
          <w:cs/>
        </w:rPr>
        <w:t>ณ วันที่ 3</w:t>
      </w:r>
      <w:r w:rsidRPr="00C16FEB">
        <w:rPr>
          <w:rFonts w:ascii="Angsana New" w:eastAsia="Calibri" w:hAnsi="Angsana New"/>
          <w:color w:val="000000"/>
          <w:sz w:val="30"/>
          <w:szCs w:val="30"/>
        </w:rPr>
        <w:t>1</w:t>
      </w:r>
      <w:r w:rsidRPr="00C16FE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ธันวาคม 25</w:t>
      </w:r>
      <w:r w:rsidR="0013732E" w:rsidRPr="00C16FEB">
        <w:rPr>
          <w:rFonts w:ascii="Angsana New" w:eastAsia="Calibri" w:hAnsi="Angsana New"/>
          <w:color w:val="000000"/>
          <w:sz w:val="30"/>
          <w:szCs w:val="30"/>
        </w:rPr>
        <w:t>6</w:t>
      </w:r>
      <w:r w:rsidR="00E6193E" w:rsidRPr="00C16FEB">
        <w:rPr>
          <w:rFonts w:ascii="Angsana New" w:eastAsia="Calibri" w:hAnsi="Angsana New"/>
          <w:color w:val="000000"/>
          <w:sz w:val="30"/>
          <w:szCs w:val="30"/>
        </w:rPr>
        <w:t>2</w:t>
      </w:r>
      <w:r w:rsidRPr="00C16FE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กลุ่มบริษัทมีวงเงินสินเชื่อซ</w:t>
      </w:r>
      <w:r w:rsidR="001E0248" w:rsidRPr="00C16FEB">
        <w:rPr>
          <w:rFonts w:ascii="Angsana New" w:eastAsia="Calibri" w:hAnsi="Angsana New" w:hint="cs"/>
          <w:color w:val="000000"/>
          <w:sz w:val="30"/>
          <w:szCs w:val="30"/>
          <w:cs/>
        </w:rPr>
        <w:t>ึ่งยังมิได้เบิกใช้เป็นจำนวนเงิน</w:t>
      </w:r>
      <w:r w:rsidR="006701EE" w:rsidRPr="00C16FE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1B4B4A" w:rsidRPr="00C16FEB">
        <w:rPr>
          <w:rFonts w:ascii="Angsana New" w:eastAsia="Calibri" w:hAnsi="Angsana New"/>
          <w:color w:val="000000"/>
          <w:sz w:val="30"/>
          <w:szCs w:val="30"/>
        </w:rPr>
        <w:t>3,052.9</w:t>
      </w:r>
      <w:r w:rsidR="00FE6009" w:rsidRPr="00C16FE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7F0DDC" w:rsidRPr="00C16FEB">
        <w:rPr>
          <w:rFonts w:ascii="Angsana New" w:eastAsia="Calibri" w:hAnsi="Angsana New" w:hint="cs"/>
          <w:color w:val="000000"/>
          <w:sz w:val="30"/>
          <w:szCs w:val="30"/>
          <w:cs/>
        </w:rPr>
        <w:t>ล้านบาท</w:t>
      </w:r>
      <w:r w:rsidR="00392894" w:rsidRPr="009330EA">
        <w:rPr>
          <w:rFonts w:ascii="Angsana New" w:hAnsi="Angsana New" w:hint="cs"/>
          <w:color w:val="000000"/>
          <w:spacing w:val="14"/>
          <w:sz w:val="30"/>
          <w:szCs w:val="30"/>
          <w:cs/>
        </w:rPr>
        <w:t xml:space="preserve"> </w:t>
      </w:r>
      <w:r w:rsidR="00392894" w:rsidRPr="009330EA">
        <w:rPr>
          <w:rFonts w:ascii="Angsana New" w:eastAsia="Cordia New" w:hAnsi="Angsana New"/>
          <w:i/>
          <w:iCs/>
          <w:sz w:val="30"/>
          <w:szCs w:val="30"/>
        </w:rPr>
        <w:t>(</w:t>
      </w:r>
      <w:r w:rsidR="00905621" w:rsidRPr="009330EA">
        <w:rPr>
          <w:rFonts w:ascii="Angsana New" w:eastAsia="Cordia New" w:hAnsi="Angsana New"/>
          <w:i/>
          <w:iCs/>
          <w:sz w:val="30"/>
          <w:szCs w:val="30"/>
        </w:rPr>
        <w:t>25</w:t>
      </w:r>
      <w:r w:rsidR="00905621" w:rsidRPr="009330EA">
        <w:rPr>
          <w:rFonts w:ascii="Angsana New" w:eastAsia="Cordia New" w:hAnsi="Angsana New" w:hint="cs"/>
          <w:i/>
          <w:iCs/>
          <w:sz w:val="30"/>
          <w:szCs w:val="30"/>
          <w:cs/>
        </w:rPr>
        <w:t>6</w:t>
      </w:r>
      <w:r w:rsidR="00E6193E" w:rsidRPr="009330EA">
        <w:rPr>
          <w:rFonts w:ascii="Angsana New" w:eastAsia="Cordia New" w:hAnsi="Angsana New"/>
          <w:i/>
          <w:iCs/>
          <w:sz w:val="30"/>
          <w:szCs w:val="30"/>
        </w:rPr>
        <w:t>1</w:t>
      </w:r>
      <w:r w:rsidRPr="009330EA">
        <w:rPr>
          <w:rFonts w:ascii="Angsana New" w:eastAsia="Cordia New" w:hAnsi="Angsana New"/>
          <w:i/>
          <w:iCs/>
          <w:sz w:val="30"/>
          <w:szCs w:val="30"/>
        </w:rPr>
        <w:t>:</w:t>
      </w:r>
      <w:r w:rsidR="00057E7B" w:rsidRPr="009330EA">
        <w:rPr>
          <w:rFonts w:ascii="Angsana New" w:eastAsia="Cordia New" w:hAnsi="Angsana New" w:hint="cs"/>
          <w:i/>
          <w:iCs/>
          <w:sz w:val="30"/>
          <w:szCs w:val="30"/>
          <w:cs/>
        </w:rPr>
        <w:t xml:space="preserve"> </w:t>
      </w:r>
      <w:r w:rsidR="00E6193E" w:rsidRPr="009330EA">
        <w:rPr>
          <w:rFonts w:ascii="Angsana New" w:eastAsia="Cordia New" w:hAnsi="Angsana New"/>
          <w:i/>
          <w:iCs/>
          <w:sz w:val="30"/>
          <w:szCs w:val="30"/>
        </w:rPr>
        <w:t>2</w:t>
      </w:r>
      <w:r w:rsidR="00D223CE" w:rsidRPr="009330EA">
        <w:rPr>
          <w:rFonts w:ascii="Angsana New" w:eastAsia="Cordia New" w:hAnsi="Angsana New"/>
          <w:i/>
          <w:iCs/>
          <w:sz w:val="30"/>
          <w:szCs w:val="30"/>
        </w:rPr>
        <w:t>,</w:t>
      </w:r>
      <w:r w:rsidR="00E6193E" w:rsidRPr="009330EA">
        <w:rPr>
          <w:rFonts w:ascii="Angsana New" w:eastAsia="Cordia New" w:hAnsi="Angsana New"/>
          <w:i/>
          <w:iCs/>
          <w:sz w:val="30"/>
          <w:szCs w:val="30"/>
        </w:rPr>
        <w:t>967</w:t>
      </w:r>
      <w:r w:rsidR="00D223CE" w:rsidRPr="009330EA">
        <w:rPr>
          <w:rFonts w:ascii="Angsana New" w:eastAsia="Cordia New" w:hAnsi="Angsana New"/>
          <w:i/>
          <w:iCs/>
          <w:sz w:val="30"/>
          <w:szCs w:val="30"/>
        </w:rPr>
        <w:t>.</w:t>
      </w:r>
      <w:r w:rsidR="00E6193E" w:rsidRPr="009330EA">
        <w:rPr>
          <w:rFonts w:ascii="Angsana New" w:eastAsia="Cordia New" w:hAnsi="Angsana New"/>
          <w:i/>
          <w:iCs/>
          <w:sz w:val="30"/>
          <w:szCs w:val="30"/>
        </w:rPr>
        <w:t>9</w:t>
      </w:r>
      <w:r w:rsidR="00D223CE" w:rsidRPr="009330EA">
        <w:rPr>
          <w:rFonts w:ascii="Angsana New" w:eastAsia="Cordia New" w:hAnsi="Angsana New"/>
          <w:i/>
          <w:iCs/>
          <w:sz w:val="30"/>
          <w:szCs w:val="30"/>
        </w:rPr>
        <w:t xml:space="preserve"> </w:t>
      </w:r>
      <w:r w:rsidRPr="009330EA">
        <w:rPr>
          <w:rFonts w:ascii="Angsana New" w:eastAsia="Cordia New" w:hAnsi="Angsana New" w:hint="cs"/>
          <w:i/>
          <w:iCs/>
          <w:sz w:val="30"/>
          <w:szCs w:val="30"/>
          <w:cs/>
        </w:rPr>
        <w:t>ล้านบาท)</w:t>
      </w:r>
    </w:p>
    <w:p w:rsidR="007D7D25" w:rsidRPr="000746C7" w:rsidRDefault="00947EAC" w:rsidP="00FC16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7D7D25" w:rsidRPr="00975BD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7D7D25" w:rsidRPr="000746C7" w:rsidRDefault="007D7D25" w:rsidP="00FC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Angsana New" w:hAnsi="Angsana New"/>
          <w:sz w:val="30"/>
          <w:szCs w:val="30"/>
        </w:rPr>
      </w:pPr>
    </w:p>
    <w:p w:rsidR="007D7D25" w:rsidRDefault="00B51EAB" w:rsidP="00FC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746C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หนี้สินตามสัญญาเช่าการเงิน ณ วันที่ </w:t>
      </w:r>
      <w:r w:rsidRPr="000746C7">
        <w:rPr>
          <w:rFonts w:ascii="Angsana New" w:eastAsia="Calibri" w:hAnsi="Angsana New"/>
          <w:color w:val="000000"/>
          <w:sz w:val="30"/>
          <w:szCs w:val="30"/>
        </w:rPr>
        <w:t xml:space="preserve">31 </w:t>
      </w:r>
      <w:r w:rsidRPr="000746C7">
        <w:rPr>
          <w:rFonts w:ascii="Angsana New" w:eastAsia="Calibri" w:hAnsi="Angsana New" w:hint="cs"/>
          <w:color w:val="000000"/>
          <w:sz w:val="30"/>
          <w:szCs w:val="30"/>
          <w:cs/>
        </w:rPr>
        <w:t>ธันวาคม มีรายละเอียดดังนี้</w:t>
      </w:r>
    </w:p>
    <w:p w:rsidR="00835116" w:rsidRDefault="00835116" w:rsidP="00975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810" w:hanging="9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12"/>
        <w:gridCol w:w="1060"/>
        <w:gridCol w:w="237"/>
        <w:gridCol w:w="932"/>
        <w:gridCol w:w="236"/>
        <w:gridCol w:w="1026"/>
        <w:gridCol w:w="270"/>
        <w:gridCol w:w="1099"/>
        <w:gridCol w:w="270"/>
        <w:gridCol w:w="906"/>
        <w:gridCol w:w="270"/>
        <w:gridCol w:w="1080"/>
      </w:tblGrid>
      <w:tr w:rsidR="00975BDD" w:rsidRPr="005D1863" w:rsidTr="00F11BCE">
        <w:trPr>
          <w:tblHeader/>
        </w:trPr>
        <w:tc>
          <w:tcPr>
            <w:tcW w:w="1812" w:type="dxa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6" w:type="dxa"/>
            <w:gridSpan w:val="11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18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83511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="0083511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5BDD" w:rsidRPr="005D1863" w:rsidTr="00C5785A">
        <w:trPr>
          <w:tblHeader/>
        </w:trPr>
        <w:tc>
          <w:tcPr>
            <w:tcW w:w="1812" w:type="dxa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91863">
              <w:rPr>
                <w:rFonts w:ascii="Angsana New" w:hAnsi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6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91863">
              <w:rPr>
                <w:rFonts w:ascii="Angsana New" w:hAnsi="Angsana New"/>
                <w:sz w:val="24"/>
                <w:szCs w:val="24"/>
                <w:lang w:val="en-GB"/>
              </w:rPr>
              <w:t>2561</w:t>
            </w:r>
          </w:p>
        </w:tc>
      </w:tr>
      <w:tr w:rsidR="00975BDD" w:rsidRPr="005D1863" w:rsidTr="00C5785A">
        <w:trPr>
          <w:trHeight w:val="432"/>
          <w:tblHeader/>
        </w:trPr>
        <w:tc>
          <w:tcPr>
            <w:tcW w:w="1812" w:type="dxa"/>
            <w:shd w:val="clear" w:color="auto" w:fill="auto"/>
            <w:vAlign w:val="bottom"/>
          </w:tcPr>
          <w:p w:rsid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  <w:p w:rsidR="00F11BCE" w:rsidRDefault="00975BDD" w:rsidP="00F1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0" w:hanging="16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75BD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หนี้สินตามสัญญา</w:t>
            </w:r>
          </w:p>
          <w:p w:rsidR="00975BDD" w:rsidRPr="00891863" w:rsidRDefault="00975BDD" w:rsidP="00F1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0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  <w:r w:rsidRPr="00975BD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เช่าการเงิน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5BDD" w:rsidRP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5BDD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  <w:r w:rsidRPr="00975BDD">
              <w:rPr>
                <w:rFonts w:ascii="Angsana New" w:hAnsi="Angsana New"/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5BDD" w:rsidRP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5BDD" w:rsidRP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BDD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5BDD" w:rsidRP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5BDD" w:rsidRP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5BDD">
              <w:rPr>
                <w:rFonts w:ascii="Angsana New" w:hAnsi="Angsana New"/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BDD" w:rsidRP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975BDD" w:rsidRP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BDD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  <w:r w:rsidRPr="00975BDD">
              <w:rPr>
                <w:rFonts w:ascii="Angsana New" w:hAnsi="Angsana New"/>
                <w:sz w:val="24"/>
                <w:szCs w:val="24"/>
              </w:rPr>
              <w:br/>
            </w:r>
            <w:r w:rsidRPr="00975BDD">
              <w:rPr>
                <w:rFonts w:ascii="Angsana New" w:hAnsi="Angsana New"/>
                <w:sz w:val="24"/>
                <w:szCs w:val="24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975BDD" w:rsidRPr="005D1863" w:rsidTr="00F11BCE">
        <w:trPr>
          <w:tblHeader/>
        </w:trPr>
        <w:tc>
          <w:tcPr>
            <w:tcW w:w="1812" w:type="dxa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6" w:type="dxa"/>
            <w:gridSpan w:val="11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975BDD" w:rsidRPr="005D1863" w:rsidTr="00F11BCE">
        <w:trPr>
          <w:tblHeader/>
        </w:trPr>
        <w:tc>
          <w:tcPr>
            <w:tcW w:w="1812" w:type="dxa"/>
          </w:tcPr>
          <w:p w:rsidR="00975BDD" w:rsidRPr="00975BDD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  <w:r w:rsidRPr="00975BD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ระยะเวลาที่จะครบกำหนด</w:t>
            </w:r>
          </w:p>
        </w:tc>
        <w:tc>
          <w:tcPr>
            <w:tcW w:w="7386" w:type="dxa"/>
            <w:gridSpan w:val="11"/>
          </w:tcPr>
          <w:p w:rsidR="00975BDD" w:rsidRPr="00891863" w:rsidRDefault="00975BDD" w:rsidP="004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A7DB8" w:rsidRPr="005D1863" w:rsidTr="00F11BCE">
        <w:tc>
          <w:tcPr>
            <w:tcW w:w="1812" w:type="dxa"/>
          </w:tcPr>
          <w:p w:rsidR="006A7DB8" w:rsidRPr="00975BDD" w:rsidRDefault="006A7DB8" w:rsidP="006A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75BDD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975BDD">
              <w:rPr>
                <w:rFonts w:ascii="Angsana New" w:hAnsi="Angsana New"/>
                <w:sz w:val="24"/>
                <w:szCs w:val="24"/>
              </w:rPr>
              <w:t xml:space="preserve"> 1 </w:t>
            </w:r>
            <w:r w:rsidRPr="00975BDD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6A7DB8" w:rsidRPr="00AD1E7E" w:rsidRDefault="006A7DB8" w:rsidP="007434C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7,207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6,387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A7DB8" w:rsidRPr="00AD1E7E" w:rsidRDefault="006A7DB8" w:rsidP="007434C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7,208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A7DB8" w:rsidRPr="00891863" w:rsidRDefault="006A7DB8" w:rsidP="003139C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6A7DB8" w:rsidRPr="00891863" w:rsidRDefault="006A7DB8" w:rsidP="003139C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6,397</w:t>
            </w:r>
          </w:p>
        </w:tc>
      </w:tr>
      <w:tr w:rsidR="006A7DB8" w:rsidRPr="005D1863" w:rsidTr="00F11BCE">
        <w:tc>
          <w:tcPr>
            <w:tcW w:w="1812" w:type="dxa"/>
          </w:tcPr>
          <w:p w:rsidR="006A7DB8" w:rsidRPr="00975BDD" w:rsidRDefault="006A7DB8" w:rsidP="006A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75BDD">
              <w:rPr>
                <w:rFonts w:ascii="Angsana New" w:hAnsi="Angsana New"/>
                <w:sz w:val="24"/>
                <w:szCs w:val="24"/>
              </w:rPr>
              <w:t xml:space="preserve">1 - 5 </w:t>
            </w:r>
            <w:r w:rsidRPr="00975BDD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9,864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A7DB8" w:rsidRPr="00891863" w:rsidRDefault="006A7DB8" w:rsidP="003139C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A7DB8" w:rsidRPr="00891863" w:rsidRDefault="006A7DB8" w:rsidP="003139C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9,383</w:t>
            </w:r>
          </w:p>
        </w:tc>
      </w:tr>
      <w:tr w:rsidR="007434C0" w:rsidRPr="005D1863" w:rsidTr="00F11BCE">
        <w:tc>
          <w:tcPr>
            <w:tcW w:w="1812" w:type="dxa"/>
          </w:tcPr>
          <w:p w:rsidR="006A7DB8" w:rsidRPr="00891863" w:rsidRDefault="006A7DB8" w:rsidP="006A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186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17,071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1,770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DB8" w:rsidRPr="00891863" w:rsidRDefault="006A7DB8" w:rsidP="007434C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17,275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A7DB8" w:rsidRPr="00891863" w:rsidRDefault="006A7DB8" w:rsidP="003139C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A7DB8" w:rsidRPr="00891863" w:rsidRDefault="006A7DB8" w:rsidP="006A7D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A7DB8" w:rsidRPr="00891863" w:rsidRDefault="006A7DB8" w:rsidP="003139C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15,780</w:t>
            </w:r>
          </w:p>
        </w:tc>
      </w:tr>
      <w:tr w:rsidR="006808B7" w:rsidRPr="006808B7" w:rsidTr="00F11BCE">
        <w:tc>
          <w:tcPr>
            <w:tcW w:w="1812" w:type="dxa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808B7" w:rsidRPr="006808B7" w:rsidRDefault="006808B7" w:rsidP="00743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6808B7" w:rsidRPr="006808B7" w:rsidRDefault="006808B7" w:rsidP="0068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810" w:hanging="9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</w:tbl>
    <w:p w:rsidR="00C23A93" w:rsidRDefault="007C52F6" w:rsidP="00C065D5">
      <w:pPr>
        <w:pStyle w:val="block"/>
        <w:spacing w:after="0" w:line="240" w:lineRule="auto"/>
        <w:ind w:left="630" w:right="-11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968AF">
        <w:rPr>
          <w:rFonts w:ascii="Angsana New" w:hAnsi="Angsana New"/>
          <w:sz w:val="30"/>
          <w:szCs w:val="30"/>
          <w:cs/>
          <w:lang w:val="en-US" w:bidi="th-TH"/>
        </w:rPr>
        <w:t>ณ วันที่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31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25</w:t>
      </w:r>
      <w:r w:rsidRPr="007968AF">
        <w:rPr>
          <w:rFonts w:ascii="Angsana New" w:hAnsi="Angsana New"/>
          <w:sz w:val="30"/>
          <w:szCs w:val="30"/>
          <w:lang w:val="en-US" w:bidi="th-TH"/>
        </w:rPr>
        <w:t>6</w:t>
      </w:r>
      <w:r w:rsidR="00991502" w:rsidRPr="007968AF">
        <w:rPr>
          <w:rFonts w:ascii="Angsana New" w:hAnsi="Angsana New"/>
          <w:sz w:val="30"/>
          <w:szCs w:val="30"/>
          <w:lang w:val="en-US" w:bidi="th-TH"/>
        </w:rPr>
        <w:t>2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25</w:t>
      </w:r>
      <w:r w:rsidRPr="007968AF">
        <w:rPr>
          <w:rFonts w:ascii="Angsana New" w:hAnsi="Angsana New"/>
          <w:sz w:val="30"/>
          <w:szCs w:val="30"/>
          <w:lang w:val="en-US" w:bidi="th-TH"/>
        </w:rPr>
        <w:t>6</w:t>
      </w:r>
      <w:r w:rsidR="00991502" w:rsidRPr="007968AF">
        <w:rPr>
          <w:rFonts w:ascii="Angsana New" w:hAnsi="Angsana New"/>
          <w:sz w:val="30"/>
          <w:szCs w:val="30"/>
          <w:lang w:val="en-US" w:bidi="th-TH"/>
        </w:rPr>
        <w:t>1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บริษัททำสัญญาเช่าการเงินกับบริษัทในประเทศ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>หลาย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แห่งเพื่อซื้อรถยนต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์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สัญญาเช่าดังกล่าวมีระยะเวลาเช่าสิ้นสุด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>จน</w:t>
      </w:r>
      <w:r w:rsidR="004D2E17" w:rsidRPr="007968AF">
        <w:rPr>
          <w:rFonts w:ascii="Angsana New" w:hAnsi="Angsana New"/>
          <w:sz w:val="30"/>
          <w:szCs w:val="30"/>
          <w:cs/>
          <w:lang w:val="en-US" w:bidi="th-TH"/>
        </w:rPr>
        <w:t>ถึงปี</w:t>
      </w:r>
      <w:r w:rsidR="004D2E17"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lang w:val="en-US" w:bidi="th-TH"/>
        </w:rPr>
        <w:t>256</w:t>
      </w:r>
      <w:r w:rsidR="004D2E17" w:rsidRPr="007968AF">
        <w:rPr>
          <w:rFonts w:ascii="Angsana New" w:hAnsi="Angsana New"/>
          <w:sz w:val="30"/>
          <w:szCs w:val="30"/>
          <w:lang w:val="en-US" w:bidi="th-TH"/>
        </w:rPr>
        <w:t>7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โดยมีอัตราดอกเบี้ย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>ระหว่าง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ร้อยล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ะ </w:t>
      </w:r>
      <w:r w:rsidR="00482209">
        <w:rPr>
          <w:rFonts w:ascii="Angsana New" w:hAnsi="Angsana New"/>
          <w:sz w:val="30"/>
          <w:szCs w:val="30"/>
          <w:lang w:val="en-US" w:bidi="th-TH"/>
        </w:rPr>
        <w:t>5.9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ถึง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B4B4A" w:rsidRPr="007968AF">
        <w:rPr>
          <w:rFonts w:ascii="Angsana New" w:hAnsi="Angsana New"/>
          <w:sz w:val="30"/>
          <w:szCs w:val="30"/>
          <w:lang w:val="en-US" w:bidi="th-TH"/>
        </w:rPr>
        <w:t>1</w:t>
      </w:r>
      <w:r w:rsidR="00206438">
        <w:rPr>
          <w:rFonts w:ascii="Angsana New" w:hAnsi="Angsana New"/>
          <w:sz w:val="30"/>
          <w:szCs w:val="30"/>
          <w:lang w:val="en-US" w:bidi="th-TH"/>
        </w:rPr>
        <w:t>5.8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lang w:val="en-US" w:bidi="th-TH"/>
        </w:rPr>
        <w:br/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ในปี 25</w:t>
      </w:r>
      <w:r w:rsidRPr="007968AF">
        <w:rPr>
          <w:rFonts w:ascii="Angsana New" w:hAnsi="Angsana New"/>
          <w:sz w:val="30"/>
          <w:szCs w:val="30"/>
          <w:lang w:val="en-US" w:bidi="th-TH"/>
        </w:rPr>
        <w:t>6</w:t>
      </w:r>
      <w:r w:rsidR="00991502" w:rsidRPr="007968AF">
        <w:rPr>
          <w:rFonts w:ascii="Angsana New" w:hAnsi="Angsana New"/>
          <w:sz w:val="30"/>
          <w:szCs w:val="30"/>
          <w:lang w:val="en-US" w:bidi="th-TH"/>
        </w:rPr>
        <w:t>2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968AF">
        <w:rPr>
          <w:rFonts w:ascii="Angsana New" w:hAnsi="Angsana New"/>
          <w:i/>
          <w:iCs/>
          <w:sz w:val="30"/>
          <w:szCs w:val="30"/>
          <w:cs/>
          <w:lang w:val="en-US" w:bidi="th-TH"/>
        </w:rPr>
        <w:t>(25</w:t>
      </w:r>
      <w:r w:rsidRPr="007968AF">
        <w:rPr>
          <w:rFonts w:ascii="Angsana New" w:hAnsi="Angsana New"/>
          <w:i/>
          <w:iCs/>
          <w:sz w:val="30"/>
          <w:szCs w:val="30"/>
          <w:lang w:val="en-US" w:bidi="th-TH"/>
        </w:rPr>
        <w:t>6</w:t>
      </w:r>
      <w:r w:rsidR="00991502" w:rsidRPr="007968AF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Pr="007968A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Pr="007968A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ระหว่าง</w:t>
      </w:r>
      <w:r w:rsidRPr="007968A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ร้อยละ</w:t>
      </w:r>
      <w:r w:rsidRPr="007968A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6.0 </w:t>
      </w:r>
      <w:r w:rsidRPr="007968AF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ถึง </w:t>
      </w:r>
      <w:r w:rsidRPr="007968AF">
        <w:rPr>
          <w:rFonts w:ascii="Angsana New" w:hAnsi="Angsana New"/>
          <w:i/>
          <w:iCs/>
          <w:sz w:val="30"/>
          <w:szCs w:val="30"/>
          <w:lang w:val="en-US" w:bidi="th-TH"/>
        </w:rPr>
        <w:t>13.0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968A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</w:t>
      </w:r>
      <w:r w:rsidRPr="007968AF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และสัญญา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>มีกำหนด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ชำระคืนภายใน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968AF">
        <w:rPr>
          <w:rFonts w:ascii="Angsana New" w:hAnsi="Angsana New"/>
          <w:sz w:val="30"/>
          <w:szCs w:val="30"/>
          <w:lang w:val="en-US" w:bidi="th-TH"/>
        </w:rPr>
        <w:t xml:space="preserve">60 </w:t>
      </w:r>
      <w:r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เดือน </w:t>
      </w:r>
      <w:r w:rsidRPr="007968AF">
        <w:rPr>
          <w:rFonts w:ascii="Angsana New" w:hAnsi="Angsana New"/>
          <w:sz w:val="30"/>
          <w:szCs w:val="30"/>
          <w:cs/>
          <w:lang w:val="en-US" w:bidi="th-TH"/>
        </w:rPr>
        <w:t>เริ่มตั้งแต่เดือน</w:t>
      </w:r>
      <w:r w:rsidR="004D2E17" w:rsidRPr="007968AF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</w:t>
      </w:r>
      <w:r w:rsidRPr="007968AF">
        <w:rPr>
          <w:rFonts w:ascii="Angsana New" w:hAnsi="Angsana New"/>
          <w:sz w:val="30"/>
          <w:szCs w:val="30"/>
          <w:lang w:val="en-US" w:bidi="th-TH"/>
        </w:rPr>
        <w:t>2557</w:t>
      </w:r>
    </w:p>
    <w:p w:rsidR="00215AA0" w:rsidRDefault="00215AA0" w:rsidP="007968A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9D6A89" w:rsidRPr="0037491C" w:rsidRDefault="009D6A89" w:rsidP="00FC16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15AA0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241407" w:rsidRPr="00C27F1F" w:rsidRDefault="00241407" w:rsidP="00E8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6"/>
        <w:gridCol w:w="977"/>
        <w:gridCol w:w="246"/>
        <w:gridCol w:w="1264"/>
        <w:gridCol w:w="178"/>
        <w:gridCol w:w="1243"/>
        <w:gridCol w:w="266"/>
        <w:gridCol w:w="1200"/>
      </w:tblGrid>
      <w:tr w:rsidR="00CD7568" w:rsidRPr="004A72D3" w:rsidTr="00215AA0">
        <w:trPr>
          <w:cantSplit/>
          <w:trHeight w:val="418"/>
          <w:tblHeader/>
        </w:trPr>
        <w:tc>
          <w:tcPr>
            <w:tcW w:w="3896" w:type="dxa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151" w:type="dxa"/>
            <w:gridSpan w:val="5"/>
            <w:vAlign w:val="bottom"/>
          </w:tcPr>
          <w:p w:rsidR="00CD7568" w:rsidRPr="00972CF8" w:rsidRDefault="00CD7568" w:rsidP="009514A3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1ED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A31D95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7568" w:rsidRPr="004A72D3" w:rsidTr="00215AA0">
        <w:trPr>
          <w:cantSplit/>
          <w:trHeight w:val="1258"/>
          <w:tblHeader/>
        </w:trPr>
        <w:tc>
          <w:tcPr>
            <w:tcW w:w="3896" w:type="dxa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831E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78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43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831E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66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831ED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D7568" w:rsidRPr="004A72D3" w:rsidTr="00215AA0">
        <w:trPr>
          <w:cantSplit/>
          <w:trHeight w:val="399"/>
          <w:tblHeader/>
        </w:trPr>
        <w:tc>
          <w:tcPr>
            <w:tcW w:w="3896" w:type="dxa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151" w:type="dxa"/>
            <w:gridSpan w:val="5"/>
            <w:vAlign w:val="bottom"/>
          </w:tcPr>
          <w:p w:rsidR="00CD7568" w:rsidRPr="00831ED0" w:rsidRDefault="00CD7568" w:rsidP="009514A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831ED0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831ED0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831ED0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7568" w:rsidRPr="004A72D3" w:rsidTr="00215AA0">
        <w:trPr>
          <w:cantSplit/>
          <w:trHeight w:val="418"/>
        </w:trPr>
        <w:tc>
          <w:tcPr>
            <w:tcW w:w="3896" w:type="dxa"/>
          </w:tcPr>
          <w:p w:rsidR="00CD7568" w:rsidRPr="00831ED0" w:rsidRDefault="00CD7568" w:rsidP="00D62B21">
            <w:pPr>
              <w:shd w:val="clear" w:color="auto" w:fill="FFFFFF"/>
              <w:tabs>
                <w:tab w:val="clear" w:pos="227"/>
                <w:tab w:val="left" w:pos="180"/>
              </w:tabs>
              <w:ind w:left="180" w:right="-79" w:hanging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ED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31E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31ED0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="00991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CD7568" w:rsidRPr="00715009" w:rsidRDefault="00CD7568" w:rsidP="00715009">
            <w:pPr>
              <w:tabs>
                <w:tab w:val="clear" w:pos="907"/>
                <w:tab w:val="left" w:pos="37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009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991502" w:rsidRPr="00715009">
              <w:rPr>
                <w:rFonts w:ascii="Angsana New" w:hAnsi="Angsana New"/>
                <w:sz w:val="30"/>
                <w:szCs w:val="30"/>
              </w:rPr>
              <w:t>511</w:t>
            </w:r>
            <w:r w:rsidRPr="0071500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CD7568" w:rsidRPr="00215AA0" w:rsidRDefault="00CD7568" w:rsidP="001B4B4A">
            <w:pPr>
              <w:tabs>
                <w:tab w:val="clear" w:pos="907"/>
                <w:tab w:val="left" w:pos="37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5AA0">
              <w:rPr>
                <w:rFonts w:ascii="Angsana New" w:hAnsi="Angsana New"/>
                <w:sz w:val="30"/>
                <w:szCs w:val="30"/>
              </w:rPr>
              <w:t>1</w:t>
            </w:r>
            <w:r w:rsidR="00991502" w:rsidRPr="00215AA0">
              <w:rPr>
                <w:rFonts w:ascii="Angsana New" w:hAnsi="Angsana New"/>
                <w:sz w:val="30"/>
                <w:szCs w:val="30"/>
              </w:rPr>
              <w:t>5</w:t>
            </w:r>
            <w:r w:rsidRPr="00215AA0">
              <w:rPr>
                <w:rFonts w:ascii="Angsana New" w:hAnsi="Angsana New"/>
                <w:sz w:val="30"/>
                <w:szCs w:val="30"/>
              </w:rPr>
              <w:t>,</w:t>
            </w:r>
            <w:r w:rsidR="00991502" w:rsidRPr="00215AA0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D7568" w:rsidRPr="00215AA0" w:rsidRDefault="00CD7568" w:rsidP="001B4B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  <w:r w:rsidR="00991502"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  <w:r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991502"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780</w:t>
            </w:r>
          </w:p>
        </w:tc>
      </w:tr>
      <w:tr w:rsidR="00CD7568" w:rsidRPr="004A72D3" w:rsidTr="00215AA0">
        <w:trPr>
          <w:cantSplit/>
          <w:trHeight w:val="399"/>
        </w:trPr>
        <w:tc>
          <w:tcPr>
            <w:tcW w:w="4873" w:type="dxa"/>
            <w:gridSpan w:val="2"/>
          </w:tcPr>
          <w:p w:rsidR="00CD7568" w:rsidRPr="00831ED0" w:rsidRDefault="00CD7568" w:rsidP="00D62B21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80" w:right="-79" w:hanging="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1ED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46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CD7568" w:rsidRPr="00715009" w:rsidRDefault="002B45E5" w:rsidP="00715009">
            <w:pPr>
              <w:tabs>
                <w:tab w:val="clear" w:pos="907"/>
                <w:tab w:val="left" w:pos="37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009">
              <w:rPr>
                <w:rFonts w:ascii="Angsana New" w:hAnsi="Angsana New"/>
                <w:sz w:val="30"/>
                <w:szCs w:val="30"/>
              </w:rPr>
              <w:t>(65,000)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CD7568" w:rsidRPr="00215AA0" w:rsidRDefault="005B5ACA" w:rsidP="001B4B4A">
            <w:pPr>
              <w:pStyle w:val="Caption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(7,520</w:t>
            </w:r>
            <w:r w:rsidR="002B45E5"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D7568" w:rsidRPr="00215AA0" w:rsidRDefault="005B5ACA" w:rsidP="001B4B4A">
            <w:pPr>
              <w:pStyle w:val="Caption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(72,520</w:t>
            </w:r>
            <w:r w:rsidR="002B45E5"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CD7568" w:rsidRPr="004A72D3" w:rsidTr="00215AA0">
        <w:trPr>
          <w:cantSplit/>
          <w:trHeight w:val="409"/>
        </w:trPr>
        <w:tc>
          <w:tcPr>
            <w:tcW w:w="3896" w:type="dxa"/>
          </w:tcPr>
          <w:p w:rsidR="00CD7568" w:rsidRPr="00831ED0" w:rsidRDefault="00CD7568" w:rsidP="00D62B21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80" w:right="-79" w:hanging="80"/>
              <w:rPr>
                <w:rFonts w:ascii="Angsana New" w:hAnsi="Angsana New"/>
                <w:sz w:val="30"/>
                <w:szCs w:val="30"/>
              </w:rPr>
            </w:pPr>
            <w:r w:rsidRPr="00831ED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1ED0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9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CD7568" w:rsidRPr="00215AA0" w:rsidRDefault="002B45E5" w:rsidP="0071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215A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:rsidR="00CD7568" w:rsidRPr="00215AA0" w:rsidRDefault="002B45E5" w:rsidP="001B4B4A">
            <w:pPr>
              <w:tabs>
                <w:tab w:val="clear" w:pos="907"/>
                <w:tab w:val="left" w:pos="371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5AA0">
              <w:rPr>
                <w:rFonts w:ascii="Angsana New" w:hAnsi="Angsana New"/>
                <w:sz w:val="30"/>
                <w:szCs w:val="30"/>
              </w:rPr>
              <w:t>6,138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D7568" w:rsidRPr="00215AA0" w:rsidRDefault="002B45E5" w:rsidP="001B4B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6,138</w:t>
            </w:r>
          </w:p>
        </w:tc>
      </w:tr>
      <w:tr w:rsidR="00CD7568" w:rsidRPr="004A72D3" w:rsidTr="00215AA0">
        <w:trPr>
          <w:cantSplit/>
          <w:trHeight w:val="399"/>
        </w:trPr>
        <w:tc>
          <w:tcPr>
            <w:tcW w:w="3896" w:type="dxa"/>
          </w:tcPr>
          <w:p w:rsidR="00CD7568" w:rsidRPr="00831ED0" w:rsidRDefault="00CD7568" w:rsidP="00D62B21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80" w:right="-79" w:hanging="80"/>
              <w:rPr>
                <w:rFonts w:ascii="Angsana New" w:hAnsi="Angsana New"/>
                <w:sz w:val="30"/>
                <w:szCs w:val="30"/>
              </w:rPr>
            </w:pPr>
            <w:r w:rsidRPr="00831ED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831ED0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831ED0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831ED0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831ED0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977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CD7568" w:rsidRPr="00831ED0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568" w:rsidRPr="00215AA0" w:rsidRDefault="002B45E5" w:rsidP="007150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-172"/>
              <w:rPr>
                <w:rFonts w:ascii="Angsana New" w:hAnsi="Angsana New"/>
                <w:sz w:val="30"/>
                <w:szCs w:val="30"/>
              </w:rPr>
            </w:pPr>
            <w:r w:rsidRPr="00215A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568" w:rsidRPr="00215AA0" w:rsidRDefault="002B45E5" w:rsidP="001B4B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903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7568" w:rsidRPr="00215AA0" w:rsidRDefault="002B45E5" w:rsidP="001B4B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5A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903</w:t>
            </w:r>
          </w:p>
        </w:tc>
      </w:tr>
      <w:tr w:rsidR="00CD7568" w:rsidRPr="00312091" w:rsidTr="00215AA0">
        <w:trPr>
          <w:cantSplit/>
          <w:trHeight w:val="418"/>
        </w:trPr>
        <w:tc>
          <w:tcPr>
            <w:tcW w:w="3896" w:type="dxa"/>
          </w:tcPr>
          <w:p w:rsidR="00CD7568" w:rsidRPr="00312091" w:rsidRDefault="00CD7568" w:rsidP="00D62B21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80" w:right="-79" w:hanging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20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E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E4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120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99150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77" w:type="dxa"/>
            <w:vAlign w:val="bottom"/>
          </w:tcPr>
          <w:p w:rsidR="00CD7568" w:rsidRPr="00312091" w:rsidRDefault="00CD7568" w:rsidP="009514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CD7568" w:rsidRPr="00312091" w:rsidRDefault="00CD7568" w:rsidP="009514A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7568" w:rsidRPr="00715009" w:rsidRDefault="002B45E5" w:rsidP="00715009">
            <w:pPr>
              <w:tabs>
                <w:tab w:val="clear" w:pos="907"/>
                <w:tab w:val="left" w:pos="371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009">
              <w:rPr>
                <w:rFonts w:ascii="Angsana New" w:hAnsi="Angsana New"/>
                <w:b/>
                <w:bCs/>
                <w:sz w:val="30"/>
                <w:szCs w:val="30"/>
              </w:rPr>
              <w:t>446,000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7568" w:rsidRPr="00215AA0" w:rsidRDefault="002B45E5" w:rsidP="001B4B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AA0">
              <w:rPr>
                <w:rFonts w:ascii="Angsana New" w:hAnsi="Angsana New" w:cs="Angsana New"/>
                <w:sz w:val="30"/>
                <w:szCs w:val="30"/>
              </w:rPr>
              <w:t>15,301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CD7568" w:rsidRPr="00215AA0" w:rsidRDefault="00CD7568" w:rsidP="009514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7568" w:rsidRPr="00215AA0" w:rsidRDefault="002B45E5" w:rsidP="001B4B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5AA0">
              <w:rPr>
                <w:rFonts w:ascii="Angsana New" w:hAnsi="Angsana New" w:cs="Angsana New"/>
                <w:sz w:val="30"/>
                <w:szCs w:val="30"/>
              </w:rPr>
              <w:t>461,301</w:t>
            </w:r>
          </w:p>
        </w:tc>
      </w:tr>
    </w:tbl>
    <w:p w:rsidR="00241407" w:rsidRDefault="00241407" w:rsidP="00E8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215AA0" w:rsidRPr="00C27F1F" w:rsidRDefault="00215AA0" w:rsidP="00E85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D1E21" w:rsidRPr="000746C7" w:rsidRDefault="00A67445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เจ้าหนี้การค้า</w:t>
      </w:r>
    </w:p>
    <w:p w:rsidR="00704FDC" w:rsidRPr="003911EF" w:rsidRDefault="00704FDC" w:rsidP="00704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595"/>
        <w:gridCol w:w="1079"/>
        <w:gridCol w:w="271"/>
        <w:gridCol w:w="989"/>
        <w:gridCol w:w="273"/>
        <w:gridCol w:w="991"/>
        <w:gridCol w:w="271"/>
        <w:gridCol w:w="1057"/>
      </w:tblGrid>
      <w:tr w:rsidR="00D56BA8" w:rsidRPr="000746C7" w:rsidTr="007F4197">
        <w:tc>
          <w:tcPr>
            <w:tcW w:w="1984" w:type="pct"/>
          </w:tcPr>
          <w:p w:rsidR="00D56BA8" w:rsidRPr="000746C7" w:rsidRDefault="00D56BA8" w:rsidP="002B43F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24" w:type="pct"/>
          </w:tcPr>
          <w:p w:rsidR="00D56BA8" w:rsidRPr="000746C7" w:rsidRDefault="00D56BA8" w:rsidP="002B43F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7" w:type="pct"/>
            <w:gridSpan w:val="3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197" w:rsidRPr="000746C7" w:rsidTr="007F4197">
        <w:trPr>
          <w:trHeight w:val="70"/>
        </w:trPr>
        <w:tc>
          <w:tcPr>
            <w:tcW w:w="198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5621" w:rsidRPr="000746C7" w:rsidRDefault="00905621" w:rsidP="0090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56BA8" w:rsidRPr="000746C7" w:rsidTr="007F4197">
        <w:trPr>
          <w:trHeight w:val="70"/>
        </w:trPr>
        <w:tc>
          <w:tcPr>
            <w:tcW w:w="1984" w:type="pct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" w:type="pct"/>
          </w:tcPr>
          <w:p w:rsidR="00D56BA8" w:rsidRPr="000746C7" w:rsidRDefault="00D56BA8" w:rsidP="002B4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7"/>
          </w:tcPr>
          <w:p w:rsidR="00D56BA8" w:rsidRPr="000746C7" w:rsidRDefault="00D56BA8" w:rsidP="00137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197" w:rsidRPr="000746C7" w:rsidTr="007F4197">
        <w:tc>
          <w:tcPr>
            <w:tcW w:w="1984" w:type="pct"/>
          </w:tcPr>
          <w:p w:rsidR="00991502" w:rsidRPr="000746C7" w:rsidRDefault="00991502" w:rsidP="00D6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24" w:type="pct"/>
          </w:tcPr>
          <w:p w:rsidR="00991502" w:rsidRPr="000746C7" w:rsidRDefault="00991502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:rsidR="00991502" w:rsidRPr="00885A3F" w:rsidRDefault="003B77DA" w:rsidP="00885A3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5A3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991502" w:rsidRPr="00885A3F" w:rsidRDefault="00991502" w:rsidP="007F419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885A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55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991502" w:rsidRPr="00885A3F" w:rsidRDefault="003B77DA" w:rsidP="007F419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885A3F">
              <w:rPr>
                <w:rFonts w:ascii="Angsana New" w:hAnsi="Angsana New"/>
                <w:sz w:val="30"/>
                <w:szCs w:val="30"/>
              </w:rPr>
              <w:t>68,</w:t>
            </w:r>
            <w:r w:rsidRPr="007F4197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148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91502" w:rsidRPr="00885A3F" w:rsidRDefault="00991502" w:rsidP="0099150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885A3F">
              <w:rPr>
                <w:rFonts w:ascii="Angsana New" w:hAnsi="Angsana New"/>
                <w:sz w:val="30"/>
                <w:szCs w:val="30"/>
              </w:rPr>
              <w:t>40,168</w:t>
            </w:r>
          </w:p>
        </w:tc>
      </w:tr>
      <w:tr w:rsidR="007F4197" w:rsidRPr="000746C7" w:rsidTr="007F4197">
        <w:tc>
          <w:tcPr>
            <w:tcW w:w="1984" w:type="pct"/>
          </w:tcPr>
          <w:p w:rsidR="00991502" w:rsidRPr="000746C7" w:rsidRDefault="00991502" w:rsidP="00D6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="008270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324" w:type="pct"/>
          </w:tcPr>
          <w:p w:rsidR="00991502" w:rsidRPr="000746C7" w:rsidRDefault="00991502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:rsidR="00991502" w:rsidRPr="00885A3F" w:rsidRDefault="003B77DA" w:rsidP="007F4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5A3F">
              <w:rPr>
                <w:rFonts w:ascii="Angsana New" w:hAnsi="Angsana New"/>
                <w:sz w:val="30"/>
                <w:szCs w:val="30"/>
                <w:lang w:val="en-US" w:bidi="th-TH"/>
              </w:rPr>
              <w:t>137,978</w:t>
            </w:r>
          </w:p>
        </w:tc>
        <w:tc>
          <w:tcPr>
            <w:tcW w:w="148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991502" w:rsidRPr="00885A3F" w:rsidRDefault="00991502" w:rsidP="007F419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5A3F">
              <w:rPr>
                <w:rFonts w:ascii="Angsana New" w:hAnsi="Angsana New"/>
                <w:sz w:val="30"/>
                <w:szCs w:val="30"/>
                <w:lang w:val="en-US" w:bidi="th-TH"/>
              </w:rPr>
              <w:t>175,479</w:t>
            </w:r>
          </w:p>
        </w:tc>
        <w:tc>
          <w:tcPr>
            <w:tcW w:w="149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55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991502" w:rsidRPr="00885A3F" w:rsidRDefault="001B4B4A" w:rsidP="007F419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885A3F">
              <w:rPr>
                <w:rFonts w:ascii="Angsana New" w:hAnsi="Angsana New"/>
                <w:sz w:val="30"/>
                <w:szCs w:val="30"/>
              </w:rPr>
              <w:t>133</w:t>
            </w:r>
            <w:r w:rsidR="003B77DA" w:rsidRPr="00885A3F">
              <w:rPr>
                <w:rFonts w:ascii="Angsana New" w:hAnsi="Angsana New"/>
                <w:sz w:val="30"/>
                <w:szCs w:val="30"/>
              </w:rPr>
              <w:t>,</w:t>
            </w:r>
            <w:r w:rsidRPr="007F4197">
              <w:rPr>
                <w:rFonts w:ascii="Angsana New" w:hAnsi="Angsana New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148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:rsidR="00991502" w:rsidRPr="00885A3F" w:rsidRDefault="00991502" w:rsidP="0099150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885A3F">
              <w:rPr>
                <w:rFonts w:ascii="Angsana New" w:hAnsi="Angsana New"/>
                <w:sz w:val="30"/>
                <w:szCs w:val="30"/>
              </w:rPr>
              <w:t>173,035</w:t>
            </w:r>
          </w:p>
        </w:tc>
      </w:tr>
      <w:tr w:rsidR="007F4197" w:rsidRPr="000746C7" w:rsidTr="00D34B30">
        <w:tc>
          <w:tcPr>
            <w:tcW w:w="1984" w:type="pct"/>
          </w:tcPr>
          <w:p w:rsidR="00991502" w:rsidRPr="000746C7" w:rsidRDefault="00991502" w:rsidP="00D6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24" w:type="pct"/>
          </w:tcPr>
          <w:p w:rsidR="00991502" w:rsidRPr="000746C7" w:rsidRDefault="00991502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1502" w:rsidRPr="00885A3F" w:rsidRDefault="003B77DA" w:rsidP="007F4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3F">
              <w:rPr>
                <w:rFonts w:ascii="Angsana New" w:hAnsi="Angsana New"/>
                <w:b/>
                <w:bCs/>
                <w:sz w:val="30"/>
                <w:szCs w:val="30"/>
              </w:rPr>
              <w:t>137,978</w:t>
            </w:r>
          </w:p>
        </w:tc>
        <w:tc>
          <w:tcPr>
            <w:tcW w:w="148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1502" w:rsidRPr="00885A3F" w:rsidRDefault="00991502" w:rsidP="007F419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3F">
              <w:rPr>
                <w:rFonts w:ascii="Angsana New" w:hAnsi="Angsana New"/>
                <w:b/>
                <w:bCs/>
                <w:sz w:val="30"/>
                <w:szCs w:val="30"/>
              </w:rPr>
              <w:t>175,479</w:t>
            </w:r>
          </w:p>
        </w:tc>
        <w:tc>
          <w:tcPr>
            <w:tcW w:w="149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55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1502" w:rsidRPr="00885A3F" w:rsidRDefault="001B4B4A" w:rsidP="007F419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4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</w:t>
            </w:r>
            <w:r w:rsidR="003B77DA" w:rsidRPr="00885A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5A3F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:rsidR="00991502" w:rsidRPr="00885A3F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1502" w:rsidRPr="00885A3F" w:rsidRDefault="00991502" w:rsidP="0099150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3F">
              <w:rPr>
                <w:rFonts w:ascii="Angsana New" w:hAnsi="Angsana New"/>
                <w:b/>
                <w:bCs/>
                <w:sz w:val="30"/>
                <w:szCs w:val="30"/>
              </w:rPr>
              <w:t>213,203</w:t>
            </w:r>
          </w:p>
        </w:tc>
      </w:tr>
      <w:tr w:rsidR="00D34B30" w:rsidRPr="000746C7" w:rsidTr="00D34B30">
        <w:tc>
          <w:tcPr>
            <w:tcW w:w="1984" w:type="pct"/>
          </w:tcPr>
          <w:p w:rsidR="00D34B30" w:rsidRPr="000746C7" w:rsidRDefault="00D34B30" w:rsidP="00D6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pct"/>
          </w:tcPr>
          <w:p w:rsidR="00D34B30" w:rsidRPr="000746C7" w:rsidRDefault="00D34B30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:rsidR="00D34B30" w:rsidRPr="00885A3F" w:rsidRDefault="00D34B30" w:rsidP="007F419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D34B30" w:rsidRPr="00885A3F" w:rsidRDefault="00D34B30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:rsidR="00D34B30" w:rsidRPr="00885A3F" w:rsidRDefault="00D34B30" w:rsidP="007F419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D34B30" w:rsidRPr="00885A3F" w:rsidRDefault="00D34B30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55"/>
              </w:tabs>
              <w:spacing w:after="0"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:rsidR="00D34B30" w:rsidRPr="007F4197" w:rsidRDefault="00D34B30" w:rsidP="007F419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D34B30" w:rsidRPr="00885A3F" w:rsidRDefault="00D34B30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006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bottom"/>
          </w:tcPr>
          <w:p w:rsidR="00D34B30" w:rsidRPr="00885A3F" w:rsidRDefault="00D34B30" w:rsidP="0099150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7D7D25" w:rsidRPr="000746C7" w:rsidRDefault="00800A06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</w:t>
      </w: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:rsidR="00582A00" w:rsidRPr="00EE6E2C" w:rsidRDefault="00582A00" w:rsidP="006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olor w:val="000000"/>
          <w:sz w:val="28"/>
          <w:szCs w:val="28"/>
        </w:rPr>
      </w:pPr>
    </w:p>
    <w:tbl>
      <w:tblPr>
        <w:tblW w:w="919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099"/>
        <w:gridCol w:w="1170"/>
        <w:gridCol w:w="1054"/>
        <w:gridCol w:w="267"/>
        <w:gridCol w:w="995"/>
        <w:gridCol w:w="7"/>
        <w:gridCol w:w="236"/>
        <w:gridCol w:w="1039"/>
        <w:gridCol w:w="259"/>
        <w:gridCol w:w="1072"/>
      </w:tblGrid>
      <w:tr w:rsidR="00582A00" w:rsidRPr="000746C7" w:rsidTr="00D53BD1">
        <w:tc>
          <w:tcPr>
            <w:tcW w:w="1684" w:type="pct"/>
          </w:tcPr>
          <w:p w:rsidR="00582A00" w:rsidRPr="000746C7" w:rsidRDefault="00582A00" w:rsidP="00582A0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36" w:type="pct"/>
          </w:tcPr>
          <w:p w:rsidR="00582A00" w:rsidRPr="000746C7" w:rsidRDefault="00582A00" w:rsidP="00582A0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63" w:type="pct"/>
            <w:gridSpan w:val="4"/>
          </w:tcPr>
          <w:p w:rsidR="00582A00" w:rsidRPr="000746C7" w:rsidRDefault="00582A00" w:rsidP="002F7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582A00" w:rsidRPr="000746C7" w:rsidRDefault="00582A00" w:rsidP="00582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:rsidR="00582A00" w:rsidRPr="000746C7" w:rsidRDefault="00582A00" w:rsidP="00C8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014" w:rsidRPr="000746C7" w:rsidTr="00D53BD1">
        <w:trPr>
          <w:trHeight w:val="434"/>
        </w:trPr>
        <w:tc>
          <w:tcPr>
            <w:tcW w:w="1684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655B06" w:rsidRPr="000746C7" w:rsidRDefault="00655B06" w:rsidP="00C87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  <w:r w:rsidR="00C8701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หมา</w:t>
            </w:r>
            <w:r w:rsidR="00526EF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ย</w:t>
            </w:r>
            <w:r w:rsidR="00C8701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เหตุ</w:t>
            </w:r>
          </w:p>
        </w:tc>
        <w:tc>
          <w:tcPr>
            <w:tcW w:w="573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  <w:gridSpan w:val="2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655B06" w:rsidRPr="000746C7" w:rsidRDefault="00655B06" w:rsidP="00655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A3B53" w:rsidRPr="000746C7" w:rsidTr="00D53BD1">
        <w:trPr>
          <w:trHeight w:val="434"/>
        </w:trPr>
        <w:tc>
          <w:tcPr>
            <w:tcW w:w="1684" w:type="pct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0" w:type="pct"/>
            <w:gridSpan w:val="8"/>
          </w:tcPr>
          <w:p w:rsidR="00DA3B53" w:rsidRPr="000746C7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91502" w:rsidRPr="000746C7" w:rsidTr="00D53BD1">
        <w:tc>
          <w:tcPr>
            <w:tcW w:w="1684" w:type="pct"/>
          </w:tcPr>
          <w:p w:rsidR="00991502" w:rsidRPr="000746C7" w:rsidRDefault="00991502" w:rsidP="00D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ค่าใช้จ่ายในกา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ดำเนินงานค้างจ่าย</w:t>
            </w:r>
          </w:p>
        </w:tc>
        <w:tc>
          <w:tcPr>
            <w:tcW w:w="636" w:type="pct"/>
          </w:tcPr>
          <w:p w:rsidR="00991502" w:rsidRPr="000746C7" w:rsidRDefault="00991502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:rsidR="00991502" w:rsidRPr="00526EF2" w:rsidRDefault="00A621F1" w:rsidP="00E042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 w:bidi="th-TH"/>
              </w:rPr>
              <w:t>64,078</w:t>
            </w:r>
          </w:p>
        </w:tc>
        <w:tc>
          <w:tcPr>
            <w:tcW w:w="145" w:type="pct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:rsidR="00991502" w:rsidRPr="00526EF2" w:rsidRDefault="00991502" w:rsidP="007F419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26EF2">
              <w:rPr>
                <w:rFonts w:ascii="Angsana New" w:hAnsi="Angsana New"/>
                <w:sz w:val="30"/>
                <w:szCs w:val="30"/>
              </w:rPr>
              <w:t>48,944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:rsidR="00991502" w:rsidRPr="00526EF2" w:rsidRDefault="00A621F1" w:rsidP="007F419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/>
              </w:rPr>
              <w:t>63,502</w:t>
            </w:r>
          </w:p>
        </w:tc>
        <w:tc>
          <w:tcPr>
            <w:tcW w:w="141" w:type="pct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991502" w:rsidRPr="00526EF2" w:rsidRDefault="00991502" w:rsidP="009915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/>
              </w:rPr>
              <w:t>48,232</w:t>
            </w:r>
          </w:p>
        </w:tc>
      </w:tr>
      <w:tr w:rsidR="00991502" w:rsidRPr="000746C7" w:rsidTr="00D53BD1">
        <w:tc>
          <w:tcPr>
            <w:tcW w:w="1684" w:type="pct"/>
          </w:tcPr>
          <w:p w:rsidR="00991502" w:rsidRPr="000746C7" w:rsidRDefault="00991502" w:rsidP="00D6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636" w:type="pct"/>
          </w:tcPr>
          <w:p w:rsidR="00991502" w:rsidRPr="000746C7" w:rsidRDefault="00991502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:rsidR="00991502" w:rsidRPr="007F4197" w:rsidRDefault="00A621F1" w:rsidP="00E042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4197">
              <w:rPr>
                <w:rFonts w:ascii="Angsana New" w:hAnsi="Angsana New"/>
                <w:sz w:val="30"/>
                <w:szCs w:val="30"/>
                <w:lang w:val="en-US" w:bidi="th-TH"/>
              </w:rPr>
              <w:t>34,625</w:t>
            </w:r>
          </w:p>
        </w:tc>
        <w:tc>
          <w:tcPr>
            <w:tcW w:w="145" w:type="pct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:rsidR="00991502" w:rsidRPr="00526EF2" w:rsidRDefault="00991502" w:rsidP="007F419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26EF2">
              <w:rPr>
                <w:rFonts w:ascii="Angsana New" w:hAnsi="Angsana New"/>
                <w:sz w:val="30"/>
                <w:szCs w:val="30"/>
              </w:rPr>
              <w:t>18,792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:rsidR="00991502" w:rsidRPr="00526EF2" w:rsidRDefault="00A621F1" w:rsidP="007F419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/>
              </w:rPr>
              <w:t>34,365</w:t>
            </w:r>
          </w:p>
        </w:tc>
        <w:tc>
          <w:tcPr>
            <w:tcW w:w="141" w:type="pct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991502" w:rsidRPr="00526EF2" w:rsidRDefault="00991502" w:rsidP="009915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/>
              </w:rPr>
              <w:t>18,681</w:t>
            </w:r>
          </w:p>
        </w:tc>
      </w:tr>
      <w:tr w:rsidR="00991502" w:rsidRPr="000746C7" w:rsidTr="00D53BD1">
        <w:tc>
          <w:tcPr>
            <w:tcW w:w="1684" w:type="pct"/>
          </w:tcPr>
          <w:p w:rsidR="00991502" w:rsidRPr="000746C7" w:rsidRDefault="00991502" w:rsidP="00D6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16080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6" w:type="pct"/>
          </w:tcPr>
          <w:p w:rsidR="00991502" w:rsidRPr="000746C7" w:rsidRDefault="001B4B4A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991502" w:rsidRPr="007F4197" w:rsidRDefault="00A621F1" w:rsidP="00E042D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41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:rsidR="00991502" w:rsidRPr="00526EF2" w:rsidRDefault="00991502" w:rsidP="007F419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26EF2">
              <w:rPr>
                <w:rFonts w:ascii="Angsana New" w:hAnsi="Angsana New"/>
                <w:sz w:val="30"/>
                <w:szCs w:val="30"/>
              </w:rPr>
              <w:t>17,749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:rsidR="00991502" w:rsidRPr="00526EF2" w:rsidRDefault="00A621F1" w:rsidP="007F419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991502" w:rsidRPr="00526EF2" w:rsidRDefault="00991502" w:rsidP="009915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/>
              </w:rPr>
              <w:t>17,749</w:t>
            </w:r>
          </w:p>
        </w:tc>
      </w:tr>
      <w:tr w:rsidR="00991502" w:rsidRPr="000746C7" w:rsidTr="00D53BD1">
        <w:tc>
          <w:tcPr>
            <w:tcW w:w="1684" w:type="pct"/>
          </w:tcPr>
          <w:p w:rsidR="00991502" w:rsidRPr="000746C7" w:rsidRDefault="00991502" w:rsidP="00D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636" w:type="pct"/>
          </w:tcPr>
          <w:p w:rsidR="00991502" w:rsidRPr="000746C7" w:rsidRDefault="00991502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1502" w:rsidRPr="007F4197" w:rsidRDefault="00A621F1" w:rsidP="00E042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4197">
              <w:rPr>
                <w:rFonts w:ascii="Angsana New" w:hAnsi="Angsana New"/>
                <w:sz w:val="30"/>
                <w:szCs w:val="30"/>
                <w:lang w:val="en-US" w:bidi="th-TH"/>
              </w:rPr>
              <w:t>79,373</w:t>
            </w:r>
          </w:p>
        </w:tc>
        <w:tc>
          <w:tcPr>
            <w:tcW w:w="145" w:type="pct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1502" w:rsidRPr="00526EF2" w:rsidRDefault="00991502" w:rsidP="007F419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526EF2">
              <w:rPr>
                <w:rFonts w:ascii="Angsana New" w:hAnsi="Angsana New"/>
                <w:sz w:val="30"/>
                <w:szCs w:val="30"/>
              </w:rPr>
              <w:t>78,918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1502" w:rsidRPr="00526EF2" w:rsidRDefault="00A621F1" w:rsidP="007F419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/>
              </w:rPr>
              <w:t>77,689</w:t>
            </w:r>
          </w:p>
        </w:tc>
        <w:tc>
          <w:tcPr>
            <w:tcW w:w="141" w:type="pct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991502" w:rsidRPr="00526EF2" w:rsidRDefault="00991502" w:rsidP="009915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EF2">
              <w:rPr>
                <w:rFonts w:ascii="Angsana New" w:hAnsi="Angsana New"/>
                <w:sz w:val="30"/>
                <w:szCs w:val="30"/>
                <w:lang w:val="en-US"/>
              </w:rPr>
              <w:t>77,538</w:t>
            </w:r>
          </w:p>
        </w:tc>
      </w:tr>
      <w:tr w:rsidR="00991502" w:rsidRPr="000746C7" w:rsidTr="00D53BD1">
        <w:tc>
          <w:tcPr>
            <w:tcW w:w="1684" w:type="pct"/>
          </w:tcPr>
          <w:p w:rsidR="00991502" w:rsidRPr="000746C7" w:rsidRDefault="00991502" w:rsidP="00D62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</w:tcPr>
          <w:p w:rsidR="00991502" w:rsidRPr="000746C7" w:rsidRDefault="00991502" w:rsidP="00991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1502" w:rsidRPr="007F4197" w:rsidRDefault="00A621F1" w:rsidP="00E042D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4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178,076</w:t>
            </w:r>
          </w:p>
        </w:tc>
        <w:tc>
          <w:tcPr>
            <w:tcW w:w="145" w:type="pct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1502" w:rsidRPr="00526EF2" w:rsidRDefault="00991502" w:rsidP="007F419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F2">
              <w:rPr>
                <w:rFonts w:ascii="Angsana New" w:hAnsi="Angsana New"/>
                <w:b/>
                <w:bCs/>
                <w:sz w:val="30"/>
                <w:szCs w:val="30"/>
              </w:rPr>
              <w:t>164,403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 w:line="240" w:lineRule="auto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1502" w:rsidRPr="00526EF2" w:rsidRDefault="00A621F1" w:rsidP="007F419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F2">
              <w:rPr>
                <w:rFonts w:ascii="Angsana New" w:hAnsi="Angsana New"/>
                <w:b/>
                <w:bCs/>
                <w:sz w:val="30"/>
                <w:szCs w:val="30"/>
              </w:rPr>
              <w:t>175,556</w:t>
            </w:r>
          </w:p>
        </w:tc>
        <w:tc>
          <w:tcPr>
            <w:tcW w:w="141" w:type="pct"/>
          </w:tcPr>
          <w:p w:rsidR="00991502" w:rsidRPr="00526EF2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1502" w:rsidRPr="00526EF2" w:rsidRDefault="00991502" w:rsidP="009915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F2">
              <w:rPr>
                <w:rFonts w:ascii="Angsana New" w:hAnsi="Angsana New"/>
                <w:b/>
                <w:bCs/>
                <w:sz w:val="30"/>
                <w:szCs w:val="30"/>
              </w:rPr>
              <w:t>162,200</w:t>
            </w:r>
          </w:p>
        </w:tc>
      </w:tr>
    </w:tbl>
    <w:p w:rsidR="00526EF2" w:rsidRDefault="00526EF2" w:rsidP="00526E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56BA8" w:rsidRPr="000746C7" w:rsidRDefault="00D56BA8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หนี้สินหมุนเวียนอื่น</w:t>
      </w:r>
    </w:p>
    <w:p w:rsidR="00D56BA8" w:rsidRDefault="00D56BA8" w:rsidP="00AB3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9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100"/>
        <w:gridCol w:w="1170"/>
        <w:gridCol w:w="1054"/>
        <w:gridCol w:w="267"/>
        <w:gridCol w:w="995"/>
        <w:gridCol w:w="7"/>
        <w:gridCol w:w="236"/>
        <w:gridCol w:w="1039"/>
        <w:gridCol w:w="259"/>
        <w:gridCol w:w="1071"/>
      </w:tblGrid>
      <w:tr w:rsidR="00D53BD1" w:rsidRPr="000746C7" w:rsidTr="00D53BD1">
        <w:tc>
          <w:tcPr>
            <w:tcW w:w="1685" w:type="pct"/>
          </w:tcPr>
          <w:p w:rsidR="00D53BD1" w:rsidRPr="000746C7" w:rsidRDefault="00D53BD1" w:rsidP="004231C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36" w:type="pct"/>
          </w:tcPr>
          <w:p w:rsidR="00D53BD1" w:rsidRPr="000746C7" w:rsidRDefault="00D53BD1" w:rsidP="004231C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63" w:type="pct"/>
            <w:gridSpan w:val="4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BD1" w:rsidRPr="000746C7" w:rsidTr="00D53BD1">
        <w:trPr>
          <w:trHeight w:val="434"/>
        </w:trPr>
        <w:tc>
          <w:tcPr>
            <w:tcW w:w="1685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  <w:gridSpan w:val="2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53BD1" w:rsidRPr="000746C7" w:rsidTr="00D53BD1">
        <w:trPr>
          <w:trHeight w:val="434"/>
        </w:trPr>
        <w:tc>
          <w:tcPr>
            <w:tcW w:w="1685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79" w:type="pct"/>
            <w:gridSpan w:val="8"/>
          </w:tcPr>
          <w:p w:rsidR="00D53BD1" w:rsidRPr="000746C7" w:rsidRDefault="00D53BD1" w:rsidP="00423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53BD1" w:rsidRPr="000746C7" w:rsidTr="00D53BD1">
        <w:tc>
          <w:tcPr>
            <w:tcW w:w="1685" w:type="pct"/>
          </w:tcPr>
          <w:p w:rsidR="00D53BD1" w:rsidRPr="000746C7" w:rsidRDefault="00D53BD1" w:rsidP="00D62B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ภาษีรอนำส่งกรมสรรพากร</w:t>
            </w:r>
          </w:p>
        </w:tc>
        <w:tc>
          <w:tcPr>
            <w:tcW w:w="636" w:type="pct"/>
          </w:tcPr>
          <w:p w:rsidR="00D53BD1" w:rsidRPr="000746C7" w:rsidRDefault="00D53BD1" w:rsidP="00D5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 w:bidi="th-TH"/>
              </w:rPr>
              <w:t>14,203</w:t>
            </w:r>
          </w:p>
        </w:tc>
        <w:tc>
          <w:tcPr>
            <w:tcW w:w="145" w:type="pct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53BD1">
              <w:rPr>
                <w:rFonts w:ascii="Angsana New" w:hAnsi="Angsana New"/>
                <w:sz w:val="30"/>
                <w:szCs w:val="30"/>
              </w:rPr>
              <w:t>12,155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/>
              </w:rPr>
              <w:t>14,138</w:t>
            </w:r>
          </w:p>
        </w:tc>
        <w:tc>
          <w:tcPr>
            <w:tcW w:w="141" w:type="pct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/>
              </w:rPr>
              <w:t>11,833</w:t>
            </w:r>
          </w:p>
        </w:tc>
      </w:tr>
      <w:tr w:rsidR="00D53BD1" w:rsidRPr="000746C7" w:rsidTr="00D53BD1">
        <w:tc>
          <w:tcPr>
            <w:tcW w:w="1685" w:type="pct"/>
          </w:tcPr>
          <w:p w:rsidR="00D53BD1" w:rsidRPr="000746C7" w:rsidRDefault="00D53BD1" w:rsidP="00D62B21">
            <w:pPr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636" w:type="pct"/>
          </w:tcPr>
          <w:p w:rsidR="00D53BD1" w:rsidRPr="000746C7" w:rsidRDefault="00D53BD1" w:rsidP="00D5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 w:bidi="th-TH"/>
              </w:rPr>
              <w:t>20,733</w:t>
            </w:r>
          </w:p>
        </w:tc>
        <w:tc>
          <w:tcPr>
            <w:tcW w:w="145" w:type="pct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53BD1">
              <w:rPr>
                <w:rFonts w:ascii="Angsana New" w:hAnsi="Angsana New"/>
                <w:sz w:val="30"/>
                <w:szCs w:val="30"/>
              </w:rPr>
              <w:t>14,701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/>
              </w:rPr>
              <w:t>20,560</w:t>
            </w:r>
          </w:p>
        </w:tc>
        <w:tc>
          <w:tcPr>
            <w:tcW w:w="141" w:type="pct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/>
              </w:rPr>
              <w:t>14,551</w:t>
            </w:r>
          </w:p>
        </w:tc>
      </w:tr>
      <w:tr w:rsidR="00D53BD1" w:rsidRPr="000746C7" w:rsidTr="00D53BD1">
        <w:tc>
          <w:tcPr>
            <w:tcW w:w="1685" w:type="pct"/>
          </w:tcPr>
          <w:p w:rsidR="00D53BD1" w:rsidRPr="000746C7" w:rsidRDefault="00D53BD1" w:rsidP="00D62B21">
            <w:pPr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เงินประกันผลงานค้างจ่าย</w:t>
            </w:r>
            <w:r w:rsidRPr="000746C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6" w:type="pct"/>
          </w:tcPr>
          <w:p w:rsidR="00D53BD1" w:rsidRPr="000746C7" w:rsidRDefault="00D53BD1" w:rsidP="00D5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 w:bidi="th-TH"/>
              </w:rPr>
              <w:t>4,021</w:t>
            </w:r>
          </w:p>
        </w:tc>
        <w:tc>
          <w:tcPr>
            <w:tcW w:w="145" w:type="pct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53BD1"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/>
              </w:rPr>
              <w:t>4,021</w:t>
            </w:r>
          </w:p>
        </w:tc>
        <w:tc>
          <w:tcPr>
            <w:tcW w:w="141" w:type="pct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/>
              </w:rPr>
              <w:t>2,450</w:t>
            </w:r>
          </w:p>
        </w:tc>
      </w:tr>
      <w:tr w:rsidR="00D53BD1" w:rsidRPr="000746C7" w:rsidTr="00D53BD1">
        <w:tc>
          <w:tcPr>
            <w:tcW w:w="1685" w:type="pct"/>
          </w:tcPr>
          <w:p w:rsidR="00D53BD1" w:rsidRPr="000746C7" w:rsidRDefault="00D53BD1" w:rsidP="00D62B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8270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36" w:type="pct"/>
          </w:tcPr>
          <w:p w:rsidR="00D53BD1" w:rsidRPr="000746C7" w:rsidRDefault="00D53BD1" w:rsidP="00D5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5" w:type="pct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53BD1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41" w:type="pct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</w:tr>
      <w:tr w:rsidR="00D53BD1" w:rsidRPr="000746C7" w:rsidTr="00D53BD1">
        <w:tc>
          <w:tcPr>
            <w:tcW w:w="1685" w:type="pct"/>
          </w:tcPr>
          <w:p w:rsidR="00D53BD1" w:rsidRPr="000746C7" w:rsidRDefault="00D53BD1" w:rsidP="00D62B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</w:tcPr>
          <w:p w:rsidR="00D53BD1" w:rsidRPr="000746C7" w:rsidRDefault="00D53BD1" w:rsidP="00D5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53B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38,986</w:t>
            </w:r>
          </w:p>
        </w:tc>
        <w:tc>
          <w:tcPr>
            <w:tcW w:w="145" w:type="pct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BD1">
              <w:rPr>
                <w:rFonts w:ascii="Angsana New" w:hAnsi="Angsana New"/>
                <w:b/>
                <w:bCs/>
                <w:sz w:val="30"/>
                <w:szCs w:val="30"/>
              </w:rPr>
              <w:t>29,880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38,748</w:t>
            </w:r>
          </w:p>
        </w:tc>
        <w:tc>
          <w:tcPr>
            <w:tcW w:w="141" w:type="pct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B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29,408</w:t>
            </w:r>
          </w:p>
        </w:tc>
      </w:tr>
      <w:tr w:rsidR="00D53BD1" w:rsidRPr="000746C7" w:rsidTr="00D53BD1">
        <w:tc>
          <w:tcPr>
            <w:tcW w:w="1685" w:type="pct"/>
          </w:tcPr>
          <w:p w:rsidR="00D53BD1" w:rsidRPr="000746C7" w:rsidRDefault="00D53BD1" w:rsidP="00D53BD1">
            <w:pPr>
              <w:ind w:left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D53BD1" w:rsidRPr="000746C7" w:rsidRDefault="00D53BD1" w:rsidP="00D5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3BD1" w:rsidRPr="00D53BD1" w:rsidRDefault="00D53BD1" w:rsidP="00D53BD1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D53BD1" w:rsidRPr="00D53BD1" w:rsidRDefault="00D53BD1" w:rsidP="00D53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:rsidR="00D53BD1" w:rsidRPr="00D53BD1" w:rsidRDefault="00D53BD1" w:rsidP="00D53BD1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74154" w:rsidRPr="000746C7" w:rsidRDefault="00D50E8C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4734A4"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ผลประโยชน์พนักงาน</w:t>
      </w:r>
    </w:p>
    <w:p w:rsidR="005F6D40" w:rsidRPr="00942EFA" w:rsidRDefault="005F6D40" w:rsidP="00A6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9"/>
        <w:gridCol w:w="1106"/>
        <w:gridCol w:w="277"/>
        <w:gridCol w:w="1104"/>
        <w:gridCol w:w="277"/>
        <w:gridCol w:w="1106"/>
        <w:gridCol w:w="275"/>
        <w:gridCol w:w="1101"/>
      </w:tblGrid>
      <w:tr w:rsidR="00EB48BB" w:rsidRPr="009937CC" w:rsidTr="00EB48BB">
        <w:trPr>
          <w:trHeight w:val="20"/>
          <w:tblHeader/>
        </w:trPr>
        <w:tc>
          <w:tcPr>
            <w:tcW w:w="2178" w:type="pct"/>
            <w:vMerge w:val="restart"/>
            <w:shd w:val="clear" w:color="auto" w:fill="auto"/>
          </w:tcPr>
          <w:p w:rsidR="009937CC" w:rsidRPr="009937CC" w:rsidRDefault="009937CC" w:rsidP="00EC5C4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7" w:type="pct"/>
            <w:gridSpan w:val="4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937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5" w:type="pct"/>
            <w:gridSpan w:val="3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937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BB" w:rsidRPr="009937CC" w:rsidTr="00EB48BB">
        <w:trPr>
          <w:trHeight w:val="20"/>
          <w:tblHeader/>
        </w:trPr>
        <w:tc>
          <w:tcPr>
            <w:tcW w:w="2178" w:type="pct"/>
            <w:vMerge/>
            <w:shd w:val="clear" w:color="auto" w:fill="auto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993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  <w:vAlign w:val="center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993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9937C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  <w:vAlign w:val="center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9937C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9937CC" w:rsidRPr="009937CC" w:rsidTr="00EB48BB">
        <w:trPr>
          <w:trHeight w:val="20"/>
          <w:tblHeader/>
        </w:trPr>
        <w:tc>
          <w:tcPr>
            <w:tcW w:w="2178" w:type="pct"/>
            <w:vAlign w:val="center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:rsidR="009937CC" w:rsidRPr="009937CC" w:rsidRDefault="009937CC" w:rsidP="00EC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9937C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9937C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B48BB" w:rsidRPr="009937CC" w:rsidTr="00EB48BB">
        <w:trPr>
          <w:trHeight w:val="20"/>
        </w:trPr>
        <w:tc>
          <w:tcPr>
            <w:tcW w:w="2178" w:type="pct"/>
            <w:tcBorders>
              <w:bottom w:val="nil"/>
            </w:tcBorders>
          </w:tcPr>
          <w:p w:rsidR="00116C39" w:rsidRPr="009937CC" w:rsidRDefault="00116C39" w:rsidP="0094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18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937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116C39" w:rsidRPr="000A672C" w:rsidRDefault="00116C39" w:rsidP="00EB48B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72C">
              <w:rPr>
                <w:rFonts w:ascii="Angsana New" w:hAnsi="Angsana New"/>
                <w:sz w:val="30"/>
                <w:szCs w:val="30"/>
                <w:lang w:val="en-US"/>
              </w:rPr>
              <w:t>206,070</w:t>
            </w:r>
          </w:p>
        </w:tc>
        <w:tc>
          <w:tcPr>
            <w:tcW w:w="149" w:type="pct"/>
            <w:tcBorders>
              <w:bottom w:val="nil"/>
            </w:tcBorders>
          </w:tcPr>
          <w:p w:rsidR="00116C39" w:rsidRPr="000A672C" w:rsidRDefault="00116C39" w:rsidP="00116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:rsidR="00116C39" w:rsidRPr="000A672C" w:rsidRDefault="00116C39" w:rsidP="00EB48B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EB48BB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Pr="000A672C">
              <w:rPr>
                <w:rFonts w:ascii="Angsana New" w:hAnsi="Angsana New"/>
                <w:sz w:val="30"/>
                <w:szCs w:val="30"/>
              </w:rPr>
              <w:t>,841</w:t>
            </w:r>
          </w:p>
        </w:tc>
        <w:tc>
          <w:tcPr>
            <w:tcW w:w="149" w:type="pct"/>
            <w:tcBorders>
              <w:bottom w:val="nil"/>
            </w:tcBorders>
          </w:tcPr>
          <w:p w:rsidR="00116C39" w:rsidRPr="000A672C" w:rsidRDefault="00116C39" w:rsidP="00116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:rsidR="00116C39" w:rsidRPr="000A672C" w:rsidRDefault="00116C39" w:rsidP="00A033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72C">
              <w:rPr>
                <w:rFonts w:ascii="Angsana New" w:hAnsi="Angsana New"/>
                <w:sz w:val="30"/>
                <w:szCs w:val="30"/>
                <w:lang w:val="en-US"/>
              </w:rPr>
              <w:t>205,015</w:t>
            </w:r>
          </w:p>
        </w:tc>
        <w:tc>
          <w:tcPr>
            <w:tcW w:w="148" w:type="pct"/>
            <w:tcBorders>
              <w:bottom w:val="nil"/>
            </w:tcBorders>
          </w:tcPr>
          <w:p w:rsidR="00116C39" w:rsidRPr="000A672C" w:rsidRDefault="00116C39" w:rsidP="00116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:rsidR="00116C39" w:rsidRPr="000A672C" w:rsidRDefault="00116C39" w:rsidP="00A033E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72C">
              <w:rPr>
                <w:rFonts w:ascii="Angsana New" w:hAnsi="Angsana New"/>
                <w:sz w:val="30"/>
                <w:szCs w:val="30"/>
                <w:lang w:val="en-US"/>
              </w:rPr>
              <w:t>129,158</w:t>
            </w:r>
          </w:p>
        </w:tc>
      </w:tr>
      <w:tr w:rsidR="00EB48BB" w:rsidRPr="009937CC" w:rsidTr="00EB48BB">
        <w:trPr>
          <w:trHeight w:val="20"/>
        </w:trPr>
        <w:tc>
          <w:tcPr>
            <w:tcW w:w="2178" w:type="pct"/>
            <w:noWrap/>
            <w:vAlign w:val="bottom"/>
          </w:tcPr>
          <w:p w:rsidR="00116C39" w:rsidRPr="009937CC" w:rsidRDefault="00116C39" w:rsidP="0094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937C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6C39" w:rsidRPr="00116C39" w:rsidRDefault="00116C39" w:rsidP="00EB48B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C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206,070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:rsidR="00116C39" w:rsidRPr="00116C39" w:rsidRDefault="00116C39" w:rsidP="00116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6C39" w:rsidRPr="00116C39" w:rsidRDefault="00116C39" w:rsidP="00A033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C39">
              <w:rPr>
                <w:rFonts w:ascii="Angsana New" w:hAnsi="Angsana New"/>
                <w:b/>
                <w:bCs/>
                <w:sz w:val="30"/>
                <w:szCs w:val="30"/>
              </w:rPr>
              <w:t>129,841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:rsidR="00116C39" w:rsidRPr="00116C39" w:rsidRDefault="00116C39" w:rsidP="00116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6C39" w:rsidRPr="00116C39" w:rsidRDefault="00116C39" w:rsidP="00A033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C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205,015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:rsidR="00116C39" w:rsidRPr="00116C39" w:rsidRDefault="00116C39" w:rsidP="00116C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6C39" w:rsidRPr="00116C39" w:rsidRDefault="00116C39" w:rsidP="00A033E5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6C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129,158</w:t>
            </w:r>
          </w:p>
        </w:tc>
      </w:tr>
      <w:tr w:rsidR="00EB48BB" w:rsidRPr="00942EFA" w:rsidTr="00EB48BB">
        <w:trPr>
          <w:trHeight w:val="20"/>
        </w:trPr>
        <w:tc>
          <w:tcPr>
            <w:tcW w:w="2178" w:type="pct"/>
            <w:tcBorders>
              <w:bottom w:val="nil"/>
            </w:tcBorders>
            <w:noWrap/>
            <w:vAlign w:val="bottom"/>
          </w:tcPr>
          <w:p w:rsidR="00116C39" w:rsidRPr="00942EFA" w:rsidRDefault="00116C39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  <w:vAlign w:val="bottom"/>
          </w:tcPr>
          <w:p w:rsidR="00116C39" w:rsidRPr="00942EFA" w:rsidRDefault="00116C39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:rsidR="00116C39" w:rsidRPr="00942EFA" w:rsidRDefault="00116C39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nil"/>
            </w:tcBorders>
            <w:vAlign w:val="bottom"/>
          </w:tcPr>
          <w:p w:rsidR="00116C39" w:rsidRPr="00942EFA" w:rsidRDefault="00116C39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:rsidR="00116C39" w:rsidRPr="00942EFA" w:rsidRDefault="00116C39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  <w:bottom w:val="nil"/>
            </w:tcBorders>
            <w:vAlign w:val="bottom"/>
          </w:tcPr>
          <w:p w:rsidR="00116C39" w:rsidRPr="00942EFA" w:rsidRDefault="00116C39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:rsidR="00116C39" w:rsidRPr="00942EFA" w:rsidRDefault="00116C39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nil"/>
            </w:tcBorders>
            <w:vAlign w:val="bottom"/>
          </w:tcPr>
          <w:p w:rsidR="00116C39" w:rsidRPr="00942EFA" w:rsidRDefault="00116C39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:rsidR="00D50E8C" w:rsidRPr="00350135" w:rsidRDefault="00D50E8C" w:rsidP="00D62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5013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:rsidR="00D50E8C" w:rsidRPr="00942EFA" w:rsidRDefault="00D50E8C" w:rsidP="0094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:rsidR="00595AAD" w:rsidRPr="00B92A81" w:rsidRDefault="00392894" w:rsidP="005D2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 w:right="65"/>
        <w:jc w:val="thaiDistribute"/>
        <w:rPr>
          <w:sz w:val="30"/>
          <w:szCs w:val="30"/>
        </w:rPr>
      </w:pPr>
      <w:r w:rsidRPr="00603FF6">
        <w:rPr>
          <w:sz w:val="30"/>
          <w:szCs w:val="30"/>
          <w:cs/>
        </w:rPr>
        <w:t>กลุ่มบริษัท</w:t>
      </w:r>
      <w:r w:rsidR="00A47903" w:rsidRPr="00603FF6">
        <w:rPr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5D21F0">
        <w:rPr>
          <w:sz w:val="30"/>
          <w:szCs w:val="30"/>
          <w:cs/>
        </w:rPr>
        <w:br/>
      </w:r>
      <w:r w:rsidR="00A47903" w:rsidRPr="00603FF6">
        <w:rPr>
          <w:sz w:val="30"/>
          <w:szCs w:val="30"/>
          <w:cs/>
        </w:rPr>
        <w:t>พ.ศ. 2541 ในการให้ผลประโยชน์เมื่อเกษียณแก่พนักงานตามสิทธิและอายุงาน</w:t>
      </w:r>
      <w:r w:rsidR="005D21F0">
        <w:rPr>
          <w:rFonts w:hint="cs"/>
          <w:sz w:val="30"/>
          <w:szCs w:val="30"/>
          <w:cs/>
        </w:rPr>
        <w:t xml:space="preserve"> </w:t>
      </w:r>
      <w:r w:rsidR="00A47903" w:rsidRPr="00B92A81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</w:t>
      </w:r>
      <w:r w:rsidR="005D21F0">
        <w:rPr>
          <w:rFonts w:ascii="Angsana New" w:hAnsi="Angsana New" w:hint="cs"/>
          <w:sz w:val="30"/>
          <w:szCs w:val="30"/>
          <w:cs/>
        </w:rPr>
        <w:t>ง</w:t>
      </w:r>
      <w:r w:rsidR="00A47903" w:rsidRPr="00B92A81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</w:t>
      </w:r>
      <w:r w:rsidR="00D32B11">
        <w:rPr>
          <w:rFonts w:ascii="Angsana New" w:hAnsi="Angsana New" w:hint="cs"/>
          <w:sz w:val="30"/>
          <w:szCs w:val="30"/>
          <w:cs/>
        </w:rPr>
        <w:t xml:space="preserve"> </w:t>
      </w:r>
      <w:r w:rsidR="00A47903" w:rsidRPr="00B92A81">
        <w:rPr>
          <w:rFonts w:ascii="Angsana New" w:hAnsi="Angsana New"/>
          <w:sz w:val="30"/>
          <w:szCs w:val="30"/>
          <w:cs/>
        </w:rPr>
        <w:t>ได้แก่ ความเสี่ยงของช่วงชีวิต ความเสี่ยงจากอัตราดอกเบี้ย และความเสี่ยงจากตลาด (เงินลงทุน)</w:t>
      </w:r>
      <w:r w:rsidR="00A47903" w:rsidRPr="0028396B">
        <w:rPr>
          <w:rFonts w:ascii="Angsana New" w:hAnsi="Angsana New"/>
          <w:sz w:val="30"/>
          <w:szCs w:val="30"/>
          <w:cs/>
        </w:rPr>
        <w:t xml:space="preserve"> </w:t>
      </w:r>
    </w:p>
    <w:p w:rsidR="00D32B11" w:rsidRPr="00942EFA" w:rsidRDefault="00D32B11" w:rsidP="0094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8"/>
        <w:gridCol w:w="27"/>
        <w:gridCol w:w="256"/>
        <w:gridCol w:w="1078"/>
        <w:gridCol w:w="271"/>
        <w:gridCol w:w="1080"/>
        <w:gridCol w:w="269"/>
        <w:gridCol w:w="1080"/>
        <w:gridCol w:w="271"/>
        <w:gridCol w:w="1082"/>
        <w:gridCol w:w="450"/>
      </w:tblGrid>
      <w:tr w:rsidR="001A4810" w:rsidRPr="000746C7" w:rsidTr="00EB48BB">
        <w:trPr>
          <w:gridAfter w:val="1"/>
          <w:wAfter w:w="236" w:type="pct"/>
        </w:trPr>
        <w:tc>
          <w:tcPr>
            <w:tcW w:w="1941" w:type="pct"/>
            <w:gridSpan w:val="2"/>
          </w:tcPr>
          <w:p w:rsidR="004D160E" w:rsidRPr="000A672C" w:rsidRDefault="004D160E" w:rsidP="00920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6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:rsidR="001A4810" w:rsidRPr="000A672C" w:rsidRDefault="004D160E" w:rsidP="00920E4E">
            <w:pPr>
              <w:pStyle w:val="a"/>
              <w:tabs>
                <w:tab w:val="clear" w:pos="1080"/>
              </w:tabs>
              <w:ind w:left="7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0A67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34" w:type="pct"/>
          </w:tcPr>
          <w:p w:rsidR="001A4810" w:rsidRPr="000A672C" w:rsidRDefault="001A4810" w:rsidP="009E145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73" w:type="pct"/>
            <w:gridSpan w:val="3"/>
          </w:tcPr>
          <w:p w:rsidR="001A4810" w:rsidRPr="000A672C" w:rsidRDefault="001A4810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672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1A4810" w:rsidRPr="000A672C" w:rsidRDefault="001A4810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1A4810" w:rsidRPr="000A672C" w:rsidRDefault="001A4810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672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BB" w:rsidRPr="000746C7" w:rsidTr="00EB48BB">
        <w:trPr>
          <w:gridAfter w:val="1"/>
          <w:wAfter w:w="236" w:type="pct"/>
          <w:trHeight w:val="70"/>
        </w:trPr>
        <w:tc>
          <w:tcPr>
            <w:tcW w:w="1941" w:type="pct"/>
            <w:gridSpan w:val="2"/>
          </w:tcPr>
          <w:p w:rsidR="00585B7C" w:rsidRPr="000A672C" w:rsidRDefault="00585B7C" w:rsidP="00920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585B7C" w:rsidRPr="000A672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A672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65" w:type="pct"/>
          </w:tcPr>
          <w:p w:rsidR="00585B7C" w:rsidRPr="000A672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256</w:t>
            </w:r>
            <w:r w:rsidR="00991502" w:rsidRPr="000A67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585B7C" w:rsidRPr="000A672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85B7C" w:rsidRPr="000A672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256</w:t>
            </w:r>
            <w:r w:rsidR="00991502" w:rsidRPr="000A672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:rsidR="00585B7C" w:rsidRPr="000A672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585B7C" w:rsidRPr="000A672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256</w:t>
            </w:r>
            <w:r w:rsidR="00991502" w:rsidRPr="000A67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585B7C" w:rsidRPr="000A672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5B7C" w:rsidRPr="000A672C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256</w:t>
            </w:r>
            <w:r w:rsidR="00991502" w:rsidRPr="000A672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A3B53" w:rsidRPr="000746C7" w:rsidTr="00EB48BB">
        <w:trPr>
          <w:gridAfter w:val="1"/>
          <w:wAfter w:w="236" w:type="pct"/>
          <w:trHeight w:val="434"/>
        </w:trPr>
        <w:tc>
          <w:tcPr>
            <w:tcW w:w="1941" w:type="pct"/>
            <w:gridSpan w:val="2"/>
          </w:tcPr>
          <w:p w:rsidR="00DA3B53" w:rsidRPr="000A672C" w:rsidRDefault="00DA3B53" w:rsidP="00920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DA3B53" w:rsidRPr="000A672C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9" w:type="pct"/>
            <w:gridSpan w:val="7"/>
          </w:tcPr>
          <w:p w:rsidR="00DA3B53" w:rsidRPr="000A672C" w:rsidRDefault="00DA3B53" w:rsidP="00DA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A672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991502" w:rsidRPr="000A672C" w:rsidRDefault="00991502" w:rsidP="00920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0A67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A67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A672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" w:type="pct"/>
            <w:gridSpan w:val="2"/>
          </w:tcPr>
          <w:p w:rsidR="00991502" w:rsidRPr="000A672C" w:rsidRDefault="00991502" w:rsidP="00920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991502" w:rsidRPr="000A672C" w:rsidRDefault="00D152DE" w:rsidP="00A033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129,841</w:t>
            </w:r>
          </w:p>
        </w:tc>
        <w:tc>
          <w:tcPr>
            <w:tcW w:w="142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991502" w:rsidRPr="000A672C" w:rsidRDefault="00991502" w:rsidP="00A033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126,288</w:t>
            </w:r>
          </w:p>
        </w:tc>
        <w:tc>
          <w:tcPr>
            <w:tcW w:w="141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991502" w:rsidRPr="000A672C" w:rsidRDefault="00D152DE" w:rsidP="00A033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72C">
              <w:rPr>
                <w:rFonts w:ascii="Angsana New" w:hAnsi="Angsana New"/>
                <w:sz w:val="30"/>
                <w:szCs w:val="30"/>
                <w:lang w:val="en-US"/>
              </w:rPr>
              <w:t>129,15</w:t>
            </w:r>
            <w:r w:rsidR="007A46D5" w:rsidRPr="000A672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2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991502" w:rsidRPr="000A672C" w:rsidRDefault="00991502" w:rsidP="00A033E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125,702</w:t>
            </w:r>
          </w:p>
        </w:tc>
      </w:tr>
      <w:tr w:rsidR="00EB48BB" w:rsidRPr="00942EFA" w:rsidTr="00EB48BB">
        <w:trPr>
          <w:gridAfter w:val="1"/>
          <w:wAfter w:w="236" w:type="pct"/>
        </w:trPr>
        <w:tc>
          <w:tcPr>
            <w:tcW w:w="1927" w:type="pct"/>
          </w:tcPr>
          <w:p w:rsidR="00991502" w:rsidRPr="00942EFA" w:rsidRDefault="00991502" w:rsidP="00920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:rsidR="00991502" w:rsidRPr="00942EFA" w:rsidRDefault="00991502" w:rsidP="00920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65" w:type="pct"/>
            <w:vAlign w:val="bottom"/>
          </w:tcPr>
          <w:p w:rsidR="00991502" w:rsidRPr="00942EFA" w:rsidRDefault="00991502" w:rsidP="009915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:rsidR="00991502" w:rsidRPr="00942EFA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:rsidR="00991502" w:rsidRPr="00942EFA" w:rsidRDefault="00991502" w:rsidP="00A033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:rsidR="00991502" w:rsidRPr="00942EFA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:rsidR="00991502" w:rsidRPr="00942EFA" w:rsidRDefault="00991502" w:rsidP="009915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:rsidR="00991502" w:rsidRPr="00942EFA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:rsidR="00991502" w:rsidRPr="00942EFA" w:rsidRDefault="00991502" w:rsidP="009915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991502" w:rsidRPr="000A672C" w:rsidRDefault="00991502" w:rsidP="00920E4E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0A67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D32B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A67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  <w:gridSpan w:val="2"/>
          </w:tcPr>
          <w:p w:rsidR="00991502" w:rsidRPr="000A672C" w:rsidRDefault="00991502" w:rsidP="00920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991502" w:rsidRPr="000A672C" w:rsidRDefault="00991502" w:rsidP="009915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991502" w:rsidRPr="000A672C" w:rsidRDefault="00991502" w:rsidP="00A033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991502" w:rsidRPr="000A672C" w:rsidRDefault="00991502" w:rsidP="009915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991502" w:rsidRPr="000A672C" w:rsidRDefault="00991502" w:rsidP="009915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 w:cs="Cordia New"/>
                <w:color w:val="000000"/>
                <w:sz w:val="30"/>
                <w:szCs w:val="30"/>
              </w:rPr>
            </w:pP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991502" w:rsidRPr="000A672C" w:rsidRDefault="00991502" w:rsidP="00920E4E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8" w:type="pct"/>
            <w:gridSpan w:val="2"/>
          </w:tcPr>
          <w:p w:rsidR="00991502" w:rsidRPr="000A672C" w:rsidRDefault="00991502" w:rsidP="00920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991502" w:rsidRPr="000A672C" w:rsidRDefault="008F0E45" w:rsidP="009915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9,818</w:t>
            </w:r>
          </w:p>
        </w:tc>
        <w:tc>
          <w:tcPr>
            <w:tcW w:w="142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6" w:type="pct"/>
            <w:vAlign w:val="bottom"/>
          </w:tcPr>
          <w:p w:rsidR="00991502" w:rsidRPr="003F5FB7" w:rsidRDefault="00991502" w:rsidP="00A033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3F5FB7">
              <w:rPr>
                <w:rFonts w:ascii="Angsana New" w:hAnsi="Angsana New"/>
                <w:sz w:val="30"/>
                <w:szCs w:val="30"/>
              </w:rPr>
              <w:t>7,692</w:t>
            </w:r>
          </w:p>
        </w:tc>
        <w:tc>
          <w:tcPr>
            <w:tcW w:w="141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6" w:type="pct"/>
            <w:vAlign w:val="bottom"/>
          </w:tcPr>
          <w:p w:rsidR="00991502" w:rsidRPr="000A672C" w:rsidRDefault="008F0E45" w:rsidP="009915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9,691</w:t>
            </w:r>
          </w:p>
        </w:tc>
        <w:tc>
          <w:tcPr>
            <w:tcW w:w="142" w:type="pct"/>
          </w:tcPr>
          <w:p w:rsidR="00991502" w:rsidRPr="000A672C" w:rsidRDefault="00991502" w:rsidP="00991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7" w:type="pct"/>
            <w:vAlign w:val="bottom"/>
          </w:tcPr>
          <w:p w:rsidR="00991502" w:rsidRPr="000A672C" w:rsidRDefault="00991502" w:rsidP="003D45C4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126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72C">
              <w:rPr>
                <w:rFonts w:ascii="Angsana New" w:hAnsi="Angsana New"/>
                <w:sz w:val="30"/>
                <w:szCs w:val="30"/>
                <w:lang w:val="en-US" w:bidi="th-TH"/>
              </w:rPr>
              <w:t>7,613</w:t>
            </w:r>
          </w:p>
        </w:tc>
      </w:tr>
      <w:tr w:rsidR="00EB48BB" w:rsidRPr="000746C7" w:rsidTr="00EB48BB">
        <w:tc>
          <w:tcPr>
            <w:tcW w:w="1927" w:type="pct"/>
          </w:tcPr>
          <w:p w:rsidR="00D32B11" w:rsidRPr="000A672C" w:rsidRDefault="00D32B11" w:rsidP="00D32B11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8F0E45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8F0E45"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48" w:type="pct"/>
            <w:gridSpan w:val="2"/>
          </w:tcPr>
          <w:p w:rsidR="00D32B11" w:rsidRPr="000A672C" w:rsidRDefault="00D32B11" w:rsidP="00D32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D32B11" w:rsidRPr="000A672C" w:rsidRDefault="00D32B11" w:rsidP="00D32B1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28,969</w:t>
            </w:r>
          </w:p>
        </w:tc>
        <w:tc>
          <w:tcPr>
            <w:tcW w:w="142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6" w:type="pct"/>
          </w:tcPr>
          <w:p w:rsidR="00D32B11" w:rsidRPr="000A672C" w:rsidRDefault="00D32B11" w:rsidP="005B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D32B11" w:rsidRPr="000A672C" w:rsidRDefault="00D32B11" w:rsidP="00D32B1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28,797</w:t>
            </w:r>
          </w:p>
        </w:tc>
        <w:tc>
          <w:tcPr>
            <w:tcW w:w="142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7" w:type="pct"/>
          </w:tcPr>
          <w:p w:rsidR="00D32B11" w:rsidRPr="000A672C" w:rsidRDefault="00D32B11" w:rsidP="005B2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D32B11" w:rsidRPr="000A672C" w:rsidRDefault="00D32B11" w:rsidP="00D32B11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8" w:type="pct"/>
            <w:gridSpan w:val="2"/>
          </w:tcPr>
          <w:p w:rsidR="00D32B11" w:rsidRPr="000A672C" w:rsidRDefault="00D32B11" w:rsidP="00D32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:rsidR="00D32B11" w:rsidRPr="000A672C" w:rsidRDefault="00D32B11" w:rsidP="00D32B1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5,133</w:t>
            </w:r>
          </w:p>
        </w:tc>
        <w:tc>
          <w:tcPr>
            <w:tcW w:w="142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:rsidR="00D32B11" w:rsidRPr="000A672C" w:rsidRDefault="00D32B11" w:rsidP="00A033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2,892</w:t>
            </w:r>
          </w:p>
        </w:tc>
        <w:tc>
          <w:tcPr>
            <w:tcW w:w="141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:rsidR="00D32B11" w:rsidRPr="000A672C" w:rsidRDefault="00D32B11" w:rsidP="00D32B1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5,101</w:t>
            </w:r>
          </w:p>
        </w:tc>
        <w:tc>
          <w:tcPr>
            <w:tcW w:w="142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:rsidR="00D32B11" w:rsidRPr="000A672C" w:rsidRDefault="00D32B11" w:rsidP="00D32B1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126"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2,87</w:t>
            </w:r>
            <w:r w:rsidR="00CD0DA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B48BB" w:rsidRPr="000746C7" w:rsidTr="00EB48BB">
        <w:trPr>
          <w:gridAfter w:val="1"/>
          <w:wAfter w:w="236" w:type="pct"/>
          <w:trHeight w:val="276"/>
        </w:trPr>
        <w:tc>
          <w:tcPr>
            <w:tcW w:w="1927" w:type="pct"/>
          </w:tcPr>
          <w:p w:rsidR="00D32B11" w:rsidRPr="000A672C" w:rsidRDefault="00D32B11" w:rsidP="00D32B11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D32B11" w:rsidRPr="000A672C" w:rsidRDefault="00D32B11" w:rsidP="00D32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B11" w:rsidRPr="000A672C" w:rsidRDefault="00D32B11" w:rsidP="00D32B1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72C">
              <w:rPr>
                <w:rFonts w:ascii="Angsana New" w:hAnsi="Angsana New"/>
                <w:b/>
                <w:bCs/>
                <w:sz w:val="30"/>
                <w:szCs w:val="30"/>
              </w:rPr>
              <w:t>43,920</w:t>
            </w:r>
          </w:p>
        </w:tc>
        <w:tc>
          <w:tcPr>
            <w:tcW w:w="142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B11" w:rsidRPr="003F5FB7" w:rsidRDefault="00D32B11" w:rsidP="00A033E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B7">
              <w:rPr>
                <w:rFonts w:ascii="Angsana New" w:hAnsi="Angsana New"/>
                <w:b/>
                <w:bCs/>
                <w:sz w:val="30"/>
                <w:szCs w:val="30"/>
              </w:rPr>
              <w:t>10,584</w:t>
            </w:r>
          </w:p>
        </w:tc>
        <w:tc>
          <w:tcPr>
            <w:tcW w:w="141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B11" w:rsidRPr="000A672C" w:rsidRDefault="00D32B11" w:rsidP="00D32B1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72C">
              <w:rPr>
                <w:rFonts w:ascii="Angsana New" w:hAnsi="Angsana New"/>
                <w:b/>
                <w:bCs/>
                <w:sz w:val="30"/>
                <w:szCs w:val="30"/>
              </w:rPr>
              <w:t>43,589</w:t>
            </w:r>
          </w:p>
        </w:tc>
        <w:tc>
          <w:tcPr>
            <w:tcW w:w="142" w:type="pct"/>
          </w:tcPr>
          <w:p w:rsidR="00D32B11" w:rsidRPr="000A672C" w:rsidRDefault="00D32B11" w:rsidP="00D3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B11" w:rsidRPr="000A672C" w:rsidRDefault="00D32B11" w:rsidP="00D32B1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126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72C">
              <w:rPr>
                <w:rFonts w:ascii="Angsana New" w:hAnsi="Angsana New"/>
                <w:b/>
                <w:bCs/>
                <w:sz w:val="30"/>
                <w:szCs w:val="30"/>
              </w:rPr>
              <w:t>10,48</w:t>
            </w:r>
            <w:r w:rsidR="00CD0DA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EB48BB" w:rsidRPr="00942EFA" w:rsidTr="00EB48BB">
        <w:trPr>
          <w:gridAfter w:val="1"/>
          <w:wAfter w:w="236" w:type="pct"/>
          <w:trHeight w:val="149"/>
        </w:trPr>
        <w:tc>
          <w:tcPr>
            <w:tcW w:w="1927" w:type="pct"/>
          </w:tcPr>
          <w:p w:rsidR="00D32B11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42EFA" w:rsidRDefault="00942EFA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42EFA" w:rsidRDefault="00942EFA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42EFA" w:rsidRDefault="00942EFA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42EFA" w:rsidRDefault="00942EFA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942EFA" w:rsidRPr="00942EFA" w:rsidRDefault="00942EFA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D32B11" w:rsidRPr="00942EFA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:rsidR="00D32B11" w:rsidRPr="00942EFA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:rsidR="00D32B11" w:rsidRPr="00942EFA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:rsidR="00D32B11" w:rsidRPr="00942EFA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D32B11" w:rsidRPr="00942EFA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:rsidR="00D32B11" w:rsidRPr="00942EFA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:rsidR="00D32B11" w:rsidRPr="00942EFA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:rsidR="00D32B11" w:rsidRPr="00942EFA" w:rsidRDefault="00D32B11" w:rsidP="0094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31FDC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6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:rsidR="00631FDC" w:rsidRPr="00631FD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1F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3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A672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65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7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31FDC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9" w:type="pct"/>
            <w:gridSpan w:val="7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72C"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</w:rPr>
              <w:t>(</w:t>
            </w:r>
            <w:r w:rsidRPr="000A672C"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A672C"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</w:rPr>
              <w:t>)</w:t>
            </w: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0A672C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0A672C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678"/>
              </w:tabs>
              <w:spacing w:after="0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5C0B2A" w:rsidRDefault="00631FDC" w:rsidP="00631F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5C0B2A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  <w:r w:rsidRPr="005C0B2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631FDC" w:rsidRPr="008D4705" w:rsidRDefault="00631FDC" w:rsidP="00631F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705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631FDC" w:rsidRPr="005C0B2A" w:rsidRDefault="00631FDC" w:rsidP="00631F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5C0B2A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D32B11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-   </w:t>
            </w:r>
            <w:r w:rsidRPr="00D32B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B11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D32B1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vAlign w:val="bottom"/>
          </w:tcPr>
          <w:p w:rsidR="00631FDC" w:rsidRPr="008D4705" w:rsidRDefault="00631FDC" w:rsidP="00631F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705">
              <w:rPr>
                <w:rFonts w:ascii="Angsana New" w:hAnsi="Angsana New"/>
                <w:sz w:val="30"/>
                <w:szCs w:val="30"/>
                <w:lang w:val="en-US"/>
              </w:rPr>
              <w:t>35,496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:rsidR="00631FDC" w:rsidRPr="004C37B1" w:rsidRDefault="00631FDC" w:rsidP="00631F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sz w:val="30"/>
                <w:szCs w:val="30"/>
              </w:rPr>
            </w:pPr>
            <w:r w:rsidRPr="004C37B1">
              <w:rPr>
                <w:rFonts w:ascii="Angsana New" w:hAnsi="Angsana New"/>
                <w:sz w:val="30"/>
                <w:szCs w:val="30"/>
              </w:rPr>
              <w:t>35,29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5C0B2A" w:rsidRDefault="00631FDC" w:rsidP="00631F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-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C0B2A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:rsidR="00631FDC" w:rsidRPr="004C37B1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D4705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:rsidR="00631FDC" w:rsidRPr="004C37B1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7B1">
              <w:rPr>
                <w:rFonts w:ascii="Angsana New" w:hAnsi="Angsana New"/>
                <w:sz w:val="30"/>
                <w:szCs w:val="30"/>
              </w:rPr>
              <w:t>(591)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B48BB" w:rsidRPr="00EC4F11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EC4F11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631FDC" w:rsidRPr="00EC4F11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FDC" w:rsidRPr="004C37B1" w:rsidRDefault="00631FDC" w:rsidP="00631F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7B1">
              <w:rPr>
                <w:rFonts w:ascii="Angsana New" w:hAnsi="Angsana New"/>
                <w:b/>
                <w:bCs/>
                <w:sz w:val="30"/>
                <w:szCs w:val="30"/>
              </w:rPr>
              <w:t>35,288</w:t>
            </w:r>
          </w:p>
        </w:tc>
        <w:tc>
          <w:tcPr>
            <w:tcW w:w="142" w:type="pct"/>
          </w:tcPr>
          <w:p w:rsidR="00631FDC" w:rsidRPr="00EC4F11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631FDC" w:rsidRPr="00EC4F11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4F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631FDC" w:rsidRPr="00EC4F11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FDC" w:rsidRPr="00EC4F11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C4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35,247</w:t>
            </w:r>
          </w:p>
        </w:tc>
        <w:tc>
          <w:tcPr>
            <w:tcW w:w="142" w:type="pct"/>
          </w:tcPr>
          <w:p w:rsidR="00631FDC" w:rsidRPr="00EC4F11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:rsidR="00631FDC" w:rsidRPr="00EC4F11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4F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678"/>
              </w:tabs>
              <w:spacing w:after="0"/>
              <w:ind w:right="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672C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0A672C">
              <w:rPr>
                <w:rFonts w:ascii="Times New Roman" w:hAnsi="Times New Roman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72C">
              <w:rPr>
                <w:rFonts w:ascii="Angsana New" w:hAnsi="Angsana New"/>
                <w:sz w:val="30"/>
                <w:szCs w:val="30"/>
                <w:lang w:val="en-US"/>
              </w:rPr>
              <w:t>(2,979)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:rsidR="00631FDC" w:rsidRPr="003F5FB7" w:rsidRDefault="00631FDC" w:rsidP="00631FDC">
            <w:pPr>
              <w:pStyle w:val="acctfourfigures"/>
              <w:tabs>
                <w:tab w:val="clear" w:pos="765"/>
                <w:tab w:val="decimal" w:pos="678"/>
                <w:tab w:val="decimal" w:pos="820"/>
              </w:tabs>
              <w:spacing w:line="240" w:lineRule="atLeast"/>
              <w:ind w:left="-126"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5FB7">
              <w:rPr>
                <w:rFonts w:ascii="Angsana New" w:hAnsi="Angsana New"/>
                <w:sz w:val="30"/>
                <w:szCs w:val="30"/>
              </w:rPr>
              <w:t>(7,</w:t>
            </w:r>
            <w:r w:rsidRPr="003F5FB7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  <w:r w:rsidRPr="003F5F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:rsidR="00631FDC" w:rsidRPr="003F5FB7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5FB7">
              <w:rPr>
                <w:rFonts w:ascii="Angsana New" w:hAnsi="Angsana New"/>
                <w:sz w:val="30"/>
                <w:szCs w:val="30"/>
                <w:lang w:val="en-US"/>
              </w:rPr>
              <w:t>(2,979)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:rsidR="00631FDC" w:rsidRPr="000A672C" w:rsidRDefault="00631FDC" w:rsidP="00631FDC">
            <w:pPr>
              <w:pStyle w:val="acctfourfigures"/>
              <w:tabs>
                <w:tab w:val="clear" w:pos="765"/>
                <w:tab w:val="decimal" w:pos="678"/>
                <w:tab w:val="decimal" w:pos="820"/>
              </w:tabs>
              <w:spacing w:line="240" w:lineRule="atLeast"/>
              <w:ind w:left="-126" w:right="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72C">
              <w:rPr>
                <w:rFonts w:ascii="Angsana New" w:hAnsi="Angsana New"/>
                <w:sz w:val="30"/>
                <w:szCs w:val="30"/>
                <w:lang w:val="en-US"/>
              </w:rPr>
              <w:t>(7,031)</w:t>
            </w:r>
          </w:p>
        </w:tc>
      </w:tr>
      <w:tr w:rsidR="00EB48BB" w:rsidRPr="00EC4F11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ind w:left="70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FDC" w:rsidRPr="00EC4F11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C4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(2,979)</w:t>
            </w:r>
          </w:p>
        </w:tc>
        <w:tc>
          <w:tcPr>
            <w:tcW w:w="142" w:type="pct"/>
          </w:tcPr>
          <w:p w:rsidR="00631FDC" w:rsidRPr="00EC4F11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FDC" w:rsidRPr="003F5FB7" w:rsidRDefault="00631FDC" w:rsidP="00631FDC">
            <w:pPr>
              <w:pStyle w:val="acctfourfigures"/>
              <w:tabs>
                <w:tab w:val="clear" w:pos="765"/>
                <w:tab w:val="decimal" w:pos="678"/>
                <w:tab w:val="decimal" w:pos="820"/>
              </w:tabs>
              <w:spacing w:line="240" w:lineRule="atLeast"/>
              <w:ind w:left="-126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B7">
              <w:rPr>
                <w:rFonts w:ascii="Angsana New" w:hAnsi="Angsana New"/>
                <w:b/>
                <w:bCs/>
                <w:sz w:val="30"/>
                <w:szCs w:val="30"/>
              </w:rPr>
              <w:t>(7,031)</w:t>
            </w:r>
          </w:p>
        </w:tc>
        <w:tc>
          <w:tcPr>
            <w:tcW w:w="141" w:type="pct"/>
          </w:tcPr>
          <w:p w:rsidR="00631FDC" w:rsidRPr="00EC4F11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FDC" w:rsidRPr="00EC4F11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C4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(2,979)</w:t>
            </w:r>
          </w:p>
        </w:tc>
        <w:tc>
          <w:tcPr>
            <w:tcW w:w="142" w:type="pct"/>
          </w:tcPr>
          <w:p w:rsidR="00631FDC" w:rsidRPr="00EC4F11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FDC" w:rsidRPr="00EC4F11" w:rsidRDefault="00631FDC" w:rsidP="00631FDC">
            <w:pPr>
              <w:pStyle w:val="acctfourfigures"/>
              <w:tabs>
                <w:tab w:val="clear" w:pos="765"/>
                <w:tab w:val="decimal" w:pos="678"/>
                <w:tab w:val="decimal" w:pos="820"/>
              </w:tabs>
              <w:spacing w:line="240" w:lineRule="atLeast"/>
              <w:ind w:left="-126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C4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(7,031)</w:t>
            </w:r>
          </w:p>
        </w:tc>
      </w:tr>
      <w:tr w:rsidR="00EB48BB" w:rsidRPr="000746C7" w:rsidTr="00EB48BB">
        <w:trPr>
          <w:gridAfter w:val="1"/>
          <w:wAfter w:w="236" w:type="pct"/>
        </w:trPr>
        <w:tc>
          <w:tcPr>
            <w:tcW w:w="1927" w:type="pct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A67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0A6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A67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A67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:rsidR="00631FDC" w:rsidRPr="000A672C" w:rsidRDefault="00631FDC" w:rsidP="006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1FDC" w:rsidRPr="003F5FB7" w:rsidRDefault="00631FDC" w:rsidP="00631FD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206,070</w:t>
            </w:r>
          </w:p>
        </w:tc>
        <w:tc>
          <w:tcPr>
            <w:tcW w:w="142" w:type="pct"/>
          </w:tcPr>
          <w:p w:rsidR="00631FDC" w:rsidRPr="003F5FB7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1FDC" w:rsidRPr="003F5FB7" w:rsidRDefault="00631FDC" w:rsidP="00631FD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B7">
              <w:rPr>
                <w:rFonts w:ascii="Angsana New" w:hAnsi="Angsana New"/>
                <w:b/>
                <w:bCs/>
                <w:sz w:val="30"/>
                <w:szCs w:val="30"/>
              </w:rPr>
              <w:t>129,841</w:t>
            </w:r>
          </w:p>
        </w:tc>
        <w:tc>
          <w:tcPr>
            <w:tcW w:w="141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1FDC" w:rsidRPr="003F5FB7" w:rsidRDefault="00631FDC" w:rsidP="00631FD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205,015</w:t>
            </w:r>
          </w:p>
        </w:tc>
        <w:tc>
          <w:tcPr>
            <w:tcW w:w="142" w:type="pct"/>
          </w:tcPr>
          <w:p w:rsidR="00631FDC" w:rsidRPr="000A672C" w:rsidRDefault="00631FDC" w:rsidP="00631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26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1FDC" w:rsidRPr="000A672C" w:rsidRDefault="00631FDC" w:rsidP="00631F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6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672C">
              <w:rPr>
                <w:rFonts w:ascii="Angsana New" w:hAnsi="Angsana New" w:cs="Angsana New"/>
                <w:sz w:val="30"/>
                <w:szCs w:val="30"/>
              </w:rPr>
              <w:t>129,15</w:t>
            </w:r>
            <w:r w:rsidR="00CD0DA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</w:tbl>
    <w:p w:rsidR="00595AAD" w:rsidRDefault="00595AAD" w:rsidP="0075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D160E" w:rsidRPr="004D160E" w:rsidRDefault="004D160E" w:rsidP="007D4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D160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D160E">
        <w:rPr>
          <w:rFonts w:asciiTheme="majorBidi" w:hAnsiTheme="majorBidi" w:cstheme="majorBidi"/>
          <w:sz w:val="30"/>
          <w:szCs w:val="30"/>
        </w:rPr>
        <w:t xml:space="preserve"> 5 </w:t>
      </w:r>
      <w:r w:rsidRPr="004D160E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4D160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4D160E">
        <w:rPr>
          <w:rFonts w:asciiTheme="majorBidi" w:hAnsiTheme="majorBidi" w:cstheme="majorBidi"/>
          <w:sz w:val="30"/>
          <w:szCs w:val="30"/>
        </w:rPr>
        <w:t xml:space="preserve">2562 </w:t>
      </w:r>
      <w:r w:rsidRPr="004D160E">
        <w:rPr>
          <w:rFonts w:asciiTheme="majorBidi" w:hAnsiTheme="majorBidi" w:cstheme="majorBidi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</w:t>
      </w:r>
      <w:r w:rsidRPr="00176251">
        <w:rPr>
          <w:rFonts w:asciiTheme="majorBidi" w:hAnsiTheme="majorBidi" w:cstheme="majorBidi"/>
          <w:sz w:val="30"/>
          <w:szCs w:val="30"/>
          <w:cs/>
        </w:rPr>
        <w:t xml:space="preserve">จ้างเพิ่มเติม หากลูกจ้างทำงานติดต่อกันครบ </w:t>
      </w:r>
      <w:r w:rsidRPr="00176251">
        <w:rPr>
          <w:rFonts w:asciiTheme="majorBidi" w:hAnsiTheme="majorBidi" w:cstheme="majorBidi"/>
          <w:sz w:val="30"/>
          <w:szCs w:val="30"/>
        </w:rPr>
        <w:t>20</w:t>
      </w:r>
      <w:r w:rsidRPr="00176251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176251">
        <w:rPr>
          <w:rFonts w:asciiTheme="majorBidi" w:hAnsiTheme="majorBidi" w:cstheme="majorBidi"/>
          <w:sz w:val="30"/>
          <w:szCs w:val="30"/>
        </w:rPr>
        <w:t>400</w:t>
      </w:r>
      <w:r w:rsidRPr="00176251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17625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76251">
        <w:rPr>
          <w:rFonts w:asciiTheme="majorBidi" w:hAnsiTheme="majorBidi" w:cstheme="majorBidi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176251">
        <w:rPr>
          <w:rFonts w:asciiTheme="majorBidi" w:hAnsiTheme="majorBidi" w:cstheme="majorBidi"/>
          <w:sz w:val="30"/>
          <w:szCs w:val="30"/>
          <w:rtl/>
          <w:cs/>
        </w:rPr>
        <w:t>ปี</w:t>
      </w:r>
      <w:r w:rsidRPr="001762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76251">
        <w:rPr>
          <w:rFonts w:asciiTheme="majorBidi" w:hAnsiTheme="majorBidi" w:cstheme="majorBidi"/>
          <w:sz w:val="30"/>
          <w:szCs w:val="30"/>
        </w:rPr>
        <w:t>2562</w:t>
      </w:r>
      <w:r w:rsidRPr="00176251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F40B2C" w:rsidRDefault="00F40B2C" w:rsidP="00F2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71"/>
        <w:gridCol w:w="1080"/>
        <w:gridCol w:w="271"/>
        <w:gridCol w:w="1080"/>
        <w:gridCol w:w="269"/>
        <w:gridCol w:w="1078"/>
      </w:tblGrid>
      <w:tr w:rsidR="00D61DB3" w:rsidRPr="000746C7" w:rsidTr="007D4F50">
        <w:tc>
          <w:tcPr>
            <w:tcW w:w="2178" w:type="pct"/>
          </w:tcPr>
          <w:p w:rsidR="00D61DB3" w:rsidRPr="0038292E" w:rsidRDefault="0038292E" w:rsidP="0038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หลัก</w:t>
            </w: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38" w:type="pct"/>
            <w:gridSpan w:val="3"/>
          </w:tcPr>
          <w:p w:rsidR="00D61DB3" w:rsidRPr="000746C7" w:rsidRDefault="00D61DB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D61DB3" w:rsidRPr="000746C7" w:rsidRDefault="00D61DB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:rsidR="00D61DB3" w:rsidRPr="000746C7" w:rsidRDefault="00D61DB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F50" w:rsidRPr="000746C7" w:rsidTr="007D4F50">
        <w:trPr>
          <w:trHeight w:val="434"/>
        </w:trPr>
        <w:tc>
          <w:tcPr>
            <w:tcW w:w="2178" w:type="pct"/>
          </w:tcPr>
          <w:p w:rsidR="00585B7C" w:rsidRPr="000746C7" w:rsidRDefault="00585B7C" w:rsidP="0038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61DB3" w:rsidRPr="000746C7" w:rsidTr="007D4F50">
        <w:trPr>
          <w:trHeight w:val="434"/>
        </w:trPr>
        <w:tc>
          <w:tcPr>
            <w:tcW w:w="2178" w:type="pct"/>
          </w:tcPr>
          <w:p w:rsidR="00D61DB3" w:rsidRPr="000746C7" w:rsidRDefault="00D61DB3" w:rsidP="0038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:rsidR="00D61DB3" w:rsidRPr="000746C7" w:rsidRDefault="00D61DB3" w:rsidP="00D6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ร้อยละ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D4F50" w:rsidRPr="000746C7" w:rsidTr="007D4F50">
        <w:tc>
          <w:tcPr>
            <w:tcW w:w="2178" w:type="pct"/>
          </w:tcPr>
          <w:p w:rsidR="00FF5D46" w:rsidRPr="000746C7" w:rsidRDefault="00FF5D46" w:rsidP="0038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95" w:type="pct"/>
          </w:tcPr>
          <w:p w:rsidR="00FF5D46" w:rsidRPr="00105E8E" w:rsidRDefault="00FF5D46" w:rsidP="00FF5D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1.63, 1.88</w:t>
            </w:r>
          </w:p>
        </w:tc>
        <w:tc>
          <w:tcPr>
            <w:tcW w:w="149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FF5D46" w:rsidRPr="00105E8E" w:rsidRDefault="00FF5D46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2.68, 2.56</w:t>
            </w:r>
          </w:p>
        </w:tc>
        <w:tc>
          <w:tcPr>
            <w:tcW w:w="149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FF5D46" w:rsidRPr="00105E8E" w:rsidRDefault="00FF5D46" w:rsidP="00FF5D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1.63</w:t>
            </w:r>
          </w:p>
        </w:tc>
        <w:tc>
          <w:tcPr>
            <w:tcW w:w="148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FF5D46" w:rsidRPr="00105E8E" w:rsidRDefault="00FF5D46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2.56</w:t>
            </w:r>
          </w:p>
        </w:tc>
      </w:tr>
      <w:tr w:rsidR="007D4F50" w:rsidRPr="000746C7" w:rsidTr="007D4F50">
        <w:tc>
          <w:tcPr>
            <w:tcW w:w="2178" w:type="pct"/>
          </w:tcPr>
          <w:p w:rsidR="00FF5D46" w:rsidRPr="000746C7" w:rsidRDefault="00F40B2C" w:rsidP="0038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การเพิ่ม</w:t>
            </w:r>
            <w:r w:rsidR="00FF5D46"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ขึ้</w:t>
            </w:r>
            <w:r w:rsidR="00FF5D46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</w:t>
            </w:r>
            <w:r w:rsidR="00FF5D46"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595" w:type="pct"/>
          </w:tcPr>
          <w:p w:rsidR="00FF5D46" w:rsidRPr="00105E8E" w:rsidRDefault="00FF5D46" w:rsidP="002E1C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5.00, 6.00</w:t>
            </w:r>
          </w:p>
        </w:tc>
        <w:tc>
          <w:tcPr>
            <w:tcW w:w="149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FF5D46" w:rsidRPr="00105E8E" w:rsidRDefault="00FF5D46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6.35</w:t>
            </w:r>
          </w:p>
        </w:tc>
        <w:tc>
          <w:tcPr>
            <w:tcW w:w="149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FF5D46" w:rsidRPr="00105E8E" w:rsidRDefault="00FF5D46" w:rsidP="002E1C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6.00</w:t>
            </w:r>
          </w:p>
        </w:tc>
        <w:tc>
          <w:tcPr>
            <w:tcW w:w="148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FF5D46" w:rsidRPr="00105E8E" w:rsidRDefault="00FF5D46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6.35</w:t>
            </w:r>
          </w:p>
        </w:tc>
      </w:tr>
      <w:tr w:rsidR="007D4F50" w:rsidRPr="000746C7" w:rsidTr="007D4F50">
        <w:trPr>
          <w:trHeight w:val="380"/>
        </w:trPr>
        <w:tc>
          <w:tcPr>
            <w:tcW w:w="2178" w:type="pct"/>
            <w:shd w:val="clear" w:color="auto" w:fill="auto"/>
          </w:tcPr>
          <w:p w:rsidR="00FF5D46" w:rsidRPr="000746C7" w:rsidRDefault="00FF5D46" w:rsidP="0038292E">
            <w:pPr>
              <w:ind w:lef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5" w:type="pct"/>
          </w:tcPr>
          <w:p w:rsidR="00FF5D46" w:rsidRPr="00105E8E" w:rsidRDefault="00FF5D46" w:rsidP="002E1C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FF5D46" w:rsidRPr="00105E8E" w:rsidRDefault="00FF5D46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0 - 50</w:t>
            </w:r>
          </w:p>
        </w:tc>
        <w:tc>
          <w:tcPr>
            <w:tcW w:w="149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:rsidR="00FF5D46" w:rsidRPr="00105E8E" w:rsidRDefault="00FF5D46" w:rsidP="002E1C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0 - 60</w:t>
            </w:r>
          </w:p>
        </w:tc>
        <w:tc>
          <w:tcPr>
            <w:tcW w:w="148" w:type="pct"/>
          </w:tcPr>
          <w:p w:rsidR="00FF5D46" w:rsidRPr="00105E8E" w:rsidRDefault="00FF5D46" w:rsidP="00FF0E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FF5D46" w:rsidRPr="00105E8E" w:rsidRDefault="00FF5D46" w:rsidP="00FF0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05E8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0 - 50</w:t>
            </w:r>
          </w:p>
        </w:tc>
      </w:tr>
    </w:tbl>
    <w:p w:rsidR="005F6084" w:rsidRPr="00913CBF" w:rsidRDefault="005F6084" w:rsidP="00CC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:rsidR="003959DD" w:rsidRDefault="00F96586" w:rsidP="0010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4880">
        <w:rPr>
          <w:rFonts w:ascii="Angsana New" w:hAnsi="Angsana New"/>
          <w:color w:val="000000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C6228C" w:rsidRPr="00913CBF" w:rsidRDefault="00C6228C" w:rsidP="0010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both"/>
        <w:rPr>
          <w:rFonts w:ascii="Angsana New" w:hAnsi="Angsana New"/>
          <w:color w:val="000000"/>
          <w:sz w:val="30"/>
          <w:szCs w:val="30"/>
        </w:rPr>
      </w:pPr>
    </w:p>
    <w:p w:rsidR="00731943" w:rsidRPr="00E574F9" w:rsidRDefault="00731943" w:rsidP="00F2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1C657A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1C657A">
        <w:rPr>
          <w:rFonts w:ascii="Angsana New" w:hAnsi="Angsana New"/>
          <w:sz w:val="30"/>
          <w:szCs w:val="30"/>
        </w:rPr>
        <w:t xml:space="preserve">31 </w:t>
      </w:r>
      <w:r w:rsidRPr="001C657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C657A">
        <w:rPr>
          <w:rFonts w:ascii="Angsana New" w:hAnsi="Angsana New"/>
          <w:sz w:val="30"/>
          <w:szCs w:val="30"/>
        </w:rPr>
        <w:t>25</w:t>
      </w:r>
      <w:r w:rsidR="00585B7C" w:rsidRPr="001C657A">
        <w:rPr>
          <w:rFonts w:ascii="Angsana New" w:hAnsi="Angsana New"/>
          <w:sz w:val="30"/>
          <w:szCs w:val="30"/>
        </w:rPr>
        <w:t>6</w:t>
      </w:r>
      <w:r w:rsidR="00991502" w:rsidRPr="001C657A">
        <w:rPr>
          <w:rFonts w:ascii="Angsana New" w:hAnsi="Angsana New"/>
          <w:sz w:val="30"/>
          <w:szCs w:val="30"/>
        </w:rPr>
        <w:t>2</w:t>
      </w:r>
      <w:r w:rsidRPr="001C657A">
        <w:rPr>
          <w:rFonts w:ascii="Angsana New" w:hAnsi="Angsana New"/>
          <w:sz w:val="30"/>
          <w:szCs w:val="30"/>
        </w:rPr>
        <w:t xml:space="preserve"> </w:t>
      </w:r>
      <w:r w:rsidRPr="001C657A">
        <w:rPr>
          <w:rFonts w:ascii="Angsana New" w:hAnsi="Angsana New" w:hint="cs"/>
          <w:sz w:val="30"/>
          <w:szCs w:val="30"/>
          <w:cs/>
        </w:rPr>
        <w:t>ระยะเวลาถัวเฉลี่ยถ่วงน้ำ</w:t>
      </w:r>
      <w:r w:rsidR="00FB76AE" w:rsidRPr="001C657A">
        <w:rPr>
          <w:rFonts w:ascii="Angsana New" w:hAnsi="Angsana New" w:hint="cs"/>
          <w:sz w:val="30"/>
          <w:szCs w:val="30"/>
          <w:cs/>
        </w:rPr>
        <w:t>หนักของภาระผูกพันผลประโยชน์ที่กำ</w:t>
      </w:r>
      <w:r w:rsidRPr="001C657A">
        <w:rPr>
          <w:rFonts w:ascii="Angsana New" w:hAnsi="Angsana New" w:hint="cs"/>
          <w:sz w:val="30"/>
          <w:szCs w:val="30"/>
          <w:cs/>
        </w:rPr>
        <w:t>หนดไว้</w:t>
      </w:r>
      <w:r w:rsidR="003F2485" w:rsidRPr="001C657A">
        <w:rPr>
          <w:rFonts w:ascii="Angsana New" w:hAnsi="Angsana New" w:hint="cs"/>
          <w:sz w:val="30"/>
          <w:szCs w:val="30"/>
          <w:cs/>
        </w:rPr>
        <w:t xml:space="preserve">ของบริษัทและบริษัทย่อยเป็น </w:t>
      </w:r>
      <w:r w:rsidR="00FF0E3F" w:rsidRPr="001C657A">
        <w:rPr>
          <w:rFonts w:ascii="Angsana New" w:hAnsi="Angsana New"/>
          <w:sz w:val="30"/>
          <w:szCs w:val="30"/>
        </w:rPr>
        <w:t>1</w:t>
      </w:r>
      <w:r w:rsidR="00955806">
        <w:rPr>
          <w:rFonts w:ascii="Angsana New" w:hAnsi="Angsana New"/>
          <w:sz w:val="30"/>
          <w:szCs w:val="30"/>
        </w:rPr>
        <w:t>5</w:t>
      </w:r>
      <w:r w:rsidR="00FF0E3F" w:rsidRPr="001C657A">
        <w:rPr>
          <w:rFonts w:ascii="Angsana New" w:hAnsi="Angsana New"/>
          <w:sz w:val="30"/>
          <w:szCs w:val="30"/>
        </w:rPr>
        <w:t xml:space="preserve"> </w:t>
      </w:r>
      <w:r w:rsidR="004E5311">
        <w:rPr>
          <w:rFonts w:ascii="Angsana New" w:hAnsi="Angsana New" w:hint="cs"/>
          <w:sz w:val="30"/>
          <w:szCs w:val="30"/>
          <w:cs/>
        </w:rPr>
        <w:t>ปี</w:t>
      </w:r>
      <w:r w:rsidR="00FF0E3F" w:rsidRPr="001C657A">
        <w:rPr>
          <w:rFonts w:ascii="Angsana New" w:hAnsi="Angsana New"/>
          <w:sz w:val="30"/>
          <w:szCs w:val="30"/>
          <w:cs/>
        </w:rPr>
        <w:t xml:space="preserve">และ </w:t>
      </w:r>
      <w:r w:rsidR="00FF0E3F" w:rsidRPr="001C657A">
        <w:rPr>
          <w:rFonts w:ascii="Angsana New" w:hAnsi="Angsana New"/>
          <w:sz w:val="30"/>
          <w:szCs w:val="30"/>
        </w:rPr>
        <w:t>2</w:t>
      </w:r>
      <w:r w:rsidR="00955806">
        <w:rPr>
          <w:rFonts w:ascii="Angsana New" w:hAnsi="Angsana New"/>
          <w:sz w:val="30"/>
          <w:szCs w:val="30"/>
        </w:rPr>
        <w:t>3</w:t>
      </w:r>
      <w:r w:rsidR="00FF0E3F" w:rsidRPr="001C657A">
        <w:rPr>
          <w:rFonts w:ascii="Angsana New" w:hAnsi="Angsana New"/>
          <w:sz w:val="30"/>
          <w:szCs w:val="30"/>
        </w:rPr>
        <w:t xml:space="preserve"> </w:t>
      </w:r>
      <w:r w:rsidR="00FF0E3F" w:rsidRPr="001C657A">
        <w:rPr>
          <w:rFonts w:ascii="Angsana New" w:hAnsi="Angsana New"/>
          <w:sz w:val="30"/>
          <w:szCs w:val="30"/>
          <w:cs/>
        </w:rPr>
        <w:t>ปี ตามลำดับ</w:t>
      </w:r>
      <w:r w:rsidR="00D70829" w:rsidRPr="001C657A">
        <w:rPr>
          <w:rFonts w:ascii="Angsana New" w:hAnsi="Angsana New"/>
          <w:sz w:val="30"/>
          <w:szCs w:val="30"/>
        </w:rPr>
        <w:t xml:space="preserve"> </w:t>
      </w:r>
      <w:r w:rsidR="00D70829" w:rsidRPr="001C657A">
        <w:rPr>
          <w:rFonts w:ascii="Angsana New" w:hAnsi="Angsana New"/>
          <w:i/>
          <w:iCs/>
          <w:sz w:val="30"/>
          <w:szCs w:val="30"/>
        </w:rPr>
        <w:t>(256</w:t>
      </w:r>
      <w:r w:rsidR="00991502" w:rsidRPr="001C657A">
        <w:rPr>
          <w:rFonts w:ascii="Angsana New" w:hAnsi="Angsana New"/>
          <w:i/>
          <w:iCs/>
          <w:sz w:val="30"/>
          <w:szCs w:val="30"/>
        </w:rPr>
        <w:t>1</w:t>
      </w:r>
      <w:r w:rsidR="00D70829" w:rsidRPr="001C657A">
        <w:rPr>
          <w:rFonts w:ascii="Angsana New" w:hAnsi="Angsana New"/>
          <w:i/>
          <w:iCs/>
          <w:sz w:val="30"/>
          <w:szCs w:val="30"/>
        </w:rPr>
        <w:t xml:space="preserve">: 17 </w:t>
      </w:r>
      <w:r w:rsidR="00955806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D70829" w:rsidRPr="001C657A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70829" w:rsidRPr="001C657A">
        <w:rPr>
          <w:rFonts w:ascii="Angsana New" w:hAnsi="Angsana New"/>
          <w:i/>
          <w:iCs/>
          <w:sz w:val="30"/>
          <w:szCs w:val="30"/>
        </w:rPr>
        <w:t xml:space="preserve">27 </w:t>
      </w:r>
      <w:r w:rsidR="00D70829" w:rsidRPr="001C657A">
        <w:rPr>
          <w:rFonts w:ascii="Angsana New" w:hAnsi="Angsana New"/>
          <w:i/>
          <w:iCs/>
          <w:sz w:val="30"/>
          <w:szCs w:val="30"/>
          <w:cs/>
        </w:rPr>
        <w:t>ปี ตามลำดับ</w:t>
      </w:r>
      <w:r w:rsidR="00D70829" w:rsidRPr="001C657A">
        <w:rPr>
          <w:rFonts w:ascii="Angsana New" w:hAnsi="Angsana New"/>
          <w:i/>
          <w:iCs/>
          <w:sz w:val="30"/>
          <w:szCs w:val="30"/>
        </w:rPr>
        <w:t>)</w:t>
      </w:r>
    </w:p>
    <w:p w:rsidR="00E574F9" w:rsidRPr="00913CBF" w:rsidRDefault="00E574F9" w:rsidP="0010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both"/>
        <w:rPr>
          <w:rFonts w:ascii="Angsana New" w:hAnsi="Angsana New"/>
          <w:color w:val="000000"/>
          <w:sz w:val="30"/>
          <w:szCs w:val="30"/>
        </w:rPr>
      </w:pPr>
    </w:p>
    <w:p w:rsidR="00F96586" w:rsidRDefault="00F96586" w:rsidP="00105E8E">
      <w:pPr>
        <w:spacing w:line="276" w:lineRule="auto"/>
        <w:ind w:left="63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</w:t>
      </w:r>
      <w:r w:rsidRPr="00F40B2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ความ</w:t>
      </w:r>
      <w:r w:rsidRPr="000746C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อ่อนไหว</w:t>
      </w:r>
    </w:p>
    <w:p w:rsidR="009707AD" w:rsidRPr="00913CBF" w:rsidRDefault="009707AD" w:rsidP="00913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:rsidR="00F96586" w:rsidRPr="00350135" w:rsidRDefault="00F96586" w:rsidP="00F22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350135">
        <w:rPr>
          <w:rFonts w:ascii="Angsana New" w:hAnsi="Angsana New"/>
          <w:sz w:val="30"/>
          <w:szCs w:val="30"/>
          <w:cs/>
        </w:rPr>
        <w:t>การเปลี่ยนแปลงในแต่</w:t>
      </w:r>
      <w:r w:rsidR="00F5526A" w:rsidRPr="00350135">
        <w:rPr>
          <w:rFonts w:ascii="Angsana New" w:hAnsi="Angsana New"/>
          <w:sz w:val="30"/>
          <w:szCs w:val="30"/>
          <w:cs/>
        </w:rPr>
        <w:t>ละข้อสมมต</w:t>
      </w:r>
      <w:r w:rsidR="00EA6978" w:rsidRPr="00350135">
        <w:rPr>
          <w:rFonts w:ascii="Angsana New" w:hAnsi="Angsana New" w:hint="cs"/>
          <w:sz w:val="30"/>
          <w:szCs w:val="30"/>
          <w:cs/>
        </w:rPr>
        <w:t>ิ</w:t>
      </w:r>
      <w:r w:rsidRPr="00350135">
        <w:rPr>
          <w:rFonts w:ascii="Angsana New" w:hAnsi="Angsana New"/>
          <w:sz w:val="30"/>
          <w:szCs w:val="30"/>
          <w:cs/>
        </w:rPr>
        <w:t>ที่เกี่ยวข้อง</w:t>
      </w:r>
      <w:r w:rsidRPr="00350135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5526A" w:rsidRPr="0035013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350135">
        <w:rPr>
          <w:rFonts w:ascii="Angsana New" w:hAnsi="Angsana New"/>
          <w:sz w:val="30"/>
          <w:szCs w:val="30"/>
          <w:cs/>
        </w:rPr>
        <w:t>อื่น</w:t>
      </w:r>
      <w:r w:rsidR="00DD35FC">
        <w:rPr>
          <w:rFonts w:ascii="Angsana New" w:hAnsi="Angsana New"/>
          <w:sz w:val="30"/>
          <w:szCs w:val="30"/>
        </w:rPr>
        <w:t xml:space="preserve"> </w:t>
      </w:r>
      <w:r w:rsidRPr="00350135">
        <w:rPr>
          <w:rFonts w:ascii="Angsana New" w:hAnsi="Angsana New"/>
          <w:sz w:val="30"/>
          <w:szCs w:val="30"/>
          <w:cs/>
        </w:rPr>
        <w:t xml:space="preserve">ๆ คงที่ </w:t>
      </w:r>
    </w:p>
    <w:p w:rsidR="003D45C4" w:rsidRPr="00913CBF" w:rsidRDefault="003D45C4" w:rsidP="00913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340" w:type="dxa"/>
        <w:tblInd w:w="450" w:type="dxa"/>
        <w:tblLook w:val="01E0" w:firstRow="1" w:lastRow="1" w:firstColumn="1" w:lastColumn="1" w:noHBand="0" w:noVBand="0"/>
      </w:tblPr>
      <w:tblGrid>
        <w:gridCol w:w="4455"/>
        <w:gridCol w:w="1078"/>
        <w:gridCol w:w="270"/>
        <w:gridCol w:w="989"/>
        <w:gridCol w:w="270"/>
        <w:gridCol w:w="893"/>
        <w:gridCol w:w="126"/>
        <w:gridCol w:w="270"/>
        <w:gridCol w:w="989"/>
      </w:tblGrid>
      <w:tr w:rsidR="00D50C62" w:rsidRPr="000746C7" w:rsidTr="00D44C81">
        <w:trPr>
          <w:trHeight w:val="411"/>
        </w:trPr>
        <w:tc>
          <w:tcPr>
            <w:tcW w:w="4455" w:type="dxa"/>
          </w:tcPr>
          <w:p w:rsidR="00D50C62" w:rsidRPr="000746C7" w:rsidRDefault="00D50C62" w:rsidP="00DB2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85" w:type="dxa"/>
            <w:gridSpan w:val="8"/>
          </w:tcPr>
          <w:p w:rsidR="00D50C62" w:rsidRPr="000746C7" w:rsidRDefault="00D50C62" w:rsidP="00D50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6C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05D7C" w:rsidRPr="000746C7" w:rsidTr="00D44C81">
        <w:trPr>
          <w:trHeight w:val="411"/>
        </w:trPr>
        <w:tc>
          <w:tcPr>
            <w:tcW w:w="4455" w:type="dxa"/>
          </w:tcPr>
          <w:p w:rsidR="00305D7C" w:rsidRPr="00305D7C" w:rsidRDefault="00D44C81" w:rsidP="00D44C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305D7C"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="00F40B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="00F40B2C"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="00F40B2C"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37" w:type="dxa"/>
            <w:gridSpan w:val="3"/>
          </w:tcPr>
          <w:p w:rsidR="00305D7C" w:rsidRPr="00305D7C" w:rsidRDefault="00305D7C" w:rsidP="00D75D16">
            <w:pPr>
              <w:pStyle w:val="acctfourfigures"/>
              <w:tabs>
                <w:tab w:val="clear" w:pos="765"/>
              </w:tabs>
              <w:spacing w:line="240" w:lineRule="atLeast"/>
              <w:ind w:left="-6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5D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75D1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  <w:r w:rsidRPr="00305D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ร้อยละ</w:t>
            </w:r>
            <w:r w:rsidR="00F0621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0.5</w:t>
            </w:r>
          </w:p>
        </w:tc>
        <w:tc>
          <w:tcPr>
            <w:tcW w:w="270" w:type="dxa"/>
          </w:tcPr>
          <w:p w:rsidR="00305D7C" w:rsidRPr="00305D7C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8" w:type="dxa"/>
            <w:gridSpan w:val="4"/>
          </w:tcPr>
          <w:p w:rsidR="00305D7C" w:rsidRPr="00305D7C" w:rsidRDefault="00305D7C" w:rsidP="00305D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D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305D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305D7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F0621C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305D7C" w:rsidRPr="000746C7" w:rsidTr="00D44C81">
        <w:trPr>
          <w:trHeight w:val="411"/>
        </w:trPr>
        <w:tc>
          <w:tcPr>
            <w:tcW w:w="4455" w:type="dxa"/>
          </w:tcPr>
          <w:p w:rsidR="00305D7C" w:rsidRPr="00305D7C" w:rsidRDefault="00D44C81" w:rsidP="00F40B2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305D7C"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05D7C"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05D7C"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8" w:type="dxa"/>
          </w:tcPr>
          <w:p w:rsidR="00305D7C" w:rsidRPr="00305D7C" w:rsidRDefault="00305D7C" w:rsidP="00305D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5D7C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305D7C" w:rsidRPr="00305D7C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305D7C" w:rsidRPr="00305D7C" w:rsidRDefault="00305D7C" w:rsidP="00305D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5D7C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305D7C" w:rsidRPr="00305D7C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305D7C" w:rsidRPr="00305D7C" w:rsidRDefault="00305D7C" w:rsidP="00305D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5D7C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396" w:type="dxa"/>
            <w:gridSpan w:val="2"/>
          </w:tcPr>
          <w:p w:rsidR="00305D7C" w:rsidRPr="00305D7C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305D7C" w:rsidRPr="00305D7C" w:rsidRDefault="00305D7C" w:rsidP="00305D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5D7C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305D7C" w:rsidRPr="000746C7" w:rsidTr="00D44C81">
        <w:trPr>
          <w:trHeight w:val="411"/>
        </w:trPr>
        <w:tc>
          <w:tcPr>
            <w:tcW w:w="4455" w:type="dxa"/>
          </w:tcPr>
          <w:p w:rsidR="00305D7C" w:rsidRPr="000746C7" w:rsidRDefault="00305D7C" w:rsidP="00A258A0">
            <w:pPr>
              <w:ind w:left="180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8"/>
          </w:tcPr>
          <w:p w:rsidR="00305D7C" w:rsidRPr="00305D7C" w:rsidRDefault="00305D7C" w:rsidP="00305D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746C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46C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60A6" w:rsidRPr="000746C7" w:rsidTr="00D44C81">
        <w:trPr>
          <w:trHeight w:val="411"/>
        </w:trPr>
        <w:tc>
          <w:tcPr>
            <w:tcW w:w="4455" w:type="dxa"/>
          </w:tcPr>
          <w:p w:rsidR="000D60A6" w:rsidRPr="00305D7C" w:rsidRDefault="000D60A6" w:rsidP="000D60A6">
            <w:pPr>
              <w:tabs>
                <w:tab w:val="clear" w:pos="227"/>
                <w:tab w:val="left" w:pos="180"/>
              </w:tabs>
              <w:ind w:left="23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305D7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305D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0D60A6" w:rsidRPr="00532F70" w:rsidRDefault="000D60A6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F70">
              <w:rPr>
                <w:rFonts w:ascii="Angsana New" w:hAnsi="Angsana New"/>
                <w:sz w:val="30"/>
                <w:szCs w:val="30"/>
              </w:rPr>
              <w:t>(10,261)</w:t>
            </w:r>
          </w:p>
        </w:tc>
        <w:tc>
          <w:tcPr>
            <w:tcW w:w="270" w:type="dxa"/>
            <w:vAlign w:val="center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0D60A6" w:rsidRPr="006A2172" w:rsidRDefault="000D60A6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(6,266)</w:t>
            </w:r>
          </w:p>
        </w:tc>
        <w:tc>
          <w:tcPr>
            <w:tcW w:w="270" w:type="dxa"/>
            <w:vAlign w:val="center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  <w:vAlign w:val="center"/>
          </w:tcPr>
          <w:p w:rsidR="000D60A6" w:rsidRPr="006A2172" w:rsidRDefault="00DB7B6D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11,135</w:t>
            </w:r>
          </w:p>
        </w:tc>
        <w:tc>
          <w:tcPr>
            <w:tcW w:w="396" w:type="dxa"/>
            <w:gridSpan w:val="2"/>
            <w:vAlign w:val="center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0D60A6" w:rsidRPr="006A2172" w:rsidRDefault="000D60A6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</w:tr>
      <w:tr w:rsidR="000D60A6" w:rsidRPr="000746C7" w:rsidTr="00D44C81">
        <w:trPr>
          <w:trHeight w:val="227"/>
        </w:trPr>
        <w:tc>
          <w:tcPr>
            <w:tcW w:w="4455" w:type="dxa"/>
          </w:tcPr>
          <w:p w:rsidR="000D60A6" w:rsidRPr="00305D7C" w:rsidRDefault="000D60A6" w:rsidP="000D60A6">
            <w:pPr>
              <w:tabs>
                <w:tab w:val="clear" w:pos="227"/>
                <w:tab w:val="left" w:pos="180"/>
              </w:tabs>
              <w:ind w:left="23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305D7C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8" w:type="dxa"/>
          </w:tcPr>
          <w:p w:rsidR="000D60A6" w:rsidRPr="006A2172" w:rsidRDefault="00AA0BBB" w:rsidP="00532F70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10,647</w:t>
            </w:r>
          </w:p>
        </w:tc>
        <w:tc>
          <w:tcPr>
            <w:tcW w:w="270" w:type="dxa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0D60A6" w:rsidRPr="006A2172" w:rsidRDefault="000D60A6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7,332</w:t>
            </w:r>
          </w:p>
        </w:tc>
        <w:tc>
          <w:tcPr>
            <w:tcW w:w="270" w:type="dxa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:rsidR="000D60A6" w:rsidRPr="006A2172" w:rsidRDefault="00DB7B6D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(</w:t>
            </w:r>
            <w:r w:rsidR="00AA0BBB">
              <w:rPr>
                <w:rFonts w:ascii="Angsana New" w:hAnsi="Angsana New"/>
                <w:sz w:val="30"/>
                <w:szCs w:val="30"/>
              </w:rPr>
              <w:t>9,276</w:t>
            </w:r>
            <w:r w:rsidRPr="006A21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96" w:type="dxa"/>
            <w:gridSpan w:val="2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0D60A6" w:rsidRPr="006A2172" w:rsidRDefault="000D60A6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(6,817)</w:t>
            </w:r>
          </w:p>
        </w:tc>
      </w:tr>
      <w:tr w:rsidR="00305D7C" w:rsidRPr="00EE4F36" w:rsidTr="00D44C81">
        <w:trPr>
          <w:trHeight w:val="414"/>
        </w:trPr>
        <w:tc>
          <w:tcPr>
            <w:tcW w:w="4455" w:type="dxa"/>
          </w:tcPr>
          <w:p w:rsidR="00305D7C" w:rsidRPr="00EE4F36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305D7C" w:rsidRPr="006A2172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305D7C" w:rsidRPr="006A2172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</w:tcPr>
          <w:p w:rsidR="00305D7C" w:rsidRPr="006A2172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305D7C" w:rsidRPr="006A2172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3" w:type="dxa"/>
          </w:tcPr>
          <w:p w:rsidR="00305D7C" w:rsidRPr="006A2172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gridSpan w:val="2"/>
          </w:tcPr>
          <w:p w:rsidR="00305D7C" w:rsidRPr="006A2172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</w:tcPr>
          <w:p w:rsidR="00305D7C" w:rsidRPr="006A2172" w:rsidRDefault="00305D7C" w:rsidP="0030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277" w:rsidRPr="000746C7" w:rsidTr="00D44C81">
        <w:trPr>
          <w:trHeight w:val="182"/>
        </w:trPr>
        <w:tc>
          <w:tcPr>
            <w:tcW w:w="4455" w:type="dxa"/>
          </w:tcPr>
          <w:p w:rsidR="00D44C81" w:rsidRPr="000746C7" w:rsidRDefault="00D44C81" w:rsidP="00D44C8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8"/>
          </w:tcPr>
          <w:p w:rsidR="00006277" w:rsidRPr="006A2172" w:rsidRDefault="00006277" w:rsidP="00305D7C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18B6" w:rsidRPr="000746C7" w:rsidTr="00D44C81">
        <w:trPr>
          <w:trHeight w:val="182"/>
        </w:trPr>
        <w:tc>
          <w:tcPr>
            <w:tcW w:w="4455" w:type="dxa"/>
          </w:tcPr>
          <w:p w:rsidR="005C18B6" w:rsidRPr="00305D7C" w:rsidRDefault="005C18B6" w:rsidP="005C18B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37" w:type="dxa"/>
            <w:gridSpan w:val="3"/>
          </w:tcPr>
          <w:p w:rsidR="005C18B6" w:rsidRPr="006A2172" w:rsidRDefault="005C18B6" w:rsidP="005C18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A217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6A217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6A2172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:rsidR="005C18B6" w:rsidRPr="006A2172" w:rsidRDefault="005C18B6" w:rsidP="005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8" w:type="dxa"/>
            <w:gridSpan w:val="4"/>
          </w:tcPr>
          <w:p w:rsidR="005C18B6" w:rsidRPr="006A2172" w:rsidRDefault="005C18B6" w:rsidP="005C1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6A2172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6A217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6A2172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5C18B6" w:rsidRPr="000746C7" w:rsidTr="00D44C81">
        <w:trPr>
          <w:trHeight w:val="263"/>
        </w:trPr>
        <w:tc>
          <w:tcPr>
            <w:tcW w:w="4455" w:type="dxa"/>
            <w:shd w:val="clear" w:color="auto" w:fill="auto"/>
          </w:tcPr>
          <w:p w:rsidR="005C18B6" w:rsidRPr="00305D7C" w:rsidRDefault="005C18B6" w:rsidP="005C18B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05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8" w:type="dxa"/>
            <w:shd w:val="clear" w:color="auto" w:fill="auto"/>
          </w:tcPr>
          <w:p w:rsidR="005C18B6" w:rsidRPr="006A2172" w:rsidRDefault="005C18B6" w:rsidP="005C18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2172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5C18B6" w:rsidRPr="006A2172" w:rsidRDefault="005C18B6" w:rsidP="005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5C18B6" w:rsidRPr="006A2172" w:rsidRDefault="005C18B6" w:rsidP="005C18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2172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5C18B6" w:rsidRPr="006A2172" w:rsidRDefault="005C18B6" w:rsidP="005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:rsidR="005C18B6" w:rsidRPr="006A2172" w:rsidRDefault="005C18B6" w:rsidP="005C18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2172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5C18B6" w:rsidRPr="006A2172" w:rsidRDefault="005C18B6" w:rsidP="005C1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5C18B6" w:rsidRPr="006A2172" w:rsidRDefault="005C18B6" w:rsidP="005C1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2172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5C18B6" w:rsidRPr="000746C7" w:rsidTr="00D44C81">
        <w:trPr>
          <w:trHeight w:val="263"/>
        </w:trPr>
        <w:tc>
          <w:tcPr>
            <w:tcW w:w="4455" w:type="dxa"/>
            <w:shd w:val="clear" w:color="auto" w:fill="auto"/>
          </w:tcPr>
          <w:p w:rsidR="005C18B6" w:rsidRPr="000746C7" w:rsidRDefault="005C18B6" w:rsidP="005C18B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8"/>
            <w:shd w:val="clear" w:color="auto" w:fill="auto"/>
          </w:tcPr>
          <w:p w:rsidR="005C18B6" w:rsidRPr="006A2172" w:rsidRDefault="005C18B6" w:rsidP="005C18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217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217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A217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60A6" w:rsidRPr="000746C7" w:rsidTr="00D44C81">
        <w:trPr>
          <w:trHeight w:val="245"/>
        </w:trPr>
        <w:tc>
          <w:tcPr>
            <w:tcW w:w="4455" w:type="dxa"/>
          </w:tcPr>
          <w:p w:rsidR="000D60A6" w:rsidRPr="000746C7" w:rsidRDefault="000D60A6" w:rsidP="000D60A6">
            <w:pPr>
              <w:tabs>
                <w:tab w:val="clear" w:pos="227"/>
                <w:tab w:val="left" w:pos="180"/>
              </w:tabs>
              <w:ind w:left="234" w:hanging="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8" w:type="dxa"/>
            <w:vAlign w:val="center"/>
          </w:tcPr>
          <w:p w:rsidR="000D60A6" w:rsidRPr="006A2172" w:rsidRDefault="007B185C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(10,163)</w:t>
            </w:r>
          </w:p>
        </w:tc>
        <w:tc>
          <w:tcPr>
            <w:tcW w:w="270" w:type="dxa"/>
            <w:vAlign w:val="center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center"/>
          </w:tcPr>
          <w:p w:rsidR="000D60A6" w:rsidRPr="006A2172" w:rsidRDefault="000D60A6" w:rsidP="000D60A6">
            <w:pPr>
              <w:pStyle w:val="acctfourfigures"/>
              <w:tabs>
                <w:tab w:val="clear" w:pos="765"/>
                <w:tab w:val="left" w:pos="847"/>
                <w:tab w:val="left" w:pos="897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(6,201)</w:t>
            </w:r>
          </w:p>
        </w:tc>
        <w:tc>
          <w:tcPr>
            <w:tcW w:w="270" w:type="dxa"/>
            <w:vAlign w:val="center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gridSpan w:val="2"/>
            <w:vAlign w:val="center"/>
          </w:tcPr>
          <w:p w:rsidR="000D60A6" w:rsidRPr="006A2172" w:rsidRDefault="007B185C" w:rsidP="000D60A6">
            <w:pPr>
              <w:pStyle w:val="acctfourfigures"/>
              <w:tabs>
                <w:tab w:val="clear" w:pos="765"/>
                <w:tab w:val="left" w:pos="847"/>
                <w:tab w:val="left" w:pos="897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11,025</w:t>
            </w:r>
          </w:p>
        </w:tc>
        <w:tc>
          <w:tcPr>
            <w:tcW w:w="270" w:type="dxa"/>
            <w:vAlign w:val="center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:rsidR="000D60A6" w:rsidRPr="006A2172" w:rsidRDefault="000D60A6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6,711</w:t>
            </w:r>
          </w:p>
        </w:tc>
      </w:tr>
      <w:tr w:rsidR="000D60A6" w:rsidRPr="000746C7" w:rsidTr="00D44C81">
        <w:trPr>
          <w:trHeight w:val="83"/>
        </w:trPr>
        <w:tc>
          <w:tcPr>
            <w:tcW w:w="4455" w:type="dxa"/>
          </w:tcPr>
          <w:p w:rsidR="000D60A6" w:rsidRPr="000746C7" w:rsidRDefault="000D60A6" w:rsidP="000D60A6">
            <w:pPr>
              <w:tabs>
                <w:tab w:val="clear" w:pos="227"/>
                <w:tab w:val="left" w:pos="180"/>
              </w:tabs>
              <w:ind w:left="234" w:hanging="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</w:tcPr>
          <w:p w:rsidR="000D60A6" w:rsidRPr="006A2172" w:rsidRDefault="009B322D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10,535</w:t>
            </w:r>
          </w:p>
        </w:tc>
        <w:tc>
          <w:tcPr>
            <w:tcW w:w="270" w:type="dxa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:rsidR="000D60A6" w:rsidRPr="006A2172" w:rsidRDefault="000D60A6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7,255</w:t>
            </w:r>
          </w:p>
        </w:tc>
        <w:tc>
          <w:tcPr>
            <w:tcW w:w="270" w:type="dxa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gridSpan w:val="2"/>
          </w:tcPr>
          <w:p w:rsidR="000D60A6" w:rsidRPr="006A2172" w:rsidRDefault="007B185C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(</w:t>
            </w:r>
            <w:r w:rsidR="00AA0BBB">
              <w:rPr>
                <w:rFonts w:ascii="Angsana New" w:hAnsi="Angsana New"/>
                <w:sz w:val="30"/>
                <w:szCs w:val="30"/>
              </w:rPr>
              <w:t>9,185</w:t>
            </w:r>
            <w:r w:rsidRPr="006A21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D60A6" w:rsidRPr="006A2172" w:rsidRDefault="000D60A6" w:rsidP="000D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0D60A6" w:rsidRPr="006A2172" w:rsidRDefault="000D60A6" w:rsidP="000D60A6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172">
              <w:rPr>
                <w:rFonts w:ascii="Angsana New" w:hAnsi="Angsana New"/>
                <w:sz w:val="30"/>
                <w:szCs w:val="30"/>
              </w:rPr>
              <w:t>(6,748)</w:t>
            </w:r>
          </w:p>
        </w:tc>
      </w:tr>
    </w:tbl>
    <w:p w:rsidR="00A16304" w:rsidRDefault="00A16304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E3CA0" w:rsidRPr="009C1A4E" w:rsidRDefault="003E3CA0" w:rsidP="00F9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E15C3" w:rsidRPr="000746C7" w:rsidRDefault="00EE15C3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ทุนเรือนหุ้น</w:t>
      </w:r>
    </w:p>
    <w:p w:rsidR="00513511" w:rsidRPr="00FC58D3" w:rsidRDefault="00513511" w:rsidP="0051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81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F93800" w:rsidRPr="000746C7" w:rsidTr="00A911BF">
        <w:trPr>
          <w:cantSplit/>
          <w:tblHeader/>
        </w:trPr>
        <w:tc>
          <w:tcPr>
            <w:tcW w:w="3312" w:type="dxa"/>
          </w:tcPr>
          <w:p w:rsidR="00F93800" w:rsidRPr="000746C7" w:rsidRDefault="00F93800" w:rsidP="0051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F93800" w:rsidRPr="000746C7" w:rsidRDefault="00F93800" w:rsidP="0031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93800" w:rsidRPr="000746C7" w:rsidRDefault="00D61DB3" w:rsidP="00F9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9150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93800" w:rsidRPr="000746C7" w:rsidRDefault="00F93800" w:rsidP="0031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F93800" w:rsidRPr="000746C7" w:rsidRDefault="00D61DB3" w:rsidP="00F9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585B7C" w:rsidRPr="000746C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99150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F93800" w:rsidRPr="000746C7" w:rsidTr="00A911BF">
        <w:trPr>
          <w:cantSplit/>
          <w:tblHeader/>
        </w:trPr>
        <w:tc>
          <w:tcPr>
            <w:tcW w:w="3312" w:type="dxa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  <w:tab w:val="left" w:pos="234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E15C3" w:rsidRPr="000746C7" w:rsidRDefault="00D44C81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F93800"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มูลค่า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  </w:t>
            </w:r>
            <w:r w:rsidR="00F93800"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หุ้น</w:t>
            </w:r>
            <w:r w:rsidR="00EE15C3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270" w:type="dxa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93800" w:rsidRPr="000746C7" w:rsidRDefault="00F93800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E15C3" w:rsidRPr="000746C7" w:rsidTr="00A911BF">
        <w:trPr>
          <w:cantSplit/>
          <w:trHeight w:val="569"/>
          <w:tblHeader/>
        </w:trPr>
        <w:tc>
          <w:tcPr>
            <w:tcW w:w="3312" w:type="dxa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  <w:tab w:val="left" w:pos="234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E15C3" w:rsidRPr="000746C7" w:rsidRDefault="00EE15C3" w:rsidP="00F93800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EE15C3" w:rsidRPr="000746C7" w:rsidRDefault="00EE15C3" w:rsidP="00312D5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3C325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</w:t>
            </w:r>
            <w:r w:rsidR="00F93800"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นหุ้น / </w:t>
            </w:r>
            <w:r w:rsidR="003C325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</w:t>
            </w:r>
            <w:r w:rsidR="00F93800"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น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87D2C" w:rsidRPr="0001532C" w:rsidTr="001F395C">
        <w:trPr>
          <w:cantSplit/>
        </w:trPr>
        <w:tc>
          <w:tcPr>
            <w:tcW w:w="4122" w:type="dxa"/>
            <w:gridSpan w:val="2"/>
          </w:tcPr>
          <w:p w:rsidR="00987D2C" w:rsidRPr="0001532C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1532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ทุนจดทะเบียน</w:t>
            </w:r>
            <w:r w:rsidRPr="0001532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01532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1532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87D2C" w:rsidRPr="0001532C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87D2C" w:rsidRPr="0001532C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32C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987D2C" w:rsidRPr="0001532C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87D2C" w:rsidRPr="0001532C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32C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987D2C" w:rsidRPr="0001532C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87D2C" w:rsidRPr="0001532C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32C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987D2C" w:rsidRPr="0001532C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87D2C" w:rsidRPr="0001532C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532C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</w:tr>
      <w:tr w:rsidR="00987D2C" w:rsidRPr="000746C7" w:rsidTr="001F395C">
        <w:trPr>
          <w:cantSplit/>
        </w:trPr>
        <w:tc>
          <w:tcPr>
            <w:tcW w:w="4122" w:type="dxa"/>
            <w:gridSpan w:val="2"/>
          </w:tcPr>
          <w:p w:rsidR="00987D2C" w:rsidRPr="000746C7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08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7D2C" w:rsidRPr="000746C7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01532C" w:rsidRPr="000746C7" w:rsidTr="001F395C">
        <w:trPr>
          <w:cantSplit/>
        </w:trPr>
        <w:tc>
          <w:tcPr>
            <w:tcW w:w="4122" w:type="dxa"/>
            <w:gridSpan w:val="2"/>
          </w:tcPr>
          <w:p w:rsidR="0001532C" w:rsidRDefault="000153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08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B5A3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หุ้น</w:t>
            </w:r>
            <w:r w:rsidRPr="00DB5A3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270" w:type="dxa"/>
          </w:tcPr>
          <w:p w:rsidR="0001532C" w:rsidRPr="000746C7" w:rsidRDefault="000153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532C" w:rsidRPr="000746C7" w:rsidRDefault="000153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01532C" w:rsidRPr="000746C7" w:rsidRDefault="000153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1532C" w:rsidRPr="000746C7" w:rsidRDefault="000153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01532C" w:rsidRPr="000746C7" w:rsidRDefault="000153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1532C" w:rsidRPr="000746C7" w:rsidRDefault="000153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01532C" w:rsidRPr="000746C7" w:rsidRDefault="000153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532C" w:rsidRPr="000746C7" w:rsidRDefault="000153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987D2C" w:rsidRPr="000746C7" w:rsidTr="00A911BF">
        <w:trPr>
          <w:cantSplit/>
        </w:trPr>
        <w:tc>
          <w:tcPr>
            <w:tcW w:w="3312" w:type="dxa"/>
          </w:tcPr>
          <w:p w:rsidR="00987D2C" w:rsidRPr="000746C7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987D2C" w:rsidRPr="000746C7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0746C7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0746C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987D2C" w:rsidRPr="00DB5A30" w:rsidTr="00A911BF">
        <w:trPr>
          <w:cantSplit/>
        </w:trPr>
        <w:tc>
          <w:tcPr>
            <w:tcW w:w="3312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A30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DB5A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B5A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A3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D7177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D7177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D7177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D7177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987D2C" w:rsidRPr="00DB5A30" w:rsidTr="00A911BF">
        <w:trPr>
          <w:cantSplit/>
        </w:trPr>
        <w:tc>
          <w:tcPr>
            <w:tcW w:w="3312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A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</w:t>
            </w:r>
            <w:r w:rsidRPr="00DB5A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5A3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717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717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4D7177" w:rsidRDefault="00987D2C" w:rsidP="00987D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177">
              <w:rPr>
                <w:rFonts w:ascii="Angsana New" w:hAnsi="Angsana New"/>
                <w:sz w:val="30"/>
                <w:szCs w:val="30"/>
                <w:lang w:val="en-US"/>
              </w:rPr>
              <w:t>(100)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4D7177" w:rsidRDefault="00987D2C" w:rsidP="00987D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177">
              <w:rPr>
                <w:rFonts w:ascii="Angsana New" w:hAnsi="Angsana New"/>
                <w:sz w:val="30"/>
                <w:szCs w:val="30"/>
                <w:lang w:val="en-US"/>
              </w:rPr>
              <w:t>(100)</w:t>
            </w:r>
          </w:p>
        </w:tc>
      </w:tr>
      <w:tr w:rsidR="00987D2C" w:rsidRPr="00DB5A30" w:rsidTr="00A911BF">
        <w:trPr>
          <w:cantSplit/>
        </w:trPr>
        <w:tc>
          <w:tcPr>
            <w:tcW w:w="3312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5A3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B5A3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DB5A3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87D2C" w:rsidRPr="004D717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87D2C" w:rsidRPr="004D717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87D2C" w:rsidRPr="004D717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87D2C" w:rsidRPr="004D717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87D2C" w:rsidRPr="00DB5A30" w:rsidTr="00A911BF">
        <w:trPr>
          <w:cantSplit/>
        </w:trPr>
        <w:tc>
          <w:tcPr>
            <w:tcW w:w="3312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B5A3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B5A3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177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177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80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177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87D2C" w:rsidRPr="004D7177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177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</w:tr>
      <w:tr w:rsidR="00987D2C" w:rsidRPr="00DB5A30" w:rsidTr="00A911BF">
        <w:trPr>
          <w:cantSplit/>
        </w:trPr>
        <w:tc>
          <w:tcPr>
            <w:tcW w:w="3312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7D2C" w:rsidRPr="00DB5A30" w:rsidRDefault="00987D2C" w:rsidP="009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7D2C" w:rsidRPr="00DB5A30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987D2C" w:rsidRPr="00DB5A30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87D2C" w:rsidRPr="00DB5A30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987D2C" w:rsidRPr="00DB5A30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26"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87D2C" w:rsidRPr="00DB5A30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987D2C" w:rsidRPr="00DB5A30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87D2C" w:rsidRPr="00DB5A30" w:rsidRDefault="00987D2C" w:rsidP="009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:rsidR="008E69B4" w:rsidRPr="000746C7" w:rsidRDefault="008E69B4" w:rsidP="00DB1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  <w:r w:rsidR="00FC3BE1" w:rsidRPr="000746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สามัญ</w:t>
      </w:r>
    </w:p>
    <w:p w:rsidR="008E69B4" w:rsidRPr="00FC58D3" w:rsidRDefault="008E69B4" w:rsidP="00DB1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E69B4" w:rsidRPr="000746C7" w:rsidRDefault="008E69B4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746C7">
        <w:rPr>
          <w:rFonts w:ascii="Angsana New" w:hAnsi="Angsana New"/>
          <w:sz w:val="30"/>
          <w:szCs w:val="30"/>
        </w:rPr>
        <w:t>2535</w:t>
      </w:r>
      <w:r w:rsidRPr="000746C7">
        <w:rPr>
          <w:rFonts w:ascii="Angsana New" w:hAnsi="Angsana New"/>
          <w:sz w:val="30"/>
          <w:szCs w:val="30"/>
          <w:cs/>
        </w:rPr>
        <w:t xml:space="preserve"> มาตรา </w:t>
      </w:r>
      <w:r w:rsidRPr="000746C7">
        <w:rPr>
          <w:rFonts w:ascii="Angsana New" w:hAnsi="Angsana New"/>
          <w:sz w:val="30"/>
          <w:szCs w:val="30"/>
        </w:rPr>
        <w:t>51</w:t>
      </w:r>
      <w:r w:rsidRPr="000746C7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746C7">
        <w:rPr>
          <w:rFonts w:ascii="Angsana New" w:hAnsi="Angsana New"/>
          <w:sz w:val="30"/>
          <w:szCs w:val="30"/>
        </w:rPr>
        <w:t>“</w:t>
      </w:r>
      <w:r w:rsidRPr="000746C7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0746C7">
        <w:rPr>
          <w:rFonts w:ascii="Angsana New" w:hAnsi="Angsana New"/>
          <w:sz w:val="30"/>
          <w:szCs w:val="30"/>
        </w:rPr>
        <w:t>”</w:t>
      </w:r>
      <w:r w:rsidRPr="000746C7">
        <w:rPr>
          <w:rFonts w:ascii="Angsana New" w:hAnsi="Angsana New"/>
          <w:sz w:val="30"/>
          <w:szCs w:val="30"/>
          <w:cs/>
        </w:rPr>
        <w:t>)</w:t>
      </w:r>
      <w:r w:rsidRPr="000746C7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0746C7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BC33CC" w:rsidRPr="00FC58D3" w:rsidRDefault="00BC33C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23336" w:rsidRDefault="00BC33C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B1183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DB118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DB1183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A33D2A" w:rsidRPr="00DB1183">
        <w:rPr>
          <w:rFonts w:ascii="Angsana New" w:hAnsi="Angsana New"/>
          <w:color w:val="000000"/>
          <w:sz w:val="30"/>
          <w:szCs w:val="30"/>
        </w:rPr>
        <w:t>25</w:t>
      </w:r>
      <w:r w:rsidR="00585B7C" w:rsidRPr="00DB1183">
        <w:rPr>
          <w:rFonts w:ascii="Angsana New" w:hAnsi="Angsana New"/>
          <w:color w:val="000000"/>
          <w:sz w:val="30"/>
          <w:szCs w:val="30"/>
        </w:rPr>
        <w:t>6</w:t>
      </w:r>
      <w:r w:rsidR="00991502" w:rsidRPr="00DB1183">
        <w:rPr>
          <w:rFonts w:ascii="Angsana New" w:hAnsi="Angsana New"/>
          <w:color w:val="000000"/>
          <w:sz w:val="30"/>
          <w:szCs w:val="30"/>
        </w:rPr>
        <w:t>2</w:t>
      </w:r>
      <w:r w:rsidR="001C3CF0" w:rsidRPr="00DB1183">
        <w:rPr>
          <w:rFonts w:ascii="Angsana New" w:hAnsi="Angsana New"/>
          <w:color w:val="000000"/>
          <w:sz w:val="30"/>
          <w:szCs w:val="30"/>
        </w:rPr>
        <w:t xml:space="preserve"> </w:t>
      </w:r>
      <w:r w:rsidRPr="00DB1183">
        <w:rPr>
          <w:rFonts w:ascii="Angsana New" w:hAnsi="Angsana New" w:hint="cs"/>
          <w:color w:val="000000"/>
          <w:sz w:val="30"/>
          <w:szCs w:val="30"/>
          <w:cs/>
        </w:rPr>
        <w:t>บริษัทมีส่วนเกินมูลค่าหุ้นสามัญจำนวน</w:t>
      </w:r>
      <w:r w:rsidR="00E85A08" w:rsidRPr="00DB1183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DB118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623E" w:rsidRPr="00DB1183">
        <w:rPr>
          <w:rFonts w:ascii="Angsana New" w:hAnsi="Angsana New"/>
          <w:color w:val="000000"/>
          <w:sz w:val="30"/>
          <w:szCs w:val="30"/>
        </w:rPr>
        <w:t>166.5</w:t>
      </w:r>
      <w:r w:rsidR="0063623E" w:rsidRPr="00DB118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B1183">
        <w:rPr>
          <w:rFonts w:ascii="Angsana New" w:hAnsi="Angsana New"/>
          <w:color w:val="000000"/>
          <w:sz w:val="30"/>
          <w:szCs w:val="30"/>
        </w:rPr>
        <w:t xml:space="preserve"> </w:t>
      </w:r>
      <w:r w:rsidRPr="00DB118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DB1183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585B7C" w:rsidRPr="00DB1183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991502" w:rsidRPr="00DB1183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Pr="00DB1183">
        <w:rPr>
          <w:rFonts w:ascii="Angsana New" w:hAnsi="Angsana New"/>
          <w:i/>
          <w:iCs/>
          <w:color w:val="000000"/>
          <w:sz w:val="30"/>
          <w:szCs w:val="30"/>
        </w:rPr>
        <w:t>: 166.5</w:t>
      </w:r>
      <w:r w:rsidR="004902DC" w:rsidRPr="00DB118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B118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Pr="00DB1183">
        <w:rPr>
          <w:rFonts w:ascii="Angsana New" w:hAnsi="Angsana New"/>
          <w:i/>
          <w:iCs/>
          <w:color w:val="000000"/>
          <w:sz w:val="30"/>
          <w:szCs w:val="30"/>
        </w:rPr>
        <w:t>)</w:t>
      </w:r>
    </w:p>
    <w:p w:rsidR="004E766B" w:rsidRDefault="004E766B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B686C" w:rsidRDefault="009B686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B686C" w:rsidRDefault="009B686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B686C" w:rsidRDefault="009B686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B686C" w:rsidRDefault="009B686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B686C" w:rsidRDefault="009B686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B686C" w:rsidRDefault="009B686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9B686C" w:rsidRPr="000746C7" w:rsidRDefault="009B686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C2054B" w:rsidRPr="000746C7" w:rsidRDefault="00452C6A" w:rsidP="00B74BD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หุ้นทุนซื้อคืน</w:t>
      </w:r>
    </w:p>
    <w:p w:rsidR="00DD007B" w:rsidRPr="00FC58D3" w:rsidRDefault="00DD007B" w:rsidP="00C8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4903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107"/>
        <w:gridCol w:w="603"/>
        <w:gridCol w:w="254"/>
        <w:gridCol w:w="871"/>
        <w:gridCol w:w="258"/>
        <w:gridCol w:w="859"/>
        <w:gridCol w:w="270"/>
        <w:gridCol w:w="901"/>
        <w:gridCol w:w="272"/>
        <w:gridCol w:w="874"/>
        <w:gridCol w:w="264"/>
        <w:gridCol w:w="928"/>
        <w:gridCol w:w="248"/>
        <w:gridCol w:w="921"/>
      </w:tblGrid>
      <w:tr w:rsidR="00B62F59" w:rsidRPr="00B64AF4" w:rsidTr="008D268F">
        <w:trPr>
          <w:trHeight w:val="367"/>
        </w:trPr>
        <w:tc>
          <w:tcPr>
            <w:tcW w:w="1094" w:type="pct"/>
          </w:tcPr>
          <w:p w:rsidR="00B62F59" w:rsidRPr="00F205E1" w:rsidRDefault="00B62F59" w:rsidP="003C546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:rsidR="00B62F59" w:rsidRPr="00831ED0" w:rsidRDefault="00B62F59" w:rsidP="003C546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61" w:type="pct"/>
            <w:gridSpan w:val="11"/>
            <w:vAlign w:val="bottom"/>
          </w:tcPr>
          <w:p w:rsidR="00B62F59" w:rsidRPr="00972CF8" w:rsidRDefault="00B62F59" w:rsidP="003C546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1ED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A31D95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2F59" w:rsidRPr="00B64AF4" w:rsidTr="008D268F">
        <w:trPr>
          <w:trHeight w:val="367"/>
        </w:trPr>
        <w:tc>
          <w:tcPr>
            <w:tcW w:w="1094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:rsidR="00B62F59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0" w:type="pct"/>
            <w:gridSpan w:val="5"/>
            <w:tcBorders>
              <w:bottom w:val="single" w:sz="4" w:space="0" w:color="auto"/>
            </w:tcBorders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1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1" w:type="pct"/>
            <w:gridSpan w:val="5"/>
            <w:tcBorders>
              <w:bottom w:val="single" w:sz="4" w:space="0" w:color="auto"/>
            </w:tcBorders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D268F" w:rsidRPr="00B64AF4" w:rsidTr="008D268F">
        <w:trPr>
          <w:trHeight w:val="367"/>
        </w:trPr>
        <w:tc>
          <w:tcPr>
            <w:tcW w:w="1094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ต่อหุ้น</w:t>
            </w:r>
          </w:p>
        </w:tc>
        <w:tc>
          <w:tcPr>
            <w:tcW w:w="132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1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7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9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79" w:type="pct"/>
            <w:vAlign w:val="bottom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B62F59" w:rsidRPr="00B64AF4" w:rsidTr="008D268F">
        <w:trPr>
          <w:trHeight w:val="367"/>
        </w:trPr>
        <w:tc>
          <w:tcPr>
            <w:tcW w:w="1094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13" w:type="pct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64AF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2" w:type="pct"/>
          </w:tcPr>
          <w:p w:rsidR="00B62F59" w:rsidRPr="0050169C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:rsidR="00B62F59" w:rsidRPr="00B64AF4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(</w:t>
            </w: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 xml:space="preserve">ล้านหุ้น </w:t>
            </w: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ล้านบาท</w:t>
            </w:r>
            <w:r w:rsidRPr="005016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B62F59" w:rsidRPr="00B64AF4" w:rsidTr="008D268F">
        <w:trPr>
          <w:trHeight w:val="367"/>
        </w:trPr>
        <w:tc>
          <w:tcPr>
            <w:tcW w:w="1094" w:type="pct"/>
          </w:tcPr>
          <w:p w:rsidR="00B62F59" w:rsidRPr="00792EFD" w:rsidRDefault="00B62F59" w:rsidP="00161783">
            <w:pPr>
              <w:pStyle w:val="block"/>
              <w:tabs>
                <w:tab w:val="left" w:pos="140"/>
              </w:tabs>
              <w:spacing w:after="0" w:line="240" w:lineRule="auto"/>
              <w:ind w:left="160" w:right="-315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792E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13" w:type="pct"/>
          </w:tcPr>
          <w:p w:rsidR="00B62F59" w:rsidRPr="00B64AF4" w:rsidRDefault="00B62F59" w:rsidP="00161783">
            <w:pPr>
              <w:pStyle w:val="block"/>
              <w:tabs>
                <w:tab w:val="left" w:pos="140"/>
              </w:tabs>
              <w:spacing w:after="0" w:line="240" w:lineRule="auto"/>
              <w:ind w:left="-126" w:right="-108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:rsidR="00B62F59" w:rsidRPr="0050169C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:rsidR="00B62F59" w:rsidRPr="0050169C" w:rsidRDefault="00B62F59" w:rsidP="003C546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8D268F" w:rsidRPr="00B64AF4" w:rsidTr="008D268F">
        <w:trPr>
          <w:trHeight w:val="367"/>
        </w:trPr>
        <w:tc>
          <w:tcPr>
            <w:tcW w:w="1094" w:type="pct"/>
          </w:tcPr>
          <w:p w:rsidR="0076253F" w:rsidRPr="00B74BD8" w:rsidRDefault="0076253F" w:rsidP="00161783">
            <w:pPr>
              <w:tabs>
                <w:tab w:val="clear" w:pos="227"/>
                <w:tab w:val="left" w:pos="140"/>
              </w:tabs>
              <w:ind w:left="160" w:right="-315" w:hanging="110"/>
              <w:rPr>
                <w:rFonts w:ascii="Angsana New" w:hAnsi="Angsana New"/>
                <w:sz w:val="30"/>
                <w:szCs w:val="30"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74B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74BD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4BD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pct"/>
          </w:tcPr>
          <w:p w:rsidR="0076253F" w:rsidRPr="00B74BD8" w:rsidRDefault="0076253F" w:rsidP="001617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4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7" w:type="pct"/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1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 xml:space="preserve">   100</w:t>
            </w:r>
          </w:p>
        </w:tc>
        <w:tc>
          <w:tcPr>
            <w:tcW w:w="137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>(521)</w:t>
            </w:r>
          </w:p>
        </w:tc>
        <w:tc>
          <w:tcPr>
            <w:tcW w:w="129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9" w:type="pct"/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 xml:space="preserve">    521</w:t>
            </w:r>
          </w:p>
        </w:tc>
      </w:tr>
      <w:tr w:rsidR="008D268F" w:rsidRPr="00B64AF4" w:rsidTr="008D268F">
        <w:trPr>
          <w:trHeight w:val="367"/>
        </w:trPr>
        <w:tc>
          <w:tcPr>
            <w:tcW w:w="1094" w:type="pct"/>
          </w:tcPr>
          <w:p w:rsidR="0076253F" w:rsidRPr="00B74BD8" w:rsidRDefault="0076253F" w:rsidP="00161783">
            <w:pPr>
              <w:tabs>
                <w:tab w:val="clear" w:pos="227"/>
                <w:tab w:val="left" w:pos="160"/>
              </w:tabs>
              <w:ind w:left="160" w:right="-31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B74BD8">
              <w:rPr>
                <w:rFonts w:ascii="Angsana New" w:hAnsi="Angsana New"/>
                <w:sz w:val="30"/>
                <w:szCs w:val="30"/>
                <w:cs/>
              </w:rPr>
              <w:t>ลดหุ้นทุนซื้อคืน</w:t>
            </w:r>
          </w:p>
        </w:tc>
        <w:tc>
          <w:tcPr>
            <w:tcW w:w="313" w:type="pct"/>
          </w:tcPr>
          <w:p w:rsidR="0076253F" w:rsidRPr="00B74BD8" w:rsidRDefault="0076253F" w:rsidP="003E22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:rsidR="0076253F" w:rsidRPr="00B74BD8" w:rsidRDefault="0076253F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4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1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 xml:space="preserve">   (100)</w:t>
            </w:r>
          </w:p>
        </w:tc>
        <w:tc>
          <w:tcPr>
            <w:tcW w:w="137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29" w:type="pct"/>
          </w:tcPr>
          <w:p w:rsidR="0076253F" w:rsidRPr="00B74BD8" w:rsidRDefault="0076253F" w:rsidP="003E22D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 xml:space="preserve">  (521)</w:t>
            </w:r>
          </w:p>
        </w:tc>
      </w:tr>
      <w:tr w:rsidR="008D268F" w:rsidRPr="00B64AF4" w:rsidTr="008D268F">
        <w:trPr>
          <w:trHeight w:val="367"/>
        </w:trPr>
        <w:tc>
          <w:tcPr>
            <w:tcW w:w="1094" w:type="pct"/>
          </w:tcPr>
          <w:p w:rsidR="0076253F" w:rsidRPr="00B74BD8" w:rsidRDefault="0076253F" w:rsidP="00161783">
            <w:pPr>
              <w:tabs>
                <w:tab w:val="clear" w:pos="227"/>
                <w:tab w:val="left" w:pos="160"/>
              </w:tabs>
              <w:ind w:left="160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4BD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74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3" w:type="pct"/>
          </w:tcPr>
          <w:p w:rsidR="0076253F" w:rsidRPr="00B74BD8" w:rsidRDefault="0076253F" w:rsidP="003E22D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BD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:rsidR="0076253F" w:rsidRPr="00B74BD8" w:rsidRDefault="0076253F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4" w:type="pct"/>
          </w:tcPr>
          <w:p w:rsidR="0076253F" w:rsidRPr="00B74BD8" w:rsidRDefault="0076253F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:rsidR="0076253F" w:rsidRPr="00B74BD8" w:rsidRDefault="0076253F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:rsidR="0076253F" w:rsidRPr="00B74BD8" w:rsidRDefault="0076253F" w:rsidP="001355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74BD8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41" w:type="pct"/>
          </w:tcPr>
          <w:p w:rsidR="0076253F" w:rsidRPr="00B74BD8" w:rsidRDefault="0076253F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B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:rsidR="0076253F" w:rsidRPr="00B74BD8" w:rsidRDefault="0076253F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B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29" w:type="pct"/>
          </w:tcPr>
          <w:p w:rsidR="0076253F" w:rsidRPr="00B74BD8" w:rsidRDefault="0076253F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:rsidR="0076253F" w:rsidRPr="00B74BD8" w:rsidRDefault="0076253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after="0"/>
              <w:ind w:right="-2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B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</w:tr>
    </w:tbl>
    <w:p w:rsidR="00B62F59" w:rsidRPr="00FC58D3" w:rsidRDefault="00B62F59" w:rsidP="0063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62F59" w:rsidRPr="00350135" w:rsidRDefault="00B62F59" w:rsidP="005A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350135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Pr="00350135">
        <w:rPr>
          <w:rFonts w:ascii="Angsana New" w:hAnsi="Angsana New"/>
          <w:sz w:val="30"/>
          <w:szCs w:val="30"/>
        </w:rPr>
        <w:t xml:space="preserve">2559 </w:t>
      </w:r>
      <w:r w:rsidRPr="00350135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ที่ประชุมคณะกรรมการบริษัทอนุมัติแผนหุ้นทุนซื้อคืน (“แผน”) โดยให้ซื้อหุ้นคืนได้</w:t>
      </w:r>
      <w:r w:rsidR="00DD6360">
        <w:rPr>
          <w:rFonts w:ascii="Angsana New" w:hAnsi="Angsana New"/>
          <w:sz w:val="30"/>
          <w:szCs w:val="30"/>
        </w:rPr>
        <w:br/>
      </w:r>
      <w:r w:rsidRPr="00350135">
        <w:rPr>
          <w:rFonts w:ascii="Angsana New" w:hAnsi="Angsana New" w:hint="cs"/>
          <w:sz w:val="30"/>
          <w:szCs w:val="30"/>
          <w:cs/>
        </w:rPr>
        <w:t xml:space="preserve">ไม่เกินร้อยละ </w:t>
      </w:r>
      <w:r w:rsidRPr="00350135">
        <w:rPr>
          <w:rFonts w:ascii="Angsana New" w:hAnsi="Angsana New"/>
          <w:sz w:val="30"/>
          <w:szCs w:val="30"/>
        </w:rPr>
        <w:t xml:space="preserve">9.5 </w:t>
      </w:r>
      <w:r w:rsidRPr="00350135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350135">
        <w:rPr>
          <w:rFonts w:ascii="Angsana New" w:hAnsi="Angsana New"/>
          <w:sz w:val="30"/>
          <w:szCs w:val="30"/>
        </w:rPr>
        <w:t>100</w:t>
      </w:r>
      <w:r w:rsidRPr="00350135">
        <w:rPr>
          <w:rFonts w:ascii="Angsana New" w:hAnsi="Angsana New" w:hint="cs"/>
          <w:sz w:val="30"/>
          <w:szCs w:val="30"/>
          <w:cs/>
        </w:rPr>
        <w:t xml:space="preserve"> ล้านหุ้นของหุ้นบริษัทที่ออก แผนนี้มีวัตถุประสงค์ในการเพิ่มอัตราผลตอบแทนต่อ</w:t>
      </w:r>
      <w:r w:rsidR="006B7B35" w:rsidRPr="006348FF">
        <w:rPr>
          <w:rFonts w:ascii="Angsana New" w:hAnsi="Angsana New" w:hint="cs"/>
          <w:sz w:val="30"/>
          <w:szCs w:val="30"/>
          <w:cs/>
        </w:rPr>
        <w:t>ส่วนของผู้ถือหุ้น อัตรากำไรต่อหุ้น</w:t>
      </w:r>
      <w:r w:rsidRPr="006348FF">
        <w:rPr>
          <w:rFonts w:ascii="Angsana New" w:hAnsi="Angsana New" w:hint="cs"/>
          <w:sz w:val="30"/>
          <w:szCs w:val="30"/>
          <w:cs/>
        </w:rPr>
        <w:t xml:space="preserve"> และอัตราผลตอบแทนจากเงินปันผล จำนวนสูงสุดที่ได้รับอนุมัติสำหรับการซื้อ</w:t>
      </w:r>
      <w:r w:rsidR="00350135">
        <w:rPr>
          <w:rFonts w:ascii="Angsana New" w:hAnsi="Angsana New"/>
          <w:sz w:val="30"/>
          <w:szCs w:val="30"/>
          <w:cs/>
        </w:rPr>
        <w:br/>
      </w:r>
      <w:r w:rsidRPr="00350135">
        <w:rPr>
          <w:rFonts w:ascii="Angsana New" w:hAnsi="Angsana New" w:hint="cs"/>
          <w:sz w:val="30"/>
          <w:szCs w:val="30"/>
          <w:cs/>
        </w:rPr>
        <w:t>หุ้นคืน</w:t>
      </w:r>
      <w:r w:rsidR="00350135">
        <w:rPr>
          <w:rFonts w:ascii="Angsana New" w:hAnsi="Angsana New" w:hint="cs"/>
          <w:sz w:val="30"/>
          <w:szCs w:val="30"/>
          <w:cs/>
        </w:rPr>
        <w:t xml:space="preserve"> </w:t>
      </w:r>
      <w:r w:rsidRPr="00350135">
        <w:rPr>
          <w:rFonts w:ascii="Angsana New" w:hAnsi="Angsana New" w:hint="cs"/>
          <w:sz w:val="30"/>
          <w:szCs w:val="30"/>
          <w:cs/>
        </w:rPr>
        <w:t xml:space="preserve">คือ </w:t>
      </w:r>
      <w:r w:rsidRPr="00350135">
        <w:rPr>
          <w:rFonts w:ascii="Angsana New" w:hAnsi="Angsana New"/>
          <w:sz w:val="30"/>
          <w:szCs w:val="30"/>
        </w:rPr>
        <w:t xml:space="preserve">520 </w:t>
      </w:r>
      <w:r w:rsidRPr="00350135">
        <w:rPr>
          <w:rFonts w:ascii="Angsana New" w:hAnsi="Angsana New" w:hint="cs"/>
          <w:sz w:val="30"/>
          <w:szCs w:val="30"/>
          <w:cs/>
        </w:rPr>
        <w:t xml:space="preserve">ล้านบาท และราคาในการจ่ายซื้อหุ้นต้องไม่เกินร้อยละ </w:t>
      </w:r>
      <w:r w:rsidRPr="00350135">
        <w:rPr>
          <w:rFonts w:ascii="Angsana New" w:hAnsi="Angsana New"/>
          <w:sz w:val="30"/>
          <w:szCs w:val="30"/>
        </w:rPr>
        <w:t xml:space="preserve">111 </w:t>
      </w:r>
      <w:r w:rsidRPr="00350135">
        <w:rPr>
          <w:rFonts w:ascii="Angsana New" w:hAnsi="Angsana New" w:hint="cs"/>
          <w:sz w:val="30"/>
          <w:szCs w:val="30"/>
          <w:cs/>
        </w:rPr>
        <w:t>ของราคาปิดจากตลาดหลักทรัพย์</w:t>
      </w:r>
      <w:r w:rsidR="00DD6360">
        <w:rPr>
          <w:rFonts w:ascii="Angsana New" w:hAnsi="Angsana New"/>
          <w:sz w:val="30"/>
          <w:szCs w:val="30"/>
        </w:rPr>
        <w:br/>
      </w:r>
      <w:r w:rsidRPr="00350135">
        <w:rPr>
          <w:rFonts w:ascii="Angsana New" w:hAnsi="Angsana New" w:hint="cs"/>
          <w:sz w:val="30"/>
          <w:szCs w:val="30"/>
          <w:cs/>
        </w:rPr>
        <w:t>แห่งประเทศไทย (</w:t>
      </w:r>
      <w:r w:rsidRPr="00350135">
        <w:rPr>
          <w:rFonts w:ascii="Angsana New" w:hAnsi="Angsana New"/>
          <w:sz w:val="30"/>
          <w:szCs w:val="30"/>
        </w:rPr>
        <w:t>“</w:t>
      </w:r>
      <w:r w:rsidRPr="00350135">
        <w:rPr>
          <w:rFonts w:ascii="Angsana New" w:hAnsi="Angsana New" w:hint="cs"/>
          <w:sz w:val="30"/>
          <w:szCs w:val="30"/>
          <w:cs/>
        </w:rPr>
        <w:t>ตลาดหลักทรัพย์</w:t>
      </w:r>
      <w:r w:rsidRPr="00350135">
        <w:rPr>
          <w:rFonts w:ascii="Angsana New" w:hAnsi="Angsana New"/>
          <w:sz w:val="30"/>
          <w:szCs w:val="30"/>
        </w:rPr>
        <w:t>”</w:t>
      </w:r>
      <w:r w:rsidRPr="00350135">
        <w:rPr>
          <w:rFonts w:ascii="Angsana New" w:hAnsi="Angsana New" w:hint="cs"/>
          <w:sz w:val="30"/>
          <w:szCs w:val="30"/>
          <w:cs/>
        </w:rPr>
        <w:t xml:space="preserve">) ย้อนหลัง </w:t>
      </w:r>
      <w:r w:rsidRPr="00350135">
        <w:rPr>
          <w:rFonts w:ascii="Angsana New" w:hAnsi="Angsana New"/>
          <w:sz w:val="30"/>
          <w:szCs w:val="30"/>
        </w:rPr>
        <w:t>30</w:t>
      </w:r>
      <w:r w:rsidRPr="00350135">
        <w:rPr>
          <w:rFonts w:ascii="Angsana New" w:hAnsi="Angsana New" w:hint="cs"/>
          <w:sz w:val="30"/>
          <w:szCs w:val="30"/>
          <w:cs/>
        </w:rPr>
        <w:t xml:space="preserve"> วันทำการที่มีการซื้อขายก่อนวันที่ประชุมคณะกรรมการบริษัท บริษัทสามารถซื้อหุ้นจากผู้ถือหุ้นเป็นการทั่วไปในช่วงระหว่างวันที่ </w:t>
      </w:r>
      <w:r w:rsidRPr="00350135">
        <w:rPr>
          <w:rFonts w:ascii="Angsana New" w:hAnsi="Angsana New"/>
          <w:sz w:val="30"/>
          <w:szCs w:val="30"/>
        </w:rPr>
        <w:t xml:space="preserve">17 </w:t>
      </w:r>
      <w:r w:rsidRPr="0035013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50135">
        <w:rPr>
          <w:rFonts w:ascii="Angsana New" w:hAnsi="Angsana New"/>
          <w:sz w:val="30"/>
          <w:szCs w:val="30"/>
        </w:rPr>
        <w:t xml:space="preserve">2559 </w:t>
      </w:r>
      <w:r w:rsidRPr="00350135">
        <w:rPr>
          <w:rFonts w:ascii="Angsana New" w:hAnsi="Angsana New" w:hint="cs"/>
          <w:sz w:val="30"/>
          <w:szCs w:val="30"/>
          <w:cs/>
        </w:rPr>
        <w:t xml:space="preserve">ถึง </w:t>
      </w:r>
      <w:r w:rsidR="006B7B3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350135">
        <w:rPr>
          <w:rFonts w:ascii="Angsana New" w:hAnsi="Angsana New"/>
          <w:sz w:val="30"/>
          <w:szCs w:val="30"/>
        </w:rPr>
        <w:t xml:space="preserve">30 </w:t>
      </w:r>
      <w:r w:rsidRPr="0035013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50135">
        <w:rPr>
          <w:rFonts w:ascii="Angsana New" w:hAnsi="Angsana New"/>
          <w:sz w:val="30"/>
          <w:szCs w:val="30"/>
        </w:rPr>
        <w:t>2559</w:t>
      </w:r>
      <w:r w:rsidRPr="00350135">
        <w:rPr>
          <w:rFonts w:ascii="Angsana New" w:hAnsi="Angsana New" w:hint="cs"/>
          <w:sz w:val="30"/>
          <w:szCs w:val="30"/>
          <w:cs/>
        </w:rPr>
        <w:t xml:space="preserve"> บริษัทได้จัดสรรกำไรสะสมไว้เป็นสำรองสำหรับหุ้นทุนซื้อคืนเท่ากับจำนวนที่ได้จ่ายซื้อหุ้นคืนเต็มจำ</w:t>
      </w:r>
      <w:r w:rsidR="006B7B35">
        <w:rPr>
          <w:rFonts w:ascii="Angsana New" w:hAnsi="Angsana New" w:hint="cs"/>
          <w:sz w:val="30"/>
          <w:szCs w:val="30"/>
          <w:cs/>
        </w:rPr>
        <w:t>นวน</w:t>
      </w:r>
    </w:p>
    <w:p w:rsidR="002D268D" w:rsidRPr="00FC58D3" w:rsidRDefault="002D268D" w:rsidP="00FC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62F59" w:rsidRPr="003A16FC" w:rsidRDefault="00B62F59" w:rsidP="003A1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3A16FC">
        <w:rPr>
          <w:rFonts w:ascii="Angsana New" w:hAnsi="Angsana New"/>
          <w:sz w:val="30"/>
          <w:szCs w:val="30"/>
          <w:cs/>
        </w:rPr>
        <w:t>ตามข้อกำหนดในกฎกระทรวงเกี่ยวกับหุ้น</w:t>
      </w:r>
      <w:r w:rsidRPr="003A16FC">
        <w:rPr>
          <w:rFonts w:ascii="Angsana New" w:hAnsi="Angsana New" w:hint="cs"/>
          <w:sz w:val="30"/>
          <w:szCs w:val="30"/>
          <w:cs/>
        </w:rPr>
        <w:t>ทุน</w:t>
      </w:r>
      <w:r w:rsidRPr="003A16FC">
        <w:rPr>
          <w:rFonts w:ascii="Angsana New" w:hAnsi="Angsana New"/>
          <w:sz w:val="30"/>
          <w:szCs w:val="30"/>
          <w:cs/>
        </w:rPr>
        <w:t>ซื้อคืน กำหนดให้บริษัทต้องจำหน่ายหุ้นที่ซื้อคืนให้หมดภายในระยะเวลาไม่เกิน 3 ปี นับแต่การซื้อหุ้นคืนแล้วเสร็จ</w:t>
      </w:r>
      <w:r w:rsidRPr="003A16FC">
        <w:rPr>
          <w:rFonts w:ascii="Angsana New" w:hAnsi="Angsana New" w:hint="cs"/>
          <w:sz w:val="30"/>
          <w:szCs w:val="30"/>
          <w:cs/>
        </w:rPr>
        <w:t xml:space="preserve"> </w:t>
      </w:r>
      <w:r w:rsidRPr="003A16FC">
        <w:rPr>
          <w:rFonts w:ascii="Angsana New" w:hAnsi="Angsana New"/>
          <w:sz w:val="30"/>
          <w:szCs w:val="30"/>
          <w:cs/>
        </w:rPr>
        <w:t>โดยให้บริษัทจ</w:t>
      </w:r>
      <w:r w:rsidRPr="003A16FC">
        <w:rPr>
          <w:rFonts w:ascii="Angsana New" w:hAnsi="Angsana New" w:hint="cs"/>
          <w:sz w:val="30"/>
          <w:szCs w:val="30"/>
          <w:cs/>
        </w:rPr>
        <w:t>ำ</w:t>
      </w:r>
      <w:r w:rsidRPr="003A16FC">
        <w:rPr>
          <w:rFonts w:ascii="Angsana New" w:hAnsi="Angsana New"/>
          <w:sz w:val="30"/>
          <w:szCs w:val="30"/>
          <w:cs/>
        </w:rPr>
        <w:t>หน่ายหุ้นที่ซื้อคืนได้เมื่อพ้นกำหนด 6 เดือน</w:t>
      </w:r>
      <w:r w:rsidR="00DD6360"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นับแต่การซื้อหุ้นคืนแต่ละคราวเสร็จสิ้น และต้องจำหน่ายให้หมดภายในระยะเวลาที่กำหนดไว้ในการซื้อ</w:t>
      </w:r>
      <w:r w:rsidRPr="003A16FC">
        <w:rPr>
          <w:rFonts w:ascii="Angsana New" w:hAnsi="Angsana New" w:hint="cs"/>
          <w:sz w:val="30"/>
          <w:szCs w:val="30"/>
          <w:cs/>
        </w:rPr>
        <w:t>หุ้น</w:t>
      </w:r>
      <w:r w:rsidRPr="003A16FC">
        <w:rPr>
          <w:rFonts w:ascii="Angsana New" w:hAnsi="Angsana New"/>
          <w:sz w:val="30"/>
          <w:szCs w:val="30"/>
          <w:cs/>
        </w:rPr>
        <w:t>คืน</w:t>
      </w:r>
      <w:r w:rsidRPr="003A16FC">
        <w:rPr>
          <w:rFonts w:ascii="Angsana New" w:hAnsi="Angsana New"/>
          <w:sz w:val="30"/>
          <w:szCs w:val="30"/>
        </w:rPr>
        <w:t xml:space="preserve"> </w:t>
      </w:r>
      <w:r w:rsidR="00DD6360"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ถ้าบริษัทไม่จำหน่ายหรือจำหน่ายไม่หมดให้บริษัทลดทุนที่ชำระ</w:t>
      </w:r>
      <w:r w:rsidRPr="003A16FC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3A16FC">
        <w:rPr>
          <w:rFonts w:ascii="Angsana New" w:hAnsi="Angsana New"/>
          <w:sz w:val="30"/>
          <w:szCs w:val="30"/>
          <w:cs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  <w:r w:rsidRPr="003A16FC">
        <w:rPr>
          <w:rFonts w:ascii="Angsana New" w:hAnsi="Angsana New" w:hint="cs"/>
          <w:sz w:val="30"/>
          <w:szCs w:val="30"/>
          <w:cs/>
        </w:rPr>
        <w:t xml:space="preserve"> </w:t>
      </w:r>
      <w:r w:rsidRPr="003A16FC">
        <w:rPr>
          <w:rFonts w:ascii="Angsana New" w:hAnsi="Angsana New"/>
          <w:sz w:val="30"/>
          <w:szCs w:val="30"/>
          <w:cs/>
        </w:rPr>
        <w:t>โดยระยะเวลาในการจำหน่ายหุ้น</w:t>
      </w:r>
      <w:r w:rsidRPr="003A16FC">
        <w:rPr>
          <w:rFonts w:ascii="Angsana New" w:hAnsi="Angsana New" w:hint="cs"/>
          <w:sz w:val="30"/>
          <w:szCs w:val="30"/>
          <w:cs/>
        </w:rPr>
        <w:t>ทุน</w:t>
      </w:r>
      <w:r w:rsidRPr="003A16FC">
        <w:rPr>
          <w:rFonts w:ascii="Angsana New" w:hAnsi="Angsana New"/>
          <w:sz w:val="30"/>
          <w:szCs w:val="30"/>
          <w:cs/>
        </w:rPr>
        <w:t xml:space="preserve">ซื้อคืนของบริษัทได้ครบกำหนดแล้วเมื่อวันที่ </w:t>
      </w:r>
      <w:r w:rsidRPr="003A16FC">
        <w:rPr>
          <w:rFonts w:ascii="Angsana New" w:hAnsi="Angsana New"/>
          <w:sz w:val="30"/>
          <w:szCs w:val="30"/>
        </w:rPr>
        <w:t>31</w:t>
      </w:r>
      <w:r w:rsidRPr="003A16F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3A16FC">
        <w:rPr>
          <w:rFonts w:ascii="Angsana New" w:hAnsi="Angsana New"/>
          <w:sz w:val="30"/>
          <w:szCs w:val="30"/>
        </w:rPr>
        <w:t xml:space="preserve">2560 </w:t>
      </w:r>
    </w:p>
    <w:p w:rsidR="00C431BE" w:rsidRDefault="00C431BE" w:rsidP="00A4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4E766B" w:rsidRDefault="004E766B" w:rsidP="00A4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4E766B" w:rsidRDefault="004E766B" w:rsidP="00A4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4E766B" w:rsidRDefault="004E766B" w:rsidP="00A4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F205E1" w:rsidRDefault="00B62F59" w:rsidP="00C4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lastRenderedPageBreak/>
        <w:t>เพื่อให้เป็นไปตามข้อกำหนดในกฎกระทรวงดังกล่าวข้างต้น ในการประชุมสามัญประจำปีของ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ผู้ถือหุ้นของบริษัทเมื่อวันที่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24 เมษายน 2561 ผู้ถือหุ้นมีมติอนุมัติให้ลดทุนจดทะเบียนท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ี่ออกและชำระแล้วของบริษัท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จากเดิมจำนวน </w:t>
      </w:r>
      <w:r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A41C95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1,048 </w:t>
      </w:r>
      <w:r w:rsidRPr="00A41C95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ล้านบาท เป็น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ทุนจดทะเบียนท</w:t>
      </w: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ี่ออกและชำระแล้ว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ใหม่จำนวน</w:t>
      </w:r>
      <w:r w:rsidRPr="00A41C95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A41C95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948 </w:t>
      </w:r>
      <w:r w:rsidRPr="00A41C95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ล้านบาท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โดยการตัดหุ้นทุนซื้อคืนที่ยังไม่ได้จำหน่าย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ทั้งหมดรวม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100 ล้านหุ้น มูลค่า 520.8 ล้านบาท คิดเป็นร้อยละ 9.5 ของหุ้นบริษัทที่ออก บริษัทได้จดทะเบียนลดทุนกับกระทรวงพาณิชย์</w:t>
      </w:r>
      <w:r w:rsidRPr="002D5D96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แล้วเมื่อวันที่ </w:t>
      </w:r>
      <w:r w:rsidRPr="002D5D96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18 </w:t>
      </w:r>
      <w:r w:rsidRPr="002D5D96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พฤษภาคม </w:t>
      </w:r>
      <w:r w:rsidRPr="00A41C95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2561</w:t>
      </w:r>
    </w:p>
    <w:p w:rsidR="008079A2" w:rsidRDefault="008079A2" w:rsidP="00A4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B62F59" w:rsidRDefault="00B62F59" w:rsidP="00C431BE">
      <w:pPr>
        <w:ind w:left="205" w:firstLine="425"/>
        <w:rPr>
          <w:rFonts w:ascii="Angsana New" w:hAnsi="Angsana New"/>
          <w:b/>
          <w:bCs/>
          <w:i/>
          <w:iCs/>
          <w:sz w:val="30"/>
          <w:szCs w:val="30"/>
        </w:rPr>
      </w:pPr>
      <w:r w:rsidRPr="00871F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:rsidR="00B62F59" w:rsidRPr="008079A2" w:rsidRDefault="00B62F59" w:rsidP="00C4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firstLine="42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B62F59" w:rsidRPr="00703F50" w:rsidRDefault="00B62F59" w:rsidP="00F14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703F50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ส่วนเกินทุนหุ้นทุนซื้อคืนคือ ส่วนเกินสะสมจากการขายหุ้นทุนซื้อคืนสุทธิจากผลขาดทุนจากการขายหรือยกเลิก</w:t>
      </w:r>
      <w:r w:rsidR="00D70829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703F50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หุ้นทุนซื้อคืน ส่วนเกินทุนหุ้นทุนซื้อคืนนี้จะนำไปจ่ายเป็นเงินปันผลไม่ได้</w:t>
      </w:r>
    </w:p>
    <w:p w:rsidR="00C23A93" w:rsidRPr="008079A2" w:rsidRDefault="00C23A93" w:rsidP="00807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</w:pPr>
    </w:p>
    <w:p w:rsidR="00085216" w:rsidRPr="000746C7" w:rsidRDefault="00085216" w:rsidP="00F144B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สำรอง</w:t>
      </w:r>
    </w:p>
    <w:p w:rsidR="00085216" w:rsidRPr="008079A2" w:rsidRDefault="00085216" w:rsidP="00807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25759F" w:rsidRPr="000746C7" w:rsidRDefault="00134157" w:rsidP="00F14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8E69B4" w:rsidRPr="000746C7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:rsidR="00134157" w:rsidRPr="008079A2" w:rsidRDefault="00134157" w:rsidP="00F14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134157" w:rsidRPr="00703F50" w:rsidRDefault="00134157" w:rsidP="00F14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ตามบทบัญญัติแห</w:t>
      </w:r>
      <w:r w:rsidR="00503A9B"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่งพระราชบัญญัติบริษัทมหาชนจำกัด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="00503A9B"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พ.ศ.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2535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503A9B"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มาตรา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116</w:t>
      </w:r>
      <w:r w:rsidR="00350135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บริษัทจะต้องจัดสรรทุนสำรอง (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“</w:t>
      </w:r>
      <w:proofErr w:type="spellStart"/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สำรองตามกฎหมาย</w:t>
      </w:r>
      <w:proofErr w:type="spellEnd"/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>”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) อย่างน้อยร้อยละ 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5 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03F50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10 </w:t>
      </w:r>
      <w:r w:rsidRPr="00703F50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ของทุนจดทะเบียน เงินสำรองนี้จะนำไปจ่ายเป็นเงินปันผลไม่ได้</w:t>
      </w:r>
    </w:p>
    <w:p w:rsidR="00EE5D54" w:rsidRPr="008079A2" w:rsidRDefault="00EE5D54" w:rsidP="00F14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085216" w:rsidRPr="000746C7" w:rsidRDefault="00085216" w:rsidP="00F14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Angsana New" w:hAnsi="Angsana New"/>
          <w:b/>
          <w:bCs/>
          <w:sz w:val="30"/>
          <w:szCs w:val="30"/>
        </w:rPr>
      </w:pPr>
      <w:r w:rsidRPr="000746C7">
        <w:rPr>
          <w:rFonts w:ascii="Angsana New" w:hAnsi="Angsana New" w:hint="cs"/>
          <w:b/>
          <w:bCs/>
          <w:sz w:val="30"/>
          <w:szCs w:val="30"/>
          <w:cs/>
        </w:rPr>
        <w:t>สำรองหุ้นทุนซื้อคืน</w:t>
      </w:r>
    </w:p>
    <w:p w:rsidR="001D2571" w:rsidRPr="008079A2" w:rsidRDefault="001D2571" w:rsidP="00F14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7067B4" w:rsidRPr="000746C7" w:rsidRDefault="001D2571" w:rsidP="00F14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</w:t>
      </w:r>
      <w:r w:rsidR="00DD6360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โดยบริษัท</w:t>
      </w:r>
      <w:r w:rsidR="00117939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สำรองหุ้นทุนซื้อคืนนี้</w:t>
      </w:r>
      <w:r w:rsidRPr="000746C7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:rsidR="00316E3C" w:rsidRPr="008079A2" w:rsidRDefault="00316E3C" w:rsidP="00807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DF47E9" w:rsidRPr="00E04BC9" w:rsidRDefault="006E7A93" w:rsidP="00F144B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E04BC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</w:t>
      </w:r>
      <w:r w:rsidR="00E85A08" w:rsidRPr="00E04BC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ดำเนินงาน</w:t>
      </w:r>
      <w:r w:rsidR="008079A2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และการจำแนกรายได้</w:t>
      </w:r>
    </w:p>
    <w:p w:rsidR="00DF47E9" w:rsidRPr="008079A2" w:rsidRDefault="00DF47E9" w:rsidP="00E0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7B2DA3" w:rsidRPr="007B2DA3" w:rsidRDefault="007B2DA3" w:rsidP="00F144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/>
        <w:rPr>
          <w:rFonts w:ascii="Angsana New" w:hAnsi="Angsana New"/>
          <w:i/>
          <w:iCs/>
          <w:color w:val="000000"/>
          <w:sz w:val="30"/>
          <w:szCs w:val="30"/>
        </w:rPr>
      </w:pPr>
      <w:r w:rsidRPr="007B2D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:rsidR="007B2DA3" w:rsidRPr="00D33C3C" w:rsidRDefault="007B2DA3" w:rsidP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7B2DA3" w:rsidRPr="007B2DA3" w:rsidRDefault="007B2DA3" w:rsidP="00F144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63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7B2DA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7B2DA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7B2DA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7B2DA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7B2DA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7B2DA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7B2DA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:rsidR="007B2DA3" w:rsidRPr="007B2DA3" w:rsidRDefault="007B2DA3" w:rsidP="007B2D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firstLine="90"/>
        <w:rPr>
          <w:rFonts w:ascii="Angsana New" w:hAnsi="Angsana New"/>
          <w:i/>
          <w:iCs/>
          <w:color w:val="000000"/>
          <w:sz w:val="30"/>
          <w:szCs w:val="30"/>
        </w:rPr>
      </w:pPr>
      <w:r w:rsidRPr="007B2DA3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</w:p>
    <w:p w:rsidR="007B2DA3" w:rsidRPr="00D33C3C" w:rsidRDefault="007B2DA3" w:rsidP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:rsidR="007B2DA3" w:rsidRPr="007B2DA3" w:rsidRDefault="007B2DA3" w:rsidP="001617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</w:t>
      </w:r>
      <w:r w:rsidRPr="007B2DA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7B2DA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</w:p>
    <w:p w:rsidR="007B2DA3" w:rsidRPr="00D33C3C" w:rsidRDefault="007B2DA3" w:rsidP="00F144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firstLine="90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1"/>
        <w:gridCol w:w="1259"/>
        <w:gridCol w:w="272"/>
        <w:gridCol w:w="1259"/>
        <w:gridCol w:w="270"/>
        <w:gridCol w:w="1259"/>
        <w:gridCol w:w="272"/>
        <w:gridCol w:w="1258"/>
      </w:tblGrid>
      <w:tr w:rsidR="007B2DA3" w:rsidRPr="005D2FFC" w:rsidTr="005C0340">
        <w:tc>
          <w:tcPr>
            <w:tcW w:w="1814" w:type="pct"/>
          </w:tcPr>
          <w:p w:rsidR="007B2DA3" w:rsidRPr="005D2FFC" w:rsidRDefault="007B2DA3" w:rsidP="005C034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rial" w:hAnsi="Arial" w:cs="Angsana New"/>
                <w:sz w:val="18"/>
                <w:szCs w:val="18"/>
                <w:lang w:val="en-US"/>
              </w:rPr>
              <w:br w:type="page"/>
            </w:r>
          </w:p>
        </w:tc>
        <w:tc>
          <w:tcPr>
            <w:tcW w:w="1520" w:type="pct"/>
            <w:gridSpan w:val="3"/>
          </w:tcPr>
          <w:p w:rsidR="007B2DA3" w:rsidRPr="005D2FFC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7B2DA3" w:rsidRPr="005D2FFC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:rsidR="007B2DA3" w:rsidRPr="005D2FFC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DA3" w:rsidRPr="005D2FFC" w:rsidTr="005C0340">
        <w:tc>
          <w:tcPr>
            <w:tcW w:w="1814" w:type="pct"/>
          </w:tcPr>
          <w:p w:rsidR="007B2DA3" w:rsidRPr="007B2DA3" w:rsidRDefault="007B2DA3" w:rsidP="00161783">
            <w:pPr>
              <w:ind w:left="50" w:right="-115" w:hanging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6" w:type="pct"/>
          </w:tcPr>
          <w:p w:rsidR="007B2DA3" w:rsidRPr="005D2FFC" w:rsidRDefault="007B2DA3" w:rsidP="005C034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8" w:type="pct"/>
            <w:tcBorders>
              <w:left w:val="nil"/>
            </w:tcBorders>
          </w:tcPr>
          <w:p w:rsidR="007B2DA3" w:rsidRPr="005D2FFC" w:rsidRDefault="007B2DA3" w:rsidP="005C034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7B2DA3" w:rsidRPr="005D2FFC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7B2DA3" w:rsidRPr="005D2FFC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7B2DA3" w:rsidRPr="005D2FFC" w:rsidRDefault="007B2DA3" w:rsidP="005C034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:rsidR="007B2DA3" w:rsidRPr="005D2FFC" w:rsidRDefault="007B2DA3" w:rsidP="005C034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</w:tcPr>
          <w:p w:rsidR="007B2DA3" w:rsidRPr="005D2FFC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</w:tr>
      <w:tr w:rsidR="007B2DA3" w:rsidRPr="00D32F37" w:rsidTr="005C0340">
        <w:tc>
          <w:tcPr>
            <w:tcW w:w="1814" w:type="pct"/>
          </w:tcPr>
          <w:p w:rsidR="007B2DA3" w:rsidRPr="00D32F37" w:rsidRDefault="007B2DA3" w:rsidP="00161783">
            <w:pPr>
              <w:pStyle w:val="a"/>
              <w:tabs>
                <w:tab w:val="clear" w:pos="1080"/>
                <w:tab w:val="left" w:pos="342"/>
              </w:tabs>
              <w:ind w:left="5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186" w:type="pct"/>
            <w:gridSpan w:val="7"/>
          </w:tcPr>
          <w:p w:rsidR="007B2DA3" w:rsidRPr="00D32F37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32F3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B2DA3" w:rsidRPr="00953946" w:rsidTr="005C0340">
        <w:tc>
          <w:tcPr>
            <w:tcW w:w="1814" w:type="pct"/>
          </w:tcPr>
          <w:p w:rsidR="007B2DA3" w:rsidRPr="003C32C2" w:rsidRDefault="007B2DA3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C32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86" w:type="pct"/>
          </w:tcPr>
          <w:p w:rsidR="007B2DA3" w:rsidRPr="005F027B" w:rsidRDefault="007B2DA3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7B2DA3" w:rsidRPr="005F027B" w:rsidRDefault="007B2DA3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7B2DA3" w:rsidRPr="005F027B" w:rsidRDefault="007B2DA3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B2DA3" w:rsidRPr="005F027B" w:rsidRDefault="007B2DA3" w:rsidP="005C03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</w:tcPr>
          <w:p w:rsidR="007B2DA3" w:rsidRPr="005F027B" w:rsidRDefault="007B2DA3" w:rsidP="005C03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7B2DA3" w:rsidRPr="00953946" w:rsidRDefault="007B2DA3" w:rsidP="005C03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5" w:type="pct"/>
          </w:tcPr>
          <w:p w:rsidR="007B2DA3" w:rsidRPr="005F027B" w:rsidRDefault="007B2DA3" w:rsidP="005C03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7B2DA3" w:rsidRPr="00953946" w:rsidTr="005C0340">
        <w:tc>
          <w:tcPr>
            <w:tcW w:w="1814" w:type="pct"/>
          </w:tcPr>
          <w:p w:rsidR="007B2DA3" w:rsidRPr="00F144B0" w:rsidRDefault="007B2DA3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144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86" w:type="pct"/>
          </w:tcPr>
          <w:p w:rsidR="007B2DA3" w:rsidRPr="00F144B0" w:rsidRDefault="007B2DA3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7B2DA3" w:rsidRPr="00F144B0" w:rsidRDefault="007B2DA3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:rsidR="007B2DA3" w:rsidRPr="00F144B0" w:rsidRDefault="007B2DA3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7B2DA3" w:rsidRPr="00F144B0" w:rsidRDefault="007B2DA3" w:rsidP="005C03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</w:tcPr>
          <w:p w:rsidR="007B2DA3" w:rsidRPr="00F144B0" w:rsidRDefault="007B2DA3" w:rsidP="005C03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:rsidR="007B2DA3" w:rsidRPr="00F144B0" w:rsidRDefault="007B2DA3" w:rsidP="005C03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85" w:type="pct"/>
          </w:tcPr>
          <w:p w:rsidR="007B2DA3" w:rsidRPr="00F144B0" w:rsidRDefault="007B2DA3" w:rsidP="005C034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967F4" w:rsidRPr="00953946" w:rsidTr="00135577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144B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686" w:type="pct"/>
            <w:vAlign w:val="center"/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    4,014,468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3,639,495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center"/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    4,014,468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3,639,495 </w:t>
            </w:r>
          </w:p>
        </w:tc>
      </w:tr>
      <w:tr w:rsidR="002967F4" w:rsidRPr="00953946" w:rsidTr="00135577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44B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       733,086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689,855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center"/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       733,086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689,855 </w:t>
            </w:r>
          </w:p>
        </w:tc>
      </w:tr>
      <w:tr w:rsidR="002967F4" w:rsidRPr="003D45C4" w:rsidTr="00135577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144B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4,747,554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4,329,350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4,747,554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4,329,350 </w:t>
            </w:r>
          </w:p>
        </w:tc>
      </w:tr>
      <w:tr w:rsidR="007B2DA3" w:rsidRPr="00D33C3C" w:rsidTr="005C0340">
        <w:tc>
          <w:tcPr>
            <w:tcW w:w="1814" w:type="pct"/>
          </w:tcPr>
          <w:p w:rsidR="007B2DA3" w:rsidRPr="00D33C3C" w:rsidRDefault="007B2DA3" w:rsidP="00161783">
            <w:pPr>
              <w:pStyle w:val="a"/>
              <w:tabs>
                <w:tab w:val="clear" w:pos="1080"/>
                <w:tab w:val="left" w:pos="342"/>
              </w:tabs>
              <w:ind w:left="5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186" w:type="pct"/>
            <w:gridSpan w:val="7"/>
          </w:tcPr>
          <w:p w:rsidR="007B2DA3" w:rsidRPr="00D33C3C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DA3" w:rsidRPr="00953946" w:rsidTr="005C0340">
        <w:tc>
          <w:tcPr>
            <w:tcW w:w="1814" w:type="pct"/>
          </w:tcPr>
          <w:p w:rsidR="007B2DA3" w:rsidRPr="00F144B0" w:rsidRDefault="007B2DA3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144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ประเภทสินค้าและบริการหลัก</w:t>
            </w:r>
          </w:p>
        </w:tc>
        <w:tc>
          <w:tcPr>
            <w:tcW w:w="686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7F4" w:rsidRPr="00953946" w:rsidTr="005C0340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44B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86" w:type="pct"/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4,326,945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3,948,847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4,326,945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3,948,847 </w:t>
            </w:r>
          </w:p>
        </w:tc>
      </w:tr>
      <w:tr w:rsidR="002967F4" w:rsidRPr="00953946" w:rsidTr="005C0340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144B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420,609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380,503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420,609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380,503 </w:t>
            </w:r>
          </w:p>
        </w:tc>
      </w:tr>
      <w:tr w:rsidR="002967F4" w:rsidRPr="003D45C4" w:rsidTr="005C0340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144B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4,747,554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4,329,350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4,747,554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4,329,350 </w:t>
            </w:r>
          </w:p>
        </w:tc>
      </w:tr>
      <w:tr w:rsidR="00F144B0" w:rsidRPr="00953946" w:rsidTr="005C0340">
        <w:tc>
          <w:tcPr>
            <w:tcW w:w="1814" w:type="pct"/>
          </w:tcPr>
          <w:p w:rsidR="00F144B0" w:rsidRPr="00F144B0" w:rsidRDefault="00F144B0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186" w:type="pct"/>
            <w:gridSpan w:val="7"/>
          </w:tcPr>
          <w:p w:rsidR="00F144B0" w:rsidRPr="00F144B0" w:rsidRDefault="00F144B0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7B2DA3" w:rsidRPr="00953946" w:rsidTr="005C0340">
        <w:tc>
          <w:tcPr>
            <w:tcW w:w="1814" w:type="pct"/>
          </w:tcPr>
          <w:p w:rsidR="007B2DA3" w:rsidRPr="00F144B0" w:rsidRDefault="007B2DA3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F144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86" w:type="pct"/>
          </w:tcPr>
          <w:p w:rsidR="007B2DA3" w:rsidRPr="00F144B0" w:rsidRDefault="007B2DA3" w:rsidP="005C03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7B2DA3" w:rsidRPr="00F144B0" w:rsidRDefault="007B2DA3" w:rsidP="005C03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7B2DA3" w:rsidRPr="00F144B0" w:rsidRDefault="007B2DA3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7F4" w:rsidRPr="00953946" w:rsidTr="005C0340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F144B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86" w:type="pct"/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4,747,554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4,329,350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4,747,554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4,329,350 </w:t>
            </w:r>
          </w:p>
        </w:tc>
      </w:tr>
      <w:tr w:rsidR="002967F4" w:rsidRPr="00953946" w:rsidTr="005C0340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144B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86" w:type="pct"/>
          </w:tcPr>
          <w:p w:rsidR="002967F4" w:rsidRPr="00F144B0" w:rsidRDefault="002967F4" w:rsidP="00F14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2967F4" w:rsidRPr="00F144B0" w:rsidRDefault="002967F4" w:rsidP="00F14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2967F4" w:rsidRPr="00F144B0" w:rsidRDefault="002967F4" w:rsidP="00F14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2967F4" w:rsidRPr="00F144B0" w:rsidRDefault="002967F4" w:rsidP="00F14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44B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2967F4" w:rsidRPr="003D45C4" w:rsidTr="005C0340">
        <w:tc>
          <w:tcPr>
            <w:tcW w:w="1814" w:type="pct"/>
          </w:tcPr>
          <w:p w:rsidR="002967F4" w:rsidRPr="00F144B0" w:rsidRDefault="002967F4" w:rsidP="0016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0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144B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4,747,554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615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4,329,350 </w:t>
            </w:r>
          </w:p>
        </w:tc>
        <w:tc>
          <w:tcPr>
            <w:tcW w:w="147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4,747,554 </w:t>
            </w:r>
          </w:p>
        </w:tc>
        <w:tc>
          <w:tcPr>
            <w:tcW w:w="148" w:type="pct"/>
          </w:tcPr>
          <w:p w:rsidR="002967F4" w:rsidRPr="00F144B0" w:rsidRDefault="002967F4" w:rsidP="005C0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2967F4" w:rsidRPr="00F144B0" w:rsidRDefault="002967F4" w:rsidP="00135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44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4,329,350 </w:t>
            </w:r>
          </w:p>
        </w:tc>
      </w:tr>
    </w:tbl>
    <w:p w:rsidR="000E566F" w:rsidRDefault="000E566F" w:rsidP="000E5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E566F" w:rsidRPr="000E566F" w:rsidRDefault="000E566F" w:rsidP="000E5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E566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ลูกค้ารายใหญ่</w:t>
      </w:r>
    </w:p>
    <w:p w:rsidR="000E566F" w:rsidRDefault="000E566F" w:rsidP="000E5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E566F" w:rsidRPr="000E566F" w:rsidRDefault="000E566F" w:rsidP="000E5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color w:val="000000"/>
          <w:sz w:val="30"/>
          <w:szCs w:val="30"/>
        </w:rPr>
      </w:pPr>
      <w:r w:rsidRPr="000E566F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กลุ่มบริษัทไม่มีลูกค้าภายนอกเป็นลูกค้ารายใหญ่ของ</w:t>
      </w:r>
      <w:r w:rsidR="00C5785A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0E566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</w:p>
    <w:p w:rsidR="000E566F" w:rsidRDefault="000E566F" w:rsidP="000E5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90DFD" w:rsidRDefault="00F90DFD" w:rsidP="000E5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90DFD" w:rsidRDefault="00F90DFD" w:rsidP="000E5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F90DFD" w:rsidRDefault="00F90DFD" w:rsidP="000E5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F47E9" w:rsidRPr="000746C7" w:rsidRDefault="00DF47E9" w:rsidP="00D33C3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รายได้อื่น</w:t>
      </w:r>
    </w:p>
    <w:p w:rsidR="00DF47E9" w:rsidRPr="00C23A93" w:rsidRDefault="00DF47E9" w:rsidP="0016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8"/>
        <w:gridCol w:w="1081"/>
        <w:gridCol w:w="268"/>
        <w:gridCol w:w="1079"/>
        <w:gridCol w:w="16"/>
        <w:gridCol w:w="251"/>
        <w:gridCol w:w="1026"/>
        <w:gridCol w:w="236"/>
        <w:gridCol w:w="1077"/>
      </w:tblGrid>
      <w:tr w:rsidR="00076DD3" w:rsidRPr="000746C7" w:rsidTr="004D0335">
        <w:tc>
          <w:tcPr>
            <w:tcW w:w="2252" w:type="pct"/>
          </w:tcPr>
          <w:p w:rsidR="00076DD3" w:rsidRPr="000746C7" w:rsidRDefault="00076DD3" w:rsidP="009E145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5" w:type="pct"/>
            <w:gridSpan w:val="3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135" w:rsidRPr="000746C7" w:rsidTr="004D0335">
        <w:trPr>
          <w:trHeight w:val="434"/>
        </w:trPr>
        <w:tc>
          <w:tcPr>
            <w:tcW w:w="2252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76DD3" w:rsidRPr="000746C7" w:rsidTr="004D0335">
        <w:trPr>
          <w:trHeight w:val="434"/>
        </w:trPr>
        <w:tc>
          <w:tcPr>
            <w:tcW w:w="2252" w:type="pct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8"/>
          </w:tcPr>
          <w:p w:rsidR="00076DD3" w:rsidRPr="000746C7" w:rsidRDefault="00076DD3" w:rsidP="009E1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E22D9" w:rsidRPr="000746C7" w:rsidTr="004D0335">
        <w:tc>
          <w:tcPr>
            <w:tcW w:w="2252" w:type="pct"/>
          </w:tcPr>
          <w:p w:rsidR="003E22D9" w:rsidRPr="000746C7" w:rsidRDefault="003E22D9" w:rsidP="00161783">
            <w:pPr>
              <w:ind w:left="54" w:hanging="9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590" w:type="pct"/>
            <w:vAlign w:val="bottom"/>
          </w:tcPr>
          <w:p w:rsidR="003E22D9" w:rsidRPr="00D33C3C" w:rsidRDefault="007C7437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4,964</w:t>
            </w:r>
          </w:p>
        </w:tc>
        <w:tc>
          <w:tcPr>
            <w:tcW w:w="146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4,613</w:t>
            </w:r>
          </w:p>
        </w:tc>
        <w:tc>
          <w:tcPr>
            <w:tcW w:w="137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3E22D9" w:rsidRPr="00D33C3C" w:rsidRDefault="00F7184C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4,964</w:t>
            </w:r>
          </w:p>
        </w:tc>
        <w:tc>
          <w:tcPr>
            <w:tcW w:w="129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4,613</w:t>
            </w:r>
          </w:p>
        </w:tc>
      </w:tr>
      <w:tr w:rsidR="003E22D9" w:rsidRPr="000746C7" w:rsidTr="004D0335">
        <w:tc>
          <w:tcPr>
            <w:tcW w:w="2252" w:type="pct"/>
          </w:tcPr>
          <w:p w:rsidR="003E22D9" w:rsidRPr="000746C7" w:rsidRDefault="003E22D9" w:rsidP="00161783">
            <w:pPr>
              <w:ind w:left="54" w:hanging="9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590" w:type="pct"/>
            <w:vAlign w:val="bottom"/>
          </w:tcPr>
          <w:p w:rsidR="003E22D9" w:rsidRPr="00D33C3C" w:rsidRDefault="007C7437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64,205</w:t>
            </w:r>
          </w:p>
        </w:tc>
        <w:tc>
          <w:tcPr>
            <w:tcW w:w="146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137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3E22D9" w:rsidRPr="00D33C3C" w:rsidRDefault="00F7184C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64,257</w:t>
            </w:r>
          </w:p>
        </w:tc>
        <w:tc>
          <w:tcPr>
            <w:tcW w:w="129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1,671</w:t>
            </w:r>
          </w:p>
        </w:tc>
      </w:tr>
      <w:tr w:rsidR="007C7437" w:rsidRPr="000746C7" w:rsidTr="004D0335">
        <w:tc>
          <w:tcPr>
            <w:tcW w:w="2252" w:type="pct"/>
          </w:tcPr>
          <w:p w:rsidR="007C7437" w:rsidRPr="000746C7" w:rsidRDefault="007C7437" w:rsidP="00161783">
            <w:pPr>
              <w:ind w:left="54" w:hanging="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กลับรายการหนี้สงสัยจะสูญและหนี้สูญ</w:t>
            </w:r>
          </w:p>
        </w:tc>
        <w:tc>
          <w:tcPr>
            <w:tcW w:w="590" w:type="pct"/>
          </w:tcPr>
          <w:p w:rsidR="007C7437" w:rsidRPr="00D33C3C" w:rsidRDefault="00D541A8" w:rsidP="00325D7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:rsidR="007C7437" w:rsidRPr="00D33C3C" w:rsidRDefault="007C7437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:rsidR="007C7437" w:rsidRPr="00D33C3C" w:rsidRDefault="007C7437" w:rsidP="007C7437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 w:bidi="th-TH"/>
              </w:rPr>
              <w:t>1,130</w:t>
            </w:r>
          </w:p>
        </w:tc>
        <w:tc>
          <w:tcPr>
            <w:tcW w:w="137" w:type="pct"/>
          </w:tcPr>
          <w:p w:rsidR="007C7437" w:rsidRPr="00D33C3C" w:rsidRDefault="007C7437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C7437" w:rsidRPr="00D33C3C" w:rsidRDefault="00505DA0" w:rsidP="00325D7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325D74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129" w:type="pct"/>
          </w:tcPr>
          <w:p w:rsidR="007C7437" w:rsidRPr="00D33C3C" w:rsidRDefault="007C7437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7C7437" w:rsidRPr="00D33C3C" w:rsidRDefault="007C7437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1,130</w:t>
            </w:r>
          </w:p>
        </w:tc>
      </w:tr>
      <w:tr w:rsidR="003E22D9" w:rsidRPr="000746C7" w:rsidTr="004D0335">
        <w:tc>
          <w:tcPr>
            <w:tcW w:w="2252" w:type="pct"/>
          </w:tcPr>
          <w:p w:rsidR="003E22D9" w:rsidRPr="000746C7" w:rsidRDefault="003E22D9" w:rsidP="00161783">
            <w:pPr>
              <w:ind w:left="54" w:hanging="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590" w:type="pct"/>
            <w:vAlign w:val="bottom"/>
          </w:tcPr>
          <w:p w:rsidR="003E22D9" w:rsidRPr="00D33C3C" w:rsidRDefault="007C7437" w:rsidP="00D33C3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8,</w:t>
            </w:r>
            <w:r w:rsidR="00505DA0">
              <w:rPr>
                <w:rFonts w:ascii="Angsana New" w:hAnsi="Angsana New"/>
                <w:sz w:val="30"/>
                <w:szCs w:val="30"/>
              </w:rPr>
              <w:t>36</w:t>
            </w:r>
            <w:r w:rsidR="00B615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6,263</w:t>
            </w:r>
          </w:p>
        </w:tc>
        <w:tc>
          <w:tcPr>
            <w:tcW w:w="137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:rsidR="003E22D9" w:rsidRPr="00D33C3C" w:rsidRDefault="00F7184C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505DA0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129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6,0</w:t>
            </w:r>
            <w:r w:rsidR="0011743B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3E22D9" w:rsidRPr="000746C7" w:rsidTr="004D0335">
        <w:tc>
          <w:tcPr>
            <w:tcW w:w="2252" w:type="pct"/>
          </w:tcPr>
          <w:p w:rsidR="003E22D9" w:rsidRPr="000746C7" w:rsidRDefault="003E22D9" w:rsidP="00161783">
            <w:pPr>
              <w:ind w:left="54" w:hanging="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B6154B" w:rsidRDefault="00F7184C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77,80</w:t>
            </w:r>
            <w:r w:rsidR="00B615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D33C3C" w:rsidRDefault="00FE665F" w:rsidP="00FE665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</w:t>
            </w:r>
          </w:p>
        </w:tc>
        <w:tc>
          <w:tcPr>
            <w:tcW w:w="137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D33C3C" w:rsidRDefault="00F7184C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77,785</w:t>
            </w:r>
          </w:p>
        </w:tc>
        <w:tc>
          <w:tcPr>
            <w:tcW w:w="129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81" w:right="-13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13,510</w:t>
            </w:r>
          </w:p>
        </w:tc>
      </w:tr>
    </w:tbl>
    <w:p w:rsidR="00316E3C" w:rsidRDefault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bookmarkStart w:id="4" w:name="_GoBack"/>
      <w:bookmarkEnd w:id="4"/>
    </w:p>
    <w:p w:rsidR="00CC6449" w:rsidRPr="000746C7" w:rsidRDefault="00CA632C" w:rsidP="00D33C3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ต้นทุนในการจัดจำหน่าย</w:t>
      </w:r>
    </w:p>
    <w:p w:rsidR="00144707" w:rsidRPr="000746C7" w:rsidRDefault="00144707" w:rsidP="00076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6"/>
        <w:gridCol w:w="506"/>
        <w:gridCol w:w="1081"/>
        <w:gridCol w:w="279"/>
        <w:gridCol w:w="1110"/>
        <w:gridCol w:w="269"/>
        <w:gridCol w:w="993"/>
        <w:gridCol w:w="238"/>
        <w:gridCol w:w="1070"/>
      </w:tblGrid>
      <w:tr w:rsidR="00144707" w:rsidRPr="000746C7" w:rsidTr="000778FE">
        <w:tc>
          <w:tcPr>
            <w:tcW w:w="1973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76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47" w:type="pct"/>
            <w:gridSpan w:val="3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7C" w:rsidRPr="000746C7" w:rsidTr="000778FE">
        <w:trPr>
          <w:trHeight w:val="434"/>
        </w:trPr>
        <w:tc>
          <w:tcPr>
            <w:tcW w:w="197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44707" w:rsidRPr="000746C7" w:rsidTr="000778FE">
        <w:trPr>
          <w:trHeight w:val="434"/>
        </w:trPr>
        <w:tc>
          <w:tcPr>
            <w:tcW w:w="1973" w:type="pct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6" w:type="pct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51" w:type="pct"/>
            <w:gridSpan w:val="7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E22D9" w:rsidRPr="000746C7" w:rsidTr="000778FE">
        <w:tc>
          <w:tcPr>
            <w:tcW w:w="1973" w:type="pct"/>
          </w:tcPr>
          <w:p w:rsidR="003E22D9" w:rsidRPr="00E04BC9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4B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3E22D9" w:rsidRPr="00D33C3C" w:rsidRDefault="009E50CB" w:rsidP="004A0CC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29,582</w:t>
            </w:r>
          </w:p>
        </w:tc>
        <w:tc>
          <w:tcPr>
            <w:tcW w:w="152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3E22D9" w:rsidRPr="00D33C3C" w:rsidRDefault="00F90DFD" w:rsidP="004A0C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37,227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:rsidR="003E22D9" w:rsidRPr="00D33C3C" w:rsidRDefault="009E50CB" w:rsidP="00D33C3C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29,579</w:t>
            </w:r>
          </w:p>
        </w:tc>
        <w:tc>
          <w:tcPr>
            <w:tcW w:w="130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3E22D9" w:rsidRPr="00D33C3C" w:rsidRDefault="00F90DFD" w:rsidP="004A0C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CC8">
              <w:rPr>
                <w:rFonts w:ascii="Angsana New" w:hAnsi="Angsana New"/>
                <w:sz w:val="30"/>
                <w:szCs w:val="30"/>
                <w:lang w:val="en-US"/>
              </w:rPr>
              <w:t>37,227</w:t>
            </w:r>
          </w:p>
        </w:tc>
      </w:tr>
      <w:tr w:rsidR="003E22D9" w:rsidRPr="000746C7" w:rsidTr="000778FE">
        <w:tc>
          <w:tcPr>
            <w:tcW w:w="1973" w:type="pct"/>
          </w:tcPr>
          <w:p w:rsidR="003E22D9" w:rsidRPr="00E04BC9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4BC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7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3E22D9" w:rsidRPr="00D33C3C" w:rsidRDefault="009E50CB" w:rsidP="00325D74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67,907</w:t>
            </w:r>
          </w:p>
        </w:tc>
        <w:tc>
          <w:tcPr>
            <w:tcW w:w="152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3E22D9" w:rsidRPr="00D33C3C" w:rsidRDefault="003E22D9" w:rsidP="004A0C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59,092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:rsidR="003E22D9" w:rsidRPr="00D33C3C" w:rsidRDefault="009E50CB" w:rsidP="003E22D9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67,907</w:t>
            </w:r>
          </w:p>
        </w:tc>
        <w:tc>
          <w:tcPr>
            <w:tcW w:w="130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3E22D9" w:rsidRPr="00D33C3C" w:rsidRDefault="003E22D9" w:rsidP="004A0C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59,092</w:t>
            </w:r>
          </w:p>
        </w:tc>
      </w:tr>
      <w:tr w:rsidR="003E22D9" w:rsidRPr="000746C7" w:rsidTr="000778FE">
        <w:tc>
          <w:tcPr>
            <w:tcW w:w="1973" w:type="pct"/>
          </w:tcPr>
          <w:p w:rsidR="003E22D9" w:rsidRPr="00E04BC9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4BC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27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2D9" w:rsidRPr="00D33C3C" w:rsidRDefault="009E50CB" w:rsidP="00325D74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35,144</w:t>
            </w:r>
          </w:p>
        </w:tc>
        <w:tc>
          <w:tcPr>
            <w:tcW w:w="152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2D9" w:rsidRPr="00D33C3C" w:rsidRDefault="003E22D9" w:rsidP="004A0C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</w:rPr>
            </w:pPr>
            <w:r w:rsidRPr="00D33C3C">
              <w:rPr>
                <w:rFonts w:ascii="Angsana New" w:hAnsi="Angsana New"/>
                <w:sz w:val="30"/>
                <w:szCs w:val="30"/>
              </w:rPr>
              <w:t>31,518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22D9" w:rsidRPr="00D33C3C" w:rsidRDefault="009E50CB" w:rsidP="003E22D9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35,144</w:t>
            </w:r>
          </w:p>
        </w:tc>
        <w:tc>
          <w:tcPr>
            <w:tcW w:w="130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3E22D9" w:rsidRPr="00D33C3C" w:rsidRDefault="003E22D9" w:rsidP="004A0C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31,518</w:t>
            </w:r>
          </w:p>
        </w:tc>
      </w:tr>
      <w:tr w:rsidR="003E22D9" w:rsidRPr="000746C7" w:rsidTr="000778FE">
        <w:tc>
          <w:tcPr>
            <w:tcW w:w="1973" w:type="pct"/>
          </w:tcPr>
          <w:p w:rsidR="003E22D9" w:rsidRPr="00E04BC9" w:rsidRDefault="003E22D9" w:rsidP="00161783">
            <w:pPr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04BC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22D9" w:rsidRPr="00D33C3C" w:rsidRDefault="009E50CB" w:rsidP="00325D74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</w:rPr>
              <w:t>132,633</w:t>
            </w:r>
          </w:p>
        </w:tc>
        <w:tc>
          <w:tcPr>
            <w:tcW w:w="152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22D9" w:rsidRPr="004A0CC8" w:rsidRDefault="009E50CB" w:rsidP="004A0C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C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90DFD" w:rsidRPr="004A0CC8">
              <w:rPr>
                <w:rFonts w:ascii="Angsana New" w:hAnsi="Angsana New"/>
                <w:b/>
                <w:bCs/>
                <w:sz w:val="30"/>
                <w:szCs w:val="30"/>
              </w:rPr>
              <w:t>27,837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22D9" w:rsidRPr="00D33C3C" w:rsidRDefault="009E50CB" w:rsidP="003E22D9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</w:rPr>
              <w:t>132,630</w:t>
            </w:r>
          </w:p>
        </w:tc>
        <w:tc>
          <w:tcPr>
            <w:tcW w:w="130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right="-8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4A0CC8" w:rsidRDefault="00F90DFD" w:rsidP="004A0CC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C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127,837</w:t>
            </w:r>
          </w:p>
        </w:tc>
      </w:tr>
    </w:tbl>
    <w:p w:rsidR="00F205E1" w:rsidRDefault="00F2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33C3C" w:rsidRDefault="00D3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4D0335" w:rsidRDefault="004D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C6449" w:rsidRPr="000746C7" w:rsidRDefault="00CC6449" w:rsidP="00D33C3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ค่าใช้จ่ายในการบริหาร</w:t>
      </w:r>
    </w:p>
    <w:p w:rsidR="00DF47E9" w:rsidRPr="000746C7" w:rsidRDefault="00DF47E9" w:rsidP="0016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1"/>
        <w:gridCol w:w="600"/>
        <w:gridCol w:w="1022"/>
        <w:gridCol w:w="74"/>
        <w:gridCol w:w="273"/>
        <w:gridCol w:w="1007"/>
        <w:gridCol w:w="72"/>
        <w:gridCol w:w="271"/>
        <w:gridCol w:w="1081"/>
        <w:gridCol w:w="269"/>
        <w:gridCol w:w="990"/>
      </w:tblGrid>
      <w:tr w:rsidR="00144707" w:rsidRPr="000746C7" w:rsidTr="0086134A">
        <w:tc>
          <w:tcPr>
            <w:tcW w:w="1948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24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81" w:type="pct"/>
            <w:gridSpan w:val="4"/>
          </w:tcPr>
          <w:p w:rsidR="00144707" w:rsidRPr="000746C7" w:rsidRDefault="00144707" w:rsidP="005A5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5" w:type="pct"/>
            <w:gridSpan w:val="2"/>
          </w:tcPr>
          <w:p w:rsidR="00144707" w:rsidRPr="000746C7" w:rsidRDefault="00144707" w:rsidP="005A5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:rsidR="00144707" w:rsidRPr="000746C7" w:rsidRDefault="00144707" w:rsidP="005A5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7C" w:rsidRPr="000746C7" w:rsidTr="0086134A">
        <w:trPr>
          <w:trHeight w:val="434"/>
        </w:trPr>
        <w:tc>
          <w:tcPr>
            <w:tcW w:w="1948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1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7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5" w:type="pct"/>
            <w:gridSpan w:val="2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76DD3" w:rsidRPr="000746C7" w:rsidTr="0086134A">
        <w:trPr>
          <w:trHeight w:val="434"/>
        </w:trPr>
        <w:tc>
          <w:tcPr>
            <w:tcW w:w="1948" w:type="pct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pct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9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3E22D9" w:rsidRPr="00D33C3C" w:rsidRDefault="008641A3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269,446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225,670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45068E" w:rsidP="002F2FC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265,296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222,393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ค่าใช้จ่ายในการจัดเก็บสินค้า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3E22D9" w:rsidRPr="00D33C3C" w:rsidRDefault="008641A3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100,911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96,381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100,897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96,249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3E22D9" w:rsidRPr="00D33C3C" w:rsidRDefault="008641A3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27,618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26,396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25,721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24,412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3E22D9" w:rsidRPr="00D33C3C" w:rsidRDefault="008641A3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34,483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30,315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33,577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29,464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ค่าภาษีและค่าธรรมเนียม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3E22D9" w:rsidRPr="00D33C3C" w:rsidRDefault="008641A3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21,426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14,613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21,154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14,410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8,996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8,469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8,718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8,205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8,237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7,454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8,051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7,219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6,684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7,160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6,528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6,803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B3336A" w:rsidRDefault="003E22D9" w:rsidP="00161783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26,40</w:t>
            </w:r>
            <w:r w:rsidR="001A2D8D" w:rsidRPr="00D33C3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26,091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25,192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 xml:space="preserve"> 24,941 </w:t>
            </w:r>
          </w:p>
        </w:tc>
      </w:tr>
      <w:tr w:rsidR="003E22D9" w:rsidRPr="000746C7" w:rsidTr="0086134A">
        <w:tc>
          <w:tcPr>
            <w:tcW w:w="1948" w:type="pct"/>
            <w:shd w:val="clear" w:color="auto" w:fill="auto"/>
          </w:tcPr>
          <w:p w:rsidR="003E22D9" w:rsidRPr="00D33C3C" w:rsidRDefault="003E22D9" w:rsidP="00161783">
            <w:pPr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3C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24" w:type="pct"/>
            <w:shd w:val="clear" w:color="auto" w:fill="auto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504,208</w:t>
            </w:r>
          </w:p>
        </w:tc>
        <w:tc>
          <w:tcPr>
            <w:tcW w:w="147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2D9" w:rsidRPr="00D33C3C" w:rsidRDefault="003E22D9" w:rsidP="00D33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442,549 </w:t>
            </w:r>
          </w:p>
        </w:tc>
        <w:tc>
          <w:tcPr>
            <w:tcW w:w="146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8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2D9" w:rsidRPr="00D33C3C" w:rsidRDefault="0045068E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495,134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8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434,096 </w:t>
            </w:r>
          </w:p>
        </w:tc>
      </w:tr>
    </w:tbl>
    <w:p w:rsidR="00316E3C" w:rsidRDefault="0031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C6449" w:rsidRPr="000746C7" w:rsidRDefault="00204AEE" w:rsidP="00D33C3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ค่าใช้จ่ายผลประโยชน์</w:t>
      </w:r>
      <w:r w:rsidR="00CC6449"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</w:t>
      </w:r>
    </w:p>
    <w:p w:rsidR="00CC6449" w:rsidRPr="000746C7" w:rsidRDefault="00CC6449" w:rsidP="0016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58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617"/>
        <w:gridCol w:w="604"/>
        <w:gridCol w:w="1085"/>
        <w:gridCol w:w="267"/>
        <w:gridCol w:w="1079"/>
        <w:gridCol w:w="268"/>
        <w:gridCol w:w="1081"/>
        <w:gridCol w:w="268"/>
        <w:gridCol w:w="989"/>
      </w:tblGrid>
      <w:tr w:rsidR="00144707" w:rsidRPr="000746C7" w:rsidTr="0086134A">
        <w:tc>
          <w:tcPr>
            <w:tcW w:w="1953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326" w:type="pct"/>
          </w:tcPr>
          <w:p w:rsidR="00144707" w:rsidRPr="000746C7" w:rsidRDefault="00144707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13" w:type="pct"/>
            <w:gridSpan w:val="3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:rsidR="00144707" w:rsidRPr="000746C7" w:rsidRDefault="00144707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B7C" w:rsidRPr="000746C7" w:rsidTr="0086134A">
        <w:trPr>
          <w:trHeight w:val="434"/>
        </w:trPr>
        <w:tc>
          <w:tcPr>
            <w:tcW w:w="195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85B7C" w:rsidRPr="000746C7" w:rsidRDefault="00585B7C" w:rsidP="00585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76DD3" w:rsidRPr="000746C7" w:rsidTr="0086134A">
        <w:trPr>
          <w:trHeight w:val="434"/>
        </w:trPr>
        <w:tc>
          <w:tcPr>
            <w:tcW w:w="1953" w:type="pct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6" w:type="pct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20" w:type="pct"/>
            <w:gridSpan w:val="7"/>
          </w:tcPr>
          <w:p w:rsidR="00076DD3" w:rsidRPr="000746C7" w:rsidRDefault="00076DD3" w:rsidP="00076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E22D9" w:rsidRPr="000746C7" w:rsidTr="0086134A">
        <w:tc>
          <w:tcPr>
            <w:tcW w:w="1953" w:type="pct"/>
            <w:vAlign w:val="center"/>
          </w:tcPr>
          <w:p w:rsidR="003E22D9" w:rsidRPr="000746C7" w:rsidRDefault="003E22D9" w:rsidP="00161783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32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446,994</w:t>
            </w:r>
          </w:p>
        </w:tc>
        <w:tc>
          <w:tcPr>
            <w:tcW w:w="144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398,135</w:t>
            </w:r>
          </w:p>
        </w:tc>
        <w:tc>
          <w:tcPr>
            <w:tcW w:w="145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437,771</w:t>
            </w:r>
          </w:p>
        </w:tc>
        <w:tc>
          <w:tcPr>
            <w:tcW w:w="145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" w:type="pct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389,921</w:t>
            </w:r>
          </w:p>
        </w:tc>
      </w:tr>
      <w:tr w:rsidR="003E22D9" w:rsidRPr="000746C7" w:rsidTr="0086134A">
        <w:tc>
          <w:tcPr>
            <w:tcW w:w="1953" w:type="pct"/>
            <w:vAlign w:val="center"/>
          </w:tcPr>
          <w:p w:rsidR="003E22D9" w:rsidRPr="000746C7" w:rsidRDefault="003E22D9" w:rsidP="00161783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32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21,439</w:t>
            </w:r>
          </w:p>
        </w:tc>
        <w:tc>
          <w:tcPr>
            <w:tcW w:w="144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18,366</w:t>
            </w:r>
          </w:p>
        </w:tc>
        <w:tc>
          <w:tcPr>
            <w:tcW w:w="145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21,439</w:t>
            </w:r>
          </w:p>
        </w:tc>
        <w:tc>
          <w:tcPr>
            <w:tcW w:w="145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" w:type="pct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18,366</w:t>
            </w:r>
          </w:p>
        </w:tc>
      </w:tr>
      <w:tr w:rsidR="003E22D9" w:rsidRPr="000746C7" w:rsidTr="0086134A">
        <w:tc>
          <w:tcPr>
            <w:tcW w:w="1953" w:type="pct"/>
            <w:vAlign w:val="center"/>
          </w:tcPr>
          <w:p w:rsidR="003E22D9" w:rsidRPr="000746C7" w:rsidRDefault="003E22D9" w:rsidP="00161783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32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43,920</w:t>
            </w:r>
          </w:p>
        </w:tc>
        <w:tc>
          <w:tcPr>
            <w:tcW w:w="144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10,58</w:t>
            </w:r>
            <w:r w:rsidR="004D03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43,589</w:t>
            </w:r>
          </w:p>
        </w:tc>
        <w:tc>
          <w:tcPr>
            <w:tcW w:w="145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" w:type="pct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10,48</w:t>
            </w:r>
            <w:r w:rsidR="008D58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E22D9" w:rsidRPr="000746C7" w:rsidTr="0086134A">
        <w:tc>
          <w:tcPr>
            <w:tcW w:w="1953" w:type="pct"/>
            <w:vAlign w:val="center"/>
          </w:tcPr>
          <w:p w:rsidR="003E22D9" w:rsidRPr="000746C7" w:rsidRDefault="003E22D9" w:rsidP="00161783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เงินสมทบเข้ากองทุนประกันสังคม</w:t>
            </w:r>
          </w:p>
        </w:tc>
        <w:tc>
          <w:tcPr>
            <w:tcW w:w="32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8,542</w:t>
            </w:r>
          </w:p>
        </w:tc>
        <w:tc>
          <w:tcPr>
            <w:tcW w:w="144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8,219</w:t>
            </w:r>
          </w:p>
        </w:tc>
        <w:tc>
          <w:tcPr>
            <w:tcW w:w="145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8,144</w:t>
            </w:r>
          </w:p>
        </w:tc>
        <w:tc>
          <w:tcPr>
            <w:tcW w:w="145" w:type="pct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" w:type="pct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7,850</w:t>
            </w:r>
          </w:p>
        </w:tc>
      </w:tr>
      <w:tr w:rsidR="003E22D9" w:rsidRPr="000746C7" w:rsidTr="0086134A">
        <w:trPr>
          <w:trHeight w:val="74"/>
        </w:trPr>
        <w:tc>
          <w:tcPr>
            <w:tcW w:w="1953" w:type="pct"/>
            <w:vAlign w:val="center"/>
          </w:tcPr>
          <w:p w:rsidR="003E22D9" w:rsidRPr="000746C7" w:rsidRDefault="003E22D9" w:rsidP="00161783">
            <w:pPr>
              <w:ind w:left="70" w:hanging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32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105,843</w:t>
            </w:r>
          </w:p>
        </w:tc>
        <w:tc>
          <w:tcPr>
            <w:tcW w:w="144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87,75</w:t>
            </w:r>
            <w:r w:rsidR="004D03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shd w:val="clear" w:color="auto" w:fill="auto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101,79</w:t>
            </w:r>
            <w:r w:rsidR="008641A3" w:rsidRPr="00D33C3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4" w:type="pct"/>
            <w:shd w:val="clear" w:color="auto" w:fill="auto"/>
          </w:tcPr>
          <w:p w:rsidR="003E22D9" w:rsidRPr="00D33C3C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sz w:val="30"/>
                <w:szCs w:val="30"/>
                <w:lang w:val="en-US"/>
              </w:rPr>
              <w:t>85,3</w:t>
            </w:r>
            <w:r w:rsidR="004D03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D58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E22D9" w:rsidRPr="002F2FC2" w:rsidTr="0086134A">
        <w:tc>
          <w:tcPr>
            <w:tcW w:w="1953" w:type="pct"/>
          </w:tcPr>
          <w:p w:rsidR="003E22D9" w:rsidRPr="00D33C3C" w:rsidRDefault="003E22D9" w:rsidP="00161783">
            <w:pPr>
              <w:ind w:left="70" w:hanging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3C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26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2D9" w:rsidRPr="00D33C3C" w:rsidRDefault="00D4089B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626,738</w:t>
            </w:r>
          </w:p>
        </w:tc>
        <w:tc>
          <w:tcPr>
            <w:tcW w:w="144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2D9" w:rsidRPr="00D33C3C" w:rsidRDefault="003E22D9" w:rsidP="003E22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33C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523,057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2D9" w:rsidRPr="0086134A" w:rsidRDefault="00D4089B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613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612,737</w:t>
            </w:r>
          </w:p>
        </w:tc>
        <w:tc>
          <w:tcPr>
            <w:tcW w:w="145" w:type="pct"/>
            <w:shd w:val="clear" w:color="auto" w:fill="auto"/>
          </w:tcPr>
          <w:p w:rsidR="003E22D9" w:rsidRPr="00D33C3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2D9" w:rsidRPr="002F2FC2" w:rsidRDefault="003E22D9" w:rsidP="002F2FC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2F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511,941</w:t>
            </w:r>
          </w:p>
        </w:tc>
      </w:tr>
      <w:tr w:rsidR="0086134A" w:rsidRPr="000746C7" w:rsidTr="0086134A">
        <w:tc>
          <w:tcPr>
            <w:tcW w:w="1953" w:type="pct"/>
          </w:tcPr>
          <w:p w:rsidR="0086134A" w:rsidRPr="00D33C3C" w:rsidRDefault="0086134A" w:rsidP="00161783">
            <w:pPr>
              <w:ind w:left="70" w:hanging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6" w:type="pct"/>
          </w:tcPr>
          <w:p w:rsidR="0086134A" w:rsidRPr="000746C7" w:rsidRDefault="0086134A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:rsidR="0086134A" w:rsidRPr="00D33C3C" w:rsidRDefault="0086134A" w:rsidP="0086134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:rsidR="0086134A" w:rsidRPr="00D33C3C" w:rsidRDefault="0086134A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:rsidR="0086134A" w:rsidRPr="00D33C3C" w:rsidRDefault="0086134A" w:rsidP="003E22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:rsidR="0086134A" w:rsidRPr="00D33C3C" w:rsidRDefault="0086134A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:rsidR="0086134A" w:rsidRPr="0086134A" w:rsidRDefault="0086134A" w:rsidP="008613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1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:rsidR="0086134A" w:rsidRPr="00D33C3C" w:rsidRDefault="0086134A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shd w:val="clear" w:color="auto" w:fill="auto"/>
          </w:tcPr>
          <w:p w:rsidR="0086134A" w:rsidRPr="00D33C3C" w:rsidRDefault="0086134A" w:rsidP="003E22D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81"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7128A7" w:rsidRDefault="007128A7" w:rsidP="0074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61AE5" w:rsidRDefault="00661AE5" w:rsidP="0074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61AE5" w:rsidRDefault="00661AE5" w:rsidP="0074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128A7" w:rsidRDefault="007128A7" w:rsidP="0074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C6449" w:rsidRPr="000746C7" w:rsidRDefault="00CC6449" w:rsidP="0074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CC6449" w:rsidRPr="000746C7" w:rsidRDefault="00CC6449" w:rsidP="0074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205E1" w:rsidRDefault="00CC6449" w:rsidP="00742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รายละเอียดของโครงการผลประโยชน์ที่กำหนด</w:t>
      </w:r>
      <w:r w:rsidR="004D0335">
        <w:rPr>
          <w:rFonts w:ascii="Angsana New" w:hAnsi="Angsana New" w:hint="cs"/>
          <w:sz w:val="30"/>
          <w:szCs w:val="30"/>
          <w:cs/>
        </w:rPr>
        <w:t>ไว้</w:t>
      </w:r>
      <w:r w:rsidRPr="000746C7">
        <w:rPr>
          <w:rFonts w:ascii="Angsana New" w:hAnsi="Angsana New"/>
          <w:sz w:val="30"/>
          <w:szCs w:val="30"/>
          <w:cs/>
        </w:rPr>
        <w:t>เปิดเผยในหมายเหตุประกอบงบการเงิน</w:t>
      </w:r>
      <w:r w:rsidR="00204AEE" w:rsidRPr="000746C7">
        <w:rPr>
          <w:rFonts w:ascii="Angsana New" w:hAnsi="Angsana New"/>
          <w:sz w:val="30"/>
          <w:szCs w:val="30"/>
          <w:cs/>
        </w:rPr>
        <w:t xml:space="preserve">ข้อ </w:t>
      </w:r>
      <w:r w:rsidR="00826446">
        <w:rPr>
          <w:rFonts w:ascii="Angsana New" w:hAnsi="Angsana New"/>
          <w:sz w:val="30"/>
          <w:szCs w:val="30"/>
        </w:rPr>
        <w:t>19</w:t>
      </w:r>
    </w:p>
    <w:p w:rsidR="007128A7" w:rsidRDefault="007128A7" w:rsidP="0071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6449" w:rsidRPr="000746C7" w:rsidRDefault="00CC6449" w:rsidP="00712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63"/>
        </w:tabs>
        <w:spacing w:line="240" w:lineRule="auto"/>
        <w:ind w:left="630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CC6449" w:rsidRPr="000746C7" w:rsidRDefault="00CC6449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C6449" w:rsidRPr="000746C7" w:rsidRDefault="00CC6449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บริษัทได้จัดตั้งกองทุนสำร</w:t>
      </w:r>
      <w:r w:rsidR="00E877F1" w:rsidRPr="000746C7">
        <w:rPr>
          <w:rFonts w:ascii="Angsana New" w:hAnsi="Angsana New"/>
          <w:sz w:val="30"/>
          <w:szCs w:val="30"/>
          <w:cs/>
        </w:rPr>
        <w:t>องเลี้ยงชีพสำหรับพนักงานของ</w:t>
      </w:r>
      <w:r w:rsidRPr="000746C7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</w:t>
      </w:r>
      <w:r w:rsidRPr="000746C7">
        <w:rPr>
          <w:rFonts w:ascii="Angsana New" w:hAnsi="Angsana New"/>
          <w:spacing w:val="-8"/>
          <w:sz w:val="30"/>
          <w:szCs w:val="30"/>
          <w:cs/>
        </w:rPr>
        <w:t xml:space="preserve">น โดยพนักงานจ่ายเงินสะสมในอัตราร้อยละ </w:t>
      </w:r>
      <w:r w:rsidRPr="000746C7">
        <w:rPr>
          <w:rFonts w:ascii="Angsana New" w:hAnsi="Angsana New"/>
          <w:spacing w:val="-8"/>
          <w:sz w:val="30"/>
          <w:szCs w:val="30"/>
        </w:rPr>
        <w:t>3</w:t>
      </w:r>
      <w:r w:rsidRPr="000746C7">
        <w:rPr>
          <w:rFonts w:ascii="Angsana New" w:hAnsi="Angsana New"/>
          <w:spacing w:val="-8"/>
          <w:sz w:val="30"/>
          <w:szCs w:val="30"/>
          <w:cs/>
        </w:rPr>
        <w:t xml:space="preserve"> ถึง อัตราร้อยละ </w:t>
      </w:r>
      <w:r w:rsidR="00B63A79" w:rsidRPr="000746C7">
        <w:rPr>
          <w:rFonts w:ascii="Angsana New" w:hAnsi="Angsana New"/>
          <w:spacing w:val="-8"/>
          <w:sz w:val="30"/>
          <w:szCs w:val="30"/>
        </w:rPr>
        <w:t>15</w:t>
      </w:r>
      <w:r w:rsidRPr="000746C7">
        <w:rPr>
          <w:rFonts w:ascii="Angsana New" w:hAnsi="Angsana New"/>
          <w:spacing w:val="-8"/>
          <w:sz w:val="30"/>
          <w:szCs w:val="30"/>
          <w:cs/>
        </w:rPr>
        <w:t xml:space="preserve"> ของ</w:t>
      </w:r>
      <w:r w:rsidRPr="000746C7">
        <w:rPr>
          <w:rFonts w:ascii="Angsana New" w:hAnsi="Angsana New"/>
          <w:sz w:val="30"/>
          <w:szCs w:val="30"/>
          <w:cs/>
        </w:rPr>
        <w:t xml:space="preserve">เงินเดือนทุกเดือน </w:t>
      </w:r>
      <w:r w:rsidR="00B3336A">
        <w:rPr>
          <w:rFonts w:ascii="Angsana New" w:hAnsi="Angsana New"/>
          <w:sz w:val="30"/>
          <w:szCs w:val="30"/>
        </w:rPr>
        <w:br/>
      </w:r>
      <w:r w:rsidR="00E877F1" w:rsidRPr="000746C7">
        <w:rPr>
          <w:rFonts w:ascii="Angsana New" w:hAnsi="Angsana New"/>
          <w:spacing w:val="8"/>
          <w:sz w:val="30"/>
          <w:szCs w:val="30"/>
          <w:cs/>
        </w:rPr>
        <w:t>และ</w:t>
      </w:r>
      <w:r w:rsidRPr="000746C7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1B563C">
        <w:rPr>
          <w:rFonts w:ascii="Angsana New" w:hAnsi="Angsana New"/>
          <w:sz w:val="30"/>
          <w:szCs w:val="30"/>
          <w:cs/>
        </w:rPr>
        <w:t>จ่ายสมทบในอัตราเดียวกัน</w:t>
      </w:r>
      <w:r w:rsidR="00B63A79" w:rsidRPr="001B563C">
        <w:rPr>
          <w:rFonts w:ascii="Angsana New" w:hAnsi="Angsana New"/>
          <w:sz w:val="30"/>
          <w:szCs w:val="30"/>
          <w:cs/>
        </w:rPr>
        <w:t xml:space="preserve">สูงสุดไม่เกินร้อยละ </w:t>
      </w:r>
      <w:r w:rsidR="00A26815">
        <w:rPr>
          <w:rFonts w:ascii="Angsana New" w:hAnsi="Angsana New"/>
          <w:sz w:val="30"/>
          <w:szCs w:val="30"/>
        </w:rPr>
        <w:t>9</w:t>
      </w:r>
      <w:r w:rsidR="00B63A79" w:rsidRPr="001B563C">
        <w:rPr>
          <w:rFonts w:ascii="Angsana New" w:hAnsi="Angsana New"/>
          <w:sz w:val="30"/>
          <w:szCs w:val="30"/>
          <w:cs/>
        </w:rPr>
        <w:t xml:space="preserve"> </w:t>
      </w:r>
      <w:r w:rsidRPr="001B563C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</w:t>
      </w:r>
      <w:r w:rsidRPr="000746C7">
        <w:rPr>
          <w:rFonts w:ascii="Angsana New" w:hAnsi="Angsana New"/>
          <w:spacing w:val="8"/>
          <w:sz w:val="30"/>
          <w:szCs w:val="30"/>
          <w:cs/>
        </w:rPr>
        <w:t>นี้ได้</w:t>
      </w:r>
      <w:r w:rsidRPr="000746C7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316E3C" w:rsidRDefault="00316E3C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C6449" w:rsidRPr="000746C7" w:rsidRDefault="00CC6449" w:rsidP="0016178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5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E30E32" w:rsidRDefault="00E30E32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B28FF" w:rsidRDefault="002B28FF" w:rsidP="00161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2B28FF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2B5CD6">
        <w:rPr>
          <w:rFonts w:ascii="Angsana New" w:hAnsi="Angsana New" w:hint="cs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CC0219" w:rsidRPr="000746C7" w:rsidRDefault="00CC0219" w:rsidP="00E3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48"/>
        <w:gridCol w:w="283"/>
        <w:gridCol w:w="1113"/>
        <w:gridCol w:w="270"/>
        <w:gridCol w:w="1080"/>
        <w:gridCol w:w="270"/>
        <w:gridCol w:w="1082"/>
        <w:gridCol w:w="267"/>
        <w:gridCol w:w="1085"/>
      </w:tblGrid>
      <w:tr w:rsidR="00E30E32" w:rsidRPr="000746C7" w:rsidTr="004205C4">
        <w:tc>
          <w:tcPr>
            <w:tcW w:w="2037" w:type="pct"/>
          </w:tcPr>
          <w:p w:rsidR="00E30E32" w:rsidRPr="000746C7" w:rsidRDefault="00E30E32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54" w:type="pct"/>
          </w:tcPr>
          <w:p w:rsidR="00E30E32" w:rsidRPr="000746C7" w:rsidRDefault="00E30E32" w:rsidP="00E30E3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39" w:type="pct"/>
            <w:gridSpan w:val="3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25D" w:rsidRPr="000746C7" w:rsidTr="004205C4">
        <w:trPr>
          <w:trHeight w:val="434"/>
        </w:trPr>
        <w:tc>
          <w:tcPr>
            <w:tcW w:w="2037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05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4725D" w:rsidRPr="000746C7" w:rsidRDefault="0044725D" w:rsidP="00447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0E32" w:rsidRPr="000746C7" w:rsidTr="004205C4">
        <w:trPr>
          <w:trHeight w:val="434"/>
        </w:trPr>
        <w:tc>
          <w:tcPr>
            <w:tcW w:w="2037" w:type="pct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7"/>
          </w:tcPr>
          <w:p w:rsidR="00E30E32" w:rsidRPr="000746C7" w:rsidRDefault="00E30E32" w:rsidP="00E3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E22D9" w:rsidRPr="000746C7" w:rsidTr="003E22D9">
        <w:tc>
          <w:tcPr>
            <w:tcW w:w="2037" w:type="pct"/>
          </w:tcPr>
          <w:p w:rsidR="003E22D9" w:rsidRPr="00B3336A" w:rsidRDefault="003E22D9" w:rsidP="00161783">
            <w:pPr>
              <w:ind w:left="70" w:hanging="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:rsidR="003E22D9" w:rsidRPr="00B3336A" w:rsidRDefault="003E22D9" w:rsidP="00161783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54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E22D9" w:rsidRPr="00826446" w:rsidRDefault="003E22D9" w:rsidP="003E22D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5220E" w:rsidRPr="00826446" w:rsidRDefault="00D5220E" w:rsidP="00EC2778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(35,479)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 (23,625)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E22D9" w:rsidRPr="00826446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5220E" w:rsidRPr="00826446" w:rsidRDefault="00D5220E" w:rsidP="00EC2778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(35,687)</w:t>
            </w:r>
          </w:p>
        </w:tc>
        <w:tc>
          <w:tcPr>
            <w:tcW w:w="145" w:type="pct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E22D9" w:rsidRPr="00826446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22D9" w:rsidRPr="00826446" w:rsidRDefault="003E22D9" w:rsidP="00EC277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(25,569)</w:t>
            </w:r>
          </w:p>
        </w:tc>
      </w:tr>
      <w:tr w:rsidR="003E22D9" w:rsidRPr="000746C7" w:rsidTr="003E22D9">
        <w:tc>
          <w:tcPr>
            <w:tcW w:w="2037" w:type="pct"/>
          </w:tcPr>
          <w:p w:rsidR="003E22D9" w:rsidRPr="00B3336A" w:rsidRDefault="003E22D9" w:rsidP="00161783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4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E22D9" w:rsidRPr="00826446" w:rsidRDefault="00677BD8" w:rsidP="003E22D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1,668,864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1,548,240 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E22D9" w:rsidRPr="00826446" w:rsidRDefault="00677BD8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1,610,318</w:t>
            </w:r>
          </w:p>
        </w:tc>
        <w:tc>
          <w:tcPr>
            <w:tcW w:w="145" w:type="pct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3E22D9" w:rsidRPr="00826446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1,503,364 </w:t>
            </w:r>
          </w:p>
        </w:tc>
      </w:tr>
      <w:tr w:rsidR="003E22D9" w:rsidRPr="000746C7" w:rsidTr="003E22D9">
        <w:tc>
          <w:tcPr>
            <w:tcW w:w="2037" w:type="pct"/>
          </w:tcPr>
          <w:p w:rsidR="003E22D9" w:rsidRPr="00B3336A" w:rsidRDefault="003E22D9" w:rsidP="00161783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</w:t>
            </w:r>
            <w:r w:rsidR="005A139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4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E22D9" w:rsidRPr="00826446" w:rsidRDefault="00677BD8" w:rsidP="003E22D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626,738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523,057 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E22D9" w:rsidRPr="00826446" w:rsidRDefault="00E82D04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612,737</w:t>
            </w:r>
          </w:p>
        </w:tc>
        <w:tc>
          <w:tcPr>
            <w:tcW w:w="145" w:type="pct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E22D9" w:rsidRPr="00826446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511,941 </w:t>
            </w:r>
          </w:p>
        </w:tc>
      </w:tr>
      <w:tr w:rsidR="003E22D9" w:rsidRPr="000746C7" w:rsidTr="003E22D9">
        <w:tc>
          <w:tcPr>
            <w:tcW w:w="2037" w:type="pct"/>
          </w:tcPr>
          <w:p w:rsidR="003E22D9" w:rsidRPr="00B3336A" w:rsidRDefault="003E22D9" w:rsidP="00161783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ในการจัดเก็บสินค้า</w:t>
            </w:r>
          </w:p>
        </w:tc>
        <w:tc>
          <w:tcPr>
            <w:tcW w:w="154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E22D9" w:rsidRPr="00826446" w:rsidRDefault="00677BD8" w:rsidP="003E22D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434,672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417,983 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E22D9" w:rsidRPr="00826446" w:rsidRDefault="00E82D04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426,945</w:t>
            </w:r>
          </w:p>
        </w:tc>
        <w:tc>
          <w:tcPr>
            <w:tcW w:w="145" w:type="pct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E22D9" w:rsidRPr="00826446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411,965 </w:t>
            </w:r>
          </w:p>
        </w:tc>
      </w:tr>
      <w:tr w:rsidR="003E22D9" w:rsidRPr="000746C7" w:rsidTr="003E22D9">
        <w:tc>
          <w:tcPr>
            <w:tcW w:w="2037" w:type="pct"/>
          </w:tcPr>
          <w:p w:rsidR="003E22D9" w:rsidRPr="00B3336A" w:rsidRDefault="003E22D9" w:rsidP="00161783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154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E22D9" w:rsidRPr="00826446" w:rsidRDefault="00677BD8" w:rsidP="003E22D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368,788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335,422 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E22D9" w:rsidRPr="00826446" w:rsidRDefault="00E82D04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361,235</w:t>
            </w:r>
          </w:p>
        </w:tc>
        <w:tc>
          <w:tcPr>
            <w:tcW w:w="145" w:type="pct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E22D9" w:rsidRPr="00826446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328,444 </w:t>
            </w:r>
          </w:p>
        </w:tc>
      </w:tr>
      <w:tr w:rsidR="003E22D9" w:rsidRPr="000746C7" w:rsidTr="003E22D9">
        <w:tc>
          <w:tcPr>
            <w:tcW w:w="2037" w:type="pct"/>
          </w:tcPr>
          <w:p w:rsidR="003E22D9" w:rsidRPr="00B3336A" w:rsidRDefault="003E22D9" w:rsidP="00161783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4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E22D9" w:rsidRPr="00826446" w:rsidRDefault="00677BD8" w:rsidP="003E22D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238,871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236,962 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E22D9" w:rsidRPr="00826446" w:rsidRDefault="00E82D04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223,779</w:t>
            </w:r>
          </w:p>
        </w:tc>
        <w:tc>
          <w:tcPr>
            <w:tcW w:w="145" w:type="pct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E22D9" w:rsidRPr="00826446" w:rsidRDefault="003E22D9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81"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221,325 </w:t>
            </w:r>
          </w:p>
        </w:tc>
      </w:tr>
      <w:tr w:rsidR="003E22D9" w:rsidRPr="000746C7" w:rsidTr="003E22D9">
        <w:tc>
          <w:tcPr>
            <w:tcW w:w="2037" w:type="pct"/>
          </w:tcPr>
          <w:p w:rsidR="003E22D9" w:rsidRPr="00B3336A" w:rsidRDefault="003E22D9" w:rsidP="00161783">
            <w:pPr>
              <w:ind w:left="54" w:hanging="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4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:rsidR="003E22D9" w:rsidRPr="00826446" w:rsidRDefault="00677BD8" w:rsidP="003E22D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809,063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376E2" w:rsidRPr="00826446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76E2" w:rsidRPr="00826446">
              <w:rPr>
                <w:rFonts w:ascii="Angsana New" w:hAnsi="Angsana New"/>
                <w:sz w:val="30"/>
                <w:szCs w:val="30"/>
                <w:lang w:val="en-US"/>
              </w:rPr>
              <w:t>959</w:t>
            </w: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E22D9" w:rsidRPr="00826446" w:rsidRDefault="00E82D04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926,678</w:t>
            </w:r>
          </w:p>
        </w:tc>
        <w:tc>
          <w:tcPr>
            <w:tcW w:w="145" w:type="pct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3E22D9" w:rsidRPr="00826446" w:rsidRDefault="002376E2" w:rsidP="002376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  <w:r w:rsidR="003E22D9" w:rsidRPr="008264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26446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  <w:r w:rsidR="003E22D9" w:rsidRPr="0082644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3E22D9" w:rsidRPr="000746C7" w:rsidTr="00F24CC6">
        <w:tc>
          <w:tcPr>
            <w:tcW w:w="2037" w:type="pct"/>
          </w:tcPr>
          <w:p w:rsidR="003E22D9" w:rsidRPr="00B3336A" w:rsidRDefault="003E22D9" w:rsidP="002B27D5">
            <w:pPr>
              <w:ind w:left="54" w:hanging="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ต้นทุนขายสินค้าและต้นทุน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  <w:t xml:space="preserve">    </w:t>
            </w: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การให้บริการ ต้นทุนการจัดจำหน่าย</w:t>
            </w:r>
            <w:r w:rsidR="002B27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  <w:t xml:space="preserve">    </w:t>
            </w: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54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22D9" w:rsidRPr="00826446" w:rsidRDefault="00677BD8" w:rsidP="003E22D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</w:rPr>
              <w:t>4,111,517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E22D9" w:rsidRPr="00826446" w:rsidRDefault="003E22D9" w:rsidP="0082644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</w:t>
            </w:r>
            <w:r w:rsidR="002376E2"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376E2"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147" w:type="pct"/>
            <w:shd w:val="clear" w:color="auto" w:fill="auto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22D9" w:rsidRPr="00826446" w:rsidRDefault="00E82D04" w:rsidP="003E22D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4,126,005</w:t>
            </w:r>
          </w:p>
        </w:tc>
        <w:tc>
          <w:tcPr>
            <w:tcW w:w="145" w:type="pct"/>
          </w:tcPr>
          <w:p w:rsidR="003E22D9" w:rsidRPr="00826446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right="-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826446" w:rsidRDefault="003E22D9" w:rsidP="002376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</w:t>
            </w:r>
            <w:r w:rsidR="002376E2"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,07</w:t>
            </w:r>
            <w:r w:rsidR="002376E2" w:rsidRPr="008264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:rsidR="00F205E1" w:rsidRDefault="00F20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CC6449" w:rsidRPr="000746C7" w:rsidRDefault="00CC6449" w:rsidP="0082644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ต้นทุนทางการเงิน</w:t>
      </w:r>
    </w:p>
    <w:p w:rsidR="00CC6449" w:rsidRPr="00C23A93" w:rsidRDefault="00CC6449" w:rsidP="00C2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17"/>
        <w:gridCol w:w="453"/>
        <w:gridCol w:w="1085"/>
        <w:gridCol w:w="274"/>
        <w:gridCol w:w="1080"/>
        <w:gridCol w:w="270"/>
        <w:gridCol w:w="1080"/>
        <w:gridCol w:w="270"/>
        <w:gridCol w:w="1069"/>
      </w:tblGrid>
      <w:tr w:rsidR="00F96D6B" w:rsidRPr="000746C7" w:rsidTr="004205C4">
        <w:tc>
          <w:tcPr>
            <w:tcW w:w="1966" w:type="pct"/>
          </w:tcPr>
          <w:p w:rsidR="00F96D6B" w:rsidRPr="000746C7" w:rsidRDefault="00F96D6B" w:rsidP="00F96D6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46" w:type="pct"/>
          </w:tcPr>
          <w:p w:rsidR="00F96D6B" w:rsidRPr="000746C7" w:rsidRDefault="00F96D6B" w:rsidP="00F96D6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:rsidR="00F96D6B" w:rsidRPr="000746C7" w:rsidRDefault="00F96D6B" w:rsidP="00F9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96D6B" w:rsidRPr="000746C7" w:rsidRDefault="00F96D6B" w:rsidP="00F9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F96D6B" w:rsidRPr="000746C7" w:rsidRDefault="00F96D6B" w:rsidP="00F9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BA0" w:rsidRPr="000746C7" w:rsidTr="004205C4">
        <w:trPr>
          <w:trHeight w:val="434"/>
        </w:trPr>
        <w:tc>
          <w:tcPr>
            <w:tcW w:w="1966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205C4" w:rsidRPr="000746C7" w:rsidTr="004205C4">
        <w:trPr>
          <w:trHeight w:val="434"/>
        </w:trPr>
        <w:tc>
          <w:tcPr>
            <w:tcW w:w="1966" w:type="pct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" w:type="pct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:rsidR="004205C4" w:rsidRPr="000746C7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205C4" w:rsidRPr="000746C7" w:rsidTr="004205C4">
        <w:tc>
          <w:tcPr>
            <w:tcW w:w="1966" w:type="pct"/>
          </w:tcPr>
          <w:p w:rsidR="004205C4" w:rsidRPr="00B3336A" w:rsidRDefault="004205C4" w:rsidP="0090307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</w:t>
            </w: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46" w:type="pct"/>
          </w:tcPr>
          <w:p w:rsidR="004205C4" w:rsidRPr="000746C7" w:rsidRDefault="004205C4" w:rsidP="00420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:rsidR="004205C4" w:rsidRPr="0064070E" w:rsidRDefault="004205C4" w:rsidP="004205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</w:tcPr>
          <w:p w:rsidR="004205C4" w:rsidRPr="0064070E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</w:tcPr>
          <w:p w:rsidR="004205C4" w:rsidRPr="0064070E" w:rsidRDefault="004205C4" w:rsidP="004205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47" w:type="pct"/>
          </w:tcPr>
          <w:p w:rsidR="004205C4" w:rsidRPr="0064070E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vAlign w:val="bottom"/>
          </w:tcPr>
          <w:p w:rsidR="004205C4" w:rsidRPr="0064070E" w:rsidRDefault="004205C4" w:rsidP="004205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47" w:type="pct"/>
          </w:tcPr>
          <w:p w:rsidR="004205C4" w:rsidRPr="0064070E" w:rsidRDefault="004205C4" w:rsidP="00420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581" w:type="pct"/>
          </w:tcPr>
          <w:p w:rsidR="004205C4" w:rsidRPr="0064070E" w:rsidRDefault="004205C4" w:rsidP="004205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D526DE" w:rsidRPr="00826446" w:rsidTr="003E22D9">
        <w:tc>
          <w:tcPr>
            <w:tcW w:w="1966" w:type="pct"/>
          </w:tcPr>
          <w:p w:rsidR="00D526DE" w:rsidRPr="00B3336A" w:rsidRDefault="00D526DE" w:rsidP="001617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</w:t>
            </w: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46" w:type="pct"/>
          </w:tcPr>
          <w:p w:rsidR="00D526DE" w:rsidRPr="000746C7" w:rsidRDefault="00D526DE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D526DE" w:rsidRPr="00826446" w:rsidRDefault="00F622D3" w:rsidP="00F622D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526DE"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49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D526DE" w:rsidRPr="00826446" w:rsidRDefault="00D526DE" w:rsidP="003E22D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6,847 </w:t>
            </w:r>
          </w:p>
        </w:tc>
        <w:tc>
          <w:tcPr>
            <w:tcW w:w="147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D526DE" w:rsidRPr="00826446" w:rsidRDefault="00F622D3" w:rsidP="00F622D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526DE"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47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D526DE" w:rsidRPr="00826446" w:rsidRDefault="00D526DE" w:rsidP="003E22D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6,847 </w:t>
            </w:r>
          </w:p>
        </w:tc>
      </w:tr>
      <w:tr w:rsidR="00D526DE" w:rsidRPr="00826446" w:rsidTr="003E22D9">
        <w:tc>
          <w:tcPr>
            <w:tcW w:w="1966" w:type="pct"/>
          </w:tcPr>
          <w:p w:rsidR="00D526DE" w:rsidRPr="00B3336A" w:rsidRDefault="00D526DE" w:rsidP="001617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ดอกเบี้ยตามสัญญาเช่าการเงิน</w:t>
            </w:r>
          </w:p>
        </w:tc>
        <w:tc>
          <w:tcPr>
            <w:tcW w:w="246" w:type="pct"/>
          </w:tcPr>
          <w:p w:rsidR="00D526DE" w:rsidRPr="000746C7" w:rsidRDefault="00D526DE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526DE" w:rsidRPr="00826446" w:rsidRDefault="00D526DE" w:rsidP="003E22D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49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D526DE" w:rsidRPr="00826446" w:rsidRDefault="00D526DE" w:rsidP="003E22D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1,182 </w:t>
            </w:r>
          </w:p>
        </w:tc>
        <w:tc>
          <w:tcPr>
            <w:tcW w:w="147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D526DE" w:rsidRPr="00826446" w:rsidRDefault="00D526DE" w:rsidP="002E1C8F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47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D526DE" w:rsidRPr="00826446" w:rsidRDefault="00D526DE" w:rsidP="003E22D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1,182 </w:t>
            </w:r>
          </w:p>
        </w:tc>
      </w:tr>
      <w:tr w:rsidR="00D526DE" w:rsidRPr="00826446" w:rsidTr="002E1C8F">
        <w:tc>
          <w:tcPr>
            <w:tcW w:w="1966" w:type="pct"/>
          </w:tcPr>
          <w:p w:rsidR="00D526DE" w:rsidRPr="00B3336A" w:rsidRDefault="00D526DE" w:rsidP="0016178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246" w:type="pct"/>
          </w:tcPr>
          <w:p w:rsidR="00D526DE" w:rsidRPr="000746C7" w:rsidRDefault="00D526DE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:rsidR="00D526DE" w:rsidRPr="00826446" w:rsidRDefault="00F622D3" w:rsidP="00F622D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D526DE"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9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D526DE" w:rsidRPr="00826446" w:rsidRDefault="00D526DE" w:rsidP="003E22D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8,029</w:t>
            </w:r>
          </w:p>
        </w:tc>
        <w:tc>
          <w:tcPr>
            <w:tcW w:w="147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D526DE" w:rsidRPr="00826446" w:rsidRDefault="00F622D3" w:rsidP="00F622D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D526DE"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7" w:type="pct"/>
          </w:tcPr>
          <w:p w:rsidR="00D526DE" w:rsidRPr="00826446" w:rsidRDefault="00D526DE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D526DE" w:rsidRPr="00826446" w:rsidRDefault="00D526DE" w:rsidP="003E22D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8,029 </w:t>
            </w:r>
          </w:p>
        </w:tc>
      </w:tr>
      <w:tr w:rsidR="00A26815" w:rsidRPr="00826446" w:rsidTr="00A26815">
        <w:tc>
          <w:tcPr>
            <w:tcW w:w="1966" w:type="pct"/>
          </w:tcPr>
          <w:p w:rsidR="00A26815" w:rsidRPr="00826446" w:rsidRDefault="00A26815" w:rsidP="001617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6446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8264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จำนวนที่บันทึกเป็นต้นทุนของ  </w:t>
            </w:r>
            <w:r w:rsidR="00826446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   </w:t>
            </w:r>
            <w:r w:rsidRPr="008264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46" w:type="pct"/>
          </w:tcPr>
          <w:p w:rsidR="00A26815" w:rsidRPr="000746C7" w:rsidRDefault="00A26815" w:rsidP="002B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A26815" w:rsidRPr="00826446" w:rsidRDefault="00A26815" w:rsidP="002B0BA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26815" w:rsidRPr="00826446" w:rsidRDefault="00A26815" w:rsidP="00A26815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64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(864)</w:t>
            </w:r>
          </w:p>
        </w:tc>
        <w:tc>
          <w:tcPr>
            <w:tcW w:w="149" w:type="pct"/>
          </w:tcPr>
          <w:p w:rsidR="00A26815" w:rsidRPr="00826446" w:rsidRDefault="00A26815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A26815" w:rsidRPr="00826446" w:rsidRDefault="00A26815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26815" w:rsidRPr="00826446" w:rsidRDefault="00A26815" w:rsidP="00A268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64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A26815" w:rsidRPr="00826446" w:rsidRDefault="00A26815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A26815" w:rsidRPr="00826446" w:rsidRDefault="00A26815" w:rsidP="00DF057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26815" w:rsidRPr="00826446" w:rsidRDefault="00A26815" w:rsidP="00DF0571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64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(864)</w:t>
            </w:r>
          </w:p>
        </w:tc>
        <w:tc>
          <w:tcPr>
            <w:tcW w:w="147" w:type="pct"/>
          </w:tcPr>
          <w:p w:rsidR="00A26815" w:rsidRPr="00826446" w:rsidRDefault="00A26815" w:rsidP="00DF0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A26815" w:rsidRPr="00826446" w:rsidRDefault="00A26815" w:rsidP="00DF0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26815" w:rsidRPr="00826446" w:rsidRDefault="00A26815" w:rsidP="00DF0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64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26815" w:rsidRPr="00826446" w:rsidTr="00A26815">
        <w:tc>
          <w:tcPr>
            <w:tcW w:w="1966" w:type="pct"/>
          </w:tcPr>
          <w:p w:rsidR="00A26815" w:rsidRPr="00B3336A" w:rsidRDefault="00327FF3" w:rsidP="0016178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46" w:type="pct"/>
          </w:tcPr>
          <w:p w:rsidR="00A26815" w:rsidRPr="000746C7" w:rsidRDefault="00A26815" w:rsidP="00DF0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815" w:rsidRPr="00826446" w:rsidRDefault="00327FF3" w:rsidP="00327FF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26815"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49" w:type="pct"/>
          </w:tcPr>
          <w:p w:rsidR="00A26815" w:rsidRPr="00826446" w:rsidRDefault="00A26815" w:rsidP="00DF0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815" w:rsidRPr="00826446" w:rsidRDefault="00A26815" w:rsidP="00DF057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8,029</w:t>
            </w:r>
          </w:p>
        </w:tc>
        <w:tc>
          <w:tcPr>
            <w:tcW w:w="147" w:type="pct"/>
          </w:tcPr>
          <w:p w:rsidR="00A26815" w:rsidRPr="00826446" w:rsidRDefault="00A26815" w:rsidP="00DF0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6815" w:rsidRPr="00826446" w:rsidRDefault="00327FF3" w:rsidP="00327FF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26815"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47" w:type="pct"/>
          </w:tcPr>
          <w:p w:rsidR="00A26815" w:rsidRPr="00826446" w:rsidRDefault="00A26815" w:rsidP="00DF0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right="-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A26815" w:rsidRPr="00826446" w:rsidRDefault="00A26815" w:rsidP="00DF0571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4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8,029 </w:t>
            </w:r>
          </w:p>
        </w:tc>
      </w:tr>
    </w:tbl>
    <w:p w:rsidR="00A26815" w:rsidRPr="00A26815" w:rsidRDefault="00A26815" w:rsidP="00A2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26815" w:rsidRPr="00A26815" w:rsidRDefault="002709B1" w:rsidP="001D73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AA2A22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:rsidR="002709B1" w:rsidRPr="000746C7" w:rsidRDefault="002709B1" w:rsidP="00C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619"/>
        <w:gridCol w:w="363"/>
        <w:gridCol w:w="1175"/>
        <w:gridCol w:w="7"/>
        <w:gridCol w:w="261"/>
        <w:gridCol w:w="9"/>
        <w:gridCol w:w="1072"/>
        <w:gridCol w:w="9"/>
        <w:gridCol w:w="261"/>
        <w:gridCol w:w="7"/>
        <w:gridCol w:w="1074"/>
        <w:gridCol w:w="7"/>
        <w:gridCol w:w="269"/>
        <w:gridCol w:w="1074"/>
      </w:tblGrid>
      <w:tr w:rsidR="00436E15" w:rsidRPr="000746C7" w:rsidTr="00190CF5">
        <w:tc>
          <w:tcPr>
            <w:tcW w:w="1965" w:type="pct"/>
          </w:tcPr>
          <w:p w:rsidR="00436E15" w:rsidRPr="00190CF5" w:rsidRDefault="00190CF5" w:rsidP="0019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7" w:type="pct"/>
          </w:tcPr>
          <w:p w:rsidR="00436E15" w:rsidRPr="000746C7" w:rsidRDefault="00436E15" w:rsidP="00436E1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71" w:type="pct"/>
            <w:gridSpan w:val="5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BA0" w:rsidRPr="000746C7" w:rsidTr="00190CF5">
        <w:trPr>
          <w:trHeight w:val="434"/>
        </w:trPr>
        <w:tc>
          <w:tcPr>
            <w:tcW w:w="1965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8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2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36E15" w:rsidRPr="000746C7" w:rsidTr="00190CF5">
        <w:trPr>
          <w:trHeight w:val="434"/>
        </w:trPr>
        <w:tc>
          <w:tcPr>
            <w:tcW w:w="1965" w:type="pct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1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36E15" w:rsidRPr="000746C7" w:rsidTr="00190CF5">
        <w:tc>
          <w:tcPr>
            <w:tcW w:w="1965" w:type="pct"/>
          </w:tcPr>
          <w:p w:rsidR="00436E15" w:rsidRPr="00B3336A" w:rsidRDefault="00436E15" w:rsidP="0016178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ของปี</w:t>
            </w: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</w:tcPr>
          <w:p w:rsidR="00436E15" w:rsidRPr="000746C7" w:rsidRDefault="00436E15" w:rsidP="0043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:rsidR="00436E15" w:rsidRPr="000746C7" w:rsidRDefault="00436E15" w:rsidP="00436E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:rsidR="00436E15" w:rsidRPr="000746C7" w:rsidRDefault="00436E15" w:rsidP="00436E15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436E15" w:rsidRPr="000746C7" w:rsidRDefault="00436E15" w:rsidP="00436E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436E15" w:rsidRPr="000746C7" w:rsidRDefault="00436E15" w:rsidP="0043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436E15" w:rsidRPr="000746C7" w:rsidRDefault="00436E15" w:rsidP="00436E15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2D9" w:rsidRPr="000746C7" w:rsidTr="00190CF5">
        <w:tc>
          <w:tcPr>
            <w:tcW w:w="1965" w:type="pct"/>
          </w:tcPr>
          <w:p w:rsidR="003E22D9" w:rsidRPr="00B3336A" w:rsidRDefault="003E22D9" w:rsidP="001617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</w:t>
            </w: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ปัจจุบัน</w:t>
            </w:r>
            <w:r w:rsidRPr="00B3336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vAlign w:val="bottom"/>
          </w:tcPr>
          <w:p w:rsidR="003E22D9" w:rsidRPr="001D730F" w:rsidRDefault="002E6B94" w:rsidP="00550E8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143,935</w:t>
            </w:r>
          </w:p>
        </w:tc>
        <w:tc>
          <w:tcPr>
            <w:tcW w:w="147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100,645</w:t>
            </w:r>
          </w:p>
        </w:tc>
        <w:tc>
          <w:tcPr>
            <w:tcW w:w="146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3E22D9" w:rsidRPr="001D730F" w:rsidRDefault="009F7D27" w:rsidP="003E22D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143,935</w:t>
            </w:r>
          </w:p>
        </w:tc>
        <w:tc>
          <w:tcPr>
            <w:tcW w:w="146" w:type="pct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3E22D9" w:rsidRPr="001D730F" w:rsidRDefault="003E22D9" w:rsidP="003E22D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100,645</w:t>
            </w:r>
          </w:p>
        </w:tc>
      </w:tr>
      <w:tr w:rsidR="003E22D9" w:rsidRPr="000746C7" w:rsidTr="00190CF5">
        <w:tc>
          <w:tcPr>
            <w:tcW w:w="1965" w:type="pct"/>
          </w:tcPr>
          <w:p w:rsidR="003E22D9" w:rsidRPr="00B3336A" w:rsidRDefault="003E22D9" w:rsidP="001617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97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vAlign w:val="bottom"/>
          </w:tcPr>
          <w:p w:rsidR="003E22D9" w:rsidRPr="001D730F" w:rsidRDefault="002E6B94" w:rsidP="00550E8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147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889"/>
                <w:tab w:val="decimal" w:pos="98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46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:rsidR="003E22D9" w:rsidRPr="001D730F" w:rsidRDefault="009F7D27" w:rsidP="003E22D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146" w:type="pct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:rsidR="003E22D9" w:rsidRPr="001D730F" w:rsidRDefault="003E22D9" w:rsidP="003E22D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3E22D9" w:rsidRPr="000746C7" w:rsidTr="00190CF5">
        <w:tc>
          <w:tcPr>
            <w:tcW w:w="1965" w:type="pct"/>
          </w:tcPr>
          <w:p w:rsidR="003E22D9" w:rsidRPr="00B3336A" w:rsidRDefault="003E22D9" w:rsidP="001617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22D9" w:rsidRPr="001D730F" w:rsidRDefault="002E6B94" w:rsidP="00550E8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144,007</w:t>
            </w:r>
          </w:p>
        </w:tc>
        <w:tc>
          <w:tcPr>
            <w:tcW w:w="147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889"/>
                <w:tab w:val="decimal" w:pos="98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100,683</w:t>
            </w:r>
          </w:p>
        </w:tc>
        <w:tc>
          <w:tcPr>
            <w:tcW w:w="146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22D9" w:rsidRPr="001D730F" w:rsidRDefault="009F7D27" w:rsidP="003E22D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144,007</w:t>
            </w:r>
          </w:p>
        </w:tc>
        <w:tc>
          <w:tcPr>
            <w:tcW w:w="146" w:type="pct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22D9" w:rsidRPr="001D730F" w:rsidRDefault="003E22D9" w:rsidP="003E22D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100,683</w:t>
            </w:r>
          </w:p>
        </w:tc>
      </w:tr>
      <w:tr w:rsidR="003E22D9" w:rsidRPr="000746C7" w:rsidTr="00190CF5">
        <w:tc>
          <w:tcPr>
            <w:tcW w:w="1965" w:type="pct"/>
          </w:tcPr>
          <w:p w:rsidR="003E22D9" w:rsidRPr="00B3336A" w:rsidRDefault="003E22D9" w:rsidP="001617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889"/>
                <w:tab w:val="decimal" w:pos="985"/>
              </w:tabs>
              <w:spacing w:line="240" w:lineRule="atLeast"/>
              <w:ind w:right="-1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vAlign w:val="bottom"/>
          </w:tcPr>
          <w:p w:rsidR="003E22D9" w:rsidRPr="001D730F" w:rsidRDefault="003E22D9" w:rsidP="003E22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3E22D9" w:rsidRPr="001D730F" w:rsidRDefault="003E22D9" w:rsidP="003E22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2D9" w:rsidRPr="000746C7" w:rsidTr="00190CF5">
        <w:tc>
          <w:tcPr>
            <w:tcW w:w="1965" w:type="pct"/>
          </w:tcPr>
          <w:p w:rsidR="003E22D9" w:rsidRPr="00B3336A" w:rsidRDefault="003E22D9" w:rsidP="0016178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B3336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889"/>
                <w:tab w:val="decimal" w:pos="985"/>
              </w:tabs>
              <w:spacing w:line="240" w:lineRule="atLeast"/>
              <w:ind w:righ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3E22D9" w:rsidRPr="001D730F" w:rsidRDefault="003E22D9" w:rsidP="003E22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3E22D9" w:rsidRPr="001D730F" w:rsidRDefault="003E22D9" w:rsidP="003E22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2D9" w:rsidRPr="000746C7" w:rsidTr="00190CF5">
        <w:tc>
          <w:tcPr>
            <w:tcW w:w="1965" w:type="pct"/>
          </w:tcPr>
          <w:p w:rsidR="003E22D9" w:rsidRPr="00B3336A" w:rsidRDefault="003E22D9" w:rsidP="0016178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97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vAlign w:val="bottom"/>
          </w:tcPr>
          <w:p w:rsidR="003E22D9" w:rsidRPr="001D730F" w:rsidRDefault="009F7D27" w:rsidP="00550E8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(7,951)</w:t>
            </w:r>
          </w:p>
        </w:tc>
        <w:tc>
          <w:tcPr>
            <w:tcW w:w="147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(533)</w:t>
            </w:r>
          </w:p>
        </w:tc>
        <w:tc>
          <w:tcPr>
            <w:tcW w:w="146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bottom"/>
          </w:tcPr>
          <w:p w:rsidR="003E22D9" w:rsidRPr="001D730F" w:rsidRDefault="009F7D27" w:rsidP="00550E8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(7,57</w:t>
            </w:r>
            <w:r w:rsidR="003065C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730F">
              <w:rPr>
                <w:rFonts w:ascii="Angsana New" w:hAnsi="Angsana New"/>
                <w:sz w:val="30"/>
                <w:szCs w:val="30"/>
                <w:lang w:val="en-US"/>
              </w:rPr>
              <w:t>(477)</w:t>
            </w:r>
          </w:p>
        </w:tc>
      </w:tr>
      <w:tr w:rsidR="003E22D9" w:rsidRPr="000746C7" w:rsidTr="00076F1F">
        <w:tc>
          <w:tcPr>
            <w:tcW w:w="1965" w:type="pct"/>
          </w:tcPr>
          <w:p w:rsidR="003E22D9" w:rsidRPr="00B3336A" w:rsidRDefault="003E22D9" w:rsidP="0016178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7" w:type="pct"/>
          </w:tcPr>
          <w:p w:rsidR="003E22D9" w:rsidRPr="000746C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1D730F" w:rsidRDefault="009F7D27" w:rsidP="00550E8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30F">
              <w:rPr>
                <w:rFonts w:ascii="Angsana New" w:hAnsi="Angsana New"/>
                <w:b/>
                <w:bCs/>
                <w:sz w:val="30"/>
                <w:szCs w:val="30"/>
              </w:rPr>
              <w:t>136,056</w:t>
            </w:r>
          </w:p>
        </w:tc>
        <w:tc>
          <w:tcPr>
            <w:tcW w:w="147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889"/>
                <w:tab w:val="decimal" w:pos="98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30F">
              <w:rPr>
                <w:rFonts w:ascii="Angsana New" w:hAnsi="Angsana New"/>
                <w:b/>
                <w:bCs/>
                <w:sz w:val="30"/>
                <w:szCs w:val="30"/>
              </w:rPr>
              <w:t>100,150</w:t>
            </w:r>
          </w:p>
        </w:tc>
        <w:tc>
          <w:tcPr>
            <w:tcW w:w="146" w:type="pct"/>
            <w:gridSpan w:val="2"/>
          </w:tcPr>
          <w:p w:rsidR="003E22D9" w:rsidRPr="001D730F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3065CC" w:rsidRDefault="009F7D27" w:rsidP="00550E8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5CC">
              <w:rPr>
                <w:rFonts w:ascii="Angsana New" w:hAnsi="Angsana New"/>
                <w:b/>
                <w:bCs/>
                <w:sz w:val="30"/>
                <w:szCs w:val="30"/>
              </w:rPr>
              <w:t>136,43</w:t>
            </w:r>
            <w:r w:rsidR="00161783" w:rsidRPr="003065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:rsidR="003E22D9" w:rsidRPr="003065CC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2D9" w:rsidRPr="001D730F" w:rsidRDefault="003E22D9" w:rsidP="00550E8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30F">
              <w:rPr>
                <w:rFonts w:ascii="Angsana New" w:hAnsi="Angsana New"/>
                <w:b/>
                <w:bCs/>
                <w:sz w:val="30"/>
                <w:szCs w:val="30"/>
              </w:rPr>
              <w:t>100,206</w:t>
            </w:r>
          </w:p>
        </w:tc>
      </w:tr>
      <w:tr w:rsidR="00076F1F" w:rsidRPr="000746C7" w:rsidTr="00076F1F">
        <w:tc>
          <w:tcPr>
            <w:tcW w:w="1965" w:type="pct"/>
          </w:tcPr>
          <w:p w:rsidR="00076F1F" w:rsidRPr="00B3336A" w:rsidRDefault="00076F1F" w:rsidP="00161783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:rsidR="00076F1F" w:rsidRPr="000746C7" w:rsidRDefault="00076F1F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vAlign w:val="bottom"/>
          </w:tcPr>
          <w:p w:rsidR="00076F1F" w:rsidRPr="001D730F" w:rsidRDefault="00076F1F" w:rsidP="00550E8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076F1F" w:rsidRPr="001D730F" w:rsidRDefault="00076F1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  <w:vAlign w:val="bottom"/>
          </w:tcPr>
          <w:p w:rsidR="00076F1F" w:rsidRPr="001D730F" w:rsidRDefault="00076F1F" w:rsidP="00550E83">
            <w:pPr>
              <w:pStyle w:val="acctfourfigures"/>
              <w:tabs>
                <w:tab w:val="clear" w:pos="765"/>
                <w:tab w:val="decimal" w:pos="889"/>
                <w:tab w:val="decimal" w:pos="98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076F1F" w:rsidRPr="001D730F" w:rsidRDefault="00076F1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  <w:vAlign w:val="bottom"/>
          </w:tcPr>
          <w:p w:rsidR="00076F1F" w:rsidRPr="003065CC" w:rsidRDefault="00076F1F" w:rsidP="00550E8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076F1F" w:rsidRPr="003065CC" w:rsidRDefault="00076F1F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  <w:tab w:val="decimal" w:pos="957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:rsidR="00076F1F" w:rsidRPr="001D730F" w:rsidRDefault="00076F1F" w:rsidP="00550E8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27D59" w:rsidRDefault="00F27D59" w:rsidP="002E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sz w:val="30"/>
          <w:szCs w:val="30"/>
        </w:rPr>
      </w:pPr>
    </w:p>
    <w:p w:rsidR="00425B5B" w:rsidRDefault="00425B5B" w:rsidP="002E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sz w:val="30"/>
          <w:szCs w:val="30"/>
        </w:rPr>
      </w:pPr>
    </w:p>
    <w:p w:rsidR="00425B5B" w:rsidRDefault="00425B5B" w:rsidP="002E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sz w:val="30"/>
          <w:szCs w:val="30"/>
        </w:rPr>
      </w:pPr>
    </w:p>
    <w:p w:rsidR="00425B5B" w:rsidRDefault="00425B5B" w:rsidP="002E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sz w:val="30"/>
          <w:szCs w:val="30"/>
        </w:rPr>
      </w:pPr>
    </w:p>
    <w:p w:rsidR="00EC5C44" w:rsidRDefault="00EC5C44" w:rsidP="002E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390"/>
        <w:gridCol w:w="567"/>
        <w:gridCol w:w="180"/>
        <w:gridCol w:w="333"/>
        <w:gridCol w:w="270"/>
        <w:gridCol w:w="266"/>
        <w:gridCol w:w="180"/>
        <w:gridCol w:w="545"/>
        <w:gridCol w:w="270"/>
        <w:gridCol w:w="58"/>
        <w:gridCol w:w="180"/>
        <w:gridCol w:w="752"/>
        <w:gridCol w:w="121"/>
        <w:gridCol w:w="149"/>
        <w:gridCol w:w="31"/>
        <w:gridCol w:w="959"/>
        <w:gridCol w:w="18"/>
      </w:tblGrid>
      <w:tr w:rsidR="00425B5B" w:rsidRPr="00CD79B8" w:rsidTr="00EC5C44">
        <w:trPr>
          <w:gridAfter w:val="1"/>
          <w:wAfter w:w="18" w:type="dxa"/>
          <w:trHeight w:val="20"/>
        </w:trPr>
        <w:tc>
          <w:tcPr>
            <w:tcW w:w="2860" w:type="dxa"/>
          </w:tcPr>
          <w:p w:rsidR="00425B5B" w:rsidRPr="00891863" w:rsidRDefault="00425B5B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02" w:type="dxa"/>
            <w:gridSpan w:val="18"/>
          </w:tcPr>
          <w:p w:rsidR="00425B5B" w:rsidRPr="00891863" w:rsidRDefault="00425B5B" w:rsidP="00D541A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25B5B" w:rsidRPr="00CD79B8" w:rsidTr="00EC5C44">
        <w:trPr>
          <w:gridAfter w:val="1"/>
          <w:wAfter w:w="18" w:type="dxa"/>
          <w:trHeight w:val="20"/>
        </w:trPr>
        <w:tc>
          <w:tcPr>
            <w:tcW w:w="2860" w:type="dxa"/>
            <w:vMerge w:val="restart"/>
            <w:vAlign w:val="bottom"/>
          </w:tcPr>
          <w:p w:rsidR="00425B5B" w:rsidRPr="00534A7C" w:rsidRDefault="00425B5B" w:rsidP="00C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  <w:r w:rsidRPr="00534A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8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5" w:type="dxa"/>
            <w:gridSpan w:val="9"/>
          </w:tcPr>
          <w:p w:rsidR="00425B5B" w:rsidRPr="00891863" w:rsidRDefault="00425B5B" w:rsidP="00D541A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25B5B" w:rsidRPr="00CD79B8" w:rsidTr="00EC5C44">
        <w:trPr>
          <w:gridAfter w:val="1"/>
          <w:wAfter w:w="18" w:type="dxa"/>
          <w:trHeight w:val="20"/>
        </w:trPr>
        <w:tc>
          <w:tcPr>
            <w:tcW w:w="2860" w:type="dxa"/>
            <w:vMerge/>
          </w:tcPr>
          <w:p w:rsidR="00425B5B" w:rsidRPr="00534A7C" w:rsidRDefault="00425B5B" w:rsidP="00C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gridSpan w:val="3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25B5B" w:rsidRPr="00CD79B8" w:rsidTr="00EC5C44">
        <w:trPr>
          <w:gridAfter w:val="1"/>
          <w:wAfter w:w="18" w:type="dxa"/>
          <w:trHeight w:val="20"/>
        </w:trPr>
        <w:tc>
          <w:tcPr>
            <w:tcW w:w="2860" w:type="dxa"/>
          </w:tcPr>
          <w:p w:rsidR="00425B5B" w:rsidRPr="00534A7C" w:rsidRDefault="00425B5B" w:rsidP="00C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2" w:type="dxa"/>
            <w:gridSpan w:val="18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534A7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25B5B" w:rsidRPr="00CD79B8" w:rsidTr="00076F1F">
        <w:trPr>
          <w:gridAfter w:val="1"/>
          <w:wAfter w:w="18" w:type="dxa"/>
          <w:cantSplit/>
          <w:trHeight w:val="20"/>
        </w:trPr>
        <w:tc>
          <w:tcPr>
            <w:tcW w:w="2860" w:type="dxa"/>
          </w:tcPr>
          <w:p w:rsidR="00425B5B" w:rsidRPr="00534A7C" w:rsidRDefault="00425B5B" w:rsidP="00C83C9E">
            <w:pPr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  <w:cs/>
              </w:rPr>
            </w:pPr>
            <w:r w:rsidRPr="00534A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gridSpan w:val="3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425B5B" w:rsidRPr="00891863" w:rsidRDefault="00425B5B" w:rsidP="00D541A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9" w:type="dxa"/>
            <w:vAlign w:val="bottom"/>
          </w:tcPr>
          <w:p w:rsidR="00425B5B" w:rsidRPr="00891863" w:rsidRDefault="00425B5B" w:rsidP="00D5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84DA9" w:rsidRPr="00CD79B8" w:rsidTr="00076F1F">
        <w:trPr>
          <w:gridAfter w:val="1"/>
          <w:wAfter w:w="18" w:type="dxa"/>
          <w:cantSplit/>
          <w:trHeight w:val="20"/>
        </w:trPr>
        <w:tc>
          <w:tcPr>
            <w:tcW w:w="2860" w:type="dxa"/>
          </w:tcPr>
          <w:p w:rsidR="00984DA9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</w:p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ค</w:t>
            </w:r>
            <w:r w:rsidRPr="00E57053">
              <w:rPr>
                <w:rFonts w:ascii="Angsana New" w:hAnsi="Angsana New"/>
                <w:sz w:val="28"/>
                <w:szCs w:val="28"/>
                <w:cs/>
              </w:rPr>
              <w:t>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35,288</w:t>
            </w:r>
          </w:p>
        </w:tc>
        <w:tc>
          <w:tcPr>
            <w:tcW w:w="18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(7,058)</w:t>
            </w:r>
          </w:p>
        </w:tc>
        <w:tc>
          <w:tcPr>
            <w:tcW w:w="18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gridSpan w:val="3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28,230</w:t>
            </w:r>
          </w:p>
        </w:tc>
        <w:tc>
          <w:tcPr>
            <w:tcW w:w="18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DA9" w:rsidRPr="00CD79B8" w:rsidTr="00076F1F">
        <w:trPr>
          <w:gridAfter w:val="1"/>
          <w:wAfter w:w="18" w:type="dxa"/>
          <w:cantSplit/>
          <w:trHeight w:val="20"/>
        </w:trPr>
        <w:tc>
          <w:tcPr>
            <w:tcW w:w="286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7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977220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77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35,288</w:t>
            </w:r>
          </w:p>
        </w:tc>
        <w:tc>
          <w:tcPr>
            <w:tcW w:w="180" w:type="dxa"/>
            <w:vAlign w:val="bottom"/>
          </w:tcPr>
          <w:p w:rsidR="00984DA9" w:rsidRPr="00977220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977220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77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(7,05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977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984DA9" w:rsidRPr="00977220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977220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77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:rsidR="00984DA9" w:rsidRPr="00EB1F7C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EB1F7C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F7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984DA9" w:rsidRPr="00EB1F7C" w:rsidRDefault="00984DA9" w:rsidP="00984DA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B217F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F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984DA9" w:rsidRPr="00B217F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B217F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F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84DA9" w:rsidRPr="00076F1F" w:rsidTr="00076F1F">
        <w:trPr>
          <w:gridAfter w:val="1"/>
          <w:wAfter w:w="18" w:type="dxa"/>
          <w:cantSplit/>
          <w:trHeight w:val="20"/>
        </w:trPr>
        <w:tc>
          <w:tcPr>
            <w:tcW w:w="2860" w:type="dxa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gridSpan w:val="3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07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DA9" w:rsidRPr="00CD79B8" w:rsidTr="00076F1F">
        <w:trPr>
          <w:gridAfter w:val="1"/>
          <w:wAfter w:w="18" w:type="dxa"/>
          <w:trHeight w:val="20"/>
          <w:tblHeader/>
        </w:trPr>
        <w:tc>
          <w:tcPr>
            <w:tcW w:w="286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02" w:type="dxa"/>
            <w:gridSpan w:val="18"/>
          </w:tcPr>
          <w:p w:rsidR="00984DA9" w:rsidRPr="00E57053" w:rsidRDefault="00984DA9" w:rsidP="00984DA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5705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84DA9" w:rsidRPr="00CD79B8" w:rsidTr="00076F1F">
        <w:trPr>
          <w:gridAfter w:val="1"/>
          <w:wAfter w:w="18" w:type="dxa"/>
          <w:trHeight w:val="20"/>
          <w:tblHeader/>
        </w:trPr>
        <w:tc>
          <w:tcPr>
            <w:tcW w:w="2860" w:type="dxa"/>
            <w:vMerge w:val="restart"/>
            <w:vAlign w:val="bottom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8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570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5" w:type="dxa"/>
            <w:gridSpan w:val="9"/>
          </w:tcPr>
          <w:p w:rsidR="00984DA9" w:rsidRPr="00E57053" w:rsidRDefault="00984DA9" w:rsidP="00984DA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84DA9" w:rsidRPr="00CD79B8" w:rsidTr="00076F1F">
        <w:trPr>
          <w:gridAfter w:val="1"/>
          <w:wAfter w:w="18" w:type="dxa"/>
          <w:trHeight w:val="20"/>
          <w:tblHeader/>
        </w:trPr>
        <w:tc>
          <w:tcPr>
            <w:tcW w:w="2860" w:type="dxa"/>
            <w:vMerge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gridSpan w:val="3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984DA9" w:rsidRPr="00CD79B8" w:rsidTr="00076F1F">
        <w:trPr>
          <w:gridAfter w:val="1"/>
          <w:wAfter w:w="18" w:type="dxa"/>
          <w:trHeight w:val="20"/>
          <w:tblHeader/>
        </w:trPr>
        <w:tc>
          <w:tcPr>
            <w:tcW w:w="286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2" w:type="dxa"/>
            <w:gridSpan w:val="18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5705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E5705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E5705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984DA9" w:rsidRPr="00CD79B8" w:rsidTr="00076F1F">
        <w:trPr>
          <w:gridAfter w:val="1"/>
          <w:wAfter w:w="18" w:type="dxa"/>
          <w:cantSplit/>
          <w:trHeight w:val="20"/>
        </w:trPr>
        <w:tc>
          <w:tcPr>
            <w:tcW w:w="2860" w:type="dxa"/>
          </w:tcPr>
          <w:p w:rsidR="00984DA9" w:rsidRPr="00E57053" w:rsidRDefault="00984DA9" w:rsidP="00984DA9">
            <w:pPr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  <w:cs/>
              </w:rPr>
            </w:pPr>
            <w:r w:rsidRPr="00E5705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gridSpan w:val="3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984DA9" w:rsidRPr="00E57053" w:rsidRDefault="00984DA9" w:rsidP="00984DA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9" w:type="dxa"/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84DA9" w:rsidRPr="00CD79B8" w:rsidTr="00076F1F">
        <w:trPr>
          <w:gridAfter w:val="1"/>
          <w:wAfter w:w="18" w:type="dxa"/>
          <w:cantSplit/>
          <w:trHeight w:val="20"/>
        </w:trPr>
        <w:tc>
          <w:tcPr>
            <w:tcW w:w="2860" w:type="dxa"/>
          </w:tcPr>
          <w:p w:rsidR="00984DA9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</w:rPr>
            </w:pPr>
            <w:r w:rsidRPr="00E5705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</w:t>
            </w:r>
          </w:p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57053">
              <w:rPr>
                <w:rFonts w:ascii="Angsana New" w:hAnsi="Angsana New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35,247</w:t>
            </w:r>
          </w:p>
        </w:tc>
        <w:tc>
          <w:tcPr>
            <w:tcW w:w="18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(7,050)</w:t>
            </w:r>
          </w:p>
        </w:tc>
        <w:tc>
          <w:tcPr>
            <w:tcW w:w="18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gridSpan w:val="3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28,197</w:t>
            </w:r>
          </w:p>
        </w:tc>
        <w:tc>
          <w:tcPr>
            <w:tcW w:w="18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:rsidR="00984DA9" w:rsidRPr="00E5705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4DA9" w:rsidRPr="00B217F3" w:rsidTr="00076F1F">
        <w:trPr>
          <w:gridAfter w:val="1"/>
          <w:wAfter w:w="18" w:type="dxa"/>
          <w:cantSplit/>
          <w:trHeight w:val="20"/>
        </w:trPr>
        <w:tc>
          <w:tcPr>
            <w:tcW w:w="2860" w:type="dxa"/>
          </w:tcPr>
          <w:p w:rsidR="00984DA9" w:rsidRPr="00E57053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70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977220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77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35,2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80" w:type="dxa"/>
            <w:vAlign w:val="bottom"/>
          </w:tcPr>
          <w:p w:rsidR="00984DA9" w:rsidRPr="00977220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977220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77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(7,05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977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984DA9" w:rsidRPr="00977220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977220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77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28,197</w:t>
            </w:r>
          </w:p>
        </w:tc>
        <w:tc>
          <w:tcPr>
            <w:tcW w:w="180" w:type="dxa"/>
            <w:vAlign w:val="bottom"/>
          </w:tcPr>
          <w:p w:rsidR="00984DA9" w:rsidRPr="00EB1F7C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B217F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F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984DA9" w:rsidRPr="00B217F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B217F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F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984DA9" w:rsidRPr="00B217F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4DA9" w:rsidRPr="00B217F3" w:rsidRDefault="00984DA9" w:rsidP="0098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F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84DA9" w:rsidRPr="00076F1F" w:rsidTr="00076F1F">
        <w:trPr>
          <w:gridAfter w:val="1"/>
          <w:wAfter w:w="18" w:type="dxa"/>
          <w:cantSplit/>
          <w:trHeight w:val="20"/>
        </w:trPr>
        <w:tc>
          <w:tcPr>
            <w:tcW w:w="2860" w:type="dxa"/>
          </w:tcPr>
          <w:p w:rsidR="00984DA9" w:rsidRPr="00076F1F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firstLine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4DA9" w:rsidRPr="00076F1F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4DA9" w:rsidRPr="00076F1F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gridSpan w:val="3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4DA9" w:rsidRPr="00076F1F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gridSpan w:val="3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4DA9" w:rsidRPr="00076F1F" w:rsidRDefault="00984DA9" w:rsidP="00984DA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2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984DA9" w:rsidRPr="00076F1F" w:rsidRDefault="00984DA9" w:rsidP="0098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:rsidR="00984DA9" w:rsidRPr="00076F1F" w:rsidRDefault="00984DA9" w:rsidP="00984D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502FE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2502FE" w:rsidRPr="000746C7" w:rsidRDefault="00023BE6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879" w:type="dxa"/>
            <w:gridSpan w:val="16"/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2502FE" w:rsidRPr="000746C7" w:rsidTr="00076F1F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4301" w:type="dxa"/>
            <w:gridSpan w:val="4"/>
          </w:tcPr>
          <w:p w:rsidR="002502FE" w:rsidRPr="000746C7" w:rsidRDefault="002502FE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7"/>
          </w:tcPr>
          <w:p w:rsidR="002502FE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8"/>
          </w:tcPr>
          <w:p w:rsidR="002502FE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3E22D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2502FE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2502FE" w:rsidRPr="000746C7" w:rsidRDefault="002502FE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</w:tcPr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:rsidR="002502FE" w:rsidRPr="000746C7" w:rsidRDefault="002502FE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</w:tcPr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502FE" w:rsidRPr="000746C7" w:rsidRDefault="002502FE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22D9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3E22D9" w:rsidRPr="00B3336A" w:rsidRDefault="003E22D9" w:rsidP="00C83C9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gridSpan w:val="3"/>
          </w:tcPr>
          <w:p w:rsidR="003E22D9" w:rsidRPr="0060198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22D9" w:rsidRPr="00601987" w:rsidRDefault="003E22D9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  <w:tcBorders>
              <w:bottom w:val="double" w:sz="4" w:space="0" w:color="auto"/>
            </w:tcBorders>
          </w:tcPr>
          <w:p w:rsidR="003E22D9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87">
              <w:rPr>
                <w:rFonts w:ascii="Angsana New" w:hAnsi="Angsana New"/>
                <w:sz w:val="30"/>
                <w:szCs w:val="30"/>
                <w:lang w:val="en-US"/>
              </w:rPr>
              <w:t>707,593</w:t>
            </w:r>
          </w:p>
        </w:tc>
        <w:tc>
          <w:tcPr>
            <w:tcW w:w="270" w:type="dxa"/>
          </w:tcPr>
          <w:p w:rsidR="003E22D9" w:rsidRPr="00601987" w:rsidRDefault="003E22D9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3E22D9" w:rsidRPr="0060198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3E22D9" w:rsidRPr="00601987" w:rsidRDefault="003E22D9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:rsidR="003E22D9" w:rsidRPr="00601987" w:rsidRDefault="003E22D9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523,000</w:t>
            </w:r>
          </w:p>
        </w:tc>
      </w:tr>
      <w:tr w:rsidR="00F64978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F64978" w:rsidRPr="00B3336A" w:rsidRDefault="00F64978" w:rsidP="00C83C9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gridSpan w:val="3"/>
          </w:tcPr>
          <w:p w:rsidR="00F64978" w:rsidRPr="00601987" w:rsidRDefault="00F64978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:rsidR="00F64978" w:rsidRPr="00601987" w:rsidRDefault="00F64978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top w:val="double" w:sz="4" w:space="0" w:color="auto"/>
            </w:tcBorders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141,519</w:t>
            </w:r>
          </w:p>
        </w:tc>
        <w:tc>
          <w:tcPr>
            <w:tcW w:w="270" w:type="dxa"/>
          </w:tcPr>
          <w:p w:rsidR="00F64978" w:rsidRPr="00601987" w:rsidRDefault="00F64978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F64978" w:rsidRPr="00601987" w:rsidRDefault="00F64978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gridSpan w:val="2"/>
          </w:tcPr>
          <w:p w:rsidR="00F64978" w:rsidRPr="00601987" w:rsidRDefault="00F64978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tcBorders>
              <w:top w:val="double" w:sz="4" w:space="0" w:color="auto"/>
            </w:tcBorders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104,600 </w:t>
            </w:r>
          </w:p>
        </w:tc>
      </w:tr>
      <w:tr w:rsidR="00F64978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F64978" w:rsidRPr="00B3336A" w:rsidRDefault="00F64978" w:rsidP="00C83C9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080" w:type="dxa"/>
            <w:gridSpan w:val="3"/>
          </w:tcPr>
          <w:p w:rsidR="00F64978" w:rsidRPr="00601987" w:rsidRDefault="00F64978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4978" w:rsidRPr="00601987" w:rsidRDefault="00F64978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</w:tcPr>
          <w:p w:rsidR="00F64978" w:rsidRPr="00601987" w:rsidRDefault="00F64978" w:rsidP="004168D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(2,903)</w:t>
            </w:r>
          </w:p>
        </w:tc>
        <w:tc>
          <w:tcPr>
            <w:tcW w:w="270" w:type="dxa"/>
          </w:tcPr>
          <w:p w:rsidR="00F64978" w:rsidRPr="00601987" w:rsidRDefault="00F64978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F64978" w:rsidRPr="00601987" w:rsidRDefault="00F64978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64978" w:rsidRPr="00601987" w:rsidRDefault="00F64978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(2,049)</w:t>
            </w:r>
          </w:p>
        </w:tc>
      </w:tr>
      <w:tr w:rsidR="00F64978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F64978" w:rsidRPr="00B3336A" w:rsidRDefault="00F64978" w:rsidP="00C83C9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gridSpan w:val="3"/>
          </w:tcPr>
          <w:p w:rsidR="00F64978" w:rsidRPr="00601987" w:rsidRDefault="00F64978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4978" w:rsidRPr="00601987" w:rsidRDefault="00F64978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70" w:type="dxa"/>
          </w:tcPr>
          <w:p w:rsidR="00F64978" w:rsidRPr="00601987" w:rsidRDefault="00F64978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F64978" w:rsidRPr="00601987" w:rsidRDefault="00F64978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64978" w:rsidRPr="00601987" w:rsidRDefault="00F64978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1,739 </w:t>
            </w:r>
          </w:p>
        </w:tc>
      </w:tr>
      <w:tr w:rsidR="00F64978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F64978" w:rsidRPr="00B3336A" w:rsidRDefault="00F64978" w:rsidP="00C83C9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gridSpan w:val="3"/>
          </w:tcPr>
          <w:p w:rsidR="00F64978" w:rsidRPr="00601987" w:rsidRDefault="00F64978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4978" w:rsidRPr="00601987" w:rsidRDefault="00F64978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(4,009)</w:t>
            </w:r>
          </w:p>
        </w:tc>
        <w:tc>
          <w:tcPr>
            <w:tcW w:w="270" w:type="dxa"/>
          </w:tcPr>
          <w:p w:rsidR="00F64978" w:rsidRPr="00601987" w:rsidRDefault="00F64978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F64978" w:rsidRPr="00601987" w:rsidRDefault="00F64978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64978" w:rsidRPr="00601987" w:rsidRDefault="00F64978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(4,178)</w:t>
            </w:r>
          </w:p>
        </w:tc>
      </w:tr>
      <w:tr w:rsidR="0049194B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F64978" w:rsidRPr="00B3336A" w:rsidRDefault="00F64978" w:rsidP="00C83C9E">
            <w:pPr>
              <w:ind w:left="-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:rsidR="00F64978" w:rsidRPr="00601987" w:rsidRDefault="00F64978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4978" w:rsidRPr="00601987" w:rsidRDefault="00F64978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F64978" w:rsidRPr="00601987" w:rsidRDefault="00F64978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F64978" w:rsidRPr="00601987" w:rsidRDefault="00F64978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64978" w:rsidRPr="00601987" w:rsidRDefault="00F64978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49194B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F64978" w:rsidRPr="00601987" w:rsidRDefault="00F64978" w:rsidP="00C83C9E">
            <w:pPr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0198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64978" w:rsidRPr="00601987" w:rsidRDefault="00F64978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87">
              <w:rPr>
                <w:rFonts w:ascii="Angsana New" w:hAnsi="Angsana New"/>
                <w:b/>
                <w:bCs/>
                <w:sz w:val="30"/>
                <w:szCs w:val="30"/>
              </w:rPr>
              <w:t>19.23</w:t>
            </w:r>
          </w:p>
        </w:tc>
        <w:tc>
          <w:tcPr>
            <w:tcW w:w="270" w:type="dxa"/>
          </w:tcPr>
          <w:p w:rsidR="00F64978" w:rsidRPr="00601987" w:rsidRDefault="00F64978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87">
              <w:rPr>
                <w:rFonts w:ascii="Angsana New" w:hAnsi="Angsana New"/>
                <w:b/>
                <w:bCs/>
                <w:sz w:val="30"/>
                <w:szCs w:val="30"/>
              </w:rPr>
              <w:t>136,056</w:t>
            </w:r>
          </w:p>
        </w:tc>
        <w:tc>
          <w:tcPr>
            <w:tcW w:w="270" w:type="dxa"/>
          </w:tcPr>
          <w:p w:rsidR="00F64978" w:rsidRPr="00601987" w:rsidRDefault="00F64978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64978" w:rsidRPr="00601987" w:rsidRDefault="00F64978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87">
              <w:rPr>
                <w:rFonts w:ascii="Angsana New" w:hAnsi="Angsana New"/>
                <w:b/>
                <w:bCs/>
                <w:sz w:val="30"/>
                <w:szCs w:val="30"/>
              </w:rPr>
              <w:t>19.15</w:t>
            </w:r>
          </w:p>
        </w:tc>
        <w:tc>
          <w:tcPr>
            <w:tcW w:w="270" w:type="dxa"/>
            <w:gridSpan w:val="2"/>
          </w:tcPr>
          <w:p w:rsidR="00F64978" w:rsidRPr="00601987" w:rsidRDefault="00F64978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64978" w:rsidRPr="00601987" w:rsidRDefault="00F64978" w:rsidP="003E22D9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100,150</w:t>
            </w:r>
          </w:p>
        </w:tc>
      </w:tr>
      <w:tr w:rsidR="00B56383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B56383" w:rsidRDefault="00B56383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B56383" w:rsidRPr="000746C7" w:rsidRDefault="00B56383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879" w:type="dxa"/>
            <w:gridSpan w:val="16"/>
          </w:tcPr>
          <w:p w:rsidR="00B56383" w:rsidRDefault="00B56383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B56383" w:rsidRPr="000746C7" w:rsidRDefault="00B56383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4205C4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4205C4" w:rsidRPr="000746C7" w:rsidRDefault="004205C4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7"/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8"/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2B0BA0"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3E22D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4205C4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4205C4" w:rsidRPr="000746C7" w:rsidRDefault="004205C4" w:rsidP="00423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</w:tcPr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:rsidR="004205C4" w:rsidRPr="000746C7" w:rsidRDefault="004205C4" w:rsidP="00423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</w:tcPr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205C4" w:rsidRPr="000746C7" w:rsidRDefault="004205C4" w:rsidP="004237BF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22D9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3E22D9" w:rsidRPr="00B3336A" w:rsidRDefault="003E22D9" w:rsidP="003E22D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gridSpan w:val="3"/>
          </w:tcPr>
          <w:p w:rsidR="003E22D9" w:rsidRPr="0060198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22D9" w:rsidRPr="00601987" w:rsidRDefault="003E22D9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  <w:tcBorders>
              <w:bottom w:val="double" w:sz="4" w:space="0" w:color="auto"/>
            </w:tcBorders>
          </w:tcPr>
          <w:p w:rsidR="003E22D9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87">
              <w:rPr>
                <w:rFonts w:ascii="Angsana New" w:hAnsi="Angsana New"/>
                <w:sz w:val="30"/>
                <w:szCs w:val="30"/>
                <w:lang w:val="en-US"/>
              </w:rPr>
              <w:t>693,087</w:t>
            </w:r>
          </w:p>
        </w:tc>
        <w:tc>
          <w:tcPr>
            <w:tcW w:w="270" w:type="dxa"/>
          </w:tcPr>
          <w:p w:rsidR="003E22D9" w:rsidRPr="00601987" w:rsidRDefault="003E22D9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3E22D9" w:rsidRPr="00601987" w:rsidRDefault="003E22D9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3E22D9" w:rsidRPr="00601987" w:rsidRDefault="003E22D9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:rsidR="003E22D9" w:rsidRPr="00601987" w:rsidRDefault="003E22D9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512,758 </w:t>
            </w:r>
          </w:p>
        </w:tc>
      </w:tr>
      <w:tr w:rsidR="009F7D27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9F7D27" w:rsidRPr="00B3336A" w:rsidRDefault="009F7D27" w:rsidP="003E22D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gridSpan w:val="3"/>
          </w:tcPr>
          <w:p w:rsidR="009F7D27" w:rsidRPr="00601987" w:rsidRDefault="009F7D27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:rsidR="009F7D27" w:rsidRPr="00601987" w:rsidRDefault="009F7D27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top w:val="double" w:sz="4" w:space="0" w:color="auto"/>
            </w:tcBorders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138,617</w:t>
            </w:r>
          </w:p>
        </w:tc>
        <w:tc>
          <w:tcPr>
            <w:tcW w:w="270" w:type="dxa"/>
          </w:tcPr>
          <w:p w:rsidR="009F7D27" w:rsidRPr="00601987" w:rsidRDefault="009F7D27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9F7D27" w:rsidRPr="00601987" w:rsidRDefault="009F7D27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gridSpan w:val="2"/>
          </w:tcPr>
          <w:p w:rsidR="009F7D27" w:rsidRPr="00601987" w:rsidRDefault="009F7D27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tcBorders>
              <w:top w:val="double" w:sz="4" w:space="0" w:color="auto"/>
            </w:tcBorders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102,552 </w:t>
            </w:r>
          </w:p>
        </w:tc>
      </w:tr>
      <w:tr w:rsidR="009F7D27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9F7D27" w:rsidRPr="00B3336A" w:rsidRDefault="009F7D27" w:rsidP="003E22D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33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gridSpan w:val="3"/>
          </w:tcPr>
          <w:p w:rsidR="009F7D27" w:rsidRPr="00601987" w:rsidRDefault="009F7D27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7D27" w:rsidRPr="00601987" w:rsidRDefault="009F7D27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1,75</w:t>
            </w:r>
            <w:r w:rsidR="00076D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F7D27" w:rsidRPr="00601987" w:rsidRDefault="009F7D27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9F7D27" w:rsidRPr="00601987" w:rsidRDefault="009F7D27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F7D27" w:rsidRPr="00601987" w:rsidRDefault="009F7D27" w:rsidP="003E22D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1,795 </w:t>
            </w:r>
          </w:p>
        </w:tc>
      </w:tr>
      <w:tr w:rsidR="009F7D27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9F7D27" w:rsidRPr="00B3336A" w:rsidRDefault="009F7D27" w:rsidP="003E22D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gridSpan w:val="3"/>
          </w:tcPr>
          <w:p w:rsidR="009F7D27" w:rsidRPr="00601987" w:rsidRDefault="009F7D27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7D27" w:rsidRPr="00601987" w:rsidRDefault="009F7D27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(4,011)</w:t>
            </w:r>
          </w:p>
        </w:tc>
        <w:tc>
          <w:tcPr>
            <w:tcW w:w="270" w:type="dxa"/>
          </w:tcPr>
          <w:p w:rsidR="009F7D27" w:rsidRPr="00601987" w:rsidRDefault="009F7D27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:rsidR="009F7D27" w:rsidRPr="00601987" w:rsidRDefault="009F7D27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F7D27" w:rsidRPr="00601987" w:rsidRDefault="009F7D27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(4,179)</w:t>
            </w:r>
          </w:p>
        </w:tc>
      </w:tr>
      <w:tr w:rsidR="009F7D27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9F7D27" w:rsidRPr="00B3336A" w:rsidRDefault="009F7D27" w:rsidP="003E22D9">
            <w:pPr>
              <w:ind w:left="5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:rsidR="009F7D27" w:rsidRPr="00601987" w:rsidRDefault="009F7D27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F7D27" w:rsidRPr="00601987" w:rsidRDefault="009F7D27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9F7D27" w:rsidRPr="00601987" w:rsidRDefault="009F7D27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:rsidR="009F7D27" w:rsidRPr="00601987" w:rsidRDefault="009F7D27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F7D27" w:rsidRPr="00601987" w:rsidRDefault="009F7D27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38 </w:t>
            </w:r>
          </w:p>
        </w:tc>
      </w:tr>
      <w:tr w:rsidR="009F7D27" w:rsidRPr="000746C7" w:rsidTr="00076F1F">
        <w:tblPrEx>
          <w:tblCellMar>
            <w:left w:w="108" w:type="dxa"/>
            <w:right w:w="108" w:type="dxa"/>
          </w:tblCellMar>
        </w:tblPrEx>
        <w:tc>
          <w:tcPr>
            <w:tcW w:w="4301" w:type="dxa"/>
            <w:gridSpan w:val="4"/>
          </w:tcPr>
          <w:p w:rsidR="009F7D27" w:rsidRPr="00B3336A" w:rsidRDefault="009F7D27" w:rsidP="003E22D9">
            <w:pPr>
              <w:ind w:left="5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33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F7D27" w:rsidRPr="00601987" w:rsidRDefault="009F7D27" w:rsidP="0052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87">
              <w:rPr>
                <w:rFonts w:ascii="Angsana New" w:hAnsi="Angsana New"/>
                <w:b/>
                <w:bCs/>
                <w:sz w:val="30"/>
                <w:szCs w:val="30"/>
              </w:rPr>
              <w:t>19.68</w:t>
            </w:r>
          </w:p>
        </w:tc>
        <w:tc>
          <w:tcPr>
            <w:tcW w:w="270" w:type="dxa"/>
          </w:tcPr>
          <w:p w:rsidR="009F7D27" w:rsidRPr="00601987" w:rsidRDefault="009F7D27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D0B">
              <w:rPr>
                <w:rFonts w:ascii="Angsana New" w:hAnsi="Angsana New"/>
                <w:b/>
                <w:bCs/>
                <w:sz w:val="30"/>
                <w:szCs w:val="30"/>
              </w:rPr>
              <w:t>136,43</w:t>
            </w:r>
            <w:r w:rsidR="00C83C9E" w:rsidRPr="00076D0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F7D27" w:rsidRPr="00601987" w:rsidRDefault="009F7D27" w:rsidP="003E2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F7D27" w:rsidRPr="00601987" w:rsidRDefault="009F7D27" w:rsidP="003E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87">
              <w:rPr>
                <w:rFonts w:ascii="Angsana New" w:hAnsi="Angsana New"/>
                <w:b/>
                <w:bCs/>
                <w:sz w:val="30"/>
                <w:szCs w:val="30"/>
              </w:rPr>
              <w:t>19.54</w:t>
            </w:r>
          </w:p>
        </w:tc>
        <w:tc>
          <w:tcPr>
            <w:tcW w:w="270" w:type="dxa"/>
            <w:gridSpan w:val="2"/>
          </w:tcPr>
          <w:p w:rsidR="009F7D27" w:rsidRPr="00601987" w:rsidRDefault="009F7D27" w:rsidP="003E22D9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F7D27" w:rsidRPr="00601987" w:rsidRDefault="009F7D27" w:rsidP="000568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0198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100,206 </w:t>
            </w:r>
          </w:p>
        </w:tc>
      </w:tr>
    </w:tbl>
    <w:p w:rsidR="007C6AAB" w:rsidRPr="00F76340" w:rsidRDefault="007C6AAB" w:rsidP="00991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"/>
        <w:gridCol w:w="9"/>
        <w:gridCol w:w="3224"/>
        <w:gridCol w:w="95"/>
        <w:gridCol w:w="979"/>
        <w:gridCol w:w="1072"/>
        <w:gridCol w:w="7"/>
        <w:gridCol w:w="7"/>
        <w:gridCol w:w="256"/>
        <w:gridCol w:w="7"/>
        <w:gridCol w:w="7"/>
        <w:gridCol w:w="977"/>
        <w:gridCol w:w="7"/>
        <w:gridCol w:w="9"/>
        <w:gridCol w:w="254"/>
        <w:gridCol w:w="11"/>
        <w:gridCol w:w="9"/>
        <w:gridCol w:w="970"/>
        <w:gridCol w:w="11"/>
        <w:gridCol w:w="15"/>
        <w:gridCol w:w="247"/>
        <w:gridCol w:w="11"/>
        <w:gridCol w:w="17"/>
        <w:gridCol w:w="1048"/>
      </w:tblGrid>
      <w:tr w:rsidR="005F2DA0" w:rsidRPr="000746C7" w:rsidTr="00100887">
        <w:trPr>
          <w:gridBefore w:val="2"/>
          <w:wBefore w:w="16" w:type="pct"/>
        </w:trPr>
        <w:tc>
          <w:tcPr>
            <w:tcW w:w="1739" w:type="pct"/>
          </w:tcPr>
          <w:p w:rsidR="00991CD1" w:rsidRPr="00D92F95" w:rsidRDefault="00D92F95" w:rsidP="00D92F95">
            <w:pPr>
              <w:pStyle w:val="a"/>
              <w:tabs>
                <w:tab w:val="clear" w:pos="1080"/>
              </w:tabs>
              <w:ind w:left="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92F9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79" w:type="pct"/>
            <w:gridSpan w:val="2"/>
          </w:tcPr>
          <w:p w:rsidR="00991CD1" w:rsidRPr="000746C7" w:rsidRDefault="00991CD1" w:rsidP="00181DF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267" w:type="pct"/>
            <w:gridSpan w:val="9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pct"/>
            <w:gridSpan w:val="7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2DA0" w:rsidRPr="000746C7" w:rsidTr="00100887">
        <w:trPr>
          <w:gridBefore w:val="2"/>
          <w:wBefore w:w="16" w:type="pct"/>
          <w:trHeight w:val="434"/>
        </w:trPr>
        <w:tc>
          <w:tcPr>
            <w:tcW w:w="1739" w:type="pct"/>
          </w:tcPr>
          <w:p w:rsidR="00991CD1" w:rsidRPr="00D92F95" w:rsidRDefault="00D92F95" w:rsidP="00D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92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92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92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9" w:type="pct"/>
            <w:gridSpan w:val="2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76340" w:rsidRPr="000746C7" w:rsidTr="00100887">
        <w:trPr>
          <w:gridBefore w:val="2"/>
          <w:wBefore w:w="16" w:type="pct"/>
          <w:trHeight w:val="434"/>
        </w:trPr>
        <w:tc>
          <w:tcPr>
            <w:tcW w:w="1739" w:type="pct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2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6" w:type="pct"/>
            <w:gridSpan w:val="19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F2DA0" w:rsidRPr="000746C7" w:rsidTr="00100887">
        <w:trPr>
          <w:gridBefore w:val="2"/>
          <w:wBefore w:w="16" w:type="pct"/>
        </w:trPr>
        <w:tc>
          <w:tcPr>
            <w:tcW w:w="1739" w:type="pct"/>
          </w:tcPr>
          <w:p w:rsidR="00991CD1" w:rsidRPr="000746C7" w:rsidRDefault="00991CD1" w:rsidP="00D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9" w:type="pct"/>
            <w:gridSpan w:val="2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</w:tcPr>
          <w:p w:rsidR="00991CD1" w:rsidRPr="00D92F95" w:rsidRDefault="00991CD1" w:rsidP="005F2DA0">
            <w:pPr>
              <w:pStyle w:val="acctfourfigures"/>
              <w:tabs>
                <w:tab w:val="clear" w:pos="765"/>
                <w:tab w:val="decimal" w:pos="87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92F95">
              <w:rPr>
                <w:rFonts w:ascii="Angsana New" w:hAnsi="Angsana New"/>
                <w:sz w:val="30"/>
                <w:szCs w:val="30"/>
              </w:rPr>
              <w:t>46,812</w:t>
            </w:r>
          </w:p>
        </w:tc>
        <w:tc>
          <w:tcPr>
            <w:tcW w:w="146" w:type="pct"/>
            <w:gridSpan w:val="3"/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</w:tcPr>
          <w:p w:rsidR="00991CD1" w:rsidRPr="00D92F95" w:rsidRDefault="00991CD1" w:rsidP="005F2DA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92F95">
              <w:rPr>
                <w:rFonts w:ascii="Angsana New" w:hAnsi="Angsana New"/>
                <w:sz w:val="30"/>
                <w:szCs w:val="30"/>
              </w:rPr>
              <w:t>31,803</w:t>
            </w:r>
          </w:p>
        </w:tc>
        <w:tc>
          <w:tcPr>
            <w:tcW w:w="148" w:type="pct"/>
            <w:gridSpan w:val="3"/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gridSpan w:val="3"/>
          </w:tcPr>
          <w:p w:rsidR="00991CD1" w:rsidRPr="00D92F95" w:rsidRDefault="00991CD1" w:rsidP="00181D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2F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52,100</w:t>
            </w:r>
          </w:p>
        </w:tc>
        <w:tc>
          <w:tcPr>
            <w:tcW w:w="148" w:type="pct"/>
            <w:gridSpan w:val="3"/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991CD1" w:rsidRPr="00D92F95" w:rsidRDefault="00991CD1" w:rsidP="00D92F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92F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</w:t>
            </w:r>
            <w:r w:rsidRPr="00D92F95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,476</w:t>
            </w:r>
          </w:p>
        </w:tc>
      </w:tr>
      <w:tr w:rsidR="005F2DA0" w:rsidRPr="000746C7" w:rsidTr="00100887">
        <w:trPr>
          <w:gridBefore w:val="2"/>
          <w:wBefore w:w="16" w:type="pct"/>
        </w:trPr>
        <w:tc>
          <w:tcPr>
            <w:tcW w:w="1739" w:type="pct"/>
          </w:tcPr>
          <w:p w:rsidR="00991CD1" w:rsidRPr="000746C7" w:rsidRDefault="00991CD1" w:rsidP="00D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79" w:type="pct"/>
            <w:gridSpan w:val="2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</w:tcPr>
          <w:p w:rsidR="00991CD1" w:rsidRPr="00D92F95" w:rsidRDefault="00991CD1" w:rsidP="005F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2F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:rsidR="00991CD1" w:rsidRPr="005F2DA0" w:rsidRDefault="00991CD1" w:rsidP="005F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gridSpan w:val="3"/>
            <w:tcBorders>
              <w:bottom w:val="single" w:sz="4" w:space="0" w:color="auto"/>
            </w:tcBorders>
          </w:tcPr>
          <w:p w:rsidR="00991CD1" w:rsidRPr="00D92F95" w:rsidRDefault="00991CD1" w:rsidP="005F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2F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gridSpan w:val="3"/>
            <w:tcBorders>
              <w:bottom w:val="single" w:sz="4" w:space="0" w:color="auto"/>
            </w:tcBorders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2F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2F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DA0" w:rsidRPr="000746C7" w:rsidTr="00100887">
        <w:trPr>
          <w:gridBefore w:val="2"/>
          <w:wBefore w:w="16" w:type="pct"/>
        </w:trPr>
        <w:tc>
          <w:tcPr>
            <w:tcW w:w="1739" w:type="pct"/>
          </w:tcPr>
          <w:p w:rsidR="00991CD1" w:rsidRPr="000746C7" w:rsidRDefault="00991CD1" w:rsidP="00D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gridSpan w:val="2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</w:tcBorders>
          </w:tcPr>
          <w:p w:rsidR="00991CD1" w:rsidRPr="00F76340" w:rsidRDefault="00991CD1" w:rsidP="005F2DA0">
            <w:pPr>
              <w:pStyle w:val="acctfourfigures"/>
              <w:tabs>
                <w:tab w:val="clear" w:pos="765"/>
                <w:tab w:val="decimal" w:pos="87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340">
              <w:rPr>
                <w:rFonts w:ascii="Angsana New" w:hAnsi="Angsana New"/>
                <w:b/>
                <w:bCs/>
                <w:sz w:val="30"/>
                <w:szCs w:val="30"/>
              </w:rPr>
              <w:t>46,812</w:t>
            </w:r>
          </w:p>
        </w:tc>
        <w:tc>
          <w:tcPr>
            <w:tcW w:w="146" w:type="pct"/>
            <w:gridSpan w:val="3"/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  <w:tcBorders>
              <w:top w:val="single" w:sz="4" w:space="0" w:color="auto"/>
            </w:tcBorders>
          </w:tcPr>
          <w:p w:rsidR="00991CD1" w:rsidRPr="00D92F95" w:rsidRDefault="00991CD1" w:rsidP="005F2DA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F95">
              <w:rPr>
                <w:rFonts w:ascii="Angsana New" w:hAnsi="Angsana New"/>
                <w:b/>
                <w:bCs/>
                <w:sz w:val="30"/>
                <w:szCs w:val="30"/>
              </w:rPr>
              <w:t>31,803</w:t>
            </w:r>
          </w:p>
        </w:tc>
        <w:tc>
          <w:tcPr>
            <w:tcW w:w="148" w:type="pct"/>
            <w:gridSpan w:val="3"/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gridSpan w:val="3"/>
            <w:tcBorders>
              <w:top w:val="single" w:sz="4" w:space="0" w:color="auto"/>
            </w:tcBorders>
          </w:tcPr>
          <w:p w:rsidR="00991CD1" w:rsidRPr="00D92F95" w:rsidRDefault="00991CD1" w:rsidP="00181D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92F95">
              <w:rPr>
                <w:rFonts w:ascii="Angsana New" w:hAnsi="Angsana New" w:cs="Angsana New"/>
                <w:sz w:val="30"/>
                <w:szCs w:val="30"/>
              </w:rPr>
              <w:t>52,100</w:t>
            </w:r>
          </w:p>
        </w:tc>
        <w:tc>
          <w:tcPr>
            <w:tcW w:w="148" w:type="pct"/>
            <w:gridSpan w:val="3"/>
          </w:tcPr>
          <w:p w:rsidR="00991CD1" w:rsidRPr="00D92F95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991CD1" w:rsidRPr="00D92F95" w:rsidRDefault="00991CD1" w:rsidP="00D92F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92F95">
              <w:rPr>
                <w:rFonts w:ascii="Angsana New" w:hAnsi="Angsana New" w:cs="Angsana New"/>
                <w:sz w:val="30"/>
                <w:szCs w:val="30"/>
              </w:rPr>
              <w:t>37,476</w:t>
            </w:r>
          </w:p>
        </w:tc>
      </w:tr>
      <w:tr w:rsidR="005F2DA0" w:rsidRPr="00F76340" w:rsidTr="00100887">
        <w:trPr>
          <w:gridBefore w:val="2"/>
          <w:wBefore w:w="16" w:type="pct"/>
        </w:trPr>
        <w:tc>
          <w:tcPr>
            <w:tcW w:w="1739" w:type="pct"/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9" w:type="pct"/>
            <w:gridSpan w:val="2"/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3"/>
            <w:tcBorders>
              <w:top w:val="double" w:sz="4" w:space="0" w:color="auto"/>
            </w:tcBorders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  <w:tcBorders>
              <w:top w:val="double" w:sz="4" w:space="0" w:color="auto"/>
            </w:tcBorders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gridSpan w:val="3"/>
            <w:tcBorders>
              <w:top w:val="double" w:sz="4" w:space="0" w:color="auto"/>
            </w:tcBorders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:rsidR="00991CD1" w:rsidRPr="00F76340" w:rsidRDefault="00991CD1" w:rsidP="00F7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7634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  <w:shd w:val="clear" w:color="auto" w:fill="auto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6" w:type="pct"/>
            <w:gridSpan w:val="19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  <w:shd w:val="clear" w:color="auto" w:fill="auto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pct"/>
            <w:gridSpan w:val="15"/>
            <w:tcBorders>
              <w:bottom w:val="single" w:sz="4" w:space="0" w:color="auto"/>
            </w:tcBorders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65" w:type="pct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  <w:shd w:val="clear" w:color="auto" w:fill="auto"/>
          </w:tcPr>
          <w:p w:rsidR="004B416D" w:rsidRDefault="004B416D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4B416D" w:rsidRDefault="004B416D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991CD1" w:rsidRPr="000746C7" w:rsidRDefault="004B416D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92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6" w:type="pct"/>
            <w:gridSpan w:val="3"/>
            <w:vAlign w:val="bottom"/>
          </w:tcPr>
          <w:p w:rsidR="00991CD1" w:rsidRPr="000746C7" w:rsidRDefault="00023BE6" w:rsidP="0002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991CD1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991CD1" w:rsidRPr="00023BE6" w:rsidRDefault="00991CD1" w:rsidP="0002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991CD1" w:rsidRPr="000746C7" w:rsidRDefault="00991CD1" w:rsidP="0002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7634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023BE6" w:rsidRPr="000746C7" w:rsidRDefault="00023BE6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23BE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731" w:type="pct"/>
            <w:gridSpan w:val="6"/>
          </w:tcPr>
          <w:p w:rsidR="00023BE6" w:rsidRPr="00023BE6" w:rsidRDefault="00023BE6" w:rsidP="0002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21" w:type="pct"/>
            <w:gridSpan w:val="9"/>
          </w:tcPr>
          <w:p w:rsidR="00023BE6" w:rsidRPr="000746C7" w:rsidRDefault="00023BE6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714" w:type="pct"/>
            <w:gridSpan w:val="4"/>
          </w:tcPr>
          <w:p w:rsidR="00023BE6" w:rsidRPr="00023BE6" w:rsidRDefault="00023BE6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7634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3733" w:type="pct"/>
            <w:gridSpan w:val="15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7" w:type="pct"/>
            <w:gridSpan w:val="3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14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58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1,696</w:t>
            </w:r>
          </w:p>
        </w:tc>
        <w:tc>
          <w:tcPr>
            <w:tcW w:w="14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</w:tcPr>
          <w:p w:rsidR="00991CD1" w:rsidRPr="00226ED7" w:rsidRDefault="00991CD1" w:rsidP="0022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991CD1" w:rsidRPr="00226ED7" w:rsidRDefault="00991CD1" w:rsidP="008D2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1,642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2,624</w:t>
            </w:r>
          </w:p>
        </w:tc>
        <w:tc>
          <w:tcPr>
            <w:tcW w:w="14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991CD1" w:rsidRPr="00226ED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2,979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 w:right="-19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อสังหาริมทรัพย์เพื่อการลงทุน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14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</w:tcPr>
          <w:p w:rsidR="00991CD1" w:rsidRPr="00226ED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991CD1" w:rsidRPr="00226ED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991CD1" w:rsidRPr="00226ED7" w:rsidRDefault="00991CD1" w:rsidP="0022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14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</w:tcPr>
          <w:p w:rsidR="00991CD1" w:rsidRPr="00226ED7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991CD1" w:rsidRPr="00226ED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58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245</w:t>
            </w:r>
          </w:p>
        </w:tc>
        <w:tc>
          <w:tcPr>
            <w:tcW w:w="14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</w:tcPr>
          <w:p w:rsidR="00991CD1" w:rsidRPr="00226ED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991CD1" w:rsidRPr="00226ED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207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Pr="00AD1D4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ผล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25,968</w:t>
            </w:r>
          </w:p>
        </w:tc>
        <w:tc>
          <w:tcPr>
            <w:tcW w:w="14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8,188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  <w:tcBorders>
              <w:bottom w:val="single" w:sz="4" w:space="0" w:color="auto"/>
            </w:tcBorders>
          </w:tcPr>
          <w:p w:rsidR="00991CD1" w:rsidRPr="00226ED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7">
              <w:rPr>
                <w:rFonts w:ascii="Angsana New" w:hAnsi="Angsana New"/>
                <w:sz w:val="30"/>
                <w:szCs w:val="30"/>
              </w:rPr>
              <w:t>7,058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sz w:val="30"/>
                <w:szCs w:val="30"/>
                <w:lang w:bidi="th-TH"/>
              </w:rPr>
              <w:t>41,214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 w:hanging="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31,803</w:t>
            </w:r>
          </w:p>
        </w:tc>
        <w:tc>
          <w:tcPr>
            <w:tcW w:w="146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7,951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1CD1" w:rsidRPr="00226ED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ED7">
              <w:rPr>
                <w:rFonts w:ascii="Angsana New" w:hAnsi="Angsana New"/>
                <w:b/>
                <w:bCs/>
                <w:sz w:val="30"/>
                <w:szCs w:val="30"/>
              </w:rPr>
              <w:t>7,058</w:t>
            </w:r>
          </w:p>
        </w:tc>
        <w:tc>
          <w:tcPr>
            <w:tcW w:w="148" w:type="pct"/>
            <w:gridSpan w:val="3"/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991CD1" w:rsidRPr="00226ED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6E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46,812</w:t>
            </w:r>
          </w:p>
        </w:tc>
      </w:tr>
      <w:tr w:rsidR="00F7634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  <w:shd w:val="clear" w:color="auto" w:fill="auto"/>
          </w:tcPr>
          <w:p w:rsidR="008A1BA9" w:rsidRPr="000746C7" w:rsidRDefault="008A1BA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6" w:type="pct"/>
            <w:gridSpan w:val="19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  <w:shd w:val="clear" w:color="auto" w:fill="auto"/>
          </w:tcPr>
          <w:p w:rsidR="008A1BA9" w:rsidRPr="000746C7" w:rsidRDefault="008A1BA9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gridSpan w:val="3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5" w:type="pct"/>
            <w:gridSpan w:val="15"/>
            <w:tcBorders>
              <w:bottom w:val="single" w:sz="4" w:space="0" w:color="auto"/>
            </w:tcBorders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65" w:type="pct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  <w:shd w:val="clear" w:color="auto" w:fill="auto"/>
          </w:tcPr>
          <w:p w:rsidR="008A1BA9" w:rsidRDefault="008A1BA9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8A1BA9" w:rsidRDefault="008A1BA9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:rsidR="008A1BA9" w:rsidRPr="000746C7" w:rsidRDefault="008A1BA9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92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6" w:type="pct"/>
            <w:gridSpan w:val="3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8A1BA9" w:rsidRPr="00023BE6" w:rsidRDefault="008A1BA9" w:rsidP="0002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  <w:gridSpan w:val="3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" w:type="pct"/>
            <w:gridSpan w:val="3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" w:type="pct"/>
            <w:gridSpan w:val="3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gridSpan w:val="3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8A1BA9" w:rsidRPr="000746C7" w:rsidRDefault="008A1BA9" w:rsidP="0002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7634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8A1BA9" w:rsidRPr="00023BE6" w:rsidRDefault="00023BE6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023BE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666" w:type="pct"/>
            <w:gridSpan w:val="19"/>
          </w:tcPr>
          <w:p w:rsidR="008A1BA9" w:rsidRPr="000746C7" w:rsidRDefault="008A1B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7634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3733" w:type="pct"/>
            <w:gridSpan w:val="15"/>
          </w:tcPr>
          <w:p w:rsidR="008A1BA9" w:rsidRPr="000746C7" w:rsidRDefault="008A1BA9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7" w:type="pct"/>
            <w:gridSpan w:val="3"/>
          </w:tcPr>
          <w:p w:rsidR="008A1BA9" w:rsidRPr="000746C7" w:rsidRDefault="008A1BA9" w:rsidP="00D541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14" w:type="pct"/>
            <w:gridSpan w:val="4"/>
          </w:tcPr>
          <w:p w:rsidR="008A1BA9" w:rsidRPr="000746C7" w:rsidRDefault="008A1BA9" w:rsidP="00D541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A852E8" w:rsidRPr="000746C7" w:rsidRDefault="00A852E8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58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1,922</w:t>
            </w:r>
          </w:p>
        </w:tc>
        <w:tc>
          <w:tcPr>
            <w:tcW w:w="14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</w:tcPr>
          <w:p w:rsidR="00A852E8" w:rsidRPr="005F2DA0" w:rsidRDefault="00A852E8" w:rsidP="005F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DA0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A852E8" w:rsidRPr="00A852E8" w:rsidRDefault="00A852E8" w:rsidP="00A8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A852E8" w:rsidRPr="00A852E8" w:rsidRDefault="00A852E8" w:rsidP="00B1656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1,696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A852E8" w:rsidRPr="000746C7" w:rsidRDefault="00A852E8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2,595</w:t>
            </w:r>
          </w:p>
        </w:tc>
        <w:tc>
          <w:tcPr>
            <w:tcW w:w="14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A852E8" w:rsidRPr="00A852E8" w:rsidRDefault="00A852E8" w:rsidP="00A8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A852E8" w:rsidRPr="00A852E8" w:rsidRDefault="00A852E8" w:rsidP="00B1656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2,624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A852E8" w:rsidRPr="000746C7" w:rsidRDefault="00A852E8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 w:right="-19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อสังหาริมทรัพย์เพื่อการลงทุน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14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</w:tcPr>
          <w:p w:rsidR="00A852E8" w:rsidRPr="00A852E8" w:rsidRDefault="00A852E8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A852E8" w:rsidRPr="00A852E8" w:rsidRDefault="00A852E8" w:rsidP="00A8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A852E8" w:rsidRPr="00A852E8" w:rsidRDefault="00A852E8" w:rsidP="00B1656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A852E8" w:rsidRPr="000746C7" w:rsidRDefault="00A852E8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14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</w:tcPr>
          <w:p w:rsidR="00A852E8" w:rsidRPr="00A852E8" w:rsidRDefault="00A852E8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A852E8" w:rsidRPr="00A852E8" w:rsidRDefault="00A852E8" w:rsidP="00A8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A852E8" w:rsidRPr="00A852E8" w:rsidRDefault="00A852E8" w:rsidP="00B1656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A852E8" w:rsidRPr="000746C7" w:rsidRDefault="00A852E8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58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226</w:t>
            </w:r>
          </w:p>
        </w:tc>
        <w:tc>
          <w:tcPr>
            <w:tcW w:w="14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</w:tcPr>
          <w:p w:rsidR="00A852E8" w:rsidRPr="00A852E8" w:rsidRDefault="00A852E8" w:rsidP="00A8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A852E8" w:rsidRPr="00A852E8" w:rsidRDefault="00A852E8" w:rsidP="00B1656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245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A852E8" w:rsidRPr="000746C7" w:rsidRDefault="00A852E8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Pr="00AD1D4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ผล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25,257</w:t>
            </w:r>
          </w:p>
        </w:tc>
        <w:tc>
          <w:tcPr>
            <w:tcW w:w="14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711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  <w:tcBorders>
              <w:bottom w:val="single" w:sz="4" w:space="0" w:color="auto"/>
            </w:tcBorders>
          </w:tcPr>
          <w:p w:rsidR="00A852E8" w:rsidRPr="00A852E8" w:rsidRDefault="00A852E8" w:rsidP="00A8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</w:tcPr>
          <w:p w:rsidR="00A852E8" w:rsidRPr="00A852E8" w:rsidRDefault="00A852E8" w:rsidP="00B1656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25,968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A852E8" w:rsidRPr="000746C7" w:rsidRDefault="00A852E8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 w:hanging="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31,270</w:t>
            </w:r>
          </w:p>
        </w:tc>
        <w:tc>
          <w:tcPr>
            <w:tcW w:w="146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533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852E8" w:rsidRPr="00A852E8" w:rsidRDefault="00A852E8" w:rsidP="00A8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52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A852E8" w:rsidRPr="00A852E8" w:rsidRDefault="00A852E8" w:rsidP="00A852E8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A852E8" w:rsidRPr="00B16562" w:rsidRDefault="00A852E8" w:rsidP="00B1656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56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31,803</w:t>
            </w:r>
          </w:p>
        </w:tc>
      </w:tr>
      <w:tr w:rsidR="005F2DA0" w:rsidRPr="000746C7" w:rsidTr="00100887">
        <w:tblPrEx>
          <w:tblLook w:val="01E0" w:firstRow="1" w:lastRow="1" w:firstColumn="1" w:lastColumn="1" w:noHBand="0" w:noVBand="0"/>
        </w:tblPrEx>
        <w:trPr>
          <w:gridBefore w:val="2"/>
          <w:wBefore w:w="16" w:type="pct"/>
        </w:trPr>
        <w:tc>
          <w:tcPr>
            <w:tcW w:w="2318" w:type="pct"/>
            <w:gridSpan w:val="3"/>
          </w:tcPr>
          <w:p w:rsidR="008A1BA9" w:rsidRPr="000746C7" w:rsidRDefault="008A1BA9" w:rsidP="00D541A8">
            <w:pPr>
              <w:pStyle w:val="acctfourfigures"/>
              <w:tabs>
                <w:tab w:val="clear" w:pos="765"/>
              </w:tabs>
              <w:spacing w:line="240" w:lineRule="atLeast"/>
              <w:ind w:left="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</w:tcBorders>
          </w:tcPr>
          <w:p w:rsidR="008A1BA9" w:rsidRPr="00226ED7" w:rsidRDefault="008A1BA9" w:rsidP="00D541A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 w:hanging="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gridSpan w:val="3"/>
          </w:tcPr>
          <w:p w:rsidR="008A1BA9" w:rsidRPr="00226ED7" w:rsidRDefault="008A1BA9" w:rsidP="00D541A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gridSpan w:val="3"/>
            <w:tcBorders>
              <w:top w:val="single" w:sz="4" w:space="0" w:color="auto"/>
            </w:tcBorders>
          </w:tcPr>
          <w:p w:rsidR="008A1BA9" w:rsidRPr="00226ED7" w:rsidRDefault="008A1BA9" w:rsidP="00D541A8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3"/>
          </w:tcPr>
          <w:p w:rsidR="008A1BA9" w:rsidRPr="00226ED7" w:rsidRDefault="008A1BA9" w:rsidP="00D541A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gridSpan w:val="3"/>
            <w:tcBorders>
              <w:top w:val="single" w:sz="4" w:space="0" w:color="auto"/>
            </w:tcBorders>
          </w:tcPr>
          <w:p w:rsidR="008A1BA9" w:rsidRPr="00226ED7" w:rsidRDefault="008A1BA9" w:rsidP="00D54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:rsidR="008A1BA9" w:rsidRPr="00226ED7" w:rsidRDefault="008A1BA9" w:rsidP="00D541A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8A1BA9" w:rsidRPr="00226ED7" w:rsidRDefault="008A1BA9" w:rsidP="00D541A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91CD1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  <w:tblHeader/>
        </w:trPr>
        <w:tc>
          <w:tcPr>
            <w:tcW w:w="2323" w:type="pct"/>
            <w:gridSpan w:val="4"/>
            <w:shd w:val="clear" w:color="auto" w:fill="auto"/>
          </w:tcPr>
          <w:p w:rsidR="00991CD1" w:rsidRPr="000746C7" w:rsidRDefault="005F2DA0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66" w:type="pct"/>
            <w:gridSpan w:val="19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CD1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  <w:tblHeader/>
        </w:trPr>
        <w:tc>
          <w:tcPr>
            <w:tcW w:w="2323" w:type="pct"/>
            <w:gridSpan w:val="4"/>
            <w:shd w:val="clear" w:color="auto" w:fill="auto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gridSpan w:val="2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9" w:type="pct"/>
            <w:gridSpan w:val="15"/>
            <w:tcBorders>
              <w:bottom w:val="single" w:sz="4" w:space="0" w:color="auto"/>
            </w:tcBorders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4" w:type="pct"/>
            <w:gridSpan w:val="2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  <w:tblHeader/>
        </w:trPr>
        <w:tc>
          <w:tcPr>
            <w:tcW w:w="2323" w:type="pct"/>
            <w:gridSpan w:val="4"/>
            <w:shd w:val="clear" w:color="auto" w:fill="auto"/>
          </w:tcPr>
          <w:p w:rsidR="00991CD1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:rsidR="00AA3EE7" w:rsidRDefault="00AA3EE7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:rsidR="00AA3EE7" w:rsidRPr="000746C7" w:rsidRDefault="00AA3EE7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92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gridSpan w:val="2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991CD1" w:rsidRPr="00AA3EE7" w:rsidRDefault="005F2DA0" w:rsidP="00AA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="00991CD1"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</w:t>
            </w:r>
            <w:r w:rsidR="00991CD1"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</w:p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7" w:type="pct"/>
            <w:gridSpan w:val="3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vAlign w:val="bottom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991CD1" w:rsidRPr="000746C7" w:rsidRDefault="00991CD1" w:rsidP="00AA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91CD1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  <w:tblHeader/>
        </w:trPr>
        <w:tc>
          <w:tcPr>
            <w:tcW w:w="2323" w:type="pct"/>
            <w:gridSpan w:val="4"/>
          </w:tcPr>
          <w:p w:rsidR="00991CD1" w:rsidRPr="00AA3EE7" w:rsidRDefault="00AA3EE7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AA3EE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66" w:type="pct"/>
            <w:gridSpan w:val="19"/>
          </w:tcPr>
          <w:p w:rsidR="00991CD1" w:rsidRPr="000746C7" w:rsidRDefault="00991CD1" w:rsidP="001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91CD1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3733" w:type="pct"/>
            <w:gridSpan w:val="15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4" w:type="pct"/>
            <w:gridSpan w:val="3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722" w:type="pct"/>
            <w:gridSpan w:val="5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582" w:type="pct"/>
            <w:gridSpan w:val="2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1,696</w:t>
            </w:r>
          </w:p>
        </w:tc>
        <w:tc>
          <w:tcPr>
            <w:tcW w:w="146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991CD1" w:rsidRPr="00B16562" w:rsidRDefault="00991CD1" w:rsidP="00B16562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562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148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991CD1" w:rsidRPr="00A852E8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991CD1" w:rsidRPr="00A852E8" w:rsidRDefault="00991CD1" w:rsidP="009619F8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1,642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สินค้าคงเหลือ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  <w:gridSpan w:val="2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2,433</w:t>
            </w:r>
          </w:p>
        </w:tc>
        <w:tc>
          <w:tcPr>
            <w:tcW w:w="146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991CD1" w:rsidRPr="00B16562" w:rsidRDefault="00991CD1" w:rsidP="00B16562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562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8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991CD1" w:rsidRPr="00A852E8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991CD1" w:rsidRPr="00A852E8" w:rsidRDefault="00991CD1" w:rsidP="009619F8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2,478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158" w:right="-10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  <w:gridSpan w:val="2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146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</w:tcPr>
          <w:p w:rsidR="00991CD1" w:rsidRPr="00A852E8" w:rsidRDefault="00991CD1" w:rsidP="00B16562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148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991CD1" w:rsidRPr="00A852E8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991CD1" w:rsidRPr="00A852E8" w:rsidRDefault="00991CD1" w:rsidP="00961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  <w:gridSpan w:val="2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146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</w:tcPr>
          <w:p w:rsidR="00991CD1" w:rsidRPr="00A852E8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991CD1" w:rsidRPr="00A852E8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991CD1" w:rsidRPr="00A852E8" w:rsidRDefault="00991CD1" w:rsidP="009619F8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  <w:gridSpan w:val="2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146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991CD1" w:rsidRPr="00A852E8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991CD1" w:rsidRPr="00A852E8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991CD1" w:rsidRPr="00A852E8" w:rsidRDefault="00991CD1" w:rsidP="009619F8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582" w:type="pct"/>
            <w:gridSpan w:val="2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245</w:t>
            </w:r>
          </w:p>
        </w:tc>
        <w:tc>
          <w:tcPr>
            <w:tcW w:w="146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991CD1" w:rsidRPr="00A852E8" w:rsidRDefault="00991CD1" w:rsidP="00B16562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48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991CD1" w:rsidRPr="00A852E8" w:rsidRDefault="00991CD1" w:rsidP="00B16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991CD1" w:rsidRPr="00A852E8" w:rsidRDefault="00991CD1" w:rsidP="009619F8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207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Pr="00AD1D4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ผล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25,832</w:t>
            </w:r>
          </w:p>
        </w:tc>
        <w:tc>
          <w:tcPr>
            <w:tcW w:w="146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tcBorders>
              <w:bottom w:val="single" w:sz="4" w:space="0" w:color="auto"/>
            </w:tcBorders>
          </w:tcPr>
          <w:p w:rsidR="00991CD1" w:rsidRPr="00A852E8" w:rsidRDefault="00991CD1" w:rsidP="00B16562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8,12</w:t>
            </w:r>
            <w:r w:rsidR="005F2D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  <w:tcBorders>
              <w:bottom w:val="single" w:sz="4" w:space="0" w:color="auto"/>
            </w:tcBorders>
          </w:tcPr>
          <w:p w:rsidR="00991CD1" w:rsidRPr="00A852E8" w:rsidRDefault="00991CD1" w:rsidP="0079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852E8">
              <w:rPr>
                <w:rFonts w:ascii="Angsana New" w:hAnsi="Angsana New"/>
                <w:sz w:val="30"/>
                <w:szCs w:val="30"/>
              </w:rPr>
              <w:t>7,0</w:t>
            </w:r>
            <w:r w:rsidR="005F2DA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7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:rsidR="00991CD1" w:rsidRPr="00A852E8" w:rsidRDefault="00991CD1" w:rsidP="009619F8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sz w:val="30"/>
                <w:szCs w:val="30"/>
                <w:lang w:bidi="th-TH"/>
              </w:rPr>
              <w:t>41,003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991CD1" w:rsidRPr="000746C7" w:rsidRDefault="00991CD1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37,476</w:t>
            </w:r>
          </w:p>
        </w:tc>
        <w:tc>
          <w:tcPr>
            <w:tcW w:w="146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1CD1" w:rsidRPr="00B16562" w:rsidRDefault="00991CD1" w:rsidP="00B16562">
            <w:pPr>
              <w:pStyle w:val="acctfourfigures"/>
              <w:tabs>
                <w:tab w:val="clear" w:pos="765"/>
              </w:tabs>
              <w:spacing w:line="240" w:lineRule="atLeast"/>
              <w:ind w:left="-4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562">
              <w:rPr>
                <w:rFonts w:ascii="Angsana New" w:hAnsi="Angsana New"/>
                <w:b/>
                <w:bCs/>
                <w:sz w:val="30"/>
                <w:szCs w:val="30"/>
              </w:rPr>
              <w:t>7,57</w:t>
            </w:r>
            <w:r w:rsidR="005F2DA0" w:rsidRPr="00B1656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1CD1" w:rsidRPr="00A852E8" w:rsidRDefault="00991CD1" w:rsidP="0079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52E8">
              <w:rPr>
                <w:rFonts w:ascii="Angsana New" w:hAnsi="Angsana New"/>
                <w:b/>
                <w:bCs/>
                <w:sz w:val="30"/>
                <w:szCs w:val="30"/>
              </w:rPr>
              <w:t>7,0</w:t>
            </w:r>
            <w:r w:rsidR="005F2DA0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7" w:type="pct"/>
            <w:gridSpan w:val="3"/>
          </w:tcPr>
          <w:p w:rsidR="00991CD1" w:rsidRPr="00A852E8" w:rsidRDefault="00991CD1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91CD1" w:rsidRPr="00A852E8" w:rsidRDefault="00991CD1" w:rsidP="009619F8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852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52,100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A852E8" w:rsidRPr="000746C7" w:rsidRDefault="00A852E8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:rsidR="00A852E8" w:rsidRDefault="00A852E8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831B15" w:rsidRPr="00A852E8" w:rsidRDefault="00831B15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gridSpan w:val="3"/>
          </w:tcPr>
          <w:p w:rsidR="00A852E8" w:rsidRPr="00A852E8" w:rsidRDefault="00A852E8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  <w:tcBorders>
              <w:top w:val="double" w:sz="4" w:space="0" w:color="auto"/>
            </w:tcBorders>
          </w:tcPr>
          <w:p w:rsidR="00A852E8" w:rsidRPr="00A852E8" w:rsidRDefault="00A852E8" w:rsidP="00181D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3"/>
          </w:tcPr>
          <w:p w:rsidR="00A852E8" w:rsidRPr="00A852E8" w:rsidRDefault="00A852E8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  <w:tcBorders>
              <w:top w:val="double" w:sz="4" w:space="0" w:color="auto"/>
            </w:tcBorders>
          </w:tcPr>
          <w:p w:rsidR="00A852E8" w:rsidRPr="00A852E8" w:rsidRDefault="00A852E8" w:rsidP="0079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:rsidR="00A852E8" w:rsidRPr="00A852E8" w:rsidRDefault="00A852E8" w:rsidP="00181DF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  <w:tcBorders>
              <w:top w:val="double" w:sz="4" w:space="0" w:color="auto"/>
            </w:tcBorders>
          </w:tcPr>
          <w:p w:rsidR="00A852E8" w:rsidRPr="00A852E8" w:rsidRDefault="00A852E8" w:rsidP="00181DF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A79C9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666" w:type="pct"/>
            <w:gridSpan w:val="19"/>
          </w:tcPr>
          <w:p w:rsidR="005A79C9" w:rsidRPr="00A852E8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79C9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181D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gridSpan w:val="2"/>
          </w:tcPr>
          <w:p w:rsidR="005A79C9" w:rsidRPr="00A852E8" w:rsidRDefault="005A79C9" w:rsidP="00181DF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09" w:type="pct"/>
            <w:gridSpan w:val="15"/>
          </w:tcPr>
          <w:p w:rsidR="005A79C9" w:rsidRPr="00A852E8" w:rsidRDefault="005A79C9" w:rsidP="005A79C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บันทึกเป็น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รายจ่าย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574" w:type="pct"/>
            <w:gridSpan w:val="2"/>
          </w:tcPr>
          <w:p w:rsidR="005A79C9" w:rsidRPr="00A852E8" w:rsidRDefault="005A79C9" w:rsidP="00181DF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  <w:p w:rsidR="00AA3EE7" w:rsidRDefault="00AA3EE7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  <w:p w:rsidR="00AA3EE7" w:rsidRPr="000746C7" w:rsidRDefault="00AA3EE7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D92F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gridSpan w:val="2"/>
            <w:vAlign w:val="bottom"/>
          </w:tcPr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5A79C9" w:rsidRPr="00AA3EE7" w:rsidRDefault="005A79C9" w:rsidP="00AA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gridSpan w:val="3"/>
            <w:vAlign w:val="bottom"/>
          </w:tcPr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vAlign w:val="bottom"/>
          </w:tcPr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</w:p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8" w:type="pct"/>
            <w:gridSpan w:val="3"/>
            <w:vAlign w:val="bottom"/>
          </w:tcPr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3"/>
            <w:vAlign w:val="bottom"/>
          </w:tcPr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</w:p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</w:p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7" w:type="pct"/>
            <w:gridSpan w:val="3"/>
            <w:vAlign w:val="bottom"/>
          </w:tcPr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vAlign w:val="bottom"/>
          </w:tcPr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:rsidR="005A79C9" w:rsidRPr="000746C7" w:rsidRDefault="005A79C9" w:rsidP="00AA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A79C9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AA3EE7" w:rsidRDefault="00AA3EE7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AA3EE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666" w:type="pct"/>
            <w:gridSpan w:val="19"/>
          </w:tcPr>
          <w:p w:rsidR="005A79C9" w:rsidRPr="000746C7" w:rsidRDefault="005A79C9" w:rsidP="005A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82" w:type="pct"/>
            <w:gridSpan w:val="2"/>
          </w:tcPr>
          <w:p w:rsidR="005A79C9" w:rsidRPr="00A852E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gridSpan w:val="3"/>
          </w:tcPr>
          <w:p w:rsidR="005A79C9" w:rsidRPr="00A852E8" w:rsidRDefault="005A79C9" w:rsidP="005A79C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5A79C9" w:rsidRPr="00A852E8" w:rsidRDefault="005A79C9" w:rsidP="005A79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3"/>
          </w:tcPr>
          <w:p w:rsidR="005A79C9" w:rsidRPr="00A852E8" w:rsidRDefault="005A79C9" w:rsidP="005A79C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5A79C9" w:rsidRPr="00A852E8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:rsidR="005A79C9" w:rsidRPr="00A852E8" w:rsidRDefault="005A79C9" w:rsidP="005A79C9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5A79C9" w:rsidRPr="00A852E8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(หนี้สงสัยจะสูญ)</w:t>
            </w:r>
          </w:p>
        </w:tc>
        <w:tc>
          <w:tcPr>
            <w:tcW w:w="582" w:type="pct"/>
            <w:gridSpan w:val="2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1,922</w:t>
            </w:r>
          </w:p>
        </w:tc>
        <w:tc>
          <w:tcPr>
            <w:tcW w:w="146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(226)</w:t>
            </w:r>
          </w:p>
        </w:tc>
        <w:tc>
          <w:tcPr>
            <w:tcW w:w="148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6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5A79C9" w:rsidRPr="009619F8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1,696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สินค้าคงเหลือ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  <w:gridSpan w:val="2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2,441</w:t>
            </w:r>
          </w:p>
        </w:tc>
        <w:tc>
          <w:tcPr>
            <w:tcW w:w="146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5A79C9" w:rsidRPr="00831B15" w:rsidRDefault="005A79C9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31B15">
              <w:rPr>
                <w:rFonts w:ascii="Angsana New" w:hAnsi="Angsana New"/>
                <w:sz w:val="30"/>
                <w:szCs w:val="30"/>
                <w:lang w:bidi="th-TH"/>
              </w:rPr>
              <w:t>(8)</w:t>
            </w:r>
          </w:p>
        </w:tc>
        <w:tc>
          <w:tcPr>
            <w:tcW w:w="148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6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5A79C9" w:rsidRPr="009619F8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2,433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ind w:left="158" w:right="-10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  <w:gridSpan w:val="2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  <w:tc>
          <w:tcPr>
            <w:tcW w:w="146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ind w:left="-36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5A79C9" w:rsidRPr="009619F8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500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  <w:gridSpan w:val="2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46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ind w:left="-36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5A79C9" w:rsidRPr="009619F8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  <w:gridSpan w:val="2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  <w:tc>
          <w:tcPr>
            <w:tcW w:w="146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ind w:left="-36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5A79C9" w:rsidRPr="009619F8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582" w:type="pct"/>
            <w:gridSpan w:val="2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226</w:t>
            </w:r>
          </w:p>
        </w:tc>
        <w:tc>
          <w:tcPr>
            <w:tcW w:w="146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148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6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</w:tcPr>
          <w:p w:rsidR="005A79C9" w:rsidRPr="009619F8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245</w:t>
            </w:r>
          </w:p>
        </w:tc>
      </w:tr>
      <w:tr w:rsidR="00076F1F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ประมาณการหนี้สิน</w:t>
            </w:r>
            <w:r w:rsidRPr="00AD1D4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ผล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25,140</w:t>
            </w:r>
          </w:p>
        </w:tc>
        <w:tc>
          <w:tcPr>
            <w:tcW w:w="146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36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tcBorders>
              <w:bottom w:val="single" w:sz="4" w:space="0" w:color="auto"/>
            </w:tcBorders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48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6"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  <w:tcBorders>
              <w:bottom w:val="single" w:sz="4" w:space="0" w:color="auto"/>
            </w:tcBorders>
          </w:tcPr>
          <w:p w:rsidR="005A79C9" w:rsidRPr="009619F8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:rsidR="005A79C9" w:rsidRPr="009619F8" w:rsidRDefault="005A79C9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sz w:val="30"/>
                <w:szCs w:val="30"/>
                <w:lang w:bidi="th-TH"/>
              </w:rPr>
              <w:t>25,832</w:t>
            </w:r>
          </w:p>
        </w:tc>
      </w:tr>
      <w:tr w:rsidR="001462A3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5A79C9" w:rsidRPr="000746C7" w:rsidRDefault="005A79C9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619F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36,999</w:t>
            </w:r>
          </w:p>
        </w:tc>
        <w:tc>
          <w:tcPr>
            <w:tcW w:w="146" w:type="pct"/>
            <w:gridSpan w:val="3"/>
          </w:tcPr>
          <w:p w:rsidR="005A79C9" w:rsidRPr="009619F8" w:rsidRDefault="005A79C9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A79C9" w:rsidRPr="00831B15" w:rsidRDefault="005A79C9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31B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477</w:t>
            </w:r>
          </w:p>
        </w:tc>
        <w:tc>
          <w:tcPr>
            <w:tcW w:w="148" w:type="pct"/>
            <w:gridSpan w:val="3"/>
          </w:tcPr>
          <w:p w:rsidR="005A79C9" w:rsidRPr="00831B15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A79C9" w:rsidRPr="00831B15" w:rsidRDefault="005A79C9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31B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5A79C9" w:rsidRPr="00831B15" w:rsidRDefault="005A79C9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A79C9" w:rsidRPr="00831B15" w:rsidRDefault="005A79C9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31B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37,476</w:t>
            </w:r>
          </w:p>
        </w:tc>
      </w:tr>
      <w:tr w:rsidR="001462A3" w:rsidRPr="000746C7" w:rsidTr="00100887">
        <w:tblPrEx>
          <w:tblLook w:val="01E0" w:firstRow="1" w:lastRow="1" w:firstColumn="1" w:lastColumn="1" w:noHBand="0" w:noVBand="0"/>
        </w:tblPrEx>
        <w:trPr>
          <w:gridBefore w:val="1"/>
          <w:wBefore w:w="11" w:type="pct"/>
        </w:trPr>
        <w:tc>
          <w:tcPr>
            <w:tcW w:w="2323" w:type="pct"/>
            <w:gridSpan w:val="4"/>
          </w:tcPr>
          <w:p w:rsidR="001462A3" w:rsidRPr="000746C7" w:rsidRDefault="001462A3" w:rsidP="005A79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:rsidR="001462A3" w:rsidRPr="009619F8" w:rsidRDefault="001462A3" w:rsidP="005A79C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gridSpan w:val="3"/>
          </w:tcPr>
          <w:p w:rsidR="001462A3" w:rsidRPr="009619F8" w:rsidRDefault="001462A3" w:rsidP="005A79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5" w:type="pct"/>
            <w:gridSpan w:val="3"/>
            <w:tcBorders>
              <w:top w:val="double" w:sz="4" w:space="0" w:color="auto"/>
            </w:tcBorders>
          </w:tcPr>
          <w:p w:rsidR="001462A3" w:rsidRPr="00831B15" w:rsidRDefault="001462A3" w:rsidP="00831B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gridSpan w:val="3"/>
          </w:tcPr>
          <w:p w:rsidR="001462A3" w:rsidRPr="00831B15" w:rsidRDefault="001462A3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34" w:type="pct"/>
            <w:gridSpan w:val="3"/>
            <w:tcBorders>
              <w:top w:val="double" w:sz="4" w:space="0" w:color="auto"/>
            </w:tcBorders>
          </w:tcPr>
          <w:p w:rsidR="001462A3" w:rsidRPr="00831B15" w:rsidRDefault="001462A3" w:rsidP="005A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:rsidR="001462A3" w:rsidRPr="00831B15" w:rsidRDefault="001462A3" w:rsidP="005A79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2"/>
            <w:tcBorders>
              <w:top w:val="double" w:sz="4" w:space="0" w:color="auto"/>
            </w:tcBorders>
          </w:tcPr>
          <w:p w:rsidR="001462A3" w:rsidRPr="00831B15" w:rsidRDefault="001462A3" w:rsidP="00831B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619F8" w:rsidRPr="000746C7" w:rsidTr="00100887">
        <w:tc>
          <w:tcPr>
            <w:tcW w:w="2334" w:type="pct"/>
            <w:gridSpan w:val="5"/>
          </w:tcPr>
          <w:p w:rsidR="009619F8" w:rsidRPr="000746C7" w:rsidRDefault="00076F1F" w:rsidP="00EA02E7">
            <w:pPr>
              <w:pStyle w:val="a"/>
              <w:tabs>
                <w:tab w:val="clear" w:pos="1080"/>
              </w:tabs>
              <w:ind w:left="90" w:hanging="110"/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cs="Times New Roman"/>
                <w:sz w:val="22"/>
                <w:szCs w:val="22"/>
                <w:cs/>
              </w:rPr>
              <w:tab/>
            </w:r>
            <w:r w:rsidR="009619F8" w:rsidRPr="009619F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258" w:type="pct"/>
            <w:gridSpan w:val="7"/>
          </w:tcPr>
          <w:p w:rsidR="009619F8" w:rsidRPr="000746C7" w:rsidRDefault="009619F8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3"/>
          </w:tcPr>
          <w:p w:rsidR="009619F8" w:rsidRPr="000746C7" w:rsidRDefault="009619F8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2" w:type="pct"/>
            <w:gridSpan w:val="9"/>
          </w:tcPr>
          <w:p w:rsidR="009619F8" w:rsidRPr="000746C7" w:rsidRDefault="009619F8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CD1" w:rsidRPr="000746C7" w:rsidTr="00100887">
        <w:trPr>
          <w:trHeight w:val="434"/>
        </w:trPr>
        <w:tc>
          <w:tcPr>
            <w:tcW w:w="1806" w:type="pct"/>
            <w:gridSpan w:val="4"/>
          </w:tcPr>
          <w:p w:rsidR="00991CD1" w:rsidRPr="000746C7" w:rsidRDefault="00991CD1" w:rsidP="00EA0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:rsidR="00991CD1" w:rsidRPr="000746C7" w:rsidRDefault="00991CD1" w:rsidP="00EA0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1CD1" w:rsidRPr="000746C7" w:rsidTr="00100887">
        <w:trPr>
          <w:trHeight w:val="434"/>
        </w:trPr>
        <w:tc>
          <w:tcPr>
            <w:tcW w:w="1806" w:type="pct"/>
            <w:gridSpan w:val="4"/>
          </w:tcPr>
          <w:p w:rsidR="00991CD1" w:rsidRPr="000746C7" w:rsidRDefault="00991CD1" w:rsidP="00EA0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:rsidR="00991CD1" w:rsidRPr="000746C7" w:rsidRDefault="00991CD1" w:rsidP="00EA0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66" w:type="pct"/>
            <w:gridSpan w:val="19"/>
          </w:tcPr>
          <w:p w:rsidR="00991CD1" w:rsidRPr="000746C7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91CD1" w:rsidRPr="000746C7" w:rsidTr="00100887">
        <w:tc>
          <w:tcPr>
            <w:tcW w:w="1806" w:type="pct"/>
            <w:gridSpan w:val="4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90" w:hanging="110"/>
              <w:rPr>
                <w:rFonts w:ascii="Angsana New" w:hAnsi="Angsana New"/>
                <w:sz w:val="30"/>
                <w:szCs w:val="30"/>
              </w:rPr>
            </w:pPr>
            <w:r w:rsidRPr="008F72A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ยอดขาดทุนทางภาษี</w:t>
            </w:r>
          </w:p>
        </w:tc>
        <w:tc>
          <w:tcPr>
            <w:tcW w:w="528" w:type="pct"/>
          </w:tcPr>
          <w:p w:rsidR="00991CD1" w:rsidRPr="000746C7" w:rsidRDefault="00991CD1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991CD1" w:rsidRPr="00100887" w:rsidRDefault="00991CD1" w:rsidP="001008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0887">
              <w:rPr>
                <w:rFonts w:ascii="Angsana New" w:hAnsi="Angsana New"/>
                <w:sz w:val="30"/>
                <w:szCs w:val="30"/>
                <w:lang w:bidi="th-TH"/>
              </w:rPr>
              <w:t>17,113</w:t>
            </w:r>
          </w:p>
        </w:tc>
        <w:tc>
          <w:tcPr>
            <w:tcW w:w="146" w:type="pct"/>
            <w:gridSpan w:val="3"/>
          </w:tcPr>
          <w:p w:rsidR="00991CD1" w:rsidRPr="009619F8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tcBorders>
              <w:bottom w:val="single" w:sz="4" w:space="0" w:color="auto"/>
            </w:tcBorders>
          </w:tcPr>
          <w:p w:rsidR="00991CD1" w:rsidRPr="00100887" w:rsidRDefault="00991CD1" w:rsidP="001008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0887">
              <w:rPr>
                <w:rFonts w:ascii="Angsana New" w:hAnsi="Angsana New"/>
                <w:sz w:val="30"/>
                <w:szCs w:val="30"/>
                <w:lang w:bidi="th-TH"/>
              </w:rPr>
              <w:t>32,821</w:t>
            </w:r>
          </w:p>
        </w:tc>
        <w:tc>
          <w:tcPr>
            <w:tcW w:w="146" w:type="pct"/>
            <w:gridSpan w:val="3"/>
          </w:tcPr>
          <w:p w:rsidR="00991CD1" w:rsidRPr="009619F8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3"/>
            <w:tcBorders>
              <w:bottom w:val="single" w:sz="4" w:space="0" w:color="auto"/>
            </w:tcBorders>
          </w:tcPr>
          <w:p w:rsidR="00991CD1" w:rsidRPr="009619F8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991CD1" w:rsidRPr="009619F8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:rsidR="00991CD1" w:rsidRPr="009619F8" w:rsidRDefault="00991CD1" w:rsidP="0010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9619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1CD1" w:rsidRPr="000746C7" w:rsidTr="00100887">
        <w:tc>
          <w:tcPr>
            <w:tcW w:w="1806" w:type="pct"/>
            <w:gridSpan w:val="4"/>
          </w:tcPr>
          <w:p w:rsidR="00991CD1" w:rsidRPr="000746C7" w:rsidRDefault="00991CD1" w:rsidP="00EA02E7">
            <w:pPr>
              <w:pStyle w:val="acctfourfigures"/>
              <w:tabs>
                <w:tab w:val="clear" w:pos="765"/>
              </w:tabs>
              <w:spacing w:line="240" w:lineRule="atLeast"/>
              <w:ind w:left="90" w:hanging="110"/>
              <w:rPr>
                <w:rFonts w:ascii="Angsana New" w:hAnsi="Angsana New"/>
                <w:sz w:val="30"/>
                <w:szCs w:val="30"/>
              </w:rPr>
            </w:pPr>
            <w:r w:rsidRPr="008F72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28" w:type="pct"/>
          </w:tcPr>
          <w:p w:rsidR="00991CD1" w:rsidRPr="000746C7" w:rsidRDefault="00991CD1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991CD1" w:rsidRPr="00100887" w:rsidRDefault="00991CD1" w:rsidP="0010088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08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17,113</w:t>
            </w:r>
          </w:p>
        </w:tc>
        <w:tc>
          <w:tcPr>
            <w:tcW w:w="146" w:type="pct"/>
            <w:gridSpan w:val="3"/>
          </w:tcPr>
          <w:p w:rsidR="00991CD1" w:rsidRPr="009619F8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1CD1" w:rsidRPr="00100887" w:rsidRDefault="00991CD1" w:rsidP="001008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0088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32,821</w:t>
            </w:r>
          </w:p>
        </w:tc>
        <w:tc>
          <w:tcPr>
            <w:tcW w:w="146" w:type="pct"/>
            <w:gridSpan w:val="3"/>
          </w:tcPr>
          <w:p w:rsidR="00991CD1" w:rsidRPr="009619F8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1CD1" w:rsidRPr="009619F8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19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:rsidR="00991CD1" w:rsidRPr="009619F8" w:rsidRDefault="00991CD1" w:rsidP="00181D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91CD1" w:rsidRPr="009619F8" w:rsidRDefault="00991CD1" w:rsidP="00100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19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91CD1" w:rsidRPr="000746C7" w:rsidRDefault="00991CD1" w:rsidP="00991C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91CD1" w:rsidRPr="000746C7" w:rsidRDefault="00991CD1" w:rsidP="00C2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5"/>
        <w:jc w:val="thaiDistribute"/>
        <w:rPr>
          <w:rFonts w:ascii="Angsana New" w:hAnsi="Angsana New"/>
          <w:sz w:val="30"/>
          <w:szCs w:val="30"/>
          <w:cs/>
        </w:rPr>
      </w:pPr>
      <w:r w:rsidRPr="009619F8">
        <w:rPr>
          <w:rFonts w:ascii="Angsana New" w:hAnsi="Angsana New" w:hint="cs"/>
          <w:sz w:val="30"/>
          <w:szCs w:val="30"/>
          <w:cs/>
        </w:rPr>
        <w:t xml:space="preserve">ขาดทุนทางภาษีของบริษัทย่อยจะสิ้นอายุในปี </w:t>
      </w:r>
      <w:r w:rsidRPr="009619F8">
        <w:rPr>
          <w:rFonts w:ascii="Angsana New" w:hAnsi="Angsana New"/>
          <w:sz w:val="30"/>
          <w:szCs w:val="30"/>
        </w:rPr>
        <w:t>2564</w:t>
      </w:r>
      <w:r w:rsidRPr="009619F8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9619F8">
        <w:rPr>
          <w:rFonts w:ascii="Angsana New" w:hAnsi="Angsana New"/>
          <w:sz w:val="30"/>
          <w:szCs w:val="30"/>
        </w:rPr>
        <w:t xml:space="preserve"> </w:t>
      </w:r>
      <w:r w:rsidRPr="009619F8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</w:p>
    <w:p w:rsidR="00F27D59" w:rsidRDefault="00F27D59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:rsidR="00C22823" w:rsidRDefault="00C22823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:rsidR="00C22823" w:rsidRDefault="00C22823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:rsidR="00C22823" w:rsidRDefault="00C22823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:rsidR="00C22823" w:rsidRDefault="00C22823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:rsidR="00C22823" w:rsidRDefault="00C22823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  <w:cs/>
        </w:rPr>
      </w:pPr>
    </w:p>
    <w:p w:rsidR="00A41067" w:rsidRPr="000746C7" w:rsidRDefault="00A41067" w:rsidP="00EA02E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5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กำไรต่อหุ้น</w:t>
      </w:r>
    </w:p>
    <w:p w:rsidR="00817465" w:rsidRPr="000746C7" w:rsidRDefault="00817465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5"/>
        <w:gridCol w:w="270"/>
        <w:gridCol w:w="1083"/>
        <w:gridCol w:w="270"/>
        <w:gridCol w:w="1070"/>
      </w:tblGrid>
      <w:tr w:rsidR="004237BF" w:rsidRPr="000746C7" w:rsidTr="00E41FBB">
        <w:tc>
          <w:tcPr>
            <w:tcW w:w="2207" w:type="pct"/>
          </w:tcPr>
          <w:p w:rsidR="004237BF" w:rsidRPr="000746C7" w:rsidRDefault="004237BF" w:rsidP="00EA7D6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:rsidR="004237BF" w:rsidRPr="000746C7" w:rsidRDefault="004237BF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4237BF" w:rsidRPr="000746C7" w:rsidRDefault="004237BF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4237BF" w:rsidRPr="000746C7" w:rsidRDefault="004237BF" w:rsidP="00B8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BA0" w:rsidRPr="000746C7" w:rsidTr="00E41FBB">
        <w:trPr>
          <w:trHeight w:val="434"/>
        </w:trPr>
        <w:tc>
          <w:tcPr>
            <w:tcW w:w="220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2B0BA0" w:rsidRPr="000746C7" w:rsidRDefault="002B0BA0" w:rsidP="002B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</w:rPr>
              <w:t>256</w:t>
            </w:r>
            <w:r w:rsidR="003E22D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237BF" w:rsidRPr="000746C7" w:rsidTr="004237BF">
        <w:trPr>
          <w:trHeight w:val="434"/>
        </w:trPr>
        <w:tc>
          <w:tcPr>
            <w:tcW w:w="2207" w:type="pct"/>
          </w:tcPr>
          <w:p w:rsidR="004237BF" w:rsidRPr="000746C7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7"/>
          </w:tcPr>
          <w:p w:rsidR="005B0491" w:rsidRPr="000746C7" w:rsidRDefault="005B0491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/พันหุ้น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22823" w:rsidRPr="000746C7" w:rsidTr="004237BF">
        <w:trPr>
          <w:trHeight w:val="434"/>
        </w:trPr>
        <w:tc>
          <w:tcPr>
            <w:tcW w:w="2207" w:type="pct"/>
          </w:tcPr>
          <w:p w:rsidR="00C22823" w:rsidRPr="00C22823" w:rsidRDefault="00C22823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228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กำไรที่เป็นส่วนขอ</w:t>
            </w:r>
            <w:r w:rsidRPr="00C228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</w:t>
            </w:r>
            <w:r w:rsidRPr="00C228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ผู้ถือหุ้นสามัญ</w:t>
            </w:r>
          </w:p>
          <w:p w:rsidR="00C22823" w:rsidRPr="000746C7" w:rsidRDefault="00C22823" w:rsidP="00C22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1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28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</w:t>
            </w:r>
            <w:r w:rsidRPr="00C228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C228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C228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3" w:type="pct"/>
            <w:gridSpan w:val="7"/>
          </w:tcPr>
          <w:p w:rsidR="00C22823" w:rsidRDefault="00C22823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4237BF" w:rsidRPr="000746C7" w:rsidTr="00E41FBB">
        <w:tc>
          <w:tcPr>
            <w:tcW w:w="2207" w:type="pct"/>
          </w:tcPr>
          <w:p w:rsidR="004237BF" w:rsidRPr="000746C7" w:rsidRDefault="004237BF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588" w:type="pct"/>
            <w:vAlign w:val="bottom"/>
          </w:tcPr>
          <w:p w:rsidR="004237BF" w:rsidRPr="0064070E" w:rsidRDefault="004237BF" w:rsidP="00EA7D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" w:type="pct"/>
          </w:tcPr>
          <w:p w:rsidR="004237BF" w:rsidRPr="0064070E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591" w:type="pct"/>
          </w:tcPr>
          <w:p w:rsidR="004237BF" w:rsidRPr="0064070E" w:rsidRDefault="004237BF" w:rsidP="00EA7D6C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47" w:type="pct"/>
          </w:tcPr>
          <w:p w:rsidR="004237BF" w:rsidRPr="0064070E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590" w:type="pct"/>
            <w:vAlign w:val="bottom"/>
          </w:tcPr>
          <w:p w:rsidR="004237BF" w:rsidRPr="0064070E" w:rsidRDefault="004237BF" w:rsidP="00EA7D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147" w:type="pct"/>
          </w:tcPr>
          <w:p w:rsidR="004237BF" w:rsidRPr="0064070E" w:rsidRDefault="004237BF" w:rsidP="00EA7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green"/>
              </w:rPr>
            </w:pPr>
          </w:p>
        </w:tc>
        <w:tc>
          <w:tcPr>
            <w:tcW w:w="583" w:type="pct"/>
          </w:tcPr>
          <w:p w:rsidR="004237BF" w:rsidRPr="0064070E" w:rsidRDefault="004237BF" w:rsidP="00EA7D6C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</w:tr>
      <w:tr w:rsidR="003E22D9" w:rsidRPr="000746C7" w:rsidTr="00E41FBB">
        <w:tc>
          <w:tcPr>
            <w:tcW w:w="2207" w:type="pct"/>
          </w:tcPr>
          <w:p w:rsidR="003E22D9" w:rsidRPr="000746C7" w:rsidRDefault="003E22D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สามัญของบริษัท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3E22D9" w:rsidRPr="005024A2" w:rsidRDefault="001A7757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571,537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</w:rPr>
              <w:t>422,850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:rsidR="003E22D9" w:rsidRPr="005024A2" w:rsidRDefault="001A7757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556,654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412,552</w:t>
            </w:r>
          </w:p>
        </w:tc>
      </w:tr>
      <w:tr w:rsidR="003E22D9" w:rsidRPr="000746C7" w:rsidTr="00E41FBB">
        <w:tc>
          <w:tcPr>
            <w:tcW w:w="2207" w:type="pct"/>
          </w:tcPr>
          <w:p w:rsidR="003E22D9" w:rsidRPr="000746C7" w:rsidRDefault="003E22D9" w:rsidP="00EA02E7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22D9" w:rsidRPr="000746C7" w:rsidTr="00E41FBB">
        <w:tc>
          <w:tcPr>
            <w:tcW w:w="2207" w:type="pct"/>
          </w:tcPr>
          <w:p w:rsidR="003E22D9" w:rsidRPr="000746C7" w:rsidRDefault="003E22D9" w:rsidP="00EA02E7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ถ่วงน้ำหนัก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3E22D9" w:rsidRPr="005024A2" w:rsidRDefault="001A7757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947,962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947,962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:rsidR="003E22D9" w:rsidRPr="005024A2" w:rsidRDefault="001A7757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947,962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947,962</w:t>
            </w:r>
          </w:p>
        </w:tc>
      </w:tr>
      <w:tr w:rsidR="003E22D9" w:rsidRPr="000746C7" w:rsidTr="00E41FBB">
        <w:tc>
          <w:tcPr>
            <w:tcW w:w="2207" w:type="pct"/>
          </w:tcPr>
          <w:p w:rsidR="003E22D9" w:rsidRPr="000746C7" w:rsidRDefault="003E22D9" w:rsidP="00EA02E7">
            <w:pPr>
              <w:spacing w:line="240" w:lineRule="auto"/>
              <w:ind w:lef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 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ขั้นพื้นฐาน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3E22D9" w:rsidRPr="005024A2" w:rsidRDefault="001A7757" w:rsidP="003E2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0.60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0.45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3E22D9" w:rsidRPr="005024A2" w:rsidRDefault="001A7757" w:rsidP="003E2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147" w:type="pct"/>
          </w:tcPr>
          <w:p w:rsidR="003E22D9" w:rsidRPr="005024A2" w:rsidRDefault="003E22D9" w:rsidP="003E2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3E22D9" w:rsidRPr="005024A2" w:rsidRDefault="003E22D9" w:rsidP="003E2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24A2">
              <w:rPr>
                <w:rFonts w:ascii="Angsana New" w:hAnsi="Angsana New"/>
                <w:b/>
                <w:bCs/>
                <w:sz w:val="30"/>
                <w:szCs w:val="30"/>
              </w:rPr>
              <w:t>0.44</w:t>
            </w:r>
          </w:p>
        </w:tc>
      </w:tr>
      <w:tr w:rsidR="00D03FCC" w:rsidRPr="000746C7" w:rsidTr="00E41FBB">
        <w:tc>
          <w:tcPr>
            <w:tcW w:w="2207" w:type="pct"/>
          </w:tcPr>
          <w:p w:rsidR="005024A2" w:rsidRPr="000746C7" w:rsidRDefault="005024A2" w:rsidP="00D03FCC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D03FCC" w:rsidRPr="000746C7" w:rsidRDefault="00D03FCC" w:rsidP="00D03FC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D03FCC" w:rsidRPr="000746C7" w:rsidRDefault="00D03FCC" w:rsidP="00D03FC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D03FCC" w:rsidRPr="000746C7" w:rsidRDefault="00D03FCC" w:rsidP="00D03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:rsidR="006F19F0" w:rsidRPr="000746C7" w:rsidRDefault="006F19F0" w:rsidP="00EB7EA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:rsidR="002B0BA0" w:rsidRDefault="002B0BA0" w:rsidP="002B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EB7EA9" w:rsidRDefault="00EB7EA9" w:rsidP="00EB7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EB7EA9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:rsidR="00EB7EA9" w:rsidRPr="00EB7EA9" w:rsidRDefault="00EB7EA9" w:rsidP="00EB7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firstLine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350"/>
        <w:gridCol w:w="270"/>
        <w:gridCol w:w="1350"/>
      </w:tblGrid>
      <w:tr w:rsidR="00EB7EA9" w:rsidRPr="002E301D" w:rsidTr="00D541A8">
        <w:tc>
          <w:tcPr>
            <w:tcW w:w="3150" w:type="dxa"/>
            <w:shd w:val="clear" w:color="auto" w:fill="auto"/>
            <w:vAlign w:val="bottom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B7EA9" w:rsidRPr="00263363" w:rsidDel="00D43E7A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B7EA9" w:rsidRPr="002E301D" w:rsidTr="00D541A8">
        <w:tc>
          <w:tcPr>
            <w:tcW w:w="315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7EA9" w:rsidRPr="002E301D" w:rsidTr="00D541A8">
        <w:tc>
          <w:tcPr>
            <w:tcW w:w="3150" w:type="dxa"/>
            <w:shd w:val="clear" w:color="auto" w:fill="auto"/>
          </w:tcPr>
          <w:p w:rsidR="00EB7EA9" w:rsidRPr="00263363" w:rsidRDefault="00EB7EA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63363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B7EA9" w:rsidRPr="00263363" w:rsidRDefault="00EB7EA9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CE9" w:rsidRPr="002E301D" w:rsidTr="005C0CE9">
        <w:tc>
          <w:tcPr>
            <w:tcW w:w="3150" w:type="dxa"/>
            <w:shd w:val="clear" w:color="auto" w:fill="auto"/>
          </w:tcPr>
          <w:p w:rsidR="005C0CE9" w:rsidRPr="001A712D" w:rsidRDefault="005C0CE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ED22C3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53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1A71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1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A71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71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/>
                <w:sz w:val="30"/>
                <w:szCs w:val="30"/>
              </w:rPr>
              <w:t>0.3</w:t>
            </w:r>
            <w:r w:rsidR="009B351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C0CE9" w:rsidRPr="001A712D" w:rsidRDefault="009B3512" w:rsidP="00CE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360,255</w:t>
            </w:r>
          </w:p>
        </w:tc>
      </w:tr>
      <w:tr w:rsidR="005C0CE9" w:rsidRPr="005C797C" w:rsidTr="005C0CE9">
        <w:tc>
          <w:tcPr>
            <w:tcW w:w="3150" w:type="dxa"/>
            <w:shd w:val="clear" w:color="auto" w:fill="auto"/>
          </w:tcPr>
          <w:p w:rsidR="005C0CE9" w:rsidRPr="001A712D" w:rsidRDefault="005C0CE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1A71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กันยายน 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712D">
              <w:rPr>
                <w:rFonts w:ascii="Angsana New" w:hAnsi="Angsana New"/>
                <w:sz w:val="30"/>
                <w:szCs w:val="30"/>
              </w:rPr>
              <w:t>0.20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0CE9" w:rsidRPr="001A712D" w:rsidRDefault="005C0CE9" w:rsidP="00CE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712D">
              <w:rPr>
                <w:rFonts w:ascii="Angsana New" w:hAnsi="Angsana New"/>
                <w:sz w:val="30"/>
                <w:szCs w:val="30"/>
              </w:rPr>
              <w:t>189,59</w:t>
            </w:r>
            <w:r w:rsidR="009B3512">
              <w:rPr>
                <w:rFonts w:ascii="Angsana New" w:hAnsi="Angsana New"/>
                <w:sz w:val="30"/>
                <w:szCs w:val="30"/>
              </w:rPr>
              <w:t>2</w:t>
            </w: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C0CE9" w:rsidRPr="005C797C" w:rsidTr="005C0CE9">
        <w:tc>
          <w:tcPr>
            <w:tcW w:w="3150" w:type="dxa"/>
            <w:shd w:val="clear" w:color="auto" w:fill="auto"/>
          </w:tcPr>
          <w:p w:rsidR="005C0CE9" w:rsidRPr="001A712D" w:rsidRDefault="005C0CE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53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CE9" w:rsidRPr="001A712D" w:rsidRDefault="00E820C0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12D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9B351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5C0CE9" w:rsidRPr="001A712D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CE9" w:rsidRPr="001A712D" w:rsidRDefault="009B3512" w:rsidP="00CE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170,633</w:t>
            </w:r>
          </w:p>
        </w:tc>
      </w:tr>
      <w:tr w:rsidR="005C0CE9" w:rsidRPr="002E301D" w:rsidTr="00D541A8">
        <w:tc>
          <w:tcPr>
            <w:tcW w:w="3150" w:type="dxa"/>
            <w:shd w:val="clear" w:color="auto" w:fill="auto"/>
          </w:tcPr>
          <w:p w:rsidR="005C0CE9" w:rsidRPr="00263363" w:rsidRDefault="005C0CE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C0CE9" w:rsidRPr="00263363" w:rsidRDefault="005C0CE9" w:rsidP="00CE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CE9" w:rsidRPr="002E301D" w:rsidTr="00D541A8">
        <w:tc>
          <w:tcPr>
            <w:tcW w:w="3150" w:type="dxa"/>
            <w:shd w:val="clear" w:color="auto" w:fill="auto"/>
          </w:tcPr>
          <w:p w:rsidR="005C0CE9" w:rsidRPr="00263363" w:rsidRDefault="005C0CE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63363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C0CE9" w:rsidRPr="00263363" w:rsidRDefault="005C0CE9" w:rsidP="00CE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CE9" w:rsidRPr="002E301D" w:rsidTr="00D541A8">
        <w:tc>
          <w:tcPr>
            <w:tcW w:w="3150" w:type="dxa"/>
            <w:shd w:val="clear" w:color="auto" w:fill="auto"/>
          </w:tcPr>
          <w:p w:rsidR="005C0CE9" w:rsidRPr="00263363" w:rsidRDefault="005C0CE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ED22C3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/>
                <w:sz w:val="30"/>
                <w:szCs w:val="30"/>
              </w:rPr>
              <w:t>2</w:t>
            </w:r>
            <w:r w:rsidR="004D0335">
              <w:rPr>
                <w:rFonts w:ascii="Angsana New" w:hAnsi="Angsana New"/>
                <w:sz w:val="30"/>
                <w:szCs w:val="30"/>
              </w:rPr>
              <w:t>4</w:t>
            </w:r>
            <w:r w:rsidRPr="002633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2633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3363">
              <w:rPr>
                <w:rFonts w:ascii="Angsana New" w:hAnsi="Angsana New"/>
                <w:sz w:val="30"/>
                <w:szCs w:val="30"/>
              </w:rPr>
              <w:t>256</w:t>
            </w:r>
            <w:r w:rsidR="004D03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2633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3363">
              <w:rPr>
                <w:rFonts w:ascii="Angsana New" w:hAnsi="Angsana New"/>
                <w:sz w:val="30"/>
                <w:szCs w:val="30"/>
              </w:rPr>
              <w:t>256</w:t>
            </w:r>
            <w:r w:rsidR="004D03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  <w:tc>
          <w:tcPr>
            <w:tcW w:w="27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C0CE9" w:rsidRPr="00263363" w:rsidRDefault="005C0CE9" w:rsidP="001A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/>
                <w:sz w:val="30"/>
                <w:szCs w:val="30"/>
              </w:rPr>
              <w:t>341</w:t>
            </w:r>
            <w:r>
              <w:rPr>
                <w:rFonts w:ascii="Angsana New" w:hAnsi="Angsana New"/>
                <w:sz w:val="30"/>
                <w:szCs w:val="30"/>
              </w:rPr>
              <w:t>,266</w:t>
            </w:r>
          </w:p>
        </w:tc>
      </w:tr>
      <w:tr w:rsidR="005C0CE9" w:rsidRPr="002E301D" w:rsidTr="00D541A8">
        <w:tc>
          <w:tcPr>
            <w:tcW w:w="3150" w:type="dxa"/>
            <w:shd w:val="clear" w:color="auto" w:fill="auto"/>
          </w:tcPr>
          <w:p w:rsidR="005C0CE9" w:rsidRPr="00263363" w:rsidRDefault="005C0CE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/>
                <w:sz w:val="30"/>
                <w:szCs w:val="30"/>
              </w:rPr>
              <w:t xml:space="preserve"> 27 </w:t>
            </w: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2633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336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2633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336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/>
                <w:sz w:val="30"/>
                <w:szCs w:val="30"/>
              </w:rPr>
              <w:t>(0.18)</w:t>
            </w:r>
          </w:p>
        </w:tc>
        <w:tc>
          <w:tcPr>
            <w:tcW w:w="27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0CE9" w:rsidRPr="00263363" w:rsidRDefault="005C0CE9" w:rsidP="001A7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3363">
              <w:rPr>
                <w:rFonts w:ascii="Angsana New" w:hAnsi="Angsana New"/>
                <w:sz w:val="30"/>
                <w:szCs w:val="30"/>
              </w:rPr>
              <w:t>(170</w:t>
            </w:r>
            <w:r>
              <w:rPr>
                <w:rFonts w:ascii="Angsana New" w:hAnsi="Angsana New"/>
                <w:sz w:val="30"/>
                <w:szCs w:val="30"/>
              </w:rPr>
              <w:t>,633)</w:t>
            </w:r>
          </w:p>
        </w:tc>
      </w:tr>
      <w:tr w:rsidR="005C0CE9" w:rsidRPr="000C3925" w:rsidTr="00D541A8">
        <w:tc>
          <w:tcPr>
            <w:tcW w:w="3150" w:type="dxa"/>
            <w:shd w:val="clear" w:color="auto" w:fill="auto"/>
          </w:tcPr>
          <w:p w:rsidR="005C0CE9" w:rsidRPr="00263363" w:rsidRDefault="005C0CE9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33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3363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:rsidR="005C0CE9" w:rsidRPr="00263363" w:rsidRDefault="005C0CE9" w:rsidP="005C0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0CE9" w:rsidRPr="00D5292E" w:rsidRDefault="005C0CE9" w:rsidP="00CE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92E">
              <w:rPr>
                <w:rFonts w:ascii="Angsana New" w:hAnsi="Angsana New"/>
                <w:b/>
                <w:bCs/>
                <w:sz w:val="30"/>
                <w:szCs w:val="30"/>
              </w:rPr>
              <w:t>170,633</w:t>
            </w:r>
          </w:p>
        </w:tc>
      </w:tr>
    </w:tbl>
    <w:p w:rsidR="00CE4978" w:rsidRDefault="00CE4978" w:rsidP="00CE49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22823" w:rsidRDefault="00C22823" w:rsidP="00CE49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6F19F0" w:rsidRPr="000746C7" w:rsidRDefault="006F19F0" w:rsidP="00CE497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0746C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เครื่องมือทางการเงิน</w:t>
      </w:r>
    </w:p>
    <w:p w:rsidR="006F19F0" w:rsidRPr="00C23A93" w:rsidRDefault="006F19F0" w:rsidP="007D3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6F19F0" w:rsidRPr="000746C7" w:rsidRDefault="006F19F0" w:rsidP="00CE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F19F0" w:rsidRPr="00C23A93" w:rsidRDefault="006F19F0" w:rsidP="00CE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:rsidR="006F19F0" w:rsidRPr="000746C7" w:rsidRDefault="006F19F0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C23A93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</w:t>
      </w:r>
      <w:r w:rsidR="00A4713B">
        <w:rPr>
          <w:rFonts w:ascii="Angsana New" w:hAnsi="Angsana New"/>
          <w:sz w:val="30"/>
          <w:szCs w:val="30"/>
        </w:rPr>
        <w:br/>
      </w:r>
      <w:r w:rsidRPr="00C23A93">
        <w:rPr>
          <w:rFonts w:ascii="Angsana New" w:hAnsi="Angsana New"/>
          <w:sz w:val="30"/>
          <w:szCs w:val="30"/>
          <w:cs/>
        </w:rPr>
        <w:t>เงินตรา</w:t>
      </w:r>
      <w:r w:rsidRPr="00776F37">
        <w:rPr>
          <w:rFonts w:ascii="Angsana New" w:hAnsi="Angsana New"/>
          <w:sz w:val="30"/>
          <w:szCs w:val="30"/>
          <w:cs/>
        </w:rPr>
        <w:t>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776F37">
        <w:rPr>
          <w:rFonts w:ascii="Angsana New" w:hAnsi="Angsana New" w:hint="cs"/>
          <w:sz w:val="30"/>
          <w:szCs w:val="30"/>
          <w:cs/>
        </w:rPr>
        <w:t>ถือหรือ</w:t>
      </w:r>
      <w:r w:rsidR="00A4713B" w:rsidRPr="00776F37">
        <w:rPr>
          <w:rFonts w:ascii="Angsana New" w:hAnsi="Angsana New"/>
          <w:sz w:val="30"/>
          <w:szCs w:val="30"/>
        </w:rPr>
        <w:br/>
      </w:r>
      <w:r w:rsidRPr="00776F37">
        <w:rPr>
          <w:rFonts w:ascii="Angsana New" w:hAnsi="Angsana New"/>
          <w:sz w:val="30"/>
          <w:szCs w:val="30"/>
          <w:cs/>
        </w:rPr>
        <w:t>ออกตราสารอนุพันธ์ เพื่อ</w:t>
      </w:r>
      <w:r w:rsidRPr="000746C7">
        <w:rPr>
          <w:rFonts w:ascii="Angsana New" w:hAnsi="Angsana New"/>
          <w:sz w:val="30"/>
          <w:szCs w:val="30"/>
          <w:cs/>
        </w:rPr>
        <w:t>การเก็งกำไรหรือการค้า</w:t>
      </w:r>
    </w:p>
    <w:p w:rsidR="006F19F0" w:rsidRPr="00C23A93" w:rsidRDefault="006F19F0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</w:p>
    <w:p w:rsidR="006F19F0" w:rsidRPr="000746C7" w:rsidRDefault="006F19F0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การ</w:t>
      </w:r>
      <w:r w:rsidRPr="000746C7">
        <w:rPr>
          <w:rFonts w:ascii="Angsana New" w:hAnsi="Angsana New" w:hint="cs"/>
          <w:sz w:val="30"/>
          <w:szCs w:val="30"/>
          <w:cs/>
        </w:rPr>
        <w:t>จัดการ</w:t>
      </w:r>
      <w:r w:rsidRPr="000746C7">
        <w:rPr>
          <w:rFonts w:ascii="Angsana New" w:hAnsi="Angsana New"/>
          <w:sz w:val="30"/>
          <w:szCs w:val="30"/>
          <w:cs/>
        </w:rPr>
        <w:t>ความเสี่ยงเป็นส่วน</w:t>
      </w:r>
      <w:r w:rsidRPr="000746C7">
        <w:rPr>
          <w:rFonts w:ascii="Angsana New" w:hAnsi="Angsana New" w:hint="cs"/>
          <w:sz w:val="30"/>
          <w:szCs w:val="30"/>
          <w:cs/>
        </w:rPr>
        <w:t>ที่สำคัญ</w:t>
      </w:r>
      <w:r w:rsidRPr="000746C7">
        <w:rPr>
          <w:rFonts w:ascii="Angsana New" w:hAnsi="Angsana New"/>
          <w:sz w:val="30"/>
          <w:szCs w:val="30"/>
          <w:cs/>
        </w:rPr>
        <w:t>ของธุรกิจของกลุ่มบริษัท</w:t>
      </w:r>
      <w:r w:rsidR="006C4F6F"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46C7">
        <w:rPr>
          <w:rFonts w:ascii="Angsana New" w:hAnsi="Angsana New"/>
          <w:sz w:val="30"/>
          <w:szCs w:val="30"/>
          <w:cs/>
        </w:rPr>
        <w:t>มีระบบในการควบคุมให้</w:t>
      </w:r>
      <w:r w:rsidRPr="000746C7">
        <w:rPr>
          <w:rFonts w:ascii="Angsana New" w:hAnsi="Angsana New" w:hint="cs"/>
          <w:sz w:val="30"/>
          <w:szCs w:val="30"/>
          <w:cs/>
        </w:rPr>
        <w:t>มี</w:t>
      </w:r>
      <w:r w:rsidRPr="000746C7">
        <w:rPr>
          <w:rFonts w:ascii="Angsana New" w:hAnsi="Angsana New"/>
          <w:sz w:val="30"/>
          <w:szCs w:val="30"/>
          <w:cs/>
        </w:rPr>
        <w:t>ความสมดุลของ</w:t>
      </w:r>
      <w:r w:rsidRPr="000746C7">
        <w:rPr>
          <w:rFonts w:ascii="Angsana New" w:hAnsi="Angsana New" w:hint="cs"/>
          <w:sz w:val="30"/>
          <w:szCs w:val="30"/>
          <w:cs/>
        </w:rPr>
        <w:t>ระดับ</w:t>
      </w:r>
      <w:r w:rsidRPr="000746C7">
        <w:rPr>
          <w:rFonts w:ascii="Angsana New" w:hAnsi="Angsana New"/>
          <w:sz w:val="30"/>
          <w:szCs w:val="30"/>
          <w:cs/>
        </w:rPr>
        <w:t>ความเสี่ยง</w:t>
      </w:r>
      <w:r w:rsidRPr="000746C7">
        <w:rPr>
          <w:rFonts w:ascii="Angsana New" w:hAnsi="Angsana New" w:hint="cs"/>
          <w:sz w:val="30"/>
          <w:szCs w:val="30"/>
          <w:cs/>
        </w:rPr>
        <w:t>ให้เป็นที่</w:t>
      </w:r>
      <w:r w:rsidRPr="000746C7">
        <w:rPr>
          <w:rFonts w:ascii="Angsana New" w:hAnsi="Angsana New"/>
          <w:sz w:val="30"/>
          <w:szCs w:val="30"/>
          <w:cs/>
        </w:rPr>
        <w:t>ยอมรับได้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โดยพิจารณาระหว่างต้นทุนที่เกิดจากความเสี่ยงและต้นทุนของการจัดการความเสี่ยง ฝ่ายบริหารได้มี</w:t>
      </w:r>
      <w:r w:rsidRPr="000746C7">
        <w:rPr>
          <w:rFonts w:ascii="Angsana New" w:hAnsi="Angsana New" w:hint="cs"/>
          <w:sz w:val="30"/>
          <w:szCs w:val="30"/>
          <w:cs/>
        </w:rPr>
        <w:t>การ</w:t>
      </w:r>
      <w:r w:rsidRPr="000746C7">
        <w:rPr>
          <w:rFonts w:ascii="Angsana New" w:hAnsi="Angsana New"/>
          <w:sz w:val="30"/>
          <w:szCs w:val="30"/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0746C7">
        <w:rPr>
          <w:rFonts w:ascii="Angsana New" w:hAnsi="Angsana New" w:hint="cs"/>
          <w:sz w:val="30"/>
          <w:szCs w:val="30"/>
          <w:cs/>
        </w:rPr>
        <w:t>มีความสมดุล</w:t>
      </w:r>
      <w:r w:rsidRPr="000746C7">
        <w:rPr>
          <w:rFonts w:ascii="Angsana New" w:hAnsi="Angsana New"/>
          <w:sz w:val="30"/>
          <w:szCs w:val="30"/>
          <w:cs/>
        </w:rPr>
        <w:t>ระหว่างความเสี่ยงและ</w:t>
      </w:r>
      <w:r w:rsidR="00DB0296" w:rsidRPr="000746C7">
        <w:rPr>
          <w:rFonts w:ascii="Angsana New" w:hAnsi="Angsana New" w:hint="cs"/>
          <w:sz w:val="30"/>
          <w:szCs w:val="30"/>
          <w:cs/>
        </w:rPr>
        <w:t>การ</w:t>
      </w:r>
      <w:r w:rsidR="00CA632C" w:rsidRPr="000746C7">
        <w:rPr>
          <w:rFonts w:ascii="Angsana New" w:hAnsi="Angsana New" w:hint="cs"/>
          <w:sz w:val="30"/>
          <w:szCs w:val="30"/>
          <w:cs/>
        </w:rPr>
        <w:t>ควบ</w:t>
      </w:r>
      <w:r w:rsidRPr="000746C7">
        <w:rPr>
          <w:rFonts w:ascii="Angsana New" w:hAnsi="Angsana New" w:hint="cs"/>
          <w:sz w:val="30"/>
          <w:szCs w:val="30"/>
          <w:cs/>
        </w:rPr>
        <w:t>คุมความเสี่ยง</w:t>
      </w:r>
    </w:p>
    <w:p w:rsidR="00CE4978" w:rsidRDefault="00CE4978" w:rsidP="00CE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F19F0" w:rsidRPr="00B3336A" w:rsidRDefault="006F19F0" w:rsidP="00CE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6F19F0" w:rsidRPr="00C23A93" w:rsidRDefault="006F19F0" w:rsidP="006F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F19F0" w:rsidRPr="000746C7" w:rsidRDefault="006F19F0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  <w:cs/>
        </w:rPr>
      </w:pPr>
      <w:r w:rsidRPr="000746C7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CA632C" w:rsidRPr="000746C7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0746C7">
        <w:rPr>
          <w:rFonts w:ascii="Angsana New" w:hAnsi="Angsana New" w:hint="cs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97B16" w:rsidRPr="000746C7">
        <w:rPr>
          <w:rFonts w:ascii="Angsana New" w:hAnsi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D44ABC" w:rsidRDefault="00D44ABC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5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2A3BB5" w:rsidRPr="000746C7" w:rsidRDefault="002A3BB5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2A3BB5" w:rsidRPr="00C23A93" w:rsidRDefault="002A3BB5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</w:p>
    <w:p w:rsidR="008614EA" w:rsidRDefault="002A3BB5" w:rsidP="005B0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0746C7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0746C7">
        <w:rPr>
          <w:rFonts w:ascii="Angsana New" w:hAnsi="Angsana New"/>
          <w:sz w:val="30"/>
          <w:szCs w:val="30"/>
          <w:cs/>
        </w:rPr>
        <w:t>ของอัตราดอกเบี้ย</w:t>
      </w:r>
      <w:r w:rsidR="004E3623">
        <w:rPr>
          <w:rFonts w:ascii="Angsana New" w:hAnsi="Angsana New"/>
          <w:sz w:val="30"/>
          <w:szCs w:val="30"/>
        </w:rPr>
        <w:br/>
      </w:r>
      <w:r w:rsidRPr="00B3336A">
        <w:rPr>
          <w:rFonts w:ascii="Angsana New" w:hAnsi="Angsana New"/>
          <w:sz w:val="30"/>
          <w:szCs w:val="30"/>
          <w:cs/>
        </w:rPr>
        <w:t>ในตลาด</w:t>
      </w:r>
      <w:r w:rsidRPr="00B3336A">
        <w:rPr>
          <w:rFonts w:ascii="Angsana New" w:hAnsi="Angsana New" w:hint="cs"/>
          <w:sz w:val="30"/>
          <w:szCs w:val="30"/>
          <w:cs/>
        </w:rPr>
        <w:t xml:space="preserve"> </w:t>
      </w:r>
      <w:r w:rsidRPr="00B3336A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="006F19F0" w:rsidRPr="00B3336A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กลุ่มบริษัทมีความเสี่ยงด้านอัตราดอกเบี้ยที่เกิดจากเงินกู้ยืมกลุ่มบริษัทได้</w:t>
      </w:r>
      <w:r w:rsidRPr="000746C7">
        <w:rPr>
          <w:rFonts w:ascii="Angsana New" w:hAnsi="Angsana New" w:hint="cs"/>
          <w:sz w:val="30"/>
          <w:szCs w:val="30"/>
          <w:cs/>
        </w:rPr>
        <w:t>ลด</w:t>
      </w:r>
      <w:r w:rsidRPr="000746C7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0746C7">
        <w:rPr>
          <w:rFonts w:ascii="Angsana New" w:hAnsi="Angsana New" w:hint="cs"/>
          <w:sz w:val="30"/>
          <w:szCs w:val="30"/>
          <w:cs/>
        </w:rPr>
        <w:t>แน่</w:t>
      </w:r>
      <w:r w:rsidRPr="000746C7">
        <w:rPr>
          <w:rFonts w:ascii="Angsana New" w:hAnsi="Angsana New"/>
          <w:sz w:val="30"/>
          <w:szCs w:val="30"/>
          <w:cs/>
        </w:rPr>
        <w:t>ใจ</w:t>
      </w:r>
      <w:r w:rsidRPr="000746C7">
        <w:rPr>
          <w:rFonts w:ascii="Angsana New" w:hAnsi="Angsana New" w:hint="cs"/>
          <w:sz w:val="30"/>
          <w:szCs w:val="30"/>
          <w:cs/>
        </w:rPr>
        <w:t>ว่า</w:t>
      </w:r>
      <w:r w:rsidRPr="000746C7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0746C7">
        <w:rPr>
          <w:rFonts w:ascii="Angsana New" w:hAnsi="Angsana New" w:hint="cs"/>
          <w:sz w:val="30"/>
          <w:szCs w:val="30"/>
          <w:cs/>
        </w:rPr>
        <w:t>มี</w:t>
      </w:r>
      <w:r w:rsidRPr="000746C7">
        <w:rPr>
          <w:rFonts w:ascii="Angsana New" w:hAnsi="Angsana New"/>
          <w:sz w:val="30"/>
          <w:szCs w:val="30"/>
          <w:cs/>
        </w:rPr>
        <w:t xml:space="preserve">อัตราคงที่ </w:t>
      </w:r>
    </w:p>
    <w:p w:rsidR="00BF49F2" w:rsidRDefault="00BF4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217"/>
        <w:gridCol w:w="184"/>
        <w:gridCol w:w="986"/>
        <w:gridCol w:w="182"/>
        <w:gridCol w:w="1220"/>
        <w:gridCol w:w="182"/>
        <w:gridCol w:w="1206"/>
        <w:gridCol w:w="182"/>
        <w:gridCol w:w="1078"/>
      </w:tblGrid>
      <w:tr w:rsidR="008614EA" w:rsidRPr="00387B63" w:rsidTr="001D2A85">
        <w:trPr>
          <w:cantSplit/>
          <w:trHeight w:val="9"/>
          <w:tblHeader/>
        </w:trPr>
        <w:tc>
          <w:tcPr>
            <w:tcW w:w="4335" w:type="dxa"/>
            <w:gridSpan w:val="3"/>
            <w:shd w:val="clear" w:color="auto" w:fill="auto"/>
            <w:vAlign w:val="bottom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6" w:type="dxa"/>
            <w:gridSpan w:val="7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/>
              </w:rPr>
            </w:pPr>
            <w:r w:rsidRPr="00387B6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D35650" w:rsidRPr="00387B6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35650" w:rsidRPr="00387B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D35650" w:rsidRPr="00387B6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0491" w:rsidRPr="00387B63" w:rsidTr="001D2A85">
        <w:trPr>
          <w:cantSplit/>
          <w:trHeight w:val="9"/>
          <w:tblHeader/>
        </w:trPr>
        <w:tc>
          <w:tcPr>
            <w:tcW w:w="4335" w:type="dxa"/>
            <w:gridSpan w:val="3"/>
            <w:shd w:val="clear" w:color="auto" w:fill="auto"/>
            <w:vAlign w:val="bottom"/>
          </w:tcPr>
          <w:p w:rsidR="005B0491" w:rsidRPr="00387B63" w:rsidRDefault="005B0491" w:rsidP="005F0FA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6" w:type="dxa"/>
            <w:gridSpan w:val="7"/>
            <w:shd w:val="clear" w:color="auto" w:fill="auto"/>
          </w:tcPr>
          <w:p w:rsidR="005B0491" w:rsidRPr="005B0491" w:rsidRDefault="005B0491" w:rsidP="005F0FA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B049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8614EA" w:rsidRPr="00387B63" w:rsidTr="001D2A85">
        <w:trPr>
          <w:cantSplit/>
          <w:trHeight w:val="9"/>
          <w:tblHeader/>
        </w:trPr>
        <w:tc>
          <w:tcPr>
            <w:tcW w:w="2934" w:type="dxa"/>
            <w:shd w:val="clear" w:color="auto" w:fill="auto"/>
            <w:vAlign w:val="bottom"/>
          </w:tcPr>
          <w:p w:rsidR="008614EA" w:rsidRPr="005B0491" w:rsidRDefault="005B0491" w:rsidP="005B049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5B049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B0491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US" w:bidi="th-TH"/>
              </w:rPr>
              <w:t xml:space="preserve">31 </w:t>
            </w:r>
            <w:r w:rsidRPr="005B049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17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4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ภายใน </w:t>
            </w:r>
            <w:r w:rsidRPr="00387B6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หลังจาก</w:t>
            </w:r>
            <w:r w:rsidRPr="00387B63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387B63">
              <w:rPr>
                <w:rFonts w:ascii="Angsana New" w:hAnsi="Angsana New"/>
                <w:sz w:val="28"/>
                <w:szCs w:val="28"/>
                <w:lang w:bidi="th-TH"/>
              </w:rPr>
              <w:t xml:space="preserve">5 </w:t>
            </w: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387B6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387B6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2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8614EA" w:rsidRPr="00387B63" w:rsidRDefault="008614EA" w:rsidP="005F0F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87B6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614EA" w:rsidRPr="00387B63" w:rsidTr="001D2A85">
        <w:trPr>
          <w:cantSplit/>
          <w:trHeight w:val="9"/>
          <w:tblHeader/>
        </w:trPr>
        <w:tc>
          <w:tcPr>
            <w:tcW w:w="2934" w:type="dxa"/>
            <w:shd w:val="clear" w:color="auto" w:fill="auto"/>
          </w:tcPr>
          <w:p w:rsidR="008614EA" w:rsidRPr="00387B63" w:rsidRDefault="008614EA" w:rsidP="005F0FA4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8614EA" w:rsidRPr="00387B63" w:rsidRDefault="008614EA" w:rsidP="005F0FA4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87B6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4" w:type="dxa"/>
            <w:shd w:val="clear" w:color="auto" w:fill="auto"/>
          </w:tcPr>
          <w:p w:rsidR="008614EA" w:rsidRPr="00387B63" w:rsidRDefault="008614EA" w:rsidP="005F0FA4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6" w:type="dxa"/>
            <w:gridSpan w:val="7"/>
            <w:shd w:val="clear" w:color="auto" w:fill="auto"/>
          </w:tcPr>
          <w:p w:rsidR="008614EA" w:rsidRPr="00387B63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87B6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14EA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8614EA" w:rsidRPr="00CE4978" w:rsidRDefault="008614EA" w:rsidP="00EA02E7">
            <w:pPr>
              <w:ind w:lef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E497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 w:rsidR="005F0FA4" w:rsidRPr="00CE497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  <w:r w:rsidR="004857A3" w:rsidRPr="00CE497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17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14EA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8614EA" w:rsidRPr="00CE4978" w:rsidRDefault="008614EA" w:rsidP="00EA02E7">
            <w:pPr>
              <w:ind w:lef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49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7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8614EA" w:rsidRPr="00CE4978" w:rsidRDefault="008614EA" w:rsidP="005F0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30D" w:rsidRPr="0064070E" w:rsidTr="001D2A85">
        <w:trPr>
          <w:cantSplit/>
          <w:trHeight w:val="405"/>
        </w:trPr>
        <w:tc>
          <w:tcPr>
            <w:tcW w:w="2934" w:type="dxa"/>
            <w:shd w:val="clear" w:color="auto" w:fill="auto"/>
          </w:tcPr>
          <w:p w:rsidR="006A030D" w:rsidRPr="00CE4978" w:rsidRDefault="006A030D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8"/>
                <w:szCs w:val="28"/>
              </w:rPr>
            </w:pPr>
            <w:r w:rsidRPr="00CE49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7" w:type="dxa"/>
          </w:tcPr>
          <w:p w:rsidR="006A030D" w:rsidRPr="00CE4978" w:rsidRDefault="00550E83" w:rsidP="00550E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4978">
              <w:rPr>
                <w:rFonts w:ascii="Angsana New" w:hAnsi="Angsana New"/>
                <w:sz w:val="28"/>
                <w:szCs w:val="28"/>
                <w:lang w:val="en-US" w:bidi="th-TH"/>
              </w:rPr>
              <w:t>1.40</w:t>
            </w:r>
            <w:r w:rsidR="008A57DD" w:rsidRPr="00CE497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B049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8A57DD" w:rsidRPr="00CE497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CE4978">
              <w:rPr>
                <w:rFonts w:ascii="Angsana New" w:hAnsi="Angsana New"/>
                <w:sz w:val="28"/>
                <w:szCs w:val="28"/>
                <w:lang w:val="en-US" w:bidi="th-TH"/>
              </w:rPr>
              <w:t>2.03</w:t>
            </w:r>
          </w:p>
        </w:tc>
        <w:tc>
          <w:tcPr>
            <w:tcW w:w="184" w:type="dxa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:rsidR="006A030D" w:rsidRPr="00CE4978" w:rsidRDefault="00550E83" w:rsidP="00550E8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49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446,000</w:t>
            </w:r>
          </w:p>
        </w:tc>
        <w:tc>
          <w:tcPr>
            <w:tcW w:w="182" w:type="dxa"/>
          </w:tcPr>
          <w:p w:rsidR="006A030D" w:rsidRPr="00CE4978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:rsidR="006A030D" w:rsidRPr="00CE4978" w:rsidRDefault="007E7306" w:rsidP="006A030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49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:rsidR="006A030D" w:rsidRPr="00CE4978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:rsidR="006A030D" w:rsidRPr="00CE4978" w:rsidRDefault="007E7306" w:rsidP="006A030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49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:rsidR="006A030D" w:rsidRPr="00CE4978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:rsidR="006A030D" w:rsidRPr="00CE4978" w:rsidRDefault="00550E83" w:rsidP="006A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E4978">
              <w:rPr>
                <w:rFonts w:ascii="Angsana New" w:hAnsi="Angsana New"/>
                <w:b/>
                <w:bCs/>
                <w:sz w:val="28"/>
                <w:szCs w:val="28"/>
              </w:rPr>
              <w:t>446,000</w:t>
            </w:r>
          </w:p>
        </w:tc>
      </w:tr>
      <w:tr w:rsidR="006A030D" w:rsidRPr="00387B63" w:rsidTr="001D2A85">
        <w:trPr>
          <w:cantSplit/>
          <w:trHeight w:val="202"/>
        </w:trPr>
        <w:tc>
          <w:tcPr>
            <w:tcW w:w="2934" w:type="dxa"/>
            <w:shd w:val="clear" w:color="auto" w:fill="auto"/>
          </w:tcPr>
          <w:p w:rsidR="006A030D" w:rsidRPr="00CE4978" w:rsidRDefault="006A030D" w:rsidP="00EA02E7">
            <w:pPr>
              <w:ind w:lef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30D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6A030D" w:rsidRPr="00CE4978" w:rsidRDefault="006A030D" w:rsidP="00EA02E7">
            <w:pPr>
              <w:ind w:lef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E49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E497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 w:rsidRPr="00CE497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  <w:r w:rsidR="004857A3" w:rsidRPr="00CE497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17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30D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6A030D" w:rsidRPr="00CE4978" w:rsidRDefault="006A030D" w:rsidP="00EA02E7">
            <w:pPr>
              <w:ind w:lef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497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7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:rsidR="006A030D" w:rsidRPr="00CE4978" w:rsidRDefault="006A030D" w:rsidP="006A030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7A3" w:rsidRPr="00387B63" w:rsidTr="001D2A85">
        <w:trPr>
          <w:cantSplit/>
          <w:trHeight w:val="405"/>
        </w:trPr>
        <w:tc>
          <w:tcPr>
            <w:tcW w:w="2934" w:type="dxa"/>
            <w:shd w:val="clear" w:color="auto" w:fill="auto"/>
          </w:tcPr>
          <w:p w:rsidR="004857A3" w:rsidRPr="00CE4978" w:rsidRDefault="004857A3" w:rsidP="00EA0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8"/>
                <w:szCs w:val="28"/>
              </w:rPr>
            </w:pPr>
            <w:r w:rsidRPr="00CE497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7" w:type="dxa"/>
            <w:shd w:val="clear" w:color="auto" w:fill="auto"/>
          </w:tcPr>
          <w:p w:rsidR="004857A3" w:rsidRPr="00CE4978" w:rsidRDefault="004857A3" w:rsidP="004857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4978">
              <w:rPr>
                <w:rFonts w:ascii="Angsana New" w:hAnsi="Angsana New"/>
                <w:sz w:val="28"/>
                <w:szCs w:val="28"/>
                <w:lang w:val="en-US"/>
              </w:rPr>
              <w:t>1.65 - 2.00</w:t>
            </w:r>
          </w:p>
        </w:tc>
        <w:tc>
          <w:tcPr>
            <w:tcW w:w="184" w:type="dxa"/>
            <w:shd w:val="clear" w:color="auto" w:fill="auto"/>
          </w:tcPr>
          <w:p w:rsidR="004857A3" w:rsidRPr="00CE4978" w:rsidRDefault="004857A3" w:rsidP="004857A3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:rsidR="004857A3" w:rsidRPr="00CE4978" w:rsidRDefault="004857A3" w:rsidP="004857A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E497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511,000</w:t>
            </w:r>
          </w:p>
        </w:tc>
        <w:tc>
          <w:tcPr>
            <w:tcW w:w="182" w:type="dxa"/>
            <w:shd w:val="clear" w:color="auto" w:fill="auto"/>
          </w:tcPr>
          <w:p w:rsidR="004857A3" w:rsidRPr="00CE4978" w:rsidRDefault="004857A3" w:rsidP="004857A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</w:tcPr>
          <w:p w:rsidR="004857A3" w:rsidRPr="00CE4978" w:rsidRDefault="004857A3" w:rsidP="004857A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49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4857A3" w:rsidRPr="00CE4978" w:rsidRDefault="004857A3" w:rsidP="004857A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4857A3" w:rsidRPr="00CE4978" w:rsidRDefault="004857A3" w:rsidP="004857A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497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:rsidR="004857A3" w:rsidRPr="00CE4978" w:rsidRDefault="004857A3" w:rsidP="004857A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:rsidR="004857A3" w:rsidRPr="00CE4978" w:rsidRDefault="004857A3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CE497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511,000</w:t>
            </w:r>
          </w:p>
        </w:tc>
      </w:tr>
      <w:tr w:rsidR="006A030D" w:rsidRPr="00387B63" w:rsidTr="001D2A85">
        <w:trPr>
          <w:cantSplit/>
          <w:trHeight w:val="212"/>
        </w:trPr>
        <w:tc>
          <w:tcPr>
            <w:tcW w:w="2934" w:type="dxa"/>
            <w:shd w:val="clear" w:color="auto" w:fill="auto"/>
          </w:tcPr>
          <w:p w:rsidR="006A030D" w:rsidRPr="00387B63" w:rsidRDefault="006A030D" w:rsidP="006A030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:rsidR="006A030D" w:rsidRPr="00406B54" w:rsidRDefault="006A030D" w:rsidP="006A030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D44ABC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2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:rsidR="006A030D" w:rsidRPr="00387B63" w:rsidRDefault="006A030D" w:rsidP="006A030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:rsidR="006A030D" w:rsidRPr="00387B63" w:rsidRDefault="006A030D" w:rsidP="006A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022081" w:rsidRPr="000746C7" w:rsidRDefault="00022081" w:rsidP="00CE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022081" w:rsidRPr="000746C7" w:rsidRDefault="00022081" w:rsidP="00EB5AA3">
      <w:pPr>
        <w:pStyle w:val="block"/>
        <w:spacing w:after="0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E37B05" w:rsidRPr="000746C7" w:rsidRDefault="00022081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</w:t>
      </w:r>
      <w:r w:rsidR="00FF2989" w:rsidRPr="000746C7"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Pr="000746C7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Pr="000746C7">
        <w:rPr>
          <w:rFonts w:ascii="Angsana New" w:hAnsi="Angsana New" w:hint="cs"/>
          <w:sz w:val="30"/>
          <w:szCs w:val="30"/>
          <w:cs/>
        </w:rPr>
        <w:t xml:space="preserve"> </w:t>
      </w:r>
      <w:r w:rsidRPr="000746C7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</w:t>
      </w:r>
      <w:r w:rsidR="006B3443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 xml:space="preserve">ไม่เกินหนึ่งปี </w:t>
      </w:r>
      <w:r w:rsidRPr="000746C7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</w:t>
      </w:r>
      <w:r w:rsidRPr="000746C7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0746C7">
        <w:rPr>
          <w:rFonts w:ascii="Angsana New" w:hAnsi="Angsana New" w:hint="cs"/>
          <w:sz w:val="30"/>
          <w:szCs w:val="30"/>
          <w:cs/>
        </w:rPr>
        <w:t>รายงาน</w:t>
      </w:r>
      <w:r w:rsidRPr="000746C7">
        <w:rPr>
          <w:rFonts w:ascii="Angsana New" w:hAnsi="Angsana New"/>
          <w:sz w:val="30"/>
          <w:szCs w:val="30"/>
          <w:cs/>
        </w:rPr>
        <w:t>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F27D59" w:rsidRDefault="00F27D59" w:rsidP="00EA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025"/>
        <w:gridCol w:w="1080"/>
        <w:gridCol w:w="270"/>
        <w:gridCol w:w="1084"/>
        <w:gridCol w:w="270"/>
        <w:gridCol w:w="1078"/>
        <w:gridCol w:w="269"/>
        <w:gridCol w:w="1080"/>
      </w:tblGrid>
      <w:tr w:rsidR="00C5785A" w:rsidRPr="000746C7" w:rsidTr="001A4295">
        <w:trPr>
          <w:tblHeader/>
        </w:trPr>
        <w:tc>
          <w:tcPr>
            <w:tcW w:w="1654" w:type="pct"/>
          </w:tcPr>
          <w:p w:rsidR="00C5785A" w:rsidRPr="00C5785A" w:rsidRDefault="00C5785A" w:rsidP="00C5785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C578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สินทรัพย์และหนี้สินที่เป็นเงินตรา  </w:t>
            </w:r>
          </w:p>
        </w:tc>
        <w:tc>
          <w:tcPr>
            <w:tcW w:w="557" w:type="pct"/>
          </w:tcPr>
          <w:p w:rsidR="00C5785A" w:rsidRPr="000746C7" w:rsidRDefault="00C5785A" w:rsidP="00C5785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323" w:type="pct"/>
            <w:gridSpan w:val="3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85A" w:rsidRPr="000746C7" w:rsidTr="001A4295">
        <w:trPr>
          <w:trHeight w:val="434"/>
          <w:tblHeader/>
        </w:trPr>
        <w:tc>
          <w:tcPr>
            <w:tcW w:w="1654" w:type="pct"/>
          </w:tcPr>
          <w:p w:rsidR="00C5785A" w:rsidRPr="00C22823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228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ต่างประเทศ ณ วันที่ </w:t>
            </w:r>
            <w:r w:rsidRPr="00C228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28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5785A" w:rsidRPr="000746C7" w:rsidTr="001A4295">
        <w:trPr>
          <w:trHeight w:val="434"/>
          <w:tblHeader/>
        </w:trPr>
        <w:tc>
          <w:tcPr>
            <w:tcW w:w="1654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7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85A" w:rsidRPr="000746C7" w:rsidTr="001A4295">
        <w:tc>
          <w:tcPr>
            <w:tcW w:w="1654" w:type="pct"/>
          </w:tcPr>
          <w:p w:rsidR="00C5785A" w:rsidRPr="000746C7" w:rsidRDefault="00C5785A" w:rsidP="00C5785A">
            <w:pPr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557" w:type="pct"/>
          </w:tcPr>
          <w:p w:rsidR="00C5785A" w:rsidRPr="000746C7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  <w:vAlign w:val="bottom"/>
          </w:tcPr>
          <w:p w:rsidR="00C5785A" w:rsidRPr="000746C7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C5785A" w:rsidRPr="000746C7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5785A" w:rsidRPr="000746C7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C5785A" w:rsidRPr="000746C7" w:rsidRDefault="00C5785A" w:rsidP="00C5785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rPr>
                <w:rFonts w:ascii="Angsana New" w:hAnsi="Angsana New"/>
                <w:sz w:val="30"/>
                <w:szCs w:val="30"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338D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722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2,981 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722</w:t>
            </w: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2,981 </w:t>
            </w: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rPr>
                <w:rFonts w:ascii="Angsana New" w:hAnsi="Angsana New"/>
                <w:sz w:val="30"/>
                <w:szCs w:val="30"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338D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2,752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788 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2,752</w:t>
            </w: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788 </w:t>
            </w:r>
          </w:p>
        </w:tc>
      </w:tr>
      <w:tr w:rsidR="00C5785A" w:rsidRPr="000338DF" w:rsidTr="001A4295">
        <w:trPr>
          <w:trHeight w:val="137"/>
        </w:trPr>
        <w:tc>
          <w:tcPr>
            <w:tcW w:w="1654" w:type="pct"/>
          </w:tcPr>
          <w:p w:rsidR="00C5785A" w:rsidRPr="000338DF" w:rsidRDefault="00C5785A" w:rsidP="00C578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338D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25,889 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25,889 </w:t>
            </w: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rPr>
                <w:rFonts w:ascii="Angsana New" w:hAnsi="Angsana New"/>
                <w:sz w:val="30"/>
                <w:szCs w:val="30"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338D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(20,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295</w:t>
            </w: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(67,187)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(20,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295</w:t>
            </w: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(67,187)</w:t>
            </w: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338D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(491)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(307)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(491)</w:t>
            </w: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 xml:space="preserve"> (307)</w:t>
            </w: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Default="00C5785A" w:rsidP="00C5785A">
            <w:pPr>
              <w:rPr>
                <w:rFonts w:ascii="Angsana New" w:hAnsi="Angsana New"/>
                <w:sz w:val="30"/>
                <w:szCs w:val="30"/>
              </w:rPr>
            </w:pPr>
          </w:p>
          <w:p w:rsidR="00C5785A" w:rsidRPr="000338DF" w:rsidRDefault="00C5785A" w:rsidP="00C578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38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เงินยูโร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rPr>
                <w:rFonts w:ascii="Angsana New" w:hAnsi="Angsana New"/>
                <w:sz w:val="30"/>
                <w:szCs w:val="30"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0338D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87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(1,248)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(560)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(1,248)</w:t>
            </w: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bidi="th-TH"/>
              </w:rPr>
              <w:t>(560)</w:t>
            </w: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:rsidR="00C5785A" w:rsidRPr="000338DF" w:rsidRDefault="00C5785A" w:rsidP="00C5785A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C5785A" w:rsidRPr="000338DF" w:rsidRDefault="00C5785A" w:rsidP="00C5785A">
            <w:pPr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5785A" w:rsidRPr="000338DF" w:rsidRDefault="00C5785A" w:rsidP="00C5785A">
            <w:pPr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:rsidR="00C5785A" w:rsidRPr="000338DF" w:rsidRDefault="00C5785A" w:rsidP="00C5785A">
            <w:pPr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5785A" w:rsidRPr="000338DF" w:rsidRDefault="00C5785A" w:rsidP="00C5785A">
            <w:pPr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:rsidR="00C5785A" w:rsidRPr="000338DF" w:rsidRDefault="00C5785A" w:rsidP="00C5785A">
            <w:pPr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5785A" w:rsidRPr="000338DF" w:rsidRDefault="00C5785A" w:rsidP="00C5785A">
            <w:pPr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C5785A" w:rsidRPr="000338DF" w:rsidRDefault="00C5785A" w:rsidP="00C5785A">
            <w:pPr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38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0338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C5785A" w:rsidRPr="000338DF" w:rsidRDefault="00C5785A" w:rsidP="00C5785A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38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338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vAlign w:val="bottom"/>
          </w:tcPr>
          <w:p w:rsidR="00C5785A" w:rsidRPr="008D50EC" w:rsidRDefault="00C5785A" w:rsidP="00C5785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D50E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(18,56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Pr="008D50E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:rsidR="00C5785A" w:rsidRPr="008D50EC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vAlign w:val="bottom"/>
          </w:tcPr>
          <w:p w:rsidR="00C5785A" w:rsidRPr="008D50EC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D50E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D50E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</w:t>
            </w:r>
            <w:r w:rsidRPr="008D50EC">
              <w:rPr>
                <w:rFonts w:ascii="Angsana New" w:hAnsi="Angsana New"/>
                <w:b/>
                <w:bCs/>
                <w:sz w:val="30"/>
                <w:szCs w:val="30"/>
              </w:rPr>
              <w:t>,396)</w:t>
            </w:r>
          </w:p>
        </w:tc>
        <w:tc>
          <w:tcPr>
            <w:tcW w:w="147" w:type="pct"/>
          </w:tcPr>
          <w:p w:rsidR="00C5785A" w:rsidRPr="008D50EC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vAlign w:val="bottom"/>
          </w:tcPr>
          <w:p w:rsidR="00C5785A" w:rsidRPr="008D50EC" w:rsidRDefault="00C5785A" w:rsidP="00C5785A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D50E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(18,56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Pr="008D50E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6" w:type="pct"/>
          </w:tcPr>
          <w:p w:rsidR="00C5785A" w:rsidRPr="008D50EC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vAlign w:val="bottom"/>
          </w:tcPr>
          <w:p w:rsidR="00C5785A" w:rsidRPr="008D50EC" w:rsidRDefault="00C5785A" w:rsidP="00C578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D50EC">
              <w:rPr>
                <w:rFonts w:ascii="Angsana New" w:hAnsi="Angsana New"/>
                <w:b/>
                <w:bCs/>
                <w:sz w:val="30"/>
                <w:szCs w:val="30"/>
              </w:rPr>
              <w:t>(38,396)</w:t>
            </w:r>
          </w:p>
        </w:tc>
      </w:tr>
      <w:tr w:rsidR="00C5785A" w:rsidRPr="000338DF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587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21,122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38DF">
              <w:rPr>
                <w:rFonts w:ascii="Angsana New" w:hAnsi="Angsana New"/>
                <w:sz w:val="30"/>
                <w:szCs w:val="30"/>
                <w:lang w:val="en-US" w:bidi="th-TH"/>
              </w:rPr>
              <w:t>62,002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338D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21,122</w:t>
            </w: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38DF">
              <w:rPr>
                <w:rFonts w:ascii="Angsana New" w:hAnsi="Angsana New"/>
                <w:sz w:val="30"/>
                <w:szCs w:val="30"/>
                <w:lang w:val="en-US"/>
              </w:rPr>
              <w:t>62,002</w:t>
            </w:r>
          </w:p>
        </w:tc>
      </w:tr>
      <w:tr w:rsidR="00C5785A" w:rsidRPr="000746C7" w:rsidTr="001A4295">
        <w:trPr>
          <w:trHeight w:val="397"/>
        </w:trPr>
        <w:tc>
          <w:tcPr>
            <w:tcW w:w="1654" w:type="pct"/>
          </w:tcPr>
          <w:p w:rsidR="00C5785A" w:rsidRPr="000338DF" w:rsidRDefault="00C5785A" w:rsidP="00C5785A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38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557" w:type="pct"/>
          </w:tcPr>
          <w:p w:rsidR="00C5785A" w:rsidRPr="000338DF" w:rsidRDefault="00C5785A" w:rsidP="00C57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38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23,606</w:t>
            </w:r>
          </w:p>
        </w:tc>
        <w:tc>
          <w:tcPr>
            <w:tcW w:w="147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38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:rsidR="00C5785A" w:rsidRPr="000338DF" w:rsidRDefault="00C5785A" w:rsidP="00C57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85A" w:rsidRPr="000338DF" w:rsidRDefault="00C5785A" w:rsidP="00C5785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38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23,606</w:t>
            </w:r>
          </w:p>
        </w:tc>
      </w:tr>
    </w:tbl>
    <w:p w:rsidR="00951B41" w:rsidRDefault="00951B4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A3BB5" w:rsidRPr="000746C7" w:rsidRDefault="002A3BB5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  <w:r w:rsidRPr="000746C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2A3BB5" w:rsidRPr="0036678A" w:rsidRDefault="002A3BB5" w:rsidP="00366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A3BB5" w:rsidRPr="000746C7" w:rsidRDefault="002A3BB5" w:rsidP="0095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</w:t>
      </w:r>
      <w:r w:rsidR="006B3443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:rsidR="001A4295" w:rsidRDefault="001A4295" w:rsidP="001A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77316F" w:rsidRDefault="00C87F73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 w:hint="cs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="006B3443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</w:t>
      </w:r>
      <w:r w:rsidR="00247DEB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="00A02D45" w:rsidRPr="000746C7"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</w:t>
      </w:r>
      <w:r w:rsidRPr="000746C7">
        <w:rPr>
          <w:rFonts w:ascii="Angsana New" w:hAnsi="Angsana New" w:hint="cs"/>
          <w:sz w:val="30"/>
          <w:szCs w:val="30"/>
          <w:cs/>
        </w:rPr>
        <w:t xml:space="preserve">มีฐานลูกค้าจำนวนมาก </w:t>
      </w:r>
      <w:r w:rsidR="006B3443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 w:hint="cs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1A4295" w:rsidRPr="00FD0F15" w:rsidRDefault="001A4295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2A3BB5" w:rsidRPr="000746C7" w:rsidRDefault="002A3BB5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  <w:r w:rsidRPr="000746C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2A3BB5" w:rsidRPr="00FD0F15" w:rsidRDefault="002A3BB5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2A3BB5" w:rsidRPr="000746C7" w:rsidRDefault="00C87F73" w:rsidP="0095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6B344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2A3BB5" w:rsidRPr="006B3443">
        <w:rPr>
          <w:rFonts w:ascii="Angsana New" w:hAnsi="Angsana New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</w:t>
      </w:r>
      <w:r w:rsidR="002A3BB5" w:rsidRPr="000746C7">
        <w:rPr>
          <w:rFonts w:ascii="Angsana New" w:hAnsi="Angsana New"/>
          <w:sz w:val="30"/>
          <w:szCs w:val="30"/>
          <w:cs/>
        </w:rPr>
        <w:t>เทียบเท่า</w:t>
      </w:r>
      <w:r w:rsidR="00951B41">
        <w:rPr>
          <w:rFonts w:ascii="Angsana New" w:hAnsi="Angsana New"/>
          <w:sz w:val="30"/>
          <w:szCs w:val="30"/>
          <w:cs/>
        </w:rPr>
        <w:br/>
      </w:r>
      <w:r w:rsidR="002A3BB5" w:rsidRPr="000746C7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</w:t>
      </w:r>
      <w:r w:rsidRPr="000746C7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2A3BB5" w:rsidRPr="000746C7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F13AE6" w:rsidRDefault="00F13AE6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951B41" w:rsidRDefault="00951B4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951B41" w:rsidRDefault="00951B4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A87164" w:rsidRDefault="00A87164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E329D1" w:rsidRDefault="00E329D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3648D8" w:rsidRPr="000746C7" w:rsidRDefault="00C15BEA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:rsidR="003648D8" w:rsidRPr="00FD0F15" w:rsidRDefault="003648D8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DA222C" w:rsidRPr="00DA222C" w:rsidRDefault="00DA222C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DA222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</w:t>
      </w:r>
      <w:r w:rsidR="00247DEB">
        <w:rPr>
          <w:rFonts w:ascii="Angsana New" w:hAnsi="Angsana New"/>
          <w:sz w:val="30"/>
          <w:szCs w:val="30"/>
        </w:rPr>
        <w:t xml:space="preserve"> </w:t>
      </w:r>
      <w:r w:rsidRPr="00DA222C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หนี้สินทางการเงินที่ไม่ได้วัดมูลค่าด้วยมูลค่ายุติธรรม</w:t>
      </w:r>
      <w:r w:rsidR="00247DEB">
        <w:rPr>
          <w:rFonts w:ascii="Angsana New" w:hAnsi="Angsana New"/>
          <w:sz w:val="30"/>
          <w:szCs w:val="30"/>
        </w:rPr>
        <w:br/>
      </w:r>
      <w:r w:rsidRPr="00DA222C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:rsidR="004F128D" w:rsidRPr="00FD0F15" w:rsidRDefault="004F128D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3512"/>
        <w:gridCol w:w="1350"/>
        <w:gridCol w:w="270"/>
        <w:gridCol w:w="1068"/>
        <w:gridCol w:w="180"/>
        <w:gridCol w:w="990"/>
        <w:gridCol w:w="180"/>
        <w:gridCol w:w="990"/>
        <w:gridCol w:w="180"/>
        <w:gridCol w:w="833"/>
      </w:tblGrid>
      <w:tr w:rsidR="004F128D" w:rsidRPr="000746C7" w:rsidTr="000D7EAD">
        <w:trPr>
          <w:trHeight w:val="363"/>
          <w:tblHeader/>
        </w:trPr>
        <w:tc>
          <w:tcPr>
            <w:tcW w:w="3521" w:type="dxa"/>
            <w:gridSpan w:val="2"/>
            <w:vMerge w:val="restart"/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21" w:type="dxa"/>
            <w:gridSpan w:val="7"/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F128D" w:rsidRPr="000746C7" w:rsidTr="000D7EAD">
        <w:trPr>
          <w:trHeight w:val="363"/>
          <w:tblHeader/>
        </w:trPr>
        <w:tc>
          <w:tcPr>
            <w:tcW w:w="3521" w:type="dxa"/>
            <w:gridSpan w:val="2"/>
            <w:vMerge/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2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F128D" w:rsidRPr="000746C7" w:rsidTr="000D7EAD">
        <w:trPr>
          <w:trHeight w:val="363"/>
          <w:tblHeader/>
        </w:trPr>
        <w:tc>
          <w:tcPr>
            <w:tcW w:w="3521" w:type="dxa"/>
            <w:gridSpan w:val="2"/>
            <w:shd w:val="clear" w:color="auto" w:fill="auto"/>
            <w:vAlign w:val="bottom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746C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F128D" w:rsidRPr="000746C7" w:rsidTr="000D7EAD">
        <w:trPr>
          <w:tblHeader/>
        </w:trPr>
        <w:tc>
          <w:tcPr>
            <w:tcW w:w="3521" w:type="dxa"/>
            <w:gridSpan w:val="2"/>
            <w:shd w:val="clear" w:color="auto" w:fill="auto"/>
          </w:tcPr>
          <w:p w:rsidR="004F128D" w:rsidRPr="000746C7" w:rsidRDefault="004F128D" w:rsidP="0059388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21" w:type="dxa"/>
            <w:gridSpan w:val="7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746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46C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F128D" w:rsidRPr="000746C7" w:rsidTr="000D7EAD">
        <w:tc>
          <w:tcPr>
            <w:tcW w:w="3521" w:type="dxa"/>
            <w:gridSpan w:val="2"/>
            <w:shd w:val="clear" w:color="auto" w:fill="auto"/>
          </w:tcPr>
          <w:p w:rsidR="004F128D" w:rsidRPr="000746C7" w:rsidRDefault="004F128D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93885" w:rsidRPr="000746C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8D" w:rsidRPr="000746C7" w:rsidTr="000D7EAD">
        <w:tc>
          <w:tcPr>
            <w:tcW w:w="3521" w:type="dxa"/>
            <w:gridSpan w:val="2"/>
            <w:shd w:val="clear" w:color="auto" w:fill="auto"/>
          </w:tcPr>
          <w:p w:rsidR="00CA632C" w:rsidRPr="006B3443" w:rsidRDefault="0030166B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CA632C" w:rsidRPr="006B34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  <w:r w:rsidR="00CA632C" w:rsidRPr="006B3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6C60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CA632C" w:rsidRPr="006B3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วัดด้วย</w:t>
            </w:r>
          </w:p>
          <w:p w:rsidR="004F128D" w:rsidRPr="000746C7" w:rsidRDefault="00CA632C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3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F128D" w:rsidRPr="006B34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  <w:r w:rsidRPr="006B34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0746C7" w:rsidRDefault="004F128D" w:rsidP="0059388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8D" w:rsidRPr="000746C7" w:rsidTr="000D7EAD">
        <w:tc>
          <w:tcPr>
            <w:tcW w:w="3521" w:type="dxa"/>
            <w:gridSpan w:val="2"/>
            <w:shd w:val="clear" w:color="auto" w:fill="auto"/>
            <w:vAlign w:val="bottom"/>
          </w:tcPr>
          <w:p w:rsidR="004F128D" w:rsidRPr="000746C7" w:rsidRDefault="004F128D" w:rsidP="00DD0020">
            <w:pPr>
              <w:spacing w:line="240" w:lineRule="auto"/>
              <w:ind w:left="2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1350" w:type="dxa"/>
          </w:tcPr>
          <w:p w:rsidR="004F128D" w:rsidRPr="002A1A1E" w:rsidRDefault="004F128D" w:rsidP="0059388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highlight w:val="magenta"/>
                <w:lang w:val="en-US"/>
              </w:rPr>
            </w:pPr>
          </w:p>
        </w:tc>
        <w:tc>
          <w:tcPr>
            <w:tcW w:w="270" w:type="dxa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191FCD" w:rsidRPr="000746C7" w:rsidTr="000D7EAD">
        <w:tc>
          <w:tcPr>
            <w:tcW w:w="3521" w:type="dxa"/>
            <w:gridSpan w:val="2"/>
            <w:shd w:val="clear" w:color="auto" w:fill="auto"/>
            <w:vAlign w:val="bottom"/>
          </w:tcPr>
          <w:p w:rsidR="00191FCD" w:rsidRPr="000746C7" w:rsidRDefault="00191FCD" w:rsidP="00DD0020">
            <w:pPr>
              <w:spacing w:line="240" w:lineRule="auto"/>
              <w:ind w:left="20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   ล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่วงหน้า</w:t>
            </w:r>
          </w:p>
        </w:tc>
        <w:tc>
          <w:tcPr>
            <w:tcW w:w="1350" w:type="dxa"/>
          </w:tcPr>
          <w:p w:rsidR="00191FCD" w:rsidRPr="00FD0F15" w:rsidRDefault="003364E8" w:rsidP="00FC6BA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0F1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1FCD" w:rsidRPr="00FD0F15" w:rsidRDefault="00191FCD" w:rsidP="00191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191FCD" w:rsidRPr="00FD0F15" w:rsidRDefault="00A70A52" w:rsidP="00191FC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0F1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91FCD" w:rsidRPr="00FD0F15" w:rsidRDefault="00191FCD" w:rsidP="00191FC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91FCD" w:rsidRPr="0030166B" w:rsidRDefault="0030166B" w:rsidP="0077316F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(79)</w:t>
            </w:r>
          </w:p>
        </w:tc>
        <w:tc>
          <w:tcPr>
            <w:tcW w:w="180" w:type="dxa"/>
            <w:shd w:val="clear" w:color="auto" w:fill="auto"/>
          </w:tcPr>
          <w:p w:rsidR="00191FCD" w:rsidRPr="00FD0F15" w:rsidRDefault="00191FCD" w:rsidP="00191FC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91FCD" w:rsidRPr="00FD0F15" w:rsidRDefault="00A70A52" w:rsidP="00FC6BA1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0F15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91FCD" w:rsidRPr="00FD0F15" w:rsidRDefault="00191FCD" w:rsidP="00191FC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191FCD" w:rsidRPr="00FD0F15" w:rsidRDefault="0030166B" w:rsidP="0077316F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(79)</w:t>
            </w:r>
          </w:p>
        </w:tc>
      </w:tr>
      <w:tr w:rsidR="0077316F" w:rsidRPr="007529C4" w:rsidTr="000D7EAD">
        <w:tc>
          <w:tcPr>
            <w:tcW w:w="3521" w:type="dxa"/>
            <w:gridSpan w:val="2"/>
            <w:shd w:val="clear" w:color="auto" w:fill="auto"/>
            <w:vAlign w:val="bottom"/>
          </w:tcPr>
          <w:p w:rsidR="0077316F" w:rsidRPr="007529C4" w:rsidRDefault="0077316F" w:rsidP="00247DEB">
            <w:pPr>
              <w:spacing w:line="240" w:lineRule="auto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77316F" w:rsidRPr="007529C4" w:rsidRDefault="0077316F" w:rsidP="00FC6BA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77316F" w:rsidRPr="007529C4" w:rsidRDefault="0077316F" w:rsidP="00191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:rsidR="0077316F" w:rsidRPr="007529C4" w:rsidRDefault="0077316F" w:rsidP="00191FCD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7316F" w:rsidRPr="007529C4" w:rsidRDefault="0077316F" w:rsidP="00191FC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7316F" w:rsidRPr="007529C4" w:rsidRDefault="0077316F" w:rsidP="00EB62D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7316F" w:rsidRPr="007529C4" w:rsidRDefault="0077316F" w:rsidP="00191FC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7316F" w:rsidRPr="007529C4" w:rsidRDefault="0077316F" w:rsidP="00FC6BA1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7316F" w:rsidRPr="007529C4" w:rsidRDefault="0077316F" w:rsidP="00191FC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shd w:val="clear" w:color="auto" w:fill="auto"/>
          </w:tcPr>
          <w:p w:rsidR="0077316F" w:rsidRPr="007529C4" w:rsidRDefault="0077316F" w:rsidP="00EB62D9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28D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</w:tcPr>
          <w:p w:rsidR="004F128D" w:rsidRPr="000746C7" w:rsidRDefault="004F128D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46C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EB62D9" w:rsidRPr="000746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4857A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0746C7" w:rsidRDefault="004F128D" w:rsidP="00593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32C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</w:tcPr>
          <w:p w:rsidR="00CA632C" w:rsidRPr="000746C7" w:rsidRDefault="00CA632C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6C60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074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วัดด้วย</w:t>
            </w:r>
          </w:p>
          <w:p w:rsidR="00CA632C" w:rsidRPr="000746C7" w:rsidRDefault="00CA632C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81"/>
              </w:tabs>
              <w:ind w:left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350" w:type="dxa"/>
          </w:tcPr>
          <w:p w:rsidR="00CA632C" w:rsidRPr="000746C7" w:rsidRDefault="00CA632C" w:rsidP="00CA63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632C" w:rsidRPr="000746C7" w:rsidRDefault="00CA632C" w:rsidP="00CA63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A632C" w:rsidRPr="000746C7" w:rsidRDefault="00CA632C" w:rsidP="00CA632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A632C" w:rsidRPr="000746C7" w:rsidRDefault="00CA632C" w:rsidP="00CA632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CA632C" w:rsidRPr="000746C7" w:rsidRDefault="00CA632C" w:rsidP="00CA63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8D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  <w:vAlign w:val="bottom"/>
          </w:tcPr>
          <w:p w:rsidR="004F128D" w:rsidRPr="000746C7" w:rsidRDefault="004F128D" w:rsidP="00DD0020">
            <w:pPr>
              <w:spacing w:line="240" w:lineRule="auto"/>
              <w:ind w:left="10"/>
              <w:rPr>
                <w:rFonts w:ascii="Angsana New" w:hAnsi="Angsana New"/>
                <w:sz w:val="30"/>
                <w:szCs w:val="30"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0746C7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1350" w:type="dxa"/>
          </w:tcPr>
          <w:p w:rsidR="004F128D" w:rsidRPr="002A1A1E" w:rsidRDefault="004F128D" w:rsidP="00593885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highlight w:val="magenta"/>
                <w:lang w:val="en-US"/>
              </w:rPr>
            </w:pPr>
          </w:p>
        </w:tc>
        <w:tc>
          <w:tcPr>
            <w:tcW w:w="270" w:type="dxa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068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833" w:type="dxa"/>
            <w:shd w:val="clear" w:color="auto" w:fill="auto"/>
          </w:tcPr>
          <w:p w:rsidR="004F128D" w:rsidRPr="002A1A1E" w:rsidRDefault="004F128D" w:rsidP="005938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4857A3" w:rsidRPr="000746C7" w:rsidTr="000D7EAD">
        <w:trPr>
          <w:gridBefore w:val="1"/>
          <w:wBefore w:w="9" w:type="dxa"/>
        </w:trPr>
        <w:tc>
          <w:tcPr>
            <w:tcW w:w="3512" w:type="dxa"/>
            <w:shd w:val="clear" w:color="auto" w:fill="auto"/>
            <w:vAlign w:val="bottom"/>
          </w:tcPr>
          <w:p w:rsidR="004857A3" w:rsidRPr="000746C7" w:rsidRDefault="004857A3" w:rsidP="00DD0020">
            <w:pPr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sz w:val="30"/>
                <w:szCs w:val="30"/>
                <w:cs/>
              </w:rPr>
              <w:t xml:space="preserve">   ล</w:t>
            </w:r>
            <w:r w:rsidRPr="000746C7">
              <w:rPr>
                <w:rFonts w:ascii="Angsana New" w:hAnsi="Angsana New" w:hint="cs"/>
                <w:sz w:val="30"/>
                <w:szCs w:val="30"/>
                <w:cs/>
              </w:rPr>
              <w:t>่วงหน้า</w:t>
            </w:r>
          </w:p>
        </w:tc>
        <w:tc>
          <w:tcPr>
            <w:tcW w:w="1350" w:type="dxa"/>
          </w:tcPr>
          <w:p w:rsidR="004857A3" w:rsidRPr="00FD0F15" w:rsidRDefault="004857A3" w:rsidP="004857A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0F1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857A3" w:rsidRPr="00FD0F15" w:rsidRDefault="004857A3" w:rsidP="004857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4857A3" w:rsidRPr="00FD0F15" w:rsidRDefault="004857A3" w:rsidP="004857A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0F1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57A3" w:rsidRPr="00FD0F15" w:rsidRDefault="004857A3" w:rsidP="004857A3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57A3" w:rsidRPr="00FD0F15" w:rsidRDefault="004857A3" w:rsidP="004857A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FD0F15">
              <w:rPr>
                <w:rFonts w:ascii="Angsana New" w:hAnsi="Angsana New"/>
                <w:sz w:val="30"/>
                <w:szCs w:val="30"/>
              </w:rPr>
              <w:t>(556)</w:t>
            </w:r>
          </w:p>
        </w:tc>
        <w:tc>
          <w:tcPr>
            <w:tcW w:w="180" w:type="dxa"/>
            <w:shd w:val="clear" w:color="auto" w:fill="auto"/>
          </w:tcPr>
          <w:p w:rsidR="004857A3" w:rsidRPr="00FD0F15" w:rsidRDefault="004857A3" w:rsidP="004857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57A3" w:rsidRPr="00FD0F15" w:rsidRDefault="004857A3" w:rsidP="004857A3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D0F1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857A3" w:rsidRPr="00FD0F15" w:rsidRDefault="004857A3" w:rsidP="004857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</w:tcPr>
          <w:p w:rsidR="004857A3" w:rsidRPr="00FD0F15" w:rsidRDefault="004857A3" w:rsidP="004857A3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FD0F15">
              <w:rPr>
                <w:rFonts w:ascii="Angsana New" w:hAnsi="Angsana New"/>
                <w:sz w:val="30"/>
                <w:szCs w:val="30"/>
              </w:rPr>
              <w:t>(556)</w:t>
            </w:r>
          </w:p>
        </w:tc>
      </w:tr>
    </w:tbl>
    <w:p w:rsidR="00FD0F15" w:rsidRDefault="00FD0F15" w:rsidP="006B3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E17D31" w:rsidRDefault="00E17D31" w:rsidP="004D0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6B3443">
        <w:rPr>
          <w:rFonts w:ascii="Angsana New" w:hAnsi="Angsana New"/>
          <w:sz w:val="30"/>
          <w:szCs w:val="30"/>
          <w:cs/>
        </w:rPr>
        <w:t>กลุ่มบริษัท</w:t>
      </w:r>
      <w:r w:rsidRPr="006B3443">
        <w:rPr>
          <w:rFonts w:ascii="Angsana New" w:hAnsi="Angsana New" w:hint="cs"/>
          <w:sz w:val="30"/>
          <w:szCs w:val="30"/>
          <w:cs/>
        </w:rPr>
        <w:t>และบริษัทไม่ได้เปิดเผยมูลค่ายุติธรรมของเครื่องมือทางการเงิน เช่น เงินสด ลูกหนี้การค้า ลูกหนี้อื่น</w:t>
      </w:r>
      <w:r w:rsidR="00F53815" w:rsidRPr="006B3443">
        <w:rPr>
          <w:rFonts w:ascii="Angsana New" w:hAnsi="Angsana New" w:hint="cs"/>
          <w:sz w:val="30"/>
          <w:szCs w:val="30"/>
          <w:cs/>
        </w:rPr>
        <w:t xml:space="preserve"> </w:t>
      </w:r>
      <w:r w:rsidRPr="006B3443">
        <w:rPr>
          <w:rFonts w:ascii="Angsana New" w:hAnsi="Angsana New" w:hint="cs"/>
          <w:sz w:val="30"/>
          <w:szCs w:val="30"/>
          <w:cs/>
        </w:rPr>
        <w:t xml:space="preserve">เจ้าหนี้การค้า เจ้าหนี้อื่น เงินกู้ยืมระยะสั้น </w:t>
      </w:r>
      <w:r w:rsidRPr="000746C7">
        <w:rPr>
          <w:rFonts w:ascii="Angsana New" w:hAnsi="Angsana New"/>
          <w:sz w:val="30"/>
          <w:szCs w:val="30"/>
          <w:cs/>
        </w:rPr>
        <w:t>และหนี้สินตามสัญญาเช่าการเงิน</w:t>
      </w:r>
      <w:r w:rsidRPr="006B3443">
        <w:rPr>
          <w:rFonts w:ascii="Angsana New" w:hAnsi="Angsana New" w:hint="cs"/>
          <w:sz w:val="30"/>
          <w:szCs w:val="30"/>
          <w:cs/>
        </w:rPr>
        <w:t>เนื่องจากราคาตามบัญชีใกล้เคียงกับมูลค่ายุติธรรมจากเ</w:t>
      </w:r>
      <w:r w:rsidRPr="000746C7">
        <w:rPr>
          <w:rFonts w:ascii="Angsana New" w:hAnsi="Angsana New"/>
          <w:sz w:val="30"/>
          <w:szCs w:val="30"/>
          <w:cs/>
        </w:rPr>
        <w:t>ครื่องมือทางการเงินเหล่านี้จะครบกำหนดใ</w:t>
      </w:r>
      <w:r w:rsidRPr="000746C7">
        <w:rPr>
          <w:rFonts w:ascii="Angsana New" w:hAnsi="Angsana New" w:hint="cs"/>
          <w:sz w:val="30"/>
          <w:szCs w:val="30"/>
          <w:cs/>
        </w:rPr>
        <w:t>นร</w:t>
      </w:r>
      <w:r w:rsidRPr="000746C7">
        <w:rPr>
          <w:rFonts w:ascii="Angsana New" w:hAnsi="Angsana New"/>
          <w:sz w:val="30"/>
          <w:szCs w:val="30"/>
          <w:cs/>
        </w:rPr>
        <w:t>ะยะเวลาอันสั้น</w:t>
      </w:r>
    </w:p>
    <w:p w:rsidR="007529C4" w:rsidRDefault="007529C4" w:rsidP="004D0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4D0C74" w:rsidRDefault="004D0C74" w:rsidP="004D0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4D0C74" w:rsidRDefault="004D0C74" w:rsidP="004D0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4D0C74" w:rsidRDefault="004D0C74" w:rsidP="004D0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4D0C74" w:rsidRDefault="004D0C74" w:rsidP="004D0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4D0C74" w:rsidRDefault="004D0C74" w:rsidP="004D0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4D0C74" w:rsidRPr="000746C7" w:rsidRDefault="004D0C74" w:rsidP="004D0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E17D31" w:rsidRPr="006B3443" w:rsidRDefault="00E17D3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3443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E17D31" w:rsidRPr="007529C4" w:rsidRDefault="00E17D3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:rsidR="00E17D31" w:rsidRPr="000746C7" w:rsidRDefault="00E17D3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6C7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0746C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17D31" w:rsidRPr="007529C4" w:rsidRDefault="00E17D3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:rsidR="00E17D31" w:rsidRPr="0014301E" w:rsidRDefault="00E17D31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0746C7">
        <w:rPr>
          <w:rFonts w:ascii="Angsana New" w:hAnsi="Angsana New"/>
          <w:sz w:val="30"/>
          <w:szCs w:val="30"/>
        </w:rPr>
        <w:t>2</w:t>
      </w:r>
      <w:r w:rsidRPr="000746C7">
        <w:rPr>
          <w:rFonts w:ascii="Angsana New" w:hAnsi="Angsana New"/>
          <w:sz w:val="30"/>
          <w:szCs w:val="30"/>
          <w:cs/>
        </w:rPr>
        <w:t xml:space="preserve"> </w:t>
      </w:r>
      <w:r w:rsidRPr="000746C7">
        <w:rPr>
          <w:rFonts w:ascii="Angsana New" w:hAnsi="Angsana New" w:hint="cs"/>
          <w:sz w:val="30"/>
          <w:szCs w:val="30"/>
          <w:cs/>
        </w:rPr>
        <w:t>ของเครื่องมือทางการเงินที่</w:t>
      </w:r>
      <w:r w:rsidR="0014301E">
        <w:rPr>
          <w:rFonts w:ascii="Angsana New" w:hAnsi="Angsana New" w:hint="cs"/>
          <w:sz w:val="30"/>
          <w:szCs w:val="30"/>
          <w:cs/>
        </w:rPr>
        <w:t>ไม่ได้</w:t>
      </w:r>
      <w:r w:rsidRPr="000746C7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วัดมูลค่าด้วยมูลค่ายุติธรรมในงบแสดงฐานะ</w:t>
      </w:r>
      <w:r w:rsidR="0014301E">
        <w:rPr>
          <w:rFonts w:ascii="Angsana New" w:hAnsi="Angsana New" w:hint="cs"/>
          <w:sz w:val="30"/>
          <w:szCs w:val="30"/>
          <w:cs/>
        </w:rPr>
        <w:t xml:space="preserve">การเงิน </w:t>
      </w:r>
      <w:r w:rsidR="00DB22A6" w:rsidRPr="0049170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22A6">
        <w:rPr>
          <w:rFonts w:ascii="Angsana New" w:hAnsi="Angsana New"/>
          <w:sz w:val="30"/>
          <w:szCs w:val="30"/>
        </w:rPr>
        <w:br/>
        <w:t xml:space="preserve">31 </w:t>
      </w:r>
      <w:r w:rsidR="00DB22A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22A6">
        <w:rPr>
          <w:rFonts w:ascii="Angsana New" w:hAnsi="Angsana New"/>
          <w:sz w:val="30"/>
          <w:szCs w:val="30"/>
        </w:rPr>
        <w:t>256</w:t>
      </w:r>
      <w:r w:rsidR="004857A3">
        <w:rPr>
          <w:rFonts w:ascii="Angsana New" w:hAnsi="Angsana New"/>
          <w:sz w:val="30"/>
          <w:szCs w:val="30"/>
        </w:rPr>
        <w:t>2</w:t>
      </w:r>
      <w:r w:rsidR="00DB22A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22A6">
        <w:rPr>
          <w:rFonts w:ascii="Angsana New" w:hAnsi="Angsana New"/>
          <w:sz w:val="30"/>
          <w:szCs w:val="30"/>
        </w:rPr>
        <w:t>256</w:t>
      </w:r>
      <w:r w:rsidR="004857A3">
        <w:rPr>
          <w:rFonts w:ascii="Angsana New" w:hAnsi="Angsana New"/>
          <w:sz w:val="30"/>
          <w:szCs w:val="30"/>
        </w:rPr>
        <w:t>1</w:t>
      </w:r>
      <w:r w:rsidR="00DB22A6">
        <w:rPr>
          <w:rFonts w:ascii="Angsana New" w:hAnsi="Angsana New" w:hint="cs"/>
          <w:sz w:val="30"/>
          <w:szCs w:val="30"/>
          <w:cs/>
        </w:rPr>
        <w:t xml:space="preserve"> </w:t>
      </w:r>
      <w:r w:rsidR="0014301E">
        <w:rPr>
          <w:rFonts w:ascii="Angsana New" w:hAnsi="Angsana New" w:hint="cs"/>
          <w:sz w:val="30"/>
          <w:szCs w:val="30"/>
          <w:cs/>
        </w:rPr>
        <w:t xml:space="preserve">ขั้นตอนการประเมินมูลค่าได้เปิดเผยในหมายเหตุข้อ </w:t>
      </w:r>
      <w:r w:rsidR="00885989">
        <w:rPr>
          <w:rFonts w:ascii="Angsana New" w:hAnsi="Angsana New"/>
          <w:sz w:val="30"/>
          <w:szCs w:val="30"/>
        </w:rPr>
        <w:t>4</w:t>
      </w:r>
      <w:r w:rsidR="009701F4">
        <w:rPr>
          <w:rFonts w:ascii="Angsana New" w:hAnsi="Angsana New"/>
          <w:sz w:val="30"/>
          <w:szCs w:val="30"/>
        </w:rPr>
        <w:t xml:space="preserve"> </w:t>
      </w:r>
      <w:r w:rsidR="0014301E" w:rsidRPr="00571EB1">
        <w:rPr>
          <w:rFonts w:ascii="Angsana New" w:hAnsi="Angsana New"/>
          <w:sz w:val="30"/>
          <w:szCs w:val="30"/>
        </w:rPr>
        <w:t>(</w:t>
      </w:r>
      <w:r w:rsidR="004D0C74">
        <w:rPr>
          <w:rFonts w:ascii="Angsana New" w:hAnsi="Angsana New" w:hint="cs"/>
          <w:sz w:val="30"/>
          <w:szCs w:val="30"/>
          <w:cs/>
        </w:rPr>
        <w:t>ด</w:t>
      </w:r>
      <w:r w:rsidR="0014301E" w:rsidRPr="00571EB1">
        <w:rPr>
          <w:rFonts w:ascii="Angsana New" w:hAnsi="Angsana New"/>
          <w:sz w:val="30"/>
          <w:szCs w:val="30"/>
        </w:rPr>
        <w:t>)</w:t>
      </w:r>
      <w:r w:rsidR="00DB22A6" w:rsidRPr="00571EB1">
        <w:rPr>
          <w:rFonts w:ascii="Angsana New" w:hAnsi="Angsana New" w:hint="cs"/>
          <w:sz w:val="30"/>
          <w:szCs w:val="30"/>
          <w:cs/>
        </w:rPr>
        <w:t xml:space="preserve"> </w:t>
      </w:r>
    </w:p>
    <w:p w:rsidR="00D35650" w:rsidRPr="007529C4" w:rsidRDefault="00D35650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:rsidR="00DB22A6" w:rsidRPr="00DB22A6" w:rsidRDefault="00DB22A6" w:rsidP="00F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DB22A6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DB22A6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DB22A6">
        <w:rPr>
          <w:rFonts w:ascii="Angsana New" w:hAnsi="Angsana New" w:hint="cs"/>
          <w:b/>
          <w:bCs/>
          <w:sz w:val="30"/>
          <w:szCs w:val="30"/>
          <w:cs/>
        </w:rPr>
        <w:t>ที่ไม่ได้วัดมูลค่า</w:t>
      </w:r>
      <w:r w:rsidRPr="00DB22A6">
        <w:rPr>
          <w:rFonts w:ascii="Angsana New" w:hAnsi="Angsana New"/>
          <w:b/>
          <w:bCs/>
          <w:sz w:val="30"/>
          <w:szCs w:val="30"/>
          <w:cs/>
        </w:rPr>
        <w:t xml:space="preserve">ด้วยมูลค่ายุติธรรม </w:t>
      </w:r>
    </w:p>
    <w:p w:rsidR="00DB22A6" w:rsidRPr="007529C4" w:rsidRDefault="00DB22A6" w:rsidP="00752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68" w:type="dxa"/>
        <w:tblLook w:val="04A0" w:firstRow="1" w:lastRow="0" w:firstColumn="1" w:lastColumn="0" w:noHBand="0" w:noVBand="1"/>
      </w:tblPr>
      <w:tblGrid>
        <w:gridCol w:w="2502"/>
        <w:gridCol w:w="236"/>
        <w:gridCol w:w="6424"/>
      </w:tblGrid>
      <w:tr w:rsidR="00DB22A6" w:rsidRPr="00474634" w:rsidTr="00DD0020">
        <w:trPr>
          <w:tblHeader/>
        </w:trPr>
        <w:tc>
          <w:tcPr>
            <w:tcW w:w="2502" w:type="dxa"/>
            <w:shd w:val="clear" w:color="auto" w:fill="auto"/>
          </w:tcPr>
          <w:p w:rsidR="00DB22A6" w:rsidRPr="0065759C" w:rsidRDefault="00DB22A6" w:rsidP="00DD0020">
            <w:pPr>
              <w:pStyle w:val="block"/>
              <w:spacing w:after="0" w:line="240" w:lineRule="atLeast"/>
              <w:ind w:left="50" w:right="-108" w:firstLine="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:rsidR="00DB22A6" w:rsidRPr="0065759C" w:rsidRDefault="00DB22A6" w:rsidP="00D94875">
            <w:pPr>
              <w:pStyle w:val="block"/>
              <w:spacing w:after="0" w:line="240" w:lineRule="atLeast"/>
              <w:ind w:left="720" w:right="-7" w:firstLine="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:rsidR="00DB22A6" w:rsidRDefault="00DB22A6" w:rsidP="00FD0F15">
            <w:pPr>
              <w:pStyle w:val="block"/>
              <w:spacing w:after="0" w:line="240" w:lineRule="atLeast"/>
              <w:ind w:left="30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  <w:p w:rsidR="00DB22A6" w:rsidRPr="00195725" w:rsidRDefault="00DB22A6" w:rsidP="00FD0F15">
            <w:pPr>
              <w:pStyle w:val="block"/>
              <w:spacing w:after="0" w:line="240" w:lineRule="atLeast"/>
              <w:ind w:left="300" w:right="-108" w:firstLine="9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DB22A6" w:rsidRPr="00474634" w:rsidTr="00DD0020">
        <w:tc>
          <w:tcPr>
            <w:tcW w:w="2502" w:type="dxa"/>
            <w:shd w:val="clear" w:color="auto" w:fill="auto"/>
          </w:tcPr>
          <w:p w:rsidR="00DB22A6" w:rsidRPr="0065759C" w:rsidRDefault="00DB22A6" w:rsidP="00DD0020">
            <w:pPr>
              <w:pStyle w:val="block"/>
              <w:spacing w:after="0" w:line="240" w:lineRule="atLeast"/>
              <w:ind w:left="50" w:right="-108" w:firstLine="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</w:t>
            </w:r>
            <w:r w:rsidR="00652F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</w:t>
            </w:r>
            <w:r w:rsidR="00B56167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6575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DB22A6" w:rsidRPr="0065759C" w:rsidRDefault="00DB22A6" w:rsidP="00D94875">
            <w:pPr>
              <w:pStyle w:val="block"/>
              <w:spacing w:after="0" w:line="240" w:lineRule="atLeast"/>
              <w:ind w:left="720" w:right="-7" w:firstLine="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:rsidR="00DB22A6" w:rsidRPr="0065759C" w:rsidRDefault="00DB22A6" w:rsidP="00FD0F15">
            <w:pPr>
              <w:pStyle w:val="block"/>
              <w:spacing w:after="0" w:line="240" w:lineRule="atLeast"/>
              <w:ind w:left="30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759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E368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551D49" w:rsidRPr="007529C4" w:rsidRDefault="00551D49" w:rsidP="00752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:rsidR="00E853C4" w:rsidRPr="000746C7" w:rsidRDefault="00A2434D" w:rsidP="00551D4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color w:val="000000"/>
          <w:sz w:val="30"/>
          <w:szCs w:val="30"/>
        </w:rPr>
      </w:pPr>
      <w:r w:rsidRPr="00244491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</w:t>
      </w:r>
      <w:r w:rsidR="00272E27" w:rsidRPr="00244491">
        <w:rPr>
          <w:rFonts w:ascii="Angsana New" w:hAnsi="Angsana New"/>
          <w:b/>
          <w:bCs/>
          <w:color w:val="000000"/>
          <w:sz w:val="30"/>
          <w:szCs w:val="30"/>
          <w:cs/>
        </w:rPr>
        <w:t>กับกิจการที่ไม่เกี่ยวข้องกัน</w:t>
      </w:r>
    </w:p>
    <w:p w:rsidR="00B41B17" w:rsidRPr="007529C4" w:rsidRDefault="00B41B17" w:rsidP="00752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4"/>
        <w:gridCol w:w="359"/>
        <w:gridCol w:w="198"/>
        <w:gridCol w:w="236"/>
        <w:gridCol w:w="737"/>
        <w:gridCol w:w="269"/>
        <w:gridCol w:w="1266"/>
        <w:gridCol w:w="270"/>
        <w:gridCol w:w="1170"/>
        <w:gridCol w:w="272"/>
        <w:gridCol w:w="1161"/>
      </w:tblGrid>
      <w:tr w:rsidR="00A646E5" w:rsidRPr="000746C7" w:rsidTr="00702518">
        <w:trPr>
          <w:tblHeader/>
        </w:trPr>
        <w:tc>
          <w:tcPr>
            <w:tcW w:w="1727" w:type="pct"/>
          </w:tcPr>
          <w:p w:rsidR="00A646E5" w:rsidRPr="000746C7" w:rsidRDefault="00A646E5" w:rsidP="00D8130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98" w:type="pct"/>
          </w:tcPr>
          <w:p w:rsidR="00A646E5" w:rsidRPr="000746C7" w:rsidRDefault="00A646E5" w:rsidP="00D8130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1" w:type="pct"/>
            <w:gridSpan w:val="5"/>
          </w:tcPr>
          <w:p w:rsidR="00A646E5" w:rsidRPr="000746C7" w:rsidRDefault="00A646E5" w:rsidP="0013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A646E5" w:rsidRPr="000746C7" w:rsidRDefault="00A646E5" w:rsidP="0013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:rsidR="00A646E5" w:rsidRPr="000746C7" w:rsidRDefault="00A646E5" w:rsidP="00135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336E" w:rsidRPr="000746C7" w:rsidTr="00702518">
        <w:trPr>
          <w:trHeight w:val="434"/>
          <w:tblHeader/>
        </w:trPr>
        <w:tc>
          <w:tcPr>
            <w:tcW w:w="1727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45" w:type="pct"/>
            <w:gridSpan w:val="3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857A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8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4857A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857A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4857A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A646E5" w:rsidRPr="000746C7" w:rsidTr="0030336E">
        <w:trPr>
          <w:trHeight w:val="434"/>
          <w:tblHeader/>
        </w:trPr>
        <w:tc>
          <w:tcPr>
            <w:tcW w:w="1727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075" w:type="pct"/>
            <w:gridSpan w:val="9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</w:t>
            </w:r>
            <w:r w:rsidR="0015194F" w:rsidRPr="000746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ท)</w:t>
            </w:r>
          </w:p>
        </w:tc>
      </w:tr>
      <w:tr w:rsidR="0030336E" w:rsidRPr="000746C7" w:rsidTr="00702518">
        <w:tc>
          <w:tcPr>
            <w:tcW w:w="1727" w:type="pct"/>
          </w:tcPr>
          <w:p w:rsidR="00A646E5" w:rsidRPr="00A527CC" w:rsidRDefault="00A646E5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2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527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98" w:type="pct"/>
          </w:tcPr>
          <w:p w:rsidR="00A646E5" w:rsidRPr="000746C7" w:rsidRDefault="00A646E5" w:rsidP="00D81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vAlign w:val="bottom"/>
          </w:tcPr>
          <w:p w:rsidR="00A646E5" w:rsidRPr="000746C7" w:rsidRDefault="00A646E5" w:rsidP="00D813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8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A646E5" w:rsidRPr="000746C7" w:rsidRDefault="00A646E5" w:rsidP="00D813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A646E5" w:rsidRPr="000746C7" w:rsidRDefault="00A646E5" w:rsidP="00D81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A646E5" w:rsidRPr="000746C7" w:rsidRDefault="00A646E5" w:rsidP="00D81302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3A2851" w:rsidRPr="000746C7" w:rsidTr="00702518">
        <w:tc>
          <w:tcPr>
            <w:tcW w:w="1727" w:type="pct"/>
          </w:tcPr>
          <w:p w:rsidR="003A2851" w:rsidRPr="00551D49" w:rsidRDefault="003A2851" w:rsidP="00DD0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1D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</w:p>
          <w:p w:rsidR="003A2851" w:rsidRPr="00551D49" w:rsidRDefault="003A2851" w:rsidP="00DD0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1D49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551D4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98" w:type="pct"/>
          </w:tcPr>
          <w:p w:rsidR="003A2851" w:rsidRPr="00551D49" w:rsidRDefault="003A2851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tcBorders>
              <w:bottom w:val="single" w:sz="4" w:space="0" w:color="auto"/>
            </w:tcBorders>
            <w:vAlign w:val="bottom"/>
          </w:tcPr>
          <w:p w:rsidR="003A2851" w:rsidRPr="00551D49" w:rsidRDefault="003A2851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>305,991</w:t>
            </w:r>
          </w:p>
        </w:tc>
        <w:tc>
          <w:tcPr>
            <w:tcW w:w="148" w:type="pct"/>
          </w:tcPr>
          <w:p w:rsidR="003A2851" w:rsidRPr="00551D49" w:rsidRDefault="003A2851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:rsidR="003A2851" w:rsidRPr="00551D49" w:rsidRDefault="003A2851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>81,022</w:t>
            </w:r>
          </w:p>
        </w:tc>
        <w:tc>
          <w:tcPr>
            <w:tcW w:w="149" w:type="pct"/>
          </w:tcPr>
          <w:p w:rsidR="003A2851" w:rsidRPr="00551D49" w:rsidRDefault="003A2851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3A2851" w:rsidRPr="00551D49" w:rsidRDefault="003A2851" w:rsidP="0061538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>305,991</w:t>
            </w:r>
          </w:p>
        </w:tc>
        <w:tc>
          <w:tcPr>
            <w:tcW w:w="150" w:type="pct"/>
          </w:tcPr>
          <w:p w:rsidR="003A2851" w:rsidRPr="00551D49" w:rsidRDefault="003A2851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:rsidR="003A2851" w:rsidRPr="00551D49" w:rsidRDefault="003A2851" w:rsidP="004857A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>81,022</w:t>
            </w:r>
          </w:p>
        </w:tc>
      </w:tr>
      <w:tr w:rsidR="003A2851" w:rsidRPr="000746C7" w:rsidTr="00702518">
        <w:tc>
          <w:tcPr>
            <w:tcW w:w="1727" w:type="pct"/>
          </w:tcPr>
          <w:p w:rsidR="003A2851" w:rsidRPr="00551D49" w:rsidRDefault="003A2851" w:rsidP="00DD0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51D4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8" w:type="pct"/>
          </w:tcPr>
          <w:p w:rsidR="003A2851" w:rsidRPr="00551D49" w:rsidRDefault="003A2851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51" w:rsidRPr="00551D49" w:rsidRDefault="003A2851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305,991</w:t>
            </w:r>
          </w:p>
        </w:tc>
        <w:tc>
          <w:tcPr>
            <w:tcW w:w="148" w:type="pct"/>
          </w:tcPr>
          <w:p w:rsidR="003A2851" w:rsidRPr="00551D49" w:rsidRDefault="003A2851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51" w:rsidRPr="00551D49" w:rsidRDefault="003A2851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81,022</w:t>
            </w:r>
          </w:p>
        </w:tc>
        <w:tc>
          <w:tcPr>
            <w:tcW w:w="149" w:type="pct"/>
          </w:tcPr>
          <w:p w:rsidR="003A2851" w:rsidRPr="00551D49" w:rsidRDefault="003A2851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51" w:rsidRPr="00551D49" w:rsidRDefault="003A2851" w:rsidP="0061538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305,991</w:t>
            </w:r>
          </w:p>
        </w:tc>
        <w:tc>
          <w:tcPr>
            <w:tcW w:w="150" w:type="pct"/>
          </w:tcPr>
          <w:p w:rsidR="003A2851" w:rsidRPr="00551D49" w:rsidRDefault="003A2851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51" w:rsidRPr="00551D49" w:rsidRDefault="003A2851" w:rsidP="004857A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81,022</w:t>
            </w:r>
          </w:p>
        </w:tc>
      </w:tr>
      <w:tr w:rsidR="0030336E" w:rsidRPr="00551D49" w:rsidTr="00702518">
        <w:tc>
          <w:tcPr>
            <w:tcW w:w="1727" w:type="pct"/>
          </w:tcPr>
          <w:p w:rsidR="007529C4" w:rsidRPr="00551D49" w:rsidRDefault="007529C4" w:rsidP="00DD0020">
            <w:pPr>
              <w:pStyle w:val="a"/>
              <w:tabs>
                <w:tab w:val="clear" w:pos="1080"/>
                <w:tab w:val="left" w:pos="540"/>
              </w:tabs>
              <w:ind w:left="50" w:hanging="7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98" w:type="pct"/>
          </w:tcPr>
          <w:p w:rsidR="00EB62D9" w:rsidRPr="00551D49" w:rsidRDefault="00EB62D9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tcBorders>
              <w:top w:val="double" w:sz="4" w:space="0" w:color="auto"/>
            </w:tcBorders>
            <w:vAlign w:val="bottom"/>
          </w:tcPr>
          <w:p w:rsidR="00EB62D9" w:rsidRPr="00551D49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EB62D9" w:rsidRPr="00551D49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double" w:sz="4" w:space="0" w:color="auto"/>
            </w:tcBorders>
            <w:vAlign w:val="bottom"/>
          </w:tcPr>
          <w:p w:rsidR="00EB62D9" w:rsidRPr="00551D49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:rsidR="00EB62D9" w:rsidRPr="00551D49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vAlign w:val="bottom"/>
          </w:tcPr>
          <w:p w:rsidR="00EB62D9" w:rsidRPr="00551D49" w:rsidRDefault="00EB62D9" w:rsidP="00EB62D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EB62D9" w:rsidRPr="00551D49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vAlign w:val="bottom"/>
          </w:tcPr>
          <w:p w:rsidR="00EB62D9" w:rsidRPr="00551D49" w:rsidRDefault="00EB62D9" w:rsidP="00EB62D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336E" w:rsidRPr="000746C7" w:rsidTr="00702518">
        <w:tc>
          <w:tcPr>
            <w:tcW w:w="2034" w:type="pct"/>
            <w:gridSpan w:val="3"/>
          </w:tcPr>
          <w:p w:rsidR="00A527CC" w:rsidRDefault="00EB62D9" w:rsidP="00DD0020">
            <w:pPr>
              <w:pStyle w:val="a"/>
              <w:tabs>
                <w:tab w:val="clear" w:pos="1080"/>
                <w:tab w:val="left" w:pos="540"/>
              </w:tabs>
              <w:ind w:left="50" w:right="-199" w:hanging="70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  <w:r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จำนวนเงินขั้นต่ำที่ต้องจ่ายในอนาคตทั้งสิ้น</w:t>
            </w:r>
          </w:p>
          <w:p w:rsidR="00EB62D9" w:rsidRPr="000746C7" w:rsidRDefault="00A527CC" w:rsidP="00DD0020">
            <w:pPr>
              <w:pStyle w:val="a"/>
              <w:tabs>
                <w:tab w:val="clear" w:pos="1080"/>
                <w:tab w:val="left" w:pos="540"/>
              </w:tabs>
              <w:ind w:left="50" w:right="-199" w:hanging="7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="00EB62D9" w:rsidRPr="000746C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ภายใต้สัญญาเช่าดำเนินงานที่ยกเลิกไม่ได้</w:t>
            </w:r>
          </w:p>
        </w:tc>
        <w:tc>
          <w:tcPr>
            <w:tcW w:w="130" w:type="pct"/>
          </w:tcPr>
          <w:p w:rsidR="00EB62D9" w:rsidRPr="000746C7" w:rsidRDefault="00EB62D9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  <w:p w:rsidR="00EB62D9" w:rsidRPr="000746C7" w:rsidRDefault="00EB62D9" w:rsidP="00EB62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6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EB62D9" w:rsidRPr="000746C7" w:rsidRDefault="00EB62D9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:rsidR="00EB62D9" w:rsidRPr="000746C7" w:rsidRDefault="00EB62D9" w:rsidP="00EB6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6D2" w:rsidRPr="000746C7" w:rsidTr="00702518">
        <w:tc>
          <w:tcPr>
            <w:tcW w:w="1727" w:type="pct"/>
          </w:tcPr>
          <w:p w:rsidR="007676D2" w:rsidRPr="00A527CC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27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A527C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" w:type="pct"/>
          </w:tcPr>
          <w:p w:rsidR="007676D2" w:rsidRPr="000746C7" w:rsidRDefault="007676D2" w:rsidP="0076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</w:t>
            </w:r>
            <w:r w:rsidR="00765DE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65DE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1,413 </w:t>
            </w:r>
          </w:p>
        </w:tc>
        <w:tc>
          <w:tcPr>
            <w:tcW w:w="149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</w:t>
            </w:r>
            <w:r w:rsidR="00765DEE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150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1,413 </w:t>
            </w:r>
          </w:p>
        </w:tc>
      </w:tr>
      <w:tr w:rsidR="007676D2" w:rsidRPr="000746C7" w:rsidTr="00702518">
        <w:tc>
          <w:tcPr>
            <w:tcW w:w="1727" w:type="pct"/>
          </w:tcPr>
          <w:p w:rsidR="007676D2" w:rsidRPr="00A527CC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" w:type="pct"/>
          </w:tcPr>
          <w:p w:rsidR="007676D2" w:rsidRPr="000746C7" w:rsidRDefault="007676D2" w:rsidP="0076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65D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</w:t>
            </w:r>
            <w:r w:rsidR="00765DEE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48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228 </w:t>
            </w:r>
          </w:p>
        </w:tc>
        <w:tc>
          <w:tcPr>
            <w:tcW w:w="149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65DE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65DEE"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50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228 </w:t>
            </w:r>
          </w:p>
        </w:tc>
      </w:tr>
      <w:tr w:rsidR="007676D2" w:rsidRPr="000746C7" w:rsidTr="00702518">
        <w:tc>
          <w:tcPr>
            <w:tcW w:w="1727" w:type="pct"/>
          </w:tcPr>
          <w:p w:rsidR="007676D2" w:rsidRPr="00A527CC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527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8" w:type="pct"/>
          </w:tcPr>
          <w:p w:rsidR="007676D2" w:rsidRPr="000746C7" w:rsidRDefault="007676D2" w:rsidP="0076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7,734</w:t>
            </w:r>
          </w:p>
        </w:tc>
        <w:tc>
          <w:tcPr>
            <w:tcW w:w="148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1,641 </w:t>
            </w:r>
          </w:p>
        </w:tc>
        <w:tc>
          <w:tcPr>
            <w:tcW w:w="149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7,734</w:t>
            </w:r>
          </w:p>
        </w:tc>
        <w:tc>
          <w:tcPr>
            <w:tcW w:w="150" w:type="pct"/>
            <w:shd w:val="clear" w:color="auto" w:fill="auto"/>
          </w:tcPr>
          <w:p w:rsidR="007676D2" w:rsidRPr="00551D49" w:rsidRDefault="007676D2" w:rsidP="0076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76D2" w:rsidRPr="00551D49" w:rsidRDefault="007676D2" w:rsidP="007676D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1,641 </w:t>
            </w:r>
          </w:p>
        </w:tc>
      </w:tr>
      <w:tr w:rsidR="00406B54" w:rsidRPr="000746C7" w:rsidTr="00702518">
        <w:tc>
          <w:tcPr>
            <w:tcW w:w="1727" w:type="pct"/>
          </w:tcPr>
          <w:p w:rsidR="00406B54" w:rsidRPr="00247912" w:rsidRDefault="00406B54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9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</w:t>
            </w:r>
            <w:r w:rsidRPr="002479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98" w:type="pct"/>
          </w:tcPr>
          <w:p w:rsidR="00406B54" w:rsidRPr="000746C7" w:rsidRDefault="00406B54" w:rsidP="00EB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shd w:val="clear" w:color="auto" w:fill="auto"/>
            <w:vAlign w:val="bottom"/>
          </w:tcPr>
          <w:p w:rsidR="00406B54" w:rsidRPr="00551D49" w:rsidRDefault="00406B54" w:rsidP="00EB62D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406B54" w:rsidRPr="00551D49" w:rsidRDefault="00406B54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06B54" w:rsidRPr="00551D49" w:rsidRDefault="00406B54" w:rsidP="001F198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406B54" w:rsidRPr="00551D49" w:rsidRDefault="00406B54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406B54" w:rsidRPr="00551D49" w:rsidRDefault="00406B54" w:rsidP="00EB62D9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406B54" w:rsidRPr="00551D49" w:rsidRDefault="00406B54" w:rsidP="00EB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:rsidR="00406B54" w:rsidRPr="00551D49" w:rsidRDefault="00406B54" w:rsidP="001F19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B54" w:rsidRPr="000746C7" w:rsidTr="00702518">
        <w:tc>
          <w:tcPr>
            <w:tcW w:w="1727" w:type="pct"/>
          </w:tcPr>
          <w:p w:rsidR="00406B54" w:rsidRPr="00247912" w:rsidRDefault="00406B54" w:rsidP="00DD0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79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98" w:type="pct"/>
          </w:tcPr>
          <w:p w:rsidR="00406B54" w:rsidRPr="000746C7" w:rsidRDefault="00406B54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134</w:t>
            </w: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>,331</w:t>
            </w:r>
          </w:p>
        </w:tc>
        <w:tc>
          <w:tcPr>
            <w:tcW w:w="148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8" w:type="pct"/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99,933 </w:t>
            </w:r>
          </w:p>
        </w:tc>
        <w:tc>
          <w:tcPr>
            <w:tcW w:w="149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>134,331</w:t>
            </w:r>
          </w:p>
        </w:tc>
        <w:tc>
          <w:tcPr>
            <w:tcW w:w="150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99,933 </w:t>
            </w:r>
          </w:p>
        </w:tc>
      </w:tr>
      <w:tr w:rsidR="00406B54" w:rsidRPr="000746C7" w:rsidTr="00702518">
        <w:tc>
          <w:tcPr>
            <w:tcW w:w="1727" w:type="pct"/>
          </w:tcPr>
          <w:p w:rsidR="00406B54" w:rsidRPr="006B3443" w:rsidRDefault="00406B54" w:rsidP="00DD0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34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98" w:type="pct"/>
          </w:tcPr>
          <w:p w:rsidR="00406B54" w:rsidRPr="000746C7" w:rsidRDefault="00406B54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>21,122</w:t>
            </w:r>
          </w:p>
        </w:tc>
        <w:tc>
          <w:tcPr>
            <w:tcW w:w="148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62,002 </w:t>
            </w:r>
          </w:p>
        </w:tc>
        <w:tc>
          <w:tcPr>
            <w:tcW w:w="149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>21,122</w:t>
            </w:r>
          </w:p>
        </w:tc>
        <w:tc>
          <w:tcPr>
            <w:tcW w:w="150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62,002 </w:t>
            </w:r>
          </w:p>
        </w:tc>
      </w:tr>
      <w:tr w:rsidR="00406B54" w:rsidRPr="000746C7" w:rsidTr="00702518">
        <w:tc>
          <w:tcPr>
            <w:tcW w:w="1727" w:type="pct"/>
          </w:tcPr>
          <w:p w:rsidR="00406B54" w:rsidRPr="00B27EE7" w:rsidRDefault="00406B54" w:rsidP="00DD0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8" w:type="pct"/>
          </w:tcPr>
          <w:p w:rsidR="00406B54" w:rsidRPr="000746C7" w:rsidRDefault="00406B54" w:rsidP="0048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155,453</w:t>
            </w:r>
          </w:p>
        </w:tc>
        <w:tc>
          <w:tcPr>
            <w:tcW w:w="148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161,935 </w:t>
            </w:r>
          </w:p>
        </w:tc>
        <w:tc>
          <w:tcPr>
            <w:tcW w:w="149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155,453</w:t>
            </w:r>
          </w:p>
        </w:tc>
        <w:tc>
          <w:tcPr>
            <w:tcW w:w="150" w:type="pct"/>
            <w:shd w:val="clear" w:color="auto" w:fill="auto"/>
          </w:tcPr>
          <w:p w:rsidR="00406B54" w:rsidRPr="00551D49" w:rsidRDefault="00406B54" w:rsidP="0048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6B54" w:rsidRPr="00551D49" w:rsidRDefault="00406B54" w:rsidP="004857A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51D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161,935 </w:t>
            </w:r>
          </w:p>
        </w:tc>
      </w:tr>
    </w:tbl>
    <w:p w:rsidR="00F27D59" w:rsidRPr="00091CB3" w:rsidRDefault="00F27D59" w:rsidP="00F4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54DD8" w:rsidRPr="00551D49" w:rsidRDefault="00A93CD8" w:rsidP="00551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1D49">
        <w:rPr>
          <w:rFonts w:ascii="Angsana New" w:hAnsi="Angsana New"/>
          <w:i/>
          <w:iCs/>
          <w:sz w:val="30"/>
          <w:szCs w:val="30"/>
          <w:cs/>
        </w:rPr>
        <w:t>สัญญาเช่าดำเนินงาน</w:t>
      </w:r>
    </w:p>
    <w:p w:rsidR="00354DD8" w:rsidRPr="00091CB3" w:rsidRDefault="00354DD8" w:rsidP="00091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66B69" w:rsidRPr="00551D49" w:rsidRDefault="00FC611E" w:rsidP="00551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551D49">
        <w:rPr>
          <w:rFonts w:ascii="Angsana New" w:hAnsi="Angsana New" w:hint="cs"/>
          <w:sz w:val="30"/>
          <w:szCs w:val="30"/>
          <w:cs/>
        </w:rPr>
        <w:t>กลุ่ม</w:t>
      </w:r>
      <w:r w:rsidR="00A93CD8" w:rsidRPr="00551D49">
        <w:rPr>
          <w:rFonts w:ascii="Angsana New" w:hAnsi="Angsana New"/>
          <w:sz w:val="30"/>
          <w:szCs w:val="30"/>
          <w:cs/>
        </w:rPr>
        <w:t>บริษัทมีสัญญาเช่าพื้นที่อาคารสำนักงานและสัญญาบริการอื่น</w:t>
      </w:r>
      <w:r w:rsidR="00A93CD8" w:rsidRPr="00551D49">
        <w:rPr>
          <w:rFonts w:ascii="Angsana New" w:hAnsi="Angsana New" w:hint="cs"/>
          <w:sz w:val="30"/>
          <w:szCs w:val="30"/>
          <w:cs/>
        </w:rPr>
        <w:t xml:space="preserve">มีกำหนดระยะเวลา </w:t>
      </w:r>
      <w:r w:rsidR="00A93CD8" w:rsidRPr="00551D49">
        <w:rPr>
          <w:rFonts w:ascii="Angsana New" w:hAnsi="Angsana New"/>
          <w:sz w:val="30"/>
          <w:szCs w:val="30"/>
        </w:rPr>
        <w:t xml:space="preserve">1 - 3 </w:t>
      </w:r>
      <w:r w:rsidR="00EB5AA3" w:rsidRPr="00551D49">
        <w:rPr>
          <w:rFonts w:ascii="Angsana New" w:hAnsi="Angsana New" w:hint="cs"/>
          <w:sz w:val="30"/>
          <w:szCs w:val="30"/>
          <w:cs/>
        </w:rPr>
        <w:t>ปี สิ้นสุดจนถึ</w:t>
      </w:r>
      <w:r w:rsidR="007C0336" w:rsidRPr="00551D49">
        <w:rPr>
          <w:rFonts w:ascii="Angsana New" w:hAnsi="Angsana New" w:hint="cs"/>
          <w:sz w:val="30"/>
          <w:szCs w:val="30"/>
          <w:cs/>
        </w:rPr>
        <w:t>ง</w:t>
      </w:r>
      <w:r w:rsidR="0077316F" w:rsidRPr="00551D49">
        <w:rPr>
          <w:rFonts w:ascii="Angsana New" w:hAnsi="Angsana New"/>
          <w:sz w:val="30"/>
          <w:szCs w:val="30"/>
        </w:rPr>
        <w:br/>
      </w:r>
      <w:r w:rsidR="007C0336" w:rsidRPr="00551D49">
        <w:rPr>
          <w:rFonts w:ascii="Angsana New" w:hAnsi="Angsana New" w:hint="cs"/>
          <w:sz w:val="30"/>
          <w:szCs w:val="30"/>
          <w:cs/>
        </w:rPr>
        <w:t>เดือน</w:t>
      </w:r>
      <w:r w:rsidR="00806E75" w:rsidRPr="00551D49">
        <w:rPr>
          <w:rFonts w:ascii="Angsana New" w:hAnsi="Angsana New" w:hint="cs"/>
          <w:sz w:val="30"/>
          <w:szCs w:val="30"/>
          <w:cs/>
        </w:rPr>
        <w:t>กุมภาพันธ์</w:t>
      </w:r>
      <w:r w:rsidR="00147019" w:rsidRPr="00551D49">
        <w:rPr>
          <w:rFonts w:ascii="Angsana New" w:hAnsi="Angsana New"/>
          <w:sz w:val="30"/>
          <w:szCs w:val="30"/>
        </w:rPr>
        <w:t xml:space="preserve"> 256</w:t>
      </w:r>
      <w:r w:rsidR="00CE1F47" w:rsidRPr="00551D49">
        <w:rPr>
          <w:rFonts w:ascii="Angsana New" w:hAnsi="Angsana New"/>
          <w:sz w:val="30"/>
          <w:szCs w:val="30"/>
        </w:rPr>
        <w:t>5</w:t>
      </w:r>
      <w:r w:rsidR="00A93CD8" w:rsidRPr="00551D49">
        <w:rPr>
          <w:rFonts w:ascii="Angsana New" w:hAnsi="Angsana New"/>
          <w:sz w:val="30"/>
          <w:szCs w:val="30"/>
          <w:cs/>
        </w:rPr>
        <w:t xml:space="preserve"> </w:t>
      </w:r>
      <w:r w:rsidR="00A93CD8" w:rsidRPr="00551D49">
        <w:rPr>
          <w:rFonts w:ascii="Angsana New" w:hAnsi="Angsana New" w:hint="cs"/>
          <w:sz w:val="30"/>
          <w:szCs w:val="30"/>
          <w:cs/>
        </w:rPr>
        <w:t>โดย</w:t>
      </w:r>
      <w:r w:rsidR="00A93CD8" w:rsidRPr="00551D49">
        <w:rPr>
          <w:rFonts w:ascii="Angsana New" w:hAnsi="Angsana New"/>
          <w:sz w:val="30"/>
          <w:szCs w:val="30"/>
          <w:cs/>
        </w:rPr>
        <w:t>มีจำนวนเงิน</w:t>
      </w:r>
      <w:r w:rsidR="00A93CD8" w:rsidRPr="00551D49">
        <w:rPr>
          <w:rFonts w:ascii="Angsana New" w:hAnsi="Angsana New" w:hint="cs"/>
          <w:sz w:val="30"/>
          <w:szCs w:val="30"/>
          <w:cs/>
        </w:rPr>
        <w:t>ที่</w:t>
      </w:r>
      <w:r w:rsidR="00A93CD8" w:rsidRPr="00551D49">
        <w:rPr>
          <w:rFonts w:ascii="Angsana New" w:hAnsi="Angsana New"/>
          <w:sz w:val="30"/>
          <w:szCs w:val="30"/>
          <w:cs/>
        </w:rPr>
        <w:t>ต้องจ่ายตาม</w:t>
      </w:r>
      <w:r w:rsidR="00A93CD8" w:rsidRPr="00551D49">
        <w:rPr>
          <w:rFonts w:ascii="Angsana New" w:hAnsi="Angsana New" w:hint="cs"/>
          <w:sz w:val="30"/>
          <w:szCs w:val="30"/>
          <w:cs/>
        </w:rPr>
        <w:t>ที่ระบุใน</w:t>
      </w:r>
      <w:r w:rsidR="00A93CD8" w:rsidRPr="00551D49">
        <w:rPr>
          <w:rFonts w:ascii="Angsana New" w:hAnsi="Angsana New"/>
          <w:sz w:val="30"/>
          <w:szCs w:val="30"/>
          <w:cs/>
        </w:rPr>
        <w:t>สัญญาเช่า</w:t>
      </w:r>
    </w:p>
    <w:p w:rsidR="00316E3C" w:rsidRPr="00091CB3" w:rsidRDefault="00316E3C" w:rsidP="00091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C5D07" w:rsidRPr="00551D49" w:rsidRDefault="001C5D07" w:rsidP="00551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1D49"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6F622F" w:rsidRPr="00091CB3" w:rsidRDefault="006F622F" w:rsidP="00091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7316F" w:rsidRDefault="006F622F" w:rsidP="00551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51D49">
        <w:rPr>
          <w:rFonts w:ascii="Angsana New" w:hAnsi="Angsana New"/>
          <w:color w:val="000000"/>
          <w:sz w:val="30"/>
          <w:szCs w:val="30"/>
          <w:cs/>
        </w:rPr>
        <w:t>ณ วันที่ 31 ธันวาคม 25</w:t>
      </w:r>
      <w:r w:rsidR="00EF4480" w:rsidRPr="00551D49">
        <w:rPr>
          <w:rFonts w:ascii="Angsana New" w:hAnsi="Angsana New"/>
          <w:color w:val="000000"/>
          <w:sz w:val="30"/>
          <w:szCs w:val="30"/>
        </w:rPr>
        <w:t>6</w:t>
      </w:r>
      <w:r w:rsidR="004857A3" w:rsidRPr="00551D49">
        <w:rPr>
          <w:rFonts w:ascii="Angsana New" w:hAnsi="Angsana New"/>
          <w:color w:val="000000"/>
          <w:sz w:val="30"/>
          <w:szCs w:val="30"/>
        </w:rPr>
        <w:t>2</w:t>
      </w:r>
      <w:r w:rsidRPr="00551D49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กลุ่มบริษัทมีสัญญาซื้อเงินตราต่างประเทศล่วงหน้าคงเหลือ </w:t>
      </w:r>
      <w:r w:rsidR="00A70A52" w:rsidRPr="00551D49">
        <w:rPr>
          <w:rFonts w:ascii="Angsana New" w:hAnsi="Angsana New"/>
          <w:color w:val="000000"/>
          <w:sz w:val="30"/>
          <w:szCs w:val="30"/>
        </w:rPr>
        <w:t>0.7</w:t>
      </w:r>
      <w:r w:rsidRPr="00551D49">
        <w:rPr>
          <w:rFonts w:ascii="Angsana New" w:hAnsi="Angsana New"/>
          <w:color w:val="000000"/>
          <w:sz w:val="30"/>
          <w:szCs w:val="30"/>
          <w:cs/>
        </w:rPr>
        <w:t xml:space="preserve"> ล้านเหรียญสหรัฐอเมริกา เทียบเท่าเงินบาทจำนวนเงิ</w:t>
      </w:r>
      <w:r w:rsidR="00082C3A" w:rsidRPr="00551D49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="00A70A52" w:rsidRPr="00551D49">
        <w:rPr>
          <w:rFonts w:ascii="Angsana New" w:hAnsi="Angsana New"/>
          <w:color w:val="000000"/>
          <w:sz w:val="30"/>
          <w:szCs w:val="30"/>
        </w:rPr>
        <w:t>21.1</w:t>
      </w:r>
      <w:r w:rsidRPr="00551D49">
        <w:rPr>
          <w:rFonts w:ascii="Angsana New" w:hAnsi="Angsana New"/>
          <w:color w:val="000000"/>
          <w:sz w:val="30"/>
          <w:szCs w:val="30"/>
          <w:cs/>
        </w:rPr>
        <w:t xml:space="preserve"> ล้าน</w:t>
      </w:r>
      <w:r w:rsidRPr="00551D49">
        <w:rPr>
          <w:rFonts w:ascii="Angsana New" w:hAnsi="Angsana New"/>
          <w:i/>
          <w:iCs/>
          <w:color w:val="000000"/>
          <w:sz w:val="30"/>
          <w:szCs w:val="30"/>
          <w:cs/>
        </w:rPr>
        <w:t>บาท</w:t>
      </w:r>
      <w:r w:rsidR="00EF4480" w:rsidRPr="00551D4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(256</w:t>
      </w:r>
      <w:r w:rsidR="004857A3" w:rsidRPr="00551D49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Pr="00551D4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: </w:t>
      </w:r>
      <w:r w:rsidR="00E12502" w:rsidRPr="00551D4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สัญญาซื้อเงินตราต่างประเทศล่วงหน้าคงเหลือ </w:t>
      </w:r>
      <w:r w:rsidR="00E12502" w:rsidRPr="00551D49">
        <w:rPr>
          <w:rFonts w:ascii="Angsana New" w:hAnsi="Angsana New"/>
          <w:i/>
          <w:iCs/>
          <w:color w:val="000000"/>
          <w:sz w:val="30"/>
          <w:szCs w:val="30"/>
        </w:rPr>
        <w:t>1.</w:t>
      </w:r>
      <w:r w:rsidR="004857A3" w:rsidRPr="00551D49">
        <w:rPr>
          <w:rFonts w:ascii="Angsana New" w:hAnsi="Angsana New"/>
          <w:i/>
          <w:iCs/>
          <w:color w:val="000000"/>
          <w:sz w:val="30"/>
          <w:szCs w:val="30"/>
        </w:rPr>
        <w:t>9</w:t>
      </w:r>
      <w:r w:rsidRPr="00551D4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ล้านเหรียญสหรัฐอเมริกา เทียบเท่าเงินบาทจำนวนเงิน </w:t>
      </w:r>
      <w:r w:rsidR="004857A3" w:rsidRPr="00551D49">
        <w:rPr>
          <w:rFonts w:ascii="Angsana New" w:hAnsi="Angsana New"/>
          <w:i/>
          <w:iCs/>
          <w:color w:val="000000"/>
          <w:sz w:val="30"/>
          <w:szCs w:val="30"/>
        </w:rPr>
        <w:t>62</w:t>
      </w:r>
      <w:r w:rsidR="00E12502" w:rsidRPr="00551D49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4857A3" w:rsidRPr="00551D49">
        <w:rPr>
          <w:rFonts w:ascii="Angsana New" w:hAnsi="Angsana New"/>
          <w:i/>
          <w:iCs/>
          <w:color w:val="000000"/>
          <w:sz w:val="30"/>
          <w:szCs w:val="30"/>
        </w:rPr>
        <w:t>0</w:t>
      </w:r>
      <w:r w:rsidRPr="00551D4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ล้านบาท)</w:t>
      </w:r>
    </w:p>
    <w:p w:rsidR="00702518" w:rsidRPr="00091CB3" w:rsidRDefault="00702518" w:rsidP="00091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72F51" w:rsidRPr="00E72F51" w:rsidRDefault="00E72F51" w:rsidP="00BE123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20" w:hanging="720"/>
        <w:rPr>
          <w:rFonts w:ascii="Angsana New" w:hAnsi="Angsana New"/>
          <w:b/>
          <w:bCs/>
          <w:color w:val="000000"/>
          <w:sz w:val="30"/>
          <w:szCs w:val="30"/>
        </w:rPr>
      </w:pPr>
      <w:r w:rsidRPr="00E72F51">
        <w:rPr>
          <w:rFonts w:ascii="Angsana New" w:hAnsi="Angsana New"/>
          <w:b/>
          <w:bCs/>
          <w:color w:val="000000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C55439" w:rsidRPr="00091CB3" w:rsidRDefault="00C55439" w:rsidP="0084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405AE" w:rsidRPr="005C0340" w:rsidRDefault="008405AE" w:rsidP="005C0340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5C0340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5C0340" w:rsidRPr="005C034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5C0340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5C034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5C0340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5C0340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5C0340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มกราคม </w:t>
      </w:r>
      <w:r w:rsidRPr="005C034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2563 </w:t>
      </w:r>
      <w:r w:rsidRPr="005C0340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มีดังต่อไปนี้</w:t>
      </w:r>
      <w:r w:rsidRPr="005C0340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</w:p>
    <w:p w:rsidR="008405AE" w:rsidRPr="00091CB3" w:rsidRDefault="008405AE" w:rsidP="00734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4878"/>
        <w:gridCol w:w="4500"/>
      </w:tblGrid>
      <w:tr w:rsidR="008405AE" w:rsidRPr="00803CED" w:rsidTr="00B53878">
        <w:trPr>
          <w:tblHeader/>
        </w:trPr>
        <w:tc>
          <w:tcPr>
            <w:tcW w:w="4878" w:type="dxa"/>
            <w:vAlign w:val="bottom"/>
          </w:tcPr>
          <w:p w:rsidR="008405AE" w:rsidRPr="00803CED" w:rsidRDefault="008405AE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03CE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:rsidR="008405AE" w:rsidRPr="00803CED" w:rsidRDefault="008405AE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03CE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405AE" w:rsidRPr="00803CED" w:rsidTr="00B53878">
        <w:tc>
          <w:tcPr>
            <w:tcW w:w="4878" w:type="dxa"/>
          </w:tcPr>
          <w:p w:rsidR="008405AE" w:rsidRPr="00803CED" w:rsidRDefault="008405AE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03C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03CED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500" w:type="dxa"/>
          </w:tcPr>
          <w:p w:rsidR="008405AE" w:rsidRPr="00803CED" w:rsidRDefault="008405AE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405AE" w:rsidRPr="00803CED" w:rsidTr="00B53878">
        <w:tc>
          <w:tcPr>
            <w:tcW w:w="4878" w:type="dxa"/>
          </w:tcPr>
          <w:p w:rsidR="008405AE" w:rsidRPr="00803CED" w:rsidRDefault="008405AE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03CED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500" w:type="dxa"/>
          </w:tcPr>
          <w:p w:rsidR="008405AE" w:rsidRPr="00803CED" w:rsidRDefault="008405AE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405AE" w:rsidRPr="00803CED" w:rsidTr="00B53878">
        <w:tc>
          <w:tcPr>
            <w:tcW w:w="4878" w:type="dxa"/>
          </w:tcPr>
          <w:p w:rsidR="008405AE" w:rsidRPr="00803CED" w:rsidRDefault="008405AE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03C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03CED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500" w:type="dxa"/>
          </w:tcPr>
          <w:p w:rsidR="008405AE" w:rsidRPr="00803CED" w:rsidRDefault="008405AE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03C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405AE" w:rsidRPr="00803CED" w:rsidTr="00B53878">
        <w:tc>
          <w:tcPr>
            <w:tcW w:w="4878" w:type="dxa"/>
          </w:tcPr>
          <w:p w:rsidR="008405AE" w:rsidRPr="00803CED" w:rsidRDefault="008405AE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803CED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500" w:type="dxa"/>
          </w:tcPr>
          <w:p w:rsidR="008405AE" w:rsidRPr="00803CED" w:rsidRDefault="008405AE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405AE" w:rsidRPr="00803CED" w:rsidTr="00B53878">
        <w:tc>
          <w:tcPr>
            <w:tcW w:w="4878" w:type="dxa"/>
          </w:tcPr>
          <w:p w:rsidR="008405AE" w:rsidRPr="00803CED" w:rsidRDefault="008405AE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03CED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500" w:type="dxa"/>
          </w:tcPr>
          <w:p w:rsidR="008405AE" w:rsidRPr="00803CED" w:rsidRDefault="008405AE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05AE" w:rsidRPr="00803CED" w:rsidTr="00B53878">
        <w:tc>
          <w:tcPr>
            <w:tcW w:w="4878" w:type="dxa"/>
          </w:tcPr>
          <w:p w:rsidR="008405AE" w:rsidRPr="00803CED" w:rsidRDefault="008405AE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803CED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500" w:type="dxa"/>
          </w:tcPr>
          <w:p w:rsidR="008405AE" w:rsidRPr="00803CED" w:rsidRDefault="008405AE" w:rsidP="005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CED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405AE" w:rsidRPr="0073462C" w:rsidRDefault="008405AE" w:rsidP="00734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405AE" w:rsidRPr="00623946" w:rsidRDefault="008405AE" w:rsidP="005C0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3CED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803CE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405AE" w:rsidRPr="0073462C" w:rsidRDefault="008405AE" w:rsidP="00734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405AE" w:rsidRPr="00601F29" w:rsidRDefault="008405AE" w:rsidP="00B5387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72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01F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405AE" w:rsidRPr="00601F29" w:rsidRDefault="008405AE" w:rsidP="00734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405AE" w:rsidRPr="00601F29" w:rsidRDefault="008405AE" w:rsidP="007346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01F2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601F29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601F29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:rsidR="008405AE" w:rsidRPr="00370410" w:rsidRDefault="008405AE" w:rsidP="00734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:rsidR="00BF0B11" w:rsidRDefault="00BF0B11" w:rsidP="00BF0B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7F3C6A">
        <w:rPr>
          <w:rFonts w:ascii="Angsana New" w:hAnsi="Angsana New" w:hint="cs"/>
          <w:color w:val="000000"/>
          <w:spacing w:val="2"/>
          <w:sz w:val="30"/>
          <w:szCs w:val="30"/>
          <w:cs/>
        </w:rPr>
        <w:t>กลุ่มบริษัทได้ประเมินผลกระทบที่อาจเกิดขึ้นต่องบการเงินรวมและงบการเงินเฉพาะกิจการของกลุ่มบริษัทจากการถือปฏิบัติ</w:t>
      </w:r>
      <w:r w:rsidRPr="007F3C6A">
        <w:rPr>
          <w:rFonts w:ascii="Angsana New" w:hAnsi="Angsana New"/>
          <w:color w:val="000000"/>
          <w:spacing w:val="2"/>
          <w:sz w:val="30"/>
          <w:szCs w:val="30"/>
          <w:cs/>
        </w:rPr>
        <w:t>ตามมาตรฐานการรายงา</w:t>
      </w:r>
      <w:r>
        <w:rPr>
          <w:rFonts w:ascii="Angsana New" w:hAnsi="Angsana New" w:hint="cs"/>
          <w:color w:val="000000"/>
          <w:spacing w:val="2"/>
          <w:sz w:val="30"/>
          <w:szCs w:val="30"/>
          <w:cs/>
        </w:rPr>
        <w:t>นทางการเงินที่เกี่ยวข้องกับเครื่องมือทางการเงิน</w:t>
      </w:r>
      <w:r w:rsidRPr="007F3C6A">
        <w:rPr>
          <w:rFonts w:ascii="Angsana New" w:hAnsi="Angsana New"/>
          <w:color w:val="000000"/>
          <w:spacing w:val="2"/>
          <w:sz w:val="30"/>
          <w:szCs w:val="30"/>
          <w:cs/>
        </w:rPr>
        <w:t>เป็นครั้งแรก ซึ่งไม่มีผลกระทบที่มีสาระสำคัญต่อ</w:t>
      </w:r>
      <w:r w:rsidRPr="007F3C6A">
        <w:rPr>
          <w:rFonts w:ascii="Angsana New" w:hAnsi="Angsana New" w:hint="cs"/>
          <w:color w:val="000000"/>
          <w:spacing w:val="2"/>
          <w:sz w:val="30"/>
          <w:szCs w:val="30"/>
          <w:cs/>
        </w:rPr>
        <w:t>งบการเงินรวมและงบการเงินเฉพาะกิจการในงวดที่ถือปฏิบัติ</w:t>
      </w:r>
    </w:p>
    <w:p w:rsidR="00780192" w:rsidRPr="00601F29" w:rsidRDefault="00780192" w:rsidP="00734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80192" w:rsidRPr="00A22DD5" w:rsidRDefault="00780192" w:rsidP="00A22DD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72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A22DD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22DD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A22DD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780192" w:rsidRPr="00074E90" w:rsidRDefault="00780192" w:rsidP="0078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780192" w:rsidRPr="00F0661C" w:rsidRDefault="00780192" w:rsidP="00A22D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0661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0661C">
        <w:rPr>
          <w:rFonts w:asciiTheme="majorBidi" w:hAnsiTheme="majorBidi" w:cstheme="majorBidi"/>
          <w:sz w:val="30"/>
          <w:szCs w:val="30"/>
        </w:rPr>
        <w:t>16</w:t>
      </w:r>
      <w:r w:rsidRPr="00F066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61C">
        <w:rPr>
          <w:rFonts w:asciiTheme="majorBidi" w:hAnsiTheme="majorBidi" w:cstheme="majorBidi"/>
          <w:sz w:val="30"/>
          <w:szCs w:val="30"/>
        </w:rPr>
        <w:t xml:space="preserve">(“TFRS 16”) </w:t>
      </w:r>
      <w:r w:rsidRPr="00F0661C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F0661C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="00A22DD5" w:rsidRPr="00F0661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0661C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F0661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:rsidR="00780192" w:rsidRPr="00074E90" w:rsidRDefault="00780192" w:rsidP="0007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780192" w:rsidRPr="00F0661C" w:rsidRDefault="00780192" w:rsidP="00D223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0661C">
        <w:rPr>
          <w:rFonts w:asciiTheme="majorBidi" w:hAnsiTheme="majorBidi" w:cstheme="majorBidi"/>
          <w:color w:val="000000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F0661C">
        <w:rPr>
          <w:rFonts w:asciiTheme="majorBidi" w:hAnsiTheme="majorBidi" w:cstheme="majorBidi"/>
          <w:color w:val="000000"/>
          <w:sz w:val="30"/>
          <w:szCs w:val="30"/>
        </w:rPr>
        <w:t xml:space="preserve"> TFRS</w:t>
      </w:r>
      <w:r w:rsidRPr="00F066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0661C">
        <w:rPr>
          <w:rFonts w:asciiTheme="majorBidi" w:hAnsiTheme="majorBidi" w:cstheme="majorBidi"/>
          <w:color w:val="000000"/>
          <w:sz w:val="30"/>
          <w:szCs w:val="30"/>
        </w:rPr>
        <w:t xml:space="preserve">16 </w:t>
      </w:r>
      <w:r w:rsidRPr="00F0661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ตามที่เปิดเผยในหมายเหตุ</w:t>
      </w:r>
      <w:r w:rsidRPr="00CB6F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 </w:t>
      </w:r>
      <w:r w:rsidR="00CB6FDC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480DA4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F0661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780192" w:rsidRDefault="00780192" w:rsidP="0078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480DA4" w:rsidRDefault="00480DA4" w:rsidP="0078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480DA4" w:rsidRDefault="00480DA4" w:rsidP="0078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780192" w:rsidRDefault="00780192" w:rsidP="0070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0661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การปฏิบัติในช่วงเปลี่ยนแปลง</w:t>
      </w:r>
    </w:p>
    <w:p w:rsidR="00702518" w:rsidRPr="00702518" w:rsidRDefault="00702518" w:rsidP="0070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780192" w:rsidRPr="00074E90" w:rsidRDefault="00702518" w:rsidP="0007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074E90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เป็นครั้งแรก ณ วันที่ </w:t>
      </w:r>
      <w:r w:rsidRPr="00074E90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074E90">
        <w:rPr>
          <w:rFonts w:asciiTheme="majorBidi" w:hAnsiTheme="majorBidi" w:cstheme="majorBidi"/>
          <w:color w:val="000000"/>
          <w:sz w:val="30"/>
          <w:szCs w:val="30"/>
        </w:rPr>
        <w:t>2563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</w:rPr>
        <w:t>TFRS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</w:rPr>
        <w:t xml:space="preserve">16 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</w:rPr>
        <w:t xml:space="preserve">17 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780192" w:rsidRPr="00074E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โดยไม่ปรับปรุงข้อมูลเปรียบเทียบ</w:t>
      </w:r>
    </w:p>
    <w:p w:rsidR="00074E90" w:rsidRPr="00074E90" w:rsidRDefault="00074E90" w:rsidP="0007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780192" w:rsidRPr="00074E90" w:rsidRDefault="00780192" w:rsidP="00074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74E90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การประเมินผลกระทบเบื้องต้นของการถือปฏิบัติตาม</w:t>
      </w:r>
      <w:r w:rsidRPr="00074E90">
        <w:rPr>
          <w:rFonts w:asciiTheme="majorBidi" w:hAnsiTheme="majorBidi" w:cstheme="majorBidi"/>
          <w:color w:val="000000"/>
          <w:sz w:val="30"/>
          <w:szCs w:val="30"/>
        </w:rPr>
        <w:t xml:space="preserve"> TFRS 16 </w:t>
      </w:r>
      <w:r w:rsidRPr="00074E90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เป็นครั้งแรกต่องบการเงิน มีดังนี้</w:t>
      </w:r>
      <w:r w:rsidRPr="00074E9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780192" w:rsidRPr="00074E90" w:rsidRDefault="00780192" w:rsidP="0078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980"/>
        <w:gridCol w:w="3240"/>
      </w:tblGrid>
      <w:tr w:rsidR="00702518" w:rsidRPr="00074E90" w:rsidTr="00480DA4">
        <w:trPr>
          <w:tblHeader/>
        </w:trPr>
        <w:tc>
          <w:tcPr>
            <w:tcW w:w="3960" w:type="dxa"/>
            <w:vAlign w:val="bottom"/>
          </w:tcPr>
          <w:p w:rsidR="00702518" w:rsidRPr="00074E90" w:rsidRDefault="00702518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E9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 </w:t>
            </w:r>
          </w:p>
        </w:tc>
        <w:tc>
          <w:tcPr>
            <w:tcW w:w="1980" w:type="dxa"/>
            <w:vAlign w:val="bottom"/>
          </w:tcPr>
          <w:p w:rsidR="00702518" w:rsidRPr="00074E90" w:rsidRDefault="00702518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vAlign w:val="bottom"/>
          </w:tcPr>
          <w:p w:rsidR="00702518" w:rsidRPr="00074E90" w:rsidRDefault="00702518" w:rsidP="00480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74E9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/</w:t>
            </w:r>
            <w:r w:rsidRPr="00074E9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518" w:rsidRPr="00074E90" w:rsidTr="00480DA4">
        <w:trPr>
          <w:tblHeader/>
        </w:trPr>
        <w:tc>
          <w:tcPr>
            <w:tcW w:w="3960" w:type="dxa"/>
            <w:vAlign w:val="bottom"/>
          </w:tcPr>
          <w:p w:rsidR="00702518" w:rsidRPr="00074E90" w:rsidRDefault="00702518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74E9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74E9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074E9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980" w:type="dxa"/>
            <w:vAlign w:val="bottom"/>
          </w:tcPr>
          <w:p w:rsidR="00702518" w:rsidRPr="00074E90" w:rsidRDefault="00702518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vAlign w:val="bottom"/>
          </w:tcPr>
          <w:p w:rsidR="00702518" w:rsidRPr="009B412B" w:rsidRDefault="00702518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780192" w:rsidRPr="00074E90" w:rsidTr="00480DA4">
        <w:trPr>
          <w:tblHeader/>
        </w:trPr>
        <w:tc>
          <w:tcPr>
            <w:tcW w:w="3960" w:type="dxa"/>
          </w:tcPr>
          <w:p w:rsidR="00780192" w:rsidRPr="00074E90" w:rsidRDefault="00780192" w:rsidP="00DD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780192" w:rsidRPr="00074E90" w:rsidRDefault="00780192" w:rsidP="00D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vAlign w:val="bottom"/>
          </w:tcPr>
          <w:p w:rsidR="00780192" w:rsidRPr="00074E90" w:rsidRDefault="00780192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74E9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074E90" w:rsidRPr="00074E9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</w:t>
            </w:r>
            <w:r w:rsidRPr="00074E9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9B412B" w:rsidRPr="00074E90" w:rsidTr="00480DA4">
        <w:tc>
          <w:tcPr>
            <w:tcW w:w="3960" w:type="dxa"/>
          </w:tcPr>
          <w:p w:rsidR="009B412B" w:rsidRPr="00074E90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vAlign w:val="bottom"/>
          </w:tcPr>
          <w:p w:rsidR="009B412B" w:rsidRPr="00074E90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vAlign w:val="bottom"/>
          </w:tcPr>
          <w:p w:rsidR="009B412B" w:rsidRPr="009B412B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E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2E1C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5,765</w:t>
            </w:r>
          </w:p>
        </w:tc>
      </w:tr>
      <w:tr w:rsidR="009B412B" w:rsidRPr="00074E90" w:rsidTr="00480DA4">
        <w:tc>
          <w:tcPr>
            <w:tcW w:w="3960" w:type="dxa"/>
          </w:tcPr>
          <w:p w:rsidR="009B412B" w:rsidRPr="00074E90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980" w:type="dxa"/>
            <w:vAlign w:val="bottom"/>
          </w:tcPr>
          <w:p w:rsidR="009B412B" w:rsidRPr="00074E90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vAlign w:val="bottom"/>
          </w:tcPr>
          <w:p w:rsidR="009B412B" w:rsidRPr="009B412B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E1C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14,267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9B412B" w:rsidRPr="00074E90" w:rsidTr="00480DA4">
        <w:tc>
          <w:tcPr>
            <w:tcW w:w="3960" w:type="dxa"/>
          </w:tcPr>
          <w:p w:rsidR="009B412B" w:rsidRPr="00074E90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74E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="002E1CB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:rsidR="009B412B" w:rsidRPr="00074E90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vAlign w:val="bottom"/>
          </w:tcPr>
          <w:p w:rsidR="009B412B" w:rsidRPr="009B412B" w:rsidRDefault="009B412B" w:rsidP="009B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11,498</w:t>
            </w:r>
          </w:p>
        </w:tc>
      </w:tr>
    </w:tbl>
    <w:p w:rsidR="00BE1549" w:rsidRDefault="00BE1549" w:rsidP="00200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BE1549" w:rsidSect="00B34F70">
      <w:headerReference w:type="default" r:id="rId16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9FD" w:rsidRDefault="003179FD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:rsidR="003179FD" w:rsidRDefault="003179FD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11" w:rsidRPr="00976801" w:rsidRDefault="00BF1C11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="00FE665F">
      <w:rPr>
        <w:rFonts w:ascii="Angsana New" w:hAnsi="Angsana New"/>
        <w:noProof/>
        <w:sz w:val="30"/>
        <w:szCs w:val="30"/>
      </w:rPr>
      <w:t>43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11" w:rsidRPr="004523C8" w:rsidRDefault="00BF1C11" w:rsidP="004523C8">
    <w:pPr>
      <w:pStyle w:val="Footer"/>
      <w:jc w:val="center"/>
      <w:rPr>
        <w:rFonts w:ascii="Angsana New" w:hAnsi="Angsana New"/>
        <w:sz w:val="30"/>
        <w:szCs w:val="30"/>
      </w:rPr>
    </w:pPr>
    <w:r w:rsidRPr="004523C8">
      <w:rPr>
        <w:rFonts w:ascii="Angsana New" w:hAnsi="Angsana New"/>
        <w:sz w:val="30"/>
        <w:szCs w:val="30"/>
      </w:rPr>
      <w:fldChar w:fldCharType="begin"/>
    </w:r>
    <w:r w:rsidRPr="004523C8">
      <w:rPr>
        <w:rFonts w:ascii="Angsana New" w:hAnsi="Angsana New"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sz w:val="30"/>
        <w:szCs w:val="30"/>
      </w:rPr>
      <w:fldChar w:fldCharType="separate"/>
    </w:r>
    <w:r w:rsidR="00FE665F">
      <w:rPr>
        <w:rFonts w:ascii="Angsana New" w:hAnsi="Angsana New"/>
        <w:noProof/>
        <w:sz w:val="30"/>
        <w:szCs w:val="30"/>
      </w:rPr>
      <w:t>44</w:t>
    </w:r>
    <w:r w:rsidRPr="004523C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11" w:rsidRPr="004523C8" w:rsidRDefault="00BF1C11" w:rsidP="004523C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4523C8">
      <w:rPr>
        <w:rFonts w:ascii="Angsana New" w:hAnsi="Angsana New"/>
        <w:caps/>
        <w:sz w:val="30"/>
        <w:szCs w:val="30"/>
      </w:rPr>
      <w:fldChar w:fldCharType="begin"/>
    </w:r>
    <w:r w:rsidRPr="004523C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caps/>
        <w:sz w:val="30"/>
        <w:szCs w:val="30"/>
      </w:rPr>
      <w:fldChar w:fldCharType="separate"/>
    </w:r>
    <w:r w:rsidR="00FE665F">
      <w:rPr>
        <w:rFonts w:ascii="Angsana New" w:hAnsi="Angsana New"/>
        <w:caps/>
        <w:noProof/>
        <w:sz w:val="30"/>
        <w:szCs w:val="30"/>
      </w:rPr>
      <w:t>46</w:t>
    </w:r>
    <w:r w:rsidRPr="004523C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11" w:rsidRPr="00963F75" w:rsidRDefault="00BF1C11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 w:rsidR="00FE665F">
      <w:rPr>
        <w:rFonts w:ascii="Angsana New" w:hAnsi="Angsana New"/>
        <w:caps/>
        <w:noProof/>
        <w:sz w:val="30"/>
        <w:szCs w:val="30"/>
      </w:rPr>
      <w:t>49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11" w:rsidRPr="00963F75" w:rsidRDefault="00BF1C11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 w:rsidR="00FE665F">
      <w:rPr>
        <w:rFonts w:ascii="Angsana New" w:hAnsi="Angsana New"/>
        <w:caps/>
        <w:noProof/>
        <w:sz w:val="30"/>
        <w:szCs w:val="30"/>
      </w:rPr>
      <w:t>66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9FD" w:rsidRDefault="003179FD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:rsidR="003179FD" w:rsidRDefault="003179FD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11" w:rsidRPr="00B34CCD" w:rsidRDefault="00BF1C11" w:rsidP="00AA68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F1C11" w:rsidRDefault="00BF1C11" w:rsidP="00AA68D5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:rsidR="00BF1C11" w:rsidRPr="0070359A" w:rsidRDefault="00BF1C11" w:rsidP="00AA68D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0359A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0359A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:rsidR="00BF1C11" w:rsidRPr="00AA68D5" w:rsidRDefault="00BF1C11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11" w:rsidRPr="00B34CCD" w:rsidRDefault="00BF1C11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BF1C11" w:rsidRDefault="00BF1C11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:rsidR="00BF1C11" w:rsidRPr="0070359A" w:rsidRDefault="00BF1C11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0359A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0359A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:rsidR="00BF1C11" w:rsidRPr="007A52D5" w:rsidRDefault="00BF1C11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FFB446C"/>
    <w:multiLevelType w:val="hybridMultilevel"/>
    <w:tmpl w:val="1D967EB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21DE7E1B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2BB05EE"/>
    <w:multiLevelType w:val="hybridMultilevel"/>
    <w:tmpl w:val="8A6E3C60"/>
    <w:lvl w:ilvl="0" w:tplc="9CDC2FA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5FC83C28"/>
    <w:multiLevelType w:val="hybridMultilevel"/>
    <w:tmpl w:val="5502B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8"/>
  </w:num>
  <w:num w:numId="14">
    <w:abstractNumId w:val="19"/>
  </w:num>
  <w:num w:numId="15">
    <w:abstractNumId w:val="22"/>
  </w:num>
  <w:num w:numId="16">
    <w:abstractNumId w:val="29"/>
  </w:num>
  <w:num w:numId="17">
    <w:abstractNumId w:val="26"/>
  </w:num>
  <w:num w:numId="18">
    <w:abstractNumId w:val="11"/>
  </w:num>
  <w:num w:numId="19">
    <w:abstractNumId w:val="25"/>
  </w:num>
  <w:num w:numId="20">
    <w:abstractNumId w:val="12"/>
  </w:num>
  <w:num w:numId="21">
    <w:abstractNumId w:val="10"/>
  </w:num>
  <w:num w:numId="22">
    <w:abstractNumId w:val="21"/>
  </w:num>
  <w:num w:numId="23">
    <w:abstractNumId w:val="24"/>
  </w:num>
  <w:num w:numId="24">
    <w:abstractNumId w:val="27"/>
  </w:num>
  <w:num w:numId="25">
    <w:abstractNumId w:val="13"/>
  </w:num>
  <w:num w:numId="26">
    <w:abstractNumId w:val="17"/>
  </w:num>
  <w:num w:numId="27">
    <w:abstractNumId w:val="15"/>
  </w:num>
  <w:num w:numId="28">
    <w:abstractNumId w:val="23"/>
  </w:num>
  <w:num w:numId="29">
    <w:abstractNumId w:val="16"/>
  </w:num>
  <w:num w:numId="30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4D5"/>
    <w:rsid w:val="00004617"/>
    <w:rsid w:val="00004C81"/>
    <w:rsid w:val="00004FDC"/>
    <w:rsid w:val="00005277"/>
    <w:rsid w:val="0000581A"/>
    <w:rsid w:val="000059D3"/>
    <w:rsid w:val="00005F73"/>
    <w:rsid w:val="00006277"/>
    <w:rsid w:val="0000701F"/>
    <w:rsid w:val="00007660"/>
    <w:rsid w:val="000101B0"/>
    <w:rsid w:val="00010238"/>
    <w:rsid w:val="000106DB"/>
    <w:rsid w:val="00010AD1"/>
    <w:rsid w:val="00010B8E"/>
    <w:rsid w:val="00011046"/>
    <w:rsid w:val="0001137C"/>
    <w:rsid w:val="000114F4"/>
    <w:rsid w:val="00011950"/>
    <w:rsid w:val="00011A37"/>
    <w:rsid w:val="00012042"/>
    <w:rsid w:val="00012046"/>
    <w:rsid w:val="00012670"/>
    <w:rsid w:val="00012D96"/>
    <w:rsid w:val="00013297"/>
    <w:rsid w:val="000133A0"/>
    <w:rsid w:val="0001358A"/>
    <w:rsid w:val="00013735"/>
    <w:rsid w:val="00013C44"/>
    <w:rsid w:val="00013F44"/>
    <w:rsid w:val="000143BB"/>
    <w:rsid w:val="0001441F"/>
    <w:rsid w:val="00014750"/>
    <w:rsid w:val="00014B20"/>
    <w:rsid w:val="0001532C"/>
    <w:rsid w:val="00015624"/>
    <w:rsid w:val="000158EA"/>
    <w:rsid w:val="00016080"/>
    <w:rsid w:val="0001681F"/>
    <w:rsid w:val="00017128"/>
    <w:rsid w:val="0001725A"/>
    <w:rsid w:val="000177C6"/>
    <w:rsid w:val="00017BBE"/>
    <w:rsid w:val="00020A4E"/>
    <w:rsid w:val="00020AE7"/>
    <w:rsid w:val="00021635"/>
    <w:rsid w:val="00021AB1"/>
    <w:rsid w:val="00022081"/>
    <w:rsid w:val="00022692"/>
    <w:rsid w:val="000229A6"/>
    <w:rsid w:val="00023BE6"/>
    <w:rsid w:val="00023C76"/>
    <w:rsid w:val="00024401"/>
    <w:rsid w:val="00024599"/>
    <w:rsid w:val="00025ADF"/>
    <w:rsid w:val="00025BB2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630"/>
    <w:rsid w:val="0003389B"/>
    <w:rsid w:val="000338DF"/>
    <w:rsid w:val="000340A9"/>
    <w:rsid w:val="00034B23"/>
    <w:rsid w:val="00034B89"/>
    <w:rsid w:val="00035829"/>
    <w:rsid w:val="000361FC"/>
    <w:rsid w:val="000362D7"/>
    <w:rsid w:val="000363B0"/>
    <w:rsid w:val="000367CB"/>
    <w:rsid w:val="00036F6E"/>
    <w:rsid w:val="0003708E"/>
    <w:rsid w:val="000375EF"/>
    <w:rsid w:val="0003780A"/>
    <w:rsid w:val="00040238"/>
    <w:rsid w:val="00040756"/>
    <w:rsid w:val="00040C80"/>
    <w:rsid w:val="0004129E"/>
    <w:rsid w:val="0004179A"/>
    <w:rsid w:val="000417F2"/>
    <w:rsid w:val="000423A8"/>
    <w:rsid w:val="00042733"/>
    <w:rsid w:val="00042787"/>
    <w:rsid w:val="00042D60"/>
    <w:rsid w:val="000431EA"/>
    <w:rsid w:val="00043419"/>
    <w:rsid w:val="0004349E"/>
    <w:rsid w:val="00043799"/>
    <w:rsid w:val="0004457A"/>
    <w:rsid w:val="00044BA8"/>
    <w:rsid w:val="00044E4B"/>
    <w:rsid w:val="0004528E"/>
    <w:rsid w:val="00045380"/>
    <w:rsid w:val="00045813"/>
    <w:rsid w:val="00046648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AA2"/>
    <w:rsid w:val="00051BE5"/>
    <w:rsid w:val="00051D28"/>
    <w:rsid w:val="00051E38"/>
    <w:rsid w:val="00051EEE"/>
    <w:rsid w:val="00052973"/>
    <w:rsid w:val="00052B49"/>
    <w:rsid w:val="00052B59"/>
    <w:rsid w:val="00052CAD"/>
    <w:rsid w:val="00052CB5"/>
    <w:rsid w:val="00052D14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D5"/>
    <w:rsid w:val="000561ED"/>
    <w:rsid w:val="00056346"/>
    <w:rsid w:val="0005635E"/>
    <w:rsid w:val="0005679F"/>
    <w:rsid w:val="000567BA"/>
    <w:rsid w:val="000568D6"/>
    <w:rsid w:val="000570BF"/>
    <w:rsid w:val="00057333"/>
    <w:rsid w:val="00057754"/>
    <w:rsid w:val="00057893"/>
    <w:rsid w:val="000579C8"/>
    <w:rsid w:val="00057D2B"/>
    <w:rsid w:val="00057E51"/>
    <w:rsid w:val="00057E7B"/>
    <w:rsid w:val="00057EC4"/>
    <w:rsid w:val="00060157"/>
    <w:rsid w:val="000607CA"/>
    <w:rsid w:val="00060817"/>
    <w:rsid w:val="0006094F"/>
    <w:rsid w:val="000609AB"/>
    <w:rsid w:val="00060EF0"/>
    <w:rsid w:val="000614A1"/>
    <w:rsid w:val="00062018"/>
    <w:rsid w:val="0006230D"/>
    <w:rsid w:val="00062599"/>
    <w:rsid w:val="00062C9F"/>
    <w:rsid w:val="00062DDA"/>
    <w:rsid w:val="00062DE4"/>
    <w:rsid w:val="0006301C"/>
    <w:rsid w:val="000635AA"/>
    <w:rsid w:val="00063B2C"/>
    <w:rsid w:val="0006459F"/>
    <w:rsid w:val="000645CD"/>
    <w:rsid w:val="00064CB4"/>
    <w:rsid w:val="00064D05"/>
    <w:rsid w:val="00064E36"/>
    <w:rsid w:val="00065E8F"/>
    <w:rsid w:val="000666FB"/>
    <w:rsid w:val="000669EA"/>
    <w:rsid w:val="00066B95"/>
    <w:rsid w:val="00066C83"/>
    <w:rsid w:val="00066F27"/>
    <w:rsid w:val="000674DE"/>
    <w:rsid w:val="0006780A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6C7"/>
    <w:rsid w:val="00074735"/>
    <w:rsid w:val="00074E48"/>
    <w:rsid w:val="00074E90"/>
    <w:rsid w:val="00075CD0"/>
    <w:rsid w:val="0007601D"/>
    <w:rsid w:val="000762FB"/>
    <w:rsid w:val="0007690A"/>
    <w:rsid w:val="00076C65"/>
    <w:rsid w:val="00076D0B"/>
    <w:rsid w:val="00076DD3"/>
    <w:rsid w:val="00076EA0"/>
    <w:rsid w:val="00076F1F"/>
    <w:rsid w:val="00077839"/>
    <w:rsid w:val="000778FE"/>
    <w:rsid w:val="000779E1"/>
    <w:rsid w:val="00077B12"/>
    <w:rsid w:val="00077C07"/>
    <w:rsid w:val="00080EA3"/>
    <w:rsid w:val="00081054"/>
    <w:rsid w:val="00081087"/>
    <w:rsid w:val="0008166F"/>
    <w:rsid w:val="0008174B"/>
    <w:rsid w:val="00081D0E"/>
    <w:rsid w:val="00081DE0"/>
    <w:rsid w:val="000820AA"/>
    <w:rsid w:val="00082352"/>
    <w:rsid w:val="00082B89"/>
    <w:rsid w:val="00082C3A"/>
    <w:rsid w:val="0008334C"/>
    <w:rsid w:val="000833C8"/>
    <w:rsid w:val="000835A7"/>
    <w:rsid w:val="00084798"/>
    <w:rsid w:val="00085216"/>
    <w:rsid w:val="000858A0"/>
    <w:rsid w:val="00085E2A"/>
    <w:rsid w:val="000861ED"/>
    <w:rsid w:val="000861F1"/>
    <w:rsid w:val="00086404"/>
    <w:rsid w:val="000867B0"/>
    <w:rsid w:val="000867CA"/>
    <w:rsid w:val="000868B1"/>
    <w:rsid w:val="000868B6"/>
    <w:rsid w:val="000868DD"/>
    <w:rsid w:val="0008758B"/>
    <w:rsid w:val="00087712"/>
    <w:rsid w:val="00087811"/>
    <w:rsid w:val="00087BED"/>
    <w:rsid w:val="000902ED"/>
    <w:rsid w:val="00090C20"/>
    <w:rsid w:val="0009101F"/>
    <w:rsid w:val="0009129B"/>
    <w:rsid w:val="00091C22"/>
    <w:rsid w:val="00091CB3"/>
    <w:rsid w:val="00091E31"/>
    <w:rsid w:val="00092CF3"/>
    <w:rsid w:val="00092EEE"/>
    <w:rsid w:val="0009319A"/>
    <w:rsid w:val="00093405"/>
    <w:rsid w:val="00094013"/>
    <w:rsid w:val="00094723"/>
    <w:rsid w:val="000949F5"/>
    <w:rsid w:val="00094A58"/>
    <w:rsid w:val="0009511E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13D8"/>
    <w:rsid w:val="000A14FC"/>
    <w:rsid w:val="000A1CA2"/>
    <w:rsid w:val="000A1CF8"/>
    <w:rsid w:val="000A251A"/>
    <w:rsid w:val="000A27A0"/>
    <w:rsid w:val="000A2E33"/>
    <w:rsid w:val="000A3118"/>
    <w:rsid w:val="000A32B1"/>
    <w:rsid w:val="000A37C1"/>
    <w:rsid w:val="000A411D"/>
    <w:rsid w:val="000A4A73"/>
    <w:rsid w:val="000A5925"/>
    <w:rsid w:val="000A6342"/>
    <w:rsid w:val="000A6622"/>
    <w:rsid w:val="000A672C"/>
    <w:rsid w:val="000A6740"/>
    <w:rsid w:val="000A6FC1"/>
    <w:rsid w:val="000A70AD"/>
    <w:rsid w:val="000A7219"/>
    <w:rsid w:val="000A739D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7A6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156"/>
    <w:rsid w:val="000B7601"/>
    <w:rsid w:val="000B7852"/>
    <w:rsid w:val="000B7CA7"/>
    <w:rsid w:val="000B7F92"/>
    <w:rsid w:val="000C0416"/>
    <w:rsid w:val="000C04A8"/>
    <w:rsid w:val="000C0C80"/>
    <w:rsid w:val="000C1002"/>
    <w:rsid w:val="000C1561"/>
    <w:rsid w:val="000C15F7"/>
    <w:rsid w:val="000C19F6"/>
    <w:rsid w:val="000C1B3D"/>
    <w:rsid w:val="000C33A7"/>
    <w:rsid w:val="000C3AAB"/>
    <w:rsid w:val="000C3B29"/>
    <w:rsid w:val="000C3FCA"/>
    <w:rsid w:val="000C4168"/>
    <w:rsid w:val="000C4A94"/>
    <w:rsid w:val="000C4B28"/>
    <w:rsid w:val="000C4FDE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0BE6"/>
    <w:rsid w:val="000D1A53"/>
    <w:rsid w:val="000D2391"/>
    <w:rsid w:val="000D2C4F"/>
    <w:rsid w:val="000D2F89"/>
    <w:rsid w:val="000D3EDB"/>
    <w:rsid w:val="000D3FCD"/>
    <w:rsid w:val="000D4250"/>
    <w:rsid w:val="000D4760"/>
    <w:rsid w:val="000D58C6"/>
    <w:rsid w:val="000D5990"/>
    <w:rsid w:val="000D5BE0"/>
    <w:rsid w:val="000D60A6"/>
    <w:rsid w:val="000D63A6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66F"/>
    <w:rsid w:val="000E5F2B"/>
    <w:rsid w:val="000E6288"/>
    <w:rsid w:val="000E6410"/>
    <w:rsid w:val="000E67A1"/>
    <w:rsid w:val="000E6C88"/>
    <w:rsid w:val="000F00F6"/>
    <w:rsid w:val="000F029D"/>
    <w:rsid w:val="000F077D"/>
    <w:rsid w:val="000F0BE7"/>
    <w:rsid w:val="000F1035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3F57"/>
    <w:rsid w:val="000F4328"/>
    <w:rsid w:val="000F58D8"/>
    <w:rsid w:val="000F58E1"/>
    <w:rsid w:val="000F60F2"/>
    <w:rsid w:val="000F614C"/>
    <w:rsid w:val="000F6B24"/>
    <w:rsid w:val="000F6CAD"/>
    <w:rsid w:val="000F6FD7"/>
    <w:rsid w:val="000F7143"/>
    <w:rsid w:val="000F788B"/>
    <w:rsid w:val="0010011A"/>
    <w:rsid w:val="00100887"/>
    <w:rsid w:val="001011B0"/>
    <w:rsid w:val="00101868"/>
    <w:rsid w:val="0010186F"/>
    <w:rsid w:val="00102074"/>
    <w:rsid w:val="00103246"/>
    <w:rsid w:val="00103510"/>
    <w:rsid w:val="001035C6"/>
    <w:rsid w:val="00103F50"/>
    <w:rsid w:val="00104D39"/>
    <w:rsid w:val="001050C8"/>
    <w:rsid w:val="0010552E"/>
    <w:rsid w:val="0010555F"/>
    <w:rsid w:val="0010593C"/>
    <w:rsid w:val="00105E8E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0C95"/>
    <w:rsid w:val="001118D5"/>
    <w:rsid w:val="00111ADF"/>
    <w:rsid w:val="00112098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C39"/>
    <w:rsid w:val="00116F42"/>
    <w:rsid w:val="0011743B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453"/>
    <w:rsid w:val="00122512"/>
    <w:rsid w:val="0012270D"/>
    <w:rsid w:val="00122713"/>
    <w:rsid w:val="00122BDB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56C"/>
    <w:rsid w:val="00132E42"/>
    <w:rsid w:val="001331A8"/>
    <w:rsid w:val="00134136"/>
    <w:rsid w:val="00134157"/>
    <w:rsid w:val="0013534D"/>
    <w:rsid w:val="00135577"/>
    <w:rsid w:val="00135763"/>
    <w:rsid w:val="00135ACC"/>
    <w:rsid w:val="00135F9A"/>
    <w:rsid w:val="001361D6"/>
    <w:rsid w:val="0013645F"/>
    <w:rsid w:val="0013653E"/>
    <w:rsid w:val="00136C18"/>
    <w:rsid w:val="0013732E"/>
    <w:rsid w:val="001375A7"/>
    <w:rsid w:val="001377EF"/>
    <w:rsid w:val="00137DC0"/>
    <w:rsid w:val="00140D25"/>
    <w:rsid w:val="00140FD2"/>
    <w:rsid w:val="001414D6"/>
    <w:rsid w:val="001417FE"/>
    <w:rsid w:val="0014226F"/>
    <w:rsid w:val="0014285E"/>
    <w:rsid w:val="00142A8C"/>
    <w:rsid w:val="00142AB8"/>
    <w:rsid w:val="0014301E"/>
    <w:rsid w:val="001431F0"/>
    <w:rsid w:val="001438B1"/>
    <w:rsid w:val="001438E1"/>
    <w:rsid w:val="00144117"/>
    <w:rsid w:val="00144707"/>
    <w:rsid w:val="001455FA"/>
    <w:rsid w:val="00145C36"/>
    <w:rsid w:val="00146032"/>
    <w:rsid w:val="0014605D"/>
    <w:rsid w:val="001462A3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191"/>
    <w:rsid w:val="00151370"/>
    <w:rsid w:val="001517A3"/>
    <w:rsid w:val="0015194F"/>
    <w:rsid w:val="00152442"/>
    <w:rsid w:val="001524DD"/>
    <w:rsid w:val="00152AEF"/>
    <w:rsid w:val="00152EF4"/>
    <w:rsid w:val="001534B8"/>
    <w:rsid w:val="00153690"/>
    <w:rsid w:val="001538FE"/>
    <w:rsid w:val="00153965"/>
    <w:rsid w:val="00154A07"/>
    <w:rsid w:val="00154AE0"/>
    <w:rsid w:val="00155829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783"/>
    <w:rsid w:val="00161B96"/>
    <w:rsid w:val="00161C58"/>
    <w:rsid w:val="001622F6"/>
    <w:rsid w:val="001625FB"/>
    <w:rsid w:val="00162701"/>
    <w:rsid w:val="00162A32"/>
    <w:rsid w:val="00162DB2"/>
    <w:rsid w:val="0016323E"/>
    <w:rsid w:val="001632B6"/>
    <w:rsid w:val="001639A6"/>
    <w:rsid w:val="001643B6"/>
    <w:rsid w:val="00164488"/>
    <w:rsid w:val="001645A3"/>
    <w:rsid w:val="00164914"/>
    <w:rsid w:val="00164AFB"/>
    <w:rsid w:val="0016539C"/>
    <w:rsid w:val="001658F5"/>
    <w:rsid w:val="00165944"/>
    <w:rsid w:val="0016595E"/>
    <w:rsid w:val="00165AB0"/>
    <w:rsid w:val="001665E1"/>
    <w:rsid w:val="00166F4A"/>
    <w:rsid w:val="00170488"/>
    <w:rsid w:val="001706D8"/>
    <w:rsid w:val="00170B4E"/>
    <w:rsid w:val="00170D7B"/>
    <w:rsid w:val="00170F42"/>
    <w:rsid w:val="00170FBB"/>
    <w:rsid w:val="00171028"/>
    <w:rsid w:val="001713BF"/>
    <w:rsid w:val="001722B3"/>
    <w:rsid w:val="001725AD"/>
    <w:rsid w:val="00172703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897"/>
    <w:rsid w:val="00175A07"/>
    <w:rsid w:val="00175CB8"/>
    <w:rsid w:val="00176251"/>
    <w:rsid w:val="00176F38"/>
    <w:rsid w:val="0018072E"/>
    <w:rsid w:val="0018097E"/>
    <w:rsid w:val="00180FC7"/>
    <w:rsid w:val="00181214"/>
    <w:rsid w:val="00181A68"/>
    <w:rsid w:val="00181ABA"/>
    <w:rsid w:val="00181DFF"/>
    <w:rsid w:val="00181EC4"/>
    <w:rsid w:val="001821CB"/>
    <w:rsid w:val="001833C6"/>
    <w:rsid w:val="00183938"/>
    <w:rsid w:val="00183E74"/>
    <w:rsid w:val="00183F18"/>
    <w:rsid w:val="001848F9"/>
    <w:rsid w:val="00184FBF"/>
    <w:rsid w:val="00185266"/>
    <w:rsid w:val="00185DC4"/>
    <w:rsid w:val="001864E9"/>
    <w:rsid w:val="0018665C"/>
    <w:rsid w:val="0018718B"/>
    <w:rsid w:val="00187265"/>
    <w:rsid w:val="00187D12"/>
    <w:rsid w:val="0019035A"/>
    <w:rsid w:val="0019044F"/>
    <w:rsid w:val="00190A27"/>
    <w:rsid w:val="00190CF5"/>
    <w:rsid w:val="00191113"/>
    <w:rsid w:val="001912D7"/>
    <w:rsid w:val="00191BF3"/>
    <w:rsid w:val="00191FCD"/>
    <w:rsid w:val="00192179"/>
    <w:rsid w:val="00192617"/>
    <w:rsid w:val="00192B7F"/>
    <w:rsid w:val="0019329C"/>
    <w:rsid w:val="001939FB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456"/>
    <w:rsid w:val="001A1949"/>
    <w:rsid w:val="001A257C"/>
    <w:rsid w:val="001A2D8D"/>
    <w:rsid w:val="001A3722"/>
    <w:rsid w:val="001A3F28"/>
    <w:rsid w:val="001A4295"/>
    <w:rsid w:val="001A44E7"/>
    <w:rsid w:val="001A4610"/>
    <w:rsid w:val="001A473A"/>
    <w:rsid w:val="001A4810"/>
    <w:rsid w:val="001A5AFF"/>
    <w:rsid w:val="001A67A0"/>
    <w:rsid w:val="001A67D3"/>
    <w:rsid w:val="001A67DB"/>
    <w:rsid w:val="001A68D3"/>
    <w:rsid w:val="001A712A"/>
    <w:rsid w:val="001A712D"/>
    <w:rsid w:val="001A730E"/>
    <w:rsid w:val="001A7448"/>
    <w:rsid w:val="001A7757"/>
    <w:rsid w:val="001B03E5"/>
    <w:rsid w:val="001B04F3"/>
    <w:rsid w:val="001B058B"/>
    <w:rsid w:val="001B177D"/>
    <w:rsid w:val="001B178C"/>
    <w:rsid w:val="001B2515"/>
    <w:rsid w:val="001B302F"/>
    <w:rsid w:val="001B3236"/>
    <w:rsid w:val="001B33DF"/>
    <w:rsid w:val="001B362B"/>
    <w:rsid w:val="001B3C38"/>
    <w:rsid w:val="001B3F8B"/>
    <w:rsid w:val="001B4B4A"/>
    <w:rsid w:val="001B4FC6"/>
    <w:rsid w:val="001B50E4"/>
    <w:rsid w:val="001B5213"/>
    <w:rsid w:val="001B529D"/>
    <w:rsid w:val="001B53F0"/>
    <w:rsid w:val="001B5614"/>
    <w:rsid w:val="001B563C"/>
    <w:rsid w:val="001B599C"/>
    <w:rsid w:val="001B5BB8"/>
    <w:rsid w:val="001B65B5"/>
    <w:rsid w:val="001B65E2"/>
    <w:rsid w:val="001B65F8"/>
    <w:rsid w:val="001B6672"/>
    <w:rsid w:val="001B66A5"/>
    <w:rsid w:val="001B7BA0"/>
    <w:rsid w:val="001C0014"/>
    <w:rsid w:val="001C02BF"/>
    <w:rsid w:val="001C22B6"/>
    <w:rsid w:val="001C2586"/>
    <w:rsid w:val="001C2934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6FE"/>
    <w:rsid w:val="001C5B88"/>
    <w:rsid w:val="001C5C5C"/>
    <w:rsid w:val="001C5C66"/>
    <w:rsid w:val="001C5D07"/>
    <w:rsid w:val="001C657A"/>
    <w:rsid w:val="001C69C1"/>
    <w:rsid w:val="001C6C1D"/>
    <w:rsid w:val="001C7793"/>
    <w:rsid w:val="001C7A26"/>
    <w:rsid w:val="001C7E31"/>
    <w:rsid w:val="001D00B0"/>
    <w:rsid w:val="001D0930"/>
    <w:rsid w:val="001D0AED"/>
    <w:rsid w:val="001D0E6E"/>
    <w:rsid w:val="001D146F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E22"/>
    <w:rsid w:val="001D471C"/>
    <w:rsid w:val="001D5BC7"/>
    <w:rsid w:val="001D6A07"/>
    <w:rsid w:val="001D6B6B"/>
    <w:rsid w:val="001D6FA1"/>
    <w:rsid w:val="001D730F"/>
    <w:rsid w:val="001D7500"/>
    <w:rsid w:val="001D7ABA"/>
    <w:rsid w:val="001D7E6D"/>
    <w:rsid w:val="001E01D2"/>
    <w:rsid w:val="001E0248"/>
    <w:rsid w:val="001E10D9"/>
    <w:rsid w:val="001E1215"/>
    <w:rsid w:val="001E16F2"/>
    <w:rsid w:val="001E25B3"/>
    <w:rsid w:val="001E4AFB"/>
    <w:rsid w:val="001E66A3"/>
    <w:rsid w:val="001E671D"/>
    <w:rsid w:val="001E6803"/>
    <w:rsid w:val="001E6E41"/>
    <w:rsid w:val="001E6FC0"/>
    <w:rsid w:val="001E73A6"/>
    <w:rsid w:val="001E766E"/>
    <w:rsid w:val="001E77EF"/>
    <w:rsid w:val="001E7C1C"/>
    <w:rsid w:val="001F0B97"/>
    <w:rsid w:val="001F1368"/>
    <w:rsid w:val="001F1540"/>
    <w:rsid w:val="001F181F"/>
    <w:rsid w:val="001F1854"/>
    <w:rsid w:val="001F1980"/>
    <w:rsid w:val="001F1DB3"/>
    <w:rsid w:val="001F2302"/>
    <w:rsid w:val="001F2365"/>
    <w:rsid w:val="001F24E6"/>
    <w:rsid w:val="001F261D"/>
    <w:rsid w:val="001F336D"/>
    <w:rsid w:val="001F3565"/>
    <w:rsid w:val="001F3590"/>
    <w:rsid w:val="001F395C"/>
    <w:rsid w:val="001F3B34"/>
    <w:rsid w:val="001F3DE6"/>
    <w:rsid w:val="001F3E59"/>
    <w:rsid w:val="001F4446"/>
    <w:rsid w:val="001F5BF8"/>
    <w:rsid w:val="001F5D4E"/>
    <w:rsid w:val="001F5F60"/>
    <w:rsid w:val="001F6E96"/>
    <w:rsid w:val="001F7451"/>
    <w:rsid w:val="001F7493"/>
    <w:rsid w:val="001F7D5A"/>
    <w:rsid w:val="001F7DD3"/>
    <w:rsid w:val="002006D2"/>
    <w:rsid w:val="00200937"/>
    <w:rsid w:val="00200AD3"/>
    <w:rsid w:val="0020144D"/>
    <w:rsid w:val="002014E6"/>
    <w:rsid w:val="00201E1B"/>
    <w:rsid w:val="002031DA"/>
    <w:rsid w:val="002034C3"/>
    <w:rsid w:val="002037AF"/>
    <w:rsid w:val="0020382B"/>
    <w:rsid w:val="00203849"/>
    <w:rsid w:val="00203F93"/>
    <w:rsid w:val="00204756"/>
    <w:rsid w:val="00204AEE"/>
    <w:rsid w:val="002051A2"/>
    <w:rsid w:val="00205646"/>
    <w:rsid w:val="00205796"/>
    <w:rsid w:val="002058D8"/>
    <w:rsid w:val="00206438"/>
    <w:rsid w:val="00206D0F"/>
    <w:rsid w:val="00206E36"/>
    <w:rsid w:val="00207183"/>
    <w:rsid w:val="00207ADE"/>
    <w:rsid w:val="00207B2F"/>
    <w:rsid w:val="00207B9F"/>
    <w:rsid w:val="0021119C"/>
    <w:rsid w:val="0021143B"/>
    <w:rsid w:val="002118D6"/>
    <w:rsid w:val="00212068"/>
    <w:rsid w:val="002120AB"/>
    <w:rsid w:val="002131DE"/>
    <w:rsid w:val="00213283"/>
    <w:rsid w:val="00213353"/>
    <w:rsid w:val="00213822"/>
    <w:rsid w:val="002143C7"/>
    <w:rsid w:val="00214420"/>
    <w:rsid w:val="00214694"/>
    <w:rsid w:val="002149E5"/>
    <w:rsid w:val="00214A58"/>
    <w:rsid w:val="00214F1F"/>
    <w:rsid w:val="0021537D"/>
    <w:rsid w:val="002155CC"/>
    <w:rsid w:val="00215AA0"/>
    <w:rsid w:val="002162F6"/>
    <w:rsid w:val="00216460"/>
    <w:rsid w:val="0021668F"/>
    <w:rsid w:val="00216EB4"/>
    <w:rsid w:val="00217418"/>
    <w:rsid w:val="00217512"/>
    <w:rsid w:val="0021782B"/>
    <w:rsid w:val="00217B69"/>
    <w:rsid w:val="00217CE0"/>
    <w:rsid w:val="0022097F"/>
    <w:rsid w:val="00220A16"/>
    <w:rsid w:val="00222209"/>
    <w:rsid w:val="00222727"/>
    <w:rsid w:val="0022294B"/>
    <w:rsid w:val="00222B55"/>
    <w:rsid w:val="00224118"/>
    <w:rsid w:val="0022429C"/>
    <w:rsid w:val="00224BA5"/>
    <w:rsid w:val="00224D7E"/>
    <w:rsid w:val="002251F7"/>
    <w:rsid w:val="002256DC"/>
    <w:rsid w:val="002256FB"/>
    <w:rsid w:val="00225AE1"/>
    <w:rsid w:val="00225BE8"/>
    <w:rsid w:val="00225E5F"/>
    <w:rsid w:val="0022663F"/>
    <w:rsid w:val="002267E4"/>
    <w:rsid w:val="00226DF9"/>
    <w:rsid w:val="00226ED7"/>
    <w:rsid w:val="0022753D"/>
    <w:rsid w:val="00227E42"/>
    <w:rsid w:val="0023068C"/>
    <w:rsid w:val="002308C6"/>
    <w:rsid w:val="00231394"/>
    <w:rsid w:val="0023159A"/>
    <w:rsid w:val="00231678"/>
    <w:rsid w:val="0023251C"/>
    <w:rsid w:val="00232A7B"/>
    <w:rsid w:val="00232D51"/>
    <w:rsid w:val="002335EE"/>
    <w:rsid w:val="00233662"/>
    <w:rsid w:val="0023374D"/>
    <w:rsid w:val="00233BFA"/>
    <w:rsid w:val="00233FF5"/>
    <w:rsid w:val="002340C9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6EC7"/>
    <w:rsid w:val="00236F3D"/>
    <w:rsid w:val="00237197"/>
    <w:rsid w:val="00237236"/>
    <w:rsid w:val="00237589"/>
    <w:rsid w:val="002376E2"/>
    <w:rsid w:val="00240BDC"/>
    <w:rsid w:val="0024137E"/>
    <w:rsid w:val="00241407"/>
    <w:rsid w:val="0024185B"/>
    <w:rsid w:val="00241A2B"/>
    <w:rsid w:val="00241E06"/>
    <w:rsid w:val="00242624"/>
    <w:rsid w:val="00242B73"/>
    <w:rsid w:val="0024305D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A52"/>
    <w:rsid w:val="00250FE0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9E9"/>
    <w:rsid w:val="002560B8"/>
    <w:rsid w:val="0025759F"/>
    <w:rsid w:val="00257655"/>
    <w:rsid w:val="002601AD"/>
    <w:rsid w:val="00260293"/>
    <w:rsid w:val="00261198"/>
    <w:rsid w:val="00261BEE"/>
    <w:rsid w:val="00261DAE"/>
    <w:rsid w:val="00262079"/>
    <w:rsid w:val="002620E1"/>
    <w:rsid w:val="0026239E"/>
    <w:rsid w:val="002625C3"/>
    <w:rsid w:val="00262DFC"/>
    <w:rsid w:val="002634AD"/>
    <w:rsid w:val="002644CD"/>
    <w:rsid w:val="0026461C"/>
    <w:rsid w:val="00264997"/>
    <w:rsid w:val="00264D2F"/>
    <w:rsid w:val="00265762"/>
    <w:rsid w:val="00265D75"/>
    <w:rsid w:val="00266075"/>
    <w:rsid w:val="002661AF"/>
    <w:rsid w:val="0026782E"/>
    <w:rsid w:val="002678A3"/>
    <w:rsid w:val="00270414"/>
    <w:rsid w:val="002709B1"/>
    <w:rsid w:val="00270A57"/>
    <w:rsid w:val="00270D06"/>
    <w:rsid w:val="00270EF3"/>
    <w:rsid w:val="00271025"/>
    <w:rsid w:val="00272504"/>
    <w:rsid w:val="00272682"/>
    <w:rsid w:val="002727DE"/>
    <w:rsid w:val="00272C66"/>
    <w:rsid w:val="00272D85"/>
    <w:rsid w:val="00272E27"/>
    <w:rsid w:val="002736C4"/>
    <w:rsid w:val="00273F13"/>
    <w:rsid w:val="00274004"/>
    <w:rsid w:val="00274E6B"/>
    <w:rsid w:val="00274F91"/>
    <w:rsid w:val="0027514F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170"/>
    <w:rsid w:val="00280348"/>
    <w:rsid w:val="002804AC"/>
    <w:rsid w:val="002810CB"/>
    <w:rsid w:val="002811B7"/>
    <w:rsid w:val="00281C88"/>
    <w:rsid w:val="00281E9D"/>
    <w:rsid w:val="0028299D"/>
    <w:rsid w:val="002829A5"/>
    <w:rsid w:val="00282C71"/>
    <w:rsid w:val="0028396B"/>
    <w:rsid w:val="0028398B"/>
    <w:rsid w:val="0028398E"/>
    <w:rsid w:val="00283A04"/>
    <w:rsid w:val="00283A2A"/>
    <w:rsid w:val="00283D02"/>
    <w:rsid w:val="00283E95"/>
    <w:rsid w:val="0028488D"/>
    <w:rsid w:val="0028520A"/>
    <w:rsid w:val="0028526C"/>
    <w:rsid w:val="002853B9"/>
    <w:rsid w:val="00285E21"/>
    <w:rsid w:val="002860D8"/>
    <w:rsid w:val="00286AE1"/>
    <w:rsid w:val="0028704D"/>
    <w:rsid w:val="002874C3"/>
    <w:rsid w:val="00287825"/>
    <w:rsid w:val="00287A91"/>
    <w:rsid w:val="00287C40"/>
    <w:rsid w:val="00287CA8"/>
    <w:rsid w:val="00287DF7"/>
    <w:rsid w:val="00290273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56C"/>
    <w:rsid w:val="002938D7"/>
    <w:rsid w:val="00293CAE"/>
    <w:rsid w:val="002940EA"/>
    <w:rsid w:val="00294123"/>
    <w:rsid w:val="00294513"/>
    <w:rsid w:val="00294C3E"/>
    <w:rsid w:val="00294F40"/>
    <w:rsid w:val="00295B7D"/>
    <w:rsid w:val="00295C93"/>
    <w:rsid w:val="00295D0B"/>
    <w:rsid w:val="002962C6"/>
    <w:rsid w:val="002965A0"/>
    <w:rsid w:val="002967F4"/>
    <w:rsid w:val="00296B6C"/>
    <w:rsid w:val="0029702E"/>
    <w:rsid w:val="002972AE"/>
    <w:rsid w:val="002979EE"/>
    <w:rsid w:val="00297C74"/>
    <w:rsid w:val="002A0947"/>
    <w:rsid w:val="002A0E77"/>
    <w:rsid w:val="002A11C6"/>
    <w:rsid w:val="002A125D"/>
    <w:rsid w:val="002A1A1E"/>
    <w:rsid w:val="002A233B"/>
    <w:rsid w:val="002A27DE"/>
    <w:rsid w:val="002A3B07"/>
    <w:rsid w:val="002A3BB5"/>
    <w:rsid w:val="002A3F26"/>
    <w:rsid w:val="002A4049"/>
    <w:rsid w:val="002A43FA"/>
    <w:rsid w:val="002A45F0"/>
    <w:rsid w:val="002A465E"/>
    <w:rsid w:val="002A4AD2"/>
    <w:rsid w:val="002A5783"/>
    <w:rsid w:val="002A5F07"/>
    <w:rsid w:val="002A643F"/>
    <w:rsid w:val="002A6809"/>
    <w:rsid w:val="002A76A2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1BD4"/>
    <w:rsid w:val="002B20F3"/>
    <w:rsid w:val="002B2237"/>
    <w:rsid w:val="002B255A"/>
    <w:rsid w:val="002B27D5"/>
    <w:rsid w:val="002B28FF"/>
    <w:rsid w:val="002B2AE6"/>
    <w:rsid w:val="002B2F3A"/>
    <w:rsid w:val="002B2F5E"/>
    <w:rsid w:val="002B3022"/>
    <w:rsid w:val="002B326C"/>
    <w:rsid w:val="002B32AA"/>
    <w:rsid w:val="002B372E"/>
    <w:rsid w:val="002B3786"/>
    <w:rsid w:val="002B398D"/>
    <w:rsid w:val="002B4239"/>
    <w:rsid w:val="002B42FB"/>
    <w:rsid w:val="002B43FD"/>
    <w:rsid w:val="002B45E5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919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9ED"/>
    <w:rsid w:val="002C6269"/>
    <w:rsid w:val="002C68AE"/>
    <w:rsid w:val="002C6994"/>
    <w:rsid w:val="002C6E6E"/>
    <w:rsid w:val="002C71DC"/>
    <w:rsid w:val="002C745B"/>
    <w:rsid w:val="002C7967"/>
    <w:rsid w:val="002C798D"/>
    <w:rsid w:val="002C7E4A"/>
    <w:rsid w:val="002C7F31"/>
    <w:rsid w:val="002D01F3"/>
    <w:rsid w:val="002D0B62"/>
    <w:rsid w:val="002D1281"/>
    <w:rsid w:val="002D195C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87C"/>
    <w:rsid w:val="002D7EBE"/>
    <w:rsid w:val="002E061A"/>
    <w:rsid w:val="002E0B1C"/>
    <w:rsid w:val="002E112B"/>
    <w:rsid w:val="002E15D7"/>
    <w:rsid w:val="002E1C8F"/>
    <w:rsid w:val="002E1CBF"/>
    <w:rsid w:val="002E1F4B"/>
    <w:rsid w:val="002E1F6D"/>
    <w:rsid w:val="002E22CF"/>
    <w:rsid w:val="002E2712"/>
    <w:rsid w:val="002E2A11"/>
    <w:rsid w:val="002E2C5B"/>
    <w:rsid w:val="002E2D04"/>
    <w:rsid w:val="002E338C"/>
    <w:rsid w:val="002E362E"/>
    <w:rsid w:val="002E387C"/>
    <w:rsid w:val="002E3925"/>
    <w:rsid w:val="002E3A9C"/>
    <w:rsid w:val="002E3AFB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B94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FC2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563"/>
    <w:rsid w:val="002F7ED6"/>
    <w:rsid w:val="002F7EE7"/>
    <w:rsid w:val="00300B44"/>
    <w:rsid w:val="00300E69"/>
    <w:rsid w:val="00300F2A"/>
    <w:rsid w:val="00301099"/>
    <w:rsid w:val="0030141B"/>
    <w:rsid w:val="0030166B"/>
    <w:rsid w:val="00301853"/>
    <w:rsid w:val="00301AA5"/>
    <w:rsid w:val="00301D72"/>
    <w:rsid w:val="00301F00"/>
    <w:rsid w:val="00301F4E"/>
    <w:rsid w:val="003024E9"/>
    <w:rsid w:val="00302C99"/>
    <w:rsid w:val="00302E9E"/>
    <w:rsid w:val="0030336E"/>
    <w:rsid w:val="00303606"/>
    <w:rsid w:val="003042F6"/>
    <w:rsid w:val="00304600"/>
    <w:rsid w:val="003054A4"/>
    <w:rsid w:val="00305D7C"/>
    <w:rsid w:val="00305FDD"/>
    <w:rsid w:val="003060E1"/>
    <w:rsid w:val="00306178"/>
    <w:rsid w:val="00306213"/>
    <w:rsid w:val="003062F8"/>
    <w:rsid w:val="00306331"/>
    <w:rsid w:val="003065CC"/>
    <w:rsid w:val="00306858"/>
    <w:rsid w:val="0030780B"/>
    <w:rsid w:val="00307849"/>
    <w:rsid w:val="003079A5"/>
    <w:rsid w:val="00307FF7"/>
    <w:rsid w:val="003100C5"/>
    <w:rsid w:val="00310508"/>
    <w:rsid w:val="003109E2"/>
    <w:rsid w:val="003116FB"/>
    <w:rsid w:val="003119DE"/>
    <w:rsid w:val="003127E9"/>
    <w:rsid w:val="00312C0A"/>
    <w:rsid w:val="00312D52"/>
    <w:rsid w:val="00312E76"/>
    <w:rsid w:val="00313196"/>
    <w:rsid w:val="003136E2"/>
    <w:rsid w:val="003139CF"/>
    <w:rsid w:val="003139F6"/>
    <w:rsid w:val="00313A0E"/>
    <w:rsid w:val="00313F6F"/>
    <w:rsid w:val="00314002"/>
    <w:rsid w:val="003140FD"/>
    <w:rsid w:val="0031416D"/>
    <w:rsid w:val="00314A1F"/>
    <w:rsid w:val="00315613"/>
    <w:rsid w:val="00315644"/>
    <w:rsid w:val="00315925"/>
    <w:rsid w:val="00315A34"/>
    <w:rsid w:val="00315F58"/>
    <w:rsid w:val="003163DC"/>
    <w:rsid w:val="00316BE6"/>
    <w:rsid w:val="00316E3C"/>
    <w:rsid w:val="00316E7F"/>
    <w:rsid w:val="003179FD"/>
    <w:rsid w:val="00317C9D"/>
    <w:rsid w:val="00317EDA"/>
    <w:rsid w:val="00320317"/>
    <w:rsid w:val="00320571"/>
    <w:rsid w:val="003206F5"/>
    <w:rsid w:val="00320884"/>
    <w:rsid w:val="00320B50"/>
    <w:rsid w:val="00321113"/>
    <w:rsid w:val="00321354"/>
    <w:rsid w:val="00321EDB"/>
    <w:rsid w:val="0032212E"/>
    <w:rsid w:val="003223E7"/>
    <w:rsid w:val="00322441"/>
    <w:rsid w:val="00322A63"/>
    <w:rsid w:val="003232A0"/>
    <w:rsid w:val="00323886"/>
    <w:rsid w:val="003240E0"/>
    <w:rsid w:val="0032412F"/>
    <w:rsid w:val="003243DC"/>
    <w:rsid w:val="00324BD5"/>
    <w:rsid w:val="00324C33"/>
    <w:rsid w:val="00325D74"/>
    <w:rsid w:val="003264DC"/>
    <w:rsid w:val="00326880"/>
    <w:rsid w:val="00326C4F"/>
    <w:rsid w:val="00326CB7"/>
    <w:rsid w:val="00327200"/>
    <w:rsid w:val="003272C0"/>
    <w:rsid w:val="00327FB8"/>
    <w:rsid w:val="00327FF3"/>
    <w:rsid w:val="003301C6"/>
    <w:rsid w:val="00330617"/>
    <w:rsid w:val="00330A27"/>
    <w:rsid w:val="00330D3B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49BA"/>
    <w:rsid w:val="00334D96"/>
    <w:rsid w:val="00334FDE"/>
    <w:rsid w:val="00336482"/>
    <w:rsid w:val="003364E8"/>
    <w:rsid w:val="0033675F"/>
    <w:rsid w:val="00336768"/>
    <w:rsid w:val="00336DEB"/>
    <w:rsid w:val="00336E8D"/>
    <w:rsid w:val="00337056"/>
    <w:rsid w:val="00337367"/>
    <w:rsid w:val="00337B93"/>
    <w:rsid w:val="00337CD2"/>
    <w:rsid w:val="003402CC"/>
    <w:rsid w:val="003403F7"/>
    <w:rsid w:val="0034115E"/>
    <w:rsid w:val="00342222"/>
    <w:rsid w:val="00342337"/>
    <w:rsid w:val="00342731"/>
    <w:rsid w:val="00342812"/>
    <w:rsid w:val="00342CF7"/>
    <w:rsid w:val="00343CEC"/>
    <w:rsid w:val="00343DAB"/>
    <w:rsid w:val="00344637"/>
    <w:rsid w:val="00344A26"/>
    <w:rsid w:val="00344BAF"/>
    <w:rsid w:val="00344E3E"/>
    <w:rsid w:val="00344F3B"/>
    <w:rsid w:val="0034521C"/>
    <w:rsid w:val="00345636"/>
    <w:rsid w:val="00345869"/>
    <w:rsid w:val="00345A98"/>
    <w:rsid w:val="00345B7D"/>
    <w:rsid w:val="00345D37"/>
    <w:rsid w:val="00346C18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6AB"/>
    <w:rsid w:val="0035177C"/>
    <w:rsid w:val="00351C5B"/>
    <w:rsid w:val="00351F02"/>
    <w:rsid w:val="00352A04"/>
    <w:rsid w:val="00352AC9"/>
    <w:rsid w:val="00352E33"/>
    <w:rsid w:val="00352EE3"/>
    <w:rsid w:val="00352F1F"/>
    <w:rsid w:val="003531E0"/>
    <w:rsid w:val="00353D6B"/>
    <w:rsid w:val="00353E57"/>
    <w:rsid w:val="00354009"/>
    <w:rsid w:val="003542A8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AF9"/>
    <w:rsid w:val="00363B20"/>
    <w:rsid w:val="00363C14"/>
    <w:rsid w:val="00363C51"/>
    <w:rsid w:val="003648BC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78A"/>
    <w:rsid w:val="00366828"/>
    <w:rsid w:val="00366B16"/>
    <w:rsid w:val="00366C2D"/>
    <w:rsid w:val="00366CC9"/>
    <w:rsid w:val="00366D0B"/>
    <w:rsid w:val="0036706E"/>
    <w:rsid w:val="00367156"/>
    <w:rsid w:val="00367947"/>
    <w:rsid w:val="00367DA7"/>
    <w:rsid w:val="00370410"/>
    <w:rsid w:val="00370C5E"/>
    <w:rsid w:val="00370EA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4394"/>
    <w:rsid w:val="0037455F"/>
    <w:rsid w:val="0037491C"/>
    <w:rsid w:val="003757A5"/>
    <w:rsid w:val="003762A9"/>
    <w:rsid w:val="0037659B"/>
    <w:rsid w:val="00376CC2"/>
    <w:rsid w:val="00377752"/>
    <w:rsid w:val="00377E97"/>
    <w:rsid w:val="0038023A"/>
    <w:rsid w:val="00380483"/>
    <w:rsid w:val="003806D5"/>
    <w:rsid w:val="0038151A"/>
    <w:rsid w:val="003816CF"/>
    <w:rsid w:val="00381C3F"/>
    <w:rsid w:val="00381C64"/>
    <w:rsid w:val="0038292E"/>
    <w:rsid w:val="00383198"/>
    <w:rsid w:val="00383A2E"/>
    <w:rsid w:val="00384394"/>
    <w:rsid w:val="00384486"/>
    <w:rsid w:val="00384B7F"/>
    <w:rsid w:val="00385613"/>
    <w:rsid w:val="0038605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C72"/>
    <w:rsid w:val="00390D4A"/>
    <w:rsid w:val="003911EF"/>
    <w:rsid w:val="00391280"/>
    <w:rsid w:val="0039162A"/>
    <w:rsid w:val="003918AD"/>
    <w:rsid w:val="0039193A"/>
    <w:rsid w:val="0039221F"/>
    <w:rsid w:val="0039226C"/>
    <w:rsid w:val="00392455"/>
    <w:rsid w:val="00392894"/>
    <w:rsid w:val="00392CEF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D4"/>
    <w:rsid w:val="00395F91"/>
    <w:rsid w:val="00396551"/>
    <w:rsid w:val="00397446"/>
    <w:rsid w:val="0039748F"/>
    <w:rsid w:val="003978B7"/>
    <w:rsid w:val="00397CBB"/>
    <w:rsid w:val="00397F4D"/>
    <w:rsid w:val="003A08DB"/>
    <w:rsid w:val="003A0AC8"/>
    <w:rsid w:val="003A14B3"/>
    <w:rsid w:val="003A1690"/>
    <w:rsid w:val="003A16FC"/>
    <w:rsid w:val="003A2831"/>
    <w:rsid w:val="003A2851"/>
    <w:rsid w:val="003A30F3"/>
    <w:rsid w:val="003A3294"/>
    <w:rsid w:val="003A3AE5"/>
    <w:rsid w:val="003A4171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2BB0"/>
    <w:rsid w:val="003B31B6"/>
    <w:rsid w:val="003B32C3"/>
    <w:rsid w:val="003B37CA"/>
    <w:rsid w:val="003B3CF0"/>
    <w:rsid w:val="003B3D1F"/>
    <w:rsid w:val="003B4D19"/>
    <w:rsid w:val="003B5693"/>
    <w:rsid w:val="003B5B16"/>
    <w:rsid w:val="003B5C81"/>
    <w:rsid w:val="003B5EEA"/>
    <w:rsid w:val="003B5F97"/>
    <w:rsid w:val="003B61CD"/>
    <w:rsid w:val="003B656A"/>
    <w:rsid w:val="003B65BA"/>
    <w:rsid w:val="003B6956"/>
    <w:rsid w:val="003B6BCA"/>
    <w:rsid w:val="003B70E3"/>
    <w:rsid w:val="003B7400"/>
    <w:rsid w:val="003B7518"/>
    <w:rsid w:val="003B75BB"/>
    <w:rsid w:val="003B77DA"/>
    <w:rsid w:val="003B7A53"/>
    <w:rsid w:val="003C0149"/>
    <w:rsid w:val="003C09A7"/>
    <w:rsid w:val="003C0BA1"/>
    <w:rsid w:val="003C170E"/>
    <w:rsid w:val="003C1841"/>
    <w:rsid w:val="003C1E5E"/>
    <w:rsid w:val="003C2491"/>
    <w:rsid w:val="003C3066"/>
    <w:rsid w:val="003C3254"/>
    <w:rsid w:val="003C34E0"/>
    <w:rsid w:val="003C38AF"/>
    <w:rsid w:val="003C43F5"/>
    <w:rsid w:val="003C4A68"/>
    <w:rsid w:val="003C4C22"/>
    <w:rsid w:val="003C4F72"/>
    <w:rsid w:val="003C546A"/>
    <w:rsid w:val="003C5704"/>
    <w:rsid w:val="003C6401"/>
    <w:rsid w:val="003C65E3"/>
    <w:rsid w:val="003C6E10"/>
    <w:rsid w:val="003C70C0"/>
    <w:rsid w:val="003C740B"/>
    <w:rsid w:val="003C7AD5"/>
    <w:rsid w:val="003C7D19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7DC"/>
    <w:rsid w:val="003D39E0"/>
    <w:rsid w:val="003D45C4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2D9"/>
    <w:rsid w:val="003E242F"/>
    <w:rsid w:val="003E24AA"/>
    <w:rsid w:val="003E290D"/>
    <w:rsid w:val="003E3A49"/>
    <w:rsid w:val="003E3B91"/>
    <w:rsid w:val="003E3CA0"/>
    <w:rsid w:val="003E3E94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99"/>
    <w:rsid w:val="003F1CB5"/>
    <w:rsid w:val="003F2190"/>
    <w:rsid w:val="003F2485"/>
    <w:rsid w:val="003F2FD5"/>
    <w:rsid w:val="003F320C"/>
    <w:rsid w:val="003F368F"/>
    <w:rsid w:val="003F38F5"/>
    <w:rsid w:val="003F3AE9"/>
    <w:rsid w:val="003F3C25"/>
    <w:rsid w:val="003F44EF"/>
    <w:rsid w:val="003F4B82"/>
    <w:rsid w:val="003F4FCC"/>
    <w:rsid w:val="003F5896"/>
    <w:rsid w:val="003F5D4E"/>
    <w:rsid w:val="003F5FB7"/>
    <w:rsid w:val="003F60ED"/>
    <w:rsid w:val="003F6DCA"/>
    <w:rsid w:val="003F7047"/>
    <w:rsid w:val="003F7AA5"/>
    <w:rsid w:val="003F7C3B"/>
    <w:rsid w:val="003F7EFB"/>
    <w:rsid w:val="00400326"/>
    <w:rsid w:val="00400373"/>
    <w:rsid w:val="00400616"/>
    <w:rsid w:val="00401390"/>
    <w:rsid w:val="00402C41"/>
    <w:rsid w:val="00402CFA"/>
    <w:rsid w:val="00403412"/>
    <w:rsid w:val="0040360B"/>
    <w:rsid w:val="00403769"/>
    <w:rsid w:val="00403B78"/>
    <w:rsid w:val="00403D5A"/>
    <w:rsid w:val="00404742"/>
    <w:rsid w:val="00404DB1"/>
    <w:rsid w:val="00405298"/>
    <w:rsid w:val="004054A2"/>
    <w:rsid w:val="004054B1"/>
    <w:rsid w:val="0040585D"/>
    <w:rsid w:val="00405C4D"/>
    <w:rsid w:val="004068D6"/>
    <w:rsid w:val="004069BE"/>
    <w:rsid w:val="00406A74"/>
    <w:rsid w:val="00406B54"/>
    <w:rsid w:val="0040704E"/>
    <w:rsid w:val="00407214"/>
    <w:rsid w:val="00407D0B"/>
    <w:rsid w:val="00410305"/>
    <w:rsid w:val="00410AC0"/>
    <w:rsid w:val="00411412"/>
    <w:rsid w:val="00412F18"/>
    <w:rsid w:val="00412F54"/>
    <w:rsid w:val="00413A88"/>
    <w:rsid w:val="00414056"/>
    <w:rsid w:val="004140C0"/>
    <w:rsid w:val="00414427"/>
    <w:rsid w:val="00414D10"/>
    <w:rsid w:val="00415751"/>
    <w:rsid w:val="0041596E"/>
    <w:rsid w:val="00415CFF"/>
    <w:rsid w:val="00415F77"/>
    <w:rsid w:val="004168D0"/>
    <w:rsid w:val="00416DF1"/>
    <w:rsid w:val="0041764E"/>
    <w:rsid w:val="004178FE"/>
    <w:rsid w:val="00417AE0"/>
    <w:rsid w:val="00417C0C"/>
    <w:rsid w:val="00420174"/>
    <w:rsid w:val="004205C4"/>
    <w:rsid w:val="0042072A"/>
    <w:rsid w:val="00421066"/>
    <w:rsid w:val="00421547"/>
    <w:rsid w:val="00421BA6"/>
    <w:rsid w:val="00421BAB"/>
    <w:rsid w:val="00421E44"/>
    <w:rsid w:val="00421F44"/>
    <w:rsid w:val="00421F65"/>
    <w:rsid w:val="004226D7"/>
    <w:rsid w:val="00422844"/>
    <w:rsid w:val="00422CB3"/>
    <w:rsid w:val="00422D12"/>
    <w:rsid w:val="00422F3F"/>
    <w:rsid w:val="004231CB"/>
    <w:rsid w:val="004237BF"/>
    <w:rsid w:val="004239BA"/>
    <w:rsid w:val="00423DEB"/>
    <w:rsid w:val="004244FC"/>
    <w:rsid w:val="00424A7F"/>
    <w:rsid w:val="00424CF5"/>
    <w:rsid w:val="0042585F"/>
    <w:rsid w:val="0042594D"/>
    <w:rsid w:val="00425B5A"/>
    <w:rsid w:val="00425B5B"/>
    <w:rsid w:val="00425D03"/>
    <w:rsid w:val="00425EC6"/>
    <w:rsid w:val="00425F88"/>
    <w:rsid w:val="00426467"/>
    <w:rsid w:val="004264C5"/>
    <w:rsid w:val="0042739C"/>
    <w:rsid w:val="0042754F"/>
    <w:rsid w:val="0043089D"/>
    <w:rsid w:val="00430B92"/>
    <w:rsid w:val="00431969"/>
    <w:rsid w:val="00432109"/>
    <w:rsid w:val="00432581"/>
    <w:rsid w:val="00432DE6"/>
    <w:rsid w:val="00433860"/>
    <w:rsid w:val="00433AC6"/>
    <w:rsid w:val="00433E30"/>
    <w:rsid w:val="004346EA"/>
    <w:rsid w:val="00434D9A"/>
    <w:rsid w:val="004352D0"/>
    <w:rsid w:val="00435688"/>
    <w:rsid w:val="004358AD"/>
    <w:rsid w:val="004363C9"/>
    <w:rsid w:val="004366A9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A0A"/>
    <w:rsid w:val="00445CB8"/>
    <w:rsid w:val="00445F7E"/>
    <w:rsid w:val="0044634C"/>
    <w:rsid w:val="00446690"/>
    <w:rsid w:val="00446D4C"/>
    <w:rsid w:val="0044705A"/>
    <w:rsid w:val="0044725D"/>
    <w:rsid w:val="00447F1D"/>
    <w:rsid w:val="0045012E"/>
    <w:rsid w:val="0045013B"/>
    <w:rsid w:val="0045068E"/>
    <w:rsid w:val="0045088A"/>
    <w:rsid w:val="00451288"/>
    <w:rsid w:val="004519EF"/>
    <w:rsid w:val="004523C8"/>
    <w:rsid w:val="00452C4D"/>
    <w:rsid w:val="00452C6A"/>
    <w:rsid w:val="0045328A"/>
    <w:rsid w:val="0045379C"/>
    <w:rsid w:val="00454ABF"/>
    <w:rsid w:val="00455C98"/>
    <w:rsid w:val="004564FE"/>
    <w:rsid w:val="004567D5"/>
    <w:rsid w:val="00456D05"/>
    <w:rsid w:val="004572B4"/>
    <w:rsid w:val="00457642"/>
    <w:rsid w:val="00457E94"/>
    <w:rsid w:val="00460507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A"/>
    <w:rsid w:val="004645DC"/>
    <w:rsid w:val="0046589D"/>
    <w:rsid w:val="0046689A"/>
    <w:rsid w:val="00466E1A"/>
    <w:rsid w:val="00467292"/>
    <w:rsid w:val="004674E1"/>
    <w:rsid w:val="004677DE"/>
    <w:rsid w:val="0046790B"/>
    <w:rsid w:val="00467EEF"/>
    <w:rsid w:val="0047048B"/>
    <w:rsid w:val="004708B8"/>
    <w:rsid w:val="004710F3"/>
    <w:rsid w:val="0047131A"/>
    <w:rsid w:val="0047196C"/>
    <w:rsid w:val="00471B49"/>
    <w:rsid w:val="004720D8"/>
    <w:rsid w:val="004730E1"/>
    <w:rsid w:val="004734A4"/>
    <w:rsid w:val="00474098"/>
    <w:rsid w:val="0047471E"/>
    <w:rsid w:val="0047482F"/>
    <w:rsid w:val="00474873"/>
    <w:rsid w:val="0047545F"/>
    <w:rsid w:val="004757DB"/>
    <w:rsid w:val="00475B9C"/>
    <w:rsid w:val="00475CE8"/>
    <w:rsid w:val="004766BC"/>
    <w:rsid w:val="00476930"/>
    <w:rsid w:val="00476DC4"/>
    <w:rsid w:val="00477601"/>
    <w:rsid w:val="00477CAE"/>
    <w:rsid w:val="00477D54"/>
    <w:rsid w:val="0048003B"/>
    <w:rsid w:val="004804E7"/>
    <w:rsid w:val="00480946"/>
    <w:rsid w:val="0048096C"/>
    <w:rsid w:val="004809B7"/>
    <w:rsid w:val="00480AAE"/>
    <w:rsid w:val="00480DA4"/>
    <w:rsid w:val="00480F08"/>
    <w:rsid w:val="00481037"/>
    <w:rsid w:val="0048117A"/>
    <w:rsid w:val="00481547"/>
    <w:rsid w:val="0048200E"/>
    <w:rsid w:val="004820EC"/>
    <w:rsid w:val="00482209"/>
    <w:rsid w:val="004828CA"/>
    <w:rsid w:val="004829F6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7A3"/>
    <w:rsid w:val="0048595D"/>
    <w:rsid w:val="00485978"/>
    <w:rsid w:val="00485AA9"/>
    <w:rsid w:val="004863DD"/>
    <w:rsid w:val="0048689C"/>
    <w:rsid w:val="00486A86"/>
    <w:rsid w:val="00486BF2"/>
    <w:rsid w:val="00487C03"/>
    <w:rsid w:val="004902DC"/>
    <w:rsid w:val="0049043D"/>
    <w:rsid w:val="0049044F"/>
    <w:rsid w:val="00490731"/>
    <w:rsid w:val="0049088C"/>
    <w:rsid w:val="00490D5C"/>
    <w:rsid w:val="00491474"/>
    <w:rsid w:val="0049194B"/>
    <w:rsid w:val="00492227"/>
    <w:rsid w:val="00492521"/>
    <w:rsid w:val="00492A83"/>
    <w:rsid w:val="00492E4B"/>
    <w:rsid w:val="00493DC9"/>
    <w:rsid w:val="00493ED1"/>
    <w:rsid w:val="00494350"/>
    <w:rsid w:val="00494622"/>
    <w:rsid w:val="00495494"/>
    <w:rsid w:val="004961F1"/>
    <w:rsid w:val="0049634F"/>
    <w:rsid w:val="00496B5A"/>
    <w:rsid w:val="00496D07"/>
    <w:rsid w:val="00497252"/>
    <w:rsid w:val="00497285"/>
    <w:rsid w:val="004977DE"/>
    <w:rsid w:val="00497970"/>
    <w:rsid w:val="00497D7C"/>
    <w:rsid w:val="004A08F9"/>
    <w:rsid w:val="004A0CC8"/>
    <w:rsid w:val="004A0DFA"/>
    <w:rsid w:val="004A122C"/>
    <w:rsid w:val="004A1285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C05"/>
    <w:rsid w:val="004A61FF"/>
    <w:rsid w:val="004A620E"/>
    <w:rsid w:val="004A635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DD2"/>
    <w:rsid w:val="004B2177"/>
    <w:rsid w:val="004B2A30"/>
    <w:rsid w:val="004B2F68"/>
    <w:rsid w:val="004B3373"/>
    <w:rsid w:val="004B3453"/>
    <w:rsid w:val="004B3661"/>
    <w:rsid w:val="004B416D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A4F"/>
    <w:rsid w:val="004B6F1E"/>
    <w:rsid w:val="004B75E6"/>
    <w:rsid w:val="004C091E"/>
    <w:rsid w:val="004C0AD0"/>
    <w:rsid w:val="004C0CDD"/>
    <w:rsid w:val="004C19CE"/>
    <w:rsid w:val="004C1C12"/>
    <w:rsid w:val="004C1C51"/>
    <w:rsid w:val="004C20FF"/>
    <w:rsid w:val="004C2200"/>
    <w:rsid w:val="004C2387"/>
    <w:rsid w:val="004C23A5"/>
    <w:rsid w:val="004C25E5"/>
    <w:rsid w:val="004C29A5"/>
    <w:rsid w:val="004C360B"/>
    <w:rsid w:val="004C3643"/>
    <w:rsid w:val="004C37B1"/>
    <w:rsid w:val="004C387A"/>
    <w:rsid w:val="004C43C7"/>
    <w:rsid w:val="004C43DE"/>
    <w:rsid w:val="004C4809"/>
    <w:rsid w:val="004C4BC1"/>
    <w:rsid w:val="004C4C38"/>
    <w:rsid w:val="004C55AC"/>
    <w:rsid w:val="004C5649"/>
    <w:rsid w:val="004C595C"/>
    <w:rsid w:val="004C614E"/>
    <w:rsid w:val="004C626D"/>
    <w:rsid w:val="004C67EA"/>
    <w:rsid w:val="004C6A95"/>
    <w:rsid w:val="004C78A5"/>
    <w:rsid w:val="004C7E29"/>
    <w:rsid w:val="004D0335"/>
    <w:rsid w:val="004D0703"/>
    <w:rsid w:val="004D0C74"/>
    <w:rsid w:val="004D0F75"/>
    <w:rsid w:val="004D12B1"/>
    <w:rsid w:val="004D14B4"/>
    <w:rsid w:val="004D160E"/>
    <w:rsid w:val="004D185D"/>
    <w:rsid w:val="004D19CB"/>
    <w:rsid w:val="004D237D"/>
    <w:rsid w:val="004D2864"/>
    <w:rsid w:val="004D2B09"/>
    <w:rsid w:val="004D2E16"/>
    <w:rsid w:val="004D2E17"/>
    <w:rsid w:val="004D3B89"/>
    <w:rsid w:val="004D4E8A"/>
    <w:rsid w:val="004D4EF6"/>
    <w:rsid w:val="004D56AF"/>
    <w:rsid w:val="004D6A22"/>
    <w:rsid w:val="004D6C66"/>
    <w:rsid w:val="004D714A"/>
    <w:rsid w:val="004D7177"/>
    <w:rsid w:val="004D7ED5"/>
    <w:rsid w:val="004E03C7"/>
    <w:rsid w:val="004E13F9"/>
    <w:rsid w:val="004E170A"/>
    <w:rsid w:val="004E18A9"/>
    <w:rsid w:val="004E249A"/>
    <w:rsid w:val="004E290C"/>
    <w:rsid w:val="004E34C0"/>
    <w:rsid w:val="004E3623"/>
    <w:rsid w:val="004E3A59"/>
    <w:rsid w:val="004E5280"/>
    <w:rsid w:val="004E5311"/>
    <w:rsid w:val="004E53C4"/>
    <w:rsid w:val="004E5AD6"/>
    <w:rsid w:val="004E5EF3"/>
    <w:rsid w:val="004E669F"/>
    <w:rsid w:val="004E6764"/>
    <w:rsid w:val="004E6C15"/>
    <w:rsid w:val="004E6D01"/>
    <w:rsid w:val="004E70EF"/>
    <w:rsid w:val="004E74B7"/>
    <w:rsid w:val="004E757C"/>
    <w:rsid w:val="004E766B"/>
    <w:rsid w:val="004E79B6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1A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62E6"/>
    <w:rsid w:val="004F6611"/>
    <w:rsid w:val="004F6E2B"/>
    <w:rsid w:val="004F75CC"/>
    <w:rsid w:val="004F7C4E"/>
    <w:rsid w:val="00500248"/>
    <w:rsid w:val="00500534"/>
    <w:rsid w:val="00500E9A"/>
    <w:rsid w:val="00500FEB"/>
    <w:rsid w:val="0050109A"/>
    <w:rsid w:val="0050169C"/>
    <w:rsid w:val="00501BBB"/>
    <w:rsid w:val="00501C31"/>
    <w:rsid w:val="005024A2"/>
    <w:rsid w:val="00502610"/>
    <w:rsid w:val="005028DE"/>
    <w:rsid w:val="00503A9B"/>
    <w:rsid w:val="0050495E"/>
    <w:rsid w:val="00504BB8"/>
    <w:rsid w:val="0050505C"/>
    <w:rsid w:val="00505AC5"/>
    <w:rsid w:val="00505DA0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6E"/>
    <w:rsid w:val="005141BF"/>
    <w:rsid w:val="0051459A"/>
    <w:rsid w:val="00514BF4"/>
    <w:rsid w:val="00515A51"/>
    <w:rsid w:val="00515BE4"/>
    <w:rsid w:val="00515D4F"/>
    <w:rsid w:val="00515D76"/>
    <w:rsid w:val="00516103"/>
    <w:rsid w:val="005165A5"/>
    <w:rsid w:val="005176F4"/>
    <w:rsid w:val="00517BBC"/>
    <w:rsid w:val="00520543"/>
    <w:rsid w:val="005209B6"/>
    <w:rsid w:val="005218F1"/>
    <w:rsid w:val="00522F17"/>
    <w:rsid w:val="00522F45"/>
    <w:rsid w:val="005230CB"/>
    <w:rsid w:val="005235E2"/>
    <w:rsid w:val="00523CFC"/>
    <w:rsid w:val="005246C4"/>
    <w:rsid w:val="005247C8"/>
    <w:rsid w:val="00524B20"/>
    <w:rsid w:val="005252FD"/>
    <w:rsid w:val="00525434"/>
    <w:rsid w:val="00525633"/>
    <w:rsid w:val="00526007"/>
    <w:rsid w:val="00526B11"/>
    <w:rsid w:val="00526B9F"/>
    <w:rsid w:val="00526C3F"/>
    <w:rsid w:val="00526EF2"/>
    <w:rsid w:val="005271EC"/>
    <w:rsid w:val="005278CC"/>
    <w:rsid w:val="00527B1F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B22"/>
    <w:rsid w:val="00531F86"/>
    <w:rsid w:val="00532B60"/>
    <w:rsid w:val="00532CFE"/>
    <w:rsid w:val="00532F70"/>
    <w:rsid w:val="00533561"/>
    <w:rsid w:val="005338FC"/>
    <w:rsid w:val="00534008"/>
    <w:rsid w:val="00534295"/>
    <w:rsid w:val="00534A7C"/>
    <w:rsid w:val="00535436"/>
    <w:rsid w:val="00535AF5"/>
    <w:rsid w:val="00537780"/>
    <w:rsid w:val="0054001E"/>
    <w:rsid w:val="00540EC6"/>
    <w:rsid w:val="00540FB3"/>
    <w:rsid w:val="005411E8"/>
    <w:rsid w:val="005419C3"/>
    <w:rsid w:val="00541B69"/>
    <w:rsid w:val="00541CDD"/>
    <w:rsid w:val="005424D1"/>
    <w:rsid w:val="0054279C"/>
    <w:rsid w:val="005427EF"/>
    <w:rsid w:val="00542A58"/>
    <w:rsid w:val="00543677"/>
    <w:rsid w:val="005437F2"/>
    <w:rsid w:val="00544334"/>
    <w:rsid w:val="00544426"/>
    <w:rsid w:val="00544823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E83"/>
    <w:rsid w:val="00550F9A"/>
    <w:rsid w:val="00551BE4"/>
    <w:rsid w:val="00551C87"/>
    <w:rsid w:val="00551C93"/>
    <w:rsid w:val="00551CF3"/>
    <w:rsid w:val="00551D49"/>
    <w:rsid w:val="00552B18"/>
    <w:rsid w:val="00552F6E"/>
    <w:rsid w:val="00553050"/>
    <w:rsid w:val="00554D5F"/>
    <w:rsid w:val="00554D77"/>
    <w:rsid w:val="005551B6"/>
    <w:rsid w:val="00555E25"/>
    <w:rsid w:val="00556C9D"/>
    <w:rsid w:val="00556E0F"/>
    <w:rsid w:val="00557301"/>
    <w:rsid w:val="00557E1F"/>
    <w:rsid w:val="00560031"/>
    <w:rsid w:val="00560D2A"/>
    <w:rsid w:val="00560EEF"/>
    <w:rsid w:val="00560F4D"/>
    <w:rsid w:val="00561AE9"/>
    <w:rsid w:val="00562738"/>
    <w:rsid w:val="00562BB1"/>
    <w:rsid w:val="00562F89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D7A"/>
    <w:rsid w:val="00570E92"/>
    <w:rsid w:val="0057100A"/>
    <w:rsid w:val="005711B1"/>
    <w:rsid w:val="00571474"/>
    <w:rsid w:val="00571541"/>
    <w:rsid w:val="0057192B"/>
    <w:rsid w:val="00571EB1"/>
    <w:rsid w:val="00572084"/>
    <w:rsid w:val="005723A2"/>
    <w:rsid w:val="00573042"/>
    <w:rsid w:val="00573408"/>
    <w:rsid w:val="00573AC1"/>
    <w:rsid w:val="00573E93"/>
    <w:rsid w:val="005742C8"/>
    <w:rsid w:val="00574E90"/>
    <w:rsid w:val="0057546B"/>
    <w:rsid w:val="00575F60"/>
    <w:rsid w:val="0057604F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87749"/>
    <w:rsid w:val="00590024"/>
    <w:rsid w:val="005906D3"/>
    <w:rsid w:val="00590B19"/>
    <w:rsid w:val="00590D03"/>
    <w:rsid w:val="00590F58"/>
    <w:rsid w:val="00590F5B"/>
    <w:rsid w:val="005910CD"/>
    <w:rsid w:val="00591619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3BA5"/>
    <w:rsid w:val="00594320"/>
    <w:rsid w:val="00594506"/>
    <w:rsid w:val="0059475C"/>
    <w:rsid w:val="005948D1"/>
    <w:rsid w:val="00594991"/>
    <w:rsid w:val="0059586F"/>
    <w:rsid w:val="0059592C"/>
    <w:rsid w:val="00595AAD"/>
    <w:rsid w:val="00595EB0"/>
    <w:rsid w:val="00595F94"/>
    <w:rsid w:val="00596107"/>
    <w:rsid w:val="0059624A"/>
    <w:rsid w:val="005966AA"/>
    <w:rsid w:val="005969E5"/>
    <w:rsid w:val="00596E54"/>
    <w:rsid w:val="00596ECE"/>
    <w:rsid w:val="00596EFE"/>
    <w:rsid w:val="00597376"/>
    <w:rsid w:val="0059758E"/>
    <w:rsid w:val="00597ECB"/>
    <w:rsid w:val="005A1240"/>
    <w:rsid w:val="005A139F"/>
    <w:rsid w:val="005A1429"/>
    <w:rsid w:val="005A19FD"/>
    <w:rsid w:val="005A1D6B"/>
    <w:rsid w:val="005A1EDB"/>
    <w:rsid w:val="005A24A1"/>
    <w:rsid w:val="005A259F"/>
    <w:rsid w:val="005A2691"/>
    <w:rsid w:val="005A3257"/>
    <w:rsid w:val="005A3A8C"/>
    <w:rsid w:val="005A3CEB"/>
    <w:rsid w:val="005A4967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9C9"/>
    <w:rsid w:val="005B0301"/>
    <w:rsid w:val="005B0491"/>
    <w:rsid w:val="005B04F7"/>
    <w:rsid w:val="005B07D0"/>
    <w:rsid w:val="005B0FAB"/>
    <w:rsid w:val="005B1192"/>
    <w:rsid w:val="005B187D"/>
    <w:rsid w:val="005B19BD"/>
    <w:rsid w:val="005B1CC1"/>
    <w:rsid w:val="005B2737"/>
    <w:rsid w:val="005B296D"/>
    <w:rsid w:val="005B2ABA"/>
    <w:rsid w:val="005B2ED8"/>
    <w:rsid w:val="005B316F"/>
    <w:rsid w:val="005B31F9"/>
    <w:rsid w:val="005B3412"/>
    <w:rsid w:val="005B3E80"/>
    <w:rsid w:val="005B4016"/>
    <w:rsid w:val="005B4B83"/>
    <w:rsid w:val="005B4F07"/>
    <w:rsid w:val="005B4F60"/>
    <w:rsid w:val="005B58CE"/>
    <w:rsid w:val="005B5ACA"/>
    <w:rsid w:val="005B6168"/>
    <w:rsid w:val="005B6668"/>
    <w:rsid w:val="005B669D"/>
    <w:rsid w:val="005B75DD"/>
    <w:rsid w:val="005B77A4"/>
    <w:rsid w:val="005B7C51"/>
    <w:rsid w:val="005B7ED5"/>
    <w:rsid w:val="005C023C"/>
    <w:rsid w:val="005C0340"/>
    <w:rsid w:val="005C0440"/>
    <w:rsid w:val="005C0B2A"/>
    <w:rsid w:val="005C0CE9"/>
    <w:rsid w:val="005C0EBB"/>
    <w:rsid w:val="005C0F91"/>
    <w:rsid w:val="005C108F"/>
    <w:rsid w:val="005C113C"/>
    <w:rsid w:val="005C18B6"/>
    <w:rsid w:val="005C1C31"/>
    <w:rsid w:val="005C273B"/>
    <w:rsid w:val="005C2AED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E7E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920"/>
    <w:rsid w:val="005D0AF1"/>
    <w:rsid w:val="005D10DA"/>
    <w:rsid w:val="005D149A"/>
    <w:rsid w:val="005D21F0"/>
    <w:rsid w:val="005D2251"/>
    <w:rsid w:val="005D225D"/>
    <w:rsid w:val="005D2F36"/>
    <w:rsid w:val="005D3DCB"/>
    <w:rsid w:val="005D4A29"/>
    <w:rsid w:val="005D51AD"/>
    <w:rsid w:val="005D56EB"/>
    <w:rsid w:val="005D5A80"/>
    <w:rsid w:val="005D64F4"/>
    <w:rsid w:val="005D666D"/>
    <w:rsid w:val="005D6936"/>
    <w:rsid w:val="005D784A"/>
    <w:rsid w:val="005D7CCF"/>
    <w:rsid w:val="005D7F41"/>
    <w:rsid w:val="005E0175"/>
    <w:rsid w:val="005E02BF"/>
    <w:rsid w:val="005E037C"/>
    <w:rsid w:val="005E0653"/>
    <w:rsid w:val="005E1274"/>
    <w:rsid w:val="005E1808"/>
    <w:rsid w:val="005E2019"/>
    <w:rsid w:val="005E222D"/>
    <w:rsid w:val="005E2F63"/>
    <w:rsid w:val="005E388D"/>
    <w:rsid w:val="005E3A3C"/>
    <w:rsid w:val="005E3BA7"/>
    <w:rsid w:val="005E3C72"/>
    <w:rsid w:val="005E3DFA"/>
    <w:rsid w:val="005E429E"/>
    <w:rsid w:val="005E46BD"/>
    <w:rsid w:val="005E4E3E"/>
    <w:rsid w:val="005E4F2A"/>
    <w:rsid w:val="005E6123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2EE"/>
    <w:rsid w:val="005F275F"/>
    <w:rsid w:val="005F2DA0"/>
    <w:rsid w:val="005F3025"/>
    <w:rsid w:val="005F3D6D"/>
    <w:rsid w:val="005F3E67"/>
    <w:rsid w:val="005F5D7C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47B"/>
    <w:rsid w:val="00600B72"/>
    <w:rsid w:val="00600EA1"/>
    <w:rsid w:val="0060114A"/>
    <w:rsid w:val="00601987"/>
    <w:rsid w:val="006019F1"/>
    <w:rsid w:val="00601F29"/>
    <w:rsid w:val="006022AF"/>
    <w:rsid w:val="0060270A"/>
    <w:rsid w:val="00602E2E"/>
    <w:rsid w:val="00602E8C"/>
    <w:rsid w:val="00603175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4174"/>
    <w:rsid w:val="00614456"/>
    <w:rsid w:val="00614681"/>
    <w:rsid w:val="006146BC"/>
    <w:rsid w:val="00614BF4"/>
    <w:rsid w:val="00615388"/>
    <w:rsid w:val="0061542E"/>
    <w:rsid w:val="00615EC9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922"/>
    <w:rsid w:val="006249A2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D61"/>
    <w:rsid w:val="00631DAB"/>
    <w:rsid w:val="00631FDC"/>
    <w:rsid w:val="0063216B"/>
    <w:rsid w:val="006322C2"/>
    <w:rsid w:val="006323FF"/>
    <w:rsid w:val="006327C1"/>
    <w:rsid w:val="00632A16"/>
    <w:rsid w:val="00632B7A"/>
    <w:rsid w:val="00632E9A"/>
    <w:rsid w:val="006339FF"/>
    <w:rsid w:val="00633CEC"/>
    <w:rsid w:val="00633E2A"/>
    <w:rsid w:val="006343A2"/>
    <w:rsid w:val="00634542"/>
    <w:rsid w:val="00634768"/>
    <w:rsid w:val="006348FF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513"/>
    <w:rsid w:val="0064070E"/>
    <w:rsid w:val="00640E09"/>
    <w:rsid w:val="00641354"/>
    <w:rsid w:val="006414AA"/>
    <w:rsid w:val="00641BBF"/>
    <w:rsid w:val="006435E3"/>
    <w:rsid w:val="00643778"/>
    <w:rsid w:val="006438F3"/>
    <w:rsid w:val="006441BC"/>
    <w:rsid w:val="0064475A"/>
    <w:rsid w:val="00645388"/>
    <w:rsid w:val="00645710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1CD4"/>
    <w:rsid w:val="006523BE"/>
    <w:rsid w:val="0065273A"/>
    <w:rsid w:val="00652EE8"/>
    <w:rsid w:val="00652FB0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665"/>
    <w:rsid w:val="006600B5"/>
    <w:rsid w:val="006606AA"/>
    <w:rsid w:val="0066083B"/>
    <w:rsid w:val="00660B7F"/>
    <w:rsid w:val="00661396"/>
    <w:rsid w:val="00661537"/>
    <w:rsid w:val="00661AE5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4057"/>
    <w:rsid w:val="00664071"/>
    <w:rsid w:val="00664635"/>
    <w:rsid w:val="00664734"/>
    <w:rsid w:val="0066614A"/>
    <w:rsid w:val="0066676B"/>
    <w:rsid w:val="0066680A"/>
    <w:rsid w:val="006668C5"/>
    <w:rsid w:val="00666978"/>
    <w:rsid w:val="00666D47"/>
    <w:rsid w:val="0066716A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49E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D8"/>
    <w:rsid w:val="00677C73"/>
    <w:rsid w:val="00677F14"/>
    <w:rsid w:val="006804CC"/>
    <w:rsid w:val="006808B7"/>
    <w:rsid w:val="00680E9C"/>
    <w:rsid w:val="0068104A"/>
    <w:rsid w:val="0068136F"/>
    <w:rsid w:val="00681751"/>
    <w:rsid w:val="006829E0"/>
    <w:rsid w:val="00683251"/>
    <w:rsid w:val="00683654"/>
    <w:rsid w:val="00683F07"/>
    <w:rsid w:val="00684BF8"/>
    <w:rsid w:val="00684C01"/>
    <w:rsid w:val="0068542C"/>
    <w:rsid w:val="00685842"/>
    <w:rsid w:val="00685989"/>
    <w:rsid w:val="00685D07"/>
    <w:rsid w:val="006866D0"/>
    <w:rsid w:val="00686984"/>
    <w:rsid w:val="006869B6"/>
    <w:rsid w:val="00687381"/>
    <w:rsid w:val="00687FA5"/>
    <w:rsid w:val="00691812"/>
    <w:rsid w:val="00691E18"/>
    <w:rsid w:val="00691EB8"/>
    <w:rsid w:val="00691EC9"/>
    <w:rsid w:val="00691FBE"/>
    <w:rsid w:val="00692AD1"/>
    <w:rsid w:val="00693789"/>
    <w:rsid w:val="00693949"/>
    <w:rsid w:val="00693A01"/>
    <w:rsid w:val="00694283"/>
    <w:rsid w:val="006959E0"/>
    <w:rsid w:val="00696038"/>
    <w:rsid w:val="006960B2"/>
    <w:rsid w:val="00696164"/>
    <w:rsid w:val="00696183"/>
    <w:rsid w:val="006961F5"/>
    <w:rsid w:val="0069645A"/>
    <w:rsid w:val="00696A1E"/>
    <w:rsid w:val="00696C3F"/>
    <w:rsid w:val="00696D2A"/>
    <w:rsid w:val="0069701D"/>
    <w:rsid w:val="00697199"/>
    <w:rsid w:val="00697218"/>
    <w:rsid w:val="0069777C"/>
    <w:rsid w:val="006977A5"/>
    <w:rsid w:val="0069791D"/>
    <w:rsid w:val="00697F18"/>
    <w:rsid w:val="006A001B"/>
    <w:rsid w:val="006A00CC"/>
    <w:rsid w:val="006A030D"/>
    <w:rsid w:val="006A11D1"/>
    <w:rsid w:val="006A14AC"/>
    <w:rsid w:val="006A2172"/>
    <w:rsid w:val="006A227E"/>
    <w:rsid w:val="006A2706"/>
    <w:rsid w:val="006A2CCE"/>
    <w:rsid w:val="006A308D"/>
    <w:rsid w:val="006A30ED"/>
    <w:rsid w:val="006A354C"/>
    <w:rsid w:val="006A35DB"/>
    <w:rsid w:val="006A35F2"/>
    <w:rsid w:val="006A3EBF"/>
    <w:rsid w:val="006A4498"/>
    <w:rsid w:val="006A4921"/>
    <w:rsid w:val="006A498D"/>
    <w:rsid w:val="006A4C0F"/>
    <w:rsid w:val="006A5725"/>
    <w:rsid w:val="006A5B92"/>
    <w:rsid w:val="006A71DA"/>
    <w:rsid w:val="006A721C"/>
    <w:rsid w:val="006A7294"/>
    <w:rsid w:val="006A7A0B"/>
    <w:rsid w:val="006A7DB8"/>
    <w:rsid w:val="006B0087"/>
    <w:rsid w:val="006B0538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DBF"/>
    <w:rsid w:val="006B4FB4"/>
    <w:rsid w:val="006B6110"/>
    <w:rsid w:val="006B62C5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E9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5F34"/>
    <w:rsid w:val="006C60EE"/>
    <w:rsid w:val="006C6269"/>
    <w:rsid w:val="006C692C"/>
    <w:rsid w:val="006C6C24"/>
    <w:rsid w:val="006C6F64"/>
    <w:rsid w:val="006C782C"/>
    <w:rsid w:val="006C7B6F"/>
    <w:rsid w:val="006D018E"/>
    <w:rsid w:val="006D034E"/>
    <w:rsid w:val="006D04A1"/>
    <w:rsid w:val="006D0543"/>
    <w:rsid w:val="006D1E39"/>
    <w:rsid w:val="006D1EBE"/>
    <w:rsid w:val="006D228A"/>
    <w:rsid w:val="006D2A34"/>
    <w:rsid w:val="006D3182"/>
    <w:rsid w:val="006D35E2"/>
    <w:rsid w:val="006D45DB"/>
    <w:rsid w:val="006D5332"/>
    <w:rsid w:val="006D59B8"/>
    <w:rsid w:val="006D63AC"/>
    <w:rsid w:val="006D6DB9"/>
    <w:rsid w:val="006D6E9F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8F9"/>
    <w:rsid w:val="006E4AC2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93"/>
    <w:rsid w:val="006F0314"/>
    <w:rsid w:val="006F0510"/>
    <w:rsid w:val="006F0B61"/>
    <w:rsid w:val="006F0EBC"/>
    <w:rsid w:val="006F19F0"/>
    <w:rsid w:val="006F36C7"/>
    <w:rsid w:val="006F3FDF"/>
    <w:rsid w:val="006F4420"/>
    <w:rsid w:val="006F4D7C"/>
    <w:rsid w:val="006F4E21"/>
    <w:rsid w:val="006F4E34"/>
    <w:rsid w:val="006F4F23"/>
    <w:rsid w:val="006F4F9B"/>
    <w:rsid w:val="006F529F"/>
    <w:rsid w:val="006F53BE"/>
    <w:rsid w:val="006F5842"/>
    <w:rsid w:val="006F5B16"/>
    <w:rsid w:val="006F622F"/>
    <w:rsid w:val="006F725D"/>
    <w:rsid w:val="006F76F9"/>
    <w:rsid w:val="006F7970"/>
    <w:rsid w:val="00700384"/>
    <w:rsid w:val="007006D0"/>
    <w:rsid w:val="007008E5"/>
    <w:rsid w:val="00700B4C"/>
    <w:rsid w:val="00700FB2"/>
    <w:rsid w:val="0070160D"/>
    <w:rsid w:val="00701E73"/>
    <w:rsid w:val="00701F84"/>
    <w:rsid w:val="007020E2"/>
    <w:rsid w:val="00702518"/>
    <w:rsid w:val="00702BFB"/>
    <w:rsid w:val="00702E14"/>
    <w:rsid w:val="0070359A"/>
    <w:rsid w:val="00703CB5"/>
    <w:rsid w:val="00703EA3"/>
    <w:rsid w:val="00703F25"/>
    <w:rsid w:val="00703F50"/>
    <w:rsid w:val="00704919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26EE"/>
    <w:rsid w:val="007128A7"/>
    <w:rsid w:val="0071312F"/>
    <w:rsid w:val="00713593"/>
    <w:rsid w:val="00714226"/>
    <w:rsid w:val="0071428C"/>
    <w:rsid w:val="0071475B"/>
    <w:rsid w:val="007148F0"/>
    <w:rsid w:val="00714CB8"/>
    <w:rsid w:val="00714FEF"/>
    <w:rsid w:val="00715009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685"/>
    <w:rsid w:val="00722A6A"/>
    <w:rsid w:val="007232AA"/>
    <w:rsid w:val="0072377C"/>
    <w:rsid w:val="007237A6"/>
    <w:rsid w:val="00723D3A"/>
    <w:rsid w:val="00723FA6"/>
    <w:rsid w:val="0072457D"/>
    <w:rsid w:val="00724D6D"/>
    <w:rsid w:val="007251C5"/>
    <w:rsid w:val="0072546B"/>
    <w:rsid w:val="007256E6"/>
    <w:rsid w:val="007264A8"/>
    <w:rsid w:val="00726622"/>
    <w:rsid w:val="007271E8"/>
    <w:rsid w:val="00727515"/>
    <w:rsid w:val="00727B0A"/>
    <w:rsid w:val="00727D42"/>
    <w:rsid w:val="007301AF"/>
    <w:rsid w:val="007304FF"/>
    <w:rsid w:val="007307D8"/>
    <w:rsid w:val="00730825"/>
    <w:rsid w:val="007308B0"/>
    <w:rsid w:val="007308F1"/>
    <w:rsid w:val="00730AD1"/>
    <w:rsid w:val="00730E8F"/>
    <w:rsid w:val="00730F77"/>
    <w:rsid w:val="00731943"/>
    <w:rsid w:val="00732548"/>
    <w:rsid w:val="00732DA2"/>
    <w:rsid w:val="00733121"/>
    <w:rsid w:val="00733196"/>
    <w:rsid w:val="00733BB3"/>
    <w:rsid w:val="00733D7F"/>
    <w:rsid w:val="00734038"/>
    <w:rsid w:val="0073437E"/>
    <w:rsid w:val="0073462C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B9C"/>
    <w:rsid w:val="00740C59"/>
    <w:rsid w:val="007410B9"/>
    <w:rsid w:val="007410E9"/>
    <w:rsid w:val="00741529"/>
    <w:rsid w:val="0074212E"/>
    <w:rsid w:val="007423F6"/>
    <w:rsid w:val="00742467"/>
    <w:rsid w:val="00742639"/>
    <w:rsid w:val="00742697"/>
    <w:rsid w:val="00742E5F"/>
    <w:rsid w:val="00742EDD"/>
    <w:rsid w:val="00743000"/>
    <w:rsid w:val="0074309A"/>
    <w:rsid w:val="00743366"/>
    <w:rsid w:val="007434C0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0A"/>
    <w:rsid w:val="00746A59"/>
    <w:rsid w:val="00746F5E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9C4"/>
    <w:rsid w:val="00752B57"/>
    <w:rsid w:val="00752E99"/>
    <w:rsid w:val="007532F5"/>
    <w:rsid w:val="00753764"/>
    <w:rsid w:val="00753932"/>
    <w:rsid w:val="00753AA3"/>
    <w:rsid w:val="00754194"/>
    <w:rsid w:val="00754376"/>
    <w:rsid w:val="00754551"/>
    <w:rsid w:val="0075493C"/>
    <w:rsid w:val="00756359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53F"/>
    <w:rsid w:val="0076285C"/>
    <w:rsid w:val="00762907"/>
    <w:rsid w:val="00762A07"/>
    <w:rsid w:val="00762A0E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5DEE"/>
    <w:rsid w:val="007668DE"/>
    <w:rsid w:val="00766985"/>
    <w:rsid w:val="00766B69"/>
    <w:rsid w:val="00767333"/>
    <w:rsid w:val="007676D2"/>
    <w:rsid w:val="00767A7B"/>
    <w:rsid w:val="00767CAC"/>
    <w:rsid w:val="00767D3B"/>
    <w:rsid w:val="00767E3A"/>
    <w:rsid w:val="00767E54"/>
    <w:rsid w:val="00771A0B"/>
    <w:rsid w:val="00772367"/>
    <w:rsid w:val="00772BAD"/>
    <w:rsid w:val="00772FF4"/>
    <w:rsid w:val="0077316F"/>
    <w:rsid w:val="00773A18"/>
    <w:rsid w:val="00773C7B"/>
    <w:rsid w:val="00773F71"/>
    <w:rsid w:val="00774323"/>
    <w:rsid w:val="00774914"/>
    <w:rsid w:val="00774A5F"/>
    <w:rsid w:val="0077556F"/>
    <w:rsid w:val="00775F65"/>
    <w:rsid w:val="00776369"/>
    <w:rsid w:val="00776B72"/>
    <w:rsid w:val="00776F37"/>
    <w:rsid w:val="007775DE"/>
    <w:rsid w:val="007775F4"/>
    <w:rsid w:val="00777773"/>
    <w:rsid w:val="0077786C"/>
    <w:rsid w:val="007778EA"/>
    <w:rsid w:val="00777EEF"/>
    <w:rsid w:val="00780192"/>
    <w:rsid w:val="00780572"/>
    <w:rsid w:val="00780CC2"/>
    <w:rsid w:val="00780E2B"/>
    <w:rsid w:val="00781B0E"/>
    <w:rsid w:val="00781B8A"/>
    <w:rsid w:val="00781F20"/>
    <w:rsid w:val="007824FE"/>
    <w:rsid w:val="0078273E"/>
    <w:rsid w:val="007828EA"/>
    <w:rsid w:val="007828FE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07B"/>
    <w:rsid w:val="007931F8"/>
    <w:rsid w:val="00794125"/>
    <w:rsid w:val="0079426E"/>
    <w:rsid w:val="0079427D"/>
    <w:rsid w:val="00794CCF"/>
    <w:rsid w:val="00796530"/>
    <w:rsid w:val="0079676A"/>
    <w:rsid w:val="0079689A"/>
    <w:rsid w:val="007968AF"/>
    <w:rsid w:val="00796918"/>
    <w:rsid w:val="00796A6A"/>
    <w:rsid w:val="00796D0E"/>
    <w:rsid w:val="00796D28"/>
    <w:rsid w:val="00796DA1"/>
    <w:rsid w:val="00796EE7"/>
    <w:rsid w:val="0079702C"/>
    <w:rsid w:val="007A0347"/>
    <w:rsid w:val="007A0BCE"/>
    <w:rsid w:val="007A0D64"/>
    <w:rsid w:val="007A1434"/>
    <w:rsid w:val="007A1502"/>
    <w:rsid w:val="007A1A69"/>
    <w:rsid w:val="007A1EC2"/>
    <w:rsid w:val="007A2330"/>
    <w:rsid w:val="007A2924"/>
    <w:rsid w:val="007A3F68"/>
    <w:rsid w:val="007A405C"/>
    <w:rsid w:val="007A433C"/>
    <w:rsid w:val="007A46D5"/>
    <w:rsid w:val="007A4745"/>
    <w:rsid w:val="007A477E"/>
    <w:rsid w:val="007A47A8"/>
    <w:rsid w:val="007A4A80"/>
    <w:rsid w:val="007A50BF"/>
    <w:rsid w:val="007A52D5"/>
    <w:rsid w:val="007A5C17"/>
    <w:rsid w:val="007A5EC1"/>
    <w:rsid w:val="007A5FDC"/>
    <w:rsid w:val="007A6540"/>
    <w:rsid w:val="007A6736"/>
    <w:rsid w:val="007A6C77"/>
    <w:rsid w:val="007A75F8"/>
    <w:rsid w:val="007A7DD7"/>
    <w:rsid w:val="007B0147"/>
    <w:rsid w:val="007B04A9"/>
    <w:rsid w:val="007B0793"/>
    <w:rsid w:val="007B09F3"/>
    <w:rsid w:val="007B0A42"/>
    <w:rsid w:val="007B0B0B"/>
    <w:rsid w:val="007B0EC1"/>
    <w:rsid w:val="007B185C"/>
    <w:rsid w:val="007B1EB9"/>
    <w:rsid w:val="007B1F5F"/>
    <w:rsid w:val="007B2DA3"/>
    <w:rsid w:val="007B3118"/>
    <w:rsid w:val="007B3343"/>
    <w:rsid w:val="007B3803"/>
    <w:rsid w:val="007B3AD8"/>
    <w:rsid w:val="007B3B13"/>
    <w:rsid w:val="007B458C"/>
    <w:rsid w:val="007B4E17"/>
    <w:rsid w:val="007B4E77"/>
    <w:rsid w:val="007B4E9C"/>
    <w:rsid w:val="007B4EB0"/>
    <w:rsid w:val="007B506D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B62"/>
    <w:rsid w:val="007C10D7"/>
    <w:rsid w:val="007C1389"/>
    <w:rsid w:val="007C255D"/>
    <w:rsid w:val="007C2C82"/>
    <w:rsid w:val="007C2CAF"/>
    <w:rsid w:val="007C311C"/>
    <w:rsid w:val="007C33E4"/>
    <w:rsid w:val="007C39E5"/>
    <w:rsid w:val="007C4A52"/>
    <w:rsid w:val="007C4DAB"/>
    <w:rsid w:val="007C51A3"/>
    <w:rsid w:val="007C52F6"/>
    <w:rsid w:val="007C5ADA"/>
    <w:rsid w:val="007C5F00"/>
    <w:rsid w:val="007C5F4F"/>
    <w:rsid w:val="007C6AAB"/>
    <w:rsid w:val="007C6C1E"/>
    <w:rsid w:val="007C6CA1"/>
    <w:rsid w:val="007C704D"/>
    <w:rsid w:val="007C7106"/>
    <w:rsid w:val="007C7116"/>
    <w:rsid w:val="007C7437"/>
    <w:rsid w:val="007C7C2C"/>
    <w:rsid w:val="007D00EB"/>
    <w:rsid w:val="007D0300"/>
    <w:rsid w:val="007D0EFC"/>
    <w:rsid w:val="007D152E"/>
    <w:rsid w:val="007D169B"/>
    <w:rsid w:val="007D248F"/>
    <w:rsid w:val="007D256A"/>
    <w:rsid w:val="007D282F"/>
    <w:rsid w:val="007D2E8B"/>
    <w:rsid w:val="007D3004"/>
    <w:rsid w:val="007D3057"/>
    <w:rsid w:val="007D32CD"/>
    <w:rsid w:val="007D3550"/>
    <w:rsid w:val="007D3ED9"/>
    <w:rsid w:val="007D4140"/>
    <w:rsid w:val="007D4239"/>
    <w:rsid w:val="007D46E3"/>
    <w:rsid w:val="007D4818"/>
    <w:rsid w:val="007D4936"/>
    <w:rsid w:val="007D4A61"/>
    <w:rsid w:val="007D4D8D"/>
    <w:rsid w:val="007D4F26"/>
    <w:rsid w:val="007D4F50"/>
    <w:rsid w:val="007D572C"/>
    <w:rsid w:val="007D5748"/>
    <w:rsid w:val="007D5B41"/>
    <w:rsid w:val="007D5CA6"/>
    <w:rsid w:val="007D6620"/>
    <w:rsid w:val="007D66C3"/>
    <w:rsid w:val="007D7540"/>
    <w:rsid w:val="007D75C3"/>
    <w:rsid w:val="007D7B3E"/>
    <w:rsid w:val="007D7B61"/>
    <w:rsid w:val="007D7D25"/>
    <w:rsid w:val="007E00C9"/>
    <w:rsid w:val="007E0A7D"/>
    <w:rsid w:val="007E0DD4"/>
    <w:rsid w:val="007E1271"/>
    <w:rsid w:val="007E141C"/>
    <w:rsid w:val="007E1499"/>
    <w:rsid w:val="007E1D67"/>
    <w:rsid w:val="007E2021"/>
    <w:rsid w:val="007E2214"/>
    <w:rsid w:val="007E25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33E"/>
    <w:rsid w:val="007E7306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4197"/>
    <w:rsid w:val="007F4617"/>
    <w:rsid w:val="007F46B6"/>
    <w:rsid w:val="007F4750"/>
    <w:rsid w:val="007F4AE9"/>
    <w:rsid w:val="007F4C53"/>
    <w:rsid w:val="007F527E"/>
    <w:rsid w:val="007F53D3"/>
    <w:rsid w:val="007F5A87"/>
    <w:rsid w:val="007F5EC6"/>
    <w:rsid w:val="007F671E"/>
    <w:rsid w:val="007F6C09"/>
    <w:rsid w:val="007F6CDA"/>
    <w:rsid w:val="007F7184"/>
    <w:rsid w:val="007F71B6"/>
    <w:rsid w:val="007F73B1"/>
    <w:rsid w:val="007F7631"/>
    <w:rsid w:val="007F7A82"/>
    <w:rsid w:val="008000E3"/>
    <w:rsid w:val="00800A06"/>
    <w:rsid w:val="00800D28"/>
    <w:rsid w:val="00800E4E"/>
    <w:rsid w:val="008010AD"/>
    <w:rsid w:val="00801298"/>
    <w:rsid w:val="008019B6"/>
    <w:rsid w:val="00802A70"/>
    <w:rsid w:val="00803CED"/>
    <w:rsid w:val="00804DB5"/>
    <w:rsid w:val="0080583E"/>
    <w:rsid w:val="00805933"/>
    <w:rsid w:val="00805AC3"/>
    <w:rsid w:val="00805DCC"/>
    <w:rsid w:val="0080628F"/>
    <w:rsid w:val="00806E75"/>
    <w:rsid w:val="00806E84"/>
    <w:rsid w:val="00807065"/>
    <w:rsid w:val="008079A2"/>
    <w:rsid w:val="00810165"/>
    <w:rsid w:val="008106D1"/>
    <w:rsid w:val="00810B06"/>
    <w:rsid w:val="00810E87"/>
    <w:rsid w:val="00810F8E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43B"/>
    <w:rsid w:val="00815826"/>
    <w:rsid w:val="00815B4A"/>
    <w:rsid w:val="0081605D"/>
    <w:rsid w:val="00816917"/>
    <w:rsid w:val="00816CD7"/>
    <w:rsid w:val="00817465"/>
    <w:rsid w:val="008175F5"/>
    <w:rsid w:val="008178A4"/>
    <w:rsid w:val="00817C15"/>
    <w:rsid w:val="0082045F"/>
    <w:rsid w:val="00820D68"/>
    <w:rsid w:val="00821169"/>
    <w:rsid w:val="008219B6"/>
    <w:rsid w:val="00821CE0"/>
    <w:rsid w:val="00821FDB"/>
    <w:rsid w:val="00822410"/>
    <w:rsid w:val="008224DE"/>
    <w:rsid w:val="0082259E"/>
    <w:rsid w:val="00822631"/>
    <w:rsid w:val="0082324F"/>
    <w:rsid w:val="00823AE9"/>
    <w:rsid w:val="00823DDF"/>
    <w:rsid w:val="00823E8F"/>
    <w:rsid w:val="008240C0"/>
    <w:rsid w:val="00824BF0"/>
    <w:rsid w:val="00825179"/>
    <w:rsid w:val="008252D7"/>
    <w:rsid w:val="008254BA"/>
    <w:rsid w:val="00826446"/>
    <w:rsid w:val="00826494"/>
    <w:rsid w:val="0082670A"/>
    <w:rsid w:val="00826C29"/>
    <w:rsid w:val="008270BA"/>
    <w:rsid w:val="008271AB"/>
    <w:rsid w:val="00827888"/>
    <w:rsid w:val="00830669"/>
    <w:rsid w:val="00830834"/>
    <w:rsid w:val="00830A49"/>
    <w:rsid w:val="008310DF"/>
    <w:rsid w:val="00831222"/>
    <w:rsid w:val="008315E5"/>
    <w:rsid w:val="00831610"/>
    <w:rsid w:val="00831A16"/>
    <w:rsid w:val="00831B15"/>
    <w:rsid w:val="008324AE"/>
    <w:rsid w:val="00832526"/>
    <w:rsid w:val="008329B1"/>
    <w:rsid w:val="00832A62"/>
    <w:rsid w:val="00832C5A"/>
    <w:rsid w:val="008337C5"/>
    <w:rsid w:val="008337E0"/>
    <w:rsid w:val="008345B3"/>
    <w:rsid w:val="00835116"/>
    <w:rsid w:val="00835E61"/>
    <w:rsid w:val="00835FCF"/>
    <w:rsid w:val="0083630C"/>
    <w:rsid w:val="008366C1"/>
    <w:rsid w:val="00836AF1"/>
    <w:rsid w:val="00836E55"/>
    <w:rsid w:val="0083735C"/>
    <w:rsid w:val="00837BF1"/>
    <w:rsid w:val="00837DC7"/>
    <w:rsid w:val="008405AE"/>
    <w:rsid w:val="00840963"/>
    <w:rsid w:val="00840D41"/>
    <w:rsid w:val="00841835"/>
    <w:rsid w:val="0084194B"/>
    <w:rsid w:val="0084282B"/>
    <w:rsid w:val="00842C15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C09"/>
    <w:rsid w:val="00855263"/>
    <w:rsid w:val="008552E5"/>
    <w:rsid w:val="00855662"/>
    <w:rsid w:val="00855D35"/>
    <w:rsid w:val="00856332"/>
    <w:rsid w:val="008566A1"/>
    <w:rsid w:val="00856F7A"/>
    <w:rsid w:val="00856FD5"/>
    <w:rsid w:val="00857F12"/>
    <w:rsid w:val="008601FB"/>
    <w:rsid w:val="00860379"/>
    <w:rsid w:val="008604C4"/>
    <w:rsid w:val="00860654"/>
    <w:rsid w:val="00860711"/>
    <w:rsid w:val="00860E70"/>
    <w:rsid w:val="0086134A"/>
    <w:rsid w:val="008614EA"/>
    <w:rsid w:val="00861F53"/>
    <w:rsid w:val="00862891"/>
    <w:rsid w:val="00862EF1"/>
    <w:rsid w:val="008641A3"/>
    <w:rsid w:val="00864686"/>
    <w:rsid w:val="0086523F"/>
    <w:rsid w:val="00865325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1195"/>
    <w:rsid w:val="00871227"/>
    <w:rsid w:val="00871B4D"/>
    <w:rsid w:val="00871B6E"/>
    <w:rsid w:val="0087227E"/>
    <w:rsid w:val="00872A22"/>
    <w:rsid w:val="00873186"/>
    <w:rsid w:val="0087415F"/>
    <w:rsid w:val="00875654"/>
    <w:rsid w:val="0087598F"/>
    <w:rsid w:val="00875ACD"/>
    <w:rsid w:val="00875EFD"/>
    <w:rsid w:val="00875F6A"/>
    <w:rsid w:val="0087749C"/>
    <w:rsid w:val="00877E1F"/>
    <w:rsid w:val="00880031"/>
    <w:rsid w:val="0088083F"/>
    <w:rsid w:val="00880849"/>
    <w:rsid w:val="0088100C"/>
    <w:rsid w:val="0088126C"/>
    <w:rsid w:val="00881BDF"/>
    <w:rsid w:val="00881DE0"/>
    <w:rsid w:val="00881EE0"/>
    <w:rsid w:val="00881F4B"/>
    <w:rsid w:val="00882126"/>
    <w:rsid w:val="00882699"/>
    <w:rsid w:val="0088277E"/>
    <w:rsid w:val="00882E2D"/>
    <w:rsid w:val="0088349E"/>
    <w:rsid w:val="00883520"/>
    <w:rsid w:val="00883869"/>
    <w:rsid w:val="00883B32"/>
    <w:rsid w:val="00883D40"/>
    <w:rsid w:val="00884177"/>
    <w:rsid w:val="0088485F"/>
    <w:rsid w:val="00884D49"/>
    <w:rsid w:val="00884ED9"/>
    <w:rsid w:val="00885270"/>
    <w:rsid w:val="00885989"/>
    <w:rsid w:val="00885A3F"/>
    <w:rsid w:val="00885E27"/>
    <w:rsid w:val="008868DC"/>
    <w:rsid w:val="00886B9C"/>
    <w:rsid w:val="00886D64"/>
    <w:rsid w:val="008872B7"/>
    <w:rsid w:val="00887C4D"/>
    <w:rsid w:val="00887E14"/>
    <w:rsid w:val="00890496"/>
    <w:rsid w:val="00890BB8"/>
    <w:rsid w:val="00890D83"/>
    <w:rsid w:val="00892A63"/>
    <w:rsid w:val="00892DB3"/>
    <w:rsid w:val="00893B28"/>
    <w:rsid w:val="00893ECF"/>
    <w:rsid w:val="00894AC7"/>
    <w:rsid w:val="00894EE5"/>
    <w:rsid w:val="00895592"/>
    <w:rsid w:val="00895A32"/>
    <w:rsid w:val="00895BB7"/>
    <w:rsid w:val="00896972"/>
    <w:rsid w:val="008969CA"/>
    <w:rsid w:val="008972B6"/>
    <w:rsid w:val="008973F8"/>
    <w:rsid w:val="00897991"/>
    <w:rsid w:val="00897C19"/>
    <w:rsid w:val="008A06B6"/>
    <w:rsid w:val="008A1174"/>
    <w:rsid w:val="008A11FB"/>
    <w:rsid w:val="008A15E0"/>
    <w:rsid w:val="008A180B"/>
    <w:rsid w:val="008A1829"/>
    <w:rsid w:val="008A1BA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7DD"/>
    <w:rsid w:val="008A5844"/>
    <w:rsid w:val="008A58CA"/>
    <w:rsid w:val="008A5F9A"/>
    <w:rsid w:val="008A654E"/>
    <w:rsid w:val="008A69B1"/>
    <w:rsid w:val="008A793A"/>
    <w:rsid w:val="008A7DC3"/>
    <w:rsid w:val="008A7F4D"/>
    <w:rsid w:val="008B00B8"/>
    <w:rsid w:val="008B08BD"/>
    <w:rsid w:val="008B09A1"/>
    <w:rsid w:val="008B102E"/>
    <w:rsid w:val="008B1323"/>
    <w:rsid w:val="008B1824"/>
    <w:rsid w:val="008B1DE8"/>
    <w:rsid w:val="008B2A03"/>
    <w:rsid w:val="008B2AFB"/>
    <w:rsid w:val="008B3269"/>
    <w:rsid w:val="008B3DAA"/>
    <w:rsid w:val="008B3E4D"/>
    <w:rsid w:val="008B429F"/>
    <w:rsid w:val="008B45C3"/>
    <w:rsid w:val="008B4B62"/>
    <w:rsid w:val="008B4E20"/>
    <w:rsid w:val="008B4E73"/>
    <w:rsid w:val="008B551C"/>
    <w:rsid w:val="008B56E7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2BED"/>
    <w:rsid w:val="008C3617"/>
    <w:rsid w:val="008C38A6"/>
    <w:rsid w:val="008C3B6A"/>
    <w:rsid w:val="008C4036"/>
    <w:rsid w:val="008C47FD"/>
    <w:rsid w:val="008C4FC3"/>
    <w:rsid w:val="008C519E"/>
    <w:rsid w:val="008C51B1"/>
    <w:rsid w:val="008C5796"/>
    <w:rsid w:val="008C5DA1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411"/>
    <w:rsid w:val="008D265B"/>
    <w:rsid w:val="008D268F"/>
    <w:rsid w:val="008D2804"/>
    <w:rsid w:val="008D2D09"/>
    <w:rsid w:val="008D2F4F"/>
    <w:rsid w:val="008D32C1"/>
    <w:rsid w:val="008D3BB3"/>
    <w:rsid w:val="008D43E0"/>
    <w:rsid w:val="008D4468"/>
    <w:rsid w:val="008D45DB"/>
    <w:rsid w:val="008D4705"/>
    <w:rsid w:val="008D48B5"/>
    <w:rsid w:val="008D4A2F"/>
    <w:rsid w:val="008D4BB4"/>
    <w:rsid w:val="008D50EC"/>
    <w:rsid w:val="008D512B"/>
    <w:rsid w:val="008D5668"/>
    <w:rsid w:val="008D5814"/>
    <w:rsid w:val="008D589B"/>
    <w:rsid w:val="008D5BDA"/>
    <w:rsid w:val="008D5C6C"/>
    <w:rsid w:val="008D6374"/>
    <w:rsid w:val="008D646A"/>
    <w:rsid w:val="008D69CA"/>
    <w:rsid w:val="008D6B60"/>
    <w:rsid w:val="008D6B72"/>
    <w:rsid w:val="008D6C40"/>
    <w:rsid w:val="008D742A"/>
    <w:rsid w:val="008D75B8"/>
    <w:rsid w:val="008D7773"/>
    <w:rsid w:val="008D77BB"/>
    <w:rsid w:val="008D78C5"/>
    <w:rsid w:val="008E0D99"/>
    <w:rsid w:val="008E0E62"/>
    <w:rsid w:val="008E10D0"/>
    <w:rsid w:val="008E1646"/>
    <w:rsid w:val="008E1652"/>
    <w:rsid w:val="008E1C18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76E"/>
    <w:rsid w:val="008E69B4"/>
    <w:rsid w:val="008E6D19"/>
    <w:rsid w:val="008E7997"/>
    <w:rsid w:val="008E7B8B"/>
    <w:rsid w:val="008E7FC1"/>
    <w:rsid w:val="008F01B1"/>
    <w:rsid w:val="008F0202"/>
    <w:rsid w:val="008F04A6"/>
    <w:rsid w:val="008F06F7"/>
    <w:rsid w:val="008F0B83"/>
    <w:rsid w:val="008F0D29"/>
    <w:rsid w:val="008F0E45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949"/>
    <w:rsid w:val="008F61E9"/>
    <w:rsid w:val="008F6AEE"/>
    <w:rsid w:val="008F6B89"/>
    <w:rsid w:val="008F72AB"/>
    <w:rsid w:val="008F7F9D"/>
    <w:rsid w:val="0090018C"/>
    <w:rsid w:val="00900457"/>
    <w:rsid w:val="00900D21"/>
    <w:rsid w:val="0090168D"/>
    <w:rsid w:val="00901A36"/>
    <w:rsid w:val="00901C2D"/>
    <w:rsid w:val="00901FC5"/>
    <w:rsid w:val="00902483"/>
    <w:rsid w:val="00902993"/>
    <w:rsid w:val="00902B8F"/>
    <w:rsid w:val="00902F1C"/>
    <w:rsid w:val="0090307F"/>
    <w:rsid w:val="009035B5"/>
    <w:rsid w:val="00904316"/>
    <w:rsid w:val="00904A6D"/>
    <w:rsid w:val="00905621"/>
    <w:rsid w:val="00905AAD"/>
    <w:rsid w:val="00905E1D"/>
    <w:rsid w:val="009066F1"/>
    <w:rsid w:val="00906C19"/>
    <w:rsid w:val="00906FF1"/>
    <w:rsid w:val="009075B2"/>
    <w:rsid w:val="00907667"/>
    <w:rsid w:val="009077A1"/>
    <w:rsid w:val="00907AB5"/>
    <w:rsid w:val="009107E3"/>
    <w:rsid w:val="00910BB7"/>
    <w:rsid w:val="00910CB0"/>
    <w:rsid w:val="009115D0"/>
    <w:rsid w:val="00911BBA"/>
    <w:rsid w:val="00911BDB"/>
    <w:rsid w:val="00911C6A"/>
    <w:rsid w:val="009130D4"/>
    <w:rsid w:val="0091377D"/>
    <w:rsid w:val="00913902"/>
    <w:rsid w:val="00913C7D"/>
    <w:rsid w:val="00913CBF"/>
    <w:rsid w:val="00913DD8"/>
    <w:rsid w:val="009142FA"/>
    <w:rsid w:val="0091437D"/>
    <w:rsid w:val="009146CF"/>
    <w:rsid w:val="00914CDF"/>
    <w:rsid w:val="00914E22"/>
    <w:rsid w:val="00915079"/>
    <w:rsid w:val="0091567C"/>
    <w:rsid w:val="00915A86"/>
    <w:rsid w:val="00915EB0"/>
    <w:rsid w:val="00916AB2"/>
    <w:rsid w:val="0091756F"/>
    <w:rsid w:val="00917665"/>
    <w:rsid w:val="00917A3B"/>
    <w:rsid w:val="00917FF2"/>
    <w:rsid w:val="00920129"/>
    <w:rsid w:val="009203B4"/>
    <w:rsid w:val="00920E4E"/>
    <w:rsid w:val="00921188"/>
    <w:rsid w:val="00921194"/>
    <w:rsid w:val="009212C8"/>
    <w:rsid w:val="0092148D"/>
    <w:rsid w:val="00921701"/>
    <w:rsid w:val="00921CD9"/>
    <w:rsid w:val="00921D79"/>
    <w:rsid w:val="00921DD5"/>
    <w:rsid w:val="00921EB8"/>
    <w:rsid w:val="00922243"/>
    <w:rsid w:val="00922747"/>
    <w:rsid w:val="00922A7F"/>
    <w:rsid w:val="009230DB"/>
    <w:rsid w:val="00923158"/>
    <w:rsid w:val="009234AF"/>
    <w:rsid w:val="00923FFC"/>
    <w:rsid w:val="00924956"/>
    <w:rsid w:val="00924F22"/>
    <w:rsid w:val="009254C8"/>
    <w:rsid w:val="00925985"/>
    <w:rsid w:val="00925A4D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0EA"/>
    <w:rsid w:val="00933640"/>
    <w:rsid w:val="00933B35"/>
    <w:rsid w:val="00933DA6"/>
    <w:rsid w:val="00933F19"/>
    <w:rsid w:val="00934386"/>
    <w:rsid w:val="00934C76"/>
    <w:rsid w:val="00935065"/>
    <w:rsid w:val="00935BAC"/>
    <w:rsid w:val="00935FD8"/>
    <w:rsid w:val="009363ED"/>
    <w:rsid w:val="009368D3"/>
    <w:rsid w:val="00936C94"/>
    <w:rsid w:val="00937444"/>
    <w:rsid w:val="00937583"/>
    <w:rsid w:val="0094011D"/>
    <w:rsid w:val="009409A9"/>
    <w:rsid w:val="009409B2"/>
    <w:rsid w:val="00940D9B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7ED"/>
    <w:rsid w:val="00942B16"/>
    <w:rsid w:val="00942B98"/>
    <w:rsid w:val="00942EFA"/>
    <w:rsid w:val="0094320B"/>
    <w:rsid w:val="00943549"/>
    <w:rsid w:val="0094355F"/>
    <w:rsid w:val="0094360D"/>
    <w:rsid w:val="00943A13"/>
    <w:rsid w:val="00943C16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48F"/>
    <w:rsid w:val="009514A3"/>
    <w:rsid w:val="00951B41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806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19F8"/>
    <w:rsid w:val="0096315A"/>
    <w:rsid w:val="00963F75"/>
    <w:rsid w:val="00964193"/>
    <w:rsid w:val="0096441B"/>
    <w:rsid w:val="009644A6"/>
    <w:rsid w:val="00964712"/>
    <w:rsid w:val="009647D2"/>
    <w:rsid w:val="00964982"/>
    <w:rsid w:val="00964A96"/>
    <w:rsid w:val="00964BC1"/>
    <w:rsid w:val="00964EFE"/>
    <w:rsid w:val="00965930"/>
    <w:rsid w:val="00965A07"/>
    <w:rsid w:val="00966B64"/>
    <w:rsid w:val="00966CD9"/>
    <w:rsid w:val="00966F60"/>
    <w:rsid w:val="00967A40"/>
    <w:rsid w:val="00967F5A"/>
    <w:rsid w:val="009701F4"/>
    <w:rsid w:val="009707AD"/>
    <w:rsid w:val="009707D2"/>
    <w:rsid w:val="00970D1B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E34"/>
    <w:rsid w:val="00975043"/>
    <w:rsid w:val="00975310"/>
    <w:rsid w:val="009754C0"/>
    <w:rsid w:val="009754C7"/>
    <w:rsid w:val="009759EE"/>
    <w:rsid w:val="00975BDD"/>
    <w:rsid w:val="00976364"/>
    <w:rsid w:val="00976633"/>
    <w:rsid w:val="009767C8"/>
    <w:rsid w:val="00976801"/>
    <w:rsid w:val="009769D0"/>
    <w:rsid w:val="00976FFA"/>
    <w:rsid w:val="0097707C"/>
    <w:rsid w:val="00977220"/>
    <w:rsid w:val="00977846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61D"/>
    <w:rsid w:val="00984948"/>
    <w:rsid w:val="00984D2F"/>
    <w:rsid w:val="00984DA9"/>
    <w:rsid w:val="00984F12"/>
    <w:rsid w:val="00985416"/>
    <w:rsid w:val="00985430"/>
    <w:rsid w:val="00985CD2"/>
    <w:rsid w:val="00985D99"/>
    <w:rsid w:val="00985DFD"/>
    <w:rsid w:val="00986ECD"/>
    <w:rsid w:val="009870C3"/>
    <w:rsid w:val="00987D2C"/>
    <w:rsid w:val="00987DDA"/>
    <w:rsid w:val="009901F5"/>
    <w:rsid w:val="009901FA"/>
    <w:rsid w:val="009909CC"/>
    <w:rsid w:val="00990A26"/>
    <w:rsid w:val="0099124D"/>
    <w:rsid w:val="00991296"/>
    <w:rsid w:val="00991502"/>
    <w:rsid w:val="00991549"/>
    <w:rsid w:val="009917FD"/>
    <w:rsid w:val="00991CA2"/>
    <w:rsid w:val="00991CD1"/>
    <w:rsid w:val="009920B7"/>
    <w:rsid w:val="00992471"/>
    <w:rsid w:val="009924A9"/>
    <w:rsid w:val="00992C37"/>
    <w:rsid w:val="00993139"/>
    <w:rsid w:val="00993147"/>
    <w:rsid w:val="009937CC"/>
    <w:rsid w:val="009939B3"/>
    <w:rsid w:val="00993BB4"/>
    <w:rsid w:val="00994770"/>
    <w:rsid w:val="00995619"/>
    <w:rsid w:val="00995DCE"/>
    <w:rsid w:val="00996945"/>
    <w:rsid w:val="00996F06"/>
    <w:rsid w:val="00997128"/>
    <w:rsid w:val="009974D8"/>
    <w:rsid w:val="0099765C"/>
    <w:rsid w:val="00997A4E"/>
    <w:rsid w:val="009A0D63"/>
    <w:rsid w:val="009A10A1"/>
    <w:rsid w:val="009A12D7"/>
    <w:rsid w:val="009A1C3D"/>
    <w:rsid w:val="009A1E9C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F59"/>
    <w:rsid w:val="009A5F4E"/>
    <w:rsid w:val="009A6023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22D"/>
    <w:rsid w:val="009B338F"/>
    <w:rsid w:val="009B3512"/>
    <w:rsid w:val="009B412B"/>
    <w:rsid w:val="009B4832"/>
    <w:rsid w:val="009B502E"/>
    <w:rsid w:val="009B5135"/>
    <w:rsid w:val="009B580C"/>
    <w:rsid w:val="009B5B77"/>
    <w:rsid w:val="009B5CB6"/>
    <w:rsid w:val="009B686C"/>
    <w:rsid w:val="009B6AC3"/>
    <w:rsid w:val="009B6FBC"/>
    <w:rsid w:val="009B705C"/>
    <w:rsid w:val="009B7103"/>
    <w:rsid w:val="009B7A75"/>
    <w:rsid w:val="009B7BEC"/>
    <w:rsid w:val="009B7FD7"/>
    <w:rsid w:val="009C0F1E"/>
    <w:rsid w:val="009C108F"/>
    <w:rsid w:val="009C1225"/>
    <w:rsid w:val="009C1407"/>
    <w:rsid w:val="009C17F6"/>
    <w:rsid w:val="009C1A4E"/>
    <w:rsid w:val="009C2199"/>
    <w:rsid w:val="009C2989"/>
    <w:rsid w:val="009C2DF2"/>
    <w:rsid w:val="009C35A9"/>
    <w:rsid w:val="009C3991"/>
    <w:rsid w:val="009C3B16"/>
    <w:rsid w:val="009C3D16"/>
    <w:rsid w:val="009C41A9"/>
    <w:rsid w:val="009C46E1"/>
    <w:rsid w:val="009C593E"/>
    <w:rsid w:val="009C6964"/>
    <w:rsid w:val="009C6B9E"/>
    <w:rsid w:val="009C759F"/>
    <w:rsid w:val="009C75EB"/>
    <w:rsid w:val="009C763A"/>
    <w:rsid w:val="009D030F"/>
    <w:rsid w:val="009D0424"/>
    <w:rsid w:val="009D0C0B"/>
    <w:rsid w:val="009D119D"/>
    <w:rsid w:val="009D136F"/>
    <w:rsid w:val="009D1409"/>
    <w:rsid w:val="009D1A9B"/>
    <w:rsid w:val="009D1BDA"/>
    <w:rsid w:val="009D1DBE"/>
    <w:rsid w:val="009D1E67"/>
    <w:rsid w:val="009D20E5"/>
    <w:rsid w:val="009D2343"/>
    <w:rsid w:val="009D253C"/>
    <w:rsid w:val="009D2A3A"/>
    <w:rsid w:val="009D2A63"/>
    <w:rsid w:val="009D38AD"/>
    <w:rsid w:val="009D3D6A"/>
    <w:rsid w:val="009D46D2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E27"/>
    <w:rsid w:val="009E30B1"/>
    <w:rsid w:val="009E50CB"/>
    <w:rsid w:val="009E5A2C"/>
    <w:rsid w:val="009E5AEB"/>
    <w:rsid w:val="009E60F0"/>
    <w:rsid w:val="009E712F"/>
    <w:rsid w:val="009E77D1"/>
    <w:rsid w:val="009F09F4"/>
    <w:rsid w:val="009F1157"/>
    <w:rsid w:val="009F1291"/>
    <w:rsid w:val="009F131E"/>
    <w:rsid w:val="009F17E1"/>
    <w:rsid w:val="009F2010"/>
    <w:rsid w:val="009F2442"/>
    <w:rsid w:val="009F26EB"/>
    <w:rsid w:val="009F2710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423"/>
    <w:rsid w:val="009F75EE"/>
    <w:rsid w:val="009F7703"/>
    <w:rsid w:val="009F7D27"/>
    <w:rsid w:val="00A000E9"/>
    <w:rsid w:val="00A00334"/>
    <w:rsid w:val="00A008BE"/>
    <w:rsid w:val="00A00ACE"/>
    <w:rsid w:val="00A01590"/>
    <w:rsid w:val="00A01CD4"/>
    <w:rsid w:val="00A0208D"/>
    <w:rsid w:val="00A02214"/>
    <w:rsid w:val="00A02654"/>
    <w:rsid w:val="00A02CF0"/>
    <w:rsid w:val="00A02D45"/>
    <w:rsid w:val="00A03203"/>
    <w:rsid w:val="00A033E5"/>
    <w:rsid w:val="00A04048"/>
    <w:rsid w:val="00A04225"/>
    <w:rsid w:val="00A04941"/>
    <w:rsid w:val="00A04D8E"/>
    <w:rsid w:val="00A04FA0"/>
    <w:rsid w:val="00A05156"/>
    <w:rsid w:val="00A05BA3"/>
    <w:rsid w:val="00A06338"/>
    <w:rsid w:val="00A071B9"/>
    <w:rsid w:val="00A07208"/>
    <w:rsid w:val="00A07694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8A0"/>
    <w:rsid w:val="00A13E68"/>
    <w:rsid w:val="00A1457C"/>
    <w:rsid w:val="00A1466E"/>
    <w:rsid w:val="00A149B9"/>
    <w:rsid w:val="00A15128"/>
    <w:rsid w:val="00A1530A"/>
    <w:rsid w:val="00A16304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2DD5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AFF"/>
    <w:rsid w:val="00A24BBA"/>
    <w:rsid w:val="00A24C95"/>
    <w:rsid w:val="00A24DBC"/>
    <w:rsid w:val="00A24EBE"/>
    <w:rsid w:val="00A251C3"/>
    <w:rsid w:val="00A258A0"/>
    <w:rsid w:val="00A25D3E"/>
    <w:rsid w:val="00A25D54"/>
    <w:rsid w:val="00A25D88"/>
    <w:rsid w:val="00A25FD4"/>
    <w:rsid w:val="00A26071"/>
    <w:rsid w:val="00A26815"/>
    <w:rsid w:val="00A2739D"/>
    <w:rsid w:val="00A3003F"/>
    <w:rsid w:val="00A303F5"/>
    <w:rsid w:val="00A305BE"/>
    <w:rsid w:val="00A308DA"/>
    <w:rsid w:val="00A309C2"/>
    <w:rsid w:val="00A314D6"/>
    <w:rsid w:val="00A3164D"/>
    <w:rsid w:val="00A31D95"/>
    <w:rsid w:val="00A32BE8"/>
    <w:rsid w:val="00A32D36"/>
    <w:rsid w:val="00A32E5D"/>
    <w:rsid w:val="00A338D3"/>
    <w:rsid w:val="00A33BE3"/>
    <w:rsid w:val="00A33D2A"/>
    <w:rsid w:val="00A34344"/>
    <w:rsid w:val="00A3439B"/>
    <w:rsid w:val="00A3466E"/>
    <w:rsid w:val="00A34DEB"/>
    <w:rsid w:val="00A35106"/>
    <w:rsid w:val="00A357D0"/>
    <w:rsid w:val="00A35916"/>
    <w:rsid w:val="00A36E15"/>
    <w:rsid w:val="00A36F30"/>
    <w:rsid w:val="00A4018D"/>
    <w:rsid w:val="00A40519"/>
    <w:rsid w:val="00A40D55"/>
    <w:rsid w:val="00A41012"/>
    <w:rsid w:val="00A41067"/>
    <w:rsid w:val="00A41432"/>
    <w:rsid w:val="00A415F8"/>
    <w:rsid w:val="00A41C95"/>
    <w:rsid w:val="00A41D00"/>
    <w:rsid w:val="00A4256A"/>
    <w:rsid w:val="00A43045"/>
    <w:rsid w:val="00A43199"/>
    <w:rsid w:val="00A43368"/>
    <w:rsid w:val="00A43DAD"/>
    <w:rsid w:val="00A4400A"/>
    <w:rsid w:val="00A44343"/>
    <w:rsid w:val="00A445C3"/>
    <w:rsid w:val="00A44791"/>
    <w:rsid w:val="00A44B5F"/>
    <w:rsid w:val="00A44C2A"/>
    <w:rsid w:val="00A4518C"/>
    <w:rsid w:val="00A453F9"/>
    <w:rsid w:val="00A45709"/>
    <w:rsid w:val="00A4581C"/>
    <w:rsid w:val="00A45D70"/>
    <w:rsid w:val="00A4620E"/>
    <w:rsid w:val="00A4698A"/>
    <w:rsid w:val="00A46ACA"/>
    <w:rsid w:val="00A46EBA"/>
    <w:rsid w:val="00A4713B"/>
    <w:rsid w:val="00A47903"/>
    <w:rsid w:val="00A5136C"/>
    <w:rsid w:val="00A5160E"/>
    <w:rsid w:val="00A516D4"/>
    <w:rsid w:val="00A51A74"/>
    <w:rsid w:val="00A51DDA"/>
    <w:rsid w:val="00A52025"/>
    <w:rsid w:val="00A527CC"/>
    <w:rsid w:val="00A528EB"/>
    <w:rsid w:val="00A5317F"/>
    <w:rsid w:val="00A5326C"/>
    <w:rsid w:val="00A53368"/>
    <w:rsid w:val="00A53733"/>
    <w:rsid w:val="00A5376E"/>
    <w:rsid w:val="00A53779"/>
    <w:rsid w:val="00A549A5"/>
    <w:rsid w:val="00A5502C"/>
    <w:rsid w:val="00A55A46"/>
    <w:rsid w:val="00A55A6F"/>
    <w:rsid w:val="00A55BC8"/>
    <w:rsid w:val="00A55D21"/>
    <w:rsid w:val="00A56078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EEF"/>
    <w:rsid w:val="00A6112D"/>
    <w:rsid w:val="00A621F1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478"/>
    <w:rsid w:val="00A70893"/>
    <w:rsid w:val="00A70A52"/>
    <w:rsid w:val="00A71398"/>
    <w:rsid w:val="00A71ABE"/>
    <w:rsid w:val="00A71B43"/>
    <w:rsid w:val="00A71BFA"/>
    <w:rsid w:val="00A71DA2"/>
    <w:rsid w:val="00A72968"/>
    <w:rsid w:val="00A72C66"/>
    <w:rsid w:val="00A73A22"/>
    <w:rsid w:val="00A74489"/>
    <w:rsid w:val="00A74C1C"/>
    <w:rsid w:val="00A7514E"/>
    <w:rsid w:val="00A75BF7"/>
    <w:rsid w:val="00A75F11"/>
    <w:rsid w:val="00A75F2B"/>
    <w:rsid w:val="00A76126"/>
    <w:rsid w:val="00A763DA"/>
    <w:rsid w:val="00A766AF"/>
    <w:rsid w:val="00A76D33"/>
    <w:rsid w:val="00A77580"/>
    <w:rsid w:val="00A775BB"/>
    <w:rsid w:val="00A77790"/>
    <w:rsid w:val="00A814C3"/>
    <w:rsid w:val="00A81556"/>
    <w:rsid w:val="00A817FE"/>
    <w:rsid w:val="00A81A49"/>
    <w:rsid w:val="00A82929"/>
    <w:rsid w:val="00A838E3"/>
    <w:rsid w:val="00A83DC1"/>
    <w:rsid w:val="00A840CE"/>
    <w:rsid w:val="00A840D7"/>
    <w:rsid w:val="00A845D0"/>
    <w:rsid w:val="00A84731"/>
    <w:rsid w:val="00A85124"/>
    <w:rsid w:val="00A852E8"/>
    <w:rsid w:val="00A85467"/>
    <w:rsid w:val="00A85B50"/>
    <w:rsid w:val="00A85C32"/>
    <w:rsid w:val="00A865F6"/>
    <w:rsid w:val="00A8668D"/>
    <w:rsid w:val="00A87164"/>
    <w:rsid w:val="00A8759C"/>
    <w:rsid w:val="00A87817"/>
    <w:rsid w:val="00A879FC"/>
    <w:rsid w:val="00A87A40"/>
    <w:rsid w:val="00A87F61"/>
    <w:rsid w:val="00A87F8C"/>
    <w:rsid w:val="00A9083D"/>
    <w:rsid w:val="00A90DDA"/>
    <w:rsid w:val="00A9116A"/>
    <w:rsid w:val="00A911BF"/>
    <w:rsid w:val="00A9131C"/>
    <w:rsid w:val="00A91914"/>
    <w:rsid w:val="00A9192F"/>
    <w:rsid w:val="00A91981"/>
    <w:rsid w:val="00A91B57"/>
    <w:rsid w:val="00A91D24"/>
    <w:rsid w:val="00A9290A"/>
    <w:rsid w:val="00A930D8"/>
    <w:rsid w:val="00A93B0E"/>
    <w:rsid w:val="00A93CD8"/>
    <w:rsid w:val="00A93EB1"/>
    <w:rsid w:val="00A94E35"/>
    <w:rsid w:val="00A961A3"/>
    <w:rsid w:val="00A967C1"/>
    <w:rsid w:val="00A9694D"/>
    <w:rsid w:val="00A96B29"/>
    <w:rsid w:val="00A9748D"/>
    <w:rsid w:val="00AA0BBB"/>
    <w:rsid w:val="00AA1071"/>
    <w:rsid w:val="00AA167F"/>
    <w:rsid w:val="00AA1F9D"/>
    <w:rsid w:val="00AA20B0"/>
    <w:rsid w:val="00AA212B"/>
    <w:rsid w:val="00AA2901"/>
    <w:rsid w:val="00AA2A22"/>
    <w:rsid w:val="00AA3037"/>
    <w:rsid w:val="00AA3967"/>
    <w:rsid w:val="00AA3EE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D5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2315"/>
    <w:rsid w:val="00AB2657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B7C6E"/>
    <w:rsid w:val="00AC0064"/>
    <w:rsid w:val="00AC075F"/>
    <w:rsid w:val="00AC0E28"/>
    <w:rsid w:val="00AC1318"/>
    <w:rsid w:val="00AC14E1"/>
    <w:rsid w:val="00AC194B"/>
    <w:rsid w:val="00AC1EB3"/>
    <w:rsid w:val="00AC1ECF"/>
    <w:rsid w:val="00AC21D2"/>
    <w:rsid w:val="00AC24A6"/>
    <w:rsid w:val="00AC2782"/>
    <w:rsid w:val="00AC284B"/>
    <w:rsid w:val="00AC29B5"/>
    <w:rsid w:val="00AC2B9A"/>
    <w:rsid w:val="00AC31CE"/>
    <w:rsid w:val="00AC33D0"/>
    <w:rsid w:val="00AC3576"/>
    <w:rsid w:val="00AC3966"/>
    <w:rsid w:val="00AC3C92"/>
    <w:rsid w:val="00AC4309"/>
    <w:rsid w:val="00AC47E2"/>
    <w:rsid w:val="00AC5864"/>
    <w:rsid w:val="00AC5FEF"/>
    <w:rsid w:val="00AC63F0"/>
    <w:rsid w:val="00AC705C"/>
    <w:rsid w:val="00AC71EB"/>
    <w:rsid w:val="00AC7910"/>
    <w:rsid w:val="00AD0C7E"/>
    <w:rsid w:val="00AD0D24"/>
    <w:rsid w:val="00AD0E98"/>
    <w:rsid w:val="00AD180E"/>
    <w:rsid w:val="00AD1D47"/>
    <w:rsid w:val="00AD1E7E"/>
    <w:rsid w:val="00AD2176"/>
    <w:rsid w:val="00AD234D"/>
    <w:rsid w:val="00AD296C"/>
    <w:rsid w:val="00AD2D0E"/>
    <w:rsid w:val="00AD30DE"/>
    <w:rsid w:val="00AD3709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5AC2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4A0"/>
    <w:rsid w:val="00AE2558"/>
    <w:rsid w:val="00AE2630"/>
    <w:rsid w:val="00AE2863"/>
    <w:rsid w:val="00AE329E"/>
    <w:rsid w:val="00AE36C7"/>
    <w:rsid w:val="00AE4021"/>
    <w:rsid w:val="00AE434E"/>
    <w:rsid w:val="00AE4415"/>
    <w:rsid w:val="00AE545F"/>
    <w:rsid w:val="00AE564B"/>
    <w:rsid w:val="00AE633F"/>
    <w:rsid w:val="00AE67AF"/>
    <w:rsid w:val="00AE68C1"/>
    <w:rsid w:val="00AE6E4F"/>
    <w:rsid w:val="00AE7439"/>
    <w:rsid w:val="00AE746D"/>
    <w:rsid w:val="00AE7F61"/>
    <w:rsid w:val="00AF035E"/>
    <w:rsid w:val="00AF06BD"/>
    <w:rsid w:val="00AF071D"/>
    <w:rsid w:val="00AF13A4"/>
    <w:rsid w:val="00AF13B3"/>
    <w:rsid w:val="00AF1B77"/>
    <w:rsid w:val="00AF2D82"/>
    <w:rsid w:val="00AF31AB"/>
    <w:rsid w:val="00AF356E"/>
    <w:rsid w:val="00AF45DA"/>
    <w:rsid w:val="00AF5CE6"/>
    <w:rsid w:val="00AF5FA6"/>
    <w:rsid w:val="00AF6788"/>
    <w:rsid w:val="00AF6CE2"/>
    <w:rsid w:val="00AF6D25"/>
    <w:rsid w:val="00AF6EF7"/>
    <w:rsid w:val="00AF78CE"/>
    <w:rsid w:val="00AF796E"/>
    <w:rsid w:val="00AF7ACB"/>
    <w:rsid w:val="00B00816"/>
    <w:rsid w:val="00B00BD2"/>
    <w:rsid w:val="00B00EBE"/>
    <w:rsid w:val="00B01B13"/>
    <w:rsid w:val="00B02137"/>
    <w:rsid w:val="00B0236A"/>
    <w:rsid w:val="00B0370B"/>
    <w:rsid w:val="00B037BD"/>
    <w:rsid w:val="00B03A04"/>
    <w:rsid w:val="00B03EC9"/>
    <w:rsid w:val="00B0463E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206"/>
    <w:rsid w:val="00B1089E"/>
    <w:rsid w:val="00B10C3D"/>
    <w:rsid w:val="00B11D6B"/>
    <w:rsid w:val="00B12672"/>
    <w:rsid w:val="00B13141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6382"/>
    <w:rsid w:val="00B16562"/>
    <w:rsid w:val="00B17341"/>
    <w:rsid w:val="00B17371"/>
    <w:rsid w:val="00B17570"/>
    <w:rsid w:val="00B176EC"/>
    <w:rsid w:val="00B203AC"/>
    <w:rsid w:val="00B206BA"/>
    <w:rsid w:val="00B20852"/>
    <w:rsid w:val="00B20E1E"/>
    <w:rsid w:val="00B20E73"/>
    <w:rsid w:val="00B2157E"/>
    <w:rsid w:val="00B217F3"/>
    <w:rsid w:val="00B2185B"/>
    <w:rsid w:val="00B21C9A"/>
    <w:rsid w:val="00B2242E"/>
    <w:rsid w:val="00B23218"/>
    <w:rsid w:val="00B2394E"/>
    <w:rsid w:val="00B23DB5"/>
    <w:rsid w:val="00B23ED4"/>
    <w:rsid w:val="00B25001"/>
    <w:rsid w:val="00B254F8"/>
    <w:rsid w:val="00B25F21"/>
    <w:rsid w:val="00B26A03"/>
    <w:rsid w:val="00B26A29"/>
    <w:rsid w:val="00B26AA7"/>
    <w:rsid w:val="00B26B95"/>
    <w:rsid w:val="00B27691"/>
    <w:rsid w:val="00B276C9"/>
    <w:rsid w:val="00B278DA"/>
    <w:rsid w:val="00B27E55"/>
    <w:rsid w:val="00B27EE7"/>
    <w:rsid w:val="00B30102"/>
    <w:rsid w:val="00B30472"/>
    <w:rsid w:val="00B30850"/>
    <w:rsid w:val="00B308C5"/>
    <w:rsid w:val="00B3099D"/>
    <w:rsid w:val="00B30F39"/>
    <w:rsid w:val="00B31272"/>
    <w:rsid w:val="00B31291"/>
    <w:rsid w:val="00B31B8F"/>
    <w:rsid w:val="00B323F2"/>
    <w:rsid w:val="00B3302D"/>
    <w:rsid w:val="00B3336A"/>
    <w:rsid w:val="00B33793"/>
    <w:rsid w:val="00B33A08"/>
    <w:rsid w:val="00B33BF6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182"/>
    <w:rsid w:val="00B523E3"/>
    <w:rsid w:val="00B528C3"/>
    <w:rsid w:val="00B53272"/>
    <w:rsid w:val="00B5346C"/>
    <w:rsid w:val="00B53619"/>
    <w:rsid w:val="00B537EE"/>
    <w:rsid w:val="00B53878"/>
    <w:rsid w:val="00B53989"/>
    <w:rsid w:val="00B53C17"/>
    <w:rsid w:val="00B53CAF"/>
    <w:rsid w:val="00B544A7"/>
    <w:rsid w:val="00B54ACC"/>
    <w:rsid w:val="00B54CBF"/>
    <w:rsid w:val="00B55CD4"/>
    <w:rsid w:val="00B55FB2"/>
    <w:rsid w:val="00B56114"/>
    <w:rsid w:val="00B56167"/>
    <w:rsid w:val="00B56383"/>
    <w:rsid w:val="00B56E55"/>
    <w:rsid w:val="00B57005"/>
    <w:rsid w:val="00B57783"/>
    <w:rsid w:val="00B57833"/>
    <w:rsid w:val="00B6000F"/>
    <w:rsid w:val="00B604BA"/>
    <w:rsid w:val="00B61252"/>
    <w:rsid w:val="00B6154B"/>
    <w:rsid w:val="00B61832"/>
    <w:rsid w:val="00B618BD"/>
    <w:rsid w:val="00B620BC"/>
    <w:rsid w:val="00B62227"/>
    <w:rsid w:val="00B6250D"/>
    <w:rsid w:val="00B627C9"/>
    <w:rsid w:val="00B62B70"/>
    <w:rsid w:val="00B62CD7"/>
    <w:rsid w:val="00B62F59"/>
    <w:rsid w:val="00B631F1"/>
    <w:rsid w:val="00B632C2"/>
    <w:rsid w:val="00B63A79"/>
    <w:rsid w:val="00B63D53"/>
    <w:rsid w:val="00B64100"/>
    <w:rsid w:val="00B6423E"/>
    <w:rsid w:val="00B64B1F"/>
    <w:rsid w:val="00B64B7C"/>
    <w:rsid w:val="00B65433"/>
    <w:rsid w:val="00B65ADA"/>
    <w:rsid w:val="00B6635E"/>
    <w:rsid w:val="00B663CB"/>
    <w:rsid w:val="00B6641F"/>
    <w:rsid w:val="00B666CD"/>
    <w:rsid w:val="00B666F7"/>
    <w:rsid w:val="00B66722"/>
    <w:rsid w:val="00B66794"/>
    <w:rsid w:val="00B66B6A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687"/>
    <w:rsid w:val="00B71A9D"/>
    <w:rsid w:val="00B71C68"/>
    <w:rsid w:val="00B71D1E"/>
    <w:rsid w:val="00B72046"/>
    <w:rsid w:val="00B7280D"/>
    <w:rsid w:val="00B73139"/>
    <w:rsid w:val="00B740E2"/>
    <w:rsid w:val="00B743E3"/>
    <w:rsid w:val="00B74BD8"/>
    <w:rsid w:val="00B74C84"/>
    <w:rsid w:val="00B75167"/>
    <w:rsid w:val="00B75D46"/>
    <w:rsid w:val="00B7612D"/>
    <w:rsid w:val="00B76179"/>
    <w:rsid w:val="00B764C4"/>
    <w:rsid w:val="00B766F9"/>
    <w:rsid w:val="00B76E90"/>
    <w:rsid w:val="00B77103"/>
    <w:rsid w:val="00B77528"/>
    <w:rsid w:val="00B775E5"/>
    <w:rsid w:val="00B775F2"/>
    <w:rsid w:val="00B77636"/>
    <w:rsid w:val="00B77C45"/>
    <w:rsid w:val="00B77D0A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5DC2"/>
    <w:rsid w:val="00B864AA"/>
    <w:rsid w:val="00B86CD2"/>
    <w:rsid w:val="00B90061"/>
    <w:rsid w:val="00B908F1"/>
    <w:rsid w:val="00B90FE5"/>
    <w:rsid w:val="00B910B1"/>
    <w:rsid w:val="00B91150"/>
    <w:rsid w:val="00B9146B"/>
    <w:rsid w:val="00B91A6A"/>
    <w:rsid w:val="00B92A81"/>
    <w:rsid w:val="00B92BE9"/>
    <w:rsid w:val="00B92F1E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5ECC"/>
    <w:rsid w:val="00BA6472"/>
    <w:rsid w:val="00BA6D3F"/>
    <w:rsid w:val="00BA6D50"/>
    <w:rsid w:val="00BA6ED6"/>
    <w:rsid w:val="00BA72CE"/>
    <w:rsid w:val="00BA72DA"/>
    <w:rsid w:val="00BA7C4E"/>
    <w:rsid w:val="00BB08A8"/>
    <w:rsid w:val="00BB1002"/>
    <w:rsid w:val="00BB368B"/>
    <w:rsid w:val="00BB38C5"/>
    <w:rsid w:val="00BB3C07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7535"/>
    <w:rsid w:val="00BB765F"/>
    <w:rsid w:val="00BC0267"/>
    <w:rsid w:val="00BC09D4"/>
    <w:rsid w:val="00BC0B9E"/>
    <w:rsid w:val="00BC0C17"/>
    <w:rsid w:val="00BC144F"/>
    <w:rsid w:val="00BC1C1D"/>
    <w:rsid w:val="00BC2015"/>
    <w:rsid w:val="00BC2506"/>
    <w:rsid w:val="00BC2526"/>
    <w:rsid w:val="00BC2F57"/>
    <w:rsid w:val="00BC33CC"/>
    <w:rsid w:val="00BC346D"/>
    <w:rsid w:val="00BC3BCB"/>
    <w:rsid w:val="00BC42D5"/>
    <w:rsid w:val="00BC4B4B"/>
    <w:rsid w:val="00BC502D"/>
    <w:rsid w:val="00BC5043"/>
    <w:rsid w:val="00BC563E"/>
    <w:rsid w:val="00BC57B2"/>
    <w:rsid w:val="00BC5D44"/>
    <w:rsid w:val="00BC6043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3B34"/>
    <w:rsid w:val="00BD41CA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23D"/>
    <w:rsid w:val="00BE1549"/>
    <w:rsid w:val="00BE1EE9"/>
    <w:rsid w:val="00BE27AD"/>
    <w:rsid w:val="00BE2F3F"/>
    <w:rsid w:val="00BE2FD4"/>
    <w:rsid w:val="00BE3C8F"/>
    <w:rsid w:val="00BE4291"/>
    <w:rsid w:val="00BE463A"/>
    <w:rsid w:val="00BE4AAB"/>
    <w:rsid w:val="00BE4B62"/>
    <w:rsid w:val="00BE5746"/>
    <w:rsid w:val="00BE5EE7"/>
    <w:rsid w:val="00BE650E"/>
    <w:rsid w:val="00BE6920"/>
    <w:rsid w:val="00BE76E7"/>
    <w:rsid w:val="00BF0B11"/>
    <w:rsid w:val="00BF0B94"/>
    <w:rsid w:val="00BF0D31"/>
    <w:rsid w:val="00BF0D48"/>
    <w:rsid w:val="00BF0E57"/>
    <w:rsid w:val="00BF1455"/>
    <w:rsid w:val="00BF1C11"/>
    <w:rsid w:val="00BF3475"/>
    <w:rsid w:val="00BF34DD"/>
    <w:rsid w:val="00BF395A"/>
    <w:rsid w:val="00BF3A93"/>
    <w:rsid w:val="00BF3B78"/>
    <w:rsid w:val="00BF3FB3"/>
    <w:rsid w:val="00BF4308"/>
    <w:rsid w:val="00BF49F2"/>
    <w:rsid w:val="00BF4E24"/>
    <w:rsid w:val="00BF53A9"/>
    <w:rsid w:val="00BF59B2"/>
    <w:rsid w:val="00BF5D80"/>
    <w:rsid w:val="00BF63E1"/>
    <w:rsid w:val="00BF6937"/>
    <w:rsid w:val="00BF6A70"/>
    <w:rsid w:val="00BF6B84"/>
    <w:rsid w:val="00BF6CE7"/>
    <w:rsid w:val="00BF6F6D"/>
    <w:rsid w:val="00BF7041"/>
    <w:rsid w:val="00BF787A"/>
    <w:rsid w:val="00BF7C1D"/>
    <w:rsid w:val="00C00004"/>
    <w:rsid w:val="00C01242"/>
    <w:rsid w:val="00C01578"/>
    <w:rsid w:val="00C0168B"/>
    <w:rsid w:val="00C01BF3"/>
    <w:rsid w:val="00C01E0A"/>
    <w:rsid w:val="00C020F1"/>
    <w:rsid w:val="00C02DE2"/>
    <w:rsid w:val="00C02E00"/>
    <w:rsid w:val="00C0355E"/>
    <w:rsid w:val="00C03755"/>
    <w:rsid w:val="00C04057"/>
    <w:rsid w:val="00C0426F"/>
    <w:rsid w:val="00C04287"/>
    <w:rsid w:val="00C0455F"/>
    <w:rsid w:val="00C04AD2"/>
    <w:rsid w:val="00C04BFF"/>
    <w:rsid w:val="00C04C36"/>
    <w:rsid w:val="00C052AA"/>
    <w:rsid w:val="00C05384"/>
    <w:rsid w:val="00C054AD"/>
    <w:rsid w:val="00C055E8"/>
    <w:rsid w:val="00C058C2"/>
    <w:rsid w:val="00C0623D"/>
    <w:rsid w:val="00C0647D"/>
    <w:rsid w:val="00C0652C"/>
    <w:rsid w:val="00C0658C"/>
    <w:rsid w:val="00C065D5"/>
    <w:rsid w:val="00C066A9"/>
    <w:rsid w:val="00C06F59"/>
    <w:rsid w:val="00C07113"/>
    <w:rsid w:val="00C07702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0D9"/>
    <w:rsid w:val="00C1353F"/>
    <w:rsid w:val="00C13742"/>
    <w:rsid w:val="00C13BBE"/>
    <w:rsid w:val="00C14464"/>
    <w:rsid w:val="00C14B22"/>
    <w:rsid w:val="00C14C60"/>
    <w:rsid w:val="00C1537D"/>
    <w:rsid w:val="00C156DE"/>
    <w:rsid w:val="00C15BEA"/>
    <w:rsid w:val="00C15E7C"/>
    <w:rsid w:val="00C16FEB"/>
    <w:rsid w:val="00C177DF"/>
    <w:rsid w:val="00C17B89"/>
    <w:rsid w:val="00C17D49"/>
    <w:rsid w:val="00C20267"/>
    <w:rsid w:val="00C203EB"/>
    <w:rsid w:val="00C2054B"/>
    <w:rsid w:val="00C2077F"/>
    <w:rsid w:val="00C209DA"/>
    <w:rsid w:val="00C20A9E"/>
    <w:rsid w:val="00C20F29"/>
    <w:rsid w:val="00C2115F"/>
    <w:rsid w:val="00C219AF"/>
    <w:rsid w:val="00C221E9"/>
    <w:rsid w:val="00C22823"/>
    <w:rsid w:val="00C23A93"/>
    <w:rsid w:val="00C23CCC"/>
    <w:rsid w:val="00C23D3E"/>
    <w:rsid w:val="00C23FEE"/>
    <w:rsid w:val="00C246E1"/>
    <w:rsid w:val="00C24930"/>
    <w:rsid w:val="00C24CC5"/>
    <w:rsid w:val="00C24E14"/>
    <w:rsid w:val="00C2520D"/>
    <w:rsid w:val="00C25924"/>
    <w:rsid w:val="00C25E6D"/>
    <w:rsid w:val="00C25EC6"/>
    <w:rsid w:val="00C262D7"/>
    <w:rsid w:val="00C2683C"/>
    <w:rsid w:val="00C2705E"/>
    <w:rsid w:val="00C27BEE"/>
    <w:rsid w:val="00C27F0C"/>
    <w:rsid w:val="00C27F1F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B78"/>
    <w:rsid w:val="00C351F4"/>
    <w:rsid w:val="00C35C70"/>
    <w:rsid w:val="00C365CB"/>
    <w:rsid w:val="00C37D6F"/>
    <w:rsid w:val="00C37D96"/>
    <w:rsid w:val="00C400EB"/>
    <w:rsid w:val="00C40267"/>
    <w:rsid w:val="00C40472"/>
    <w:rsid w:val="00C406CD"/>
    <w:rsid w:val="00C40B3C"/>
    <w:rsid w:val="00C411E8"/>
    <w:rsid w:val="00C4180F"/>
    <w:rsid w:val="00C41E5F"/>
    <w:rsid w:val="00C4203F"/>
    <w:rsid w:val="00C420D6"/>
    <w:rsid w:val="00C420F4"/>
    <w:rsid w:val="00C426AE"/>
    <w:rsid w:val="00C429D3"/>
    <w:rsid w:val="00C42C60"/>
    <w:rsid w:val="00C431BE"/>
    <w:rsid w:val="00C43282"/>
    <w:rsid w:val="00C43D09"/>
    <w:rsid w:val="00C44C0D"/>
    <w:rsid w:val="00C44CA9"/>
    <w:rsid w:val="00C45D0A"/>
    <w:rsid w:val="00C46DC5"/>
    <w:rsid w:val="00C474E0"/>
    <w:rsid w:val="00C47D4E"/>
    <w:rsid w:val="00C50AE9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C66"/>
    <w:rsid w:val="00C52F3D"/>
    <w:rsid w:val="00C53564"/>
    <w:rsid w:val="00C535C8"/>
    <w:rsid w:val="00C53AA6"/>
    <w:rsid w:val="00C5409F"/>
    <w:rsid w:val="00C54119"/>
    <w:rsid w:val="00C54A35"/>
    <w:rsid w:val="00C55155"/>
    <w:rsid w:val="00C55439"/>
    <w:rsid w:val="00C5559F"/>
    <w:rsid w:val="00C560D9"/>
    <w:rsid w:val="00C565EA"/>
    <w:rsid w:val="00C56953"/>
    <w:rsid w:val="00C56AF7"/>
    <w:rsid w:val="00C57048"/>
    <w:rsid w:val="00C57498"/>
    <w:rsid w:val="00C57516"/>
    <w:rsid w:val="00C5757C"/>
    <w:rsid w:val="00C575EE"/>
    <w:rsid w:val="00C5785A"/>
    <w:rsid w:val="00C57B56"/>
    <w:rsid w:val="00C60CE4"/>
    <w:rsid w:val="00C6130C"/>
    <w:rsid w:val="00C618BF"/>
    <w:rsid w:val="00C61C01"/>
    <w:rsid w:val="00C61FF4"/>
    <w:rsid w:val="00C6228C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C7F"/>
    <w:rsid w:val="00C64CEA"/>
    <w:rsid w:val="00C65749"/>
    <w:rsid w:val="00C66290"/>
    <w:rsid w:val="00C6695F"/>
    <w:rsid w:val="00C66FD4"/>
    <w:rsid w:val="00C67309"/>
    <w:rsid w:val="00C67EB6"/>
    <w:rsid w:val="00C704FE"/>
    <w:rsid w:val="00C70757"/>
    <w:rsid w:val="00C7085D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55E"/>
    <w:rsid w:val="00C73E30"/>
    <w:rsid w:val="00C74154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7B"/>
    <w:rsid w:val="00C801DD"/>
    <w:rsid w:val="00C80589"/>
    <w:rsid w:val="00C80E2A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C9E"/>
    <w:rsid w:val="00C84304"/>
    <w:rsid w:val="00C84A60"/>
    <w:rsid w:val="00C86489"/>
    <w:rsid w:val="00C865A8"/>
    <w:rsid w:val="00C86A0B"/>
    <w:rsid w:val="00C87014"/>
    <w:rsid w:val="00C87721"/>
    <w:rsid w:val="00C878E0"/>
    <w:rsid w:val="00C87E5C"/>
    <w:rsid w:val="00C87F73"/>
    <w:rsid w:val="00C90097"/>
    <w:rsid w:val="00C90116"/>
    <w:rsid w:val="00C90B44"/>
    <w:rsid w:val="00C91DFF"/>
    <w:rsid w:val="00C9299D"/>
    <w:rsid w:val="00C92C3D"/>
    <w:rsid w:val="00C93097"/>
    <w:rsid w:val="00C93A85"/>
    <w:rsid w:val="00C93D22"/>
    <w:rsid w:val="00C940F4"/>
    <w:rsid w:val="00C9443A"/>
    <w:rsid w:val="00C94D8F"/>
    <w:rsid w:val="00C9596B"/>
    <w:rsid w:val="00C95BBB"/>
    <w:rsid w:val="00C964EF"/>
    <w:rsid w:val="00C96837"/>
    <w:rsid w:val="00C9713C"/>
    <w:rsid w:val="00C97A83"/>
    <w:rsid w:val="00C97B16"/>
    <w:rsid w:val="00CA0306"/>
    <w:rsid w:val="00CA096F"/>
    <w:rsid w:val="00CA1FEB"/>
    <w:rsid w:val="00CA24EE"/>
    <w:rsid w:val="00CA2502"/>
    <w:rsid w:val="00CA26B3"/>
    <w:rsid w:val="00CA3115"/>
    <w:rsid w:val="00CA33E1"/>
    <w:rsid w:val="00CA3671"/>
    <w:rsid w:val="00CA36FA"/>
    <w:rsid w:val="00CA39A8"/>
    <w:rsid w:val="00CA3DD2"/>
    <w:rsid w:val="00CA3F3C"/>
    <w:rsid w:val="00CA448A"/>
    <w:rsid w:val="00CA46C4"/>
    <w:rsid w:val="00CA4F30"/>
    <w:rsid w:val="00CA50BF"/>
    <w:rsid w:val="00CA55A1"/>
    <w:rsid w:val="00CA5B35"/>
    <w:rsid w:val="00CA632C"/>
    <w:rsid w:val="00CA65B4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276F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93B"/>
    <w:rsid w:val="00CB6B74"/>
    <w:rsid w:val="00CB6C60"/>
    <w:rsid w:val="00CB6FDC"/>
    <w:rsid w:val="00CB7644"/>
    <w:rsid w:val="00CB7881"/>
    <w:rsid w:val="00CB7B72"/>
    <w:rsid w:val="00CC0219"/>
    <w:rsid w:val="00CC05FC"/>
    <w:rsid w:val="00CC1138"/>
    <w:rsid w:val="00CC17F6"/>
    <w:rsid w:val="00CC1DC3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539A"/>
    <w:rsid w:val="00CC5512"/>
    <w:rsid w:val="00CC55CA"/>
    <w:rsid w:val="00CC5824"/>
    <w:rsid w:val="00CC5A90"/>
    <w:rsid w:val="00CC5B01"/>
    <w:rsid w:val="00CC5C96"/>
    <w:rsid w:val="00CC62F8"/>
    <w:rsid w:val="00CC6449"/>
    <w:rsid w:val="00CC64C6"/>
    <w:rsid w:val="00CC6762"/>
    <w:rsid w:val="00CC7072"/>
    <w:rsid w:val="00CC70AB"/>
    <w:rsid w:val="00CD05AA"/>
    <w:rsid w:val="00CD0874"/>
    <w:rsid w:val="00CD0C30"/>
    <w:rsid w:val="00CD0DAC"/>
    <w:rsid w:val="00CD16C4"/>
    <w:rsid w:val="00CD1F74"/>
    <w:rsid w:val="00CD1FEE"/>
    <w:rsid w:val="00CD25E3"/>
    <w:rsid w:val="00CD27FF"/>
    <w:rsid w:val="00CD356F"/>
    <w:rsid w:val="00CD370D"/>
    <w:rsid w:val="00CD452C"/>
    <w:rsid w:val="00CD4B86"/>
    <w:rsid w:val="00CD4DC9"/>
    <w:rsid w:val="00CD4EEC"/>
    <w:rsid w:val="00CD5584"/>
    <w:rsid w:val="00CD5816"/>
    <w:rsid w:val="00CD5C5A"/>
    <w:rsid w:val="00CD5F90"/>
    <w:rsid w:val="00CD6AAC"/>
    <w:rsid w:val="00CD6CBD"/>
    <w:rsid w:val="00CD7568"/>
    <w:rsid w:val="00CE022A"/>
    <w:rsid w:val="00CE07D7"/>
    <w:rsid w:val="00CE07E0"/>
    <w:rsid w:val="00CE1621"/>
    <w:rsid w:val="00CE16E2"/>
    <w:rsid w:val="00CE1780"/>
    <w:rsid w:val="00CE1951"/>
    <w:rsid w:val="00CE1F47"/>
    <w:rsid w:val="00CE253F"/>
    <w:rsid w:val="00CE2A76"/>
    <w:rsid w:val="00CE2B42"/>
    <w:rsid w:val="00CE2B82"/>
    <w:rsid w:val="00CE3AC5"/>
    <w:rsid w:val="00CE420D"/>
    <w:rsid w:val="00CE487B"/>
    <w:rsid w:val="00CE4978"/>
    <w:rsid w:val="00CE4A20"/>
    <w:rsid w:val="00CE56D5"/>
    <w:rsid w:val="00CE5954"/>
    <w:rsid w:val="00CE6015"/>
    <w:rsid w:val="00CE61F7"/>
    <w:rsid w:val="00CE6527"/>
    <w:rsid w:val="00CE6C0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52"/>
    <w:rsid w:val="00CF3D74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4AB"/>
    <w:rsid w:val="00D00F0F"/>
    <w:rsid w:val="00D01441"/>
    <w:rsid w:val="00D01713"/>
    <w:rsid w:val="00D01A8D"/>
    <w:rsid w:val="00D01CC2"/>
    <w:rsid w:val="00D029D4"/>
    <w:rsid w:val="00D02E43"/>
    <w:rsid w:val="00D0325E"/>
    <w:rsid w:val="00D03612"/>
    <w:rsid w:val="00D037F5"/>
    <w:rsid w:val="00D0392C"/>
    <w:rsid w:val="00D03C7F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102B2"/>
    <w:rsid w:val="00D10B61"/>
    <w:rsid w:val="00D119D8"/>
    <w:rsid w:val="00D11BA7"/>
    <w:rsid w:val="00D11D6E"/>
    <w:rsid w:val="00D12320"/>
    <w:rsid w:val="00D125C0"/>
    <w:rsid w:val="00D12E7A"/>
    <w:rsid w:val="00D138CF"/>
    <w:rsid w:val="00D139BD"/>
    <w:rsid w:val="00D13D73"/>
    <w:rsid w:val="00D13DBF"/>
    <w:rsid w:val="00D1404E"/>
    <w:rsid w:val="00D1416B"/>
    <w:rsid w:val="00D14219"/>
    <w:rsid w:val="00D15054"/>
    <w:rsid w:val="00D152DE"/>
    <w:rsid w:val="00D153CD"/>
    <w:rsid w:val="00D15B40"/>
    <w:rsid w:val="00D15D61"/>
    <w:rsid w:val="00D160D1"/>
    <w:rsid w:val="00D16900"/>
    <w:rsid w:val="00D1691C"/>
    <w:rsid w:val="00D16DE8"/>
    <w:rsid w:val="00D16FDA"/>
    <w:rsid w:val="00D174A3"/>
    <w:rsid w:val="00D174AD"/>
    <w:rsid w:val="00D177D7"/>
    <w:rsid w:val="00D17DC8"/>
    <w:rsid w:val="00D203C8"/>
    <w:rsid w:val="00D204B2"/>
    <w:rsid w:val="00D20961"/>
    <w:rsid w:val="00D20A37"/>
    <w:rsid w:val="00D20B56"/>
    <w:rsid w:val="00D20C85"/>
    <w:rsid w:val="00D20D5C"/>
    <w:rsid w:val="00D21066"/>
    <w:rsid w:val="00D21439"/>
    <w:rsid w:val="00D21BFE"/>
    <w:rsid w:val="00D2209B"/>
    <w:rsid w:val="00D220C1"/>
    <w:rsid w:val="00D2239C"/>
    <w:rsid w:val="00D223CE"/>
    <w:rsid w:val="00D22DDE"/>
    <w:rsid w:val="00D22EBC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DB0"/>
    <w:rsid w:val="00D31260"/>
    <w:rsid w:val="00D315B2"/>
    <w:rsid w:val="00D318E1"/>
    <w:rsid w:val="00D31E13"/>
    <w:rsid w:val="00D31EAC"/>
    <w:rsid w:val="00D32954"/>
    <w:rsid w:val="00D329F4"/>
    <w:rsid w:val="00D32B11"/>
    <w:rsid w:val="00D32D47"/>
    <w:rsid w:val="00D330D7"/>
    <w:rsid w:val="00D33C3C"/>
    <w:rsid w:val="00D341B1"/>
    <w:rsid w:val="00D34392"/>
    <w:rsid w:val="00D34B30"/>
    <w:rsid w:val="00D350FB"/>
    <w:rsid w:val="00D35102"/>
    <w:rsid w:val="00D35328"/>
    <w:rsid w:val="00D35650"/>
    <w:rsid w:val="00D36394"/>
    <w:rsid w:val="00D364D2"/>
    <w:rsid w:val="00D36D1E"/>
    <w:rsid w:val="00D36EA5"/>
    <w:rsid w:val="00D3713E"/>
    <w:rsid w:val="00D374B8"/>
    <w:rsid w:val="00D377C8"/>
    <w:rsid w:val="00D37959"/>
    <w:rsid w:val="00D37F72"/>
    <w:rsid w:val="00D4030A"/>
    <w:rsid w:val="00D4055D"/>
    <w:rsid w:val="00D4089B"/>
    <w:rsid w:val="00D40960"/>
    <w:rsid w:val="00D412F6"/>
    <w:rsid w:val="00D414DB"/>
    <w:rsid w:val="00D41E17"/>
    <w:rsid w:val="00D4211E"/>
    <w:rsid w:val="00D422D3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4C81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C62"/>
    <w:rsid w:val="00D50E8C"/>
    <w:rsid w:val="00D510C9"/>
    <w:rsid w:val="00D512BB"/>
    <w:rsid w:val="00D51632"/>
    <w:rsid w:val="00D52009"/>
    <w:rsid w:val="00D5220E"/>
    <w:rsid w:val="00D52618"/>
    <w:rsid w:val="00D526DE"/>
    <w:rsid w:val="00D527C0"/>
    <w:rsid w:val="00D52AAD"/>
    <w:rsid w:val="00D52D42"/>
    <w:rsid w:val="00D53334"/>
    <w:rsid w:val="00D5366F"/>
    <w:rsid w:val="00D53692"/>
    <w:rsid w:val="00D538FD"/>
    <w:rsid w:val="00D53BD1"/>
    <w:rsid w:val="00D541A8"/>
    <w:rsid w:val="00D5421B"/>
    <w:rsid w:val="00D54702"/>
    <w:rsid w:val="00D54AF2"/>
    <w:rsid w:val="00D55F09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B21"/>
    <w:rsid w:val="00D62D66"/>
    <w:rsid w:val="00D63447"/>
    <w:rsid w:val="00D63A6D"/>
    <w:rsid w:val="00D63B2D"/>
    <w:rsid w:val="00D64243"/>
    <w:rsid w:val="00D647F3"/>
    <w:rsid w:val="00D649B3"/>
    <w:rsid w:val="00D64FAB"/>
    <w:rsid w:val="00D651D0"/>
    <w:rsid w:val="00D6577A"/>
    <w:rsid w:val="00D6599D"/>
    <w:rsid w:val="00D65CBB"/>
    <w:rsid w:val="00D65D02"/>
    <w:rsid w:val="00D6628B"/>
    <w:rsid w:val="00D665F0"/>
    <w:rsid w:val="00D669E2"/>
    <w:rsid w:val="00D670BF"/>
    <w:rsid w:val="00D671FE"/>
    <w:rsid w:val="00D679ED"/>
    <w:rsid w:val="00D67D5F"/>
    <w:rsid w:val="00D7004F"/>
    <w:rsid w:val="00D7037C"/>
    <w:rsid w:val="00D70700"/>
    <w:rsid w:val="00D70829"/>
    <w:rsid w:val="00D709BA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8AC"/>
    <w:rsid w:val="00D74CCE"/>
    <w:rsid w:val="00D74F17"/>
    <w:rsid w:val="00D7517E"/>
    <w:rsid w:val="00D75B2C"/>
    <w:rsid w:val="00D75B3C"/>
    <w:rsid w:val="00D75D16"/>
    <w:rsid w:val="00D7635E"/>
    <w:rsid w:val="00D76C91"/>
    <w:rsid w:val="00D76E46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51C"/>
    <w:rsid w:val="00D86821"/>
    <w:rsid w:val="00D86973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B19"/>
    <w:rsid w:val="00D92025"/>
    <w:rsid w:val="00D924E3"/>
    <w:rsid w:val="00D92CD0"/>
    <w:rsid w:val="00D92F95"/>
    <w:rsid w:val="00D93BB5"/>
    <w:rsid w:val="00D93FFC"/>
    <w:rsid w:val="00D94199"/>
    <w:rsid w:val="00D94875"/>
    <w:rsid w:val="00D94B2C"/>
    <w:rsid w:val="00D94DCB"/>
    <w:rsid w:val="00D9519D"/>
    <w:rsid w:val="00D9556E"/>
    <w:rsid w:val="00D95A8E"/>
    <w:rsid w:val="00D963E8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5E"/>
    <w:rsid w:val="00DA498A"/>
    <w:rsid w:val="00DA4BD2"/>
    <w:rsid w:val="00DA4C12"/>
    <w:rsid w:val="00DA4D64"/>
    <w:rsid w:val="00DA5250"/>
    <w:rsid w:val="00DA5516"/>
    <w:rsid w:val="00DA5619"/>
    <w:rsid w:val="00DA6061"/>
    <w:rsid w:val="00DA6308"/>
    <w:rsid w:val="00DA67FA"/>
    <w:rsid w:val="00DA6C02"/>
    <w:rsid w:val="00DA7572"/>
    <w:rsid w:val="00DA7C36"/>
    <w:rsid w:val="00DA7E0B"/>
    <w:rsid w:val="00DB00C1"/>
    <w:rsid w:val="00DB0296"/>
    <w:rsid w:val="00DB0979"/>
    <w:rsid w:val="00DB1183"/>
    <w:rsid w:val="00DB1313"/>
    <w:rsid w:val="00DB1320"/>
    <w:rsid w:val="00DB22A6"/>
    <w:rsid w:val="00DB23A9"/>
    <w:rsid w:val="00DB2484"/>
    <w:rsid w:val="00DB2A68"/>
    <w:rsid w:val="00DB324B"/>
    <w:rsid w:val="00DB3B2D"/>
    <w:rsid w:val="00DB4B18"/>
    <w:rsid w:val="00DB4FC0"/>
    <w:rsid w:val="00DB55F2"/>
    <w:rsid w:val="00DB58D1"/>
    <w:rsid w:val="00DB5A30"/>
    <w:rsid w:val="00DB5E80"/>
    <w:rsid w:val="00DB5FAF"/>
    <w:rsid w:val="00DB60E2"/>
    <w:rsid w:val="00DB62BC"/>
    <w:rsid w:val="00DB6392"/>
    <w:rsid w:val="00DB649F"/>
    <w:rsid w:val="00DB771A"/>
    <w:rsid w:val="00DB7A44"/>
    <w:rsid w:val="00DB7B6D"/>
    <w:rsid w:val="00DB7DF9"/>
    <w:rsid w:val="00DC0581"/>
    <w:rsid w:val="00DC0808"/>
    <w:rsid w:val="00DC1563"/>
    <w:rsid w:val="00DC1970"/>
    <w:rsid w:val="00DC23E2"/>
    <w:rsid w:val="00DC2749"/>
    <w:rsid w:val="00DC3EF6"/>
    <w:rsid w:val="00DC4640"/>
    <w:rsid w:val="00DC4827"/>
    <w:rsid w:val="00DC4C75"/>
    <w:rsid w:val="00DC4CC3"/>
    <w:rsid w:val="00DC50B2"/>
    <w:rsid w:val="00DC5B41"/>
    <w:rsid w:val="00DC60E0"/>
    <w:rsid w:val="00DC65EE"/>
    <w:rsid w:val="00DC6849"/>
    <w:rsid w:val="00DC6C50"/>
    <w:rsid w:val="00DD0020"/>
    <w:rsid w:val="00DD007B"/>
    <w:rsid w:val="00DD08DA"/>
    <w:rsid w:val="00DD0AFC"/>
    <w:rsid w:val="00DD0EB3"/>
    <w:rsid w:val="00DD0F7C"/>
    <w:rsid w:val="00DD10F1"/>
    <w:rsid w:val="00DD1987"/>
    <w:rsid w:val="00DD1C87"/>
    <w:rsid w:val="00DD1CE3"/>
    <w:rsid w:val="00DD1E21"/>
    <w:rsid w:val="00DD281E"/>
    <w:rsid w:val="00DD2BFE"/>
    <w:rsid w:val="00DD2F60"/>
    <w:rsid w:val="00DD32E6"/>
    <w:rsid w:val="00DD352D"/>
    <w:rsid w:val="00DD35FC"/>
    <w:rsid w:val="00DD363F"/>
    <w:rsid w:val="00DD3665"/>
    <w:rsid w:val="00DD3D7A"/>
    <w:rsid w:val="00DD4649"/>
    <w:rsid w:val="00DD4991"/>
    <w:rsid w:val="00DD5BBF"/>
    <w:rsid w:val="00DD6360"/>
    <w:rsid w:val="00DD63FF"/>
    <w:rsid w:val="00DD67D5"/>
    <w:rsid w:val="00DD7750"/>
    <w:rsid w:val="00DD77C8"/>
    <w:rsid w:val="00DE03F4"/>
    <w:rsid w:val="00DE0A4F"/>
    <w:rsid w:val="00DE1102"/>
    <w:rsid w:val="00DE11B0"/>
    <w:rsid w:val="00DE1264"/>
    <w:rsid w:val="00DE1602"/>
    <w:rsid w:val="00DE17AD"/>
    <w:rsid w:val="00DE17F9"/>
    <w:rsid w:val="00DE1898"/>
    <w:rsid w:val="00DE1AD9"/>
    <w:rsid w:val="00DE29BA"/>
    <w:rsid w:val="00DE2ABE"/>
    <w:rsid w:val="00DE31FC"/>
    <w:rsid w:val="00DE35AF"/>
    <w:rsid w:val="00DE4DDE"/>
    <w:rsid w:val="00DE4F2F"/>
    <w:rsid w:val="00DE5D47"/>
    <w:rsid w:val="00DE62CF"/>
    <w:rsid w:val="00DE71F4"/>
    <w:rsid w:val="00DE7596"/>
    <w:rsid w:val="00DF00B5"/>
    <w:rsid w:val="00DF0571"/>
    <w:rsid w:val="00DF10C2"/>
    <w:rsid w:val="00DF203E"/>
    <w:rsid w:val="00DF2679"/>
    <w:rsid w:val="00DF3340"/>
    <w:rsid w:val="00DF38C6"/>
    <w:rsid w:val="00DF3920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2D2"/>
    <w:rsid w:val="00E047C5"/>
    <w:rsid w:val="00E04BC9"/>
    <w:rsid w:val="00E0660C"/>
    <w:rsid w:val="00E06C38"/>
    <w:rsid w:val="00E07ECB"/>
    <w:rsid w:val="00E07F71"/>
    <w:rsid w:val="00E100A7"/>
    <w:rsid w:val="00E103E6"/>
    <w:rsid w:val="00E106ED"/>
    <w:rsid w:val="00E10B5F"/>
    <w:rsid w:val="00E110E7"/>
    <w:rsid w:val="00E12471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864"/>
    <w:rsid w:val="00E21AC0"/>
    <w:rsid w:val="00E21FFC"/>
    <w:rsid w:val="00E22926"/>
    <w:rsid w:val="00E22F29"/>
    <w:rsid w:val="00E23A7D"/>
    <w:rsid w:val="00E23B03"/>
    <w:rsid w:val="00E24377"/>
    <w:rsid w:val="00E24389"/>
    <w:rsid w:val="00E24B8F"/>
    <w:rsid w:val="00E24BC5"/>
    <w:rsid w:val="00E25490"/>
    <w:rsid w:val="00E2561B"/>
    <w:rsid w:val="00E25628"/>
    <w:rsid w:val="00E2570F"/>
    <w:rsid w:val="00E2595C"/>
    <w:rsid w:val="00E25AB0"/>
    <w:rsid w:val="00E265DA"/>
    <w:rsid w:val="00E26730"/>
    <w:rsid w:val="00E26F9D"/>
    <w:rsid w:val="00E27174"/>
    <w:rsid w:val="00E271E2"/>
    <w:rsid w:val="00E27DD6"/>
    <w:rsid w:val="00E27E18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9D1"/>
    <w:rsid w:val="00E32E6E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CF1"/>
    <w:rsid w:val="00E36EA0"/>
    <w:rsid w:val="00E37115"/>
    <w:rsid w:val="00E37177"/>
    <w:rsid w:val="00E3734D"/>
    <w:rsid w:val="00E373C2"/>
    <w:rsid w:val="00E37752"/>
    <w:rsid w:val="00E37B0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92"/>
    <w:rsid w:val="00E435F8"/>
    <w:rsid w:val="00E44003"/>
    <w:rsid w:val="00E44029"/>
    <w:rsid w:val="00E44640"/>
    <w:rsid w:val="00E44DF5"/>
    <w:rsid w:val="00E44F3F"/>
    <w:rsid w:val="00E45050"/>
    <w:rsid w:val="00E453FF"/>
    <w:rsid w:val="00E45D33"/>
    <w:rsid w:val="00E4665F"/>
    <w:rsid w:val="00E4775D"/>
    <w:rsid w:val="00E47BB0"/>
    <w:rsid w:val="00E47D4D"/>
    <w:rsid w:val="00E5044B"/>
    <w:rsid w:val="00E510F5"/>
    <w:rsid w:val="00E51879"/>
    <w:rsid w:val="00E51D7C"/>
    <w:rsid w:val="00E51E83"/>
    <w:rsid w:val="00E5268E"/>
    <w:rsid w:val="00E52D2D"/>
    <w:rsid w:val="00E52D55"/>
    <w:rsid w:val="00E53BB3"/>
    <w:rsid w:val="00E53C81"/>
    <w:rsid w:val="00E53D27"/>
    <w:rsid w:val="00E541E5"/>
    <w:rsid w:val="00E5433F"/>
    <w:rsid w:val="00E5437A"/>
    <w:rsid w:val="00E54DB1"/>
    <w:rsid w:val="00E55312"/>
    <w:rsid w:val="00E55359"/>
    <w:rsid w:val="00E55652"/>
    <w:rsid w:val="00E557B8"/>
    <w:rsid w:val="00E55A87"/>
    <w:rsid w:val="00E55E8D"/>
    <w:rsid w:val="00E5624A"/>
    <w:rsid w:val="00E56507"/>
    <w:rsid w:val="00E5676C"/>
    <w:rsid w:val="00E56A00"/>
    <w:rsid w:val="00E56B4C"/>
    <w:rsid w:val="00E56F8E"/>
    <w:rsid w:val="00E57053"/>
    <w:rsid w:val="00E570C0"/>
    <w:rsid w:val="00E574F9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93E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C1A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2EB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68C"/>
    <w:rsid w:val="00E77C3C"/>
    <w:rsid w:val="00E77F8D"/>
    <w:rsid w:val="00E80023"/>
    <w:rsid w:val="00E81044"/>
    <w:rsid w:val="00E820C0"/>
    <w:rsid w:val="00E82150"/>
    <w:rsid w:val="00E829ED"/>
    <w:rsid w:val="00E82A02"/>
    <w:rsid w:val="00E82D04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2E7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D1D"/>
    <w:rsid w:val="00EA50BC"/>
    <w:rsid w:val="00EA53FD"/>
    <w:rsid w:val="00EA543C"/>
    <w:rsid w:val="00EA5EED"/>
    <w:rsid w:val="00EA61FB"/>
    <w:rsid w:val="00EA6573"/>
    <w:rsid w:val="00EA6978"/>
    <w:rsid w:val="00EA69A0"/>
    <w:rsid w:val="00EA6AB9"/>
    <w:rsid w:val="00EA6F7A"/>
    <w:rsid w:val="00EA7210"/>
    <w:rsid w:val="00EA7813"/>
    <w:rsid w:val="00EA7D6C"/>
    <w:rsid w:val="00EB0539"/>
    <w:rsid w:val="00EB1191"/>
    <w:rsid w:val="00EB1278"/>
    <w:rsid w:val="00EB1361"/>
    <w:rsid w:val="00EB1F7C"/>
    <w:rsid w:val="00EB2579"/>
    <w:rsid w:val="00EB2973"/>
    <w:rsid w:val="00EB2ADD"/>
    <w:rsid w:val="00EB2CD0"/>
    <w:rsid w:val="00EB32F0"/>
    <w:rsid w:val="00EB3359"/>
    <w:rsid w:val="00EB335D"/>
    <w:rsid w:val="00EB4691"/>
    <w:rsid w:val="00EB46DE"/>
    <w:rsid w:val="00EB4763"/>
    <w:rsid w:val="00EB4821"/>
    <w:rsid w:val="00EB48BB"/>
    <w:rsid w:val="00EB4AA6"/>
    <w:rsid w:val="00EB4B5C"/>
    <w:rsid w:val="00EB4CBA"/>
    <w:rsid w:val="00EB54F1"/>
    <w:rsid w:val="00EB5AA3"/>
    <w:rsid w:val="00EB5B66"/>
    <w:rsid w:val="00EB5EF8"/>
    <w:rsid w:val="00EB62D9"/>
    <w:rsid w:val="00EB64F5"/>
    <w:rsid w:val="00EB75EB"/>
    <w:rsid w:val="00EB7EA9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715"/>
    <w:rsid w:val="00EC2778"/>
    <w:rsid w:val="00EC2CE5"/>
    <w:rsid w:val="00EC3878"/>
    <w:rsid w:val="00EC4AF6"/>
    <w:rsid w:val="00EC4DA8"/>
    <w:rsid w:val="00EC4F11"/>
    <w:rsid w:val="00EC568E"/>
    <w:rsid w:val="00EC5721"/>
    <w:rsid w:val="00EC58A7"/>
    <w:rsid w:val="00EC5C44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7B0"/>
    <w:rsid w:val="00ED0CED"/>
    <w:rsid w:val="00ED0D41"/>
    <w:rsid w:val="00ED0D68"/>
    <w:rsid w:val="00ED0EBC"/>
    <w:rsid w:val="00ED0F4F"/>
    <w:rsid w:val="00ED1796"/>
    <w:rsid w:val="00ED1E39"/>
    <w:rsid w:val="00ED1F44"/>
    <w:rsid w:val="00ED1FA6"/>
    <w:rsid w:val="00ED22C3"/>
    <w:rsid w:val="00ED22DE"/>
    <w:rsid w:val="00ED3A39"/>
    <w:rsid w:val="00ED49E2"/>
    <w:rsid w:val="00ED4CAB"/>
    <w:rsid w:val="00ED5CD1"/>
    <w:rsid w:val="00ED5D69"/>
    <w:rsid w:val="00ED5EE8"/>
    <w:rsid w:val="00ED6297"/>
    <w:rsid w:val="00ED632A"/>
    <w:rsid w:val="00ED68E0"/>
    <w:rsid w:val="00ED6959"/>
    <w:rsid w:val="00ED7306"/>
    <w:rsid w:val="00ED773B"/>
    <w:rsid w:val="00EE05D6"/>
    <w:rsid w:val="00EE0703"/>
    <w:rsid w:val="00EE093E"/>
    <w:rsid w:val="00EE0A7D"/>
    <w:rsid w:val="00EE1305"/>
    <w:rsid w:val="00EE15C3"/>
    <w:rsid w:val="00EE1889"/>
    <w:rsid w:val="00EE1DDA"/>
    <w:rsid w:val="00EE1DFA"/>
    <w:rsid w:val="00EE2330"/>
    <w:rsid w:val="00EE3321"/>
    <w:rsid w:val="00EE343B"/>
    <w:rsid w:val="00EE3E96"/>
    <w:rsid w:val="00EE429E"/>
    <w:rsid w:val="00EE4F36"/>
    <w:rsid w:val="00EE54D7"/>
    <w:rsid w:val="00EE5D54"/>
    <w:rsid w:val="00EE6DEF"/>
    <w:rsid w:val="00EE6E2C"/>
    <w:rsid w:val="00EE72A9"/>
    <w:rsid w:val="00EE73BF"/>
    <w:rsid w:val="00EE7615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2AF0"/>
    <w:rsid w:val="00EF3786"/>
    <w:rsid w:val="00EF39B7"/>
    <w:rsid w:val="00EF3AA2"/>
    <w:rsid w:val="00EF3D4C"/>
    <w:rsid w:val="00EF3EE0"/>
    <w:rsid w:val="00EF3F34"/>
    <w:rsid w:val="00EF41BD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8B4"/>
    <w:rsid w:val="00EF693E"/>
    <w:rsid w:val="00EF718C"/>
    <w:rsid w:val="00EF7974"/>
    <w:rsid w:val="00EF7DB2"/>
    <w:rsid w:val="00EF7F31"/>
    <w:rsid w:val="00F002B3"/>
    <w:rsid w:val="00F003E1"/>
    <w:rsid w:val="00F00417"/>
    <w:rsid w:val="00F004F8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4190"/>
    <w:rsid w:val="00F042CE"/>
    <w:rsid w:val="00F04D81"/>
    <w:rsid w:val="00F0507B"/>
    <w:rsid w:val="00F056D2"/>
    <w:rsid w:val="00F05BFF"/>
    <w:rsid w:val="00F05D9F"/>
    <w:rsid w:val="00F060A2"/>
    <w:rsid w:val="00F0621C"/>
    <w:rsid w:val="00F06248"/>
    <w:rsid w:val="00F065D2"/>
    <w:rsid w:val="00F0661C"/>
    <w:rsid w:val="00F06A25"/>
    <w:rsid w:val="00F075B0"/>
    <w:rsid w:val="00F0778E"/>
    <w:rsid w:val="00F079D8"/>
    <w:rsid w:val="00F07AD8"/>
    <w:rsid w:val="00F1053E"/>
    <w:rsid w:val="00F107A6"/>
    <w:rsid w:val="00F11B2B"/>
    <w:rsid w:val="00F11BCE"/>
    <w:rsid w:val="00F11C5E"/>
    <w:rsid w:val="00F11F23"/>
    <w:rsid w:val="00F12131"/>
    <w:rsid w:val="00F121C5"/>
    <w:rsid w:val="00F12D3D"/>
    <w:rsid w:val="00F13053"/>
    <w:rsid w:val="00F134EE"/>
    <w:rsid w:val="00F13AE6"/>
    <w:rsid w:val="00F13B30"/>
    <w:rsid w:val="00F1415D"/>
    <w:rsid w:val="00F144B0"/>
    <w:rsid w:val="00F14E28"/>
    <w:rsid w:val="00F15637"/>
    <w:rsid w:val="00F15DB6"/>
    <w:rsid w:val="00F15FAA"/>
    <w:rsid w:val="00F16518"/>
    <w:rsid w:val="00F171AB"/>
    <w:rsid w:val="00F17240"/>
    <w:rsid w:val="00F17314"/>
    <w:rsid w:val="00F1732A"/>
    <w:rsid w:val="00F17349"/>
    <w:rsid w:val="00F17567"/>
    <w:rsid w:val="00F17FA9"/>
    <w:rsid w:val="00F20525"/>
    <w:rsid w:val="00F205E1"/>
    <w:rsid w:val="00F20BD0"/>
    <w:rsid w:val="00F20E77"/>
    <w:rsid w:val="00F20F5F"/>
    <w:rsid w:val="00F228C3"/>
    <w:rsid w:val="00F22A96"/>
    <w:rsid w:val="00F23336"/>
    <w:rsid w:val="00F235E6"/>
    <w:rsid w:val="00F238D6"/>
    <w:rsid w:val="00F23B8E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728"/>
    <w:rsid w:val="00F40B2C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982"/>
    <w:rsid w:val="00F46529"/>
    <w:rsid w:val="00F47817"/>
    <w:rsid w:val="00F47FC3"/>
    <w:rsid w:val="00F50885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090"/>
    <w:rsid w:val="00F574B7"/>
    <w:rsid w:val="00F57F2C"/>
    <w:rsid w:val="00F601A1"/>
    <w:rsid w:val="00F60305"/>
    <w:rsid w:val="00F603A3"/>
    <w:rsid w:val="00F604EC"/>
    <w:rsid w:val="00F605FF"/>
    <w:rsid w:val="00F61103"/>
    <w:rsid w:val="00F61344"/>
    <w:rsid w:val="00F61A8F"/>
    <w:rsid w:val="00F62172"/>
    <w:rsid w:val="00F622D3"/>
    <w:rsid w:val="00F624AC"/>
    <w:rsid w:val="00F62B6C"/>
    <w:rsid w:val="00F62D59"/>
    <w:rsid w:val="00F63CB3"/>
    <w:rsid w:val="00F64201"/>
    <w:rsid w:val="00F642E5"/>
    <w:rsid w:val="00F6439E"/>
    <w:rsid w:val="00F64978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099A"/>
    <w:rsid w:val="00F710E1"/>
    <w:rsid w:val="00F7184C"/>
    <w:rsid w:val="00F71CBF"/>
    <w:rsid w:val="00F72071"/>
    <w:rsid w:val="00F72E30"/>
    <w:rsid w:val="00F733D1"/>
    <w:rsid w:val="00F738E9"/>
    <w:rsid w:val="00F73A4C"/>
    <w:rsid w:val="00F73C78"/>
    <w:rsid w:val="00F743A2"/>
    <w:rsid w:val="00F749BF"/>
    <w:rsid w:val="00F74D97"/>
    <w:rsid w:val="00F75056"/>
    <w:rsid w:val="00F753BA"/>
    <w:rsid w:val="00F75717"/>
    <w:rsid w:val="00F758C3"/>
    <w:rsid w:val="00F759B4"/>
    <w:rsid w:val="00F75AC7"/>
    <w:rsid w:val="00F760BD"/>
    <w:rsid w:val="00F76340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0A3"/>
    <w:rsid w:val="00F81112"/>
    <w:rsid w:val="00F811AF"/>
    <w:rsid w:val="00F816C4"/>
    <w:rsid w:val="00F81F72"/>
    <w:rsid w:val="00F8272F"/>
    <w:rsid w:val="00F828A2"/>
    <w:rsid w:val="00F83BA5"/>
    <w:rsid w:val="00F83C8B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900F8"/>
    <w:rsid w:val="00F907B2"/>
    <w:rsid w:val="00F90DFD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3C3"/>
    <w:rsid w:val="00F9513D"/>
    <w:rsid w:val="00F954BA"/>
    <w:rsid w:val="00F955D6"/>
    <w:rsid w:val="00F956CD"/>
    <w:rsid w:val="00F95B25"/>
    <w:rsid w:val="00F95B5D"/>
    <w:rsid w:val="00F96128"/>
    <w:rsid w:val="00F961E5"/>
    <w:rsid w:val="00F962F9"/>
    <w:rsid w:val="00F96586"/>
    <w:rsid w:val="00F96812"/>
    <w:rsid w:val="00F96D6B"/>
    <w:rsid w:val="00F96E9E"/>
    <w:rsid w:val="00FA053D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7FB"/>
    <w:rsid w:val="00FA2B26"/>
    <w:rsid w:val="00FA30B1"/>
    <w:rsid w:val="00FA38F2"/>
    <w:rsid w:val="00FA392D"/>
    <w:rsid w:val="00FA3E9A"/>
    <w:rsid w:val="00FA425D"/>
    <w:rsid w:val="00FA4B25"/>
    <w:rsid w:val="00FA4BCD"/>
    <w:rsid w:val="00FA583B"/>
    <w:rsid w:val="00FA584F"/>
    <w:rsid w:val="00FA6921"/>
    <w:rsid w:val="00FA6AF4"/>
    <w:rsid w:val="00FA6FD6"/>
    <w:rsid w:val="00FA77EC"/>
    <w:rsid w:val="00FB01E5"/>
    <w:rsid w:val="00FB0478"/>
    <w:rsid w:val="00FB1299"/>
    <w:rsid w:val="00FB1940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73E"/>
    <w:rsid w:val="00FB4BAA"/>
    <w:rsid w:val="00FB4F45"/>
    <w:rsid w:val="00FB5157"/>
    <w:rsid w:val="00FB62E9"/>
    <w:rsid w:val="00FB6E05"/>
    <w:rsid w:val="00FB702E"/>
    <w:rsid w:val="00FB76AE"/>
    <w:rsid w:val="00FB77BA"/>
    <w:rsid w:val="00FC01E6"/>
    <w:rsid w:val="00FC05B3"/>
    <w:rsid w:val="00FC0753"/>
    <w:rsid w:val="00FC08A1"/>
    <w:rsid w:val="00FC0C7B"/>
    <w:rsid w:val="00FC1149"/>
    <w:rsid w:val="00FC13CD"/>
    <w:rsid w:val="00FC1673"/>
    <w:rsid w:val="00FC1919"/>
    <w:rsid w:val="00FC1A46"/>
    <w:rsid w:val="00FC1E3E"/>
    <w:rsid w:val="00FC247D"/>
    <w:rsid w:val="00FC28AD"/>
    <w:rsid w:val="00FC3230"/>
    <w:rsid w:val="00FC3BE1"/>
    <w:rsid w:val="00FC3E65"/>
    <w:rsid w:val="00FC4143"/>
    <w:rsid w:val="00FC44DB"/>
    <w:rsid w:val="00FC485E"/>
    <w:rsid w:val="00FC4E1E"/>
    <w:rsid w:val="00FC4EDF"/>
    <w:rsid w:val="00FC51B7"/>
    <w:rsid w:val="00FC51CF"/>
    <w:rsid w:val="00FC58D3"/>
    <w:rsid w:val="00FC6065"/>
    <w:rsid w:val="00FC611E"/>
    <w:rsid w:val="00FC6233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1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1D"/>
    <w:rsid w:val="00FD314B"/>
    <w:rsid w:val="00FD38F0"/>
    <w:rsid w:val="00FD3D50"/>
    <w:rsid w:val="00FD4732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FFD"/>
    <w:rsid w:val="00FE32BB"/>
    <w:rsid w:val="00FE348E"/>
    <w:rsid w:val="00FE3AFA"/>
    <w:rsid w:val="00FE3D25"/>
    <w:rsid w:val="00FE46D3"/>
    <w:rsid w:val="00FE490E"/>
    <w:rsid w:val="00FE4FA5"/>
    <w:rsid w:val="00FE5571"/>
    <w:rsid w:val="00FE6009"/>
    <w:rsid w:val="00FE64CA"/>
    <w:rsid w:val="00FE665F"/>
    <w:rsid w:val="00FE67F9"/>
    <w:rsid w:val="00FE6E5A"/>
    <w:rsid w:val="00FE6FC4"/>
    <w:rsid w:val="00FE7ACD"/>
    <w:rsid w:val="00FE7EEF"/>
    <w:rsid w:val="00FF021B"/>
    <w:rsid w:val="00FF0369"/>
    <w:rsid w:val="00FF0C91"/>
    <w:rsid w:val="00FF0D96"/>
    <w:rsid w:val="00FF0E3F"/>
    <w:rsid w:val="00FF0F70"/>
    <w:rsid w:val="00FF16D0"/>
    <w:rsid w:val="00FF2989"/>
    <w:rsid w:val="00FF2E8F"/>
    <w:rsid w:val="00FF32CD"/>
    <w:rsid w:val="00FF3802"/>
    <w:rsid w:val="00FF3B1E"/>
    <w:rsid w:val="00FF4164"/>
    <w:rsid w:val="00FF4EE0"/>
    <w:rsid w:val="00FF5077"/>
    <w:rsid w:val="00FF5D46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FollowedHyperlink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8405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405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840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840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8405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405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405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4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4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4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405A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405A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405A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405A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405A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405A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405AE"/>
  </w:style>
  <w:style w:type="paragraph" w:customStyle="1" w:styleId="TableParagraph">
    <w:name w:val="Table Paragraph"/>
    <w:basedOn w:val="Normal"/>
    <w:uiPriority w:val="1"/>
    <w:qFormat/>
    <w:rsid w:val="008405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405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40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Indent 2" w:uiPriority="99"/>
    <w:lsdException w:name="FollowedHyperlink" w:uiPriority="99"/>
    <w:lsdException w:name="Strong" w:semiHidden="0" w:uiPriority="99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8405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405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840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840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8405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405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405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4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4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4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405A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405A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405A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405A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405A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405A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405AE"/>
  </w:style>
  <w:style w:type="paragraph" w:customStyle="1" w:styleId="TableParagraph">
    <w:name w:val="Table Paragraph"/>
    <w:basedOn w:val="Normal"/>
    <w:uiPriority w:val="1"/>
    <w:qFormat/>
    <w:rsid w:val="008405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405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40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D4D5C-4449-49F1-B0FD-B62B4667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7796B8-1494-4EC0-BC6E-2CF1CF36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</TotalTime>
  <Pages>64</Pages>
  <Words>15048</Words>
  <Characters>63645</Characters>
  <Application>Microsoft Office Word</Application>
  <DocSecurity>0</DocSecurity>
  <Lines>530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Sitanan Pongoen</cp:lastModifiedBy>
  <cp:revision>8</cp:revision>
  <cp:lastPrinted>2020-02-21T03:08:00Z</cp:lastPrinted>
  <dcterms:created xsi:type="dcterms:W3CDTF">2020-02-20T13:26:00Z</dcterms:created>
  <dcterms:modified xsi:type="dcterms:W3CDTF">2020-02-21T07:52:00Z</dcterms:modified>
</cp:coreProperties>
</file>