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A6E83" w:rsidRPr="007535E3" w14:paraId="62C09369" w14:textId="77777777" w:rsidTr="00470D8C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0707562" w14:textId="77777777" w:rsidR="005A6E83" w:rsidRPr="007535E3" w:rsidRDefault="005A6E83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7535E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541622" w14:textId="77777777" w:rsidR="005A6E83" w:rsidRPr="007535E3" w:rsidRDefault="005A6E83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E1CEA0" w14:textId="77777777" w:rsidR="005A6E83" w:rsidRPr="007535E3" w:rsidRDefault="005A6E83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A6E83" w:rsidRPr="007535E3" w14:paraId="5B443848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E40155" w14:textId="77777777" w:rsidR="005A6E83" w:rsidRPr="007535E3" w:rsidRDefault="005A6E83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13D9B8" w14:textId="77777777" w:rsidR="005A6E83" w:rsidRPr="007535E3" w:rsidRDefault="005A6E83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943865" w14:textId="77777777" w:rsidR="005A6E83" w:rsidRPr="007535E3" w:rsidRDefault="005A6E83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A6E83" w:rsidRPr="007535E3" w14:paraId="7342DF9D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3007D5" w14:textId="77777777" w:rsidR="005A6E83" w:rsidRPr="007535E3" w:rsidRDefault="005A6E83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4A962E0" w14:textId="77777777" w:rsidR="005A6E83" w:rsidRPr="007535E3" w:rsidRDefault="005A6E83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14305D1" w14:textId="77777777" w:rsidR="005A6E83" w:rsidRPr="007535E3" w:rsidRDefault="00CA2BB8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5A6E83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5A6E83" w:rsidRPr="007535E3" w14:paraId="6416AE10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898F2E" w14:textId="77777777" w:rsidR="005A6E83" w:rsidRPr="007535E3" w:rsidRDefault="005A6E83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346CF60" w14:textId="77777777" w:rsidR="005A6E83" w:rsidRPr="007535E3" w:rsidRDefault="005A6E83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8E4C6C" w14:textId="77777777" w:rsidR="005A6E83" w:rsidRPr="007535E3" w:rsidRDefault="005A6E83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FB6B78" w:rsidRPr="007535E3" w14:paraId="05CCFCB2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208C21" w14:textId="77777777" w:rsidR="00FB6B78" w:rsidRPr="007535E3" w:rsidRDefault="00FB6B78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CACB28A" w14:textId="77777777" w:rsidR="00FB6B78" w:rsidRPr="007535E3" w:rsidRDefault="00FB6B78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4A4F31" w14:textId="77777777" w:rsidR="00FB6B78" w:rsidRPr="007535E3" w:rsidRDefault="00FB6B78" w:rsidP="00BF22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FB6B78" w:rsidRPr="007535E3" w14:paraId="62C70209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06EFBD" w14:textId="77777777" w:rsidR="00FB6B78" w:rsidRPr="007535E3" w:rsidRDefault="00FB6B78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927EC8B" w14:textId="77777777" w:rsidR="00FB6B78" w:rsidRPr="007535E3" w:rsidRDefault="00FB6B78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AA63E4" w14:textId="77777777" w:rsidR="00FB6B78" w:rsidRPr="007535E3" w:rsidRDefault="00FB6B78" w:rsidP="00BF22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B6B78" w:rsidRPr="007535E3" w14:paraId="5A5114AB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A5F5CE" w14:textId="77777777" w:rsidR="00FB6B78" w:rsidRPr="007535E3" w:rsidRDefault="00FB6B78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4D38DD9" w14:textId="77777777" w:rsidR="00FB6B78" w:rsidRPr="007535E3" w:rsidRDefault="00FB6B78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F55F2D" w14:textId="77777777" w:rsidR="00FB6B78" w:rsidRPr="007535E3" w:rsidRDefault="00FB6B78" w:rsidP="00BF22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90657" w:rsidRPr="007535E3" w14:paraId="3BD85F86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92BD5C" w14:textId="77777777" w:rsidR="00B90657" w:rsidRPr="007535E3" w:rsidRDefault="00655692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F775912" w14:textId="77777777" w:rsidR="00B90657" w:rsidRPr="007535E3" w:rsidRDefault="00B90657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A1020D" w14:textId="77777777" w:rsidR="00B90657" w:rsidRPr="007535E3" w:rsidRDefault="00FB6B78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เงินฝากระยะสั้น</w:t>
            </w:r>
            <w:r w:rsidR="0024158B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กับ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สถาบันการเงิน</w:t>
            </w:r>
          </w:p>
        </w:tc>
      </w:tr>
      <w:tr w:rsidR="00B90657" w:rsidRPr="007535E3" w14:paraId="1EFFF43C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D5775C" w14:textId="77777777" w:rsidR="00B90657" w:rsidRPr="007535E3" w:rsidRDefault="00655692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6510E5D" w14:textId="77777777" w:rsidR="00B90657" w:rsidRPr="007535E3" w:rsidRDefault="00B90657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A0EF10" w14:textId="77777777" w:rsidR="00B90657" w:rsidRPr="007535E3" w:rsidRDefault="00B90657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B90657" w:rsidRPr="007535E3" w14:paraId="442F2A3A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4956D8" w14:textId="77777777" w:rsidR="00B90657" w:rsidRPr="007535E3" w:rsidRDefault="00655692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4958D64" w14:textId="77777777" w:rsidR="00B90657" w:rsidRPr="007535E3" w:rsidRDefault="00B90657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5DDE89" w14:textId="77777777" w:rsidR="00B90657" w:rsidRPr="007535E3" w:rsidRDefault="00384F6F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B90657" w:rsidRPr="007535E3" w14:paraId="11DA45BD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73C1AB" w14:textId="77777777" w:rsidR="00B90657" w:rsidRPr="007535E3" w:rsidRDefault="00655692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3D9ABB7" w14:textId="77777777" w:rsidR="00B90657" w:rsidRPr="007535E3" w:rsidRDefault="00B90657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9D6937" w14:textId="77777777" w:rsidR="00B90657" w:rsidRPr="007535E3" w:rsidRDefault="00384F6F" w:rsidP="00697B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มูลค่างานตามสัญญา</w:t>
            </w:r>
            <w:r w:rsidR="00080700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ระหว่างทำ</w:t>
            </w:r>
          </w:p>
        </w:tc>
      </w:tr>
      <w:tr w:rsidR="00B90657" w:rsidRPr="007535E3" w14:paraId="49FC910E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B22691" w14:textId="77777777" w:rsidR="00B90657" w:rsidRPr="007535E3" w:rsidRDefault="00655692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67E90BF" w14:textId="77777777" w:rsidR="00B90657" w:rsidRPr="007535E3" w:rsidRDefault="00B90657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83C3D5" w14:textId="77777777" w:rsidR="00B90657" w:rsidRPr="007535E3" w:rsidRDefault="00FC0A31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B90657" w:rsidRPr="007535E3" w14:paraId="31CD0670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559548" w14:textId="77777777" w:rsidR="00B90657" w:rsidRPr="007535E3" w:rsidRDefault="00655692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34CEB22" w14:textId="77777777" w:rsidR="00B90657" w:rsidRPr="007535E3" w:rsidRDefault="00B90657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E55A7C" w14:textId="77777777" w:rsidR="00B90657" w:rsidRPr="007535E3" w:rsidRDefault="00FE4759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="00B90657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FE4759" w:rsidRPr="007535E3" w14:paraId="031E83C5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7CC3CA" w14:textId="77777777" w:rsidR="00FE4759" w:rsidRPr="007535E3" w:rsidRDefault="00FE4759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12</w:t>
            </w:r>
          </w:p>
        </w:tc>
        <w:tc>
          <w:tcPr>
            <w:tcW w:w="270" w:type="dxa"/>
          </w:tcPr>
          <w:p w14:paraId="4A6FF2B3" w14:textId="77777777" w:rsidR="00FE4759" w:rsidRPr="007535E3" w:rsidRDefault="00FE4759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BEA075" w14:textId="77777777" w:rsidR="00FE4759" w:rsidRPr="007535E3" w:rsidRDefault="00FE4759" w:rsidP="00314F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B61322" w:rsidRPr="007535E3" w14:paraId="2B109500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B1D92F" w14:textId="77777777" w:rsidR="00B61322" w:rsidRPr="007535E3" w:rsidRDefault="00B61322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5E5B7E4" w14:textId="77777777" w:rsidR="00B61322" w:rsidRPr="007535E3" w:rsidRDefault="00B61322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CC922E" w14:textId="77777777" w:rsidR="00B61322" w:rsidRPr="007535E3" w:rsidRDefault="003D604C" w:rsidP="00314F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สิทธิการใช้ที่ดิน</w:t>
            </w:r>
          </w:p>
        </w:tc>
      </w:tr>
      <w:tr w:rsidR="00FE4759" w:rsidRPr="007535E3" w14:paraId="4995F6F1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30F3DF" w14:textId="77777777" w:rsidR="00FE4759" w:rsidRPr="007535E3" w:rsidRDefault="00FE4759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1322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F0887CF" w14:textId="77777777" w:rsidR="00FE4759" w:rsidRPr="007535E3" w:rsidRDefault="00FE4759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4EC2DA" w14:textId="77777777" w:rsidR="00FE4759" w:rsidRPr="007535E3" w:rsidRDefault="00EC0AD4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5337FC" w:rsidRPr="007535E3" w14:paraId="1B0CA2DA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7D7271" w14:textId="381F0A02" w:rsidR="005337FC" w:rsidRPr="007535E3" w:rsidRDefault="005337FC" w:rsidP="003307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A2DE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99C2F97" w14:textId="77777777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DAAC30" w14:textId="77777777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5337FC" w:rsidRPr="007535E3" w14:paraId="7EDE38A7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D050F2" w14:textId="543CC99D" w:rsidR="005337FC" w:rsidRPr="007535E3" w:rsidRDefault="005337FC" w:rsidP="003307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A2DE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8BE4642" w14:textId="77777777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9A0C7F" w14:textId="77777777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5337FC" w:rsidRPr="007535E3" w14:paraId="629F2C7D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E305AAD" w14:textId="592E6F43" w:rsidR="005337FC" w:rsidRPr="007535E3" w:rsidRDefault="005337FC" w:rsidP="003307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A2DE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0136A01" w14:textId="77777777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D662F5" w14:textId="406C1AC8" w:rsidR="005337FC" w:rsidRPr="007535E3" w:rsidRDefault="007A2DE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5337FC" w:rsidRPr="007535E3" w14:paraId="4755B34F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AAF4C" w14:textId="76B8D079" w:rsidR="005337FC" w:rsidRPr="007535E3" w:rsidRDefault="005337FC" w:rsidP="003307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A2DE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A3C20F" w14:textId="77777777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58B647" w14:textId="77777777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5337FC" w:rsidRPr="007535E3" w14:paraId="72A0648E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CCBEA8" w14:textId="5D11746C" w:rsidR="005337FC" w:rsidRPr="007535E3" w:rsidRDefault="007A2DEC" w:rsidP="003307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2BB0E84" w14:textId="77777777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28D5D8" w14:textId="77777777" w:rsidR="005337FC" w:rsidRPr="007535E3" w:rsidRDefault="005337FC" w:rsidP="007D77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5337FC" w:rsidRPr="007535E3" w14:paraId="2EBCD134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3E986B" w14:textId="45EDDC34" w:rsidR="005337FC" w:rsidRPr="007535E3" w:rsidRDefault="005337FC" w:rsidP="003307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A2DE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26A0C07" w14:textId="77777777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5C2324" w14:textId="5792874D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0409C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25869" w:rsidRPr="007535E3" w14:paraId="5A8E65BE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B2896A" w14:textId="2867E789" w:rsidR="00E25869" w:rsidRPr="007535E3" w:rsidRDefault="00E25869" w:rsidP="003307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A2DE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84E72F7" w14:textId="77777777" w:rsidR="00E25869" w:rsidRPr="007535E3" w:rsidRDefault="00E25869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9D1DD6" w14:textId="77777777" w:rsidR="00E25869" w:rsidRPr="007535E3" w:rsidRDefault="00E25869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5337FC" w:rsidRPr="007535E3" w14:paraId="1442DC49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E22369" w14:textId="2DFB85B2" w:rsidR="005337FC" w:rsidRPr="007535E3" w:rsidRDefault="005337FC" w:rsidP="003307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A2DE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5753083" w14:textId="77777777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D2E25C" w14:textId="77777777" w:rsidR="005337FC" w:rsidRPr="007535E3" w:rsidRDefault="003621BF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="00B22A9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ผลประโยชน์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ของ</w:t>
            </w:r>
            <w:r w:rsidR="00B22A9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5337FC" w:rsidRPr="007535E3" w14:paraId="523F625D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098F8B" w14:textId="48D79578" w:rsidR="005337FC" w:rsidRPr="007535E3" w:rsidRDefault="005337FC" w:rsidP="003307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A2DE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DD4BC15" w14:textId="77777777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4063BF" w14:textId="77777777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5337FC" w:rsidRPr="007535E3" w14:paraId="164AA0DD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AD6AAA" w14:textId="0FDD3EDC" w:rsidR="005337FC" w:rsidRPr="007535E3" w:rsidRDefault="005337FC" w:rsidP="003307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A2DE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BE1F6A3" w14:textId="77777777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BFC738" w14:textId="77777777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5337FC" w:rsidRPr="007535E3" w14:paraId="244A0FAC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09F8E1" w14:textId="501521C7" w:rsidR="005337FC" w:rsidRPr="007535E3" w:rsidRDefault="005337FC" w:rsidP="003307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A2DE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19DAB3A" w14:textId="77777777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BEA197" w14:textId="5DE36A4A" w:rsidR="005337FC" w:rsidRPr="007535E3" w:rsidRDefault="00D34BC6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5337F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5337FC" w:rsidRPr="007535E3" w14:paraId="4BAD5B19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480FF4" w14:textId="68534BEB" w:rsidR="005337FC" w:rsidRPr="007535E3" w:rsidRDefault="005337FC" w:rsidP="003307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A2DE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98CEA6" w14:textId="77777777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3C62F6" w14:textId="77777777" w:rsidR="005337FC" w:rsidRPr="007535E3" w:rsidRDefault="005337FC" w:rsidP="00CA43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A2DEC" w:rsidRPr="007535E3" w14:paraId="4BDB4AE1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8C9EEE" w14:textId="7D319E21" w:rsidR="007A2DEC" w:rsidRPr="007535E3" w:rsidRDefault="007A2DEC" w:rsidP="007A2D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31B9E9ED" w14:textId="77777777" w:rsidR="007A2DEC" w:rsidRPr="007535E3" w:rsidRDefault="007A2DEC" w:rsidP="007A2D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4FFE4B" w14:textId="4BFDF9CF" w:rsidR="007A2DEC" w:rsidRPr="007535E3" w:rsidRDefault="007A2DEC" w:rsidP="007A2D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A2DEC" w:rsidRPr="007535E3" w14:paraId="43F2B8FE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D46617" w14:textId="66D8C74F" w:rsidR="007A2DEC" w:rsidRPr="007535E3" w:rsidRDefault="007A2DEC" w:rsidP="007A2D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0D5D5DB8" w14:textId="77777777" w:rsidR="007A2DEC" w:rsidRPr="007535E3" w:rsidRDefault="007A2DEC" w:rsidP="007A2D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E11BC2" w14:textId="0CCAF0AF" w:rsidR="007A2DEC" w:rsidRPr="007535E3" w:rsidRDefault="007A2DEC" w:rsidP="007A2D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A2DEC" w:rsidRPr="007535E3" w14:paraId="2002BE64" w14:textId="77777777" w:rsidTr="00470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AFC81B" w14:textId="3EA46D42" w:rsidR="007A2DEC" w:rsidRPr="007535E3" w:rsidRDefault="007A2DEC" w:rsidP="007A2D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5F9C99DC" w14:textId="77777777" w:rsidR="007A2DEC" w:rsidRPr="007535E3" w:rsidRDefault="007A2DEC" w:rsidP="007A2D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C775E6" w14:textId="2FE6F660" w:rsidR="007A2DEC" w:rsidRPr="007535E3" w:rsidRDefault="007A2DEC" w:rsidP="007A2D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244EC0E5" w14:textId="77777777" w:rsidR="00FD7A0E" w:rsidRPr="007535E3" w:rsidRDefault="00FD7A0E">
      <w:pPr>
        <w:rPr>
          <w:rFonts w:ascii="Angsana New" w:hAnsi="Angsana New"/>
        </w:rPr>
      </w:pPr>
      <w:r w:rsidRPr="007535E3">
        <w:rPr>
          <w:rFonts w:ascii="Angsana New" w:hAnsi="Angsana New"/>
          <w:b/>
          <w:bCs/>
        </w:rPr>
        <w:br w:type="page"/>
      </w:r>
    </w:p>
    <w:p w14:paraId="410C1934" w14:textId="4A86959E" w:rsidR="00456F4F" w:rsidRPr="007535E3" w:rsidRDefault="00456F4F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82FA893" w14:textId="77777777" w:rsidR="00456F4F" w:rsidRPr="007535E3" w:rsidRDefault="00456F4F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762CA39" w14:textId="6F040AEB" w:rsidR="00456F4F" w:rsidRPr="007535E3" w:rsidRDefault="00456F4F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535E3">
        <w:rPr>
          <w:rFonts w:ascii="Angsana New" w:hAnsi="Angsana New"/>
          <w:sz w:val="30"/>
          <w:szCs w:val="30"/>
          <w:cs/>
        </w:rPr>
        <w:t>งบการเงิน</w:t>
      </w:r>
      <w:r w:rsidR="007B5F1A" w:rsidRPr="007535E3">
        <w:rPr>
          <w:rFonts w:ascii="Angsana New" w:hAnsi="Angsana New"/>
          <w:sz w:val="30"/>
          <w:szCs w:val="30"/>
          <w:cs/>
        </w:rPr>
        <w:t>นี้</w:t>
      </w:r>
      <w:r w:rsidRPr="007535E3">
        <w:rPr>
          <w:rFonts w:ascii="Angsana New" w:hAnsi="Angsana New"/>
          <w:sz w:val="30"/>
          <w:szCs w:val="30"/>
          <w:cs/>
        </w:rPr>
        <w:t>ได้รับอนุมัติ</w:t>
      </w:r>
      <w:r w:rsidR="008E0017" w:rsidRPr="007535E3">
        <w:rPr>
          <w:rFonts w:ascii="Angsana New" w:hAnsi="Angsana New"/>
          <w:sz w:val="30"/>
          <w:szCs w:val="30"/>
          <w:cs/>
        </w:rPr>
        <w:t>ให้</w:t>
      </w:r>
      <w:r w:rsidR="00163B7A" w:rsidRPr="007535E3">
        <w:rPr>
          <w:rFonts w:ascii="Angsana New" w:hAnsi="Angsana New"/>
          <w:sz w:val="30"/>
          <w:szCs w:val="30"/>
          <w:cs/>
        </w:rPr>
        <w:t>ออกงบการเงิน</w:t>
      </w:r>
      <w:r w:rsidRPr="007535E3">
        <w:rPr>
          <w:rFonts w:ascii="Angsana New" w:hAnsi="Angsana New"/>
          <w:sz w:val="30"/>
          <w:szCs w:val="30"/>
          <w:cs/>
        </w:rPr>
        <w:t>จาก</w:t>
      </w:r>
      <w:r w:rsidR="006B389A" w:rsidRPr="007535E3">
        <w:rPr>
          <w:rFonts w:ascii="Angsana New" w:hAnsi="Angsana New"/>
          <w:sz w:val="30"/>
          <w:szCs w:val="30"/>
          <w:cs/>
        </w:rPr>
        <w:t>คณะ</w:t>
      </w:r>
      <w:r w:rsidRPr="007535E3">
        <w:rPr>
          <w:rFonts w:ascii="Angsana New" w:hAnsi="Angsana New"/>
          <w:sz w:val="30"/>
          <w:szCs w:val="30"/>
          <w:cs/>
        </w:rPr>
        <w:t>กรรมการเมื่อ</w:t>
      </w:r>
      <w:r w:rsidR="00163B7A" w:rsidRPr="007535E3">
        <w:rPr>
          <w:rFonts w:ascii="Angsana New" w:hAnsi="Angsana New"/>
          <w:sz w:val="30"/>
          <w:szCs w:val="30"/>
          <w:cs/>
        </w:rPr>
        <w:t>วันที่</w:t>
      </w:r>
      <w:r w:rsidR="007C5530" w:rsidRPr="007535E3">
        <w:rPr>
          <w:rFonts w:ascii="Angsana New" w:hAnsi="Angsana New"/>
          <w:sz w:val="30"/>
          <w:szCs w:val="30"/>
        </w:rPr>
        <w:t xml:space="preserve"> </w:t>
      </w:r>
      <w:r w:rsidR="007A2DEC" w:rsidRPr="007535E3">
        <w:rPr>
          <w:rFonts w:ascii="Angsana New" w:hAnsi="Angsana New"/>
          <w:sz w:val="30"/>
          <w:szCs w:val="30"/>
        </w:rPr>
        <w:t>25</w:t>
      </w:r>
      <w:r w:rsidR="00FD7A0E" w:rsidRPr="007535E3">
        <w:rPr>
          <w:rFonts w:ascii="Angsana New" w:hAnsi="Angsana New"/>
          <w:sz w:val="30"/>
          <w:szCs w:val="30"/>
        </w:rPr>
        <w:t xml:space="preserve"> </w:t>
      </w:r>
      <w:r w:rsidR="00FD7A0E" w:rsidRPr="007535E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4464EF" w:rsidRPr="007535E3">
        <w:rPr>
          <w:rFonts w:ascii="Angsana New" w:hAnsi="Angsana New"/>
          <w:sz w:val="30"/>
          <w:szCs w:val="30"/>
        </w:rPr>
        <w:t>256</w:t>
      </w:r>
      <w:r w:rsidR="000E5573" w:rsidRPr="007535E3">
        <w:rPr>
          <w:rFonts w:ascii="Angsana New" w:hAnsi="Angsana New"/>
          <w:sz w:val="30"/>
          <w:szCs w:val="30"/>
        </w:rPr>
        <w:t>3</w:t>
      </w:r>
    </w:p>
    <w:p w14:paraId="13F4B6BD" w14:textId="77777777" w:rsidR="00456F4F" w:rsidRPr="007535E3" w:rsidRDefault="00456F4F" w:rsidP="005B0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E1335D2" w14:textId="77777777" w:rsidR="00456F4F" w:rsidRPr="007535E3" w:rsidRDefault="006C732E" w:rsidP="004B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535E3">
        <w:rPr>
          <w:rFonts w:ascii="Angsana New" w:hAnsi="Angsana New"/>
          <w:b/>
          <w:bCs/>
          <w:sz w:val="30"/>
          <w:szCs w:val="30"/>
        </w:rPr>
        <w:t>1</w:t>
      </w:r>
      <w:r w:rsidR="00456F4F" w:rsidRPr="007535E3">
        <w:rPr>
          <w:rFonts w:ascii="Angsana New" w:hAnsi="Angsana New"/>
          <w:b/>
          <w:bCs/>
          <w:sz w:val="30"/>
          <w:szCs w:val="30"/>
        </w:rPr>
        <w:tab/>
      </w:r>
      <w:r w:rsidR="007B5F1A" w:rsidRPr="007535E3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456F4F" w:rsidRPr="007535E3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  <w:r w:rsidR="004B0223" w:rsidRPr="007535E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</w:p>
    <w:p w14:paraId="320485DE" w14:textId="77777777" w:rsidR="006C732E" w:rsidRPr="007535E3" w:rsidRDefault="006C732E" w:rsidP="005B0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290618C" w14:textId="4650FBB6" w:rsidR="00456F4F" w:rsidRPr="007535E3" w:rsidRDefault="00456F4F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บริษัท ยูนิมิต เอนจิเนียริ่ง จำกัด (มหาชน) </w:t>
      </w:r>
      <w:r w:rsidRPr="007535E3">
        <w:rPr>
          <w:rFonts w:ascii="Angsana New" w:hAnsi="Angsana New"/>
          <w:sz w:val="30"/>
          <w:szCs w:val="30"/>
        </w:rPr>
        <w:t>“</w:t>
      </w:r>
      <w:r w:rsidRPr="007535E3">
        <w:rPr>
          <w:rFonts w:ascii="Angsana New" w:hAnsi="Angsana New"/>
          <w:sz w:val="30"/>
          <w:szCs w:val="30"/>
          <w:cs/>
        </w:rPr>
        <w:t>บริษัท</w:t>
      </w:r>
      <w:r w:rsidR="00CA0ADF" w:rsidRPr="007535E3">
        <w:rPr>
          <w:rFonts w:ascii="Angsana New" w:hAnsi="Angsana New"/>
          <w:sz w:val="30"/>
          <w:szCs w:val="30"/>
        </w:rPr>
        <w:t>”</w:t>
      </w:r>
      <w:r w:rsidR="00CA0ADF" w:rsidRPr="007535E3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</w:t>
      </w:r>
      <w:r w:rsidR="004464EF" w:rsidRPr="007535E3">
        <w:rPr>
          <w:rFonts w:ascii="Angsana New" w:hAnsi="Angsana New"/>
          <w:sz w:val="30"/>
          <w:szCs w:val="30"/>
        </w:rPr>
        <w:br/>
      </w:r>
      <w:r w:rsidRPr="007535E3">
        <w:rPr>
          <w:rFonts w:ascii="Angsana New" w:hAnsi="Angsana New"/>
          <w:sz w:val="30"/>
          <w:szCs w:val="30"/>
          <w:cs/>
        </w:rPr>
        <w:t xml:space="preserve">จดทะเบียนตั้งอยู่ที่ </w:t>
      </w:r>
    </w:p>
    <w:p w14:paraId="27FB3823" w14:textId="77777777" w:rsidR="006C732E" w:rsidRPr="007535E3" w:rsidRDefault="006C732E" w:rsidP="005B0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BA56F5A" w14:textId="77777777" w:rsidR="00456F4F" w:rsidRPr="007535E3" w:rsidRDefault="00456F4F" w:rsidP="00E85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520"/>
        </w:tabs>
        <w:spacing w:line="240" w:lineRule="auto"/>
        <w:ind w:left="2700" w:hanging="2153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สำนักงานใหญ่</w:t>
      </w:r>
      <w:r w:rsidRPr="007535E3">
        <w:rPr>
          <w:rFonts w:ascii="Angsana New" w:hAnsi="Angsana New"/>
          <w:sz w:val="30"/>
          <w:szCs w:val="30"/>
          <w:cs/>
        </w:rPr>
        <w:tab/>
      </w:r>
      <w:r w:rsidRPr="007535E3">
        <w:rPr>
          <w:rFonts w:ascii="Angsana New" w:hAnsi="Angsana New"/>
          <w:sz w:val="30"/>
          <w:szCs w:val="30"/>
        </w:rPr>
        <w:t>:</w:t>
      </w:r>
      <w:r w:rsidRPr="007535E3">
        <w:rPr>
          <w:rFonts w:ascii="Angsana New" w:hAnsi="Angsana New"/>
          <w:sz w:val="30"/>
          <w:szCs w:val="30"/>
        </w:rPr>
        <w:tab/>
        <w:t>109/92</w:t>
      </w:r>
      <w:r w:rsidR="00AA0A95" w:rsidRPr="007535E3">
        <w:rPr>
          <w:rFonts w:ascii="Angsana New" w:hAnsi="Angsana New"/>
          <w:sz w:val="30"/>
          <w:szCs w:val="30"/>
          <w:cs/>
        </w:rPr>
        <w:t xml:space="preserve"> </w:t>
      </w:r>
      <w:r w:rsidRPr="007535E3">
        <w:rPr>
          <w:rFonts w:ascii="Angsana New" w:hAnsi="Angsana New"/>
          <w:sz w:val="30"/>
          <w:szCs w:val="30"/>
        </w:rPr>
        <w:t>-</w:t>
      </w:r>
      <w:r w:rsidR="00AA0A95" w:rsidRPr="007535E3">
        <w:rPr>
          <w:rFonts w:ascii="Angsana New" w:hAnsi="Angsana New"/>
          <w:sz w:val="30"/>
          <w:szCs w:val="30"/>
          <w:cs/>
        </w:rPr>
        <w:t xml:space="preserve"> </w:t>
      </w:r>
      <w:r w:rsidRPr="007535E3">
        <w:rPr>
          <w:rFonts w:ascii="Angsana New" w:hAnsi="Angsana New"/>
          <w:sz w:val="30"/>
          <w:szCs w:val="30"/>
        </w:rPr>
        <w:t xml:space="preserve">95 </w:t>
      </w:r>
      <w:r w:rsidRPr="007535E3">
        <w:rPr>
          <w:rFonts w:ascii="Angsana New" w:hAnsi="Angsana New"/>
          <w:sz w:val="30"/>
          <w:szCs w:val="30"/>
          <w:cs/>
        </w:rPr>
        <w:t xml:space="preserve">หมู่ </w:t>
      </w:r>
      <w:r w:rsidRPr="007535E3">
        <w:rPr>
          <w:rFonts w:ascii="Angsana New" w:hAnsi="Angsana New"/>
          <w:sz w:val="30"/>
          <w:szCs w:val="30"/>
        </w:rPr>
        <w:t>19</w:t>
      </w:r>
      <w:r w:rsidRPr="007535E3">
        <w:rPr>
          <w:rFonts w:ascii="Angsana New" w:hAnsi="Angsana New"/>
          <w:sz w:val="30"/>
          <w:szCs w:val="30"/>
          <w:cs/>
        </w:rPr>
        <w:t xml:space="preserve"> ซอยสุขสวัสดิ์ </w:t>
      </w:r>
      <w:r w:rsidR="00CA0ADF" w:rsidRPr="007535E3">
        <w:rPr>
          <w:rFonts w:ascii="Angsana New" w:hAnsi="Angsana New"/>
          <w:sz w:val="30"/>
          <w:szCs w:val="30"/>
        </w:rPr>
        <w:t xml:space="preserve">66 </w:t>
      </w:r>
      <w:r w:rsidR="00CA0ADF" w:rsidRPr="007535E3">
        <w:rPr>
          <w:rFonts w:ascii="Angsana New" w:hAnsi="Angsana New"/>
          <w:sz w:val="30"/>
          <w:szCs w:val="30"/>
          <w:cs/>
        </w:rPr>
        <w:t>ถนนสุขสวัสดิ์</w:t>
      </w:r>
      <w:r w:rsidRPr="007535E3">
        <w:rPr>
          <w:rFonts w:ascii="Angsana New" w:hAnsi="Angsana New"/>
          <w:sz w:val="30"/>
          <w:szCs w:val="30"/>
          <w:cs/>
        </w:rPr>
        <w:t xml:space="preserve"> ตำบลบางพึ่ง อำเภอพระป</w:t>
      </w:r>
      <w:r w:rsidR="00407BF4" w:rsidRPr="007535E3">
        <w:rPr>
          <w:rFonts w:ascii="Angsana New" w:hAnsi="Angsana New"/>
          <w:sz w:val="30"/>
          <w:szCs w:val="30"/>
          <w:cs/>
        </w:rPr>
        <w:t>ระแดงส</w:t>
      </w:r>
      <w:r w:rsidRPr="007535E3">
        <w:rPr>
          <w:rFonts w:ascii="Angsana New" w:hAnsi="Angsana New"/>
          <w:sz w:val="30"/>
          <w:szCs w:val="30"/>
          <w:cs/>
        </w:rPr>
        <w:t xml:space="preserve">มุทรปราการ </w:t>
      </w:r>
      <w:r w:rsidRPr="007535E3">
        <w:rPr>
          <w:rFonts w:ascii="Angsana New" w:hAnsi="Angsana New"/>
          <w:sz w:val="30"/>
          <w:szCs w:val="30"/>
        </w:rPr>
        <w:t>10130</w:t>
      </w:r>
    </w:p>
    <w:p w14:paraId="44ADCB54" w14:textId="77777777" w:rsidR="00456F4F" w:rsidRPr="007535E3" w:rsidRDefault="006C732E" w:rsidP="005B0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5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โรงงาน</w:t>
      </w:r>
      <w:r w:rsidR="00F131FA" w:rsidRPr="007535E3">
        <w:rPr>
          <w:rFonts w:ascii="Angsana New" w:hAnsi="Angsana New"/>
          <w:sz w:val="30"/>
          <w:szCs w:val="30"/>
        </w:rPr>
        <w:t xml:space="preserve"> 1</w:t>
      </w:r>
      <w:r w:rsidRPr="007535E3">
        <w:rPr>
          <w:rFonts w:ascii="Angsana New" w:hAnsi="Angsana New"/>
          <w:sz w:val="30"/>
          <w:szCs w:val="30"/>
          <w:cs/>
        </w:rPr>
        <w:tab/>
      </w:r>
      <w:r w:rsidR="00456F4F" w:rsidRPr="007535E3">
        <w:rPr>
          <w:rFonts w:ascii="Angsana New" w:hAnsi="Angsana New"/>
          <w:sz w:val="30"/>
          <w:szCs w:val="30"/>
        </w:rPr>
        <w:t>:</w:t>
      </w:r>
      <w:r w:rsidR="00456F4F" w:rsidRPr="007535E3">
        <w:rPr>
          <w:rFonts w:ascii="Angsana New" w:hAnsi="Angsana New"/>
          <w:sz w:val="30"/>
          <w:szCs w:val="30"/>
        </w:rPr>
        <w:tab/>
        <w:t>10/7</w:t>
      </w:r>
      <w:r w:rsidR="00AA0A95" w:rsidRPr="007535E3">
        <w:rPr>
          <w:rFonts w:ascii="Angsana New" w:hAnsi="Angsana New"/>
          <w:sz w:val="30"/>
          <w:szCs w:val="30"/>
          <w:cs/>
        </w:rPr>
        <w:t xml:space="preserve"> </w:t>
      </w:r>
      <w:r w:rsidR="00456F4F" w:rsidRPr="007535E3">
        <w:rPr>
          <w:rFonts w:ascii="Angsana New" w:hAnsi="Angsana New"/>
          <w:sz w:val="30"/>
          <w:szCs w:val="30"/>
        </w:rPr>
        <w:t>-</w:t>
      </w:r>
      <w:r w:rsidR="00AA0A95" w:rsidRPr="007535E3">
        <w:rPr>
          <w:rFonts w:ascii="Angsana New" w:hAnsi="Angsana New"/>
          <w:sz w:val="30"/>
          <w:szCs w:val="30"/>
          <w:cs/>
        </w:rPr>
        <w:t xml:space="preserve"> </w:t>
      </w:r>
      <w:r w:rsidR="00456F4F" w:rsidRPr="007535E3">
        <w:rPr>
          <w:rFonts w:ascii="Angsana New" w:hAnsi="Angsana New"/>
          <w:sz w:val="30"/>
          <w:szCs w:val="30"/>
        </w:rPr>
        <w:t>8</w:t>
      </w:r>
      <w:r w:rsidR="00456F4F" w:rsidRPr="007535E3">
        <w:rPr>
          <w:rFonts w:ascii="Angsana New" w:hAnsi="Angsana New"/>
          <w:sz w:val="30"/>
          <w:szCs w:val="30"/>
          <w:cs/>
        </w:rPr>
        <w:t xml:space="preserve"> หมู่ </w:t>
      </w:r>
      <w:r w:rsidR="00456F4F" w:rsidRPr="007535E3">
        <w:rPr>
          <w:rFonts w:ascii="Angsana New" w:hAnsi="Angsana New"/>
          <w:sz w:val="30"/>
          <w:szCs w:val="30"/>
        </w:rPr>
        <w:t>3</w:t>
      </w:r>
      <w:r w:rsidR="00456F4F" w:rsidRPr="007535E3">
        <w:rPr>
          <w:rFonts w:ascii="Angsana New" w:hAnsi="Angsana New"/>
          <w:sz w:val="30"/>
          <w:szCs w:val="30"/>
          <w:cs/>
        </w:rPr>
        <w:t xml:space="preserve"> ถนนชลบุรี</w:t>
      </w:r>
      <w:r w:rsidR="00285E3A" w:rsidRPr="007535E3">
        <w:rPr>
          <w:rFonts w:ascii="Angsana New" w:hAnsi="Angsana New"/>
          <w:sz w:val="30"/>
          <w:szCs w:val="30"/>
        </w:rPr>
        <w:t xml:space="preserve"> </w:t>
      </w:r>
      <w:r w:rsidR="00285E3A" w:rsidRPr="007535E3">
        <w:rPr>
          <w:rFonts w:ascii="Angsana New" w:hAnsi="Angsana New"/>
          <w:sz w:val="30"/>
          <w:szCs w:val="30"/>
          <w:cs/>
        </w:rPr>
        <w:t>-</w:t>
      </w:r>
      <w:r w:rsidR="00456F4F" w:rsidRPr="007535E3">
        <w:rPr>
          <w:rFonts w:ascii="Angsana New" w:hAnsi="Angsana New"/>
          <w:sz w:val="30"/>
          <w:szCs w:val="30"/>
        </w:rPr>
        <w:t xml:space="preserve"> </w:t>
      </w:r>
      <w:r w:rsidR="00456F4F" w:rsidRPr="007535E3">
        <w:rPr>
          <w:rFonts w:ascii="Angsana New" w:hAnsi="Angsana New"/>
          <w:sz w:val="30"/>
          <w:szCs w:val="30"/>
          <w:cs/>
        </w:rPr>
        <w:t xml:space="preserve">บ้านบึง </w:t>
      </w:r>
      <w:r w:rsidR="00285E3A" w:rsidRPr="007535E3">
        <w:rPr>
          <w:rFonts w:ascii="Angsana New" w:hAnsi="Angsana New"/>
          <w:sz w:val="30"/>
          <w:szCs w:val="30"/>
          <w:cs/>
        </w:rPr>
        <w:t>-</w:t>
      </w:r>
      <w:r w:rsidR="00456F4F" w:rsidRPr="007535E3">
        <w:rPr>
          <w:rFonts w:ascii="Angsana New" w:hAnsi="Angsana New"/>
          <w:sz w:val="30"/>
          <w:szCs w:val="30"/>
          <w:cs/>
        </w:rPr>
        <w:t xml:space="preserve"> </w:t>
      </w:r>
      <w:r w:rsidR="00DC0F48" w:rsidRPr="007535E3">
        <w:rPr>
          <w:rFonts w:ascii="Angsana New" w:hAnsi="Angsana New"/>
          <w:sz w:val="30"/>
          <w:szCs w:val="30"/>
          <w:cs/>
        </w:rPr>
        <w:t xml:space="preserve">ป่ายุบ ตำบลหนองซาก อำเภอบ้านบึง ชลบุรี </w:t>
      </w:r>
      <w:r w:rsidR="00456F4F" w:rsidRPr="007535E3">
        <w:rPr>
          <w:rFonts w:ascii="Angsana New" w:hAnsi="Angsana New"/>
          <w:sz w:val="30"/>
          <w:szCs w:val="30"/>
        </w:rPr>
        <w:t>20170</w:t>
      </w:r>
    </w:p>
    <w:p w14:paraId="5A5E2444" w14:textId="77777777" w:rsidR="00163B7A" w:rsidRPr="007535E3" w:rsidRDefault="00F131FA" w:rsidP="005B0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5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โรงงาน</w:t>
      </w:r>
      <w:r w:rsidRPr="007535E3">
        <w:rPr>
          <w:rFonts w:ascii="Angsana New" w:hAnsi="Angsana New"/>
          <w:sz w:val="30"/>
          <w:szCs w:val="30"/>
        </w:rPr>
        <w:t xml:space="preserve"> 2</w:t>
      </w:r>
      <w:r w:rsidRPr="007535E3">
        <w:rPr>
          <w:rFonts w:ascii="Angsana New" w:hAnsi="Angsana New"/>
          <w:sz w:val="30"/>
          <w:szCs w:val="30"/>
          <w:cs/>
        </w:rPr>
        <w:tab/>
      </w:r>
      <w:r w:rsidRPr="007535E3">
        <w:rPr>
          <w:rFonts w:ascii="Angsana New" w:hAnsi="Angsana New"/>
          <w:sz w:val="30"/>
          <w:szCs w:val="30"/>
        </w:rPr>
        <w:t>:</w:t>
      </w:r>
      <w:r w:rsidRPr="007535E3">
        <w:rPr>
          <w:rFonts w:ascii="Angsana New" w:hAnsi="Angsana New"/>
          <w:sz w:val="30"/>
          <w:szCs w:val="30"/>
        </w:rPr>
        <w:tab/>
        <w:t>10/4</w:t>
      </w:r>
      <w:r w:rsidRPr="007535E3">
        <w:rPr>
          <w:rFonts w:ascii="Angsana New" w:hAnsi="Angsana New"/>
          <w:sz w:val="30"/>
          <w:szCs w:val="30"/>
          <w:cs/>
        </w:rPr>
        <w:t xml:space="preserve"> หมู่ </w:t>
      </w:r>
      <w:r w:rsidRPr="007535E3">
        <w:rPr>
          <w:rFonts w:ascii="Angsana New" w:hAnsi="Angsana New"/>
          <w:sz w:val="30"/>
          <w:szCs w:val="30"/>
        </w:rPr>
        <w:t>1</w:t>
      </w:r>
      <w:r w:rsidRPr="007535E3">
        <w:rPr>
          <w:rFonts w:ascii="Angsana New" w:hAnsi="Angsana New"/>
          <w:sz w:val="30"/>
          <w:szCs w:val="30"/>
          <w:cs/>
        </w:rPr>
        <w:t xml:space="preserve"> ตำบลหนองซาก อำเภอบ้านบึง ชลบุรี </w:t>
      </w:r>
      <w:r w:rsidRPr="007535E3">
        <w:rPr>
          <w:rFonts w:ascii="Angsana New" w:hAnsi="Angsana New"/>
          <w:sz w:val="30"/>
          <w:szCs w:val="30"/>
        </w:rPr>
        <w:t>20170</w:t>
      </w:r>
    </w:p>
    <w:p w14:paraId="68A21ADE" w14:textId="77777777" w:rsidR="00407BF4" w:rsidRPr="007535E3" w:rsidRDefault="00407BF4" w:rsidP="005B0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5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โรงงาน </w:t>
      </w:r>
      <w:r w:rsidRPr="007535E3">
        <w:rPr>
          <w:rFonts w:ascii="Angsana New" w:hAnsi="Angsana New"/>
          <w:sz w:val="30"/>
          <w:szCs w:val="30"/>
        </w:rPr>
        <w:t>3</w:t>
      </w:r>
      <w:r w:rsidRPr="007535E3">
        <w:rPr>
          <w:rFonts w:ascii="Angsana New" w:hAnsi="Angsana New"/>
          <w:sz w:val="30"/>
          <w:szCs w:val="30"/>
          <w:cs/>
        </w:rPr>
        <w:tab/>
      </w:r>
      <w:r w:rsidRPr="007535E3">
        <w:rPr>
          <w:rFonts w:ascii="Angsana New" w:hAnsi="Angsana New"/>
          <w:sz w:val="30"/>
          <w:szCs w:val="30"/>
        </w:rPr>
        <w:t>:</w:t>
      </w:r>
      <w:r w:rsidRPr="007535E3">
        <w:rPr>
          <w:rFonts w:ascii="Angsana New" w:hAnsi="Angsana New"/>
          <w:sz w:val="30"/>
          <w:szCs w:val="30"/>
        </w:rPr>
        <w:tab/>
        <w:t xml:space="preserve">99/9 </w:t>
      </w:r>
      <w:r w:rsidRPr="007535E3">
        <w:rPr>
          <w:rFonts w:ascii="Angsana New" w:hAnsi="Angsana New"/>
          <w:sz w:val="30"/>
          <w:szCs w:val="30"/>
          <w:cs/>
        </w:rPr>
        <w:t xml:space="preserve">หมู่ </w:t>
      </w:r>
      <w:r w:rsidRPr="007535E3">
        <w:rPr>
          <w:rFonts w:ascii="Angsana New" w:hAnsi="Angsana New"/>
          <w:sz w:val="30"/>
          <w:szCs w:val="30"/>
        </w:rPr>
        <w:t>8</w:t>
      </w:r>
      <w:r w:rsidRPr="007535E3">
        <w:rPr>
          <w:rFonts w:ascii="Angsana New" w:hAnsi="Angsana New"/>
          <w:sz w:val="30"/>
          <w:szCs w:val="30"/>
          <w:cs/>
        </w:rPr>
        <w:t xml:space="preserve"> ตำบลมาบข่า อำเภอนิคมพัฒนา ระยอง</w:t>
      </w:r>
      <w:r w:rsidRPr="007535E3">
        <w:rPr>
          <w:rFonts w:ascii="Angsana New" w:hAnsi="Angsana New"/>
          <w:sz w:val="30"/>
          <w:szCs w:val="30"/>
        </w:rPr>
        <w:t xml:space="preserve"> 21180</w:t>
      </w:r>
    </w:p>
    <w:p w14:paraId="2DEDB282" w14:textId="77777777" w:rsidR="00407BF4" w:rsidRPr="007535E3" w:rsidRDefault="00407BF4" w:rsidP="005B0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2E5E25F" w14:textId="77777777" w:rsidR="00456F4F" w:rsidRPr="007535E3" w:rsidRDefault="00456F4F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บริษัทจดทะเบียนกับตล</w:t>
      </w:r>
      <w:r w:rsidR="00DC0F48" w:rsidRPr="007535E3">
        <w:rPr>
          <w:rFonts w:ascii="Angsana New" w:hAnsi="Angsana New"/>
          <w:sz w:val="30"/>
          <w:szCs w:val="30"/>
          <w:cs/>
        </w:rPr>
        <w:t>าดหลักทรัพย์</w:t>
      </w:r>
      <w:r w:rsidR="00163B7A" w:rsidRPr="007535E3">
        <w:rPr>
          <w:rFonts w:ascii="Angsana New" w:hAnsi="Angsana New"/>
          <w:sz w:val="30"/>
          <w:szCs w:val="30"/>
          <w:cs/>
        </w:rPr>
        <w:t xml:space="preserve">เอ็มเอไอ </w:t>
      </w:r>
      <w:r w:rsidR="006B389A" w:rsidRPr="007535E3">
        <w:rPr>
          <w:rFonts w:ascii="Angsana New" w:hAnsi="Angsana New"/>
          <w:sz w:val="30"/>
          <w:szCs w:val="30"/>
        </w:rPr>
        <w:t>(MAI</w:t>
      </w:r>
      <w:r w:rsidR="00163B7A" w:rsidRPr="007535E3">
        <w:rPr>
          <w:rFonts w:ascii="Angsana New" w:hAnsi="Angsana New"/>
          <w:sz w:val="30"/>
          <w:szCs w:val="30"/>
        </w:rPr>
        <w:t xml:space="preserve">) </w:t>
      </w:r>
      <w:r w:rsidR="00DC0F48" w:rsidRPr="007535E3">
        <w:rPr>
          <w:rFonts w:ascii="Angsana New" w:hAnsi="Angsana New"/>
          <w:sz w:val="30"/>
          <w:szCs w:val="30"/>
          <w:cs/>
        </w:rPr>
        <w:t>เมื่อ</w:t>
      </w:r>
      <w:r w:rsidR="00163B7A" w:rsidRPr="007535E3">
        <w:rPr>
          <w:rFonts w:ascii="Angsana New" w:hAnsi="Angsana New"/>
          <w:sz w:val="30"/>
          <w:szCs w:val="30"/>
          <w:cs/>
        </w:rPr>
        <w:t>เดือน</w:t>
      </w:r>
      <w:r w:rsidR="00DC0F48" w:rsidRPr="007535E3">
        <w:rPr>
          <w:rFonts w:ascii="Angsana New" w:hAnsi="Angsana New"/>
          <w:sz w:val="30"/>
          <w:szCs w:val="30"/>
          <w:cs/>
        </w:rPr>
        <w:t>พฤศจิกายน 2548</w:t>
      </w:r>
    </w:p>
    <w:p w14:paraId="182A1262" w14:textId="77777777" w:rsidR="00456F4F" w:rsidRPr="007535E3" w:rsidRDefault="00456F4F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10FF21A" w14:textId="77777777" w:rsidR="006F037F" w:rsidRPr="007535E3" w:rsidRDefault="008E0017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6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บริษัท</w:t>
      </w:r>
      <w:r w:rsidR="00EC0AD4" w:rsidRPr="007535E3">
        <w:rPr>
          <w:rFonts w:ascii="Angsana New" w:hAnsi="Angsana New"/>
          <w:sz w:val="30"/>
          <w:szCs w:val="30"/>
          <w:cs/>
        </w:rPr>
        <w:t xml:space="preserve">และบริษัทย่อย (“กลุ่มบริษัท”) </w:t>
      </w:r>
      <w:r w:rsidRPr="007535E3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="00456F4F" w:rsidRPr="007535E3">
        <w:rPr>
          <w:rFonts w:ascii="Angsana New" w:hAnsi="Angsana New"/>
          <w:sz w:val="30"/>
          <w:szCs w:val="30"/>
          <w:cs/>
        </w:rPr>
        <w:t xml:space="preserve">การออกแบบ </w:t>
      </w:r>
      <w:r w:rsidR="006764CB" w:rsidRPr="007535E3">
        <w:rPr>
          <w:rFonts w:ascii="Angsana New" w:hAnsi="Angsana New"/>
          <w:sz w:val="30"/>
          <w:szCs w:val="30"/>
          <w:cs/>
        </w:rPr>
        <w:t>ขึ้นรูป</w:t>
      </w:r>
      <w:r w:rsidR="006764CB" w:rsidRPr="007535E3">
        <w:rPr>
          <w:rFonts w:ascii="Angsana New" w:hAnsi="Angsana New"/>
          <w:sz w:val="30"/>
          <w:szCs w:val="30"/>
        </w:rPr>
        <w:t xml:space="preserve"> </w:t>
      </w:r>
      <w:r w:rsidR="006764CB" w:rsidRPr="007535E3">
        <w:rPr>
          <w:rFonts w:ascii="Angsana New" w:hAnsi="Angsana New"/>
          <w:sz w:val="30"/>
          <w:szCs w:val="30"/>
          <w:cs/>
        </w:rPr>
        <w:t>ประกอบ และติดตั้ง</w:t>
      </w:r>
      <w:r w:rsidR="00456F4F" w:rsidRPr="007535E3">
        <w:rPr>
          <w:rFonts w:ascii="Angsana New" w:hAnsi="Angsana New"/>
          <w:sz w:val="30"/>
          <w:szCs w:val="30"/>
          <w:cs/>
        </w:rPr>
        <w:t>ผลิตภัณฑ์</w:t>
      </w:r>
      <w:r w:rsidR="00456F4F" w:rsidRPr="007535E3">
        <w:rPr>
          <w:rFonts w:ascii="Angsana New" w:hAnsi="Angsana New"/>
          <w:spacing w:val="6"/>
          <w:sz w:val="30"/>
          <w:szCs w:val="30"/>
          <w:cs/>
        </w:rPr>
        <w:t>โลหะ</w:t>
      </w:r>
      <w:r w:rsidR="006764CB" w:rsidRPr="007535E3">
        <w:rPr>
          <w:rFonts w:ascii="Angsana New" w:hAnsi="Angsana New"/>
          <w:spacing w:val="6"/>
          <w:sz w:val="30"/>
          <w:szCs w:val="30"/>
          <w:cs/>
        </w:rPr>
        <w:t xml:space="preserve"> และก่อสร้าง</w:t>
      </w:r>
      <w:r w:rsidR="00456F4F" w:rsidRPr="007535E3">
        <w:rPr>
          <w:rFonts w:ascii="Angsana New" w:hAnsi="Angsana New"/>
          <w:spacing w:val="6"/>
          <w:sz w:val="30"/>
          <w:szCs w:val="30"/>
          <w:cs/>
        </w:rPr>
        <w:t xml:space="preserve">ตามสัญญาที่ทำกับลูกค้า เช่น ถังความดัน ถังบรรจุ ชิ้นส่วนเครื่องจักรอุปกรณ์และระบบท่อ </w:t>
      </w:r>
      <w:r w:rsidR="00EC0AD4" w:rsidRPr="007535E3">
        <w:rPr>
          <w:rFonts w:ascii="Angsana New" w:hAnsi="Angsana New"/>
          <w:spacing w:val="6"/>
          <w:sz w:val="30"/>
          <w:szCs w:val="30"/>
          <w:cs/>
        </w:rPr>
        <w:t xml:space="preserve"> </w:t>
      </w:r>
    </w:p>
    <w:p w14:paraId="7BC78145" w14:textId="77777777" w:rsidR="008A121B" w:rsidRPr="007535E3" w:rsidRDefault="00456F4F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6"/>
          <w:sz w:val="30"/>
          <w:szCs w:val="30"/>
        </w:rPr>
      </w:pPr>
      <w:r w:rsidRPr="007535E3">
        <w:rPr>
          <w:rFonts w:ascii="Angsana New" w:hAnsi="Angsana New"/>
          <w:spacing w:val="6"/>
          <w:sz w:val="30"/>
          <w:szCs w:val="30"/>
          <w:cs/>
        </w:rPr>
        <w:t>เป็นต้น</w:t>
      </w:r>
    </w:p>
    <w:p w14:paraId="2FB72C41" w14:textId="77777777" w:rsidR="008A121B" w:rsidRPr="007535E3" w:rsidRDefault="008A121B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1297A94" w14:textId="77777777" w:rsidR="00456F4F" w:rsidRPr="007535E3" w:rsidRDefault="0024158B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31 ธันวาคม </w:t>
      </w:r>
      <w:r w:rsidR="000E5573" w:rsidRPr="007535E3">
        <w:rPr>
          <w:rFonts w:ascii="Angsana New" w:hAnsi="Angsana New"/>
          <w:sz w:val="30"/>
          <w:szCs w:val="30"/>
          <w:cs/>
        </w:rPr>
        <w:t>2562 และ 2561</w:t>
      </w:r>
      <w:r w:rsidRPr="007535E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F5045BF" w14:textId="77777777" w:rsidR="00131328" w:rsidRPr="007535E3" w:rsidRDefault="00131328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4677" w:type="pct"/>
        <w:tblInd w:w="450" w:type="dxa"/>
        <w:tblLook w:val="0000" w:firstRow="0" w:lastRow="0" w:firstColumn="0" w:lastColumn="0" w:noHBand="0" w:noVBand="0"/>
      </w:tblPr>
      <w:tblGrid>
        <w:gridCol w:w="2895"/>
        <w:gridCol w:w="1955"/>
        <w:gridCol w:w="2008"/>
        <w:gridCol w:w="1091"/>
        <w:gridCol w:w="1160"/>
      </w:tblGrid>
      <w:tr w:rsidR="00E854AE" w:rsidRPr="007535E3" w14:paraId="1D0B7B4C" w14:textId="77777777" w:rsidTr="007A2DEC">
        <w:trPr>
          <w:cantSplit/>
        </w:trPr>
        <w:tc>
          <w:tcPr>
            <w:tcW w:w="1589" w:type="pct"/>
          </w:tcPr>
          <w:p w14:paraId="5590A340" w14:textId="77777777" w:rsidR="00E854AE" w:rsidRPr="007535E3" w:rsidRDefault="00E854AE" w:rsidP="00E85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pct"/>
          </w:tcPr>
          <w:p w14:paraId="28D3B98D" w14:textId="77777777" w:rsidR="00E854AE" w:rsidRPr="007535E3" w:rsidRDefault="00E854AE" w:rsidP="00E854AE">
            <w:pPr>
              <w:pStyle w:val="E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102" w:type="pct"/>
          </w:tcPr>
          <w:p w14:paraId="5D820DE5" w14:textId="77777777" w:rsidR="00E854AE" w:rsidRPr="007535E3" w:rsidRDefault="00E854AE" w:rsidP="00E854AE">
            <w:pPr>
              <w:pStyle w:val="E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236" w:type="pct"/>
            <w:gridSpan w:val="2"/>
          </w:tcPr>
          <w:p w14:paraId="615BE275" w14:textId="77777777" w:rsidR="00E854AE" w:rsidRPr="007535E3" w:rsidRDefault="00E854AE" w:rsidP="00E854AE">
            <w:pPr>
              <w:pStyle w:val="E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สัดส่วนความเป็นเจ้าของ</w:t>
            </w:r>
          </w:p>
        </w:tc>
      </w:tr>
      <w:tr w:rsidR="00E854AE" w:rsidRPr="007535E3" w14:paraId="558F2AAD" w14:textId="77777777" w:rsidTr="007A2DEC">
        <w:trPr>
          <w:cantSplit/>
        </w:trPr>
        <w:tc>
          <w:tcPr>
            <w:tcW w:w="1589" w:type="pct"/>
          </w:tcPr>
          <w:p w14:paraId="5C85CF73" w14:textId="77777777" w:rsidR="00E854AE" w:rsidRPr="007535E3" w:rsidRDefault="00E854AE" w:rsidP="00E85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pct"/>
          </w:tcPr>
          <w:p w14:paraId="14745B80" w14:textId="77777777" w:rsidR="00E854AE" w:rsidRPr="007535E3" w:rsidRDefault="00E854AE" w:rsidP="00E854AE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02" w:type="pct"/>
          </w:tcPr>
          <w:p w14:paraId="4EE7067B" w14:textId="77777777" w:rsidR="00E854AE" w:rsidRPr="007535E3" w:rsidRDefault="00E854AE" w:rsidP="00E854AE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0FF07361" w14:textId="77777777" w:rsidR="00E854AE" w:rsidRPr="007535E3" w:rsidRDefault="000E5573" w:rsidP="005A3916">
            <w:pPr>
              <w:pStyle w:val="E"/>
              <w:ind w:left="-86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637" w:type="pct"/>
          </w:tcPr>
          <w:p w14:paraId="168709C9" w14:textId="77777777" w:rsidR="00E854AE" w:rsidRPr="007535E3" w:rsidRDefault="000E5573" w:rsidP="005A3916">
            <w:pPr>
              <w:pStyle w:val="E"/>
              <w:ind w:left="-10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</w:tr>
      <w:tr w:rsidR="00E854AE" w:rsidRPr="007535E3" w14:paraId="33F42B64" w14:textId="77777777" w:rsidTr="007A2DEC">
        <w:trPr>
          <w:cantSplit/>
        </w:trPr>
        <w:tc>
          <w:tcPr>
            <w:tcW w:w="1589" w:type="pct"/>
          </w:tcPr>
          <w:p w14:paraId="706513B3" w14:textId="77777777" w:rsidR="00E854AE" w:rsidRPr="007535E3" w:rsidRDefault="00E854AE" w:rsidP="00E85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pct"/>
          </w:tcPr>
          <w:p w14:paraId="70B1A699" w14:textId="77777777" w:rsidR="00E854AE" w:rsidRPr="007535E3" w:rsidRDefault="00E854AE" w:rsidP="00E854AE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02" w:type="pct"/>
          </w:tcPr>
          <w:p w14:paraId="6A511D10" w14:textId="77777777" w:rsidR="00E854AE" w:rsidRPr="007535E3" w:rsidRDefault="00E854AE" w:rsidP="00E854AE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36" w:type="pct"/>
            <w:gridSpan w:val="2"/>
          </w:tcPr>
          <w:p w14:paraId="44D4D4CA" w14:textId="77777777" w:rsidR="00E854AE" w:rsidRPr="007535E3" w:rsidRDefault="00E854AE" w:rsidP="00E854AE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E854AE" w:rsidRPr="007535E3" w14:paraId="3BBB99B9" w14:textId="77777777" w:rsidTr="007A2DEC">
        <w:trPr>
          <w:cantSplit/>
        </w:trPr>
        <w:tc>
          <w:tcPr>
            <w:tcW w:w="1589" w:type="pct"/>
          </w:tcPr>
          <w:p w14:paraId="39316548" w14:textId="77777777" w:rsidR="00E854AE" w:rsidRPr="007535E3" w:rsidRDefault="00E854AE" w:rsidP="00E85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073" w:type="pct"/>
          </w:tcPr>
          <w:p w14:paraId="37075FB6" w14:textId="77777777" w:rsidR="00E854AE" w:rsidRPr="007535E3" w:rsidRDefault="00E854AE" w:rsidP="00E854AE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02" w:type="pct"/>
          </w:tcPr>
          <w:p w14:paraId="30EF99D1" w14:textId="77777777" w:rsidR="00E854AE" w:rsidRPr="007535E3" w:rsidRDefault="00E854AE" w:rsidP="00E854AE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72ECB273" w14:textId="77777777" w:rsidR="00E854AE" w:rsidRPr="007535E3" w:rsidRDefault="00E854AE" w:rsidP="00E854AE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</w:tcPr>
          <w:p w14:paraId="7D86E993" w14:textId="77777777" w:rsidR="00E854AE" w:rsidRPr="007535E3" w:rsidRDefault="00E854AE" w:rsidP="00E854AE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0E5573" w:rsidRPr="007535E3" w14:paraId="6F3B5184" w14:textId="77777777" w:rsidTr="007A2DEC">
        <w:trPr>
          <w:cantSplit/>
        </w:trPr>
        <w:tc>
          <w:tcPr>
            <w:tcW w:w="1589" w:type="pct"/>
          </w:tcPr>
          <w:p w14:paraId="270528A6" w14:textId="77777777" w:rsidR="000E5573" w:rsidRPr="007535E3" w:rsidRDefault="000E5573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7535E3">
              <w:rPr>
                <w:rFonts w:ascii="Angsana New" w:hAnsi="Angsana New"/>
                <w:sz w:val="30"/>
                <w:szCs w:val="30"/>
              </w:rPr>
              <w:t>Unimit</w:t>
            </w:r>
            <w:proofErr w:type="spellEnd"/>
            <w:r w:rsidRPr="007535E3">
              <w:rPr>
                <w:rFonts w:ascii="Angsana New" w:hAnsi="Angsana New"/>
                <w:sz w:val="30"/>
                <w:szCs w:val="30"/>
              </w:rPr>
              <w:t xml:space="preserve"> (Hong Kong) </w:t>
            </w:r>
          </w:p>
          <w:p w14:paraId="0BF52500" w14:textId="77777777" w:rsidR="000E5573" w:rsidRPr="007535E3" w:rsidRDefault="000E5573" w:rsidP="007A2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3" w:right="-108" w:hanging="167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Co., Limited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535E3">
              <w:rPr>
                <w:rFonts w:ascii="Angsana New" w:hAnsi="Angsana New"/>
                <w:sz w:val="30"/>
                <w:szCs w:val="30"/>
              </w:rPr>
              <w:t>(“UHK”)</w:t>
            </w:r>
          </w:p>
        </w:tc>
        <w:tc>
          <w:tcPr>
            <w:tcW w:w="1073" w:type="pct"/>
          </w:tcPr>
          <w:p w14:paraId="5699296C" w14:textId="77777777" w:rsidR="000E5573" w:rsidRPr="007535E3" w:rsidRDefault="000E5573" w:rsidP="000E5573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เพื่อลงทุนในบริษัทอื่น</w:t>
            </w:r>
          </w:p>
        </w:tc>
        <w:tc>
          <w:tcPr>
            <w:tcW w:w="1102" w:type="pct"/>
          </w:tcPr>
          <w:p w14:paraId="4CD6E575" w14:textId="77777777" w:rsidR="000E5573" w:rsidRPr="007535E3" w:rsidRDefault="000E5573" w:rsidP="000E5573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เขตบริหารพิเศษ</w:t>
            </w:r>
          </w:p>
          <w:p w14:paraId="6B2D8F72" w14:textId="77777777" w:rsidR="000E5573" w:rsidRPr="007535E3" w:rsidRDefault="000E5573" w:rsidP="000E5573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ฮ่องกงแห่งสาธารณรัฐประชาชนจีน</w:t>
            </w:r>
          </w:p>
        </w:tc>
        <w:tc>
          <w:tcPr>
            <w:tcW w:w="599" w:type="pct"/>
          </w:tcPr>
          <w:p w14:paraId="4DE4EF5D" w14:textId="78EF4575" w:rsidR="000E5573" w:rsidRPr="007535E3" w:rsidRDefault="007A2DEC" w:rsidP="000E5573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637" w:type="pct"/>
          </w:tcPr>
          <w:p w14:paraId="62BFB2CD" w14:textId="77777777" w:rsidR="000E5573" w:rsidRPr="007535E3" w:rsidRDefault="000E5573" w:rsidP="000E5573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100.00</w:t>
            </w:r>
          </w:p>
        </w:tc>
      </w:tr>
      <w:tr w:rsidR="000E5573" w:rsidRPr="007535E3" w14:paraId="55BE2F23" w14:textId="77777777" w:rsidTr="007A2DEC">
        <w:trPr>
          <w:cantSplit/>
        </w:trPr>
        <w:tc>
          <w:tcPr>
            <w:tcW w:w="1589" w:type="pct"/>
          </w:tcPr>
          <w:p w14:paraId="51B31622" w14:textId="77777777" w:rsidR="000E5573" w:rsidRPr="007535E3" w:rsidRDefault="000E5573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073" w:type="pct"/>
          </w:tcPr>
          <w:p w14:paraId="5E6506D1" w14:textId="77777777" w:rsidR="000E5573" w:rsidRPr="007535E3" w:rsidRDefault="000E5573" w:rsidP="000E5573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02" w:type="pct"/>
          </w:tcPr>
          <w:p w14:paraId="64C3726A" w14:textId="77777777" w:rsidR="000E5573" w:rsidRPr="007535E3" w:rsidRDefault="000E5573" w:rsidP="000E5573">
            <w:pPr>
              <w:pStyle w:val="E"/>
              <w:ind w:left="-18" w:right="-108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39093B54" w14:textId="77777777" w:rsidR="000E5573" w:rsidRPr="007535E3" w:rsidRDefault="000E5573" w:rsidP="000E5573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</w:tcPr>
          <w:p w14:paraId="3235D1CB" w14:textId="77777777" w:rsidR="000E5573" w:rsidRPr="007535E3" w:rsidRDefault="000E5573" w:rsidP="000E5573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0E5573" w:rsidRPr="007535E3" w14:paraId="03D2F457" w14:textId="77777777" w:rsidTr="007A2DEC">
        <w:trPr>
          <w:cantSplit/>
        </w:trPr>
        <w:tc>
          <w:tcPr>
            <w:tcW w:w="1589" w:type="pct"/>
          </w:tcPr>
          <w:p w14:paraId="7C233C1C" w14:textId="77777777" w:rsidR="000E5573" w:rsidRPr="007535E3" w:rsidRDefault="000E5573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7535E3">
              <w:rPr>
                <w:rFonts w:ascii="Angsana New" w:hAnsi="Angsana New"/>
                <w:sz w:val="30"/>
                <w:szCs w:val="30"/>
              </w:rPr>
              <w:t>Unimit</w:t>
            </w:r>
            <w:proofErr w:type="spellEnd"/>
            <w:r w:rsidRPr="007535E3">
              <w:rPr>
                <w:rFonts w:ascii="Angsana New" w:hAnsi="Angsana New"/>
                <w:sz w:val="30"/>
                <w:szCs w:val="30"/>
              </w:rPr>
              <w:t xml:space="preserve"> Engineering (Myanmar) Company Limited (“UEM”)</w:t>
            </w:r>
          </w:p>
        </w:tc>
        <w:tc>
          <w:tcPr>
            <w:tcW w:w="1073" w:type="pct"/>
          </w:tcPr>
          <w:p w14:paraId="6EC5FBAD" w14:textId="77777777" w:rsidR="000E5573" w:rsidRPr="007535E3" w:rsidRDefault="000E5573" w:rsidP="000E5573">
            <w:pPr>
              <w:pStyle w:val="E"/>
              <w:ind w:left="111" w:right="-115" w:hanging="125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ขึ้นรูป ประกอบ และ</w:t>
            </w:r>
          </w:p>
          <w:p w14:paraId="3C54FF47" w14:textId="77777777" w:rsidR="000E5573" w:rsidRPr="007535E3" w:rsidRDefault="000E5573" w:rsidP="000E5573">
            <w:pPr>
              <w:pStyle w:val="E"/>
              <w:ind w:left="111" w:right="-115" w:hanging="125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ติดตั้งผลิตภัณฑ์โลหะ</w:t>
            </w:r>
          </w:p>
        </w:tc>
        <w:tc>
          <w:tcPr>
            <w:tcW w:w="1102" w:type="pct"/>
          </w:tcPr>
          <w:p w14:paraId="23D22222" w14:textId="77777777" w:rsidR="000E5573" w:rsidRPr="007535E3" w:rsidRDefault="000E5573" w:rsidP="000E5573">
            <w:pPr>
              <w:pStyle w:val="E"/>
              <w:ind w:left="-18" w:right="-108"/>
              <w:rPr>
                <w:rFonts w:ascii="Angsana New" w:hAnsi="Angsana New" w:cs="Angsana New"/>
                <w:bCs w:val="0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สาธารณรัฐแห่ง</w:t>
            </w:r>
          </w:p>
          <w:p w14:paraId="4F7435F0" w14:textId="77777777" w:rsidR="000E5573" w:rsidRPr="007535E3" w:rsidRDefault="000E5573" w:rsidP="000E5573">
            <w:pPr>
              <w:pStyle w:val="E"/>
              <w:ind w:left="-18" w:right="-108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สหภาพเมียนมาร์</w:t>
            </w:r>
          </w:p>
        </w:tc>
        <w:tc>
          <w:tcPr>
            <w:tcW w:w="599" w:type="pct"/>
          </w:tcPr>
          <w:p w14:paraId="38460BE2" w14:textId="2CFCB9B9" w:rsidR="000E5573" w:rsidRPr="007535E3" w:rsidRDefault="007A2DEC" w:rsidP="000E5573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637" w:type="pct"/>
          </w:tcPr>
          <w:p w14:paraId="7242B2D1" w14:textId="77777777" w:rsidR="000E5573" w:rsidRPr="007535E3" w:rsidRDefault="000E5573" w:rsidP="000E5573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100.00</w:t>
            </w:r>
          </w:p>
        </w:tc>
      </w:tr>
    </w:tbl>
    <w:p w14:paraId="4EF45D2F" w14:textId="77777777" w:rsidR="00B050AA" w:rsidRPr="007535E3" w:rsidRDefault="00B050AA" w:rsidP="001D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FA7BB07" w14:textId="77777777" w:rsidR="00456F4F" w:rsidRPr="007535E3" w:rsidRDefault="00B050AA" w:rsidP="001D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6C732E" w:rsidRPr="007535E3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456F4F" w:rsidRPr="007535E3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456F4F" w:rsidRPr="007535E3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30BEC50D" w14:textId="77777777" w:rsidR="00F80AFC" w:rsidRPr="007535E3" w:rsidRDefault="00F80AFC" w:rsidP="005B0DBF">
      <w:pPr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219A3E78" w14:textId="77777777" w:rsidR="00DA41F4" w:rsidRPr="007535E3" w:rsidRDefault="00DA41F4" w:rsidP="00830ED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55B44A8" w14:textId="77777777" w:rsidR="00DA41F4" w:rsidRPr="007535E3" w:rsidRDefault="00DA41F4" w:rsidP="005B0DBF">
      <w:pPr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965AA51" w14:textId="77777777" w:rsidR="00DA41F4" w:rsidRPr="007535E3" w:rsidRDefault="00DA41F4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</w:t>
      </w:r>
      <w:r w:rsidRPr="007535E3">
        <w:rPr>
          <w:rFonts w:ascii="Angsana New" w:hAnsi="Angsana New"/>
          <w:sz w:val="30"/>
          <w:szCs w:val="30"/>
        </w:rPr>
        <w:t>“</w:t>
      </w:r>
      <w:r w:rsidRPr="007535E3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7535E3">
        <w:rPr>
          <w:rFonts w:ascii="Angsana New" w:hAnsi="Angsana New"/>
          <w:sz w:val="30"/>
          <w:szCs w:val="30"/>
        </w:rPr>
        <w:t>”</w:t>
      </w:r>
      <w:r w:rsidRPr="007535E3">
        <w:rPr>
          <w:rFonts w:ascii="Angsana New" w:hAnsi="Angsana New"/>
          <w:sz w:val="30"/>
          <w:szCs w:val="30"/>
          <w:cs/>
        </w:rPr>
        <w:t>) กฎระเบียบและประกาศคณะกรรมการกำกับหลักทรัพย</w:t>
      </w:r>
      <w:r w:rsidR="00407BF4" w:rsidRPr="007535E3">
        <w:rPr>
          <w:rFonts w:ascii="Angsana New" w:hAnsi="Angsana New"/>
          <w:sz w:val="30"/>
          <w:szCs w:val="30"/>
          <w:cs/>
        </w:rPr>
        <w:t>์และตลาดหลักทรัพย์ที่เกี่ยวข้อง</w:t>
      </w:r>
    </w:p>
    <w:p w14:paraId="1C438B44" w14:textId="77777777" w:rsidR="00696396" w:rsidRPr="007535E3" w:rsidRDefault="00696396" w:rsidP="00CA439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83EC772" w14:textId="12D68EAC" w:rsidR="00A070B7" w:rsidRPr="007535E3" w:rsidRDefault="00B7425D" w:rsidP="00A07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7535E3">
        <w:rPr>
          <w:rFonts w:ascii="Angsana New" w:hAnsi="Angsana New"/>
          <w:sz w:val="30"/>
          <w:szCs w:val="30"/>
          <w:rtl/>
          <w:cs/>
        </w:rPr>
        <w:t xml:space="preserve">1 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 xml:space="preserve">มกราคม </w:t>
      </w:r>
      <w:r w:rsidRPr="007535E3">
        <w:rPr>
          <w:rFonts w:ascii="Angsana New" w:hAnsi="Angsana New"/>
          <w:sz w:val="30"/>
          <w:szCs w:val="30"/>
        </w:rPr>
        <w:t>2562</w:t>
      </w:r>
      <w:r w:rsidRPr="007535E3">
        <w:rPr>
          <w:rFonts w:ascii="Angsana New" w:hAnsi="Angsana New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ซึ่งไม่มีผลกระทบอย่างมีสาระสำคัญต่องบการเงินของกลุ่มบริษัท ทั้งนี้ กลุ่มบริษัทได้ปฏิบัติตามมาตรฐานการรายงานทางการเงิน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ฉบับที่</w:t>
      </w:r>
      <w:r w:rsidRPr="007535E3">
        <w:rPr>
          <w:rFonts w:ascii="Angsana New" w:hAnsi="Angsana New"/>
          <w:sz w:val="30"/>
          <w:szCs w:val="30"/>
        </w:rPr>
        <w:t xml:space="preserve"> 15 </w:t>
      </w:r>
      <w:r w:rsidRPr="007535E3">
        <w:rPr>
          <w:rFonts w:ascii="Angsana New" w:hAnsi="Angsana New"/>
          <w:sz w:val="30"/>
          <w:szCs w:val="30"/>
          <w:cs/>
        </w:rPr>
        <w:t>เรื่อง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รายได้จากสัญญาที่ทำกับลูกค้า</w:t>
      </w:r>
      <w:r w:rsidRPr="007535E3">
        <w:rPr>
          <w:rFonts w:ascii="Angsana New" w:hAnsi="Angsana New"/>
          <w:sz w:val="30"/>
          <w:szCs w:val="30"/>
        </w:rPr>
        <w:t xml:space="preserve"> (“TFRS 15”) </w:t>
      </w:r>
      <w:r w:rsidRPr="007535E3">
        <w:rPr>
          <w:rFonts w:ascii="Angsana New" w:hAnsi="Angsana New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Pr="007535E3">
        <w:rPr>
          <w:rFonts w:ascii="Angsana New" w:hAnsi="Angsana New"/>
          <w:sz w:val="30"/>
          <w:szCs w:val="30"/>
        </w:rPr>
        <w:t xml:space="preserve">18 </w:t>
      </w:r>
      <w:r w:rsidRPr="007535E3">
        <w:rPr>
          <w:rFonts w:ascii="Angsana New" w:hAnsi="Angsana New"/>
          <w:sz w:val="30"/>
          <w:szCs w:val="30"/>
          <w:cs/>
        </w:rPr>
        <w:t>เรื่อง รายได้</w:t>
      </w:r>
      <w:r w:rsidRPr="007535E3">
        <w:rPr>
          <w:rFonts w:ascii="Angsana New" w:hAnsi="Angsana New"/>
          <w:sz w:val="30"/>
          <w:szCs w:val="30"/>
        </w:rPr>
        <w:t xml:space="preserve"> (“TAS 18”) </w:t>
      </w:r>
      <w:r w:rsidRPr="007535E3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Pr="007535E3">
        <w:rPr>
          <w:rFonts w:ascii="Angsana New" w:hAnsi="Angsana New"/>
          <w:sz w:val="30"/>
          <w:szCs w:val="30"/>
        </w:rPr>
        <w:t xml:space="preserve">11 </w:t>
      </w:r>
      <w:r w:rsidRPr="007535E3">
        <w:rPr>
          <w:rFonts w:ascii="Angsana New" w:hAnsi="Angsana New"/>
          <w:sz w:val="30"/>
          <w:szCs w:val="30"/>
          <w:cs/>
        </w:rPr>
        <w:t>เรื่อง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สัญญาก่อสร้าง</w:t>
      </w:r>
      <w:r w:rsidRPr="007535E3">
        <w:rPr>
          <w:rFonts w:ascii="Angsana New" w:hAnsi="Angsana New"/>
          <w:sz w:val="30"/>
          <w:szCs w:val="30"/>
        </w:rPr>
        <w:t xml:space="preserve"> (“TAS 11”) </w:t>
      </w:r>
      <w:r w:rsidRPr="007535E3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รายละเอียดของนโยบายการบัญชีได้เปิดเผยในหมายเหตุข้อ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="00567BE9" w:rsidRPr="007535E3">
        <w:rPr>
          <w:rFonts w:ascii="Angsana New" w:hAnsi="Angsana New"/>
          <w:sz w:val="30"/>
          <w:szCs w:val="30"/>
        </w:rPr>
        <w:t>3</w:t>
      </w:r>
      <w:r w:rsidRPr="007535E3">
        <w:rPr>
          <w:rFonts w:ascii="Angsana New" w:hAnsi="Angsana New"/>
          <w:sz w:val="30"/>
          <w:szCs w:val="30"/>
        </w:rPr>
        <w:t xml:space="preserve"> (</w:t>
      </w:r>
      <w:r w:rsidR="00713723">
        <w:rPr>
          <w:rFonts w:ascii="Angsana New" w:hAnsi="Angsana New" w:hint="cs"/>
          <w:sz w:val="30"/>
          <w:szCs w:val="30"/>
          <w:cs/>
        </w:rPr>
        <w:t>ต</w:t>
      </w:r>
      <w:r w:rsidRPr="007535E3">
        <w:rPr>
          <w:rFonts w:ascii="Angsana New" w:hAnsi="Angsana New"/>
          <w:sz w:val="30"/>
          <w:szCs w:val="30"/>
        </w:rPr>
        <w:t>)</w:t>
      </w:r>
    </w:p>
    <w:p w14:paraId="00576E6A" w14:textId="77777777" w:rsidR="00A070B7" w:rsidRPr="007535E3" w:rsidRDefault="00A070B7" w:rsidP="00A07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6427F20" w14:textId="242EF3D6" w:rsidR="00B61A2C" w:rsidRPr="007535E3" w:rsidRDefault="00A070B7" w:rsidP="00A07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กลุ่มบริษัทประเมินผลกระทบจากการถือปฏิบัติตาม </w:t>
      </w:r>
      <w:r w:rsidRPr="007535E3">
        <w:rPr>
          <w:rFonts w:ascii="Angsana New" w:hAnsi="Angsana New"/>
          <w:sz w:val="30"/>
          <w:szCs w:val="30"/>
        </w:rPr>
        <w:t xml:space="preserve">TFRS 15 </w:t>
      </w:r>
      <w:r w:rsidRPr="007535E3">
        <w:rPr>
          <w:rFonts w:ascii="Angsana New" w:hAnsi="Angsana New"/>
          <w:sz w:val="30"/>
          <w:szCs w:val="30"/>
          <w:cs/>
        </w:rPr>
        <w:t xml:space="preserve">โดยใช้วิธีรับรู้ผลกระทบสะสม ซึ่งผลกระทบของการถือปฏิบัติตามมาตรฐานฉบับนี้เป็นครั้งแรกสำหรับสัญญาที่ยังไม่เสร็จสมบูรณ์ก่อนวันที่ </w:t>
      </w:r>
      <w:r w:rsidRPr="007535E3">
        <w:rPr>
          <w:rFonts w:ascii="Angsana New" w:hAnsi="Angsana New"/>
          <w:sz w:val="30"/>
          <w:szCs w:val="30"/>
        </w:rPr>
        <w:t xml:space="preserve">1 </w:t>
      </w:r>
      <w:r w:rsidRPr="007535E3">
        <w:rPr>
          <w:rFonts w:ascii="Angsana New" w:hAnsi="Angsana New"/>
          <w:sz w:val="30"/>
          <w:szCs w:val="30"/>
          <w:cs/>
        </w:rPr>
        <w:t xml:space="preserve">มกราคม </w:t>
      </w:r>
      <w:r w:rsidRPr="007535E3">
        <w:rPr>
          <w:rFonts w:ascii="Angsana New" w:hAnsi="Angsana New"/>
          <w:sz w:val="30"/>
          <w:szCs w:val="30"/>
        </w:rPr>
        <w:t>2562</w:t>
      </w:r>
      <w:r w:rsidRPr="007535E3">
        <w:rPr>
          <w:rFonts w:ascii="Angsana New" w:hAnsi="Angsana New"/>
          <w:sz w:val="30"/>
          <w:szCs w:val="30"/>
          <w:cs/>
        </w:rPr>
        <w:t xml:space="preserve"> ไม่มีสาระสำคัญต่อกำไรสะสม ณ วันที่ </w:t>
      </w:r>
      <w:r w:rsidRPr="007535E3">
        <w:rPr>
          <w:rFonts w:ascii="Angsana New" w:hAnsi="Angsana New"/>
          <w:sz w:val="30"/>
          <w:szCs w:val="30"/>
        </w:rPr>
        <w:t xml:space="preserve">1 </w:t>
      </w:r>
      <w:r w:rsidRPr="007535E3">
        <w:rPr>
          <w:rFonts w:ascii="Angsana New" w:hAnsi="Angsana New"/>
          <w:sz w:val="30"/>
          <w:szCs w:val="30"/>
          <w:cs/>
        </w:rPr>
        <w:t xml:space="preserve">มกราคม </w:t>
      </w:r>
      <w:r w:rsidRPr="007535E3">
        <w:rPr>
          <w:rFonts w:ascii="Angsana New" w:hAnsi="Angsana New"/>
          <w:sz w:val="30"/>
          <w:szCs w:val="30"/>
        </w:rPr>
        <w:t xml:space="preserve">2562 </w:t>
      </w:r>
      <w:r w:rsidRPr="007535E3">
        <w:rPr>
          <w:rFonts w:ascii="Angsana New" w:hAnsi="Angsana New"/>
          <w:sz w:val="30"/>
          <w:szCs w:val="30"/>
          <w:cs/>
        </w:rPr>
        <w:t>ดังนั้นกลุ่มบริษัทจึงไม่ได้ปรับปรุงกำไรสะสม ณ วันที่</w:t>
      </w:r>
      <w:r w:rsidRPr="007535E3">
        <w:rPr>
          <w:rFonts w:ascii="Angsana New" w:hAnsi="Angsana New"/>
          <w:sz w:val="30"/>
          <w:szCs w:val="30"/>
        </w:rPr>
        <w:t xml:space="preserve"> 1 </w:t>
      </w:r>
      <w:r w:rsidRPr="007535E3">
        <w:rPr>
          <w:rFonts w:ascii="Angsana New" w:hAnsi="Angsana New"/>
          <w:sz w:val="30"/>
          <w:szCs w:val="30"/>
          <w:cs/>
        </w:rPr>
        <w:t xml:space="preserve">มกราคม </w:t>
      </w:r>
      <w:r w:rsidRPr="007535E3">
        <w:rPr>
          <w:rFonts w:ascii="Angsana New" w:hAnsi="Angsana New"/>
          <w:sz w:val="30"/>
          <w:szCs w:val="30"/>
        </w:rPr>
        <w:t xml:space="preserve">2562 </w:t>
      </w:r>
      <w:r w:rsidRPr="007535E3">
        <w:rPr>
          <w:rFonts w:ascii="Angsana New" w:hAnsi="Angsana New"/>
          <w:sz w:val="30"/>
          <w:szCs w:val="30"/>
          <w:cs/>
        </w:rPr>
        <w:t>และไม่ปรับปรุงข้อมูลที่นำเสนอในปี</w:t>
      </w:r>
      <w:r w:rsidRPr="007535E3">
        <w:rPr>
          <w:rFonts w:ascii="Angsana New" w:hAnsi="Angsana New"/>
          <w:sz w:val="30"/>
          <w:szCs w:val="30"/>
        </w:rPr>
        <w:t xml:space="preserve"> 2561</w:t>
      </w:r>
      <w:r w:rsidRPr="007535E3">
        <w:rPr>
          <w:rFonts w:ascii="Angsana New" w:hAnsi="Angsana New"/>
          <w:sz w:val="30"/>
          <w:szCs w:val="30"/>
          <w:cs/>
        </w:rPr>
        <w:t xml:space="preserve"> ซึ่งได้เคยรายงานไว้ตาม </w:t>
      </w:r>
      <w:r w:rsidRPr="007535E3">
        <w:rPr>
          <w:rFonts w:ascii="Angsana New" w:hAnsi="Angsana New"/>
          <w:sz w:val="30"/>
          <w:szCs w:val="30"/>
        </w:rPr>
        <w:t xml:space="preserve">TAS 18 </w:t>
      </w:r>
      <w:r w:rsidRPr="007535E3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และการตีความมาตรฐานการรายงานทางการเงินที่เกี่ยวข้อง ทั้งนี้ ข้อกำหนดในการเปิดเผยข้อมูลของ </w:t>
      </w:r>
      <w:r w:rsidRPr="007535E3">
        <w:rPr>
          <w:rFonts w:ascii="Angsana New" w:hAnsi="Angsana New"/>
          <w:sz w:val="30"/>
          <w:szCs w:val="30"/>
        </w:rPr>
        <w:t xml:space="preserve">TFRS 15 </w:t>
      </w:r>
      <w:r w:rsidRPr="007535E3">
        <w:rPr>
          <w:rFonts w:ascii="Angsana New" w:hAnsi="Angsana New"/>
          <w:sz w:val="30"/>
          <w:szCs w:val="30"/>
          <w:cs/>
        </w:rPr>
        <w:t>จะไม่ถูกนำมาใช้กับข้อมูลเปรียบเทียบ</w:t>
      </w:r>
    </w:p>
    <w:p w14:paraId="2013DD26" w14:textId="77777777" w:rsidR="00086FC3" w:rsidRPr="007535E3" w:rsidRDefault="00086FC3" w:rsidP="00086F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AD77C20" w14:textId="3B34840D" w:rsidR="005E42C0" w:rsidRDefault="00A070B7" w:rsidP="005E4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7535E3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DF6B00" w:rsidRPr="007535E3">
        <w:rPr>
          <w:rFonts w:ascii="Angsana New" w:hAnsi="Angsana New" w:hint="cs"/>
          <w:sz w:val="30"/>
          <w:szCs w:val="30"/>
          <w:cs/>
        </w:rPr>
        <w:t xml:space="preserve"> </w:t>
      </w:r>
      <w:r w:rsidR="005E42C0" w:rsidRPr="005E42C0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</w:t>
      </w:r>
      <w:r w:rsidR="00323832">
        <w:rPr>
          <w:rFonts w:ascii="Angsana New" w:hAnsi="Angsana New" w:hint="cs"/>
          <w:sz w:val="30"/>
          <w:szCs w:val="30"/>
          <w:cs/>
        </w:rPr>
        <w:t>ข้อง</w:t>
      </w:r>
      <w:r w:rsidR="005E42C0" w:rsidRPr="005E42C0">
        <w:rPr>
          <w:rFonts w:ascii="Angsana New" w:hAnsi="Angsana New"/>
          <w:sz w:val="30"/>
          <w:szCs w:val="30"/>
          <w:cs/>
        </w:rPr>
        <w:t xml:space="preserve">กับการดำเนินงานของกลุ่มบริษัทได้เปิดเผยในหมายเหตุข้อ </w:t>
      </w:r>
      <w:r w:rsidR="005E42C0">
        <w:rPr>
          <w:rFonts w:ascii="Angsana New" w:hAnsi="Angsana New"/>
          <w:sz w:val="30"/>
          <w:szCs w:val="30"/>
        </w:rPr>
        <w:t>29</w:t>
      </w:r>
    </w:p>
    <w:p w14:paraId="680FF721" w14:textId="77777777" w:rsidR="00BD51E8" w:rsidRPr="007535E3" w:rsidRDefault="00BD51E8" w:rsidP="005E4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478895E3" w14:textId="77777777" w:rsidR="00B04630" w:rsidRPr="007535E3" w:rsidRDefault="00B04630" w:rsidP="00830ED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14:paraId="5DEB0AB1" w14:textId="77777777" w:rsidR="00B04630" w:rsidRPr="007535E3" w:rsidRDefault="00B04630" w:rsidP="00B046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D06115A" w14:textId="2294EA03" w:rsidR="00B04630" w:rsidRPr="007535E3" w:rsidRDefault="00B04630" w:rsidP="003E4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sz w:val="30"/>
          <w:szCs w:val="30"/>
          <w:cs/>
        </w:rPr>
      </w:pPr>
      <w:r w:rsidRPr="007535E3">
        <w:rPr>
          <w:rFonts w:ascii="Angsana New" w:hAnsi="Angsana New"/>
          <w:sz w:val="30"/>
          <w:szCs w:val="30"/>
          <w:cs/>
        </w:rPr>
        <w:t>งบการเงิ</w:t>
      </w:r>
      <w:r w:rsidR="00A070B7" w:rsidRPr="007535E3">
        <w:rPr>
          <w:rFonts w:ascii="Angsana New" w:hAnsi="Angsana New" w:hint="cs"/>
          <w:sz w:val="30"/>
          <w:szCs w:val="30"/>
          <w:cs/>
        </w:rPr>
        <w:t>น</w:t>
      </w:r>
      <w:r w:rsidRPr="007535E3">
        <w:rPr>
          <w:rFonts w:ascii="Angsana New" w:hAnsi="Angsana New"/>
          <w:sz w:val="30"/>
          <w:szCs w:val="30"/>
          <w:cs/>
        </w:rPr>
        <w:t xml:space="preserve">นี้จัดทำขึ้นโดยถือหลักเกณฑ์การบันทึกตามราคาทุนเดิม </w:t>
      </w:r>
      <w:r w:rsidR="002346D8" w:rsidRPr="007535E3">
        <w:rPr>
          <w:rFonts w:ascii="Angsana New" w:hAnsi="Angsana New"/>
          <w:sz w:val="30"/>
          <w:szCs w:val="30"/>
          <w:cs/>
        </w:rPr>
        <w:t>ยกเว้นที่กล่าวไว้ในนโยบายการบัญชี</w:t>
      </w:r>
    </w:p>
    <w:p w14:paraId="0CD47680" w14:textId="12F594ED" w:rsidR="0056565F" w:rsidRPr="007535E3" w:rsidRDefault="0056565F" w:rsidP="005656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="Angsana New" w:hAnsi="Angsana New"/>
          <w:sz w:val="24"/>
          <w:szCs w:val="24"/>
        </w:rPr>
      </w:pPr>
    </w:p>
    <w:p w14:paraId="725EF726" w14:textId="403C6FB4" w:rsidR="00DF6B00" w:rsidRPr="007535E3" w:rsidRDefault="00DF6B00" w:rsidP="005656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="Angsana New" w:hAnsi="Angsana New"/>
          <w:sz w:val="24"/>
          <w:szCs w:val="24"/>
        </w:rPr>
      </w:pPr>
    </w:p>
    <w:p w14:paraId="699632D1" w14:textId="12C63AFA" w:rsidR="00DF6B00" w:rsidRDefault="00DF6B00" w:rsidP="005656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="Angsana New" w:hAnsi="Angsana New"/>
          <w:sz w:val="24"/>
          <w:szCs w:val="24"/>
        </w:rPr>
      </w:pPr>
    </w:p>
    <w:p w14:paraId="59D14F7A" w14:textId="4DE2E02C" w:rsidR="005E42C0" w:rsidRDefault="005E42C0" w:rsidP="005656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="Angsana New" w:hAnsi="Angsana New"/>
          <w:sz w:val="24"/>
          <w:szCs w:val="24"/>
        </w:rPr>
      </w:pPr>
    </w:p>
    <w:p w14:paraId="13BEE48F" w14:textId="77777777" w:rsidR="005E42C0" w:rsidRPr="007535E3" w:rsidRDefault="005E42C0" w:rsidP="005656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="Angsana New" w:hAnsi="Angsana New"/>
          <w:sz w:val="24"/>
          <w:szCs w:val="24"/>
        </w:rPr>
      </w:pPr>
    </w:p>
    <w:p w14:paraId="4DD2C6F2" w14:textId="77777777" w:rsidR="00B04630" w:rsidRPr="007535E3" w:rsidRDefault="00B04630" w:rsidP="00830ED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สกุลเงินที่</w:t>
      </w:r>
      <w:r w:rsidR="00E256FE"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2A26FF77" w14:textId="77777777" w:rsidR="00DA41F4" w:rsidRPr="007535E3" w:rsidRDefault="00DA41F4" w:rsidP="00DA4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14:paraId="352351FF" w14:textId="27B5FF4F" w:rsidR="00666244" w:rsidRPr="007535E3" w:rsidRDefault="00DA41F4" w:rsidP="00666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งบการเงินนี้จัดทำเป็นเงินบาท </w:t>
      </w:r>
      <w:r w:rsidR="00E256FE" w:rsidRPr="007535E3">
        <w:rPr>
          <w:rFonts w:ascii="Angsana New" w:hAnsi="Angsana New"/>
          <w:sz w:val="30"/>
          <w:szCs w:val="30"/>
          <w:cs/>
        </w:rPr>
        <w:t>ซึ่งเป็นสกุลเงิน</w:t>
      </w:r>
      <w:r w:rsidR="00B853BA" w:rsidRPr="007535E3">
        <w:rPr>
          <w:rFonts w:ascii="Angsana New" w:hAnsi="Angsana New"/>
          <w:sz w:val="30"/>
          <w:szCs w:val="30"/>
          <w:cs/>
        </w:rPr>
        <w:t xml:space="preserve">ที่ใช้ในการดำเนินงานของบริษัท </w:t>
      </w:r>
      <w:r w:rsidRPr="007535E3">
        <w:rPr>
          <w:rFonts w:ascii="Angsana New" w:hAnsi="Angsana New"/>
          <w:sz w:val="30"/>
          <w:szCs w:val="30"/>
          <w:cs/>
        </w:rPr>
        <w:t>ข้อมูลทางการเงินทั้งหมดมีการ</w:t>
      </w:r>
      <w:r w:rsidR="00CD59EC">
        <w:rPr>
          <w:rFonts w:ascii="Angsana New" w:hAnsi="Angsana New"/>
          <w:sz w:val="30"/>
          <w:szCs w:val="30"/>
        </w:rPr>
        <w:t xml:space="preserve">       </w:t>
      </w:r>
      <w:r w:rsidRPr="007535E3">
        <w:rPr>
          <w:rFonts w:ascii="Angsana New" w:hAnsi="Angsana New"/>
          <w:sz w:val="30"/>
          <w:szCs w:val="30"/>
          <w:cs/>
        </w:rPr>
        <w:t>ปัดเศษในหมายเหตุประกอบง</w:t>
      </w:r>
      <w:r w:rsidR="00F32839" w:rsidRPr="007535E3">
        <w:rPr>
          <w:rFonts w:ascii="Angsana New" w:hAnsi="Angsana New"/>
          <w:sz w:val="30"/>
          <w:szCs w:val="30"/>
          <w:cs/>
        </w:rPr>
        <w:t>บการเงินเพื่อให้แสดงเป็นหลักพัน</w:t>
      </w:r>
      <w:r w:rsidRPr="007535E3">
        <w:rPr>
          <w:rFonts w:ascii="Angsana New" w:hAnsi="Angsana New"/>
          <w:sz w:val="30"/>
          <w:szCs w:val="30"/>
          <w:cs/>
        </w:rPr>
        <w:t xml:space="preserve">บาท </w:t>
      </w:r>
      <w:r w:rsidR="00B04630" w:rsidRPr="007535E3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4D0E7285" w14:textId="77777777" w:rsidR="00FB486C" w:rsidRPr="007535E3" w:rsidRDefault="00FB486C" w:rsidP="00FB4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14:paraId="34F2F5B6" w14:textId="77777777" w:rsidR="00FB486C" w:rsidRPr="007535E3" w:rsidRDefault="00FB486C" w:rsidP="00FB486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67C91989" w14:textId="77777777" w:rsidR="00FB486C" w:rsidRPr="007535E3" w:rsidRDefault="00FB486C" w:rsidP="00FB4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4"/>
          <w:szCs w:val="24"/>
        </w:rPr>
      </w:pPr>
    </w:p>
    <w:p w14:paraId="5E46444F" w14:textId="0D0C024E" w:rsidR="00FB486C" w:rsidRPr="007535E3" w:rsidRDefault="00FB486C" w:rsidP="00F60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Pr="007535E3">
        <w:rPr>
          <w:rFonts w:ascii="Angsana New" w:hAnsi="Angsana New" w:hint="cs"/>
          <w:sz w:val="30"/>
          <w:szCs w:val="30"/>
          <w:cs/>
        </w:rPr>
        <w:t>การ</w:t>
      </w:r>
      <w:r w:rsidRPr="007535E3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503A49" w:rsidRPr="007535E3">
        <w:rPr>
          <w:rFonts w:ascii="Angsana New" w:hAnsi="Angsana New" w:hint="cs"/>
          <w:sz w:val="30"/>
          <w:szCs w:val="30"/>
          <w:cs/>
        </w:rPr>
        <w:t>ปฏิบัติ</w:t>
      </w:r>
      <w:r w:rsidR="00CC66FE" w:rsidRPr="007535E3">
        <w:rPr>
          <w:rFonts w:ascii="Angsana New" w:hAnsi="Angsana New" w:hint="cs"/>
          <w:sz w:val="30"/>
          <w:szCs w:val="30"/>
          <w:cs/>
        </w:rPr>
        <w:t>ตาม</w:t>
      </w:r>
      <w:r w:rsidRPr="007535E3">
        <w:rPr>
          <w:rFonts w:ascii="Angsana New" w:hAnsi="Angsana New"/>
          <w:sz w:val="30"/>
          <w:szCs w:val="30"/>
          <w:cs/>
        </w:rPr>
        <w:t>นโยบายการบัญชี</w:t>
      </w:r>
      <w:r w:rsidR="00F60DB0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7535E3">
        <w:rPr>
          <w:rFonts w:ascii="Angsana New" w:hAnsi="Angsana New"/>
          <w:sz w:val="30"/>
          <w:szCs w:val="30"/>
          <w:cs/>
        </w:rPr>
        <w:t xml:space="preserve"> </w:t>
      </w:r>
      <w:r w:rsidR="00187DF8">
        <w:rPr>
          <w:rFonts w:ascii="Angsana New" w:hAnsi="Angsana New" w:hint="cs"/>
          <w:sz w:val="30"/>
          <w:szCs w:val="30"/>
          <w:cs/>
        </w:rPr>
        <w:t>ทั้งนี้</w:t>
      </w:r>
      <w:r w:rsidRPr="007535E3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="00503A49" w:rsidRPr="007535E3">
        <w:rPr>
          <w:rFonts w:ascii="Angsana New" w:hAnsi="Angsana New" w:hint="cs"/>
          <w:sz w:val="30"/>
          <w:szCs w:val="30"/>
          <w:cs/>
        </w:rPr>
        <w:t>การ</w:t>
      </w:r>
      <w:r w:rsidRPr="007535E3">
        <w:rPr>
          <w:rFonts w:ascii="Angsana New" w:hAnsi="Angsana New"/>
          <w:sz w:val="30"/>
          <w:szCs w:val="30"/>
          <w:cs/>
        </w:rPr>
        <w:t>ไว้</w:t>
      </w:r>
      <w:r w:rsidR="00F60DB0">
        <w:rPr>
          <w:rFonts w:ascii="Angsana New" w:hAnsi="Angsana New" w:hint="cs"/>
          <w:sz w:val="30"/>
          <w:szCs w:val="30"/>
          <w:cs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8B78030" w14:textId="77777777" w:rsidR="00FB486C" w:rsidRPr="007535E3" w:rsidRDefault="00FB486C" w:rsidP="00FB486C">
      <w:pPr>
        <w:pStyle w:val="BodyText2"/>
        <w:tabs>
          <w:tab w:val="clear" w:pos="540"/>
        </w:tabs>
        <w:ind w:left="3420" w:hanging="2340"/>
        <w:jc w:val="thaiDistribute"/>
        <w:rPr>
          <w:sz w:val="24"/>
          <w:szCs w:val="24"/>
        </w:rPr>
      </w:pPr>
    </w:p>
    <w:p w14:paraId="42BD8415" w14:textId="77777777" w:rsidR="00FB486C" w:rsidRPr="007535E3" w:rsidRDefault="00FB486C" w:rsidP="00FB4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ข้อสมมติและความไม่แน่นอนของการประมาณการ </w:t>
      </w:r>
    </w:p>
    <w:p w14:paraId="7B8100E0" w14:textId="77777777" w:rsidR="00FB486C" w:rsidRPr="007535E3" w:rsidRDefault="00FB486C" w:rsidP="00FB4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F0B9D1E" w14:textId="2E689215" w:rsidR="00FB486C" w:rsidRPr="007535E3" w:rsidRDefault="00FB486C" w:rsidP="00FB4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pacing w:val="4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="00E334AD" w:rsidRPr="007535E3">
        <w:rPr>
          <w:rFonts w:ascii="Angsana New" w:hAnsi="Angsana New"/>
          <w:spacing w:val="4"/>
          <w:sz w:val="30"/>
          <w:szCs w:val="30"/>
        </w:rPr>
        <w:t xml:space="preserve"> </w:t>
      </w:r>
      <w:r w:rsidR="00E334AD" w:rsidRPr="007535E3">
        <w:rPr>
          <w:rFonts w:ascii="Angsana New" w:hAnsi="Angsana New" w:hint="cs"/>
          <w:spacing w:val="4"/>
          <w:sz w:val="30"/>
          <w:szCs w:val="30"/>
          <w:cs/>
        </w:rPr>
        <w:t>ณ วันที่</w:t>
      </w:r>
      <w:r w:rsidR="00E334AD" w:rsidRPr="007535E3">
        <w:rPr>
          <w:rFonts w:ascii="Angsana New" w:hAnsi="Angsana New"/>
          <w:spacing w:val="4"/>
          <w:sz w:val="30"/>
          <w:szCs w:val="30"/>
        </w:rPr>
        <w:t xml:space="preserve"> 31 </w:t>
      </w:r>
      <w:r w:rsidR="00E334AD" w:rsidRPr="007535E3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="00E334AD" w:rsidRPr="007535E3">
        <w:rPr>
          <w:rFonts w:ascii="Angsana New" w:hAnsi="Angsana New"/>
          <w:spacing w:val="4"/>
          <w:sz w:val="30"/>
          <w:szCs w:val="30"/>
        </w:rPr>
        <w:t xml:space="preserve">2562 </w:t>
      </w:r>
      <w:r w:rsidRPr="007535E3">
        <w:rPr>
          <w:rFonts w:ascii="Angsana New" w:hAnsi="Angsana New"/>
          <w:spacing w:val="4"/>
          <w:sz w:val="30"/>
          <w:szCs w:val="30"/>
          <w:cs/>
        </w:rPr>
        <w:t>ซึ่งมีความเสี่ยงอย่างมีนัยสำคัญที่</w:t>
      </w:r>
      <w:r w:rsidR="00E334AD" w:rsidRPr="007535E3">
        <w:rPr>
          <w:rFonts w:ascii="Angsana New" w:hAnsi="Angsana New" w:hint="cs"/>
          <w:spacing w:val="4"/>
          <w:sz w:val="30"/>
          <w:szCs w:val="30"/>
          <w:cs/>
        </w:rPr>
        <w:t>จะส่งผล</w:t>
      </w:r>
      <w:r w:rsidRPr="007535E3">
        <w:rPr>
          <w:rFonts w:ascii="Angsana New" w:hAnsi="Angsana New"/>
          <w:sz w:val="30"/>
          <w:szCs w:val="30"/>
          <w:cs/>
        </w:rPr>
        <w:t>ให้ต้องมีการปรับปรุง</w:t>
      </w:r>
      <w:r w:rsidR="00747659" w:rsidRPr="007535E3">
        <w:rPr>
          <w:rFonts w:ascii="Angsana New" w:hAnsi="Angsana New" w:hint="cs"/>
          <w:sz w:val="30"/>
          <w:szCs w:val="30"/>
          <w:cs/>
        </w:rPr>
        <w:t>ที่มีสาระสำคัญใน</w:t>
      </w:r>
      <w:r w:rsidRPr="007535E3">
        <w:rPr>
          <w:rFonts w:ascii="Angsana New" w:hAnsi="Angsana New"/>
          <w:sz w:val="30"/>
          <w:szCs w:val="30"/>
          <w:cs/>
        </w:rPr>
        <w:t>มูลค่าตามบัญชีของสินทรัพย์และหนี้สินภายในปีบัญชี</w:t>
      </w:r>
      <w:r w:rsidR="00503A49" w:rsidRPr="007535E3">
        <w:rPr>
          <w:rFonts w:ascii="Angsana New" w:hAnsi="Angsana New" w:hint="cs"/>
          <w:sz w:val="30"/>
          <w:szCs w:val="30"/>
          <w:cs/>
        </w:rPr>
        <w:t>ถัดไป</w:t>
      </w:r>
      <w:r w:rsidRPr="007535E3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="00E334AD" w:rsidRPr="007535E3">
        <w:rPr>
          <w:rFonts w:ascii="Angsana New" w:hAnsi="Angsana New" w:hint="cs"/>
          <w:sz w:val="30"/>
          <w:szCs w:val="30"/>
          <w:cs/>
        </w:rPr>
        <w:t>ข้อ</w:t>
      </w:r>
      <w:r w:rsidRPr="007535E3">
        <w:rPr>
          <w:rFonts w:ascii="Angsana New" w:hAnsi="Angsana New"/>
          <w:sz w:val="30"/>
          <w:szCs w:val="30"/>
          <w:cs/>
        </w:rPr>
        <w:t>ต่อไปนี้</w:t>
      </w:r>
      <w:r w:rsidRPr="007535E3">
        <w:rPr>
          <w:rFonts w:ascii="Angsana New" w:hAnsi="Angsana New"/>
          <w:sz w:val="30"/>
          <w:szCs w:val="30"/>
        </w:rPr>
        <w:t xml:space="preserve"> </w:t>
      </w:r>
    </w:p>
    <w:p w14:paraId="1B975899" w14:textId="77777777" w:rsidR="00FB486C" w:rsidRPr="007535E3" w:rsidRDefault="00FB486C" w:rsidP="00FB486C">
      <w:pPr>
        <w:pStyle w:val="BodyText2"/>
        <w:tabs>
          <w:tab w:val="clear" w:pos="540"/>
        </w:tabs>
        <w:ind w:left="547"/>
        <w:jc w:val="thaiDistribute"/>
        <w:rPr>
          <w:sz w:val="24"/>
          <w:szCs w:val="24"/>
        </w:rPr>
      </w:pPr>
    </w:p>
    <w:p w14:paraId="4447A183" w14:textId="040AFBDD" w:rsidR="00E334AD" w:rsidRPr="007535E3" w:rsidRDefault="00E334AD" w:rsidP="00FB486C">
      <w:pPr>
        <w:pStyle w:val="BodyText2"/>
        <w:tabs>
          <w:tab w:val="clear" w:pos="540"/>
        </w:tabs>
        <w:ind w:left="3420" w:hanging="2880"/>
        <w:jc w:val="thaiDistribute"/>
      </w:pPr>
      <w:r w:rsidRPr="007535E3">
        <w:rPr>
          <w:cs/>
        </w:rPr>
        <w:t xml:space="preserve">หมายเหตุข้อ </w:t>
      </w:r>
      <w:r w:rsidRPr="007535E3">
        <w:rPr>
          <w:lang w:val="en-US"/>
        </w:rPr>
        <w:t xml:space="preserve">7 </w:t>
      </w:r>
      <w:r w:rsidRPr="007535E3">
        <w:rPr>
          <w:lang w:val="en-US"/>
        </w:rPr>
        <w:tab/>
      </w:r>
      <w:r w:rsidR="00747659" w:rsidRPr="007535E3">
        <w:rPr>
          <w:rFonts w:hint="cs"/>
          <w:cs/>
          <w:lang w:val="en-US"/>
        </w:rPr>
        <w:t>การวัดมูลค่าค่าเ</w:t>
      </w:r>
      <w:r w:rsidR="00503A49" w:rsidRPr="007535E3">
        <w:rPr>
          <w:rFonts w:hint="cs"/>
          <w:cs/>
          <w:lang w:val="en-US"/>
        </w:rPr>
        <w:t>ผื่</w:t>
      </w:r>
      <w:r w:rsidR="00747659" w:rsidRPr="007535E3">
        <w:rPr>
          <w:rFonts w:hint="cs"/>
          <w:cs/>
          <w:lang w:val="en-US"/>
        </w:rPr>
        <w:t>อหนี้สงสัยจะส</w:t>
      </w:r>
      <w:r w:rsidR="00503A49" w:rsidRPr="007535E3">
        <w:rPr>
          <w:rFonts w:hint="cs"/>
          <w:cs/>
          <w:lang w:val="en-US"/>
        </w:rPr>
        <w:t>ู</w:t>
      </w:r>
      <w:r w:rsidR="00747659" w:rsidRPr="007535E3">
        <w:rPr>
          <w:rFonts w:hint="cs"/>
          <w:cs/>
          <w:lang w:val="en-US"/>
        </w:rPr>
        <w:t>ญของลูกหนี้การค้า</w:t>
      </w:r>
    </w:p>
    <w:p w14:paraId="182EB11D" w14:textId="7F7846F8" w:rsidR="00FB486C" w:rsidRPr="007535E3" w:rsidRDefault="00FB486C" w:rsidP="00FB486C">
      <w:pPr>
        <w:pStyle w:val="BodyText2"/>
        <w:tabs>
          <w:tab w:val="clear" w:pos="540"/>
        </w:tabs>
        <w:ind w:left="3420" w:hanging="2880"/>
        <w:jc w:val="thaiDistribute"/>
      </w:pPr>
      <w:r w:rsidRPr="007535E3">
        <w:rPr>
          <w:cs/>
        </w:rPr>
        <w:t xml:space="preserve">หมายเหตุข้อ </w:t>
      </w:r>
      <w:r w:rsidR="00E334AD" w:rsidRPr="007535E3">
        <w:rPr>
          <w:lang w:val="en-US"/>
        </w:rPr>
        <w:t>24</w:t>
      </w:r>
      <w:r w:rsidRPr="007535E3">
        <w:rPr>
          <w:cs/>
        </w:rPr>
        <w:t xml:space="preserve"> </w:t>
      </w:r>
      <w:r w:rsidRPr="007535E3">
        <w:t xml:space="preserve"> </w:t>
      </w:r>
      <w:r w:rsidRPr="007535E3">
        <w:rPr>
          <w:cs/>
        </w:rPr>
        <w:tab/>
        <w:t xml:space="preserve">การรับรู้สินทรัพย์ภาษีเงินได้  </w:t>
      </w:r>
    </w:p>
    <w:p w14:paraId="524D5C9B" w14:textId="1DF0ED37" w:rsidR="00FB486C" w:rsidRPr="007535E3" w:rsidRDefault="00FB486C" w:rsidP="00FB486C">
      <w:pPr>
        <w:pStyle w:val="BodyText2"/>
        <w:tabs>
          <w:tab w:val="clear" w:pos="540"/>
        </w:tabs>
        <w:ind w:left="3420" w:hanging="2880"/>
        <w:jc w:val="thaiDistribute"/>
        <w:rPr>
          <w:lang w:val="en-US"/>
        </w:rPr>
      </w:pPr>
      <w:r w:rsidRPr="007535E3">
        <w:rPr>
          <w:cs/>
        </w:rPr>
        <w:t xml:space="preserve">หมายเหตุข้อ </w:t>
      </w:r>
      <w:r w:rsidRPr="007535E3">
        <w:t>1</w:t>
      </w:r>
      <w:r w:rsidRPr="007535E3">
        <w:rPr>
          <w:lang w:val="en-US"/>
        </w:rPr>
        <w:t>7</w:t>
      </w:r>
      <w:r w:rsidRPr="007535E3">
        <w:rPr>
          <w:cs/>
        </w:rPr>
        <w:tab/>
      </w:r>
      <w:r w:rsidRPr="00454FCC">
        <w:rPr>
          <w:spacing w:val="-2"/>
          <w:cs/>
        </w:rPr>
        <w:t>การวัดมูลค่าภาระผูกพันของโครงการผลประโยชน์พนักงาน</w:t>
      </w:r>
      <w:r w:rsidRPr="00454FCC">
        <w:rPr>
          <w:spacing w:val="-2"/>
          <w:cs/>
          <w:lang w:val="en-US"/>
        </w:rPr>
        <w:t>ที่กำหนด</w:t>
      </w:r>
      <w:r w:rsidRPr="00454FCC">
        <w:rPr>
          <w:spacing w:val="-2"/>
          <w:cs/>
        </w:rPr>
        <w:t>ไว้</w:t>
      </w:r>
      <w:r w:rsidR="00454FCC" w:rsidRPr="00454FCC">
        <w:rPr>
          <w:spacing w:val="-2"/>
          <w:lang w:val="en-US"/>
        </w:rPr>
        <w:t xml:space="preserve"> </w:t>
      </w:r>
      <w:r w:rsidRPr="00454FCC">
        <w:rPr>
          <w:spacing w:val="-2"/>
          <w:cs/>
        </w:rPr>
        <w:t>เกี่ยวกับข้อสมมติหลักในการประมาณการตามหลักคณิตศาสตร์ประกันภัย</w:t>
      </w:r>
    </w:p>
    <w:p w14:paraId="34B781FB" w14:textId="77777777" w:rsidR="00FB486C" w:rsidRPr="007535E3" w:rsidRDefault="00FB486C" w:rsidP="00FB486C">
      <w:pPr>
        <w:pStyle w:val="BodyText2"/>
        <w:tabs>
          <w:tab w:val="clear" w:pos="540"/>
        </w:tabs>
        <w:ind w:left="4500" w:hanging="3953"/>
        <w:jc w:val="left"/>
        <w:rPr>
          <w:sz w:val="24"/>
          <w:szCs w:val="24"/>
        </w:rPr>
      </w:pPr>
    </w:p>
    <w:p w14:paraId="6FA62863" w14:textId="77777777" w:rsidR="009160FA" w:rsidRPr="007535E3" w:rsidRDefault="008E2214" w:rsidP="00551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</w:rPr>
        <w:t>3</w:t>
      </w:r>
      <w:r w:rsidR="00420E73" w:rsidRPr="007535E3">
        <w:rPr>
          <w:rFonts w:ascii="Angsana New" w:hAnsi="Angsana New"/>
          <w:b/>
          <w:bCs/>
          <w:sz w:val="30"/>
          <w:szCs w:val="30"/>
        </w:rPr>
        <w:tab/>
      </w:r>
      <w:r w:rsidR="00456F4F" w:rsidRPr="007535E3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54684285" w14:textId="77777777" w:rsidR="00DC0367" w:rsidRPr="007535E3" w:rsidRDefault="00DC0367" w:rsidP="00AE2543">
      <w:pPr>
        <w:pStyle w:val="BodyText2"/>
        <w:jc w:val="thaiDistribute"/>
        <w:rPr>
          <w:b/>
          <w:bCs/>
          <w:sz w:val="24"/>
          <w:szCs w:val="24"/>
        </w:rPr>
      </w:pPr>
    </w:p>
    <w:p w14:paraId="3ECCB92A" w14:textId="77777777" w:rsidR="00777012" w:rsidRPr="007535E3" w:rsidRDefault="00777012" w:rsidP="00777012">
      <w:pPr>
        <w:pStyle w:val="AccPolicyalternative"/>
      </w:pPr>
      <w:r w:rsidRPr="007535E3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4EE859B9" w14:textId="77777777" w:rsidR="002346D8" w:rsidRPr="007535E3" w:rsidRDefault="002346D8" w:rsidP="00777012">
      <w:pPr>
        <w:pStyle w:val="AccPolicyalternative"/>
        <w:rPr>
          <w:sz w:val="24"/>
          <w:szCs w:val="24"/>
        </w:rPr>
      </w:pPr>
    </w:p>
    <w:p w14:paraId="42C6E367" w14:textId="77777777" w:rsidR="002346D8" w:rsidRPr="007535E3" w:rsidRDefault="002346D8" w:rsidP="00830ED1">
      <w:pPr>
        <w:pStyle w:val="BodyText2"/>
        <w:numPr>
          <w:ilvl w:val="0"/>
          <w:numId w:val="1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t>เกณฑ์ในการจัดทำงบการเงินรวม</w:t>
      </w:r>
    </w:p>
    <w:p w14:paraId="630EAE0C" w14:textId="77777777" w:rsidR="002346D8" w:rsidRPr="007535E3" w:rsidRDefault="002346D8" w:rsidP="0023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4537F513" w14:textId="77777777" w:rsidR="002346D8" w:rsidRPr="007535E3" w:rsidRDefault="002346D8" w:rsidP="0023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sz w:val="30"/>
          <w:szCs w:val="30"/>
        </w:rPr>
      </w:pPr>
      <w:r w:rsidRPr="007535E3">
        <w:rPr>
          <w:rFonts w:ascii="Angsana New" w:hAnsi="Angsana New"/>
          <w:b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7535E3">
        <w:rPr>
          <w:rFonts w:ascii="Angsana New" w:hAnsi="Angsana New"/>
          <w:b/>
          <w:sz w:val="30"/>
          <w:szCs w:val="30"/>
        </w:rPr>
        <w:t>“</w:t>
      </w:r>
      <w:r w:rsidRPr="007535E3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7535E3">
        <w:rPr>
          <w:rFonts w:ascii="Angsana New" w:hAnsi="Angsana New"/>
          <w:b/>
          <w:sz w:val="30"/>
          <w:szCs w:val="30"/>
        </w:rPr>
        <w:t>”</w:t>
      </w:r>
      <w:r w:rsidRPr="007535E3">
        <w:rPr>
          <w:rFonts w:ascii="Angsana New" w:hAnsi="Angsana New"/>
          <w:b/>
          <w:sz w:val="30"/>
          <w:szCs w:val="30"/>
          <w:cs/>
        </w:rPr>
        <w:t>)</w:t>
      </w:r>
    </w:p>
    <w:p w14:paraId="0EC1B744" w14:textId="1691D79E" w:rsidR="002346D8" w:rsidRDefault="002346D8" w:rsidP="0023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4"/>
          <w:szCs w:val="24"/>
        </w:rPr>
      </w:pPr>
    </w:p>
    <w:p w14:paraId="74097DAB" w14:textId="2B270EF2" w:rsidR="002C072A" w:rsidRDefault="002C072A" w:rsidP="0023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4"/>
          <w:szCs w:val="24"/>
        </w:rPr>
      </w:pPr>
    </w:p>
    <w:p w14:paraId="14751D47" w14:textId="77777777" w:rsidR="002C072A" w:rsidRPr="007535E3" w:rsidRDefault="002C072A" w:rsidP="0023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4"/>
          <w:szCs w:val="24"/>
        </w:rPr>
      </w:pPr>
    </w:p>
    <w:p w14:paraId="45409288" w14:textId="77777777" w:rsidR="00454FCC" w:rsidRDefault="00454FCC" w:rsidP="002346D8">
      <w:pPr>
        <w:pStyle w:val="BodyText2"/>
        <w:spacing w:line="240" w:lineRule="atLeast"/>
        <w:ind w:left="540" w:right="47"/>
        <w:rPr>
          <w:i/>
          <w:iCs/>
        </w:rPr>
      </w:pPr>
    </w:p>
    <w:p w14:paraId="60B1B92D" w14:textId="77777777" w:rsidR="00454FCC" w:rsidRDefault="00454FCC" w:rsidP="002346D8">
      <w:pPr>
        <w:pStyle w:val="BodyText2"/>
        <w:spacing w:line="240" w:lineRule="atLeast"/>
        <w:ind w:left="540" w:right="47"/>
        <w:rPr>
          <w:i/>
          <w:iCs/>
        </w:rPr>
      </w:pPr>
    </w:p>
    <w:p w14:paraId="38A06B9E" w14:textId="59425488" w:rsidR="002346D8" w:rsidRPr="007535E3" w:rsidRDefault="002346D8" w:rsidP="002346D8">
      <w:pPr>
        <w:pStyle w:val="BodyText2"/>
        <w:spacing w:line="240" w:lineRule="atLeast"/>
        <w:ind w:left="540" w:right="47"/>
        <w:rPr>
          <w:i/>
          <w:iCs/>
        </w:rPr>
      </w:pPr>
      <w:r w:rsidRPr="007535E3">
        <w:rPr>
          <w:i/>
          <w:iCs/>
          <w:cs/>
        </w:rPr>
        <w:lastRenderedPageBreak/>
        <w:t>บริษัทย่อย</w:t>
      </w:r>
    </w:p>
    <w:p w14:paraId="7D4D63E9" w14:textId="77777777" w:rsidR="002346D8" w:rsidRPr="007535E3" w:rsidRDefault="002346D8" w:rsidP="00003149">
      <w:pPr>
        <w:pStyle w:val="BodyText2"/>
        <w:spacing w:line="240" w:lineRule="atLeast"/>
        <w:ind w:left="540" w:right="47"/>
        <w:rPr>
          <w:sz w:val="24"/>
          <w:szCs w:val="24"/>
        </w:rPr>
      </w:pPr>
    </w:p>
    <w:p w14:paraId="1CFEE7D8" w14:textId="06B1CA42" w:rsidR="00EB2B2F" w:rsidRPr="007535E3" w:rsidRDefault="00EB2B2F" w:rsidP="00003149">
      <w:pPr>
        <w:pStyle w:val="BodyText2"/>
        <w:ind w:left="540" w:right="47"/>
        <w:jc w:val="thaiDistribute"/>
      </w:pPr>
      <w:r w:rsidRPr="007535E3">
        <w:rPr>
          <w:spacing w:val="3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</w:t>
      </w:r>
      <w:r w:rsidRPr="007535E3">
        <w:rPr>
          <w:cs/>
        </w:rPr>
        <w:t xml:space="preserve">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="001B0FF8" w:rsidRPr="007535E3">
        <w:br/>
      </w:r>
      <w:r w:rsidRPr="007535E3">
        <w:rPr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4F93A71A" w14:textId="77777777" w:rsidR="002C3D86" w:rsidRPr="007535E3" w:rsidRDefault="002C3D86" w:rsidP="001B0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E7E5D65" w14:textId="77777777" w:rsidR="002346D8" w:rsidRPr="007535E3" w:rsidRDefault="002346D8" w:rsidP="002346D8">
      <w:pPr>
        <w:pStyle w:val="BodyText2"/>
        <w:spacing w:line="240" w:lineRule="atLeast"/>
        <w:ind w:left="540" w:right="47"/>
        <w:jc w:val="thaiDistribute"/>
        <w:rPr>
          <w:i/>
          <w:iCs/>
          <w:cs/>
        </w:rPr>
      </w:pPr>
      <w:r w:rsidRPr="007535E3">
        <w:rPr>
          <w:i/>
          <w:iCs/>
          <w:cs/>
        </w:rPr>
        <w:t>การสูญเสียอำนาจควบคุม</w:t>
      </w:r>
    </w:p>
    <w:p w14:paraId="00D1DA71" w14:textId="77777777" w:rsidR="002346D8" w:rsidRPr="007535E3" w:rsidRDefault="002346D8" w:rsidP="0023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DB5C026" w14:textId="77777777" w:rsidR="00EB2B2F" w:rsidRPr="007535E3" w:rsidRDefault="00EB2B2F" w:rsidP="00EB2B2F">
      <w:pPr>
        <w:pStyle w:val="BodyText2"/>
        <w:spacing w:line="240" w:lineRule="atLeast"/>
        <w:ind w:left="540" w:right="47"/>
        <w:jc w:val="thaiDistribute"/>
      </w:pPr>
      <w:r w:rsidRPr="007535E3">
        <w:rPr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</w:t>
      </w:r>
      <w:r w:rsidRPr="007535E3">
        <w:rPr>
          <w:spacing w:val="8"/>
          <w:cs/>
        </w:rPr>
        <w:t>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7535E3">
        <w:rPr>
          <w:spacing w:val="4"/>
          <w:cs/>
        </w:rPr>
        <w:t>กำไรหรือขาดทุนที่เกิดขึ้นจากการสูญเสียการควบคุมในบร</w:t>
      </w:r>
      <w:r w:rsidR="00B84098" w:rsidRPr="007535E3">
        <w:rPr>
          <w:spacing w:val="4"/>
          <w:cs/>
        </w:rPr>
        <w:t>ิษัทย่อยรับรู้ในกำไรหรือขาดทุน</w:t>
      </w:r>
      <w:r w:rsidR="00B84098" w:rsidRPr="007535E3">
        <w:rPr>
          <w:lang w:val="en-US"/>
        </w:rPr>
        <w:t xml:space="preserve"> </w:t>
      </w:r>
      <w:r w:rsidRPr="007535E3">
        <w:rPr>
          <w:cs/>
        </w:rPr>
        <w:t>ส่วนได้เสียใน</w:t>
      </w:r>
      <w:r w:rsidRPr="007535E3">
        <w:rPr>
          <w:spacing w:val="2"/>
          <w:cs/>
        </w:rPr>
        <w:t>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09933E5" w14:textId="77777777" w:rsidR="00B84098" w:rsidRPr="007535E3" w:rsidRDefault="00B84098" w:rsidP="00EB2B2F">
      <w:pPr>
        <w:pStyle w:val="BodyText2"/>
        <w:spacing w:line="240" w:lineRule="atLeast"/>
        <w:ind w:left="540" w:right="47"/>
        <w:jc w:val="thaiDistribute"/>
        <w:rPr>
          <w:sz w:val="24"/>
          <w:szCs w:val="24"/>
        </w:rPr>
      </w:pPr>
    </w:p>
    <w:p w14:paraId="60689F1C" w14:textId="131DF12B" w:rsidR="002346D8" w:rsidRPr="007535E3" w:rsidRDefault="002346D8" w:rsidP="0023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7535E3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28ACDF3C" w14:textId="77777777" w:rsidR="002346D8" w:rsidRPr="007535E3" w:rsidRDefault="002346D8" w:rsidP="0023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AFCCBBB" w14:textId="77777777" w:rsidR="002346D8" w:rsidRPr="007535E3" w:rsidRDefault="002346D8" w:rsidP="002346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</w:t>
      </w:r>
      <w:r w:rsidR="00817020" w:rsidRPr="007535E3">
        <w:rPr>
          <w:rFonts w:ascii="Angsana New" w:hAnsi="Angsana New"/>
          <w:sz w:val="30"/>
          <w:szCs w:val="30"/>
          <w:cs/>
        </w:rPr>
        <w:br/>
      </w:r>
      <w:r w:rsidRPr="007535E3">
        <w:rPr>
          <w:rFonts w:ascii="Angsana New" w:hAnsi="Angsana New"/>
          <w:sz w:val="30"/>
          <w:szCs w:val="30"/>
          <w:cs/>
        </w:rPr>
        <w:t>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75FD88B" w14:textId="6BF0EB95" w:rsidR="00CC66FE" w:rsidRPr="00570082" w:rsidRDefault="00CC66FE" w:rsidP="0057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39A73D9D" w14:textId="1E3858A4" w:rsidR="00456F4F" w:rsidRPr="007535E3" w:rsidRDefault="00456F4F" w:rsidP="00563E20">
      <w:pPr>
        <w:pStyle w:val="BodyText2"/>
        <w:numPr>
          <w:ilvl w:val="0"/>
          <w:numId w:val="37"/>
        </w:numPr>
        <w:spacing w:line="240" w:lineRule="atLeast"/>
        <w:ind w:right="47" w:hanging="720"/>
        <w:rPr>
          <w:b/>
          <w:bCs/>
          <w:i/>
          <w:iCs/>
          <w:cs/>
        </w:rPr>
      </w:pPr>
      <w:r w:rsidRPr="007535E3">
        <w:rPr>
          <w:b/>
          <w:bCs/>
          <w:i/>
          <w:iCs/>
          <w:cs/>
        </w:rPr>
        <w:t xml:space="preserve">เงินตราต่างประเทศ </w:t>
      </w:r>
    </w:p>
    <w:p w14:paraId="5FF3806E" w14:textId="77777777" w:rsidR="0054302E" w:rsidRPr="007535E3" w:rsidRDefault="0054302E" w:rsidP="0054302E">
      <w:pPr>
        <w:pStyle w:val="BodyText2"/>
        <w:tabs>
          <w:tab w:val="clear" w:pos="540"/>
        </w:tabs>
        <w:ind w:left="547"/>
        <w:jc w:val="thaiDistribute"/>
        <w:rPr>
          <w:sz w:val="24"/>
          <w:szCs w:val="24"/>
        </w:rPr>
      </w:pPr>
    </w:p>
    <w:p w14:paraId="1B92F858" w14:textId="77777777" w:rsidR="0054302E" w:rsidRPr="007535E3" w:rsidRDefault="0054302E" w:rsidP="0054302E">
      <w:pPr>
        <w:pStyle w:val="BodyText2"/>
        <w:ind w:left="547"/>
        <w:jc w:val="thaiDistribute"/>
        <w:rPr>
          <w:i/>
          <w:iCs/>
        </w:rPr>
      </w:pPr>
      <w:r w:rsidRPr="007535E3">
        <w:rPr>
          <w:i/>
          <w:iCs/>
          <w:cs/>
        </w:rPr>
        <w:t>รายการบัญชีที่เป็นเงินตราต่างประเทศ</w:t>
      </w:r>
    </w:p>
    <w:p w14:paraId="704E0F86" w14:textId="77777777" w:rsidR="0054302E" w:rsidRPr="007535E3" w:rsidRDefault="0054302E" w:rsidP="0054302E">
      <w:pPr>
        <w:pStyle w:val="BodyText2"/>
        <w:tabs>
          <w:tab w:val="clear" w:pos="540"/>
        </w:tabs>
        <w:ind w:left="547"/>
        <w:jc w:val="thaiDistribute"/>
        <w:rPr>
          <w:sz w:val="24"/>
          <w:szCs w:val="24"/>
        </w:rPr>
      </w:pPr>
    </w:p>
    <w:p w14:paraId="7DB6736C" w14:textId="77777777" w:rsidR="0072347F" w:rsidRPr="007535E3" w:rsidRDefault="00456F4F" w:rsidP="00CA439B">
      <w:pPr>
        <w:pStyle w:val="BodyText2"/>
        <w:tabs>
          <w:tab w:val="clear" w:pos="540"/>
        </w:tabs>
        <w:ind w:left="547"/>
        <w:jc w:val="thaiDistribute"/>
        <w:rPr>
          <w:spacing w:val="4"/>
        </w:rPr>
      </w:pPr>
      <w:r w:rsidRPr="007535E3">
        <w:rPr>
          <w:spacing w:val="4"/>
          <w:cs/>
        </w:rPr>
        <w:t>รายการบัญชีที่เป็นเงิ</w:t>
      </w:r>
      <w:r w:rsidR="00362D7F" w:rsidRPr="007535E3">
        <w:rPr>
          <w:spacing w:val="4"/>
          <w:cs/>
        </w:rPr>
        <w:t>นตราต่างประเทศแปลงค่าเป็นสกุลเงินที่ใช้ในการดำเนินงาน</w:t>
      </w:r>
      <w:r w:rsidR="0078034A" w:rsidRPr="007535E3">
        <w:rPr>
          <w:spacing w:val="4"/>
          <w:cs/>
        </w:rPr>
        <w:t>ของแต่ละบริษัทในกลุ่มบริษัท</w:t>
      </w:r>
    </w:p>
    <w:p w14:paraId="5B76FE3A" w14:textId="77777777" w:rsidR="00994099" w:rsidRPr="007535E3" w:rsidRDefault="00456F4F" w:rsidP="00CA439B">
      <w:pPr>
        <w:pStyle w:val="BodyText2"/>
        <w:tabs>
          <w:tab w:val="clear" w:pos="540"/>
        </w:tabs>
        <w:ind w:left="547"/>
        <w:jc w:val="thaiDistribute"/>
        <w:rPr>
          <w:cs/>
        </w:rPr>
      </w:pPr>
      <w:r w:rsidRPr="007535E3">
        <w:rPr>
          <w:cs/>
        </w:rPr>
        <w:t>โดยใช้อัตราแลกเปลี่ยน ณ วันที่เกิดรายการ</w:t>
      </w:r>
    </w:p>
    <w:p w14:paraId="7F03EAFB" w14:textId="77777777" w:rsidR="0054302E" w:rsidRPr="007535E3" w:rsidRDefault="0054302E" w:rsidP="0054302E">
      <w:pPr>
        <w:pStyle w:val="BodyText2"/>
        <w:tabs>
          <w:tab w:val="clear" w:pos="540"/>
        </w:tabs>
        <w:ind w:left="547"/>
        <w:jc w:val="thaiDistribute"/>
        <w:rPr>
          <w:sz w:val="24"/>
          <w:szCs w:val="24"/>
        </w:rPr>
      </w:pPr>
    </w:p>
    <w:p w14:paraId="545A9F4F" w14:textId="77777777" w:rsidR="00456F4F" w:rsidRPr="007535E3" w:rsidRDefault="00456F4F" w:rsidP="00CA439B">
      <w:pPr>
        <w:pStyle w:val="BodyText2"/>
        <w:tabs>
          <w:tab w:val="clear" w:pos="540"/>
        </w:tabs>
        <w:ind w:left="547"/>
        <w:jc w:val="thaiDistribute"/>
      </w:pPr>
      <w:r w:rsidRPr="007535E3">
        <w:rPr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="00DB06D5" w:rsidRPr="007535E3">
        <w:rPr>
          <w:cs/>
        </w:rPr>
        <w:t>รายงาน</w:t>
      </w:r>
      <w:r w:rsidR="00362D7F" w:rsidRPr="007535E3">
        <w:rPr>
          <w:cs/>
        </w:rPr>
        <w:t xml:space="preserve"> แปลงค่าเป็นสกุลเงินที่ใช้ในการดำเนินงาน</w:t>
      </w:r>
      <w:r w:rsidRPr="007535E3">
        <w:rPr>
          <w:cs/>
        </w:rPr>
        <w:t>โดยใช้อัตราแลกเปลี่ยน ณ วันนั</w:t>
      </w:r>
      <w:r w:rsidR="0078034A" w:rsidRPr="007535E3">
        <w:rPr>
          <w:cs/>
        </w:rPr>
        <w:t>้น</w:t>
      </w:r>
    </w:p>
    <w:p w14:paraId="339E8AEB" w14:textId="77777777" w:rsidR="00420E73" w:rsidRPr="007535E3" w:rsidRDefault="00420E73" w:rsidP="00CA439B">
      <w:pPr>
        <w:pStyle w:val="BodyText2"/>
        <w:tabs>
          <w:tab w:val="clear" w:pos="540"/>
        </w:tabs>
        <w:ind w:left="547"/>
        <w:jc w:val="thaiDistribute"/>
        <w:rPr>
          <w:sz w:val="24"/>
          <w:szCs w:val="24"/>
        </w:rPr>
      </w:pPr>
    </w:p>
    <w:p w14:paraId="64441E74" w14:textId="77777777" w:rsidR="003E4B36" w:rsidRPr="007535E3" w:rsidRDefault="003E4B36" w:rsidP="00CA439B">
      <w:pPr>
        <w:pStyle w:val="BodyText2"/>
        <w:tabs>
          <w:tab w:val="clear" w:pos="540"/>
        </w:tabs>
        <w:ind w:left="547"/>
        <w:jc w:val="thaiDistribute"/>
      </w:pPr>
      <w:r w:rsidRPr="007535E3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 ซึ่งบันทึกตามเกณ</w:t>
      </w:r>
      <w:r w:rsidR="003E303C" w:rsidRPr="007535E3">
        <w:rPr>
          <w:cs/>
        </w:rPr>
        <w:t>ฑ์ราคาทุนเดิม แปลงค่าเป็นสกุลเงินที่ใช้ในการดำเนิ</w:t>
      </w:r>
      <w:r w:rsidR="009258F0" w:rsidRPr="007535E3">
        <w:rPr>
          <w:cs/>
        </w:rPr>
        <w:t>น</w:t>
      </w:r>
      <w:r w:rsidR="003E303C" w:rsidRPr="007535E3">
        <w:rPr>
          <w:cs/>
        </w:rPr>
        <w:t>งาน</w:t>
      </w:r>
      <w:r w:rsidRPr="007535E3">
        <w:rPr>
          <w:cs/>
        </w:rPr>
        <w:t>โดยใช้อัตราแลกเปลี่ยน ณ วันที่เกิดรายการ</w:t>
      </w:r>
    </w:p>
    <w:p w14:paraId="2451341D" w14:textId="77777777" w:rsidR="00AD3D61" w:rsidRPr="007535E3" w:rsidRDefault="00AD3D61" w:rsidP="00CA439B">
      <w:pPr>
        <w:pStyle w:val="BodyText2"/>
        <w:tabs>
          <w:tab w:val="clear" w:pos="540"/>
        </w:tabs>
        <w:ind w:left="547"/>
        <w:jc w:val="thaiDistribute"/>
        <w:rPr>
          <w:sz w:val="24"/>
          <w:szCs w:val="24"/>
        </w:rPr>
      </w:pPr>
    </w:p>
    <w:p w14:paraId="5A490C8F" w14:textId="77777777" w:rsidR="00AD3D61" w:rsidRPr="007535E3" w:rsidRDefault="00AD3D61" w:rsidP="00CA439B">
      <w:pPr>
        <w:pStyle w:val="BodyText2"/>
        <w:tabs>
          <w:tab w:val="clear" w:pos="540"/>
        </w:tabs>
        <w:ind w:left="547"/>
        <w:jc w:val="thaiDistribute"/>
        <w:rPr>
          <w:cs/>
        </w:rPr>
      </w:pPr>
      <w:r w:rsidRPr="007535E3">
        <w:rPr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3F73A37D" w14:textId="77777777" w:rsidR="0078034A" w:rsidRPr="007535E3" w:rsidRDefault="0078034A" w:rsidP="00CA439B">
      <w:pPr>
        <w:pStyle w:val="BodyText2"/>
        <w:tabs>
          <w:tab w:val="clear" w:pos="540"/>
        </w:tabs>
        <w:ind w:left="547"/>
        <w:jc w:val="thaiDistribute"/>
        <w:rPr>
          <w:sz w:val="24"/>
          <w:szCs w:val="24"/>
        </w:rPr>
      </w:pPr>
    </w:p>
    <w:p w14:paraId="5253CE92" w14:textId="77777777" w:rsidR="0078034A" w:rsidRPr="007535E3" w:rsidRDefault="0078034A" w:rsidP="0078034A">
      <w:pPr>
        <w:pStyle w:val="BodyText2"/>
        <w:ind w:left="547"/>
        <w:jc w:val="thaiDistribute"/>
        <w:rPr>
          <w:i/>
          <w:iCs/>
        </w:rPr>
      </w:pPr>
      <w:r w:rsidRPr="007535E3">
        <w:rPr>
          <w:i/>
          <w:iCs/>
          <w:cs/>
        </w:rPr>
        <w:lastRenderedPageBreak/>
        <w:t xml:space="preserve">หน่วยงานในต่างประเทศ </w:t>
      </w:r>
    </w:p>
    <w:p w14:paraId="7428A0E9" w14:textId="77777777" w:rsidR="0078034A" w:rsidRPr="007535E3" w:rsidRDefault="0078034A" w:rsidP="0078034A">
      <w:pPr>
        <w:pStyle w:val="BodyText2"/>
        <w:ind w:left="547"/>
        <w:jc w:val="thaiDistribute"/>
        <w:rPr>
          <w:sz w:val="24"/>
          <w:szCs w:val="24"/>
        </w:rPr>
      </w:pPr>
    </w:p>
    <w:p w14:paraId="55B1FDBC" w14:textId="77777777" w:rsidR="0078034A" w:rsidRPr="007535E3" w:rsidRDefault="0078034A" w:rsidP="0078034A">
      <w:pPr>
        <w:pStyle w:val="BodyText2"/>
        <w:ind w:left="547"/>
        <w:jc w:val="thaiDistribute"/>
      </w:pPr>
      <w:r w:rsidRPr="007535E3">
        <w:rPr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</w:p>
    <w:p w14:paraId="285FEF23" w14:textId="77777777" w:rsidR="0078034A" w:rsidRPr="007535E3" w:rsidRDefault="0078034A" w:rsidP="0078034A">
      <w:pPr>
        <w:pStyle w:val="BodyText2"/>
        <w:ind w:left="547"/>
        <w:jc w:val="thaiDistribute"/>
        <w:rPr>
          <w:sz w:val="24"/>
          <w:szCs w:val="24"/>
        </w:rPr>
      </w:pPr>
    </w:p>
    <w:p w14:paraId="0365E364" w14:textId="77777777" w:rsidR="0078034A" w:rsidRPr="007535E3" w:rsidRDefault="0078034A" w:rsidP="0078034A">
      <w:pPr>
        <w:pStyle w:val="BodyText2"/>
        <w:ind w:left="547"/>
        <w:jc w:val="thaiDistribute"/>
      </w:pPr>
      <w:r w:rsidRPr="007535E3">
        <w:rPr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76D1265A" w14:textId="77777777" w:rsidR="002C3D86" w:rsidRPr="007535E3" w:rsidRDefault="002C3D86" w:rsidP="0078034A">
      <w:pPr>
        <w:pStyle w:val="BodyText2"/>
        <w:ind w:left="547"/>
        <w:jc w:val="thaiDistribute"/>
        <w:rPr>
          <w:sz w:val="24"/>
          <w:szCs w:val="24"/>
        </w:rPr>
      </w:pPr>
    </w:p>
    <w:p w14:paraId="50B93F48" w14:textId="77777777" w:rsidR="0078034A" w:rsidRPr="007535E3" w:rsidRDefault="0078034A" w:rsidP="0078034A">
      <w:pPr>
        <w:pStyle w:val="BodyText2"/>
        <w:tabs>
          <w:tab w:val="clear" w:pos="540"/>
        </w:tabs>
        <w:ind w:left="547"/>
        <w:jc w:val="thaiDistribute"/>
      </w:pPr>
      <w:r w:rsidRPr="007535E3">
        <w:rPr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6DBD9F45" w14:textId="77777777" w:rsidR="00AF458A" w:rsidRPr="007535E3" w:rsidRDefault="00AF458A" w:rsidP="0078034A">
      <w:pPr>
        <w:pStyle w:val="BodyText2"/>
        <w:tabs>
          <w:tab w:val="clear" w:pos="540"/>
        </w:tabs>
        <w:ind w:left="547"/>
        <w:jc w:val="thaiDistribute"/>
        <w:rPr>
          <w:sz w:val="24"/>
          <w:szCs w:val="24"/>
        </w:rPr>
      </w:pPr>
    </w:p>
    <w:p w14:paraId="1E940C69" w14:textId="40F34A23" w:rsidR="0078034A" w:rsidRPr="007535E3" w:rsidRDefault="0078034A" w:rsidP="0078034A">
      <w:pPr>
        <w:pStyle w:val="BodyText2"/>
        <w:tabs>
          <w:tab w:val="clear" w:pos="540"/>
        </w:tabs>
        <w:ind w:left="547"/>
        <w:jc w:val="thaiDistribute"/>
      </w:pPr>
      <w:r w:rsidRPr="007535E3">
        <w:rPr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2DD6942F" w14:textId="1BFFAB2A" w:rsidR="00CC66FE" w:rsidRPr="007535E3" w:rsidRDefault="00CC66FE" w:rsidP="0078034A">
      <w:pPr>
        <w:pStyle w:val="BodyText2"/>
        <w:tabs>
          <w:tab w:val="clear" w:pos="540"/>
        </w:tabs>
        <w:ind w:left="547"/>
        <w:jc w:val="thaiDistribute"/>
        <w:rPr>
          <w:sz w:val="24"/>
          <w:szCs w:val="24"/>
        </w:rPr>
      </w:pPr>
    </w:p>
    <w:p w14:paraId="71205804" w14:textId="0167472E" w:rsidR="000B72B9" w:rsidRPr="007535E3" w:rsidRDefault="000B72B9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t>อนุพันธ์</w:t>
      </w:r>
    </w:p>
    <w:p w14:paraId="00DD8539" w14:textId="77777777" w:rsidR="000B72B9" w:rsidRPr="007535E3" w:rsidRDefault="000B72B9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p w14:paraId="4D4C813F" w14:textId="0B0CE200" w:rsidR="00AC48F3" w:rsidRPr="007535E3" w:rsidRDefault="00AC48F3" w:rsidP="00C813B1">
      <w:pPr>
        <w:pStyle w:val="BodyText2"/>
        <w:tabs>
          <w:tab w:val="clear" w:pos="540"/>
        </w:tabs>
        <w:ind w:left="547"/>
        <w:jc w:val="thaiDistribute"/>
      </w:pPr>
      <w:r w:rsidRPr="007535E3">
        <w:rPr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</w:t>
      </w:r>
      <w:r w:rsidR="00AF458A" w:rsidRPr="007535E3">
        <w:rPr>
          <w:cs/>
        </w:rPr>
        <w:t xml:space="preserve"> </w:t>
      </w:r>
      <w:r w:rsidRPr="007535E3">
        <w:rPr>
          <w:cs/>
        </w:rPr>
        <w:t xml:space="preserve">ที่เกิดจากกิจกรรมดำเนินงาน </w:t>
      </w:r>
      <w:r w:rsidR="00AF458A" w:rsidRPr="007535E3">
        <w:rPr>
          <w:cs/>
        </w:rPr>
        <w:t xml:space="preserve">กิจกรรมจัดหาเงิน และกิจกรรมลงทุน </w:t>
      </w:r>
      <w:r w:rsidRPr="007535E3">
        <w:rPr>
          <w:cs/>
        </w:rPr>
        <w:t>อนุพันธ์ไม่ได้มีไว้เพื่อค้า</w:t>
      </w:r>
      <w:r w:rsidR="00F802A8" w:rsidRPr="007535E3">
        <w:rPr>
          <w:cs/>
        </w:rPr>
        <w:t xml:space="preserve"> อย่างไรก็ตาม อนุพันธ์ที่ไม่เข้าเงื่อนไขการกำหนดให้เป็นเครื่องมือป้องกันความเสี่ยงถือเป็นรายการเพื่อค้า</w:t>
      </w:r>
    </w:p>
    <w:p w14:paraId="0B0727CE" w14:textId="77777777" w:rsidR="00342EA1" w:rsidRPr="007535E3" w:rsidRDefault="00342EA1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p w14:paraId="7C8B4603" w14:textId="72886145" w:rsidR="003441CA" w:rsidRPr="007535E3" w:rsidRDefault="003441CA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t>การป้องกันความเสี่ยง</w:t>
      </w:r>
    </w:p>
    <w:p w14:paraId="75087E50" w14:textId="77777777" w:rsidR="00543C8C" w:rsidRPr="007535E3" w:rsidRDefault="00543C8C" w:rsidP="00543C8C">
      <w:pPr>
        <w:pStyle w:val="BodyText2"/>
        <w:tabs>
          <w:tab w:val="clear" w:pos="540"/>
        </w:tabs>
        <w:ind w:left="547"/>
        <w:jc w:val="thaiDistribute"/>
        <w:rPr>
          <w:sz w:val="24"/>
          <w:szCs w:val="24"/>
        </w:rPr>
      </w:pPr>
    </w:p>
    <w:p w14:paraId="0609EBB6" w14:textId="77777777" w:rsidR="003441CA" w:rsidRPr="007535E3" w:rsidRDefault="003441CA" w:rsidP="00CA439B">
      <w:pPr>
        <w:pStyle w:val="BodyText2"/>
        <w:tabs>
          <w:tab w:val="clear" w:pos="540"/>
        </w:tabs>
        <w:ind w:left="547"/>
        <w:jc w:val="thaiDistribute"/>
        <w:rPr>
          <w:i/>
          <w:iCs/>
        </w:rPr>
      </w:pPr>
      <w:r w:rsidRPr="007535E3">
        <w:rPr>
          <w:i/>
          <w:iCs/>
          <w:cs/>
        </w:rPr>
        <w:t>การป้อ</w:t>
      </w:r>
      <w:r w:rsidR="00293054" w:rsidRPr="007535E3">
        <w:rPr>
          <w:i/>
          <w:iCs/>
          <w:cs/>
        </w:rPr>
        <w:t>งกันความเสี่ยงจากรายการที่เป็นเงินตราต่างประเทศที่จะมีในอนาคต</w:t>
      </w:r>
    </w:p>
    <w:p w14:paraId="45A45A17" w14:textId="77777777" w:rsidR="003441CA" w:rsidRPr="007535E3" w:rsidRDefault="003441CA" w:rsidP="00CA439B">
      <w:pPr>
        <w:pStyle w:val="BodyText2"/>
        <w:tabs>
          <w:tab w:val="clear" w:pos="540"/>
        </w:tabs>
        <w:ind w:left="547"/>
        <w:jc w:val="thaiDistribute"/>
        <w:rPr>
          <w:sz w:val="24"/>
          <w:szCs w:val="24"/>
        </w:rPr>
      </w:pPr>
    </w:p>
    <w:p w14:paraId="4D210E4E" w14:textId="77777777" w:rsidR="003441CA" w:rsidRPr="007535E3" w:rsidRDefault="003441CA" w:rsidP="00CA439B">
      <w:pPr>
        <w:pStyle w:val="BodyText2"/>
        <w:tabs>
          <w:tab w:val="clear" w:pos="540"/>
        </w:tabs>
        <w:ind w:left="547"/>
        <w:jc w:val="thaiDistribute"/>
      </w:pPr>
      <w:r w:rsidRPr="007535E3">
        <w:rPr>
          <w:cs/>
        </w:rPr>
        <w:t>บริษัทมีนโยบายที่จะป้องกันความเสี่ยงของอัตราแลกเปลี่ยนโดยการทำสัญญาซื้อขายเงินตราต่างประเทศคุ้มครองรายการที่เป็นตัวเงินซึ่งเป็นเงินตราต่างประเทศไว้ล่วงหน้า โดยรายการที่เป็นตัวเงินซึ่งเป็นเงินตราต่างประเทศจะแปลงค่าเป็นสกุลเงิ</w:t>
      </w:r>
      <w:r w:rsidR="00FD7C14" w:rsidRPr="007535E3">
        <w:rPr>
          <w:cs/>
        </w:rPr>
        <w:t>นของประเทศที่บริษัท</w:t>
      </w:r>
      <w:r w:rsidRPr="007535E3">
        <w:rPr>
          <w:cs/>
        </w:rPr>
        <w:t>ดำเนินการอย</w:t>
      </w:r>
      <w:r w:rsidR="007F5FDD" w:rsidRPr="007535E3">
        <w:rPr>
          <w:cs/>
        </w:rPr>
        <w:t>ู่ด้วยอัตราแลกเปลี่ยน ณ วันที่</w:t>
      </w:r>
      <w:r w:rsidR="006971CF" w:rsidRPr="007535E3">
        <w:rPr>
          <w:cs/>
        </w:rPr>
        <w:t>รายงาน</w:t>
      </w:r>
      <w:r w:rsidRPr="007535E3">
        <w:rPr>
          <w:cs/>
        </w:rPr>
        <w:t xml:space="preserve"> ปรับปรุงด้วยลูกหนี้/เจ้าหนี้สุทธิจากสัญญาซื้อขายเงินตราต่างประเทศและค่าธรรมเนียมรอตัดบัญชีที่เหลืออยู่ ค่าธรรมเนียมในการทำสัญญาซื้อขายเงินตราต่างประเทศจะตัดบัญชีเป็นรายได้/ค่าใช้จ่ายตามระยะเวลาของสัญญา รายได้/ค่าใช้จ่ายตัดบัญชีดังกล่าวและกำไรหรือขาดทุนจากสัญญาซื้อขายเงินตราต่างประเทศล่วงหน้าที่คุ้มครองความเสี่ยงจากรายการที่เป็นตัวเงินซึ่งเป็นเงินตราต่างปร</w:t>
      </w:r>
      <w:r w:rsidR="00FD7C14" w:rsidRPr="007535E3">
        <w:rPr>
          <w:cs/>
        </w:rPr>
        <w:t>ะเทศนั้นจะบันทึก</w:t>
      </w:r>
      <w:r w:rsidRPr="007535E3">
        <w:rPr>
          <w:cs/>
        </w:rPr>
        <w:t>หักกลบลบกับกำไรหรือขาดทุนจากการแปลงค่ารายการที่เป็นตัวเงินที่เป็นเงินตราต่างประเทศ</w:t>
      </w:r>
    </w:p>
    <w:p w14:paraId="082E9A09" w14:textId="77777777" w:rsidR="00EB2B2F" w:rsidRPr="007535E3" w:rsidRDefault="00EB2B2F" w:rsidP="00CA439B">
      <w:pPr>
        <w:pStyle w:val="BodyText2"/>
        <w:tabs>
          <w:tab w:val="clear" w:pos="540"/>
        </w:tabs>
        <w:ind w:left="547"/>
        <w:jc w:val="thaiDistribute"/>
        <w:rPr>
          <w:sz w:val="24"/>
          <w:szCs w:val="24"/>
        </w:rPr>
      </w:pPr>
    </w:p>
    <w:p w14:paraId="7ED7FA9F" w14:textId="77777777" w:rsidR="00456F4F" w:rsidRPr="007535E3" w:rsidRDefault="00456F4F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lastRenderedPageBreak/>
        <w:t>เงินสดและ</w:t>
      </w:r>
      <w:r w:rsidR="00DC0F48" w:rsidRPr="007535E3">
        <w:rPr>
          <w:b/>
          <w:bCs/>
          <w:i/>
          <w:iCs/>
          <w:cs/>
        </w:rPr>
        <w:t>รายการเทียบเท่าเงินสด</w:t>
      </w:r>
    </w:p>
    <w:p w14:paraId="3EB69E2C" w14:textId="77777777" w:rsidR="00456F4F" w:rsidRPr="007535E3" w:rsidRDefault="00456F4F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EDED3EC" w14:textId="3494A6BA" w:rsidR="00543C8C" w:rsidRPr="007535E3" w:rsidRDefault="00456F4F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535E3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9160FA" w:rsidRPr="007535E3">
        <w:rPr>
          <w:rFonts w:ascii="Angsana New" w:hAnsi="Angsana New"/>
          <w:sz w:val="30"/>
          <w:szCs w:val="30"/>
          <w:cs/>
        </w:rPr>
        <w:t>ในงบกระแสเงินสด</w:t>
      </w:r>
      <w:r w:rsidRPr="007535E3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="00BA21C0" w:rsidRPr="007535E3">
        <w:rPr>
          <w:rFonts w:ascii="Angsana New" w:hAnsi="Angsana New"/>
          <w:sz w:val="30"/>
          <w:szCs w:val="30"/>
        </w:rPr>
        <w:br/>
      </w:r>
      <w:r w:rsidRPr="007535E3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</w:t>
      </w:r>
      <w:r w:rsidR="00AC55E2" w:rsidRPr="007535E3">
        <w:rPr>
          <w:rFonts w:ascii="Angsana New" w:hAnsi="Angsana New"/>
          <w:sz w:val="30"/>
          <w:szCs w:val="30"/>
          <w:cs/>
        </w:rPr>
        <w:t>เป็นส่วนหนึ่งของ</w:t>
      </w:r>
      <w:r w:rsidRPr="007535E3">
        <w:rPr>
          <w:rFonts w:ascii="Angsana New" w:hAnsi="Angsana New"/>
          <w:sz w:val="30"/>
          <w:szCs w:val="30"/>
          <w:cs/>
        </w:rPr>
        <w:t>กิจกรรมจัดหาเงินในงบกระแสเงินสด</w:t>
      </w:r>
    </w:p>
    <w:p w14:paraId="45CCEE9C" w14:textId="0BF4A32D" w:rsidR="00543C8C" w:rsidRPr="007535E3" w:rsidRDefault="00543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7424661" w14:textId="1F960C65" w:rsidR="00456F4F" w:rsidRPr="007535E3" w:rsidRDefault="00456F4F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t>ลูกหนี้การค้า</w:t>
      </w:r>
      <w:r w:rsidR="00FE1D92">
        <w:rPr>
          <w:rFonts w:hint="cs"/>
          <w:b/>
          <w:bCs/>
          <w:i/>
          <w:iCs/>
          <w:cs/>
        </w:rPr>
        <w:t xml:space="preserve"> </w:t>
      </w:r>
      <w:r w:rsidRPr="007535E3">
        <w:rPr>
          <w:b/>
          <w:bCs/>
          <w:i/>
          <w:iCs/>
          <w:cs/>
        </w:rPr>
        <w:t>ลูกหนี้อื่น</w:t>
      </w:r>
      <w:r w:rsidR="00FE1D92" w:rsidRPr="00FE1D92">
        <w:rPr>
          <w:b/>
          <w:bCs/>
          <w:i/>
          <w:iCs/>
          <w:cs/>
        </w:rPr>
        <w:t>และสินทรัพย์ที่เกิดจากสัญญา</w:t>
      </w:r>
    </w:p>
    <w:p w14:paraId="0492BFEC" w14:textId="77777777" w:rsidR="00456F4F" w:rsidRPr="006A6BAA" w:rsidRDefault="00456F4F" w:rsidP="006A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4"/>
          <w:sz w:val="24"/>
          <w:szCs w:val="24"/>
        </w:rPr>
      </w:pPr>
    </w:p>
    <w:p w14:paraId="451FB474" w14:textId="13DC6631" w:rsidR="006A6BAA" w:rsidRPr="006A6BAA" w:rsidRDefault="006A6BAA" w:rsidP="006A6BA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A6BAA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6C5AA393" w14:textId="77777777" w:rsidR="006A6BAA" w:rsidRPr="00633791" w:rsidRDefault="006A6BAA" w:rsidP="006A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4"/>
          <w:sz w:val="24"/>
          <w:szCs w:val="24"/>
        </w:rPr>
      </w:pPr>
    </w:p>
    <w:p w14:paraId="73D4878E" w14:textId="0A97FDC6" w:rsidR="00633791" w:rsidRPr="00633791" w:rsidRDefault="00633791" w:rsidP="00633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633791">
        <w:rPr>
          <w:rFonts w:ascii="Angsana New" w:hAnsi="Angsana New" w:hint="cs"/>
          <w:sz w:val="30"/>
          <w:szCs w:val="30"/>
          <w:cs/>
        </w:rPr>
        <w:t>ลูกหนี้แสดงในราคาตามใบแจ้งหนี้หักค่าเผื่อหนี้สงสัยจะสูญ ซึ่งประเมินโดยการวิเคราะห์ประวัติการชำระหนี้</w:t>
      </w:r>
      <w:r>
        <w:rPr>
          <w:rFonts w:ascii="Angsana New" w:hAnsi="Angsana New"/>
          <w:sz w:val="30"/>
          <w:szCs w:val="30"/>
        </w:rPr>
        <w:t xml:space="preserve"> </w:t>
      </w:r>
      <w:r w:rsidRPr="00633791">
        <w:rPr>
          <w:rFonts w:ascii="Angsana New" w:hAnsi="Angsana New" w:hint="cs"/>
          <w:sz w:val="30"/>
          <w:szCs w:val="30"/>
          <w:cs/>
        </w:rPr>
        <w:t xml:space="preserve">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3B6152B7" w14:textId="77777777" w:rsidR="00633791" w:rsidRPr="00633791" w:rsidRDefault="00633791" w:rsidP="00633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FAF0156" w14:textId="75BED882" w:rsidR="00633791" w:rsidRPr="00633791" w:rsidRDefault="00633791" w:rsidP="00633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633791">
        <w:rPr>
          <w:rFonts w:ascii="Angsana New" w:hAnsi="Angsana New" w:hint="cs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0CEF6488" w14:textId="47B5E2CE" w:rsidR="00EE77DF" w:rsidRDefault="00EE77DF" w:rsidP="00633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6F05B18" w14:textId="77777777" w:rsidR="00456F4F" w:rsidRPr="007535E3" w:rsidRDefault="00456F4F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t>สินค้าคงเหลือ</w:t>
      </w:r>
    </w:p>
    <w:p w14:paraId="5DE38F91" w14:textId="77777777" w:rsidR="00456F4F" w:rsidRPr="007535E3" w:rsidRDefault="00456F4F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E07A46F" w14:textId="77777777" w:rsidR="00456F4F" w:rsidRPr="007535E3" w:rsidRDefault="00456F4F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สินค้าคงเหลือ</w:t>
      </w:r>
      <w:r w:rsidR="00AC64B5" w:rsidRPr="007535E3">
        <w:rPr>
          <w:rFonts w:ascii="Angsana New" w:hAnsi="Angsana New"/>
          <w:sz w:val="30"/>
          <w:szCs w:val="30"/>
          <w:cs/>
        </w:rPr>
        <w:t>วัดมูลค่าด้วย</w:t>
      </w:r>
      <w:r w:rsidRPr="007535E3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063C32B6" w14:textId="77777777" w:rsidR="00AC55E2" w:rsidRPr="007535E3" w:rsidRDefault="00AC55E2" w:rsidP="00C90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4E72114F" w14:textId="1E847AD1" w:rsidR="00456F4F" w:rsidRPr="007535E3" w:rsidRDefault="00456F4F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 ต้นทุนสินค้าประกอบด้วยต้นทุนที่ซื้อ ต้นทุน</w:t>
      </w:r>
      <w:r w:rsidR="009855BC" w:rsidRPr="007535E3">
        <w:rPr>
          <w:rFonts w:ascii="Angsana New" w:hAnsi="Angsana New"/>
          <w:sz w:val="30"/>
          <w:szCs w:val="30"/>
          <w:cs/>
        </w:rPr>
        <w:t>แปลงสภาพ</w:t>
      </w:r>
      <w:r w:rsidRPr="007535E3">
        <w:rPr>
          <w:rFonts w:ascii="Angsana New" w:hAnsi="Angsana New"/>
          <w:sz w:val="30"/>
          <w:szCs w:val="30"/>
          <w:cs/>
        </w:rPr>
        <w:t>หรือต้นทุนอื่นเพื่อให้สินค</w:t>
      </w:r>
      <w:r w:rsidR="004B75C0" w:rsidRPr="007535E3">
        <w:rPr>
          <w:rFonts w:ascii="Angsana New" w:hAnsi="Angsana New"/>
          <w:sz w:val="30"/>
          <w:szCs w:val="30"/>
          <w:cs/>
        </w:rPr>
        <w:t>้าอยู่ในสถานที่และสภาพปัจจุบัน ในกรณีของงานระหว่างทำ ต้นทุนงานระหว่างทำรวมการ</w:t>
      </w:r>
      <w:r w:rsidR="00C22B4D" w:rsidRPr="007535E3">
        <w:rPr>
          <w:rFonts w:ascii="Angsana New" w:hAnsi="Angsana New"/>
          <w:sz w:val="30"/>
          <w:szCs w:val="30"/>
        </w:rPr>
        <w:t xml:space="preserve"> </w:t>
      </w:r>
      <w:r w:rsidR="00543C8C" w:rsidRPr="007535E3">
        <w:rPr>
          <w:rFonts w:ascii="Angsana New" w:hAnsi="Angsana New"/>
          <w:sz w:val="30"/>
          <w:szCs w:val="30"/>
        </w:rPr>
        <w:br/>
      </w:r>
      <w:r w:rsidR="004B75C0" w:rsidRPr="007535E3">
        <w:rPr>
          <w:rFonts w:ascii="Angsana New" w:hAnsi="Angsana New"/>
          <w:sz w:val="30"/>
          <w:szCs w:val="30"/>
          <w:cs/>
        </w:rPr>
        <w:t>ปันส่วนของค่าโสหุ้ยการผลิตอย่างเหมาะสม</w:t>
      </w:r>
      <w:r w:rsidR="00C2772D" w:rsidRPr="007535E3">
        <w:rPr>
          <w:rFonts w:ascii="Angsana New" w:hAnsi="Angsana New"/>
          <w:sz w:val="30"/>
          <w:szCs w:val="30"/>
          <w:cs/>
        </w:rPr>
        <w:t xml:space="preserve"> โดยคำนึงถึงระดับกำลังการผลิ</w:t>
      </w:r>
      <w:r w:rsidR="003441CA" w:rsidRPr="007535E3">
        <w:rPr>
          <w:rFonts w:ascii="Angsana New" w:hAnsi="Angsana New"/>
          <w:sz w:val="30"/>
          <w:szCs w:val="30"/>
          <w:cs/>
        </w:rPr>
        <w:t>ต</w:t>
      </w:r>
      <w:r w:rsidR="00C2772D" w:rsidRPr="007535E3">
        <w:rPr>
          <w:rFonts w:ascii="Angsana New" w:hAnsi="Angsana New"/>
          <w:sz w:val="30"/>
          <w:szCs w:val="30"/>
          <w:cs/>
        </w:rPr>
        <w:t>ตามปกติ</w:t>
      </w:r>
    </w:p>
    <w:p w14:paraId="090EEF73" w14:textId="77777777" w:rsidR="00E91BB5" w:rsidRPr="007535E3" w:rsidRDefault="00E91BB5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D04C9E6" w14:textId="77777777" w:rsidR="00054C44" w:rsidRPr="007535E3" w:rsidRDefault="00456F4F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535E3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9160FA" w:rsidRPr="007535E3">
        <w:rPr>
          <w:rFonts w:ascii="Angsana New" w:hAnsi="Angsana New"/>
          <w:sz w:val="30"/>
          <w:szCs w:val="30"/>
          <w:cs/>
        </w:rPr>
        <w:t>โดยประมาณ</w:t>
      </w:r>
      <w:r w:rsidRPr="007535E3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14:paraId="5BC23C18" w14:textId="77777777" w:rsidR="00342EA1" w:rsidRPr="007535E3" w:rsidRDefault="00342EA1" w:rsidP="00054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8CD9199" w14:textId="77777777" w:rsidR="002955E4" w:rsidRDefault="00295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b/>
          <w:bCs/>
          <w:i/>
          <w:iCs/>
          <w:cs/>
        </w:rPr>
        <w:br w:type="page"/>
      </w:r>
    </w:p>
    <w:p w14:paraId="45883FC2" w14:textId="03769F65" w:rsidR="00456F4F" w:rsidRPr="007535E3" w:rsidRDefault="005931CE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lastRenderedPageBreak/>
        <w:t>งาน</w:t>
      </w:r>
      <w:r w:rsidR="006971CF" w:rsidRPr="007535E3">
        <w:rPr>
          <w:b/>
          <w:bCs/>
          <w:i/>
          <w:iCs/>
          <w:cs/>
        </w:rPr>
        <w:t>ตามสัญญา</w:t>
      </w:r>
      <w:r w:rsidR="00B07F2E" w:rsidRPr="007535E3">
        <w:rPr>
          <w:b/>
          <w:bCs/>
          <w:i/>
          <w:iCs/>
          <w:cs/>
          <w:lang w:val="en-US"/>
        </w:rPr>
        <w:t>ระหว่างทำ</w:t>
      </w:r>
    </w:p>
    <w:p w14:paraId="1702C38E" w14:textId="77777777" w:rsidR="005931CE" w:rsidRPr="007535E3" w:rsidRDefault="005931CE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2B157CA7" w14:textId="1A6395CF" w:rsidR="002955E4" w:rsidRDefault="00220127" w:rsidP="00220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งา</w:t>
      </w:r>
      <w:r w:rsidR="000E5A05" w:rsidRPr="007535E3">
        <w:rPr>
          <w:rFonts w:ascii="Angsana New" w:hAnsi="Angsana New"/>
          <w:sz w:val="30"/>
          <w:szCs w:val="30"/>
          <w:cs/>
        </w:rPr>
        <w:t>น</w:t>
      </w:r>
      <w:r w:rsidRPr="007535E3">
        <w:rPr>
          <w:rFonts w:ascii="Angsana New" w:hAnsi="Angsana New"/>
          <w:sz w:val="30"/>
          <w:szCs w:val="30"/>
          <w:cs/>
        </w:rPr>
        <w:t>ตามสัญญา</w:t>
      </w:r>
      <w:r w:rsidR="00B07F2E" w:rsidRPr="007535E3">
        <w:rPr>
          <w:rFonts w:ascii="Angsana New" w:hAnsi="Angsana New"/>
          <w:sz w:val="30"/>
          <w:szCs w:val="30"/>
          <w:cs/>
        </w:rPr>
        <w:t>ระหว่างทำ</w:t>
      </w:r>
      <w:r w:rsidRPr="007535E3">
        <w:rPr>
          <w:rFonts w:ascii="Angsana New" w:hAnsi="Angsana New"/>
          <w:sz w:val="30"/>
          <w:szCs w:val="30"/>
          <w:cs/>
        </w:rPr>
        <w:t>ที่ยังไม่เรียกเก็บ</w:t>
      </w:r>
      <w:r w:rsidR="00B07F2E" w:rsidRPr="007535E3">
        <w:rPr>
          <w:rFonts w:ascii="Angsana New" w:hAnsi="Angsana New"/>
          <w:sz w:val="30"/>
          <w:szCs w:val="30"/>
          <w:cs/>
        </w:rPr>
        <w:t>จากลูกค้า</w:t>
      </w:r>
      <w:r w:rsidR="002955E4">
        <w:rPr>
          <w:rFonts w:ascii="Angsana New" w:hAnsi="Angsana New" w:hint="cs"/>
          <w:sz w:val="30"/>
          <w:szCs w:val="30"/>
          <w:cs/>
        </w:rPr>
        <w:t xml:space="preserve"> คือสินทรัพย์ที่เกิดจากสัญญา</w:t>
      </w:r>
      <w:r w:rsidRPr="007535E3">
        <w:rPr>
          <w:rFonts w:ascii="Angsana New" w:hAnsi="Angsana New"/>
          <w:sz w:val="30"/>
          <w:szCs w:val="30"/>
          <w:cs/>
        </w:rPr>
        <w:t>แสดงถึงมูลค่างานที่ยังไม่เรียกเก็บซึ่ง</w:t>
      </w:r>
      <w:r w:rsidR="002955E4">
        <w:rPr>
          <w:rFonts w:ascii="Angsana New" w:hAnsi="Angsana New" w:hint="cs"/>
          <w:sz w:val="30"/>
          <w:szCs w:val="30"/>
          <w:cs/>
        </w:rPr>
        <w:t>รับรู้เมื่อกลุ่มบริษัทมีสิทธิปราศจากเงื่อนไขในการได้รับสิ่งตอบแทนตามสัญญา</w:t>
      </w:r>
      <w:r w:rsidR="00B07F2E" w:rsidRPr="007535E3">
        <w:rPr>
          <w:rFonts w:ascii="Angsana New" w:hAnsi="Angsana New"/>
          <w:sz w:val="30"/>
          <w:szCs w:val="30"/>
          <w:cs/>
        </w:rPr>
        <w:t xml:space="preserve"> </w:t>
      </w:r>
      <w:r w:rsidR="00E62975" w:rsidRPr="007535E3">
        <w:rPr>
          <w:rFonts w:ascii="Angsana New" w:hAnsi="Angsana New"/>
          <w:sz w:val="30"/>
          <w:szCs w:val="30"/>
          <w:cs/>
        </w:rPr>
        <w:t>งาน</w:t>
      </w:r>
      <w:r w:rsidR="004A6178" w:rsidRPr="007535E3">
        <w:rPr>
          <w:rFonts w:ascii="Angsana New" w:hAnsi="Angsana New"/>
          <w:sz w:val="30"/>
          <w:szCs w:val="30"/>
          <w:cs/>
        </w:rPr>
        <w:t>ตามสัญญา</w:t>
      </w:r>
      <w:r w:rsidR="00E62975" w:rsidRPr="007535E3">
        <w:rPr>
          <w:rFonts w:ascii="Angsana New" w:hAnsi="Angsana New"/>
          <w:sz w:val="30"/>
          <w:szCs w:val="30"/>
          <w:cs/>
        </w:rPr>
        <w:t>ระหว่างทำ</w:t>
      </w:r>
      <w:r w:rsidR="004A6178" w:rsidRPr="007535E3">
        <w:rPr>
          <w:rFonts w:ascii="Angsana New" w:hAnsi="Angsana New"/>
          <w:sz w:val="30"/>
          <w:szCs w:val="30"/>
          <w:cs/>
        </w:rPr>
        <w:t>ที่ยังไม่เรียกเก็บ</w:t>
      </w:r>
      <w:r w:rsidR="00E62975" w:rsidRPr="007535E3">
        <w:rPr>
          <w:rFonts w:ascii="Angsana New" w:hAnsi="Angsana New"/>
          <w:sz w:val="30"/>
          <w:szCs w:val="30"/>
          <w:cs/>
        </w:rPr>
        <w:t>จากลูกค้า</w:t>
      </w:r>
      <w:r w:rsidRPr="007535E3">
        <w:rPr>
          <w:rFonts w:ascii="Angsana New" w:hAnsi="Angsana New"/>
          <w:sz w:val="30"/>
          <w:szCs w:val="30"/>
          <w:cs/>
        </w:rPr>
        <w:t>วัดมูลค่าด้วยต้นทุน</w:t>
      </w:r>
      <w:r w:rsidR="004A6178" w:rsidRPr="007535E3">
        <w:rPr>
          <w:rFonts w:ascii="Angsana New" w:hAnsi="Angsana New"/>
          <w:sz w:val="30"/>
          <w:szCs w:val="30"/>
          <w:cs/>
        </w:rPr>
        <w:t>ที่เกิดขึ้น</w:t>
      </w:r>
      <w:r w:rsidRPr="007535E3">
        <w:rPr>
          <w:rFonts w:ascii="Angsana New" w:hAnsi="Angsana New"/>
          <w:sz w:val="30"/>
          <w:szCs w:val="30"/>
          <w:cs/>
        </w:rPr>
        <w:t>บวกกำไรที่รับรู้ (ด</w:t>
      </w:r>
      <w:r w:rsidR="00E65DBF" w:rsidRPr="007535E3">
        <w:rPr>
          <w:rFonts w:ascii="Angsana New" w:hAnsi="Angsana New"/>
          <w:sz w:val="30"/>
          <w:szCs w:val="30"/>
          <w:cs/>
        </w:rPr>
        <w:t>ูหมายเหตุข้อ 3 (</w:t>
      </w:r>
      <w:r w:rsidR="00323832">
        <w:rPr>
          <w:rFonts w:ascii="Angsana New" w:hAnsi="Angsana New" w:hint="cs"/>
          <w:sz w:val="30"/>
          <w:szCs w:val="30"/>
          <w:cs/>
        </w:rPr>
        <w:t>ต</w:t>
      </w:r>
      <w:r w:rsidR="000938EB" w:rsidRPr="007535E3">
        <w:rPr>
          <w:rFonts w:ascii="Angsana New" w:hAnsi="Angsana New"/>
          <w:sz w:val="30"/>
          <w:szCs w:val="30"/>
          <w:cs/>
        </w:rPr>
        <w:t>)</w:t>
      </w:r>
      <w:r w:rsidR="000938EB" w:rsidRPr="007535E3">
        <w:rPr>
          <w:rFonts w:ascii="Angsana New" w:hAnsi="Angsana New"/>
          <w:sz w:val="30"/>
          <w:szCs w:val="30"/>
        </w:rPr>
        <w:t xml:space="preserve">) </w:t>
      </w:r>
      <w:r w:rsidRPr="007535E3">
        <w:rPr>
          <w:rFonts w:ascii="Angsana New" w:hAnsi="Angsana New"/>
          <w:sz w:val="30"/>
          <w:szCs w:val="30"/>
          <w:cs/>
        </w:rPr>
        <w:t>หักด้วยจำนวนที่</w:t>
      </w:r>
      <w:r w:rsidR="00F7457F" w:rsidRPr="007535E3">
        <w:rPr>
          <w:rFonts w:ascii="Angsana New" w:hAnsi="Angsana New"/>
          <w:sz w:val="30"/>
          <w:szCs w:val="30"/>
          <w:cs/>
        </w:rPr>
        <w:t>ได้</w:t>
      </w:r>
      <w:r w:rsidRPr="007535E3">
        <w:rPr>
          <w:rFonts w:ascii="Angsana New" w:hAnsi="Angsana New"/>
          <w:sz w:val="30"/>
          <w:szCs w:val="30"/>
          <w:cs/>
        </w:rPr>
        <w:t>เรียกเก็บจากลูกค้าและขาดทุนที่รับรู้ ต้นทุนงานตามสัญญารวมค่าใช้จ่ายที่เกี่ยวข้องโดยตรงกับงานตามสัญญาทั้งหมดและการปันส่วนต้นทุนคงที่และต้นทุนผันแปรซึ่งเกิดขึ้นตามสัญญาของกลุ่มบริษัท โดยขึ้นอยู่กับความสามารถในการดำเนินงานตามปกติ</w:t>
      </w:r>
      <w:r w:rsidR="00187DF8">
        <w:rPr>
          <w:rFonts w:ascii="Angsana New" w:hAnsi="Angsana New" w:hint="cs"/>
          <w:sz w:val="30"/>
          <w:szCs w:val="30"/>
          <w:cs/>
        </w:rPr>
        <w:t xml:space="preserve"> </w:t>
      </w:r>
      <w:r w:rsidR="00E62975" w:rsidRPr="007535E3">
        <w:rPr>
          <w:rFonts w:ascii="Angsana New" w:hAnsi="Angsana New"/>
          <w:sz w:val="30"/>
          <w:szCs w:val="30"/>
          <w:cs/>
        </w:rPr>
        <w:t>งาน</w:t>
      </w:r>
      <w:r w:rsidRPr="007535E3">
        <w:rPr>
          <w:rFonts w:ascii="Angsana New" w:hAnsi="Angsana New"/>
          <w:sz w:val="30"/>
          <w:szCs w:val="30"/>
          <w:cs/>
        </w:rPr>
        <w:t>ตามสัญญา</w:t>
      </w:r>
      <w:r w:rsidR="00E62975" w:rsidRPr="007535E3">
        <w:rPr>
          <w:rFonts w:ascii="Angsana New" w:hAnsi="Angsana New"/>
          <w:sz w:val="30"/>
          <w:szCs w:val="30"/>
          <w:cs/>
        </w:rPr>
        <w:t>ระหว่างทำ</w:t>
      </w:r>
      <w:r w:rsidRPr="007535E3">
        <w:rPr>
          <w:rFonts w:ascii="Angsana New" w:hAnsi="Angsana New"/>
          <w:sz w:val="30"/>
          <w:szCs w:val="30"/>
          <w:cs/>
        </w:rPr>
        <w:t>ที่ยังไม่เรียกเก็บ</w:t>
      </w:r>
      <w:r w:rsidR="007856F7" w:rsidRPr="007535E3">
        <w:rPr>
          <w:rFonts w:ascii="Angsana New" w:hAnsi="Angsana New"/>
          <w:sz w:val="30"/>
          <w:szCs w:val="30"/>
          <w:cs/>
        </w:rPr>
        <w:t>จากลูกค้า</w:t>
      </w:r>
      <w:r w:rsidRPr="007535E3">
        <w:rPr>
          <w:rFonts w:ascii="Angsana New" w:hAnsi="Angsana New"/>
          <w:sz w:val="30"/>
          <w:szCs w:val="30"/>
          <w:cs/>
        </w:rPr>
        <w:t>แสดงเป็นรายการแยกต่างหากภายใต้สินทรัพย์หมุนเวียนในงบแสดงฐานะการเงิน</w:t>
      </w:r>
    </w:p>
    <w:p w14:paraId="4A2E58AD" w14:textId="77777777" w:rsidR="002955E4" w:rsidRDefault="002955E4" w:rsidP="00220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128605A" w14:textId="4607DDB3" w:rsidR="00543C8C" w:rsidRPr="007535E3" w:rsidRDefault="00220127" w:rsidP="00220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535E3">
        <w:rPr>
          <w:rFonts w:ascii="Angsana New" w:hAnsi="Angsana New"/>
          <w:sz w:val="30"/>
          <w:szCs w:val="30"/>
          <w:cs/>
        </w:rPr>
        <w:t>ผลต่างของจำนวนที่</w:t>
      </w:r>
      <w:r w:rsidR="00EB6539" w:rsidRPr="007535E3">
        <w:rPr>
          <w:rFonts w:ascii="Angsana New" w:hAnsi="Angsana New"/>
          <w:sz w:val="30"/>
          <w:szCs w:val="30"/>
          <w:cs/>
        </w:rPr>
        <w:t>ได้</w:t>
      </w:r>
      <w:r w:rsidRPr="007535E3">
        <w:rPr>
          <w:rFonts w:ascii="Angsana New" w:hAnsi="Angsana New"/>
          <w:sz w:val="30"/>
          <w:szCs w:val="30"/>
          <w:cs/>
        </w:rPr>
        <w:t>เรียกเก็บจากลูกค้า</w:t>
      </w:r>
      <w:r w:rsidR="00EB6539" w:rsidRPr="007535E3">
        <w:rPr>
          <w:rFonts w:ascii="Angsana New" w:hAnsi="Angsana New"/>
          <w:sz w:val="30"/>
          <w:szCs w:val="30"/>
          <w:cs/>
        </w:rPr>
        <w:t>และขาดทุนที่รับรู้ที่สูงกว่าต้นทุนที่เกิดขึ้นบวกกำไรที่รับรู้</w:t>
      </w:r>
      <w:r w:rsidRPr="007535E3">
        <w:rPr>
          <w:rFonts w:ascii="Angsana New" w:hAnsi="Angsana New"/>
          <w:sz w:val="30"/>
          <w:szCs w:val="30"/>
          <w:cs/>
        </w:rPr>
        <w:t>แสดง</w:t>
      </w:r>
      <w:r w:rsidR="002955E4">
        <w:rPr>
          <w:rFonts w:ascii="Angsana New" w:hAnsi="Angsana New" w:hint="cs"/>
          <w:sz w:val="30"/>
          <w:szCs w:val="30"/>
          <w:cs/>
        </w:rPr>
        <w:t>ภายใต้หนี้สินหมุนเวียน</w:t>
      </w:r>
      <w:r w:rsidR="008C0656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 w:rsidRPr="007535E3">
        <w:rPr>
          <w:rFonts w:ascii="Angsana New" w:hAnsi="Angsana New"/>
          <w:sz w:val="30"/>
          <w:szCs w:val="30"/>
          <w:cs/>
        </w:rPr>
        <w:t>เป็นจำนวนที่เรียกเก็บจากลูกค้าสูงกว่ามูลค่าตามสัญญา</w:t>
      </w:r>
      <w:r w:rsidR="00E62975" w:rsidRPr="007535E3">
        <w:rPr>
          <w:rFonts w:ascii="Angsana New" w:hAnsi="Angsana New"/>
          <w:sz w:val="30"/>
          <w:szCs w:val="30"/>
          <w:cs/>
        </w:rPr>
        <w:t>ระหว่างทำ</w:t>
      </w:r>
      <w:r w:rsidRPr="007535E3">
        <w:rPr>
          <w:rFonts w:ascii="Angsana New" w:hAnsi="Angsana New"/>
          <w:sz w:val="30"/>
          <w:szCs w:val="30"/>
          <w:cs/>
        </w:rPr>
        <w:t xml:space="preserve"> </w:t>
      </w:r>
      <w:r w:rsidR="008C0656">
        <w:rPr>
          <w:rFonts w:ascii="Angsana New" w:hAnsi="Angsana New" w:hint="cs"/>
          <w:sz w:val="30"/>
          <w:szCs w:val="30"/>
          <w:cs/>
        </w:rPr>
        <w:t>คือหนี้สินที่เกิดจากสัญญา</w:t>
      </w:r>
      <w:r w:rsidR="00323832">
        <w:rPr>
          <w:rFonts w:ascii="Angsana New" w:hAnsi="Angsana New" w:hint="cs"/>
          <w:sz w:val="30"/>
          <w:szCs w:val="30"/>
          <w:cs/>
        </w:rPr>
        <w:t>ซึ่ง</w:t>
      </w:r>
      <w:r w:rsidR="008C0656">
        <w:rPr>
          <w:rFonts w:ascii="Angsana New" w:hAnsi="Angsana New" w:hint="cs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B97041D" w14:textId="07C9CD88" w:rsidR="00543C8C" w:rsidRPr="008C0656" w:rsidRDefault="00543C8C" w:rsidP="00FE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4E8C56AE" w14:textId="77777777" w:rsidR="002346D8" w:rsidRPr="007535E3" w:rsidRDefault="002346D8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t>เงินลงทุนในบริษัทย่อย</w:t>
      </w:r>
    </w:p>
    <w:p w14:paraId="78E63EE7" w14:textId="77777777" w:rsidR="002346D8" w:rsidRPr="007535E3" w:rsidRDefault="002346D8" w:rsidP="00543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4082120" w14:textId="77777777" w:rsidR="002346D8" w:rsidRPr="007535E3" w:rsidRDefault="002346D8" w:rsidP="0023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เงินลงทุนในบริษัทย่อยในงบการเงินเฉพาะกิจการของบริษัท บันทึกบัญชีโดยใช้วิธีราคาทุน</w:t>
      </w:r>
    </w:p>
    <w:p w14:paraId="36EB902F" w14:textId="77777777" w:rsidR="00551ED4" w:rsidRPr="007535E3" w:rsidRDefault="00551ED4" w:rsidP="00AF4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06072076" w14:textId="77777777" w:rsidR="002346D8" w:rsidRPr="007535E3" w:rsidRDefault="002346D8" w:rsidP="00AF4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7535E3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5A7509FC" w14:textId="77777777" w:rsidR="002346D8" w:rsidRPr="007535E3" w:rsidRDefault="002346D8" w:rsidP="0023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70CEE73" w14:textId="77777777" w:rsidR="002346D8" w:rsidRPr="007535E3" w:rsidRDefault="002346D8" w:rsidP="0023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เมื่อมีการจำหน่ายเงินลงทุน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26248CD1" w14:textId="77777777" w:rsidR="00B85BFA" w:rsidRPr="007535E3" w:rsidRDefault="00B85BFA" w:rsidP="0023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633AFC00" w14:textId="77777777" w:rsidR="002346D8" w:rsidRPr="007535E3" w:rsidRDefault="002346D8" w:rsidP="0023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การคำนวณต้นทุนสำหรับเงินลงทุนที่จำหน่ายไปและ</w:t>
      </w:r>
      <w:r w:rsidR="00B41071"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เงินลงทุนที่ยังถืออยู่ใช้วิธีถัวเฉลี่ยถ่วงน้ำหนัก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68E2702D" w14:textId="77777777" w:rsidR="00EE77DF" w:rsidRPr="007535E3" w:rsidRDefault="00EE77DF" w:rsidP="0023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3DCD833E" w14:textId="77777777" w:rsidR="008C0656" w:rsidRDefault="008C0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b/>
          <w:bCs/>
          <w:i/>
          <w:iCs/>
          <w:cs/>
        </w:rPr>
        <w:br w:type="page"/>
      </w:r>
    </w:p>
    <w:p w14:paraId="51F668EE" w14:textId="4D833678" w:rsidR="00456F4F" w:rsidRPr="007535E3" w:rsidRDefault="00456F4F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  <w:cs/>
        </w:rPr>
      </w:pPr>
      <w:r w:rsidRPr="007535E3">
        <w:rPr>
          <w:b/>
          <w:bCs/>
          <w:i/>
          <w:iCs/>
          <w:cs/>
        </w:rPr>
        <w:lastRenderedPageBreak/>
        <w:t>ที่ดิน อาคารและอุปกรณ์</w:t>
      </w:r>
    </w:p>
    <w:p w14:paraId="75245297" w14:textId="77777777" w:rsidR="00456F4F" w:rsidRPr="007535E3" w:rsidRDefault="00456F4F" w:rsidP="00C90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0D816CC9" w14:textId="77777777" w:rsidR="009160FA" w:rsidRPr="007535E3" w:rsidRDefault="009160FA" w:rsidP="00916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7535E3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39370D4C" w14:textId="77777777" w:rsidR="009160FA" w:rsidRPr="007535E3" w:rsidRDefault="009160FA" w:rsidP="00C90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1005F1E2" w14:textId="77777777" w:rsidR="00456F4F" w:rsidRPr="007535E3" w:rsidRDefault="00456F4F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535E3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F1D1356" w14:textId="77777777" w:rsidR="00C9024F" w:rsidRPr="007535E3" w:rsidRDefault="00C9024F" w:rsidP="00C90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cs/>
        </w:rPr>
      </w:pPr>
    </w:p>
    <w:p w14:paraId="297BB8D7" w14:textId="77777777" w:rsidR="00456F4F" w:rsidRPr="007535E3" w:rsidRDefault="00054C44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ที่ดิน </w:t>
      </w:r>
      <w:r w:rsidR="00E65DBF" w:rsidRPr="007535E3">
        <w:rPr>
          <w:rFonts w:ascii="Angsana New" w:hAnsi="Angsana New"/>
          <w:sz w:val="30"/>
          <w:szCs w:val="30"/>
          <w:cs/>
        </w:rPr>
        <w:t>อาคารและอุปกรณ์วัดมูลค่า</w:t>
      </w:r>
      <w:r w:rsidR="00456F4F" w:rsidRPr="007535E3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="00EC0AD4" w:rsidRPr="007535E3">
        <w:rPr>
          <w:rFonts w:ascii="Angsana New" w:hAnsi="Angsana New"/>
          <w:sz w:val="30"/>
          <w:szCs w:val="30"/>
          <w:cs/>
        </w:rPr>
        <w:t xml:space="preserve"> (ถ้ามี)</w:t>
      </w:r>
    </w:p>
    <w:p w14:paraId="0A6EC77B" w14:textId="77777777" w:rsidR="00994099" w:rsidRPr="007535E3" w:rsidRDefault="00994099" w:rsidP="00C90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6E77613" w14:textId="1030BFB6" w:rsidR="00054C44" w:rsidRPr="007535E3" w:rsidRDefault="005B6E2B" w:rsidP="005B6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การขนย้าย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</w:t>
      </w:r>
      <w:r w:rsidR="003A1679" w:rsidRPr="007535E3">
        <w:rPr>
          <w:rFonts w:ascii="Angsana New" w:hAnsi="Angsana New"/>
          <w:sz w:val="30"/>
          <w:szCs w:val="30"/>
          <w:cs/>
        </w:rPr>
        <w:t>ลิขสิทธิ์</w:t>
      </w:r>
      <w:r w:rsidRPr="007535E3">
        <w:rPr>
          <w:rFonts w:ascii="Angsana New" w:hAnsi="Angsana New"/>
          <w:sz w:val="30"/>
          <w:szCs w:val="30"/>
          <w:cs/>
        </w:rPr>
        <w:t>ซอฟ</w:t>
      </w:r>
      <w:r w:rsidR="00AF458A" w:rsidRPr="007535E3">
        <w:rPr>
          <w:rFonts w:ascii="Angsana New" w:hAnsi="Angsana New"/>
          <w:sz w:val="30"/>
          <w:szCs w:val="30"/>
          <w:cs/>
        </w:rPr>
        <w:t>ต์</w:t>
      </w:r>
      <w:r w:rsidRPr="007535E3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</w:t>
      </w:r>
      <w:r w:rsidR="003A1679" w:rsidRPr="007535E3">
        <w:rPr>
          <w:rFonts w:ascii="Angsana New" w:hAnsi="Angsana New"/>
          <w:sz w:val="30"/>
          <w:szCs w:val="30"/>
          <w:cs/>
        </w:rPr>
        <w:t>ลิขสิทธิ์</w:t>
      </w:r>
      <w:r w:rsidRPr="007535E3">
        <w:rPr>
          <w:rFonts w:ascii="Angsana New" w:hAnsi="Angsana New"/>
          <w:sz w:val="30"/>
          <w:szCs w:val="30"/>
          <w:cs/>
        </w:rPr>
        <w:t>ซอฟ</w:t>
      </w:r>
      <w:r w:rsidR="00AF458A" w:rsidRPr="007535E3">
        <w:rPr>
          <w:rFonts w:ascii="Angsana New" w:hAnsi="Angsana New"/>
          <w:sz w:val="30"/>
          <w:szCs w:val="30"/>
          <w:cs/>
        </w:rPr>
        <w:t>ต์</w:t>
      </w:r>
      <w:r w:rsidRPr="007535E3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="008111B1" w:rsidRPr="007535E3">
        <w:rPr>
          <w:rFonts w:ascii="Angsana New" w:hAnsi="Angsana New"/>
          <w:sz w:val="30"/>
          <w:szCs w:val="30"/>
          <w:cs/>
        </w:rPr>
        <w:t xml:space="preserve"> </w:t>
      </w:r>
      <w:r w:rsidR="003A1679" w:rsidRPr="007535E3">
        <w:rPr>
          <w:rFonts w:ascii="Angsana New" w:hAnsi="Angsana New"/>
          <w:sz w:val="30"/>
          <w:szCs w:val="30"/>
          <w:cs/>
        </w:rPr>
        <w:t>ลิขสิทธิ์</w:t>
      </w:r>
      <w:r w:rsidRPr="007535E3">
        <w:rPr>
          <w:rFonts w:ascii="Angsana New" w:hAnsi="Angsana New"/>
          <w:sz w:val="30"/>
          <w:szCs w:val="30"/>
          <w:cs/>
        </w:rPr>
        <w:t>ซอฟ</w:t>
      </w:r>
      <w:r w:rsidR="00AF458A" w:rsidRPr="007535E3">
        <w:rPr>
          <w:rFonts w:ascii="Angsana New" w:hAnsi="Angsana New"/>
          <w:sz w:val="30"/>
          <w:szCs w:val="30"/>
          <w:cs/>
        </w:rPr>
        <w:t>ต์</w:t>
      </w:r>
      <w:r w:rsidRPr="007535E3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7535E3">
        <w:rPr>
          <w:rFonts w:ascii="Angsana New" w:hAnsi="Angsana New"/>
          <w:sz w:val="30"/>
          <w:szCs w:val="30"/>
        </w:rPr>
        <w:t xml:space="preserve"> </w:t>
      </w:r>
    </w:p>
    <w:p w14:paraId="08A9A02E" w14:textId="77777777" w:rsidR="005A72FD" w:rsidRPr="007535E3" w:rsidRDefault="005A72FD" w:rsidP="005B6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eastAsia="en-GB"/>
        </w:rPr>
      </w:pPr>
    </w:p>
    <w:p w14:paraId="6E72C00D" w14:textId="77777777" w:rsidR="005B6E2B" w:rsidRPr="007535E3" w:rsidRDefault="005B6E2B" w:rsidP="005B6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  <w:r w:rsidRPr="007535E3">
        <w:rPr>
          <w:rFonts w:ascii="Angsana New" w:hAnsi="Angsana New"/>
          <w:sz w:val="30"/>
          <w:szCs w:val="30"/>
          <w:cs/>
          <w:lang w:eastAsia="en-GB"/>
        </w:rPr>
        <w:t>ส่วนประกอบของรายการที่ดิน</w:t>
      </w:r>
      <w:r w:rsidRPr="007535E3">
        <w:rPr>
          <w:rFonts w:ascii="Angsana New" w:hAnsi="Angsana New"/>
          <w:sz w:val="30"/>
          <w:szCs w:val="30"/>
          <w:lang w:eastAsia="en-GB"/>
        </w:rPr>
        <w:t xml:space="preserve"> </w:t>
      </w:r>
      <w:r w:rsidRPr="007535E3">
        <w:rPr>
          <w:rFonts w:ascii="Angsana New" w:hAnsi="Angsana New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7535E3">
        <w:rPr>
          <w:rFonts w:ascii="Angsana New" w:hAnsi="Angsana New"/>
          <w:sz w:val="30"/>
          <w:szCs w:val="30"/>
          <w:lang w:eastAsia="en-GB"/>
        </w:rPr>
        <w:t xml:space="preserve"> </w:t>
      </w:r>
    </w:p>
    <w:p w14:paraId="433EAD88" w14:textId="77777777" w:rsidR="008111B1" w:rsidRPr="007535E3" w:rsidRDefault="008111B1" w:rsidP="00484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6940928" w14:textId="77777777" w:rsidR="005B6E2B" w:rsidRPr="007535E3" w:rsidRDefault="00AF0B27" w:rsidP="00484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กำไรหรือ</w:t>
      </w:r>
      <w:r w:rsidR="00970D58" w:rsidRPr="007535E3">
        <w:rPr>
          <w:rFonts w:ascii="Angsana New" w:hAnsi="Angsana New"/>
          <w:sz w:val="30"/>
          <w:szCs w:val="30"/>
          <w:cs/>
        </w:rPr>
        <w:t>ขาดทุนจากการจำหน่ายที่ดิน อาคาร</w:t>
      </w:r>
      <w:r w:rsidRPr="007535E3">
        <w:rPr>
          <w:rFonts w:ascii="Angsana New" w:hAnsi="Angsana New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</w:t>
      </w:r>
      <w:r w:rsidR="00970D58" w:rsidRPr="007535E3">
        <w:rPr>
          <w:rFonts w:ascii="Angsana New" w:hAnsi="Angsana New"/>
          <w:sz w:val="30"/>
          <w:szCs w:val="30"/>
          <w:cs/>
        </w:rPr>
        <w:t>ับมูลค่าตามบัญชีของที่ดิน อาคาร</w:t>
      </w:r>
      <w:r w:rsidRPr="007535E3">
        <w:rPr>
          <w:rFonts w:ascii="Angsana New" w:hAnsi="Angsana New"/>
          <w:sz w:val="30"/>
          <w:szCs w:val="30"/>
          <w:cs/>
        </w:rPr>
        <w:t xml:space="preserve">และอุปกรณ์ โดยรับรู้สุทธิในกำไรหรือขาดทุน </w:t>
      </w:r>
    </w:p>
    <w:p w14:paraId="19E881D6" w14:textId="63DE809E" w:rsidR="00F87A84" w:rsidRPr="008C0656" w:rsidRDefault="00F87A84" w:rsidP="008C0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3856BD85" w14:textId="274EED0B" w:rsidR="005B6E2B" w:rsidRPr="007535E3" w:rsidRDefault="005B6E2B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7535E3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72B17AD2" w14:textId="77777777" w:rsidR="005B6E2B" w:rsidRPr="007535E3" w:rsidRDefault="005B6E2B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1DC1AC86" w14:textId="4A965EC7" w:rsidR="005B6E2B" w:rsidRPr="007535E3" w:rsidRDefault="005B6E2B" w:rsidP="00CA439B">
      <w:pPr>
        <w:pStyle w:val="Default"/>
        <w:ind w:left="5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7535E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535E3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7535E3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อาคารและอุปกรณ์ถ้ามีความเป็นไปได้ค่อนข้างแน่ที่</w:t>
      </w:r>
      <w:r w:rsidR="00054C44" w:rsidRPr="007535E3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</w:t>
      </w:r>
      <w:r w:rsidRPr="007535E3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E213D4" w:rsidRPr="007535E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7535E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ต้นทุนที่เกิดขึ้นในการซ่อมบำรุงที่ดิน</w:t>
      </w:r>
      <w:r w:rsidRPr="007535E3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7535E3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6E654170" w14:textId="77777777" w:rsidR="00F87A84" w:rsidRPr="007535E3" w:rsidRDefault="00F87A84" w:rsidP="00F87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2A044941" w14:textId="050365CE" w:rsidR="005B6E2B" w:rsidRPr="007535E3" w:rsidRDefault="005B6E2B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7535E3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17AFB6A" w14:textId="77777777" w:rsidR="005B6E2B" w:rsidRPr="007535E3" w:rsidRDefault="005B6E2B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660BB8D8" w14:textId="77777777" w:rsidR="00994099" w:rsidRPr="007535E3" w:rsidRDefault="005B6E2B" w:rsidP="00CA439B">
      <w:pPr>
        <w:pStyle w:val="Default"/>
        <w:ind w:left="547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7535E3">
        <w:rPr>
          <w:rFonts w:ascii="Angsana New" w:hAnsi="Angsana New" w:cs="Angsana New"/>
          <w:color w:val="auto"/>
          <w:sz w:val="30"/>
          <w:szCs w:val="30"/>
          <w:cs/>
        </w:rPr>
        <w:t>ค่าเสื่อมราคาคำนวณจากมู</w:t>
      </w:r>
      <w:r w:rsidR="00CB095B" w:rsidRPr="007535E3">
        <w:rPr>
          <w:rFonts w:ascii="Angsana New" w:hAnsi="Angsana New" w:cs="Angsana New"/>
          <w:color w:val="auto"/>
          <w:sz w:val="30"/>
          <w:szCs w:val="30"/>
          <w:cs/>
        </w:rPr>
        <w:t>ลค่าเสื่อมสภาพของรายการอาคาร</w:t>
      </w:r>
      <w:r w:rsidRPr="007535E3">
        <w:rPr>
          <w:rFonts w:ascii="Angsana New" w:hAnsi="Angsana New" w:cs="Angsana New"/>
          <w:color w:val="auto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7535E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535E3">
        <w:rPr>
          <w:rFonts w:ascii="Angsana New" w:hAnsi="Angsana New" w:cs="Angsana New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6ABF1E2B" w14:textId="77777777" w:rsidR="00B9340A" w:rsidRPr="007535E3" w:rsidRDefault="00B9340A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sz w:val="24"/>
          <w:szCs w:val="24"/>
        </w:rPr>
      </w:pPr>
    </w:p>
    <w:p w14:paraId="46107C06" w14:textId="77777777" w:rsidR="008C0656" w:rsidRDefault="008C0656" w:rsidP="00E6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ED56D4A" w14:textId="77777777" w:rsidR="008C0656" w:rsidRDefault="008C0656" w:rsidP="00E6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0F54BE9" w14:textId="0172DEAE" w:rsidR="00456F4F" w:rsidRPr="007535E3" w:rsidRDefault="00456F4F" w:rsidP="00E6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</w:t>
      </w:r>
      <w:r w:rsidR="00502092" w:rsidRPr="007535E3">
        <w:rPr>
          <w:rFonts w:ascii="Angsana New" w:hAnsi="Angsana New"/>
          <w:sz w:val="30"/>
          <w:szCs w:val="30"/>
          <w:cs/>
        </w:rPr>
        <w:t>็นค่าใช้จ่ายใน</w:t>
      </w:r>
      <w:r w:rsidRPr="007535E3">
        <w:rPr>
          <w:rFonts w:ascii="Angsana New" w:hAnsi="Angsana New"/>
          <w:sz w:val="30"/>
          <w:szCs w:val="30"/>
          <w:cs/>
        </w:rPr>
        <w:t>กำไร</w:t>
      </w:r>
      <w:r w:rsidR="009160FA" w:rsidRPr="007535E3">
        <w:rPr>
          <w:rFonts w:ascii="Angsana New" w:hAnsi="Angsana New"/>
          <w:sz w:val="30"/>
          <w:szCs w:val="30"/>
          <w:cs/>
        </w:rPr>
        <w:t>หรือ</w:t>
      </w:r>
      <w:r w:rsidR="00E65DBF" w:rsidRPr="007535E3">
        <w:rPr>
          <w:rFonts w:ascii="Angsana New" w:hAnsi="Angsana New"/>
          <w:sz w:val="30"/>
          <w:szCs w:val="30"/>
          <w:cs/>
        </w:rPr>
        <w:t xml:space="preserve">ขาดทุน </w:t>
      </w:r>
      <w:r w:rsidRPr="007535E3">
        <w:rPr>
          <w:rFonts w:ascii="Angsana New" w:hAnsi="Angsana New"/>
          <w:sz w:val="30"/>
          <w:szCs w:val="30"/>
          <w:cs/>
        </w:rPr>
        <w:t>คำนวณโดยวิธีเส้นตรงตามเกณฑ์อายุการ</w:t>
      </w:r>
      <w:r w:rsidR="00E65DBF" w:rsidRPr="007535E3">
        <w:rPr>
          <w:rFonts w:ascii="Angsana New" w:hAnsi="Angsana New"/>
          <w:sz w:val="30"/>
          <w:szCs w:val="30"/>
          <w:cs/>
        </w:rPr>
        <w:t>ให้ประโยชน์</w:t>
      </w:r>
      <w:r w:rsidRPr="007535E3">
        <w:rPr>
          <w:rFonts w:ascii="Angsana New" w:hAnsi="Angsana New"/>
          <w:sz w:val="30"/>
          <w:szCs w:val="30"/>
          <w:cs/>
        </w:rPr>
        <w:t>โดยประมาณของ</w:t>
      </w:r>
      <w:r w:rsidR="009160FA" w:rsidRPr="007535E3">
        <w:rPr>
          <w:rFonts w:ascii="Angsana New" w:hAnsi="Angsana New"/>
          <w:sz w:val="30"/>
          <w:szCs w:val="30"/>
          <w:cs/>
        </w:rPr>
        <w:t>ส่วนประกอบ</w:t>
      </w:r>
      <w:r w:rsidRPr="007535E3">
        <w:rPr>
          <w:rFonts w:ascii="Angsana New" w:hAnsi="Angsana New"/>
          <w:sz w:val="30"/>
          <w:szCs w:val="30"/>
          <w:cs/>
        </w:rPr>
        <w:t>สินทรัพย์แต่</w:t>
      </w:r>
      <w:r w:rsidR="00A53851" w:rsidRPr="007535E3">
        <w:rPr>
          <w:rFonts w:ascii="Angsana New" w:hAnsi="Angsana New"/>
          <w:sz w:val="30"/>
          <w:szCs w:val="30"/>
          <w:cs/>
        </w:rPr>
        <w:t>ละรายการ  ประมาณการอายุการให้ประโยชน์</w:t>
      </w:r>
      <w:r w:rsidRPr="007535E3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1D6DFFE4" w14:textId="77777777" w:rsidR="00456F4F" w:rsidRPr="007535E3" w:rsidRDefault="00456F4F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85E3A" w:rsidRPr="007535E3" w14:paraId="79E3A938" w14:textId="77777777" w:rsidTr="00060BEC">
        <w:tc>
          <w:tcPr>
            <w:tcW w:w="5390" w:type="dxa"/>
            <w:vAlign w:val="bottom"/>
          </w:tcPr>
          <w:p w14:paraId="1FFE83EE" w14:textId="77777777" w:rsidR="00285E3A" w:rsidRPr="007535E3" w:rsidRDefault="00285E3A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0217FA7C" w14:textId="77777777" w:rsidR="00285E3A" w:rsidRPr="007535E3" w:rsidRDefault="00EF2FE4" w:rsidP="0063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5 และ </w:t>
            </w:r>
            <w:r w:rsidR="00285E3A" w:rsidRPr="007535E3">
              <w:rPr>
                <w:rFonts w:ascii="Angsana New" w:hAnsi="Angsana New"/>
                <w:sz w:val="30"/>
                <w:szCs w:val="30"/>
                <w:cs/>
              </w:rPr>
              <w:t>20</w:t>
            </w:r>
          </w:p>
        </w:tc>
        <w:tc>
          <w:tcPr>
            <w:tcW w:w="675" w:type="dxa"/>
            <w:vAlign w:val="bottom"/>
          </w:tcPr>
          <w:p w14:paraId="6CF12349" w14:textId="77777777" w:rsidR="00285E3A" w:rsidRPr="007535E3" w:rsidRDefault="00285E3A" w:rsidP="0063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85E3A" w:rsidRPr="007535E3" w14:paraId="4EA71741" w14:textId="77777777" w:rsidTr="00060BEC">
        <w:tc>
          <w:tcPr>
            <w:tcW w:w="5390" w:type="dxa"/>
            <w:vAlign w:val="bottom"/>
          </w:tcPr>
          <w:p w14:paraId="2DDFCA4C" w14:textId="77777777" w:rsidR="00285E3A" w:rsidRPr="007535E3" w:rsidRDefault="00285E3A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7D60904F" w14:textId="77777777" w:rsidR="00285E3A" w:rsidRPr="007535E3" w:rsidRDefault="00285E3A" w:rsidP="0063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20</w:t>
            </w:r>
          </w:p>
        </w:tc>
        <w:tc>
          <w:tcPr>
            <w:tcW w:w="675" w:type="dxa"/>
            <w:vAlign w:val="bottom"/>
          </w:tcPr>
          <w:p w14:paraId="7C8D2A92" w14:textId="77777777" w:rsidR="00285E3A" w:rsidRPr="007535E3" w:rsidRDefault="00285E3A" w:rsidP="0063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85E3A" w:rsidRPr="007535E3" w14:paraId="4B817B38" w14:textId="77777777" w:rsidTr="00060BEC">
        <w:tc>
          <w:tcPr>
            <w:tcW w:w="5390" w:type="dxa"/>
            <w:vAlign w:val="bottom"/>
          </w:tcPr>
          <w:p w14:paraId="7B33E7F6" w14:textId="77777777" w:rsidR="00285E3A" w:rsidRPr="007535E3" w:rsidRDefault="00285E3A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1156AFEC" w14:textId="77777777" w:rsidR="00285E3A" w:rsidRPr="007535E3" w:rsidRDefault="00285E3A" w:rsidP="0063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EF2FE4" w:rsidRPr="007535E3">
              <w:rPr>
                <w:rFonts w:ascii="Angsana New" w:hAnsi="Angsana New"/>
                <w:sz w:val="30"/>
                <w:szCs w:val="30"/>
                <w:cs/>
              </w:rPr>
              <w:t>, 10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 และ 15</w:t>
            </w:r>
          </w:p>
        </w:tc>
        <w:tc>
          <w:tcPr>
            <w:tcW w:w="675" w:type="dxa"/>
            <w:vAlign w:val="bottom"/>
          </w:tcPr>
          <w:p w14:paraId="45A7A569" w14:textId="77777777" w:rsidR="00285E3A" w:rsidRPr="007535E3" w:rsidRDefault="00285E3A" w:rsidP="0063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85E3A" w:rsidRPr="007535E3" w14:paraId="4F3ED180" w14:textId="77777777" w:rsidTr="00060BEC">
        <w:tc>
          <w:tcPr>
            <w:tcW w:w="5390" w:type="dxa"/>
            <w:vAlign w:val="bottom"/>
          </w:tcPr>
          <w:p w14:paraId="4160F786" w14:textId="77777777" w:rsidR="00285E3A" w:rsidRPr="007535E3" w:rsidRDefault="00285E3A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195" w:type="dxa"/>
          </w:tcPr>
          <w:p w14:paraId="4004A3E6" w14:textId="77777777" w:rsidR="00285E3A" w:rsidRPr="007535E3" w:rsidRDefault="00285E3A" w:rsidP="0063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3 และ 5</w:t>
            </w:r>
          </w:p>
        </w:tc>
        <w:tc>
          <w:tcPr>
            <w:tcW w:w="675" w:type="dxa"/>
            <w:vAlign w:val="bottom"/>
          </w:tcPr>
          <w:p w14:paraId="0D108EB1" w14:textId="77777777" w:rsidR="00285E3A" w:rsidRPr="007535E3" w:rsidRDefault="00285E3A" w:rsidP="0063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85E3A" w:rsidRPr="007535E3" w14:paraId="35085AA7" w14:textId="77777777" w:rsidTr="00060BEC">
        <w:trPr>
          <w:trHeight w:val="344"/>
        </w:trPr>
        <w:tc>
          <w:tcPr>
            <w:tcW w:w="5390" w:type="dxa"/>
            <w:vAlign w:val="bottom"/>
          </w:tcPr>
          <w:p w14:paraId="37F7F3FE" w14:textId="77777777" w:rsidR="00285E3A" w:rsidRPr="007535E3" w:rsidRDefault="00285E3A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E581E9B" w14:textId="77777777" w:rsidR="00285E3A" w:rsidRPr="007535E3" w:rsidRDefault="00285E3A" w:rsidP="0063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675" w:type="dxa"/>
            <w:vAlign w:val="bottom"/>
          </w:tcPr>
          <w:p w14:paraId="559AF726" w14:textId="77777777" w:rsidR="00285E3A" w:rsidRPr="007535E3" w:rsidRDefault="00285E3A" w:rsidP="0063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C8A7716" w14:textId="77777777" w:rsidR="00456F4F" w:rsidRPr="007535E3" w:rsidRDefault="00456F4F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707463C" w14:textId="77777777" w:rsidR="00456F4F" w:rsidRPr="007535E3" w:rsidRDefault="00841872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กลุ่ม</w:t>
      </w:r>
      <w:r w:rsidR="00456F4F" w:rsidRPr="007535E3">
        <w:rPr>
          <w:rFonts w:ascii="Angsana New" w:hAnsi="Angsana New"/>
          <w:sz w:val="30"/>
          <w:szCs w:val="30"/>
          <w:cs/>
        </w:rPr>
        <w:t>บริษัทไม่คิดค่าเสื่อ</w:t>
      </w:r>
      <w:r w:rsidR="00FA75DF" w:rsidRPr="007535E3">
        <w:rPr>
          <w:rFonts w:ascii="Angsana New" w:hAnsi="Angsana New"/>
          <w:sz w:val="30"/>
          <w:szCs w:val="30"/>
          <w:cs/>
        </w:rPr>
        <w:t>มราคาสำหรับที่ดินและสินทรัพย์</w:t>
      </w:r>
      <w:r w:rsidR="00AB4157" w:rsidRPr="007535E3">
        <w:rPr>
          <w:rFonts w:ascii="Angsana New" w:hAnsi="Angsana New"/>
          <w:sz w:val="30"/>
          <w:szCs w:val="30"/>
          <w:cs/>
        </w:rPr>
        <w:t>ร</w:t>
      </w:r>
      <w:r w:rsidR="00456F4F" w:rsidRPr="007535E3">
        <w:rPr>
          <w:rFonts w:ascii="Angsana New" w:hAnsi="Angsana New"/>
          <w:sz w:val="30"/>
          <w:szCs w:val="30"/>
          <w:cs/>
        </w:rPr>
        <w:t>ะหว่างการก่อสร้าง</w:t>
      </w:r>
      <w:r w:rsidR="00AB4157" w:rsidRPr="007535E3">
        <w:rPr>
          <w:rFonts w:ascii="Angsana New" w:hAnsi="Angsana New"/>
          <w:sz w:val="30"/>
          <w:szCs w:val="30"/>
          <w:cs/>
        </w:rPr>
        <w:t>และติดตั้ง</w:t>
      </w:r>
    </w:p>
    <w:p w14:paraId="3D1E2AF6" w14:textId="77777777" w:rsidR="005A72FD" w:rsidRPr="007535E3" w:rsidRDefault="005A72FD" w:rsidP="00715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962FDED" w14:textId="77777777" w:rsidR="00B60194" w:rsidRPr="007535E3" w:rsidRDefault="00446058" w:rsidP="00715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Pr="007535E3">
        <w:rPr>
          <w:rFonts w:ascii="Angsana New" w:hAnsi="Angsana New"/>
          <w:sz w:val="30"/>
          <w:szCs w:val="30"/>
          <w:cs/>
        </w:rPr>
        <w:tab/>
        <w:t>รอบ</w:t>
      </w:r>
    </w:p>
    <w:p w14:paraId="75B44FC6" w14:textId="77777777" w:rsidR="005931CE" w:rsidRPr="007535E3" w:rsidRDefault="00446058" w:rsidP="00715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ปีบัญชี และปรับปรุงตามความเหมาะสม</w:t>
      </w:r>
    </w:p>
    <w:p w14:paraId="2165679A" w14:textId="77777777" w:rsidR="005A72FD" w:rsidRPr="007535E3" w:rsidRDefault="005A72FD" w:rsidP="00F87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A443E69" w14:textId="77777777" w:rsidR="00754423" w:rsidRPr="007535E3" w:rsidRDefault="00754423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t>สิทธิการใช้ที่ดิน</w:t>
      </w:r>
    </w:p>
    <w:p w14:paraId="371B1637" w14:textId="77777777" w:rsidR="00754423" w:rsidRPr="007535E3" w:rsidRDefault="00754423" w:rsidP="00F87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5300E2E" w14:textId="77777777" w:rsidR="00754423" w:rsidRPr="007535E3" w:rsidRDefault="00754423" w:rsidP="00D41377">
      <w:pPr>
        <w:pStyle w:val="BodyText2"/>
        <w:spacing w:line="240" w:lineRule="atLeast"/>
        <w:ind w:left="547" w:right="43"/>
        <w:jc w:val="thaiDistribute"/>
        <w:rPr>
          <w:lang w:val="en-US"/>
        </w:rPr>
      </w:pPr>
      <w:r w:rsidRPr="007535E3">
        <w:rPr>
          <w:cs/>
          <w:lang w:val="en-US" w:eastAsia="en-US"/>
        </w:rPr>
        <w:t>สิทธิการใช้ที่ดิน</w:t>
      </w:r>
      <w:r w:rsidR="00E65DBF" w:rsidRPr="007535E3">
        <w:rPr>
          <w:cs/>
        </w:rPr>
        <w:t>วัดมูลค่าด้วย</w:t>
      </w:r>
      <w:r w:rsidRPr="007535E3">
        <w:rPr>
          <w:cs/>
        </w:rPr>
        <w:t>ราคาทุนหักค่าตัดจำหน่ายสะสม</w:t>
      </w:r>
      <w:r w:rsidR="00077D9D" w:rsidRPr="007535E3">
        <w:rPr>
          <w:cs/>
        </w:rPr>
        <w:t xml:space="preserve"> </w:t>
      </w:r>
      <w:r w:rsidRPr="007535E3">
        <w:rPr>
          <w:cs/>
        </w:rPr>
        <w:t>ค่าตัดจำหน่ายรับรู้ในกำไรหรือขาดทุนโดยวิธีเส้นตรง</w:t>
      </w:r>
      <w:r w:rsidR="00077D9D" w:rsidRPr="007535E3">
        <w:rPr>
          <w:cs/>
        </w:rPr>
        <w:t>ตามอายุการใช้งาน</w:t>
      </w:r>
      <w:r w:rsidR="00D853F2" w:rsidRPr="007535E3">
        <w:rPr>
          <w:cs/>
        </w:rPr>
        <w:t>จำนวน</w:t>
      </w:r>
      <w:r w:rsidR="00402B89" w:rsidRPr="007535E3">
        <w:rPr>
          <w:lang w:val="en-US"/>
        </w:rPr>
        <w:t xml:space="preserve"> 49</w:t>
      </w:r>
      <w:r w:rsidR="00077D9D" w:rsidRPr="007535E3">
        <w:rPr>
          <w:cs/>
          <w:lang w:val="en-US"/>
        </w:rPr>
        <w:t xml:space="preserve"> ปี</w:t>
      </w:r>
      <w:r w:rsidR="00402B89" w:rsidRPr="007535E3">
        <w:rPr>
          <w:lang w:val="en-US"/>
        </w:rPr>
        <w:t xml:space="preserve"> 2 </w:t>
      </w:r>
      <w:r w:rsidR="00402B89" w:rsidRPr="007535E3">
        <w:rPr>
          <w:cs/>
          <w:lang w:val="en-US"/>
        </w:rPr>
        <w:t>เดือน</w:t>
      </w:r>
      <w:r w:rsidR="00077D9D" w:rsidRPr="007535E3">
        <w:rPr>
          <w:cs/>
          <w:lang w:val="en-US"/>
        </w:rPr>
        <w:t xml:space="preserve"> ซึ่งเป็นไปตามระยะเวลาที่ระบุไว้ในสัญญาสิทธิการใช้ที่ดิน</w:t>
      </w:r>
    </w:p>
    <w:p w14:paraId="3F9CB827" w14:textId="77777777" w:rsidR="00A35C09" w:rsidRPr="007535E3" w:rsidRDefault="00A35C09" w:rsidP="00D41377">
      <w:pPr>
        <w:pStyle w:val="BodyText2"/>
        <w:spacing w:line="240" w:lineRule="atLeast"/>
        <w:ind w:left="547" w:right="43"/>
        <w:jc w:val="thaiDistribute"/>
        <w:rPr>
          <w:sz w:val="24"/>
          <w:szCs w:val="24"/>
          <w:cs/>
          <w:lang w:val="en-US" w:eastAsia="en-US"/>
        </w:rPr>
      </w:pPr>
    </w:p>
    <w:p w14:paraId="7A5187E8" w14:textId="3BC8E574" w:rsidR="00605FC7" w:rsidRPr="007535E3" w:rsidRDefault="00456F4F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t>สินทรัพย์ไม่มีตัวตน</w:t>
      </w:r>
    </w:p>
    <w:p w14:paraId="24D7C406" w14:textId="77777777" w:rsidR="00605FC7" w:rsidRPr="007535E3" w:rsidRDefault="00605FC7" w:rsidP="00C90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0487CDA9" w14:textId="77777777" w:rsidR="00605FC7" w:rsidRPr="007535E3" w:rsidRDefault="00FE703B" w:rsidP="00843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605FC7" w:rsidRPr="007535E3">
        <w:rPr>
          <w:rFonts w:ascii="Angsana New" w:hAnsi="Angsana New"/>
          <w:sz w:val="30"/>
          <w:szCs w:val="30"/>
          <w:cs/>
        </w:rPr>
        <w:t>ที่</w:t>
      </w:r>
      <w:r w:rsidR="00843601" w:rsidRPr="007535E3">
        <w:rPr>
          <w:rFonts w:ascii="Angsana New" w:hAnsi="Angsana New"/>
          <w:sz w:val="30"/>
          <w:szCs w:val="30"/>
          <w:cs/>
        </w:rPr>
        <w:t>กลุ่ม</w:t>
      </w:r>
      <w:r w:rsidR="00605FC7" w:rsidRPr="007535E3">
        <w:rPr>
          <w:rFonts w:ascii="Angsana New" w:hAnsi="Angsana New"/>
          <w:sz w:val="30"/>
          <w:szCs w:val="30"/>
          <w:cs/>
        </w:rPr>
        <w:t xml:space="preserve">บริษัทซื้อมาและมีอายุการใช้งานจำกัด </w:t>
      </w:r>
      <w:r w:rsidR="007B751A" w:rsidRPr="007535E3">
        <w:rPr>
          <w:rFonts w:ascii="Angsana New" w:hAnsi="Angsana New"/>
          <w:sz w:val="30"/>
          <w:szCs w:val="30"/>
          <w:cs/>
        </w:rPr>
        <w:t>วัดมูลค่าด้วย</w:t>
      </w:r>
      <w:r w:rsidR="00605FC7" w:rsidRPr="007535E3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C40AF1" w:rsidRPr="007535E3">
        <w:rPr>
          <w:rFonts w:ascii="Angsana New" w:hAnsi="Angsana New"/>
          <w:sz w:val="30"/>
          <w:szCs w:val="30"/>
          <w:cs/>
        </w:rPr>
        <w:t xml:space="preserve"> (ถ้ามี)</w:t>
      </w:r>
    </w:p>
    <w:p w14:paraId="68E977B3" w14:textId="77777777" w:rsidR="002C3D86" w:rsidRPr="007535E3" w:rsidRDefault="002C3D86" w:rsidP="00843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FA20DC7" w14:textId="77777777" w:rsidR="009160FA" w:rsidRPr="007535E3" w:rsidRDefault="009160FA" w:rsidP="00CA43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7535E3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6F77FE1" w14:textId="77777777" w:rsidR="009160FA" w:rsidRPr="007535E3" w:rsidRDefault="009160FA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3FF1CCDB" w14:textId="77777777" w:rsidR="009160FA" w:rsidRPr="007535E3" w:rsidRDefault="009160FA" w:rsidP="00CA43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</w:t>
      </w:r>
    </w:p>
    <w:p w14:paraId="3A4CB989" w14:textId="77777777" w:rsidR="00B85BFA" w:rsidRPr="007535E3" w:rsidRDefault="00B85BFA" w:rsidP="00F87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2C769DA7" w14:textId="1012BB78" w:rsidR="00446058" w:rsidRPr="007535E3" w:rsidRDefault="00446058" w:rsidP="00CA43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7535E3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5D8AE430" w14:textId="77777777" w:rsidR="00446058" w:rsidRPr="007535E3" w:rsidRDefault="00446058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3460DB15" w14:textId="77777777" w:rsidR="00446058" w:rsidRPr="007535E3" w:rsidRDefault="00446058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ค่าตัดจำหน่าย</w:t>
      </w:r>
      <w:r w:rsidR="00AD3F0C" w:rsidRPr="007535E3">
        <w:rPr>
          <w:rFonts w:ascii="Angsana New" w:hAnsi="Angsana New"/>
          <w:sz w:val="30"/>
          <w:szCs w:val="30"/>
          <w:cs/>
        </w:rPr>
        <w:t>คำนวณจาก</w:t>
      </w:r>
      <w:r w:rsidRPr="007535E3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2C17FB6" w14:textId="4DE536A0" w:rsidR="00A23BDE" w:rsidRDefault="00A23BDE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eastAsia="Calibri" w:hAnsi="Angsana New"/>
          <w:sz w:val="24"/>
          <w:szCs w:val="24"/>
        </w:rPr>
      </w:pPr>
    </w:p>
    <w:p w14:paraId="6D6D8897" w14:textId="1E1DFB59" w:rsidR="003179FE" w:rsidRDefault="003179FE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eastAsia="Calibri" w:hAnsi="Angsana New"/>
          <w:sz w:val="24"/>
          <w:szCs w:val="24"/>
        </w:rPr>
      </w:pPr>
    </w:p>
    <w:p w14:paraId="7F404DC9" w14:textId="77777777" w:rsidR="003179FE" w:rsidRPr="007535E3" w:rsidRDefault="003179FE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eastAsia="Calibri" w:hAnsi="Angsana New"/>
          <w:sz w:val="24"/>
          <w:szCs w:val="24"/>
        </w:rPr>
      </w:pPr>
    </w:p>
    <w:p w14:paraId="544D1CBE" w14:textId="77777777" w:rsidR="00605FC7" w:rsidRPr="007535E3" w:rsidRDefault="00446058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FE703B" w:rsidRPr="007535E3">
        <w:rPr>
          <w:rFonts w:ascii="Angsana New" w:hAnsi="Angsana New"/>
          <w:sz w:val="30"/>
          <w:szCs w:val="30"/>
          <w:cs/>
        </w:rPr>
        <w:t>เชิงเศรษฐกิจ</w:t>
      </w:r>
      <w:r w:rsidRPr="007535E3">
        <w:rPr>
          <w:rFonts w:ascii="Angsana New" w:hAnsi="Angsana New"/>
          <w:sz w:val="30"/>
          <w:szCs w:val="30"/>
          <w:cs/>
        </w:rPr>
        <w:t>ในอนาคตจาก</w:t>
      </w:r>
      <w:r w:rsidR="00FE703B" w:rsidRPr="007535E3">
        <w:rPr>
          <w:rFonts w:ascii="Angsana New" w:hAnsi="Angsana New"/>
          <w:sz w:val="30"/>
          <w:szCs w:val="30"/>
          <w:cs/>
        </w:rPr>
        <w:t>สินทรัพย์นั้</w:t>
      </w:r>
      <w:r w:rsidRPr="007535E3">
        <w:rPr>
          <w:rFonts w:ascii="Angsana New" w:hAnsi="Angsana New"/>
          <w:sz w:val="30"/>
          <w:szCs w:val="30"/>
          <w:cs/>
        </w:rPr>
        <w:t>นตามระยะเวลาที่คาดว่าจะได้รับประโยชน์</w:t>
      </w:r>
      <w:r w:rsidR="00FE703B" w:rsidRPr="007535E3">
        <w:rPr>
          <w:rFonts w:ascii="Angsana New" w:hAnsi="Angsana New"/>
          <w:sz w:val="30"/>
          <w:szCs w:val="30"/>
          <w:cs/>
        </w:rPr>
        <w:t>จากสินทรัพย์ไม่มีตัวตน</w:t>
      </w:r>
      <w:r w:rsidRPr="007535E3">
        <w:rPr>
          <w:rFonts w:ascii="Angsana New" w:hAnsi="Angsana New"/>
          <w:sz w:val="30"/>
          <w:szCs w:val="30"/>
          <w:cs/>
        </w:rPr>
        <w:t xml:space="preserve"> โดยเริ่มตัดจำหน่าย</w:t>
      </w:r>
      <w:r w:rsidR="008111B1" w:rsidRPr="007535E3">
        <w:rPr>
          <w:rFonts w:ascii="Angsana New" w:hAnsi="Angsana New"/>
          <w:sz w:val="30"/>
          <w:szCs w:val="30"/>
          <w:cs/>
        </w:rPr>
        <w:t>สินทรัพย์ไม่มีตัวตนเมื่อสินทรัพย์</w:t>
      </w:r>
      <w:r w:rsidRPr="007535E3">
        <w:rPr>
          <w:rFonts w:ascii="Angsana New" w:hAnsi="Angsana New"/>
          <w:sz w:val="30"/>
          <w:szCs w:val="30"/>
          <w:cs/>
        </w:rPr>
        <w:t>นั้นพร้อมที่จะให้ประโยชน์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="00605FC7" w:rsidRPr="007535E3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="00791B16" w:rsidRPr="007535E3">
        <w:rPr>
          <w:rFonts w:ascii="Angsana New" w:hAnsi="Angsana New"/>
          <w:sz w:val="30"/>
          <w:szCs w:val="30"/>
          <w:cs/>
        </w:rPr>
        <w:t>สำหรับปีปัจจุบันและปีเปรียบเทียบ</w:t>
      </w:r>
      <w:r w:rsidR="008111B1" w:rsidRPr="007535E3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2D5484A3" w14:textId="77777777" w:rsidR="008111B1" w:rsidRPr="007535E3" w:rsidRDefault="008111B1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1080"/>
        <w:gridCol w:w="3303"/>
      </w:tblGrid>
      <w:tr w:rsidR="008111B1" w:rsidRPr="007535E3" w14:paraId="165FC1CA" w14:textId="77777777" w:rsidTr="00060BEC">
        <w:tc>
          <w:tcPr>
            <w:tcW w:w="4590" w:type="dxa"/>
          </w:tcPr>
          <w:p w14:paraId="1E712301" w14:textId="77777777" w:rsidR="008111B1" w:rsidRPr="007535E3" w:rsidRDefault="008111B1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5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  <w:r w:rsidR="00077D9D" w:rsidRPr="007535E3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="00AF458A" w:rsidRPr="007535E3">
              <w:rPr>
                <w:rFonts w:ascii="Angsana New" w:hAnsi="Angsana New"/>
                <w:sz w:val="30"/>
                <w:szCs w:val="30"/>
                <w:cs/>
              </w:rPr>
              <w:t>ต์</w:t>
            </w:r>
            <w:r w:rsidR="00077D9D" w:rsidRPr="007535E3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080" w:type="dxa"/>
          </w:tcPr>
          <w:p w14:paraId="7558A345" w14:textId="77777777" w:rsidR="008111B1" w:rsidRPr="007535E3" w:rsidRDefault="008111B1" w:rsidP="00C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303" w:type="dxa"/>
          </w:tcPr>
          <w:p w14:paraId="647C79F6" w14:textId="77777777" w:rsidR="008111B1" w:rsidRPr="007535E3" w:rsidRDefault="008111B1" w:rsidP="00C3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29A19AD" w14:textId="77777777" w:rsidR="00B9340A" w:rsidRPr="007535E3" w:rsidRDefault="00B9340A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CD80400" w14:textId="0EF16188" w:rsidR="00777916" w:rsidRPr="007535E3" w:rsidRDefault="00446058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วิธีการตัดจำหน่าย ระยะเว</w:t>
      </w:r>
      <w:r w:rsidR="00791B16" w:rsidRPr="007535E3">
        <w:rPr>
          <w:rFonts w:ascii="Angsana New" w:hAnsi="Angsana New"/>
          <w:sz w:val="30"/>
          <w:szCs w:val="30"/>
          <w:cs/>
        </w:rPr>
        <w:t>ลาที่คาดว่าจะได้รับประโยชน์ และ</w:t>
      </w:r>
      <w:r w:rsidRPr="007535E3">
        <w:rPr>
          <w:rFonts w:ascii="Angsana New" w:hAnsi="Angsana New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Pr="007535E3" w:rsidDel="00E44C55">
        <w:rPr>
          <w:rFonts w:ascii="Angsana New" w:hAnsi="Angsana New"/>
          <w:sz w:val="30"/>
          <w:szCs w:val="30"/>
        </w:rPr>
        <w:t xml:space="preserve"> </w:t>
      </w:r>
    </w:p>
    <w:p w14:paraId="261E3B1C" w14:textId="77777777" w:rsidR="00FE703B" w:rsidRPr="007535E3" w:rsidRDefault="00FE703B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70CE631B" w14:textId="77777777" w:rsidR="00456F4F" w:rsidRPr="007535E3" w:rsidRDefault="00456F4F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t>การด้อยค่า</w:t>
      </w:r>
    </w:p>
    <w:p w14:paraId="38BCFD04" w14:textId="77777777" w:rsidR="00A44723" w:rsidRPr="007535E3" w:rsidRDefault="00A44723" w:rsidP="00C90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4543662F" w14:textId="77777777" w:rsidR="00456F4F" w:rsidRPr="007535E3" w:rsidRDefault="00C2772D" w:rsidP="0003570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ยอดสินทรัพย์</w:t>
      </w:r>
      <w:r w:rsidR="00C035FD" w:rsidRPr="007535E3">
        <w:rPr>
          <w:rFonts w:ascii="Angsana New" w:hAnsi="Angsana New"/>
          <w:sz w:val="30"/>
          <w:szCs w:val="30"/>
          <w:cs/>
        </w:rPr>
        <w:t>ตามบ</w:t>
      </w:r>
      <w:r w:rsidR="006971CF" w:rsidRPr="007535E3">
        <w:rPr>
          <w:rFonts w:ascii="Angsana New" w:hAnsi="Angsana New"/>
          <w:sz w:val="30"/>
          <w:szCs w:val="30"/>
          <w:cs/>
        </w:rPr>
        <w:t>ัญชีของ</w:t>
      </w:r>
      <w:r w:rsidR="00843601" w:rsidRPr="007535E3">
        <w:rPr>
          <w:rFonts w:ascii="Angsana New" w:hAnsi="Angsana New"/>
          <w:sz w:val="30"/>
          <w:szCs w:val="30"/>
          <w:cs/>
        </w:rPr>
        <w:t>กลุ่ม</w:t>
      </w:r>
      <w:r w:rsidR="006971CF" w:rsidRPr="007535E3">
        <w:rPr>
          <w:rFonts w:ascii="Angsana New" w:hAnsi="Angsana New"/>
          <w:sz w:val="30"/>
          <w:szCs w:val="30"/>
          <w:cs/>
        </w:rPr>
        <w:t>บริษัท</w:t>
      </w:r>
      <w:r w:rsidR="00456F4F" w:rsidRPr="007535E3">
        <w:rPr>
          <w:rFonts w:ascii="Angsana New" w:hAnsi="Angsana New"/>
          <w:sz w:val="30"/>
          <w:szCs w:val="30"/>
          <w:cs/>
        </w:rPr>
        <w:t>ไ</w:t>
      </w:r>
      <w:r w:rsidR="00E70CE5" w:rsidRPr="007535E3">
        <w:rPr>
          <w:rFonts w:ascii="Angsana New" w:hAnsi="Angsana New"/>
          <w:sz w:val="30"/>
          <w:szCs w:val="30"/>
          <w:cs/>
        </w:rPr>
        <w:t>ด้รับการทบทวน ณ ทุกวันที่รายงาน</w:t>
      </w:r>
      <w:r w:rsidR="0012588D" w:rsidRPr="007535E3">
        <w:rPr>
          <w:rFonts w:ascii="Angsana New" w:hAnsi="Angsana New"/>
          <w:sz w:val="30"/>
          <w:szCs w:val="30"/>
          <w:cs/>
        </w:rPr>
        <w:t xml:space="preserve">ว่า </w:t>
      </w:r>
      <w:r w:rsidR="00456F4F" w:rsidRPr="007535E3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="00035702" w:rsidRPr="007535E3">
        <w:rPr>
          <w:rFonts w:ascii="Angsana New" w:hAnsi="Angsana New"/>
          <w:sz w:val="30"/>
          <w:szCs w:val="30"/>
        </w:rPr>
        <w:t xml:space="preserve"> </w:t>
      </w:r>
      <w:r w:rsidR="00035702" w:rsidRPr="007535E3">
        <w:rPr>
          <w:rFonts w:ascii="Angsana New" w:hAnsi="Angsana New"/>
          <w:sz w:val="30"/>
          <w:szCs w:val="30"/>
        </w:rPr>
        <w:br/>
      </w:r>
      <w:r w:rsidR="00456F4F" w:rsidRPr="007535E3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45B3E9D9" w14:textId="77777777" w:rsidR="00456F4F" w:rsidRPr="007535E3" w:rsidRDefault="00456F4F" w:rsidP="00C90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221EFC55" w14:textId="77777777" w:rsidR="00D876FE" w:rsidRPr="007535E3" w:rsidRDefault="00C2772D" w:rsidP="00632FC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7535E3">
        <w:rPr>
          <w:rFonts w:ascii="Angsana New" w:hAnsi="Angsana New"/>
          <w:spacing w:val="6"/>
          <w:sz w:val="30"/>
          <w:szCs w:val="30"/>
          <w:cs/>
        </w:rPr>
        <w:t>ขาดทุนจากการด้อยค่ารับรู้</w:t>
      </w:r>
      <w:r w:rsidR="00456F4F" w:rsidRPr="007535E3">
        <w:rPr>
          <w:rFonts w:ascii="Angsana New" w:hAnsi="Angsana New"/>
          <w:spacing w:val="6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1646ED" w:rsidRPr="007535E3">
        <w:rPr>
          <w:rFonts w:ascii="Angsana New" w:hAnsi="Angsana New"/>
          <w:spacing w:val="6"/>
          <w:sz w:val="30"/>
          <w:szCs w:val="30"/>
        </w:rPr>
        <w:t xml:space="preserve">   </w:t>
      </w:r>
    </w:p>
    <w:p w14:paraId="19C2FBD5" w14:textId="315E57FA" w:rsidR="00266980" w:rsidRPr="007535E3" w:rsidRDefault="00A70B74" w:rsidP="00632FC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7535E3">
        <w:rPr>
          <w:rFonts w:ascii="Angsana New" w:hAnsi="Angsana New"/>
          <w:spacing w:val="6"/>
          <w:sz w:val="30"/>
          <w:szCs w:val="30"/>
          <w:cs/>
        </w:rPr>
        <w:t>เงินสด</w:t>
      </w:r>
      <w:r w:rsidR="00456F4F" w:rsidRPr="007535E3">
        <w:rPr>
          <w:rFonts w:ascii="Angsana New" w:hAnsi="Angsana New"/>
          <w:spacing w:val="6"/>
          <w:sz w:val="30"/>
          <w:szCs w:val="30"/>
          <w:cs/>
        </w:rPr>
        <w:t>สูงกว่ามูลค่าที่จะได้รับค</w:t>
      </w:r>
      <w:r w:rsidR="00791B16" w:rsidRPr="007535E3">
        <w:rPr>
          <w:rFonts w:ascii="Angsana New" w:hAnsi="Angsana New"/>
          <w:spacing w:val="6"/>
          <w:sz w:val="30"/>
          <w:szCs w:val="30"/>
          <w:cs/>
        </w:rPr>
        <w:t>ืน ขาดทุนจากการด้อยค่าบันทึกใน</w:t>
      </w:r>
      <w:r w:rsidR="00456F4F" w:rsidRPr="007535E3">
        <w:rPr>
          <w:rFonts w:ascii="Angsana New" w:hAnsi="Angsana New"/>
          <w:spacing w:val="6"/>
          <w:sz w:val="30"/>
          <w:szCs w:val="30"/>
          <w:cs/>
        </w:rPr>
        <w:t>กำไร</w:t>
      </w:r>
      <w:r w:rsidR="00791B16" w:rsidRPr="007535E3">
        <w:rPr>
          <w:rFonts w:ascii="Angsana New" w:hAnsi="Angsana New"/>
          <w:spacing w:val="6"/>
          <w:sz w:val="30"/>
          <w:szCs w:val="30"/>
          <w:cs/>
        </w:rPr>
        <w:t>หรือ</w:t>
      </w:r>
      <w:r w:rsidR="00456F4F" w:rsidRPr="007535E3">
        <w:rPr>
          <w:rFonts w:ascii="Angsana New" w:hAnsi="Angsana New"/>
          <w:spacing w:val="6"/>
          <w:sz w:val="30"/>
          <w:szCs w:val="30"/>
          <w:cs/>
        </w:rPr>
        <w:t>ขาดทุน</w:t>
      </w:r>
    </w:p>
    <w:p w14:paraId="3B642455" w14:textId="77777777" w:rsidR="00F87A84" w:rsidRPr="003179FE" w:rsidRDefault="00F87A84" w:rsidP="00317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0F33FA17" w14:textId="39BA4E8C" w:rsidR="00456F4F" w:rsidRPr="007535E3" w:rsidRDefault="00266980" w:rsidP="00CA43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iCs/>
          <w:sz w:val="30"/>
          <w:szCs w:val="30"/>
          <w:cs/>
        </w:rPr>
        <w:t>ก</w:t>
      </w:r>
      <w:r w:rsidR="00456F4F" w:rsidRPr="007535E3">
        <w:rPr>
          <w:rFonts w:ascii="Angsana New" w:hAnsi="Angsana New"/>
          <w:iCs/>
          <w:sz w:val="30"/>
          <w:szCs w:val="30"/>
          <w:cs/>
        </w:rPr>
        <w:t>ารคำนวณมูลค่าที่คาดว่าจะได้รับคืน</w:t>
      </w:r>
    </w:p>
    <w:p w14:paraId="580E0FF5" w14:textId="77777777" w:rsidR="00A44723" w:rsidRPr="007535E3" w:rsidRDefault="00A44723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2E870E69" w14:textId="3AA080A0" w:rsidR="00456F4F" w:rsidRPr="007535E3" w:rsidRDefault="00456F4F" w:rsidP="00CA43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</w:t>
      </w:r>
      <w:r w:rsidR="00D56674" w:rsidRPr="007535E3">
        <w:rPr>
          <w:rFonts w:ascii="Angsana New" w:hAnsi="Angsana New"/>
          <w:sz w:val="30"/>
          <w:szCs w:val="30"/>
          <w:cs/>
        </w:rPr>
        <w:t>ที่ไม่ใช่สินทรัพย์ทางการเงิน</w:t>
      </w:r>
      <w:r w:rsidRPr="007535E3">
        <w:rPr>
          <w:rFonts w:ascii="Angsana New" w:hAnsi="Angsana New"/>
          <w:sz w:val="30"/>
          <w:szCs w:val="30"/>
          <w:cs/>
        </w:rPr>
        <w:t xml:space="preserve"> หมายถึง</w:t>
      </w:r>
      <w:r w:rsidR="00032E27" w:rsidRPr="007535E3">
        <w:rPr>
          <w:rFonts w:ascii="Angsana New" w:hAnsi="Angsana New"/>
          <w:sz w:val="30"/>
          <w:szCs w:val="30"/>
          <w:cs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="00032E27" w:rsidRPr="007535E3">
        <w:rPr>
          <w:rFonts w:ascii="Angsana New" w:hAnsi="Angsana New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7535E3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</w:t>
      </w:r>
      <w:r w:rsidR="00887816" w:rsidRPr="007535E3">
        <w:rPr>
          <w:rFonts w:ascii="Angsana New" w:hAnsi="Angsana New"/>
          <w:sz w:val="30"/>
          <w:szCs w:val="30"/>
          <w:cs/>
        </w:rPr>
        <w:t>โดย</w:t>
      </w:r>
      <w:r w:rsidRPr="007535E3">
        <w:rPr>
          <w:rFonts w:ascii="Angsana New" w:hAnsi="Angsana New"/>
          <w:sz w:val="30"/>
          <w:szCs w:val="30"/>
          <w:cs/>
        </w:rPr>
        <w:t>อิสระจากสินทรัพย์</w:t>
      </w:r>
      <w:r w:rsidR="00887816" w:rsidRPr="007535E3">
        <w:rPr>
          <w:rFonts w:ascii="Angsana New" w:hAnsi="Angsana New"/>
          <w:sz w:val="30"/>
          <w:szCs w:val="30"/>
          <w:cs/>
        </w:rPr>
        <w:t>อื่น</w:t>
      </w:r>
      <w:r w:rsidRPr="007535E3">
        <w:rPr>
          <w:rFonts w:ascii="Angsana New" w:hAnsi="Angsana New"/>
          <w:sz w:val="30"/>
          <w:szCs w:val="30"/>
          <w:cs/>
        </w:rPr>
        <w:t xml:space="preserve"> </w:t>
      </w:r>
      <w:r w:rsidR="00C035FD" w:rsidRPr="007535E3">
        <w:rPr>
          <w:rFonts w:ascii="Angsana New" w:hAnsi="Angsana New"/>
          <w:sz w:val="30"/>
          <w:szCs w:val="30"/>
          <w:cs/>
        </w:rPr>
        <w:t>จะ</w:t>
      </w:r>
      <w:r w:rsidRPr="007535E3">
        <w:rPr>
          <w:rFonts w:ascii="Angsana New" w:hAnsi="Angsana New"/>
          <w:sz w:val="30"/>
          <w:szCs w:val="30"/>
          <w:cs/>
        </w:rPr>
        <w:t>ให้พิจารณามูลค่าที่คาดว่าจะได้รับคืน</w:t>
      </w:r>
      <w:r w:rsidR="00C2772D" w:rsidRPr="007535E3">
        <w:rPr>
          <w:rFonts w:ascii="Angsana New" w:hAnsi="Angsana New"/>
          <w:sz w:val="30"/>
          <w:szCs w:val="30"/>
          <w:cs/>
        </w:rPr>
        <w:t>รวม</w:t>
      </w:r>
      <w:r w:rsidRPr="007535E3">
        <w:rPr>
          <w:rFonts w:ascii="Angsana New" w:hAnsi="Angsana New"/>
          <w:sz w:val="30"/>
          <w:szCs w:val="30"/>
          <w:cs/>
        </w:rPr>
        <w:t>กับหน่วยสินทรัพย์ที่ก่อให้เกิดเงินสดที่สินทรัพย์นั้นเกี่ยวข้องด้วย</w:t>
      </w:r>
    </w:p>
    <w:p w14:paraId="3A735A2F" w14:textId="77777777" w:rsidR="00F87A84" w:rsidRPr="007535E3" w:rsidRDefault="00F87A84" w:rsidP="00F87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6C4FFDC7" w14:textId="5067D699" w:rsidR="00456F4F" w:rsidRPr="007535E3" w:rsidRDefault="00456F4F" w:rsidP="00CA43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7535E3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53C7BE1E" w14:textId="77777777" w:rsidR="00A44723" w:rsidRPr="007535E3" w:rsidRDefault="00A44723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30D5646F" w14:textId="77777777" w:rsidR="00321E4D" w:rsidRPr="007535E3" w:rsidRDefault="00B318AF" w:rsidP="00CA43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57AC082" w14:textId="20EA8829" w:rsidR="00B85BFA" w:rsidRDefault="00B85BFA" w:rsidP="00F87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60765BCB" w14:textId="37AC5EDA" w:rsidR="003179FE" w:rsidRDefault="003179FE" w:rsidP="00F87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6ABF9E72" w14:textId="77777777" w:rsidR="003179FE" w:rsidRPr="007535E3" w:rsidRDefault="003179FE" w:rsidP="00F87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5137E7F5" w14:textId="77777777" w:rsidR="00456F4F" w:rsidRPr="007535E3" w:rsidRDefault="00456F4F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lastRenderedPageBreak/>
        <w:t>เจ้าหนี้การค้าและเจ้าหนี้อื่น</w:t>
      </w:r>
    </w:p>
    <w:p w14:paraId="68CA8CB3" w14:textId="77777777" w:rsidR="00A44723" w:rsidRPr="007535E3" w:rsidRDefault="00A44723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D84A20B" w14:textId="77777777" w:rsidR="00456F4F" w:rsidRPr="007535E3" w:rsidRDefault="002C1AC0" w:rsidP="00CA439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="00456F4F" w:rsidRPr="007535E3">
        <w:rPr>
          <w:rFonts w:ascii="Angsana New" w:hAnsi="Angsana New"/>
          <w:sz w:val="30"/>
          <w:szCs w:val="30"/>
          <w:cs/>
        </w:rPr>
        <w:t>แสดงในราคาทุน</w:t>
      </w:r>
    </w:p>
    <w:p w14:paraId="244952DE" w14:textId="77777777" w:rsidR="00163383" w:rsidRPr="007535E3" w:rsidRDefault="00163383" w:rsidP="00F87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2BFCE471" w14:textId="77777777" w:rsidR="00A44723" w:rsidRPr="007535E3" w:rsidRDefault="00A44723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t>ผลประโยชน์</w:t>
      </w:r>
      <w:r w:rsidR="00715C65" w:rsidRPr="007535E3">
        <w:rPr>
          <w:b/>
          <w:bCs/>
          <w:i/>
          <w:iCs/>
          <w:cs/>
        </w:rPr>
        <w:t>ของ</w:t>
      </w:r>
      <w:r w:rsidRPr="007535E3">
        <w:rPr>
          <w:b/>
          <w:bCs/>
          <w:i/>
          <w:iCs/>
          <w:cs/>
        </w:rPr>
        <w:t>พนักงาน</w:t>
      </w:r>
    </w:p>
    <w:p w14:paraId="1FD49C11" w14:textId="77777777" w:rsidR="00A44723" w:rsidRPr="007535E3" w:rsidRDefault="00A44723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A7409EC" w14:textId="77777777" w:rsidR="004679F3" w:rsidRPr="007535E3" w:rsidRDefault="004679F3" w:rsidP="00CA43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7535E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10AD8318" w14:textId="77777777" w:rsidR="004679F3" w:rsidRPr="007535E3" w:rsidRDefault="004679F3" w:rsidP="00CA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B8AF9D2" w14:textId="77777777" w:rsidR="00FE703B" w:rsidRPr="007535E3" w:rsidRDefault="00E57B53" w:rsidP="00CA43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535E3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D9EDFC7" w14:textId="77777777" w:rsidR="00A9737E" w:rsidRPr="007535E3" w:rsidRDefault="00A9737E" w:rsidP="00F87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2FBC41C" w14:textId="77777777" w:rsidR="004679F3" w:rsidRPr="007535E3" w:rsidRDefault="004679F3" w:rsidP="00CA43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7535E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F9F58CF" w14:textId="77777777" w:rsidR="004679F3" w:rsidRPr="007535E3" w:rsidRDefault="004679F3" w:rsidP="00F87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4F1EF9F4" w14:textId="77777777" w:rsidR="00E57B53" w:rsidRPr="007535E3" w:rsidRDefault="00E57B53" w:rsidP="00E57B53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535E3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3A1158" w:rsidRPr="007535E3">
        <w:rPr>
          <w:rFonts w:ascii="Angsana New" w:hAnsi="Angsana New"/>
          <w:i/>
          <w:sz w:val="30"/>
          <w:szCs w:val="30"/>
          <w:cs/>
        </w:rPr>
        <w:t xml:space="preserve"> </w:t>
      </w:r>
      <w:r w:rsidRPr="007535E3">
        <w:rPr>
          <w:rFonts w:ascii="Angsana New" w:hAnsi="Angsana New"/>
          <w:i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 </w:t>
      </w:r>
    </w:p>
    <w:p w14:paraId="7267F01C" w14:textId="77777777" w:rsidR="00A35C09" w:rsidRPr="007535E3" w:rsidRDefault="00A35C09" w:rsidP="00F87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187366A6" w14:textId="3A14730B" w:rsidR="00E57B53" w:rsidRPr="007535E3" w:rsidRDefault="00E57B53" w:rsidP="00226054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7535E3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</w:t>
      </w:r>
      <w:r w:rsidR="00DB7FF1" w:rsidRPr="007535E3">
        <w:rPr>
          <w:rFonts w:ascii="Angsana New" w:hAnsi="Angsana New"/>
          <w:i/>
          <w:sz w:val="30"/>
          <w:szCs w:val="30"/>
          <w:cs/>
        </w:rPr>
        <w:t>ตศาสตร์ประกันภัยที่ได้รับอนุญา</w:t>
      </w:r>
      <w:r w:rsidR="00F87A84" w:rsidRPr="007535E3">
        <w:rPr>
          <w:rFonts w:ascii="Angsana New" w:hAnsi="Angsana New" w:hint="cs"/>
          <w:i/>
          <w:sz w:val="30"/>
          <w:szCs w:val="30"/>
          <w:cs/>
        </w:rPr>
        <w:t xml:space="preserve">ต </w:t>
      </w:r>
      <w:r w:rsidRPr="007535E3">
        <w:rPr>
          <w:rFonts w:ascii="Angsana New" w:hAnsi="Angsana New"/>
          <w:i/>
          <w:sz w:val="30"/>
          <w:szCs w:val="30"/>
          <w:cs/>
        </w:rPr>
        <w:t>โดยวิธีคิดลดแต่ละหน่วยที่ประมาณการไว้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ของกลุ่มบริษัท</w:t>
      </w:r>
    </w:p>
    <w:p w14:paraId="1E35A72D" w14:textId="77777777" w:rsidR="00E57B53" w:rsidRPr="007535E3" w:rsidRDefault="00E57B53" w:rsidP="00E57B53">
      <w:pPr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0B5B3E05" w14:textId="1426C99A" w:rsidR="00E57B53" w:rsidRPr="007535E3" w:rsidRDefault="00E57B53" w:rsidP="00E57B53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535E3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535E3">
        <w:rPr>
          <w:rFonts w:ascii="Angsana New" w:hAnsi="Angsana New"/>
          <w:i/>
          <w:sz w:val="30"/>
          <w:szCs w:val="30"/>
        </w:rPr>
        <w:t xml:space="preserve"> </w:t>
      </w:r>
      <w:r w:rsidRPr="007535E3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535E3">
        <w:rPr>
          <w:rFonts w:ascii="Angsana New" w:hAnsi="Angsana New"/>
          <w:i/>
          <w:sz w:val="30"/>
          <w:szCs w:val="30"/>
        </w:rPr>
        <w:t xml:space="preserve"> </w:t>
      </w:r>
      <w:r w:rsidRPr="007535E3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8A2911" w:rsidRPr="007535E3">
        <w:rPr>
          <w:rFonts w:ascii="Angsana New" w:hAnsi="Angsana New"/>
          <w:i/>
          <w:sz w:val="30"/>
          <w:szCs w:val="30"/>
          <w:cs/>
        </w:rPr>
        <w:t xml:space="preserve"> </w:t>
      </w:r>
      <w:r w:rsidRPr="007535E3">
        <w:rPr>
          <w:rFonts w:ascii="Angsana New" w:hAnsi="Angsana New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8A2911" w:rsidRPr="007535E3">
        <w:rPr>
          <w:rFonts w:ascii="Angsana New" w:hAnsi="Angsana New"/>
          <w:i/>
          <w:sz w:val="30"/>
          <w:szCs w:val="30"/>
          <w:cs/>
        </w:rPr>
        <w:t xml:space="preserve"> </w:t>
      </w:r>
      <w:r w:rsidRPr="007535E3">
        <w:rPr>
          <w:rFonts w:ascii="Angsana New" w:hAnsi="Angsana New"/>
          <w:i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46670308" w14:textId="77777777" w:rsidR="00E57B53" w:rsidRPr="007535E3" w:rsidRDefault="00E57B53" w:rsidP="002C3D86">
      <w:pPr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78EC331A" w14:textId="77777777" w:rsidR="00E57B53" w:rsidRPr="007535E3" w:rsidRDefault="00E57B53" w:rsidP="00E57B53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535E3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8716D8D" w14:textId="77777777" w:rsidR="00F56A52" w:rsidRPr="007535E3" w:rsidRDefault="00F56A52" w:rsidP="00FE703B">
      <w:pPr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1218FE50" w14:textId="77777777" w:rsidR="003179FE" w:rsidRDefault="003179FE" w:rsidP="00FE703B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2846C80" w14:textId="542E5FAB" w:rsidR="004679F3" w:rsidRPr="007535E3" w:rsidRDefault="004679F3" w:rsidP="00FE703B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7535E3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3D433FC5" w14:textId="77777777" w:rsidR="004679F3" w:rsidRPr="007535E3" w:rsidRDefault="004679F3" w:rsidP="00D12D2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57F2372A" w14:textId="77777777" w:rsidR="00231086" w:rsidRPr="007535E3" w:rsidRDefault="007A0117" w:rsidP="003027D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535E3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535E3">
        <w:rPr>
          <w:rFonts w:ascii="Angsana New" w:hAnsi="Angsana New"/>
          <w:i/>
          <w:sz w:val="30"/>
          <w:szCs w:val="30"/>
        </w:rPr>
        <w:t xml:space="preserve"> </w:t>
      </w:r>
      <w:r w:rsidRPr="007535E3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23B34DB" w14:textId="77777777" w:rsidR="005A72FD" w:rsidRPr="007535E3" w:rsidRDefault="005A72FD" w:rsidP="003027D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34676CEE" w14:textId="77777777" w:rsidR="00456F4F" w:rsidRPr="007535E3" w:rsidRDefault="00456F4F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t>ประมาณการหนี้สิน</w:t>
      </w:r>
    </w:p>
    <w:p w14:paraId="7ECAC937" w14:textId="77777777" w:rsidR="003027DA" w:rsidRPr="007535E3" w:rsidRDefault="003027DA" w:rsidP="003027D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44964342" w14:textId="0ED77C76" w:rsidR="00226054" w:rsidRDefault="004679F3" w:rsidP="00EA3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i/>
          <w:sz w:val="30"/>
          <w:szCs w:val="30"/>
          <w:cs/>
        </w:rPr>
        <w:t>ประมาณการหนี้สินจะรับรู้ก็ต่อเมื่อ</w:t>
      </w:r>
      <w:r w:rsidR="00843601" w:rsidRPr="007535E3">
        <w:rPr>
          <w:rFonts w:ascii="Angsana New" w:hAnsi="Angsana New"/>
          <w:i/>
          <w:sz w:val="30"/>
          <w:szCs w:val="30"/>
          <w:cs/>
        </w:rPr>
        <w:t>กลุ่ม</w:t>
      </w:r>
      <w:r w:rsidR="00AC64B5" w:rsidRPr="007535E3">
        <w:rPr>
          <w:rFonts w:ascii="Angsana New" w:hAnsi="Angsana New"/>
          <w:i/>
          <w:sz w:val="30"/>
          <w:szCs w:val="30"/>
          <w:cs/>
        </w:rPr>
        <w:t>บริษัทมีภาระผูกพัน</w:t>
      </w:r>
      <w:r w:rsidRPr="007535E3">
        <w:rPr>
          <w:rFonts w:ascii="Angsana New" w:hAnsi="Angsana New"/>
          <w:i/>
          <w:sz w:val="30"/>
          <w:szCs w:val="30"/>
          <w:cs/>
        </w:rPr>
        <w:t>ตามกฎหมาย</w:t>
      </w:r>
      <w:r w:rsidR="00AC64B5" w:rsidRPr="007535E3">
        <w:rPr>
          <w:rFonts w:ascii="Angsana New" w:hAnsi="Angsana New"/>
          <w:i/>
          <w:sz w:val="30"/>
          <w:szCs w:val="30"/>
          <w:cs/>
        </w:rPr>
        <w:t>หรือภาระผูกพันจากการอนุมาน</w:t>
      </w:r>
      <w:r w:rsidRPr="007535E3">
        <w:rPr>
          <w:rFonts w:ascii="Angsana New" w:hAnsi="Angsana New"/>
          <w:i/>
          <w:sz w:val="30"/>
          <w:szCs w:val="30"/>
          <w:cs/>
        </w:rPr>
        <w:t xml:space="preserve">ที่เกิดขึ้นในปัจจุบันหรืออันเป็นผลมาจากเหตุการณ์ในอดีต </w:t>
      </w:r>
      <w:r w:rsidR="00AC64B5" w:rsidRPr="007535E3">
        <w:rPr>
          <w:rFonts w:ascii="Angsana New" w:hAnsi="Angsana New"/>
          <w:i/>
          <w:sz w:val="30"/>
          <w:szCs w:val="30"/>
          <w:cs/>
        </w:rPr>
        <w:t>ซึ่</w:t>
      </w:r>
      <w:r w:rsidR="000A1D4B" w:rsidRPr="007535E3">
        <w:rPr>
          <w:rFonts w:ascii="Angsana New" w:hAnsi="Angsana New"/>
          <w:i/>
          <w:sz w:val="30"/>
          <w:szCs w:val="30"/>
          <w:cs/>
        </w:rPr>
        <w:t>ง</w:t>
      </w:r>
      <w:r w:rsidR="00AC64B5" w:rsidRPr="007535E3">
        <w:rPr>
          <w:rFonts w:ascii="Angsana New" w:hAnsi="Angsana New"/>
          <w:i/>
          <w:sz w:val="30"/>
          <w:szCs w:val="30"/>
          <w:cs/>
        </w:rPr>
        <w:t>สามารถประมาณจำนวนของภาระผูกพันได้อย่างน่าเชื่อถือ</w:t>
      </w:r>
      <w:r w:rsidRPr="007535E3">
        <w:rPr>
          <w:rFonts w:ascii="Angsana New" w:hAnsi="Angsana New"/>
          <w:i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E65DBF" w:rsidRPr="007535E3">
        <w:rPr>
          <w:rFonts w:ascii="Angsana New" w:hAnsi="Angsana New"/>
          <w:i/>
          <w:sz w:val="30"/>
          <w:szCs w:val="30"/>
          <w:cs/>
        </w:rPr>
        <w:t>ผูกพัน</w:t>
      </w:r>
      <w:r w:rsidRPr="007535E3">
        <w:rPr>
          <w:rFonts w:ascii="Angsana New" w:hAnsi="Angsana New"/>
          <w:i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AD3F0C" w:rsidRPr="007535E3">
        <w:rPr>
          <w:rFonts w:ascii="Angsana New" w:hAnsi="Angsana New"/>
          <w:i/>
          <w:sz w:val="30"/>
          <w:szCs w:val="30"/>
          <w:cs/>
        </w:rPr>
        <w:t>ถึง</w:t>
      </w:r>
      <w:r w:rsidRPr="007535E3">
        <w:rPr>
          <w:rFonts w:ascii="Angsana New" w:hAnsi="Angsana New"/>
          <w:i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7535E3">
        <w:rPr>
          <w:rFonts w:ascii="Angsana New" w:hAnsi="Angsana New"/>
          <w:sz w:val="30"/>
          <w:szCs w:val="30"/>
          <w:cs/>
        </w:rPr>
        <w:t xml:space="preserve"> </w:t>
      </w:r>
      <w:r w:rsidRPr="007535E3">
        <w:rPr>
          <w:rFonts w:ascii="Angsana New" w:hAnsi="Angsana New"/>
          <w:sz w:val="30"/>
          <w:szCs w:val="30"/>
        </w:rPr>
        <w:t xml:space="preserve"> </w:t>
      </w:r>
    </w:p>
    <w:p w14:paraId="7BCE6293" w14:textId="77777777" w:rsidR="00402D9C" w:rsidRPr="00402D9C" w:rsidRDefault="00402D9C" w:rsidP="00402D9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3D785802" w14:textId="77777777" w:rsidR="00402D9C" w:rsidRPr="00F66F4D" w:rsidRDefault="00402D9C" w:rsidP="00F66F4D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F66F4D">
        <w:rPr>
          <w:b/>
          <w:bCs/>
          <w:i/>
          <w:iCs/>
          <w:cs/>
        </w:rPr>
        <w:t>การวัดมูลค่ายุติธรรม</w:t>
      </w:r>
    </w:p>
    <w:p w14:paraId="393DAAC6" w14:textId="77777777" w:rsidR="00402D9C" w:rsidRPr="001D1647" w:rsidRDefault="00402D9C" w:rsidP="00402D9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0DCD45AD" w14:textId="5EE50B59" w:rsidR="00402D9C" w:rsidRPr="00F66F4D" w:rsidRDefault="00402D9C" w:rsidP="00402D9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6F4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F66F4D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3 </w:t>
      </w:r>
      <w:r w:rsidRPr="00F66F4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14:paraId="16F6A5DD" w14:textId="77777777" w:rsidR="00402D9C" w:rsidRPr="00F66F4D" w:rsidRDefault="00402D9C" w:rsidP="00402D9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F45C29D" w14:textId="77777777" w:rsidR="00402D9C" w:rsidRPr="00F66F4D" w:rsidRDefault="00402D9C" w:rsidP="00402D9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66F4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0247C4C6" w14:textId="77777777" w:rsidR="00402D9C" w:rsidRPr="00F66F4D" w:rsidRDefault="00402D9C" w:rsidP="00402D9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6549B33" w14:textId="240ED68E" w:rsidR="00402D9C" w:rsidRPr="00F66F4D" w:rsidRDefault="00402D9C" w:rsidP="00402D9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lang w:bidi="th-TH"/>
        </w:rPr>
      </w:pPr>
      <w:r w:rsidRPr="00F66F4D">
        <w:rPr>
          <w:rFonts w:asciiTheme="majorBidi" w:hAnsiTheme="majorBidi" w:cstheme="majorBidi" w:hint="cs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46D2C101" w14:textId="77777777" w:rsidR="00402D9C" w:rsidRPr="00F66F4D" w:rsidRDefault="00402D9C" w:rsidP="00402D9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E432D2A" w14:textId="3125C209" w:rsidR="00402D9C" w:rsidRPr="00F66F4D" w:rsidRDefault="00402D9C" w:rsidP="00402D9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6F4D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F66F4D">
        <w:rPr>
          <w:rFonts w:asciiTheme="majorBidi" w:hAnsiTheme="majorBidi" w:cstheme="majorBidi"/>
          <w:sz w:val="30"/>
          <w:szCs w:val="30"/>
        </w:rPr>
        <w:t xml:space="preserve"> </w:t>
      </w:r>
      <w:r w:rsidRPr="00F66F4D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66F4D">
        <w:rPr>
          <w:rFonts w:asciiTheme="majorBidi" w:hAnsiTheme="majorBidi" w:cstheme="majorBidi"/>
          <w:sz w:val="30"/>
          <w:szCs w:val="30"/>
        </w:rPr>
        <w:t xml:space="preserve"> </w:t>
      </w:r>
      <w:r w:rsidRPr="00F66F4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091A026" w14:textId="6B0D329C" w:rsidR="001D1647" w:rsidRDefault="001D1647" w:rsidP="00402D9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B7451" w14:textId="738A4C1F" w:rsidR="00F66F4D" w:rsidRDefault="00F66F4D" w:rsidP="00402D9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97357A" w14:textId="77777777" w:rsidR="00F66F4D" w:rsidRPr="00F66F4D" w:rsidRDefault="00F66F4D" w:rsidP="00402D9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86A05" w14:textId="12EB58AC" w:rsidR="00402D9C" w:rsidRPr="00F66F4D" w:rsidRDefault="00402D9C" w:rsidP="00402D9C">
      <w:pPr>
        <w:pStyle w:val="block"/>
        <w:numPr>
          <w:ilvl w:val="0"/>
          <w:numId w:val="19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66F4D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ข้อมูลระดับ </w:t>
      </w:r>
      <w:r w:rsidRPr="00F66F4D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F66F4D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377F96A" w14:textId="69B57FAB" w:rsidR="00402D9C" w:rsidRPr="00F66F4D" w:rsidRDefault="00402D9C" w:rsidP="00402D9C">
      <w:pPr>
        <w:pStyle w:val="block"/>
        <w:numPr>
          <w:ilvl w:val="0"/>
          <w:numId w:val="19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66F4D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66F4D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Pr="00F66F4D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66F4D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1CA828CF" w14:textId="72EFC45F" w:rsidR="00402D9C" w:rsidRPr="00F66F4D" w:rsidRDefault="00402D9C" w:rsidP="00402D9C">
      <w:pPr>
        <w:pStyle w:val="block"/>
        <w:numPr>
          <w:ilvl w:val="0"/>
          <w:numId w:val="19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66F4D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66F4D">
        <w:rPr>
          <w:rFonts w:asciiTheme="majorBidi" w:hAnsiTheme="majorBidi" w:cstheme="majorBidi"/>
          <w:sz w:val="30"/>
          <w:szCs w:val="30"/>
          <w:lang w:bidi="th-TH"/>
        </w:rPr>
        <w:t xml:space="preserve"> 3 </w:t>
      </w:r>
      <w:r w:rsidRPr="00F66F4D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F66F4D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7A3243BE" w14:textId="77777777" w:rsidR="00402D9C" w:rsidRPr="00F66F4D" w:rsidRDefault="00402D9C" w:rsidP="00402D9C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755DD937" w14:textId="77777777" w:rsidR="00402D9C" w:rsidRPr="00F66F4D" w:rsidRDefault="00402D9C" w:rsidP="00402D9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6F4D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C63034D" w14:textId="77777777" w:rsidR="00402D9C" w:rsidRPr="00F66F4D" w:rsidRDefault="00402D9C" w:rsidP="00402D9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D825F3C" w14:textId="39D9CC4B" w:rsidR="00402D9C" w:rsidRPr="00F66F4D" w:rsidRDefault="00402D9C" w:rsidP="00402D9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F66F4D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D8C7ED4" w14:textId="77777777" w:rsidR="00402D9C" w:rsidRPr="001D1647" w:rsidRDefault="00402D9C" w:rsidP="00402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39F139E" w14:textId="0FF4CD65" w:rsidR="00645345" w:rsidRPr="007535E3" w:rsidRDefault="00645345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t>รายได้</w:t>
      </w:r>
    </w:p>
    <w:p w14:paraId="18C069AB" w14:textId="6452EB54" w:rsidR="00645345" w:rsidRDefault="00645345" w:rsidP="00F87A8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2198E613" w14:textId="77777777" w:rsidR="00F66F4D" w:rsidRPr="00F66F4D" w:rsidRDefault="00F66F4D" w:rsidP="00F66F4D">
      <w:pPr>
        <w:ind w:left="360" w:right="72" w:firstLine="1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66F4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นโยบายการบัญชีสำหรับการรับรู้รายได้ในปี </w:t>
      </w:r>
      <w:r w:rsidRPr="00F66F4D">
        <w:rPr>
          <w:rFonts w:asciiTheme="majorBidi" w:hAnsiTheme="majorBidi" w:cstheme="majorBidi"/>
          <w:b/>
          <w:bCs/>
          <w:i/>
          <w:iCs/>
          <w:sz w:val="28"/>
          <w:szCs w:val="28"/>
        </w:rPr>
        <w:t>2562</w:t>
      </w:r>
    </w:p>
    <w:p w14:paraId="054ACCA1" w14:textId="77777777" w:rsidR="00F66F4D" w:rsidRPr="007535E3" w:rsidRDefault="00F66F4D" w:rsidP="00F87A8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28A293B9" w14:textId="0213213E" w:rsidR="00456F4F" w:rsidRPr="007535E3" w:rsidRDefault="00456F4F" w:rsidP="0050209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รายได้</w:t>
      </w:r>
      <w:r w:rsidR="00452439">
        <w:rPr>
          <w:rFonts w:ascii="Angsana New" w:hAnsi="Angsana New" w:hint="cs"/>
          <w:sz w:val="30"/>
          <w:szCs w:val="30"/>
          <w:cs/>
        </w:rPr>
        <w:t>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</w:t>
      </w:r>
      <w:r w:rsidRPr="007535E3">
        <w:rPr>
          <w:rFonts w:ascii="Angsana New" w:hAnsi="Angsana New"/>
          <w:sz w:val="30"/>
          <w:szCs w:val="30"/>
          <w:cs/>
        </w:rPr>
        <w:t>ที่</w:t>
      </w:r>
      <w:r w:rsidR="00452439">
        <w:rPr>
          <w:rFonts w:ascii="Angsana New" w:hAnsi="Angsana New" w:hint="cs"/>
          <w:sz w:val="30"/>
          <w:szCs w:val="30"/>
          <w:cs/>
        </w:rPr>
        <w:t>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0009E871" w14:textId="77777777" w:rsidR="003027DA" w:rsidRPr="007535E3" w:rsidRDefault="003027DA" w:rsidP="003027D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1726EE6D" w14:textId="77777777" w:rsidR="00456F4F" w:rsidRPr="007535E3" w:rsidRDefault="00456F4F" w:rsidP="00502092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7535E3">
        <w:rPr>
          <w:rFonts w:ascii="Angsana New" w:hAnsi="Angsana New"/>
          <w:iCs/>
          <w:sz w:val="30"/>
          <w:szCs w:val="30"/>
          <w:cs/>
        </w:rPr>
        <w:t>รายได้ตามสัญญา</w:t>
      </w:r>
    </w:p>
    <w:p w14:paraId="18F82C6A" w14:textId="77777777" w:rsidR="008874E2" w:rsidRPr="007535E3" w:rsidRDefault="008874E2" w:rsidP="00D60D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28EEBD7" w14:textId="629A0D78" w:rsidR="00D60D11" w:rsidRPr="007535E3" w:rsidRDefault="00D60D11" w:rsidP="00D60D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รายได้ตามสัญญา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</w:t>
      </w:r>
      <w:r w:rsidR="00F66F4D">
        <w:rPr>
          <w:rFonts w:ascii="Angsana New" w:hAnsi="Angsana New" w:hint="cs"/>
          <w:sz w:val="30"/>
          <w:szCs w:val="30"/>
          <w:cs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รายได้</w:t>
      </w:r>
      <w:r w:rsidR="0062046B">
        <w:rPr>
          <w:rFonts w:ascii="Angsana New" w:hAnsi="Angsana New" w:hint="cs"/>
          <w:sz w:val="30"/>
          <w:szCs w:val="30"/>
          <w:cs/>
        </w:rPr>
        <w:t>ตามสัญญาจะถูกรับรู้ตลอดช่วงเวลาหนึ่งโดยอ้างอิงกับ</w:t>
      </w:r>
      <w:r w:rsidR="00516618">
        <w:rPr>
          <w:rFonts w:ascii="Angsana New" w:hAnsi="Angsana New" w:hint="cs"/>
          <w:sz w:val="30"/>
          <w:szCs w:val="30"/>
          <w:cs/>
        </w:rPr>
        <w:t>ขั้นความสำเร็จของงานตาม</w:t>
      </w:r>
      <w:r w:rsidR="0062046B">
        <w:rPr>
          <w:rFonts w:ascii="Angsana New" w:hAnsi="Angsana New" w:hint="cs"/>
          <w:sz w:val="30"/>
          <w:szCs w:val="30"/>
          <w:cs/>
        </w:rPr>
        <w:t>สัญญา</w:t>
      </w:r>
    </w:p>
    <w:p w14:paraId="7FFA7330" w14:textId="77777777" w:rsidR="00D60D11" w:rsidRPr="007535E3" w:rsidRDefault="00D60D11" w:rsidP="00D60D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62201B5" w14:textId="7ABFBB4D" w:rsidR="00D60D11" w:rsidRPr="007535E3" w:rsidRDefault="00D60D11" w:rsidP="00D60D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535E3">
        <w:rPr>
          <w:rFonts w:ascii="Angsana New" w:hAnsi="Angsana New"/>
          <w:sz w:val="30"/>
          <w:szCs w:val="30"/>
          <w:cs/>
        </w:rPr>
        <w:t>ขั้นความสำเร็จของงานตามสัญญาประมาณโดยอ้างอิงกับการสำรวจงานที่ทำ</w:t>
      </w:r>
      <w:r w:rsidR="009967C9" w:rsidRPr="007535E3">
        <w:rPr>
          <w:rFonts w:ascii="Angsana New" w:hAnsi="Angsana New"/>
          <w:sz w:val="30"/>
          <w:szCs w:val="30"/>
          <w:cs/>
        </w:rPr>
        <w:t>และอัตราส่วนของต้นทุน</w:t>
      </w:r>
      <w:r w:rsidR="00A14DE6" w:rsidRPr="007535E3">
        <w:rPr>
          <w:rFonts w:ascii="Angsana New" w:hAnsi="Angsana New"/>
          <w:sz w:val="30"/>
          <w:szCs w:val="30"/>
          <w:cs/>
        </w:rPr>
        <w:t>งานตามสัญญา</w:t>
      </w:r>
      <w:r w:rsidR="009967C9" w:rsidRPr="007535E3">
        <w:rPr>
          <w:rFonts w:ascii="Angsana New" w:hAnsi="Angsana New"/>
          <w:sz w:val="30"/>
          <w:szCs w:val="30"/>
          <w:cs/>
        </w:rPr>
        <w:t>ที่เกิดขึ้น ณ วันสิ้นรอบระยะเวลารายงานกับประมาณการต้นทุนทั้งสิ้นเมื่อสิ้นสุดสัญญา</w:t>
      </w:r>
      <w:r w:rsidR="0062046B">
        <w:rPr>
          <w:rFonts w:ascii="Angsana New" w:hAnsi="Angsana New" w:hint="cs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  <w:r w:rsidRPr="007535E3">
        <w:rPr>
          <w:rFonts w:ascii="Angsana New" w:hAnsi="Angsana New"/>
          <w:sz w:val="30"/>
          <w:szCs w:val="30"/>
          <w:cs/>
        </w:rPr>
        <w:t xml:space="preserve"> เมื่อไม่สามารถประมาณผลของงาน</w:t>
      </w:r>
      <w:r w:rsidR="00AB4157" w:rsidRPr="007535E3">
        <w:rPr>
          <w:rFonts w:ascii="Angsana New" w:hAnsi="Angsana New"/>
          <w:sz w:val="30"/>
          <w:szCs w:val="30"/>
          <w:cs/>
        </w:rPr>
        <w:t>ตามสัญญา</w:t>
      </w:r>
      <w:r w:rsidRPr="007535E3">
        <w:rPr>
          <w:rFonts w:ascii="Angsana New" w:hAnsi="Angsana New"/>
          <w:sz w:val="30"/>
          <w:szCs w:val="30"/>
          <w:cs/>
        </w:rPr>
        <w:t>ได้อย่างน่าเชื่อถือ รายได้</w:t>
      </w:r>
      <w:r w:rsidR="0054302E" w:rsidRPr="007535E3">
        <w:rPr>
          <w:rFonts w:ascii="Angsana New" w:hAnsi="Angsana New"/>
          <w:sz w:val="30"/>
          <w:szCs w:val="30"/>
          <w:cs/>
        </w:rPr>
        <w:t>ตามสัญญา</w:t>
      </w:r>
      <w:r w:rsidRPr="007535E3">
        <w:rPr>
          <w:rFonts w:ascii="Angsana New" w:hAnsi="Angsana New"/>
          <w:sz w:val="30"/>
          <w:szCs w:val="30"/>
          <w:cs/>
        </w:rPr>
        <w:t>จะถูกรับรู้ได้ไม่เกินกว่าต้นทุนงานตามสัญญาที่เกิดขึ้นและมีความเป็นไปได้ค่อนข้างแน่ที่จะได้รับต้นทุนนั้นคืน</w:t>
      </w:r>
      <w:r w:rsidR="00D02C3D">
        <w:rPr>
          <w:rFonts w:ascii="Angsana New" w:hAnsi="Angsana New"/>
          <w:sz w:val="30"/>
          <w:szCs w:val="30"/>
        </w:rPr>
        <w:t xml:space="preserve"> </w:t>
      </w:r>
      <w:r w:rsidR="00D02C3D">
        <w:rPr>
          <w:rFonts w:ascii="Angsana New" w:hAnsi="Angsana New" w:hint="cs"/>
          <w:sz w:val="30"/>
          <w:szCs w:val="30"/>
          <w:cs/>
        </w:rPr>
        <w:t>ผลขาดทุนที่คาดว่าจะเกิดขึ้นจากงานตามสัญญารับรู้ในกำไรหรือขาดทุนทันที</w:t>
      </w:r>
    </w:p>
    <w:p w14:paraId="21A84D9B" w14:textId="0D297B78" w:rsidR="00226054" w:rsidRDefault="00226054" w:rsidP="00D12D2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5C92D3C5" w14:textId="77777777" w:rsidR="00E0183C" w:rsidRDefault="00E0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08F7EDFA" w14:textId="3906FFDF" w:rsidR="00E0183C" w:rsidRPr="00E0183C" w:rsidRDefault="00E0183C" w:rsidP="00E0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shd w:val="clear" w:color="auto" w:fill="D9D9D9" w:themeFill="background1" w:themeFillShade="D9"/>
        </w:rPr>
      </w:pPr>
      <w:r w:rsidRPr="00E0183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 xml:space="preserve">นโยบายการบัญชีสำหรับการรับรู้รายได้ในปี </w:t>
      </w:r>
      <w:r w:rsidRPr="00E0183C">
        <w:rPr>
          <w:rFonts w:asciiTheme="majorBidi" w:hAnsiTheme="majorBidi" w:cstheme="majorBidi"/>
          <w:b/>
          <w:bCs/>
          <w:i/>
          <w:iCs/>
          <w:sz w:val="32"/>
          <w:szCs w:val="32"/>
        </w:rPr>
        <w:t>2561</w:t>
      </w:r>
    </w:p>
    <w:p w14:paraId="5B6408CF" w14:textId="26979483" w:rsidR="002F5078" w:rsidRPr="00E0183C" w:rsidRDefault="002F5078" w:rsidP="00D12D2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6E9871D9" w14:textId="77777777" w:rsidR="00E0183C" w:rsidRPr="002B7482" w:rsidRDefault="00E0183C" w:rsidP="00E0183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B7482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14:paraId="6954824C" w14:textId="77777777" w:rsidR="00E0183C" w:rsidRPr="002C3D86" w:rsidRDefault="00E0183C" w:rsidP="00E0183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6A17902C" w14:textId="77777777" w:rsidR="00E0183C" w:rsidRPr="002B7482" w:rsidRDefault="00E0183C" w:rsidP="00E0183C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B7482">
        <w:rPr>
          <w:rFonts w:ascii="Angsana New" w:hAnsi="Angsana New"/>
          <w:iCs/>
          <w:sz w:val="30"/>
          <w:szCs w:val="30"/>
          <w:cs/>
        </w:rPr>
        <w:t>รายได้ตามสัญญา</w:t>
      </w:r>
    </w:p>
    <w:p w14:paraId="2502DDC6" w14:textId="77777777" w:rsidR="00E0183C" w:rsidRPr="002C3D86" w:rsidRDefault="00E0183C" w:rsidP="00E018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A02BD15" w14:textId="07D30A88" w:rsidR="00E0183C" w:rsidRPr="00A11D60" w:rsidRDefault="00E0183C" w:rsidP="00E018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B2970"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>ตามสัญญา</w:t>
      </w:r>
      <w:r w:rsidRPr="005B2970">
        <w:rPr>
          <w:rFonts w:ascii="Angsana New" w:hAnsi="Angsana New" w:hint="cs"/>
          <w:sz w:val="30"/>
          <w:szCs w:val="30"/>
          <w:cs/>
        </w:rPr>
        <w:t>ประกอบด้วย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A33F09">
        <w:rPr>
          <w:rFonts w:ascii="Angsana New" w:hAnsi="Angsana New" w:hint="cs"/>
          <w:sz w:val="30"/>
          <w:szCs w:val="30"/>
          <w:cs/>
        </w:rPr>
        <w:t>เมื่อเริ่มแรกตามที่ตกลงไว้ในสัญญา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Pr="008E25C8">
        <w:rPr>
          <w:rFonts w:ascii="Angsana New" w:hAnsi="Angsana New" w:hint="cs"/>
          <w:sz w:val="30"/>
          <w:szCs w:val="30"/>
          <w:cs/>
        </w:rPr>
        <w:t>จำนวนที่เกี่ยวข้องกับการเปลี่ยนแปลงสัญญาอันเกิดจากการดัดแปลงงาน</w:t>
      </w:r>
      <w:r w:rsidRPr="008E25C8">
        <w:rPr>
          <w:rFonts w:ascii="Angsana New" w:hAnsi="Angsana New"/>
          <w:sz w:val="30"/>
          <w:szCs w:val="30"/>
          <w:cs/>
        </w:rPr>
        <w:t xml:space="preserve"> </w:t>
      </w:r>
      <w:r w:rsidRPr="008E25C8">
        <w:rPr>
          <w:rFonts w:ascii="Angsana New" w:hAnsi="Angsana New" w:hint="cs"/>
          <w:sz w:val="30"/>
          <w:szCs w:val="30"/>
          <w:cs/>
        </w:rPr>
        <w:t>การเรียกร้องค่าเสียหาย</w:t>
      </w:r>
      <w:r w:rsidRPr="008E25C8">
        <w:rPr>
          <w:rFonts w:ascii="Angsana New" w:hAnsi="Angsana New"/>
          <w:sz w:val="30"/>
          <w:szCs w:val="30"/>
          <w:cs/>
        </w:rPr>
        <w:t xml:space="preserve"> </w:t>
      </w:r>
      <w:r w:rsidRPr="008E25C8">
        <w:rPr>
          <w:rFonts w:ascii="Angsana New" w:hAnsi="Angsana New" w:hint="cs"/>
          <w:sz w:val="30"/>
          <w:szCs w:val="30"/>
          <w:cs/>
        </w:rPr>
        <w:t>หรือการจ่ายเงินเพื่อจูงใจ</w:t>
      </w:r>
      <w:r w:rsidRPr="00DF1FA0">
        <w:rPr>
          <w:rFonts w:ascii="Angsana New" w:hAnsi="Angsana New" w:hint="cs"/>
          <w:sz w:val="30"/>
          <w:szCs w:val="30"/>
          <w:cs/>
        </w:rPr>
        <w:t>หากมีความเป็นไปได้ค่อนข้าง</w:t>
      </w:r>
      <w:r w:rsidRPr="00A11D60">
        <w:rPr>
          <w:rFonts w:ascii="Angsana New" w:hAnsi="Angsana New" w:hint="cs"/>
          <w:sz w:val="30"/>
          <w:szCs w:val="30"/>
          <w:cs/>
        </w:rPr>
        <w:t>แน่ที่จะก่อให้เกิดรายได้และสามารถวัดมูลค่าได้อย่างน่าเชื่อถือ เมื่อสามารถประมาณผลของงานตามสัญญาได้อย่าง</w:t>
      </w:r>
      <w:r>
        <w:rPr>
          <w:rFonts w:ascii="Angsana New" w:hAnsi="Angsana New" w:hint="cs"/>
          <w:sz w:val="30"/>
          <w:szCs w:val="30"/>
          <w:cs/>
        </w:rPr>
        <w:t>น่าเชื่อถือ รายได้และต้นทุนงานตามสัญญา</w:t>
      </w:r>
      <w:r w:rsidRPr="00A11D60">
        <w:rPr>
          <w:rFonts w:ascii="Angsana New" w:hAnsi="Angsana New" w:hint="cs"/>
          <w:sz w:val="30"/>
          <w:szCs w:val="30"/>
          <w:cs/>
        </w:rPr>
        <w:t>จะถูกรับรู้กำไรหรือขาดทุนตามสัดส่วนของขั้นความสำเร็จของงาน</w:t>
      </w:r>
      <w:r>
        <w:rPr>
          <w:rFonts w:ascii="Angsana New" w:hAnsi="Angsana New" w:hint="cs"/>
          <w:sz w:val="30"/>
          <w:szCs w:val="30"/>
          <w:cs/>
        </w:rPr>
        <w:t>ตามสัญญา</w:t>
      </w:r>
    </w:p>
    <w:p w14:paraId="561CCBC2" w14:textId="77777777" w:rsidR="00E0183C" w:rsidRPr="002C3D86" w:rsidRDefault="00E0183C" w:rsidP="00E018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90A085C" w14:textId="77777777" w:rsidR="00D02C3D" w:rsidRPr="007535E3" w:rsidRDefault="00E0183C" w:rsidP="00D02C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11D60">
        <w:rPr>
          <w:rFonts w:ascii="Angsana New" w:hAnsi="Angsana New"/>
          <w:sz w:val="30"/>
          <w:szCs w:val="30"/>
          <w:cs/>
        </w:rPr>
        <w:t>ขั้นความสำเร็จของงาน</w:t>
      </w:r>
      <w:r>
        <w:rPr>
          <w:rFonts w:ascii="Angsana New" w:hAnsi="Angsana New" w:hint="cs"/>
          <w:sz w:val="30"/>
          <w:szCs w:val="30"/>
          <w:cs/>
        </w:rPr>
        <w:t>ตามสัญญา</w:t>
      </w:r>
      <w:r w:rsidRPr="00A11D60">
        <w:rPr>
          <w:rFonts w:ascii="Angsana New" w:hAnsi="Angsana New" w:hint="cs"/>
          <w:sz w:val="30"/>
          <w:szCs w:val="30"/>
          <w:cs/>
        </w:rPr>
        <w:t>ประมาณ</w:t>
      </w:r>
      <w:r w:rsidRPr="00A11D60">
        <w:rPr>
          <w:rFonts w:ascii="Angsana New" w:hAnsi="Angsana New"/>
          <w:sz w:val="30"/>
          <w:szCs w:val="30"/>
          <w:cs/>
        </w:rPr>
        <w:t>โดย</w:t>
      </w:r>
      <w:r w:rsidRPr="00A11D60">
        <w:rPr>
          <w:rFonts w:ascii="Angsana New" w:hAnsi="Angsana New" w:hint="cs"/>
          <w:sz w:val="30"/>
          <w:szCs w:val="30"/>
          <w:cs/>
        </w:rPr>
        <w:t>อ้างอิงกับ</w:t>
      </w:r>
      <w:r w:rsidRPr="00A11D60">
        <w:rPr>
          <w:rFonts w:ascii="Angsana New" w:hAnsi="Angsana New"/>
          <w:sz w:val="30"/>
          <w:szCs w:val="30"/>
          <w:cs/>
        </w:rPr>
        <w:t>การสำรวจงานที่ทำ</w:t>
      </w:r>
      <w:r>
        <w:rPr>
          <w:rFonts w:ascii="Angsana New" w:hAnsi="Angsana New" w:hint="cs"/>
          <w:sz w:val="30"/>
          <w:szCs w:val="30"/>
          <w:cs/>
        </w:rPr>
        <w:t>และอัตราส่วนของต้นทุนงานตามสัญญาที่เกิดขึ้น ณ วันสิ้นรอบระยะเวลาการรายงานกับประมาณการต้นทุนทั้งสิ้นเมื่อสิ้นสุดสัญญา</w:t>
      </w:r>
      <w:r w:rsidRPr="00A11D60">
        <w:rPr>
          <w:rFonts w:ascii="Angsana New" w:hAnsi="Angsana New" w:hint="cs"/>
          <w:sz w:val="30"/>
          <w:szCs w:val="30"/>
          <w:cs/>
        </w:rPr>
        <w:t xml:space="preserve"> เมื่อไม่สามารถประมาณผลของงาน</w:t>
      </w:r>
      <w:r>
        <w:rPr>
          <w:rFonts w:ascii="Angsana New" w:hAnsi="Angsana New" w:hint="cs"/>
          <w:sz w:val="30"/>
          <w:szCs w:val="30"/>
          <w:cs/>
        </w:rPr>
        <w:t>ตามสัญญา</w:t>
      </w:r>
      <w:r w:rsidRPr="00A11D60">
        <w:rPr>
          <w:rFonts w:ascii="Angsana New" w:hAnsi="Angsana New" w:hint="cs"/>
          <w:sz w:val="30"/>
          <w:szCs w:val="30"/>
          <w:cs/>
        </w:rPr>
        <w:t>ได้อย่างน่าเชื่อถือ รายได้</w:t>
      </w:r>
      <w:r>
        <w:rPr>
          <w:rFonts w:ascii="Angsana New" w:hAnsi="Angsana New" w:hint="cs"/>
          <w:sz w:val="30"/>
          <w:szCs w:val="30"/>
          <w:cs/>
        </w:rPr>
        <w:t>ตามสัญญา</w:t>
      </w:r>
      <w:r w:rsidRPr="00A11D60">
        <w:rPr>
          <w:rFonts w:ascii="Angsana New" w:hAnsi="Angsana New" w:hint="cs"/>
          <w:sz w:val="30"/>
          <w:szCs w:val="30"/>
          <w:cs/>
        </w:rPr>
        <w:t>จะถูกรับรู้ได้ไม่เกินกว่าต้นทุน</w:t>
      </w:r>
      <w:r>
        <w:rPr>
          <w:rFonts w:ascii="Angsana New" w:hAnsi="Angsana New" w:hint="cs"/>
          <w:sz w:val="30"/>
          <w:szCs w:val="30"/>
          <w:cs/>
        </w:rPr>
        <w:t>งานตามสัญญา</w:t>
      </w:r>
      <w:r w:rsidRPr="00A11D60">
        <w:rPr>
          <w:rFonts w:ascii="Angsana New" w:hAnsi="Angsana New" w:hint="cs"/>
          <w:sz w:val="30"/>
          <w:szCs w:val="30"/>
          <w:cs/>
        </w:rPr>
        <w:t>ที่เกิดขึ้นและมีความเป็นไปได้ค่อนข้างแน่ที่จะได้รับต้นทุนนั้นคืน</w:t>
      </w:r>
      <w:r w:rsidR="00D02C3D">
        <w:rPr>
          <w:rFonts w:ascii="Angsana New" w:hAnsi="Angsana New" w:hint="cs"/>
          <w:sz w:val="30"/>
          <w:szCs w:val="30"/>
          <w:cs/>
        </w:rPr>
        <w:t xml:space="preserve"> ผลขาดทุนที่คาดว่าจะเกิดขึ้นจากงานตามสัญญารับรู้ในกำไรหรือขาดทุนทันที</w:t>
      </w:r>
    </w:p>
    <w:p w14:paraId="0FF9C2F3" w14:textId="77777777" w:rsidR="00E0183C" w:rsidRPr="007535E3" w:rsidRDefault="00E0183C" w:rsidP="00D12D2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50B5E669" w14:textId="77777777" w:rsidR="00642694" w:rsidRPr="007535E3" w:rsidRDefault="00642694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t>รายได้ค่าเช่า</w:t>
      </w:r>
    </w:p>
    <w:p w14:paraId="6D551F56" w14:textId="77777777" w:rsidR="003027DA" w:rsidRPr="007535E3" w:rsidRDefault="003027DA" w:rsidP="003027D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75A0143C" w14:textId="77777777" w:rsidR="00642694" w:rsidRPr="007535E3" w:rsidRDefault="00642694" w:rsidP="00D12D2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535E3">
        <w:rPr>
          <w:rFonts w:ascii="Angsana New" w:hAnsi="Angsana New"/>
          <w:i/>
          <w:sz w:val="30"/>
          <w:szCs w:val="30"/>
          <w:cs/>
        </w:rPr>
        <w:t xml:space="preserve">รายได้ค่าเช่ารับรู้ในกำไรหรือขาดทุนโดยวิธีเส้นตรงตลอดอายุสัญญาเช่า </w:t>
      </w:r>
      <w:r w:rsidR="00722D25" w:rsidRPr="007535E3">
        <w:rPr>
          <w:rFonts w:ascii="Angsana New" w:hAnsi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19353484" w14:textId="77777777" w:rsidR="00374A7B" w:rsidRPr="007535E3" w:rsidRDefault="00374A7B" w:rsidP="00F87A8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6E842418" w14:textId="61FF36B2" w:rsidR="00C650FA" w:rsidRPr="007535E3" w:rsidRDefault="00C650FA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t>รายได้จากการลงทุน</w:t>
      </w:r>
    </w:p>
    <w:p w14:paraId="16E22F85" w14:textId="7E45C785" w:rsidR="00C650FA" w:rsidRPr="007535E3" w:rsidRDefault="00C650FA" w:rsidP="00503A4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7C41C7EC" w14:textId="1544C5DD" w:rsidR="00C650FA" w:rsidRPr="002D4125" w:rsidRDefault="00C650FA" w:rsidP="00C650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D4125">
        <w:rPr>
          <w:rFonts w:asciiTheme="majorBidi" w:hAnsiTheme="majorBidi" w:cstheme="majorBidi"/>
          <w:i/>
          <w:sz w:val="30"/>
          <w:szCs w:val="30"/>
          <w:cs/>
        </w:rPr>
        <w:t>รายได้จากการลงทุนประกอบด้วยดอกเบี้ยรับจากเงินฝากธนาคาร ดอกเบี้ยรับบันทึกในกำไรหรือขาดทุนตามเกณฑ์คงค้าง</w:t>
      </w:r>
    </w:p>
    <w:p w14:paraId="0A6759B3" w14:textId="77777777" w:rsidR="002F5078" w:rsidRPr="002F5078" w:rsidRDefault="002F5078" w:rsidP="002F507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  <w:cs/>
        </w:rPr>
      </w:pPr>
    </w:p>
    <w:p w14:paraId="17000311" w14:textId="41908B28" w:rsidR="0041003C" w:rsidRPr="007535E3" w:rsidRDefault="0041003C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rFonts w:hint="cs"/>
          <w:b/>
          <w:bCs/>
          <w:i/>
          <w:iCs/>
          <w:cs/>
        </w:rPr>
        <w:t>ต้นทุนทางการเงิน</w:t>
      </w:r>
    </w:p>
    <w:p w14:paraId="6137575E" w14:textId="77777777" w:rsidR="0041003C" w:rsidRPr="002F5078" w:rsidRDefault="0041003C" w:rsidP="002F507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3AD29B22" w14:textId="77777777" w:rsidR="002D4125" w:rsidRPr="002D4125" w:rsidRDefault="002D4125" w:rsidP="002D41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4125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4574BC86" w14:textId="77777777" w:rsidR="00C650FA" w:rsidRPr="00E0183C" w:rsidRDefault="00C650FA" w:rsidP="0041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4ADBDB37" w14:textId="77777777" w:rsidR="00456F4F" w:rsidRPr="002D4125" w:rsidRDefault="005A2B74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  <w:cs/>
        </w:rPr>
      </w:pPr>
      <w:r w:rsidRPr="002D4125">
        <w:rPr>
          <w:b/>
          <w:bCs/>
          <w:i/>
          <w:iCs/>
          <w:cs/>
        </w:rPr>
        <w:lastRenderedPageBreak/>
        <w:t>สัญญาเช่าดำเนินงาน</w:t>
      </w:r>
    </w:p>
    <w:p w14:paraId="6F75A159" w14:textId="77777777" w:rsidR="00456F4F" w:rsidRPr="007535E3" w:rsidRDefault="00456F4F" w:rsidP="00D12D2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0EBBC168" w14:textId="77777777" w:rsidR="00456F4F" w:rsidRPr="002D4125" w:rsidRDefault="00031144" w:rsidP="005020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D4125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</w:t>
      </w:r>
      <w:r w:rsidR="00CB4A8B" w:rsidRPr="002D4125">
        <w:rPr>
          <w:rFonts w:ascii="Angsana New" w:hAnsi="Angsana New"/>
          <w:sz w:val="30"/>
          <w:szCs w:val="30"/>
          <w:cs/>
        </w:rPr>
        <w:t>บันทึกใน</w:t>
      </w:r>
      <w:r w:rsidR="00456F4F" w:rsidRPr="002D4125">
        <w:rPr>
          <w:rFonts w:ascii="Angsana New" w:hAnsi="Angsana New"/>
          <w:sz w:val="30"/>
          <w:szCs w:val="30"/>
          <w:cs/>
        </w:rPr>
        <w:t>กำไร</w:t>
      </w:r>
      <w:r w:rsidR="005A2B74" w:rsidRPr="002D4125">
        <w:rPr>
          <w:rFonts w:ascii="Angsana New" w:hAnsi="Angsana New"/>
          <w:sz w:val="30"/>
          <w:szCs w:val="30"/>
          <w:cs/>
        </w:rPr>
        <w:t>หรือ</w:t>
      </w:r>
      <w:r w:rsidR="00456F4F" w:rsidRPr="002D4125">
        <w:rPr>
          <w:rFonts w:ascii="Angsana New" w:hAnsi="Angsana New"/>
          <w:sz w:val="30"/>
          <w:szCs w:val="30"/>
          <w:cs/>
        </w:rPr>
        <w:t>ขาดทุนโ</w:t>
      </w:r>
      <w:r w:rsidR="00A46925" w:rsidRPr="002D4125">
        <w:rPr>
          <w:rFonts w:ascii="Angsana New" w:hAnsi="Angsana New"/>
          <w:sz w:val="30"/>
          <w:szCs w:val="30"/>
          <w:cs/>
        </w:rPr>
        <w:t>ดยวิธีเส้นตรงตลอดอายุสัญญาเช่า</w:t>
      </w:r>
    </w:p>
    <w:p w14:paraId="53F75FD0" w14:textId="77777777" w:rsidR="00CB4A8B" w:rsidRPr="002D4125" w:rsidRDefault="00CB4A8B" w:rsidP="00D12D2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4238EC5" w14:textId="77777777" w:rsidR="00C9024F" w:rsidRPr="002D4125" w:rsidRDefault="00CB4A8B" w:rsidP="00502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eastAsia="Calibri" w:hAnsi="Angsana New"/>
          <w:sz w:val="30"/>
          <w:szCs w:val="30"/>
        </w:rPr>
      </w:pPr>
      <w:r w:rsidRPr="002D4125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06A8D975" w14:textId="77777777" w:rsidR="004C5920" w:rsidRPr="007535E3" w:rsidRDefault="004C5920" w:rsidP="00563E2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sz w:val="4"/>
          <w:szCs w:val="4"/>
        </w:rPr>
      </w:pPr>
    </w:p>
    <w:p w14:paraId="16AAFF00" w14:textId="77777777" w:rsidR="00456F4F" w:rsidRPr="007535E3" w:rsidRDefault="00456F4F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t>ภาษีเงินได้</w:t>
      </w:r>
    </w:p>
    <w:p w14:paraId="39055DE5" w14:textId="77777777" w:rsidR="00BC6CF8" w:rsidRPr="007535E3" w:rsidRDefault="00BC6CF8" w:rsidP="00BC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1DEFEB31" w14:textId="77777777" w:rsidR="00C21F1C" w:rsidRPr="007535E3" w:rsidRDefault="00C21F1C" w:rsidP="00C2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535E3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</w:t>
      </w:r>
      <w:r w:rsidR="007268DD" w:rsidRPr="007535E3">
        <w:rPr>
          <w:rFonts w:ascii="Angsana New" w:hAnsi="Angsana New"/>
          <w:sz w:val="30"/>
          <w:szCs w:val="30"/>
          <w:cs/>
        </w:rPr>
        <w:t>ี่เกี่ยวข้องในการรวมธุรกิจ หรือ</w:t>
      </w:r>
      <w:r w:rsidRPr="007535E3">
        <w:rPr>
          <w:rFonts w:ascii="Angsana New" w:hAnsi="Angsana New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181E77D7" w14:textId="77777777" w:rsidR="00D60D11" w:rsidRPr="007535E3" w:rsidRDefault="00D60D11" w:rsidP="00FE7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63E8400E" w14:textId="77777777" w:rsidR="00C21F1C" w:rsidRPr="007535E3" w:rsidRDefault="00C21F1C" w:rsidP="00834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</w:t>
      </w:r>
      <w:r w:rsidR="00834FB4" w:rsidRPr="007535E3">
        <w:rPr>
          <w:rFonts w:ascii="Angsana New" w:hAnsi="Angsana New"/>
          <w:sz w:val="30"/>
          <w:szCs w:val="30"/>
          <w:cs/>
        </w:rPr>
        <w:t>ป</w:t>
      </w:r>
      <w:r w:rsidRPr="007535E3">
        <w:rPr>
          <w:rFonts w:ascii="Angsana New" w:hAnsi="Angsana New"/>
          <w:sz w:val="30"/>
          <w:szCs w:val="30"/>
          <w:cs/>
        </w:rPr>
        <w:t>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F83E0F" w:rsidRPr="007535E3">
        <w:rPr>
          <w:rFonts w:ascii="Angsana New" w:hAnsi="Angsana New"/>
          <w:sz w:val="30"/>
          <w:szCs w:val="30"/>
          <w:cs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ๆ</w:t>
      </w:r>
    </w:p>
    <w:p w14:paraId="5FEE47D4" w14:textId="77777777" w:rsidR="00C21F1C" w:rsidRPr="007535E3" w:rsidRDefault="00C21F1C" w:rsidP="00C2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53467BB0" w14:textId="227D5DBE" w:rsidR="00C650FA" w:rsidRDefault="00C21F1C" w:rsidP="00C21F1C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3E8210D9" w14:textId="77777777" w:rsidR="002D4125" w:rsidRPr="002D4125" w:rsidRDefault="002D4125" w:rsidP="00C21F1C">
      <w:pPr>
        <w:pStyle w:val="BodyText"/>
        <w:spacing w:after="0"/>
        <w:ind w:left="540" w:right="27"/>
        <w:jc w:val="thaiDistribute"/>
        <w:rPr>
          <w:rFonts w:ascii="Angsana New" w:hAnsi="Angsana New"/>
          <w:sz w:val="24"/>
          <w:szCs w:val="24"/>
          <w:cs/>
        </w:rPr>
      </w:pPr>
    </w:p>
    <w:p w14:paraId="7B1FCACC" w14:textId="77777777" w:rsidR="00876C83" w:rsidRPr="007535E3" w:rsidRDefault="008419B2" w:rsidP="00C21F1C">
      <w:pPr>
        <w:pStyle w:val="BodyText"/>
        <w:spacing w:after="0"/>
        <w:ind w:left="540" w:right="27"/>
        <w:jc w:val="thaiDistribute"/>
        <w:rPr>
          <w:rFonts w:ascii="Angsana New" w:hAnsi="Angsana New"/>
          <w:spacing w:val="12"/>
          <w:sz w:val="30"/>
          <w:szCs w:val="30"/>
        </w:rPr>
      </w:pPr>
      <w:r w:rsidRPr="007535E3">
        <w:rPr>
          <w:rFonts w:ascii="Angsana New" w:hAnsi="Angsana New"/>
          <w:spacing w:val="12"/>
          <w:sz w:val="30"/>
          <w:szCs w:val="30"/>
          <w:cs/>
        </w:rPr>
        <w:t>การวัดมู</w:t>
      </w:r>
      <w:r w:rsidR="00C21F1C" w:rsidRPr="007535E3">
        <w:rPr>
          <w:rFonts w:ascii="Angsana New" w:hAnsi="Angsana New"/>
          <w:spacing w:val="12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96395C" w:rsidRPr="007535E3">
        <w:rPr>
          <w:rFonts w:ascii="Angsana New" w:hAnsi="Angsana New"/>
          <w:spacing w:val="12"/>
          <w:sz w:val="30"/>
          <w:szCs w:val="30"/>
        </w:rPr>
        <w:t xml:space="preserve"> </w:t>
      </w:r>
      <w:r w:rsidR="0096395C" w:rsidRPr="007535E3">
        <w:rPr>
          <w:rFonts w:ascii="Angsana New" w:hAnsi="Angsana New"/>
          <w:spacing w:val="12"/>
          <w:sz w:val="30"/>
          <w:szCs w:val="30"/>
          <w:cs/>
        </w:rPr>
        <w:t xml:space="preserve"> </w:t>
      </w:r>
    </w:p>
    <w:p w14:paraId="0DB3F524" w14:textId="77777777" w:rsidR="00C21F1C" w:rsidRPr="007535E3" w:rsidRDefault="00A21F6F" w:rsidP="00C21F1C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กลุ่ม</w:t>
      </w:r>
      <w:r w:rsidR="00C21F1C" w:rsidRPr="007535E3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</w:t>
      </w:r>
      <w:r w:rsidR="00BB4994" w:rsidRPr="007535E3">
        <w:rPr>
          <w:rFonts w:ascii="Angsana New" w:hAnsi="Angsana New"/>
          <w:sz w:val="30"/>
          <w:szCs w:val="30"/>
          <w:cs/>
        </w:rPr>
        <w:t>นี้สินตามมูลค่าตามบัญชี ณ วันสิ้นรอบระยะเวลา</w:t>
      </w:r>
      <w:r w:rsidR="00C21F1C" w:rsidRPr="007535E3">
        <w:rPr>
          <w:rFonts w:ascii="Angsana New" w:hAnsi="Angsana New"/>
          <w:sz w:val="30"/>
          <w:szCs w:val="30"/>
          <w:cs/>
        </w:rPr>
        <w:t>รายงาน</w:t>
      </w:r>
    </w:p>
    <w:p w14:paraId="4BD01176" w14:textId="77777777" w:rsidR="00FE703B" w:rsidRPr="007535E3" w:rsidRDefault="00FE703B" w:rsidP="00C21F1C">
      <w:pPr>
        <w:pStyle w:val="BodyText"/>
        <w:spacing w:after="0"/>
        <w:ind w:left="540" w:right="27"/>
        <w:jc w:val="thaiDistribute"/>
        <w:rPr>
          <w:rFonts w:ascii="Angsana New" w:hAnsi="Angsana New"/>
          <w:sz w:val="24"/>
          <w:szCs w:val="24"/>
          <w:cs/>
        </w:rPr>
      </w:pPr>
    </w:p>
    <w:p w14:paraId="083ABC3B" w14:textId="77777777" w:rsidR="00876C83" w:rsidRPr="007535E3" w:rsidRDefault="00C21F1C" w:rsidP="00C21F1C">
      <w:pPr>
        <w:pStyle w:val="BodyText"/>
        <w:spacing w:after="0"/>
        <w:ind w:left="540" w:right="27"/>
        <w:jc w:val="thaiDistribute"/>
        <w:rPr>
          <w:rFonts w:ascii="Angsana New" w:hAnsi="Angsana New"/>
          <w:spacing w:val="2"/>
          <w:sz w:val="30"/>
          <w:szCs w:val="30"/>
        </w:rPr>
      </w:pPr>
      <w:r w:rsidRPr="007535E3">
        <w:rPr>
          <w:rFonts w:ascii="Angsana New" w:hAnsi="Angsana New"/>
          <w:spacing w:val="2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</w:t>
      </w:r>
    </w:p>
    <w:p w14:paraId="5053C72C" w14:textId="77777777" w:rsidR="00C21F1C" w:rsidRPr="007535E3" w:rsidRDefault="00C21F1C" w:rsidP="00C21F1C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ใช้อัตราภาษีที่ประกาศใช้หรือที่คาดว่ามีผลบังคับใช้ ณ วันที่รายงาน </w:t>
      </w:r>
    </w:p>
    <w:p w14:paraId="390CD57A" w14:textId="77777777" w:rsidR="004B6DD6" w:rsidRPr="007535E3" w:rsidRDefault="004B6DD6" w:rsidP="00C21F1C">
      <w:pPr>
        <w:pStyle w:val="BodyText"/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22D1611D" w14:textId="77777777" w:rsidR="002D4125" w:rsidRDefault="002D4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D2C54D5" w14:textId="4102C877" w:rsidR="0041003C" w:rsidRPr="007535E3" w:rsidRDefault="00C21F1C" w:rsidP="0041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lastRenderedPageBreak/>
        <w:t xml:space="preserve">ในการกำหนดมูลค่าของภาษีเงินได้ของงวดปัจจุบันและภาษีเงินได้รอการตัดบัญชี  </w:t>
      </w:r>
      <w:r w:rsidR="00A21F6F" w:rsidRPr="007535E3">
        <w:rPr>
          <w:rFonts w:ascii="Angsana New" w:hAnsi="Angsana New"/>
          <w:sz w:val="30"/>
          <w:szCs w:val="30"/>
          <w:cs/>
        </w:rPr>
        <w:t>กลุ่ม</w:t>
      </w:r>
      <w:r w:rsidRPr="007535E3">
        <w:rPr>
          <w:rFonts w:ascii="Angsana New" w:hAnsi="Angsana New"/>
          <w:sz w:val="30"/>
          <w:szCs w:val="30"/>
          <w:cs/>
        </w:rPr>
        <w:t xml:space="preserve"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A21F6F" w:rsidRPr="007535E3">
        <w:rPr>
          <w:rFonts w:ascii="Angsana New" w:hAnsi="Angsana New"/>
          <w:sz w:val="30"/>
          <w:szCs w:val="30"/>
          <w:cs/>
        </w:rPr>
        <w:t>กลุ่ม</w:t>
      </w:r>
      <w:r w:rsidR="00402830" w:rsidRPr="007535E3">
        <w:rPr>
          <w:rFonts w:ascii="Angsana New" w:hAnsi="Angsana New"/>
          <w:sz w:val="30"/>
          <w:szCs w:val="30"/>
          <w:cs/>
        </w:rPr>
        <w:t>บริษัท</w:t>
      </w:r>
      <w:r w:rsidRPr="007535E3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="00F83E0F" w:rsidRPr="007535E3">
        <w:rPr>
          <w:rFonts w:ascii="Angsana New" w:hAnsi="Angsana New"/>
          <w:sz w:val="30"/>
          <w:szCs w:val="30"/>
          <w:cs/>
        </w:rPr>
        <w:t>ฎ</w:t>
      </w:r>
      <w:r w:rsidRPr="007535E3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</w:t>
      </w:r>
      <w:r w:rsidR="00F83E0F" w:rsidRPr="007535E3">
        <w:rPr>
          <w:rFonts w:ascii="Angsana New" w:hAnsi="Angsana New"/>
          <w:sz w:val="30"/>
          <w:szCs w:val="30"/>
          <w:cs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ๆ</w:t>
      </w:r>
      <w:r w:rsidR="00F83E0F" w:rsidRPr="007535E3">
        <w:rPr>
          <w:rFonts w:ascii="Angsana New" w:hAnsi="Angsana New"/>
          <w:sz w:val="30"/>
          <w:szCs w:val="30"/>
          <w:cs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อาจจะทำให้</w:t>
      </w:r>
      <w:r w:rsidR="00402830" w:rsidRPr="007535E3">
        <w:rPr>
          <w:rFonts w:ascii="Angsana New" w:hAnsi="Angsana New"/>
          <w:sz w:val="30"/>
          <w:szCs w:val="30"/>
          <w:cs/>
        </w:rPr>
        <w:t>กลุ่ม</w:t>
      </w:r>
      <w:r w:rsidRPr="007535E3">
        <w:rPr>
          <w:rFonts w:ascii="Angsana New" w:hAnsi="Angsana New"/>
          <w:sz w:val="30"/>
          <w:szCs w:val="30"/>
          <w:cs/>
        </w:rPr>
        <w:t>บริษัทเปลี่ยนการตัดสินใจโดยขึ้นอยู่กับความเพี</w:t>
      </w:r>
      <w:r w:rsidR="00D45DB1" w:rsidRPr="007535E3">
        <w:rPr>
          <w:rFonts w:ascii="Angsana New" w:hAnsi="Angsana New"/>
          <w:sz w:val="30"/>
          <w:szCs w:val="30"/>
          <w:cs/>
        </w:rPr>
        <w:t>ยงพอของภาษีเงินได้ค้างจ่าย</w:t>
      </w:r>
      <w:r w:rsidR="00D45DB1" w:rsidRPr="007535E3">
        <w:rPr>
          <w:rFonts w:ascii="Angsana New" w:hAnsi="Angsana New"/>
          <w:sz w:val="30"/>
          <w:szCs w:val="30"/>
          <w:cs/>
        </w:rPr>
        <w:br/>
        <w:t>ที่มี</w:t>
      </w:r>
      <w:r w:rsidRPr="007535E3">
        <w:rPr>
          <w:rFonts w:ascii="Angsana New" w:hAnsi="Angsana New"/>
          <w:sz w:val="30"/>
          <w:szCs w:val="30"/>
          <w:cs/>
        </w:rPr>
        <w:t>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8E52F01" w14:textId="77777777" w:rsidR="0041003C" w:rsidRPr="00516618" w:rsidRDefault="0041003C" w:rsidP="00516618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4127AB92" w14:textId="78BF2B18" w:rsidR="00C21F1C" w:rsidRPr="007535E3" w:rsidRDefault="00C21F1C" w:rsidP="0041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402830" w:rsidRPr="007535E3">
        <w:rPr>
          <w:rFonts w:ascii="Angsana New" w:hAnsi="Angsana New"/>
          <w:sz w:val="30"/>
          <w:szCs w:val="30"/>
          <w:cs/>
        </w:rPr>
        <w:br/>
      </w:r>
      <w:r w:rsidRPr="007535E3">
        <w:rPr>
          <w:rFonts w:ascii="Angsana New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7535E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9EDD66F" w14:textId="77777777" w:rsidR="00C21F1C" w:rsidRPr="007535E3" w:rsidRDefault="00C21F1C" w:rsidP="00D60D11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cs/>
        </w:rPr>
      </w:pPr>
    </w:p>
    <w:p w14:paraId="2448245C" w14:textId="77777777" w:rsidR="00C21F1C" w:rsidRPr="007535E3" w:rsidRDefault="00C21F1C" w:rsidP="00D60D1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217143" w:rsidRPr="007535E3">
        <w:rPr>
          <w:rFonts w:ascii="Angsana New" w:hAnsi="Angsana New"/>
          <w:sz w:val="30"/>
          <w:szCs w:val="30"/>
          <w:cs/>
        </w:rPr>
        <w:t>ื่อมีความเป็นไปได้ค่อนข้างแน่</w:t>
      </w:r>
      <w:r w:rsidRPr="007535E3">
        <w:rPr>
          <w:rFonts w:ascii="Angsana New" w:hAnsi="Angsana New"/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="00217143" w:rsidRPr="007535E3">
        <w:rPr>
          <w:rFonts w:ascii="Angsana New" w:hAnsi="Angsana New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 </w:t>
      </w:r>
      <w:r w:rsidRPr="007535E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EA7B48F" w14:textId="77777777" w:rsidR="00D60D11" w:rsidRPr="007535E3" w:rsidRDefault="00D60D11" w:rsidP="00D60D1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4"/>
          <w:szCs w:val="24"/>
          <w:cs/>
        </w:rPr>
      </w:pPr>
    </w:p>
    <w:p w14:paraId="02C6DBAC" w14:textId="77777777" w:rsidR="00FE6432" w:rsidRPr="007535E3" w:rsidRDefault="00FE6432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t>กำไร</w:t>
      </w:r>
      <w:r w:rsidR="006C375E" w:rsidRPr="007535E3">
        <w:rPr>
          <w:b/>
          <w:bCs/>
          <w:i/>
          <w:iCs/>
          <w:lang w:val="en-US"/>
        </w:rPr>
        <w:t xml:space="preserve"> (</w:t>
      </w:r>
      <w:r w:rsidR="006C375E" w:rsidRPr="007535E3">
        <w:rPr>
          <w:b/>
          <w:bCs/>
          <w:i/>
          <w:iCs/>
          <w:cs/>
          <w:lang w:val="en-US"/>
        </w:rPr>
        <w:t>ขาดทุน</w:t>
      </w:r>
      <w:r w:rsidR="006C375E" w:rsidRPr="007535E3">
        <w:rPr>
          <w:b/>
          <w:bCs/>
          <w:i/>
          <w:iCs/>
          <w:lang w:val="en-US"/>
        </w:rPr>
        <w:t xml:space="preserve">) </w:t>
      </w:r>
      <w:r w:rsidRPr="007535E3">
        <w:rPr>
          <w:b/>
          <w:bCs/>
          <w:i/>
          <w:iCs/>
          <w:cs/>
        </w:rPr>
        <w:t>ต่อหุ้น</w:t>
      </w:r>
    </w:p>
    <w:p w14:paraId="21E60391" w14:textId="77777777" w:rsidR="00FE6432" w:rsidRPr="007535E3" w:rsidRDefault="00FE6432" w:rsidP="00D6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/>
          <w:sz w:val="24"/>
          <w:szCs w:val="24"/>
        </w:rPr>
      </w:pPr>
    </w:p>
    <w:p w14:paraId="1023A05B" w14:textId="7E543E33" w:rsidR="00FE6432" w:rsidRPr="007535E3" w:rsidRDefault="00A21F6F" w:rsidP="00D60D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กลุ่ม</w:t>
      </w:r>
      <w:r w:rsidR="00FE6432" w:rsidRPr="007535E3">
        <w:rPr>
          <w:rFonts w:ascii="Angsana New" w:hAnsi="Angsana New"/>
          <w:sz w:val="30"/>
          <w:szCs w:val="30"/>
          <w:cs/>
        </w:rPr>
        <w:t>บริษัทแสดงกำไร</w:t>
      </w:r>
      <w:r w:rsidR="00C17E6C" w:rsidRPr="007535E3">
        <w:rPr>
          <w:rFonts w:ascii="Angsana New" w:hAnsi="Angsana New"/>
          <w:sz w:val="30"/>
          <w:szCs w:val="30"/>
          <w:cs/>
        </w:rPr>
        <w:t xml:space="preserve"> </w:t>
      </w:r>
      <w:r w:rsidR="00C17E6C" w:rsidRPr="007535E3">
        <w:rPr>
          <w:rFonts w:ascii="Angsana New" w:hAnsi="Angsana New"/>
          <w:sz w:val="30"/>
          <w:szCs w:val="30"/>
        </w:rPr>
        <w:t>(</w:t>
      </w:r>
      <w:r w:rsidR="00C17E6C" w:rsidRPr="007535E3">
        <w:rPr>
          <w:rFonts w:ascii="Angsana New" w:hAnsi="Angsana New"/>
          <w:sz w:val="30"/>
          <w:szCs w:val="30"/>
          <w:cs/>
        </w:rPr>
        <w:t>ขาดทุน</w:t>
      </w:r>
      <w:r w:rsidR="00C17E6C" w:rsidRPr="007535E3">
        <w:rPr>
          <w:rFonts w:ascii="Angsana New" w:hAnsi="Angsana New"/>
          <w:sz w:val="30"/>
          <w:szCs w:val="30"/>
        </w:rPr>
        <w:t>)</w:t>
      </w:r>
      <w:r w:rsidR="00C17E6C" w:rsidRPr="007535E3">
        <w:rPr>
          <w:rFonts w:ascii="Angsana New" w:hAnsi="Angsana New"/>
          <w:sz w:val="30"/>
          <w:szCs w:val="30"/>
          <w:cs/>
        </w:rPr>
        <w:t xml:space="preserve"> </w:t>
      </w:r>
      <w:r w:rsidR="00FE6432" w:rsidRPr="007535E3">
        <w:rPr>
          <w:rFonts w:ascii="Angsana New" w:hAnsi="Angsana New"/>
          <w:sz w:val="30"/>
          <w:szCs w:val="30"/>
          <w:cs/>
        </w:rPr>
        <w:t>ต่อหุ้นขั้นพื้นฐานสำ</w:t>
      </w:r>
      <w:r w:rsidR="00502092" w:rsidRPr="007535E3">
        <w:rPr>
          <w:rFonts w:ascii="Angsana New" w:hAnsi="Angsana New"/>
          <w:sz w:val="30"/>
          <w:szCs w:val="30"/>
          <w:cs/>
        </w:rPr>
        <w:t>ห</w:t>
      </w:r>
      <w:r w:rsidR="00FE6432" w:rsidRPr="007535E3">
        <w:rPr>
          <w:rFonts w:ascii="Angsana New" w:hAnsi="Angsana New"/>
          <w:sz w:val="30"/>
          <w:szCs w:val="30"/>
          <w:cs/>
        </w:rPr>
        <w:t>รับหุ้นสามัญ กำไร</w:t>
      </w:r>
      <w:r w:rsidR="008232AE" w:rsidRPr="007535E3">
        <w:rPr>
          <w:rFonts w:ascii="Angsana New" w:hAnsi="Angsana New"/>
          <w:sz w:val="30"/>
          <w:szCs w:val="30"/>
          <w:cs/>
        </w:rPr>
        <w:t xml:space="preserve"> </w:t>
      </w:r>
      <w:r w:rsidR="008232AE" w:rsidRPr="007535E3">
        <w:rPr>
          <w:rFonts w:ascii="Angsana New" w:hAnsi="Angsana New"/>
          <w:sz w:val="30"/>
          <w:szCs w:val="30"/>
        </w:rPr>
        <w:t>(</w:t>
      </w:r>
      <w:r w:rsidR="008232AE" w:rsidRPr="007535E3">
        <w:rPr>
          <w:rFonts w:ascii="Angsana New" w:hAnsi="Angsana New"/>
          <w:sz w:val="30"/>
          <w:szCs w:val="30"/>
          <w:cs/>
        </w:rPr>
        <w:t>ขาดทุน</w:t>
      </w:r>
      <w:r w:rsidR="008232AE" w:rsidRPr="007535E3">
        <w:rPr>
          <w:rFonts w:ascii="Angsana New" w:hAnsi="Angsana New"/>
          <w:sz w:val="30"/>
          <w:szCs w:val="30"/>
        </w:rPr>
        <w:t>)</w:t>
      </w:r>
      <w:r w:rsidR="008232AE" w:rsidRPr="007535E3">
        <w:rPr>
          <w:rFonts w:ascii="Angsana New" w:hAnsi="Angsana New"/>
          <w:sz w:val="30"/>
          <w:szCs w:val="30"/>
          <w:cs/>
        </w:rPr>
        <w:t xml:space="preserve"> </w:t>
      </w:r>
      <w:r w:rsidR="00FE6432" w:rsidRPr="007535E3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ต่อหุ้นขั้นพื้นฐานคำนวณโดยการหารกำไรหรือขาดทุนของผู้ถือหุ้นสามัญของบริษัท</w:t>
      </w:r>
      <w:r w:rsidR="00402830" w:rsidRPr="007535E3">
        <w:rPr>
          <w:rFonts w:ascii="Angsana New" w:hAnsi="Angsana New"/>
          <w:sz w:val="30"/>
          <w:szCs w:val="30"/>
          <w:cs/>
        </w:rPr>
        <w:t xml:space="preserve"> </w:t>
      </w:r>
      <w:r w:rsidR="00FE6432" w:rsidRPr="007535E3">
        <w:rPr>
          <w:rFonts w:ascii="Angsana New" w:hAnsi="Angsana New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</w:p>
    <w:p w14:paraId="00E3232B" w14:textId="24C8C6D2" w:rsidR="00D016C9" w:rsidRPr="007535E3" w:rsidRDefault="00D016C9" w:rsidP="00D60D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42C3A15B" w14:textId="77777777" w:rsidR="002D4125" w:rsidRDefault="002D4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b/>
          <w:bCs/>
          <w:i/>
          <w:iCs/>
          <w:cs/>
        </w:rPr>
        <w:br w:type="page"/>
      </w:r>
    </w:p>
    <w:p w14:paraId="5F91640E" w14:textId="55874DE1" w:rsidR="00D016C9" w:rsidRPr="007535E3" w:rsidRDefault="00D016C9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  <w:cs/>
        </w:rPr>
      </w:pPr>
      <w:r w:rsidRPr="007535E3">
        <w:rPr>
          <w:b/>
          <w:bCs/>
          <w:i/>
          <w:iCs/>
          <w:cs/>
        </w:rPr>
        <w:lastRenderedPageBreak/>
        <w:t>บุคคลหรือกิจการที่เกี่ยวข้องกัน</w:t>
      </w:r>
    </w:p>
    <w:p w14:paraId="67B852B0" w14:textId="77777777" w:rsidR="00D016C9" w:rsidRPr="007535E3" w:rsidRDefault="00D016C9" w:rsidP="00D016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1949144D" w14:textId="77777777" w:rsidR="00C650FA" w:rsidRPr="007535E3" w:rsidRDefault="00D016C9" w:rsidP="00C650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7527C9C" w14:textId="77777777" w:rsidR="00C650FA" w:rsidRPr="007535E3" w:rsidRDefault="00C650FA" w:rsidP="00C650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769821A" w14:textId="239C8978" w:rsidR="005D7437" w:rsidRPr="007535E3" w:rsidRDefault="005D7437" w:rsidP="00563E20">
      <w:pPr>
        <w:pStyle w:val="BodyText2"/>
        <w:numPr>
          <w:ilvl w:val="0"/>
          <w:numId w:val="37"/>
        </w:numPr>
        <w:spacing w:line="240" w:lineRule="atLeast"/>
        <w:ind w:left="540" w:right="47" w:hanging="540"/>
        <w:rPr>
          <w:b/>
          <w:bCs/>
          <w:i/>
          <w:iCs/>
        </w:rPr>
      </w:pPr>
      <w:r w:rsidRPr="007535E3">
        <w:rPr>
          <w:b/>
          <w:bCs/>
          <w:i/>
          <w:iCs/>
          <w:cs/>
        </w:rPr>
        <w:t>รายงานทางการเงินจำแนกตามส่วนงาน</w:t>
      </w:r>
    </w:p>
    <w:p w14:paraId="65B10366" w14:textId="77777777" w:rsidR="00ED6F42" w:rsidRPr="007535E3" w:rsidRDefault="00ED6F42" w:rsidP="00D016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4"/>
          <w:szCs w:val="24"/>
          <w:cs/>
        </w:rPr>
      </w:pPr>
    </w:p>
    <w:p w14:paraId="11007B6D" w14:textId="6F1E1D9D" w:rsidR="00616BB7" w:rsidRPr="007535E3" w:rsidRDefault="005D7437" w:rsidP="00616BB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</w:t>
      </w:r>
      <w:r w:rsidR="003447E6" w:rsidRPr="007535E3">
        <w:rPr>
          <w:rFonts w:ascii="Angsana New" w:hAnsi="Angsana New"/>
          <w:sz w:val="30"/>
          <w:szCs w:val="30"/>
          <w:cs/>
        </w:rPr>
        <w:t>อประธานเจ้าหน้าที่บริหาร</w:t>
      </w:r>
      <w:r w:rsidR="002D4125">
        <w:rPr>
          <w:rFonts w:ascii="Angsana New" w:hAnsi="Angsana New"/>
          <w:sz w:val="30"/>
          <w:szCs w:val="30"/>
        </w:rPr>
        <w:t xml:space="preserve"> </w:t>
      </w:r>
      <w:r w:rsidR="002D4125" w:rsidRPr="007535E3">
        <w:rPr>
          <w:rFonts w:ascii="Angsana New" w:hAnsi="Angsana New"/>
          <w:sz w:val="30"/>
          <w:szCs w:val="30"/>
          <w:cs/>
        </w:rPr>
        <w:t xml:space="preserve">(ผู้มีอำนาจตัดสินใจสูงสุดด้านการดำเนินงาน) </w:t>
      </w:r>
      <w:r w:rsidR="003447E6" w:rsidRPr="007535E3">
        <w:rPr>
          <w:rFonts w:ascii="Angsana New" w:hAnsi="Angsana New"/>
          <w:sz w:val="30"/>
          <w:szCs w:val="30"/>
          <w:cs/>
        </w:rPr>
        <w:t>ของ</w:t>
      </w:r>
      <w:r w:rsidR="00A21F6F" w:rsidRPr="007535E3">
        <w:rPr>
          <w:rFonts w:ascii="Angsana New" w:hAnsi="Angsana New"/>
          <w:sz w:val="30"/>
          <w:szCs w:val="30"/>
          <w:cs/>
        </w:rPr>
        <w:t>กลุ่ม</w:t>
      </w:r>
      <w:r w:rsidRPr="007535E3">
        <w:rPr>
          <w:rFonts w:ascii="Angsana New" w:hAnsi="Angsana New"/>
          <w:sz w:val="30"/>
          <w:szCs w:val="30"/>
          <w:cs/>
        </w:rPr>
        <w:t xml:space="preserve">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 เช่น </w:t>
      </w:r>
      <w:r w:rsidR="009378D0" w:rsidRPr="007535E3">
        <w:rPr>
          <w:rFonts w:ascii="Angsana New" w:hAnsi="Angsana New"/>
          <w:sz w:val="30"/>
          <w:szCs w:val="30"/>
          <w:cs/>
        </w:rPr>
        <w:t>ทรัพย์สินองค์กร  ค่าใช้จ่ายในการบริหาร</w:t>
      </w:r>
      <w:r w:rsidRPr="007535E3">
        <w:rPr>
          <w:rFonts w:ascii="Angsana New" w:hAnsi="Angsana New"/>
          <w:sz w:val="30"/>
          <w:szCs w:val="30"/>
          <w:cs/>
        </w:rPr>
        <w:t xml:space="preserve"> และสินทรัพย์หรือหนี้สินภาษีเงินได้</w:t>
      </w:r>
    </w:p>
    <w:p w14:paraId="3E15D795" w14:textId="77777777" w:rsidR="00616BB7" w:rsidRPr="000D0DAA" w:rsidRDefault="00616BB7" w:rsidP="00616BB7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676C036D" w14:textId="5A8BBE71" w:rsidR="00456F4F" w:rsidRPr="007535E3" w:rsidRDefault="000F5D83" w:rsidP="00616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</w:rPr>
        <w:t>4</w:t>
      </w:r>
      <w:r w:rsidR="00456F4F" w:rsidRPr="007535E3">
        <w:rPr>
          <w:rFonts w:ascii="Angsana New" w:hAnsi="Angsana New"/>
          <w:b/>
          <w:bCs/>
          <w:sz w:val="30"/>
          <w:szCs w:val="30"/>
        </w:rPr>
        <w:tab/>
      </w:r>
      <w:r w:rsidR="00456F4F" w:rsidRPr="007535E3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5CC6D66" w14:textId="77777777" w:rsidR="00456F4F" w:rsidRPr="007535E3" w:rsidRDefault="00456F4F" w:rsidP="00632FC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7B85054C" w14:textId="33355164" w:rsidR="00C2772D" w:rsidRPr="007535E3" w:rsidRDefault="003E0C49" w:rsidP="00A0313C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cs/>
          <w:lang w:val="en-US" w:bidi="th-TH"/>
        </w:rPr>
      </w:pPr>
      <w:r w:rsidRPr="007535E3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ความสัมพันธ์ที่มีกับบริษัทย่อย</w:t>
      </w:r>
      <w:r w:rsidR="00E64F0F" w:rsidRPr="007535E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7535E3">
        <w:rPr>
          <w:rFonts w:ascii="Angsana New" w:hAnsi="Angsana New" w:cs="Angsana New"/>
          <w:b/>
          <w:sz w:val="30"/>
          <w:szCs w:val="30"/>
          <w:cs/>
          <w:lang w:val="en-US" w:bidi="th-TH"/>
        </w:rPr>
        <w:t>ได้เปิดเผยในหมายเหตุข้อ</w:t>
      </w:r>
      <w:r w:rsidR="005D5C81" w:rsidRPr="007535E3">
        <w:rPr>
          <w:rFonts w:ascii="Angsana New" w:hAnsi="Angsana New" w:cs="Angsana New"/>
          <w:b/>
          <w:sz w:val="30"/>
          <w:szCs w:val="30"/>
          <w:lang w:val="en-US" w:bidi="th-TH"/>
        </w:rPr>
        <w:t xml:space="preserve"> </w:t>
      </w:r>
      <w:r w:rsidR="005D5C81" w:rsidRPr="007535E3">
        <w:rPr>
          <w:rFonts w:ascii="Angsana New" w:hAnsi="Angsana New" w:cs="Angsana New"/>
          <w:bCs/>
          <w:sz w:val="30"/>
          <w:szCs w:val="30"/>
          <w:lang w:val="en-US" w:bidi="th-TH"/>
        </w:rPr>
        <w:t>1</w:t>
      </w:r>
      <w:r w:rsidR="005D5C81" w:rsidRPr="007535E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และ</w:t>
      </w:r>
      <w:r w:rsidR="00103A66" w:rsidRPr="007535E3">
        <w:rPr>
          <w:rFonts w:ascii="Angsana New" w:hAnsi="Angsana New" w:cs="Angsana New"/>
          <w:b/>
          <w:sz w:val="30"/>
          <w:szCs w:val="30"/>
          <w:lang w:val="en-US" w:bidi="th-TH"/>
        </w:rPr>
        <w:t xml:space="preserve"> </w:t>
      </w:r>
      <w:r w:rsidR="00103A66" w:rsidRPr="007535E3">
        <w:rPr>
          <w:rFonts w:ascii="Angsana New" w:hAnsi="Angsana New" w:cs="Angsana New"/>
          <w:bCs/>
          <w:sz w:val="30"/>
          <w:szCs w:val="30"/>
          <w:lang w:val="en-US" w:bidi="th-TH"/>
        </w:rPr>
        <w:t>11</w:t>
      </w:r>
      <w:r w:rsidRPr="007535E3">
        <w:rPr>
          <w:rFonts w:ascii="Angsana New" w:hAnsi="Angsana New" w:cs="Angsana New"/>
          <w:bCs/>
          <w:sz w:val="30"/>
          <w:szCs w:val="30"/>
          <w:lang w:val="en-US" w:bidi="th-TH"/>
        </w:rPr>
        <w:t xml:space="preserve"> </w:t>
      </w:r>
      <w:r w:rsidR="00AB4F1A" w:rsidRPr="007535E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392937E2" w14:textId="77777777" w:rsidR="00C2772D" w:rsidRPr="007535E3" w:rsidRDefault="00C2772D" w:rsidP="00632FCF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Cs/>
          <w:sz w:val="24"/>
          <w:szCs w:val="24"/>
          <w:lang w:bidi="th-TH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348"/>
        <w:gridCol w:w="2160"/>
        <w:gridCol w:w="3780"/>
      </w:tblGrid>
      <w:tr w:rsidR="00C2772D" w:rsidRPr="007535E3" w14:paraId="71005A61" w14:textId="77777777" w:rsidTr="00060BEC">
        <w:tc>
          <w:tcPr>
            <w:tcW w:w="3348" w:type="dxa"/>
          </w:tcPr>
          <w:p w14:paraId="7D51BBEE" w14:textId="77777777" w:rsidR="00C2772D" w:rsidRPr="007535E3" w:rsidRDefault="00C2772D" w:rsidP="00060BE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60" w:type="dxa"/>
          </w:tcPr>
          <w:p w14:paraId="43A389B4" w14:textId="77777777" w:rsidR="00C2772D" w:rsidRPr="007535E3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3780" w:type="dxa"/>
          </w:tcPr>
          <w:p w14:paraId="73E69C20" w14:textId="77777777" w:rsidR="00C2772D" w:rsidRPr="007535E3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C2772D" w:rsidRPr="007535E3" w14:paraId="1E60D90F" w14:textId="77777777" w:rsidTr="00060BEC">
        <w:tc>
          <w:tcPr>
            <w:tcW w:w="3348" w:type="dxa"/>
          </w:tcPr>
          <w:p w14:paraId="359824AA" w14:textId="77777777" w:rsidR="00C2772D" w:rsidRPr="007535E3" w:rsidRDefault="00C2772D" w:rsidP="00060BE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0"/>
                <w:lang w:bidi="th-TH"/>
              </w:rPr>
            </w:pPr>
          </w:p>
        </w:tc>
        <w:tc>
          <w:tcPr>
            <w:tcW w:w="2160" w:type="dxa"/>
          </w:tcPr>
          <w:p w14:paraId="28C3571D" w14:textId="77777777" w:rsidR="00C2772D" w:rsidRPr="007535E3" w:rsidRDefault="00C2772D" w:rsidP="00470D8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0"/>
                <w:lang w:bidi="th-TH"/>
              </w:rPr>
            </w:pPr>
          </w:p>
        </w:tc>
        <w:tc>
          <w:tcPr>
            <w:tcW w:w="3780" w:type="dxa"/>
          </w:tcPr>
          <w:p w14:paraId="68F1C6B4" w14:textId="77777777" w:rsidR="00C2772D" w:rsidRPr="007535E3" w:rsidRDefault="00C2772D" w:rsidP="00470D8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0"/>
                <w:lang w:bidi="th-TH"/>
              </w:rPr>
            </w:pPr>
          </w:p>
        </w:tc>
      </w:tr>
      <w:tr w:rsidR="00BF20A3" w:rsidRPr="007535E3" w14:paraId="63BC545B" w14:textId="77777777" w:rsidTr="00060BEC">
        <w:tc>
          <w:tcPr>
            <w:tcW w:w="3348" w:type="dxa"/>
          </w:tcPr>
          <w:p w14:paraId="0473DCFC" w14:textId="77777777" w:rsidR="00BF20A3" w:rsidRPr="007535E3" w:rsidRDefault="00BF20A3" w:rsidP="00060BE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2160" w:type="dxa"/>
          </w:tcPr>
          <w:p w14:paraId="6BF15C6D" w14:textId="77777777" w:rsidR="00BF20A3" w:rsidRPr="007535E3" w:rsidRDefault="00BF20A3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780" w:type="dxa"/>
          </w:tcPr>
          <w:p w14:paraId="2573BA3C" w14:textId="77777777" w:rsidR="00BF20A3" w:rsidRPr="007535E3" w:rsidRDefault="00BF20A3" w:rsidP="00970B46">
            <w:pPr>
              <w:pStyle w:val="block"/>
              <w:spacing w:after="0" w:line="240" w:lineRule="auto"/>
              <w:ind w:left="72" w:hanging="162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บุคคลที่มีอำนาจและความรับผิดชอบการ</w:t>
            </w:r>
            <w:r w:rsidR="00970B46" w:rsidRPr="007535E3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 xml:space="preserve">            </w:t>
            </w:r>
            <w:r w:rsidRPr="007535E3">
              <w:rPr>
                <w:rFonts w:ascii="Angsana New" w:hAnsi="Angsana New" w:cs="Angsana New"/>
                <w:b/>
                <w:spacing w:val="-20"/>
                <w:sz w:val="30"/>
                <w:szCs w:val="30"/>
                <w:cs/>
                <w:lang w:bidi="th-TH"/>
              </w:rPr>
              <w:t>วางแผน สั่งการและควบคุมกิจกรรมต่าง ๆ</w:t>
            </w:r>
            <w:r w:rsidR="00970B46" w:rsidRPr="007535E3">
              <w:rPr>
                <w:rFonts w:ascii="Angsana New" w:hAnsi="Angsana New" w:cs="Angsana New"/>
                <w:b/>
                <w:spacing w:val="-6"/>
                <w:sz w:val="30"/>
                <w:szCs w:val="30"/>
                <w:lang w:bidi="th-TH"/>
              </w:rPr>
              <w:br/>
            </w:r>
            <w:r w:rsidRPr="007535E3">
              <w:rPr>
                <w:rFonts w:ascii="Angsana New" w:hAnsi="Angsana New" w:cs="Angsana New"/>
                <w:b/>
                <w:spacing w:val="-6"/>
                <w:sz w:val="30"/>
                <w:szCs w:val="30"/>
                <w:cs/>
                <w:lang w:bidi="th-TH"/>
              </w:rPr>
              <w:t>ของกิจการไม่ว่าทางตรงหรือทางอ้อม ทั้งนี้ รวมถึงกรรมการของ</w:t>
            </w:r>
            <w:r w:rsidR="00727A73" w:rsidRPr="007535E3">
              <w:rPr>
                <w:rFonts w:ascii="Angsana New" w:hAnsi="Angsana New" w:cs="Angsana New"/>
                <w:b/>
                <w:spacing w:val="-6"/>
                <w:sz w:val="30"/>
                <w:szCs w:val="30"/>
                <w:cs/>
                <w:lang w:bidi="th-TH"/>
              </w:rPr>
              <w:t>กลุ่ม</w:t>
            </w:r>
            <w:r w:rsidRPr="007535E3">
              <w:rPr>
                <w:rFonts w:ascii="Angsana New" w:hAnsi="Angsana New" w:cs="Angsana New"/>
                <w:b/>
                <w:spacing w:val="-6"/>
                <w:sz w:val="30"/>
                <w:szCs w:val="30"/>
                <w:cs/>
                <w:lang w:bidi="th-TH"/>
              </w:rPr>
              <w:t>บริษัท</w:t>
            </w:r>
            <w:r w:rsidR="00D60D11" w:rsidRPr="007535E3">
              <w:rPr>
                <w:rFonts w:ascii="Angsana New" w:hAnsi="Angsana New" w:cs="Angsana New"/>
                <w:b/>
                <w:spacing w:val="-6"/>
                <w:sz w:val="30"/>
                <w:szCs w:val="30"/>
                <w:cs/>
                <w:lang w:bidi="th-TH"/>
              </w:rPr>
              <w:t xml:space="preserve"> (</w:t>
            </w:r>
            <w:r w:rsidRPr="007535E3">
              <w:rPr>
                <w:rFonts w:ascii="Angsana New" w:hAnsi="Angsana New" w:cs="Angsana New"/>
                <w:b/>
                <w:spacing w:val="-6"/>
                <w:sz w:val="30"/>
                <w:szCs w:val="30"/>
                <w:cs/>
                <w:lang w:bidi="th-TH"/>
              </w:rPr>
              <w:t>ไม่ว่าจะทำหน้าที่ในระดับบริหารหรือไม</w:t>
            </w:r>
            <w:r w:rsidR="00D60D11" w:rsidRPr="007535E3">
              <w:rPr>
                <w:rFonts w:ascii="Angsana New" w:hAnsi="Angsana New" w:cs="Angsana New"/>
                <w:b/>
                <w:spacing w:val="-6"/>
                <w:sz w:val="30"/>
                <w:szCs w:val="30"/>
                <w:cs/>
                <w:lang w:bidi="th-TH"/>
              </w:rPr>
              <w:t>่)</w:t>
            </w:r>
          </w:p>
        </w:tc>
      </w:tr>
    </w:tbl>
    <w:p w14:paraId="4AFD089D" w14:textId="650B5064" w:rsidR="005F6DF7" w:rsidRPr="007535E3" w:rsidRDefault="005F6DF7" w:rsidP="00632FCF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24"/>
          <w:szCs w:val="24"/>
          <w:lang w:bidi="th-TH"/>
        </w:rPr>
      </w:pPr>
      <w:r w:rsidRPr="007535E3">
        <w:rPr>
          <w:rFonts w:ascii="Angsana New" w:hAnsi="Angsana New" w:cs="Angsana New"/>
          <w:sz w:val="24"/>
          <w:szCs w:val="24"/>
          <w:lang w:bidi="th-TH"/>
        </w:rPr>
        <w:br w:type="page"/>
      </w:r>
    </w:p>
    <w:p w14:paraId="68405BE7" w14:textId="77777777" w:rsidR="00456F4F" w:rsidRPr="007535E3" w:rsidRDefault="00456F4F" w:rsidP="00632FCF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7535E3">
        <w:rPr>
          <w:rFonts w:ascii="Angsana New" w:hAnsi="Angsana New" w:cs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</w:t>
      </w:r>
      <w:r w:rsidR="00461B24" w:rsidRPr="007535E3">
        <w:rPr>
          <w:rFonts w:ascii="Angsana New" w:hAnsi="Angsana New" w:cs="Angsana New"/>
          <w:b/>
          <w:sz w:val="30"/>
          <w:szCs w:val="30"/>
          <w:cs/>
          <w:lang w:bidi="th-TH"/>
        </w:rPr>
        <w:t>รายการ</w:t>
      </w:r>
      <w:r w:rsidRPr="007535E3">
        <w:rPr>
          <w:rFonts w:ascii="Angsana New" w:hAnsi="Angsana New" w:cs="Angsana New"/>
          <w:b/>
          <w:sz w:val="30"/>
          <w:szCs w:val="30"/>
          <w:cs/>
          <w:lang w:bidi="th-TH"/>
        </w:rPr>
        <w:t>แต่ละ</w:t>
      </w:r>
      <w:r w:rsidR="00461B24" w:rsidRPr="007535E3">
        <w:rPr>
          <w:rFonts w:ascii="Angsana New" w:hAnsi="Angsana New" w:cs="Angsana New"/>
          <w:b/>
          <w:sz w:val="30"/>
          <w:szCs w:val="30"/>
          <w:cs/>
          <w:lang w:bidi="th-TH"/>
        </w:rPr>
        <w:t>ประเภท</w:t>
      </w:r>
      <w:r w:rsidRPr="007535E3">
        <w:rPr>
          <w:rFonts w:ascii="Angsana New" w:hAnsi="Angsana New" w:cs="Angsana New"/>
          <w:b/>
          <w:sz w:val="30"/>
          <w:szCs w:val="30"/>
          <w:cs/>
          <w:lang w:bidi="th-TH"/>
        </w:rPr>
        <w:t>อธิบายได้ดังต่อไปนี้</w:t>
      </w:r>
    </w:p>
    <w:p w14:paraId="0812AA34" w14:textId="77777777" w:rsidR="00456F4F" w:rsidRPr="00323832" w:rsidRDefault="00456F4F" w:rsidP="00632FCF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6"/>
          <w:szCs w:val="16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720"/>
        <w:gridCol w:w="5940"/>
      </w:tblGrid>
      <w:tr w:rsidR="00456F4F" w:rsidRPr="007535E3" w14:paraId="541A4EB1" w14:textId="77777777" w:rsidTr="00060BEC">
        <w:trPr>
          <w:trHeight w:val="20"/>
        </w:trPr>
        <w:tc>
          <w:tcPr>
            <w:tcW w:w="2610" w:type="dxa"/>
          </w:tcPr>
          <w:p w14:paraId="4F1834FA" w14:textId="77777777" w:rsidR="00456F4F" w:rsidRPr="007535E3" w:rsidRDefault="00461B24" w:rsidP="00060BEC">
            <w:pPr>
              <w:spacing w:line="240" w:lineRule="auto"/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720" w:type="dxa"/>
          </w:tcPr>
          <w:p w14:paraId="6EB53B7A" w14:textId="77777777" w:rsidR="00456F4F" w:rsidRPr="007535E3" w:rsidRDefault="00456F4F" w:rsidP="00632FC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14:paraId="39B79D4C" w14:textId="77777777" w:rsidR="00456F4F" w:rsidRPr="007535E3" w:rsidRDefault="00456F4F" w:rsidP="00632FC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461B24" w:rsidRPr="007535E3" w14:paraId="051CA254" w14:textId="77777777" w:rsidTr="00060BEC">
        <w:trPr>
          <w:trHeight w:val="20"/>
        </w:trPr>
        <w:tc>
          <w:tcPr>
            <w:tcW w:w="2610" w:type="dxa"/>
          </w:tcPr>
          <w:p w14:paraId="1049AD3A" w14:textId="77777777" w:rsidR="00461B24" w:rsidRPr="007535E3" w:rsidRDefault="00461B24" w:rsidP="00060BEC">
            <w:pPr>
              <w:spacing w:line="240" w:lineRule="auto"/>
              <w:ind w:hanging="1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5874423" w14:textId="77777777" w:rsidR="00461B24" w:rsidRPr="007535E3" w:rsidRDefault="00461B24" w:rsidP="00632FC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5940" w:type="dxa"/>
          </w:tcPr>
          <w:p w14:paraId="614DEA26" w14:textId="77777777" w:rsidR="00461B24" w:rsidRPr="007535E3" w:rsidRDefault="00461B24" w:rsidP="00632FCF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65AA6" w:rsidRPr="007535E3" w14:paraId="6B1B8655" w14:textId="77777777" w:rsidTr="00060BEC">
        <w:trPr>
          <w:trHeight w:val="20"/>
        </w:trPr>
        <w:tc>
          <w:tcPr>
            <w:tcW w:w="2610" w:type="dxa"/>
          </w:tcPr>
          <w:p w14:paraId="13885424" w14:textId="07DC2BE6" w:rsidR="00B65AA6" w:rsidRPr="00B65AA6" w:rsidRDefault="00B65AA6" w:rsidP="00060BEC">
            <w:pPr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65AA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323832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 w:rsidRPr="00B65AA6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720" w:type="dxa"/>
          </w:tcPr>
          <w:p w14:paraId="7010A7A4" w14:textId="77777777" w:rsidR="00B65AA6" w:rsidRPr="00B65AA6" w:rsidRDefault="00B65AA6" w:rsidP="00632FC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14:paraId="49FC321E" w14:textId="0058CDC8" w:rsidR="00B65AA6" w:rsidRPr="00B65AA6" w:rsidRDefault="00323832" w:rsidP="00632FC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ต้นทุนบวก</w:t>
            </w:r>
            <w:r w:rsidR="006B49BC">
              <w:rPr>
                <w:rFonts w:ascii="Angsana New" w:hAnsi="Angsana New" w:hint="cs"/>
                <w:sz w:val="30"/>
                <w:szCs w:val="30"/>
                <w:cs/>
              </w:rPr>
              <w:t>ด้วย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ส่วนเพิ่ม</w:t>
            </w:r>
          </w:p>
        </w:tc>
      </w:tr>
      <w:tr w:rsidR="00461B24" w:rsidRPr="007535E3" w14:paraId="6E29873F" w14:textId="77777777" w:rsidTr="00060BEC">
        <w:trPr>
          <w:trHeight w:val="20"/>
        </w:trPr>
        <w:tc>
          <w:tcPr>
            <w:tcW w:w="2610" w:type="dxa"/>
          </w:tcPr>
          <w:p w14:paraId="368C20EC" w14:textId="77777777" w:rsidR="00461B24" w:rsidRPr="007535E3" w:rsidRDefault="00461B24" w:rsidP="00060BEC">
            <w:pPr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="00266980" w:rsidRPr="007535E3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="00420B62" w:rsidRPr="007535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</w:tcPr>
          <w:p w14:paraId="38D7BE40" w14:textId="77777777" w:rsidR="00461B24" w:rsidRPr="007535E3" w:rsidRDefault="00461B24" w:rsidP="00632FC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14:paraId="47AA5FC9" w14:textId="77777777" w:rsidR="00461B24" w:rsidRPr="007535E3" w:rsidRDefault="00461B24" w:rsidP="00F8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ตามที่</w:t>
            </w:r>
            <w:r w:rsidR="00266980" w:rsidRPr="007535E3">
              <w:rPr>
                <w:rFonts w:ascii="Angsana New" w:hAnsi="Angsana New"/>
                <w:sz w:val="30"/>
                <w:szCs w:val="30"/>
                <w:cs/>
              </w:rPr>
              <w:t>ได้รับอนุมัติโดยกรรมการ</w:t>
            </w:r>
            <w:r w:rsidR="006971CF" w:rsidRPr="007535E3">
              <w:rPr>
                <w:rFonts w:ascii="Angsana New" w:hAnsi="Angsana New"/>
                <w:sz w:val="30"/>
                <w:szCs w:val="30"/>
                <w:cs/>
              </w:rPr>
              <w:t>หรือคณะกรรมการ</w:t>
            </w:r>
            <w:r w:rsidR="009A3564" w:rsidRPr="007535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A3564" w:rsidRPr="007535E3">
              <w:rPr>
                <w:rFonts w:ascii="Angsana New" w:hAnsi="Angsana New"/>
                <w:sz w:val="30"/>
                <w:szCs w:val="30"/>
                <w:cs/>
              </w:rPr>
              <w:t>(สำหรับ</w:t>
            </w:r>
            <w:r w:rsidR="008E6AB2" w:rsidRPr="007535E3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="00F86664" w:rsidRPr="007535E3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="00164D8E" w:rsidRPr="007535E3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ผู้บริหาร</w:t>
            </w:r>
            <w:r w:rsidR="00420B62" w:rsidRPr="007535E3">
              <w:rPr>
                <w:rFonts w:ascii="Angsana New" w:hAnsi="Angsana New"/>
                <w:spacing w:val="-6"/>
                <w:sz w:val="30"/>
                <w:szCs w:val="30"/>
                <w:cs/>
              </w:rPr>
              <w:t>ยกเว้นค่าตอบแทนกรรมการ</w:t>
            </w:r>
            <w:r w:rsidR="00164D8E" w:rsidRPr="007535E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) </w:t>
            </w:r>
            <w:r w:rsidR="00266980" w:rsidRPr="007535E3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และผู้ถือหุ้น</w:t>
            </w:r>
            <w:r w:rsidR="009A3564" w:rsidRPr="007535E3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6971CF" w:rsidRPr="007535E3">
              <w:rPr>
                <w:rFonts w:ascii="Angsana New" w:hAnsi="Angsana New"/>
                <w:spacing w:val="-6"/>
                <w:sz w:val="30"/>
                <w:szCs w:val="30"/>
                <w:cs/>
              </w:rPr>
              <w:t>(สำหรับค่าตอบแทน</w:t>
            </w:r>
            <w:r w:rsidR="00F86664" w:rsidRPr="007535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971CF" w:rsidRPr="007535E3">
              <w:rPr>
                <w:rFonts w:ascii="Angsana New" w:hAnsi="Angsana New"/>
                <w:sz w:val="30"/>
                <w:szCs w:val="30"/>
                <w:cs/>
              </w:rPr>
              <w:t>กรรมการ)</w:t>
            </w:r>
          </w:p>
        </w:tc>
      </w:tr>
      <w:tr w:rsidR="00B65AA6" w:rsidRPr="007535E3" w14:paraId="09F2051C" w14:textId="77777777" w:rsidTr="00060BEC">
        <w:trPr>
          <w:trHeight w:val="20"/>
        </w:trPr>
        <w:tc>
          <w:tcPr>
            <w:tcW w:w="2610" w:type="dxa"/>
          </w:tcPr>
          <w:p w14:paraId="49506626" w14:textId="4B311580" w:rsidR="00B65AA6" w:rsidRPr="00B65AA6" w:rsidRDefault="00B65AA6" w:rsidP="00060BEC">
            <w:pPr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65AA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720" w:type="dxa"/>
          </w:tcPr>
          <w:p w14:paraId="2C6B90F4" w14:textId="77777777" w:rsidR="00B65AA6" w:rsidRPr="00B65AA6" w:rsidRDefault="00B65AA6" w:rsidP="00632FC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</w:tcPr>
          <w:p w14:paraId="35A4AF9E" w14:textId="38653A2B" w:rsidR="00B65AA6" w:rsidRPr="00B65AA6" w:rsidRDefault="006B49BC" w:rsidP="00F8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ราคาที่ตกลงกันตามสัญญาเท่ากับร้อยละ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1.25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</w:tbl>
    <w:p w14:paraId="4A3664F0" w14:textId="77777777" w:rsidR="00645345" w:rsidRPr="00323832" w:rsidRDefault="00645345" w:rsidP="00323832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</w:rPr>
      </w:pPr>
    </w:p>
    <w:p w14:paraId="0F0A399F" w14:textId="4ABCBD93" w:rsidR="00456F4F" w:rsidRPr="007535E3" w:rsidRDefault="003D7B8B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535E3">
        <w:rPr>
          <w:rFonts w:ascii="Angsana New" w:hAnsi="Angsana New"/>
          <w:b/>
          <w:sz w:val="30"/>
          <w:szCs w:val="30"/>
          <w:cs/>
        </w:rPr>
        <w:t>ร</w:t>
      </w:r>
      <w:r w:rsidR="00456F4F" w:rsidRPr="007535E3">
        <w:rPr>
          <w:rFonts w:ascii="Angsana New" w:hAnsi="Angsana New"/>
          <w:b/>
          <w:sz w:val="30"/>
          <w:szCs w:val="30"/>
          <w:cs/>
        </w:rPr>
        <w:t>ายการ</w:t>
      </w:r>
      <w:r w:rsidR="009E7788" w:rsidRPr="007535E3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7535E3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456F4F" w:rsidRPr="007535E3">
        <w:rPr>
          <w:rFonts w:ascii="Angsana New" w:hAnsi="Angsana New"/>
          <w:b/>
          <w:sz w:val="30"/>
          <w:szCs w:val="30"/>
          <w:cs/>
        </w:rPr>
        <w:t xml:space="preserve">สำหรับแต่ละปีสิ้นสุดวันที่ </w:t>
      </w:r>
      <w:r w:rsidR="00456F4F" w:rsidRPr="007535E3">
        <w:rPr>
          <w:rFonts w:ascii="Angsana New" w:hAnsi="Angsana New"/>
          <w:bCs/>
          <w:sz w:val="30"/>
          <w:szCs w:val="30"/>
        </w:rPr>
        <w:t>31</w:t>
      </w:r>
      <w:r w:rsidR="00456F4F" w:rsidRPr="007535E3">
        <w:rPr>
          <w:rFonts w:ascii="Angsana New" w:hAnsi="Angsana New"/>
          <w:b/>
          <w:sz w:val="30"/>
          <w:szCs w:val="30"/>
          <w:rtl/>
          <w:cs/>
        </w:rPr>
        <w:t xml:space="preserve"> </w:t>
      </w:r>
      <w:r w:rsidR="00456F4F" w:rsidRPr="007535E3">
        <w:rPr>
          <w:rFonts w:ascii="Angsana New" w:hAnsi="Angsana New"/>
          <w:b/>
          <w:sz w:val="30"/>
          <w:szCs w:val="30"/>
          <w:cs/>
        </w:rPr>
        <w:t>ธันวาคม</w:t>
      </w:r>
      <w:r w:rsidR="00456F4F" w:rsidRPr="007535E3">
        <w:rPr>
          <w:rFonts w:ascii="Angsana New" w:hAnsi="Angsana New"/>
          <w:b/>
          <w:sz w:val="30"/>
          <w:szCs w:val="30"/>
          <w:rtl/>
          <w:cs/>
        </w:rPr>
        <w:t xml:space="preserve"> </w:t>
      </w:r>
      <w:r w:rsidR="00456F4F" w:rsidRPr="007535E3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16515198" w14:textId="77777777" w:rsidR="00C21F1C" w:rsidRPr="00323832" w:rsidRDefault="00C21F1C" w:rsidP="00323832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4629" w:type="pct"/>
        <w:tblInd w:w="450" w:type="dxa"/>
        <w:tblLook w:val="04A0" w:firstRow="1" w:lastRow="0" w:firstColumn="1" w:lastColumn="0" w:noHBand="0" w:noVBand="1"/>
      </w:tblPr>
      <w:tblGrid>
        <w:gridCol w:w="3829"/>
        <w:gridCol w:w="1100"/>
        <w:gridCol w:w="260"/>
        <w:gridCol w:w="1103"/>
        <w:gridCol w:w="261"/>
        <w:gridCol w:w="1100"/>
        <w:gridCol w:w="263"/>
        <w:gridCol w:w="1099"/>
      </w:tblGrid>
      <w:tr w:rsidR="00616503" w:rsidRPr="007535E3" w14:paraId="371C01D0" w14:textId="77777777" w:rsidTr="00323832">
        <w:trPr>
          <w:cantSplit/>
        </w:trPr>
        <w:tc>
          <w:tcPr>
            <w:tcW w:w="2124" w:type="pct"/>
          </w:tcPr>
          <w:p w14:paraId="48B3FCF9" w14:textId="77777777" w:rsidR="00616503" w:rsidRPr="007535E3" w:rsidRDefault="006165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  <w:hideMark/>
          </w:tcPr>
          <w:p w14:paraId="3BFCC49C" w14:textId="77777777" w:rsidR="00616503" w:rsidRPr="007535E3" w:rsidRDefault="00616503" w:rsidP="00131328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5" w:type="pct"/>
          </w:tcPr>
          <w:p w14:paraId="6B0F5A94" w14:textId="77777777" w:rsidR="00616503" w:rsidRPr="007535E3" w:rsidRDefault="00616503" w:rsidP="00131328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66" w:type="pct"/>
            <w:gridSpan w:val="3"/>
            <w:hideMark/>
          </w:tcPr>
          <w:p w14:paraId="4712CBAA" w14:textId="77777777" w:rsidR="00616503" w:rsidRPr="007535E3" w:rsidRDefault="00616503" w:rsidP="00131328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45A74" w:rsidRPr="007535E3" w14:paraId="387F2E43" w14:textId="77777777" w:rsidTr="00323832">
        <w:trPr>
          <w:cantSplit/>
        </w:trPr>
        <w:tc>
          <w:tcPr>
            <w:tcW w:w="2124" w:type="pct"/>
            <w:hideMark/>
          </w:tcPr>
          <w:p w14:paraId="487E6639" w14:textId="77777777" w:rsidR="00145A74" w:rsidRPr="007535E3" w:rsidRDefault="00145A74" w:rsidP="00060B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</w:tcPr>
          <w:p w14:paraId="3424747F" w14:textId="77777777" w:rsidR="00145A74" w:rsidRPr="007535E3" w:rsidRDefault="000E5573" w:rsidP="00145A7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" w:type="pct"/>
          </w:tcPr>
          <w:p w14:paraId="7595F32A" w14:textId="77777777" w:rsidR="00145A74" w:rsidRPr="007535E3" w:rsidRDefault="00145A74" w:rsidP="00145A7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149E99F5" w14:textId="77777777" w:rsidR="00145A74" w:rsidRPr="007535E3" w:rsidRDefault="000E5573" w:rsidP="00145A7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5" w:type="pct"/>
          </w:tcPr>
          <w:p w14:paraId="2384FDAF" w14:textId="77777777" w:rsidR="00145A74" w:rsidRPr="007535E3" w:rsidRDefault="00145A74" w:rsidP="00145A74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4004E676" w14:textId="77777777" w:rsidR="00145A74" w:rsidRPr="007535E3" w:rsidRDefault="000E5573" w:rsidP="00145A7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6" w:type="pct"/>
          </w:tcPr>
          <w:p w14:paraId="170A0613" w14:textId="77777777" w:rsidR="00145A74" w:rsidRPr="007535E3" w:rsidRDefault="00145A74" w:rsidP="00145A7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7697CC22" w14:textId="77777777" w:rsidR="00145A74" w:rsidRPr="007535E3" w:rsidRDefault="000E5573" w:rsidP="00145A7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5A3916" w:rsidRPr="007535E3" w14:paraId="23FE4B3C" w14:textId="77777777" w:rsidTr="00323832">
        <w:trPr>
          <w:cantSplit/>
        </w:trPr>
        <w:tc>
          <w:tcPr>
            <w:tcW w:w="2124" w:type="pct"/>
          </w:tcPr>
          <w:p w14:paraId="021E8833" w14:textId="77777777" w:rsidR="005A3916" w:rsidRPr="007535E3" w:rsidRDefault="005A3916" w:rsidP="00060B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6" w:type="pct"/>
            <w:gridSpan w:val="7"/>
            <w:hideMark/>
          </w:tcPr>
          <w:p w14:paraId="685BC76B" w14:textId="77777777" w:rsidR="005A3916" w:rsidRPr="007535E3" w:rsidRDefault="005A3916" w:rsidP="005A3916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A3916" w:rsidRPr="007535E3" w14:paraId="4F8A7E3F" w14:textId="77777777" w:rsidTr="00323832">
        <w:trPr>
          <w:cantSplit/>
        </w:trPr>
        <w:tc>
          <w:tcPr>
            <w:tcW w:w="2124" w:type="pct"/>
            <w:hideMark/>
          </w:tcPr>
          <w:p w14:paraId="6D9914D6" w14:textId="64148609" w:rsidR="005A3916" w:rsidRPr="007535E3" w:rsidRDefault="00323832" w:rsidP="00060B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24C13FFE" w14:textId="77777777" w:rsidR="005A3916" w:rsidRPr="007535E3" w:rsidRDefault="005A3916" w:rsidP="005A3916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24C0BCA1" w14:textId="77777777" w:rsidR="005A3916" w:rsidRPr="007535E3" w:rsidRDefault="005A3916" w:rsidP="005A3916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1113FA9" w14:textId="77777777" w:rsidR="005A3916" w:rsidRPr="007535E3" w:rsidRDefault="005A3916" w:rsidP="005A3916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DC401B2" w14:textId="77777777" w:rsidR="005A3916" w:rsidRPr="007535E3" w:rsidRDefault="005A3916" w:rsidP="005A391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4381F88F" w14:textId="77777777" w:rsidR="005A3916" w:rsidRPr="007535E3" w:rsidRDefault="005A3916" w:rsidP="005A3916">
            <w:pPr>
              <w:pStyle w:val="E"/>
              <w:tabs>
                <w:tab w:val="decimal" w:pos="881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C295931" w14:textId="77777777" w:rsidR="005A3916" w:rsidRPr="007535E3" w:rsidRDefault="005A3916" w:rsidP="005A391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094FA570" w14:textId="77777777" w:rsidR="005A3916" w:rsidRPr="007535E3" w:rsidRDefault="005A3916" w:rsidP="005A3916">
            <w:pPr>
              <w:pStyle w:val="E"/>
              <w:tabs>
                <w:tab w:val="decimal" w:pos="881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323832" w:rsidRPr="00323832" w14:paraId="6AEE9301" w14:textId="77777777" w:rsidTr="00323832">
        <w:trPr>
          <w:cantSplit/>
        </w:trPr>
        <w:tc>
          <w:tcPr>
            <w:tcW w:w="2124" w:type="pct"/>
          </w:tcPr>
          <w:p w14:paraId="0C8D873D" w14:textId="5271EEE1" w:rsidR="00323832" w:rsidRPr="00323832" w:rsidRDefault="00323832" w:rsidP="003238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383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0" w:type="pct"/>
          </w:tcPr>
          <w:p w14:paraId="2C89DB98" w14:textId="7215E8CB" w:rsidR="00323832" w:rsidRPr="00323832" w:rsidRDefault="00323832" w:rsidP="00323832">
            <w:pPr>
              <w:pStyle w:val="E"/>
              <w:tabs>
                <w:tab w:val="decimal" w:pos="654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3FBA250B" w14:textId="77777777" w:rsidR="00323832" w:rsidRPr="00323832" w:rsidRDefault="00323832" w:rsidP="0032383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632BF421" w14:textId="09BA5EE9" w:rsidR="00323832" w:rsidRPr="00323832" w:rsidRDefault="00323832" w:rsidP="00323832">
            <w:pPr>
              <w:pStyle w:val="E"/>
              <w:tabs>
                <w:tab w:val="decimal" w:pos="647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8418DBA" w14:textId="77777777" w:rsidR="00323832" w:rsidRPr="00323832" w:rsidRDefault="00323832" w:rsidP="0032383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75E6D615" w14:textId="0903F39A" w:rsidR="00323832" w:rsidRPr="00323832" w:rsidRDefault="00323832" w:rsidP="0032383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437</w:t>
            </w:r>
          </w:p>
        </w:tc>
        <w:tc>
          <w:tcPr>
            <w:tcW w:w="146" w:type="pct"/>
          </w:tcPr>
          <w:p w14:paraId="33AFE8B4" w14:textId="77777777" w:rsidR="00323832" w:rsidRPr="00323832" w:rsidRDefault="00323832" w:rsidP="0032383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7E7F0BA4" w14:textId="68F74964" w:rsidR="00323832" w:rsidRPr="00323832" w:rsidRDefault="00323832" w:rsidP="00323832">
            <w:pPr>
              <w:pStyle w:val="E"/>
              <w:tabs>
                <w:tab w:val="decimal" w:pos="617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</w:tr>
      <w:tr w:rsidR="00323832" w:rsidRPr="00323832" w14:paraId="73DB805A" w14:textId="77777777" w:rsidTr="00323832">
        <w:trPr>
          <w:cantSplit/>
        </w:trPr>
        <w:tc>
          <w:tcPr>
            <w:tcW w:w="2124" w:type="pct"/>
          </w:tcPr>
          <w:p w14:paraId="0ABBB568" w14:textId="77777777" w:rsidR="00323832" w:rsidRPr="00323832" w:rsidRDefault="00323832" w:rsidP="00323832">
            <w:pPr>
              <w:pStyle w:val="block"/>
              <w:spacing w:after="0" w:line="240" w:lineRule="auto"/>
              <w:ind w:left="54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5E2AFD11" w14:textId="77777777" w:rsidR="00323832" w:rsidRPr="00323832" w:rsidRDefault="00323832" w:rsidP="00323832">
            <w:pPr>
              <w:pStyle w:val="block"/>
              <w:spacing w:after="0" w:line="240" w:lineRule="auto"/>
              <w:ind w:left="5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14:paraId="323B6E69" w14:textId="77777777" w:rsidR="00323832" w:rsidRPr="00323832" w:rsidRDefault="00323832" w:rsidP="00323832">
            <w:pPr>
              <w:pStyle w:val="block"/>
              <w:spacing w:after="0" w:line="240" w:lineRule="auto"/>
              <w:ind w:left="5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2D0787F0" w14:textId="77777777" w:rsidR="00323832" w:rsidRPr="00323832" w:rsidRDefault="00323832" w:rsidP="00323832">
            <w:pPr>
              <w:pStyle w:val="block"/>
              <w:spacing w:after="0" w:line="240" w:lineRule="auto"/>
              <w:ind w:left="5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14F6DB35" w14:textId="77777777" w:rsidR="00323832" w:rsidRPr="00323832" w:rsidRDefault="00323832" w:rsidP="00323832">
            <w:pPr>
              <w:pStyle w:val="block"/>
              <w:spacing w:after="0" w:line="240" w:lineRule="auto"/>
              <w:ind w:left="5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0" w:type="pct"/>
          </w:tcPr>
          <w:p w14:paraId="5D442BA3" w14:textId="77777777" w:rsidR="00323832" w:rsidRPr="00323832" w:rsidRDefault="00323832" w:rsidP="00323832">
            <w:pPr>
              <w:pStyle w:val="block"/>
              <w:spacing w:after="0" w:line="240" w:lineRule="auto"/>
              <w:ind w:left="5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1B4AEC93" w14:textId="77777777" w:rsidR="00323832" w:rsidRPr="00323832" w:rsidRDefault="00323832" w:rsidP="00323832">
            <w:pPr>
              <w:pStyle w:val="block"/>
              <w:spacing w:after="0" w:line="240" w:lineRule="auto"/>
              <w:ind w:left="5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0" w:type="pct"/>
          </w:tcPr>
          <w:p w14:paraId="24628D82" w14:textId="77777777" w:rsidR="00323832" w:rsidRPr="00323832" w:rsidRDefault="00323832" w:rsidP="00323832">
            <w:pPr>
              <w:pStyle w:val="block"/>
              <w:spacing w:after="0" w:line="240" w:lineRule="auto"/>
              <w:ind w:left="5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23832" w:rsidRPr="007535E3" w14:paraId="2B78F1F1" w14:textId="77777777" w:rsidTr="00323832">
        <w:trPr>
          <w:cantSplit/>
        </w:trPr>
        <w:tc>
          <w:tcPr>
            <w:tcW w:w="2124" w:type="pct"/>
          </w:tcPr>
          <w:p w14:paraId="177107DB" w14:textId="5FB79E47" w:rsidR="00323832" w:rsidRPr="007535E3" w:rsidRDefault="00323832" w:rsidP="003238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0" w:type="pct"/>
          </w:tcPr>
          <w:p w14:paraId="66471401" w14:textId="77777777" w:rsidR="00323832" w:rsidRPr="007535E3" w:rsidRDefault="00323832" w:rsidP="0032383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FD75416" w14:textId="77777777" w:rsidR="00323832" w:rsidRPr="007535E3" w:rsidRDefault="00323832" w:rsidP="00323832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2C1B526" w14:textId="77777777" w:rsidR="00323832" w:rsidRPr="007535E3" w:rsidRDefault="00323832" w:rsidP="0032383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C4F2E86" w14:textId="77777777" w:rsidR="00323832" w:rsidRPr="007535E3" w:rsidRDefault="00323832" w:rsidP="0032383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74B89B99" w14:textId="77777777" w:rsidR="00323832" w:rsidRPr="007535E3" w:rsidRDefault="00323832" w:rsidP="00323832">
            <w:pPr>
              <w:pStyle w:val="E"/>
              <w:tabs>
                <w:tab w:val="decimal" w:pos="881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9364360" w14:textId="77777777" w:rsidR="00323832" w:rsidRPr="007535E3" w:rsidRDefault="00323832" w:rsidP="0032383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61C3B162" w14:textId="77777777" w:rsidR="00323832" w:rsidRPr="007535E3" w:rsidRDefault="00323832" w:rsidP="00323832">
            <w:pPr>
              <w:pStyle w:val="E"/>
              <w:tabs>
                <w:tab w:val="decimal" w:pos="881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323832" w:rsidRPr="007535E3" w14:paraId="11BE95C0" w14:textId="77777777" w:rsidTr="00323832">
        <w:trPr>
          <w:cantSplit/>
        </w:trPr>
        <w:tc>
          <w:tcPr>
            <w:tcW w:w="2124" w:type="pct"/>
            <w:hideMark/>
          </w:tcPr>
          <w:p w14:paraId="0F1A1872" w14:textId="77777777" w:rsidR="00323832" w:rsidRPr="007535E3" w:rsidRDefault="00323832" w:rsidP="003238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0" w:type="pct"/>
          </w:tcPr>
          <w:p w14:paraId="772893EB" w14:textId="77777777" w:rsidR="00323832" w:rsidRPr="007535E3" w:rsidRDefault="00323832" w:rsidP="0032383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25,372</w:t>
            </w:r>
          </w:p>
        </w:tc>
        <w:tc>
          <w:tcPr>
            <w:tcW w:w="144" w:type="pct"/>
          </w:tcPr>
          <w:p w14:paraId="6ABF9BA6" w14:textId="77777777" w:rsidR="00323832" w:rsidRPr="007535E3" w:rsidRDefault="00323832" w:rsidP="00323832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hideMark/>
          </w:tcPr>
          <w:p w14:paraId="53C3241E" w14:textId="77777777" w:rsidR="00323832" w:rsidRPr="007535E3" w:rsidRDefault="00323832" w:rsidP="0032383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21,680</w:t>
            </w:r>
          </w:p>
        </w:tc>
        <w:tc>
          <w:tcPr>
            <w:tcW w:w="145" w:type="pct"/>
          </w:tcPr>
          <w:p w14:paraId="004D738F" w14:textId="77777777" w:rsidR="00323832" w:rsidRPr="007535E3" w:rsidRDefault="00323832" w:rsidP="0032383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3656F490" w14:textId="77777777" w:rsidR="00323832" w:rsidRPr="007535E3" w:rsidRDefault="00323832" w:rsidP="0032383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23,790</w:t>
            </w:r>
          </w:p>
        </w:tc>
        <w:tc>
          <w:tcPr>
            <w:tcW w:w="146" w:type="pct"/>
          </w:tcPr>
          <w:p w14:paraId="40F11A52" w14:textId="77777777" w:rsidR="00323832" w:rsidRPr="007535E3" w:rsidRDefault="00323832" w:rsidP="0032383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hideMark/>
          </w:tcPr>
          <w:p w14:paraId="7C8B9420" w14:textId="77777777" w:rsidR="00323832" w:rsidRPr="007535E3" w:rsidRDefault="00323832" w:rsidP="0032383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21,680</w:t>
            </w:r>
          </w:p>
        </w:tc>
      </w:tr>
      <w:tr w:rsidR="00323832" w:rsidRPr="007535E3" w14:paraId="4F416E9F" w14:textId="77777777" w:rsidTr="00323832">
        <w:trPr>
          <w:cantSplit/>
        </w:trPr>
        <w:tc>
          <w:tcPr>
            <w:tcW w:w="2124" w:type="pct"/>
            <w:hideMark/>
          </w:tcPr>
          <w:p w14:paraId="57839F9F" w14:textId="77777777" w:rsidR="00323832" w:rsidRPr="007535E3" w:rsidRDefault="00323832" w:rsidP="003238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6F8F6B6E" w14:textId="77777777" w:rsidR="00323832" w:rsidRPr="007535E3" w:rsidRDefault="00323832" w:rsidP="0032383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1,577</w:t>
            </w:r>
          </w:p>
        </w:tc>
        <w:tc>
          <w:tcPr>
            <w:tcW w:w="144" w:type="pct"/>
          </w:tcPr>
          <w:p w14:paraId="6C193E8A" w14:textId="77777777" w:rsidR="00323832" w:rsidRPr="007535E3" w:rsidRDefault="00323832" w:rsidP="00323832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811D69" w14:textId="77777777" w:rsidR="00323832" w:rsidRPr="007535E3" w:rsidRDefault="00323832" w:rsidP="0032383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1,483</w:t>
            </w:r>
          </w:p>
        </w:tc>
        <w:tc>
          <w:tcPr>
            <w:tcW w:w="145" w:type="pct"/>
          </w:tcPr>
          <w:p w14:paraId="37520090" w14:textId="77777777" w:rsidR="00323832" w:rsidRPr="007535E3" w:rsidRDefault="00323832" w:rsidP="0032383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C6FB9" w14:textId="77777777" w:rsidR="00323832" w:rsidRPr="007535E3" w:rsidRDefault="00323832" w:rsidP="0032383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1,577</w:t>
            </w:r>
          </w:p>
        </w:tc>
        <w:tc>
          <w:tcPr>
            <w:tcW w:w="146" w:type="pct"/>
          </w:tcPr>
          <w:p w14:paraId="0C86FD21" w14:textId="77777777" w:rsidR="00323832" w:rsidRPr="007535E3" w:rsidRDefault="00323832" w:rsidP="0032383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A98433" w14:textId="77777777" w:rsidR="00323832" w:rsidRPr="007535E3" w:rsidRDefault="00323832" w:rsidP="0032383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1,483</w:t>
            </w:r>
          </w:p>
        </w:tc>
      </w:tr>
      <w:tr w:rsidR="00323832" w:rsidRPr="007535E3" w14:paraId="7431F722" w14:textId="77777777" w:rsidTr="00323832">
        <w:trPr>
          <w:cantSplit/>
        </w:trPr>
        <w:tc>
          <w:tcPr>
            <w:tcW w:w="2124" w:type="pct"/>
            <w:hideMark/>
          </w:tcPr>
          <w:p w14:paraId="1C3D984A" w14:textId="77777777" w:rsidR="00323832" w:rsidRPr="007535E3" w:rsidRDefault="00323832" w:rsidP="003238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2081026" w14:textId="77777777" w:rsidR="00323832" w:rsidRPr="007535E3" w:rsidRDefault="00323832" w:rsidP="00323832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26,949</w:t>
            </w:r>
          </w:p>
        </w:tc>
        <w:tc>
          <w:tcPr>
            <w:tcW w:w="144" w:type="pct"/>
          </w:tcPr>
          <w:p w14:paraId="0A603D4D" w14:textId="77777777" w:rsidR="00323832" w:rsidRPr="007535E3" w:rsidRDefault="00323832" w:rsidP="00323832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1C6EFF" w14:textId="77777777" w:rsidR="00323832" w:rsidRPr="007535E3" w:rsidRDefault="00323832" w:rsidP="00323832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23,163</w:t>
            </w:r>
          </w:p>
        </w:tc>
        <w:tc>
          <w:tcPr>
            <w:tcW w:w="145" w:type="pct"/>
          </w:tcPr>
          <w:p w14:paraId="42DAE3B3" w14:textId="77777777" w:rsidR="00323832" w:rsidRPr="007535E3" w:rsidRDefault="00323832" w:rsidP="0032383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E2806" w14:textId="77777777" w:rsidR="00323832" w:rsidRPr="007535E3" w:rsidRDefault="00323832" w:rsidP="00323832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25,367</w:t>
            </w:r>
          </w:p>
        </w:tc>
        <w:tc>
          <w:tcPr>
            <w:tcW w:w="146" w:type="pct"/>
          </w:tcPr>
          <w:p w14:paraId="5132562E" w14:textId="77777777" w:rsidR="00323832" w:rsidRPr="007535E3" w:rsidRDefault="00323832" w:rsidP="0032383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21010C" w14:textId="77777777" w:rsidR="00323832" w:rsidRPr="007535E3" w:rsidRDefault="00323832" w:rsidP="00323832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23,163</w:t>
            </w:r>
          </w:p>
        </w:tc>
      </w:tr>
    </w:tbl>
    <w:p w14:paraId="3BE2C205" w14:textId="77777777" w:rsidR="00616503" w:rsidRPr="00323832" w:rsidRDefault="00616503" w:rsidP="00323832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053A1E99" w14:textId="77777777" w:rsidR="00DB2AFC" w:rsidRPr="007535E3" w:rsidRDefault="00F23BAD" w:rsidP="005B7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535E3">
        <w:rPr>
          <w:rFonts w:ascii="Angsana New" w:hAnsi="Angsana New"/>
          <w:sz w:val="30"/>
          <w:szCs w:val="30"/>
          <w:cs/>
        </w:rPr>
        <w:t>ค่าตอบแทนผู้บริหารนี้เป็นผลประโยชน์ที่จ่ายให้แก่กรรมการและผู้บริหารของ</w:t>
      </w:r>
      <w:r w:rsidR="005B754F" w:rsidRPr="007535E3">
        <w:rPr>
          <w:rFonts w:ascii="Angsana New" w:hAnsi="Angsana New"/>
          <w:sz w:val="30"/>
          <w:szCs w:val="30"/>
          <w:cs/>
        </w:rPr>
        <w:t>กลุ่ม</w:t>
      </w:r>
      <w:r w:rsidRPr="007535E3">
        <w:rPr>
          <w:rFonts w:ascii="Angsana New" w:hAnsi="Angsana New"/>
          <w:sz w:val="30"/>
          <w:szCs w:val="30"/>
          <w:cs/>
        </w:rPr>
        <w:t>บริษัท ประกอบด้วยค่าตอบแทนที่เป็นตัวเงินได้แก่ เงินเดือน และผลประโยชน์</w:t>
      </w:r>
      <w:r w:rsidR="009A3564" w:rsidRPr="007535E3">
        <w:rPr>
          <w:rFonts w:ascii="Angsana New" w:hAnsi="Angsana New"/>
          <w:sz w:val="30"/>
          <w:szCs w:val="30"/>
          <w:cs/>
        </w:rPr>
        <w:t>ที่</w:t>
      </w:r>
      <w:r w:rsidRPr="007535E3">
        <w:rPr>
          <w:rFonts w:ascii="Angsana New" w:hAnsi="Angsana New"/>
          <w:sz w:val="30"/>
          <w:szCs w:val="30"/>
          <w:cs/>
        </w:rPr>
        <w:t>เกี่ยวข้อง และค่าตอบแทนกรรมการ ได้แก่ ค่าเบี้ยประชุม</w:t>
      </w:r>
      <w:r w:rsidR="009A3564" w:rsidRPr="007535E3">
        <w:rPr>
          <w:rFonts w:ascii="Angsana New" w:hAnsi="Angsana New"/>
          <w:sz w:val="30"/>
          <w:szCs w:val="30"/>
          <w:cs/>
        </w:rPr>
        <w:t>และบำเหน็จกรรมการ</w:t>
      </w:r>
      <w:r w:rsidR="00D42A98" w:rsidRPr="007535E3">
        <w:rPr>
          <w:rFonts w:ascii="Angsana New" w:hAnsi="Angsana New"/>
          <w:sz w:val="30"/>
          <w:szCs w:val="30"/>
          <w:cs/>
        </w:rPr>
        <w:t xml:space="preserve"> </w:t>
      </w:r>
    </w:p>
    <w:p w14:paraId="21B492D3" w14:textId="77777777" w:rsidR="00645345" w:rsidRPr="00323832" w:rsidRDefault="00645345" w:rsidP="00323832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277167D2" w14:textId="77777777" w:rsidR="00F10C32" w:rsidRPr="007535E3" w:rsidRDefault="003E0C49" w:rsidP="00DB2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535E3">
        <w:rPr>
          <w:rFonts w:ascii="Angsana New" w:hAnsi="Angsana New"/>
          <w:sz w:val="30"/>
          <w:szCs w:val="30"/>
          <w:cs/>
        </w:rPr>
        <w:t>ย</w:t>
      </w:r>
      <w:r w:rsidR="00F10C32" w:rsidRPr="007535E3">
        <w:rPr>
          <w:rFonts w:ascii="Angsana New" w:hAnsi="Angsana New"/>
          <w:sz w:val="30"/>
          <w:szCs w:val="30"/>
          <w:cs/>
        </w:rPr>
        <w:t>อดคงเหลือกับบุคคลหรือกิจการที่เกี่ยว</w:t>
      </w:r>
      <w:r w:rsidR="003372E3" w:rsidRPr="007535E3">
        <w:rPr>
          <w:rFonts w:ascii="Angsana New" w:hAnsi="Angsana New"/>
          <w:sz w:val="30"/>
          <w:szCs w:val="30"/>
          <w:cs/>
        </w:rPr>
        <w:t xml:space="preserve">ข้องกัน ณ วันที่ 31 ธันวาคม </w:t>
      </w:r>
      <w:r w:rsidR="00F10C32" w:rsidRPr="007535E3">
        <w:rPr>
          <w:rFonts w:ascii="Angsana New" w:hAnsi="Angsana New"/>
          <w:sz w:val="30"/>
          <w:szCs w:val="30"/>
          <w:cs/>
        </w:rPr>
        <w:t>มีดังนี้</w:t>
      </w:r>
    </w:p>
    <w:p w14:paraId="44A89B7C" w14:textId="77777777" w:rsidR="00131328" w:rsidRPr="00323832" w:rsidRDefault="00131328" w:rsidP="00323832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4635" w:type="pct"/>
        <w:tblInd w:w="450" w:type="dxa"/>
        <w:tblLook w:val="04A0" w:firstRow="1" w:lastRow="0" w:firstColumn="1" w:lastColumn="0" w:noHBand="0" w:noVBand="1"/>
      </w:tblPr>
      <w:tblGrid>
        <w:gridCol w:w="3829"/>
        <w:gridCol w:w="1067"/>
        <w:gridCol w:w="258"/>
        <w:gridCol w:w="1101"/>
        <w:gridCol w:w="262"/>
        <w:gridCol w:w="1154"/>
        <w:gridCol w:w="258"/>
        <w:gridCol w:w="1098"/>
      </w:tblGrid>
      <w:tr w:rsidR="00131328" w:rsidRPr="007535E3" w14:paraId="4A89EF90" w14:textId="77777777" w:rsidTr="00060BEC">
        <w:trPr>
          <w:cantSplit/>
        </w:trPr>
        <w:tc>
          <w:tcPr>
            <w:tcW w:w="2121" w:type="pct"/>
          </w:tcPr>
          <w:p w14:paraId="1361C6BB" w14:textId="77777777" w:rsidR="00131328" w:rsidRPr="007535E3" w:rsidRDefault="00131328" w:rsidP="00700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hideMark/>
          </w:tcPr>
          <w:p w14:paraId="2911AFE1" w14:textId="77777777" w:rsidR="00131328" w:rsidRPr="007535E3" w:rsidRDefault="00131328" w:rsidP="00700196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5" w:type="pct"/>
          </w:tcPr>
          <w:p w14:paraId="26950A34" w14:textId="77777777" w:rsidR="00131328" w:rsidRPr="007535E3" w:rsidRDefault="00131328" w:rsidP="0070019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0" w:type="pct"/>
            <w:gridSpan w:val="3"/>
            <w:hideMark/>
          </w:tcPr>
          <w:p w14:paraId="3EB540F6" w14:textId="77777777" w:rsidR="00131328" w:rsidRPr="007535E3" w:rsidRDefault="00131328" w:rsidP="0070019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45A74" w:rsidRPr="007535E3" w14:paraId="01F33000" w14:textId="77777777" w:rsidTr="00060BEC">
        <w:trPr>
          <w:cantSplit/>
        </w:trPr>
        <w:tc>
          <w:tcPr>
            <w:tcW w:w="2121" w:type="pct"/>
            <w:hideMark/>
          </w:tcPr>
          <w:p w14:paraId="28B84B1E" w14:textId="77777777" w:rsidR="00145A74" w:rsidRPr="007535E3" w:rsidRDefault="00145A74" w:rsidP="00060B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1" w:type="pct"/>
          </w:tcPr>
          <w:p w14:paraId="412695A4" w14:textId="77777777" w:rsidR="00145A74" w:rsidRPr="007535E3" w:rsidRDefault="000E5573" w:rsidP="00145A7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</w:tcPr>
          <w:p w14:paraId="004782F5" w14:textId="77777777" w:rsidR="00145A74" w:rsidRPr="007535E3" w:rsidRDefault="00145A74" w:rsidP="00145A7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5277A454" w14:textId="77777777" w:rsidR="00145A74" w:rsidRPr="007535E3" w:rsidRDefault="000E5573" w:rsidP="00145A7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5" w:type="pct"/>
          </w:tcPr>
          <w:p w14:paraId="52E8149D" w14:textId="77777777" w:rsidR="00145A74" w:rsidRPr="007535E3" w:rsidRDefault="00145A74" w:rsidP="00145A74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9" w:type="pct"/>
          </w:tcPr>
          <w:p w14:paraId="2C6BBB0E" w14:textId="77777777" w:rsidR="00145A74" w:rsidRPr="007535E3" w:rsidRDefault="000E5573" w:rsidP="00145A7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</w:tcPr>
          <w:p w14:paraId="3BF3D0C4" w14:textId="77777777" w:rsidR="00145A74" w:rsidRPr="007535E3" w:rsidRDefault="00145A74" w:rsidP="00145A7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139CD063" w14:textId="77777777" w:rsidR="00145A74" w:rsidRPr="007535E3" w:rsidRDefault="000E5573" w:rsidP="00145A74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5A3916" w:rsidRPr="007535E3" w14:paraId="70AA66D7" w14:textId="77777777" w:rsidTr="00060BEC">
        <w:trPr>
          <w:cantSplit/>
        </w:trPr>
        <w:tc>
          <w:tcPr>
            <w:tcW w:w="2121" w:type="pct"/>
          </w:tcPr>
          <w:p w14:paraId="69850ECB" w14:textId="77777777" w:rsidR="005A3916" w:rsidRPr="007535E3" w:rsidRDefault="005A3916" w:rsidP="00060B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9" w:type="pct"/>
            <w:gridSpan w:val="7"/>
            <w:hideMark/>
          </w:tcPr>
          <w:p w14:paraId="309574B1" w14:textId="77777777" w:rsidR="005A3916" w:rsidRPr="007535E3" w:rsidRDefault="005A3916" w:rsidP="005A3916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A3916" w:rsidRPr="007535E3" w14:paraId="42BC994B" w14:textId="77777777" w:rsidTr="00060BEC">
        <w:tblPrEx>
          <w:tblLook w:val="0000" w:firstRow="0" w:lastRow="0" w:firstColumn="0" w:lastColumn="0" w:noHBand="0" w:noVBand="0"/>
        </w:tblPrEx>
        <w:tc>
          <w:tcPr>
            <w:tcW w:w="2121" w:type="pct"/>
          </w:tcPr>
          <w:p w14:paraId="54383D51" w14:textId="77777777" w:rsidR="005A3916" w:rsidRPr="007535E3" w:rsidRDefault="005A391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 w:rsidR="00211268"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591" w:type="pct"/>
            <w:vAlign w:val="bottom"/>
          </w:tcPr>
          <w:p w14:paraId="0C9525F8" w14:textId="77777777" w:rsidR="005A3916" w:rsidRPr="007535E3" w:rsidRDefault="005A3916" w:rsidP="005A3916">
            <w:pPr>
              <w:pStyle w:val="E"/>
              <w:tabs>
                <w:tab w:val="decimal" w:pos="52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50DE50E4" w14:textId="77777777" w:rsidR="005A3916" w:rsidRPr="007535E3" w:rsidRDefault="005A3916" w:rsidP="005A391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vAlign w:val="bottom"/>
          </w:tcPr>
          <w:p w14:paraId="7BD224B3" w14:textId="77777777" w:rsidR="005A3916" w:rsidRPr="007535E3" w:rsidRDefault="005A3916" w:rsidP="005A3916">
            <w:pPr>
              <w:pStyle w:val="E"/>
              <w:tabs>
                <w:tab w:val="decimal" w:pos="52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7D6DA1E" w14:textId="77777777" w:rsidR="005A3916" w:rsidRPr="007535E3" w:rsidRDefault="005A3916" w:rsidP="005A391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187A8ABD" w14:textId="77777777" w:rsidR="005A3916" w:rsidRPr="007535E3" w:rsidRDefault="005A3916" w:rsidP="005A391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0294655" w14:textId="77777777" w:rsidR="005A3916" w:rsidRPr="007535E3" w:rsidRDefault="005A3916" w:rsidP="005A391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A7C0445" w14:textId="77777777" w:rsidR="005A3916" w:rsidRPr="007535E3" w:rsidRDefault="005A3916" w:rsidP="005A391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E5573" w:rsidRPr="007535E3" w14:paraId="7785F41F" w14:textId="77777777" w:rsidTr="00060BEC">
        <w:tblPrEx>
          <w:tblLook w:val="0000" w:firstRow="0" w:lastRow="0" w:firstColumn="0" w:lastColumn="0" w:noHBand="0" w:noVBand="0"/>
        </w:tblPrEx>
        <w:tc>
          <w:tcPr>
            <w:tcW w:w="2121" w:type="pct"/>
          </w:tcPr>
          <w:p w14:paraId="58519DFF" w14:textId="77777777" w:rsidR="000E5573" w:rsidRPr="007535E3" w:rsidRDefault="000E5573" w:rsidP="00060BE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7535E3">
              <w:rPr>
                <w:rFonts w:ascii="Angsana New" w:hAnsi="Angsana New"/>
                <w:sz w:val="30"/>
                <w:szCs w:val="30"/>
              </w:rPr>
              <w:t>Unimit</w:t>
            </w:r>
            <w:proofErr w:type="spellEnd"/>
            <w:r w:rsidRPr="007535E3">
              <w:rPr>
                <w:rFonts w:ascii="Angsana New" w:hAnsi="Angsana New"/>
                <w:sz w:val="30"/>
                <w:szCs w:val="30"/>
              </w:rPr>
              <w:t xml:space="preserve"> Engineering (Myanmar) </w:t>
            </w:r>
          </w:p>
          <w:p w14:paraId="4E2731FA" w14:textId="77777777" w:rsidR="000E5573" w:rsidRPr="007535E3" w:rsidRDefault="000E5573" w:rsidP="00060BE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Company Limited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50B524B4" w14:textId="77777777" w:rsidR="000E5573" w:rsidRPr="007535E3" w:rsidRDefault="007D6BBC" w:rsidP="000E5573">
            <w:pPr>
              <w:pStyle w:val="E"/>
              <w:tabs>
                <w:tab w:val="decimal" w:pos="52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504DE1E9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vAlign w:val="bottom"/>
          </w:tcPr>
          <w:p w14:paraId="56E07D49" w14:textId="77777777" w:rsidR="000E5573" w:rsidRPr="007535E3" w:rsidRDefault="000E5573" w:rsidP="000E5573">
            <w:pPr>
              <w:pStyle w:val="E"/>
              <w:tabs>
                <w:tab w:val="decimal" w:pos="52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D334AF5" w14:textId="77777777" w:rsidR="000E5573" w:rsidRPr="007535E3" w:rsidRDefault="000E5573" w:rsidP="000E557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33CF995B" w14:textId="77777777" w:rsidR="007D6BBC" w:rsidRPr="007535E3" w:rsidRDefault="007D6BBC" w:rsidP="007D6BBC">
            <w:pPr>
              <w:pStyle w:val="E"/>
              <w:tabs>
                <w:tab w:val="decimal" w:pos="52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E3B17BE" w14:textId="77777777" w:rsidR="000E5573" w:rsidRPr="007535E3" w:rsidRDefault="00073664" w:rsidP="00073664">
            <w:pPr>
              <w:pStyle w:val="E"/>
              <w:tabs>
                <w:tab w:val="decimal" w:pos="93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437</w:t>
            </w:r>
          </w:p>
        </w:tc>
        <w:tc>
          <w:tcPr>
            <w:tcW w:w="143" w:type="pct"/>
          </w:tcPr>
          <w:p w14:paraId="7C0AAC23" w14:textId="77777777" w:rsidR="000E5573" w:rsidRPr="007535E3" w:rsidRDefault="000E5573" w:rsidP="007D6BBC">
            <w:pPr>
              <w:pStyle w:val="acctfourfigures"/>
              <w:tabs>
                <w:tab w:val="clear" w:pos="765"/>
                <w:tab w:val="decimal" w:pos="529"/>
                <w:tab w:val="decimal" w:pos="104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407AABEF" w14:textId="77777777" w:rsidR="000E5573" w:rsidRPr="007535E3" w:rsidRDefault="000E5573" w:rsidP="000E557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D22B4FC" w14:textId="77777777" w:rsidR="000E5573" w:rsidRPr="007535E3" w:rsidRDefault="000E5573" w:rsidP="000E557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1,570</w:t>
            </w:r>
          </w:p>
        </w:tc>
      </w:tr>
    </w:tbl>
    <w:p w14:paraId="68F33B86" w14:textId="77777777" w:rsidR="00211268" w:rsidRPr="007535E3" w:rsidRDefault="00A35256" w:rsidP="00B06B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24"/>
          <w:szCs w:val="24"/>
        </w:rPr>
      </w:pPr>
      <w:r w:rsidRPr="007535E3">
        <w:rPr>
          <w:rFonts w:ascii="Angsana New" w:hAnsi="Angsana New"/>
          <w:b/>
          <w:sz w:val="24"/>
          <w:szCs w:val="24"/>
        </w:rPr>
        <w:br w:type="page"/>
      </w:r>
    </w:p>
    <w:tbl>
      <w:tblPr>
        <w:tblW w:w="9252" w:type="dxa"/>
        <w:tblInd w:w="450" w:type="dxa"/>
        <w:tblLook w:val="04A0" w:firstRow="1" w:lastRow="0" w:firstColumn="1" w:lastColumn="0" w:noHBand="0" w:noVBand="1"/>
      </w:tblPr>
      <w:tblGrid>
        <w:gridCol w:w="2790"/>
        <w:gridCol w:w="1332"/>
        <w:gridCol w:w="236"/>
        <w:gridCol w:w="1114"/>
        <w:gridCol w:w="270"/>
        <w:gridCol w:w="900"/>
        <w:gridCol w:w="270"/>
        <w:gridCol w:w="900"/>
        <w:gridCol w:w="270"/>
        <w:gridCol w:w="1170"/>
      </w:tblGrid>
      <w:tr w:rsidR="00A35256" w:rsidRPr="007535E3" w14:paraId="7651FF6B" w14:textId="77777777" w:rsidTr="00060BEC">
        <w:trPr>
          <w:tblHeader/>
        </w:trPr>
        <w:tc>
          <w:tcPr>
            <w:tcW w:w="2790" w:type="dxa"/>
            <w:shd w:val="clear" w:color="auto" w:fill="auto"/>
          </w:tcPr>
          <w:p w14:paraId="563F8408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DB90683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130" w:type="dxa"/>
            <w:gridSpan w:val="8"/>
            <w:shd w:val="clear" w:color="auto" w:fill="auto"/>
          </w:tcPr>
          <w:p w14:paraId="1E3BC71A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E52A76"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35256" w:rsidRPr="007535E3" w14:paraId="6220212E" w14:textId="77777777" w:rsidTr="00060BEC">
        <w:trPr>
          <w:tblHeader/>
        </w:trPr>
        <w:tc>
          <w:tcPr>
            <w:tcW w:w="2790" w:type="dxa"/>
            <w:shd w:val="clear" w:color="auto" w:fill="auto"/>
          </w:tcPr>
          <w:p w14:paraId="5385744A" w14:textId="77777777" w:rsidR="00A35256" w:rsidRDefault="00A3525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</w:t>
            </w:r>
          </w:p>
          <w:p w14:paraId="7CFB80E8" w14:textId="4A4361DD" w:rsidR="00454FCC" w:rsidRPr="007535E3" w:rsidRDefault="00454FCC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</w:t>
            </w:r>
            <w:r w:rsidR="00726E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้องกั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78D4C0D" w14:textId="681F3513" w:rsidR="00A35256" w:rsidRPr="007535E3" w:rsidRDefault="00454FCC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35256" w:rsidRPr="007535E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A35256" w:rsidRPr="007535E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2AB6DA8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9AA530" w14:textId="248AE950" w:rsidR="00A35256" w:rsidRPr="007535E3" w:rsidRDefault="00454FCC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35256" w:rsidRPr="007535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35256" w:rsidRPr="007535E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78C01680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2C1433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FD15A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DF4807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</w:tcPr>
          <w:p w14:paraId="57DB28AE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B48A09" w14:textId="51F5B8CB" w:rsidR="00A35256" w:rsidRPr="007535E3" w:rsidRDefault="00454FCC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35256" w:rsidRPr="007535E3" w14:paraId="6C0031C3" w14:textId="77777777" w:rsidTr="00060BEC">
        <w:trPr>
          <w:tblHeader/>
        </w:trPr>
        <w:tc>
          <w:tcPr>
            <w:tcW w:w="2790" w:type="dxa"/>
            <w:shd w:val="clear" w:color="auto" w:fill="auto"/>
          </w:tcPr>
          <w:p w14:paraId="05A5DE78" w14:textId="77777777" w:rsidR="00A35256" w:rsidRPr="007535E3" w:rsidRDefault="00A3525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75465A1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BCBA8A2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4" w:type="dxa"/>
            <w:gridSpan w:val="7"/>
            <w:shd w:val="clear" w:color="auto" w:fill="auto"/>
          </w:tcPr>
          <w:p w14:paraId="1F110BD8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(ล้านเหรียญสหรัฐอเมริกา)</w:t>
            </w:r>
          </w:p>
        </w:tc>
      </w:tr>
      <w:tr w:rsidR="00A35256" w:rsidRPr="007535E3" w14:paraId="5E9B099F" w14:textId="77777777" w:rsidTr="00060BEC">
        <w:tc>
          <w:tcPr>
            <w:tcW w:w="2790" w:type="dxa"/>
            <w:shd w:val="clear" w:color="auto" w:fill="auto"/>
            <w:vAlign w:val="bottom"/>
          </w:tcPr>
          <w:p w14:paraId="5E81ECF1" w14:textId="77777777" w:rsidR="00A35256" w:rsidRPr="007535E3" w:rsidRDefault="00A3525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96BB0FE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371D923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1A3FDE3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4FD624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0D6F37B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476556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B07822A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19561B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092346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256" w:rsidRPr="007535E3" w14:paraId="772A71B2" w14:textId="77777777" w:rsidTr="00060BEC">
        <w:tc>
          <w:tcPr>
            <w:tcW w:w="2790" w:type="dxa"/>
            <w:shd w:val="clear" w:color="auto" w:fill="auto"/>
          </w:tcPr>
          <w:p w14:paraId="7CCD06C1" w14:textId="77777777" w:rsidR="00A35256" w:rsidRPr="007535E3" w:rsidRDefault="00A3525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7535E3">
              <w:rPr>
                <w:rFonts w:ascii="Angsana New" w:hAnsi="Angsana New"/>
                <w:sz w:val="30"/>
                <w:szCs w:val="30"/>
              </w:rPr>
              <w:t>Unimit</w:t>
            </w:r>
            <w:proofErr w:type="spellEnd"/>
            <w:r w:rsidRPr="007535E3">
              <w:rPr>
                <w:rFonts w:ascii="Angsana New" w:hAnsi="Angsana New"/>
                <w:sz w:val="30"/>
                <w:szCs w:val="30"/>
              </w:rPr>
              <w:t xml:space="preserve"> Engineering</w:t>
            </w:r>
          </w:p>
          <w:p w14:paraId="60890CD4" w14:textId="77777777" w:rsidR="00A35256" w:rsidRPr="007535E3" w:rsidRDefault="00A3525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 xml:space="preserve">     (Myanmar)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</w:p>
          <w:p w14:paraId="04BDFE75" w14:textId="77777777" w:rsidR="00A35256" w:rsidRPr="007535E3" w:rsidRDefault="00A3525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7535E3">
              <w:rPr>
                <w:rFonts w:ascii="Angsana New" w:hAnsi="Angsana New"/>
                <w:sz w:val="30"/>
                <w:szCs w:val="30"/>
              </w:rPr>
              <w:t>Company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535E3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1332" w:type="dxa"/>
            <w:shd w:val="clear" w:color="auto" w:fill="auto"/>
          </w:tcPr>
          <w:p w14:paraId="07D76F07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CB0C93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AE439B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1.25</w:t>
            </w:r>
          </w:p>
        </w:tc>
        <w:tc>
          <w:tcPr>
            <w:tcW w:w="236" w:type="dxa"/>
            <w:shd w:val="clear" w:color="auto" w:fill="auto"/>
          </w:tcPr>
          <w:p w14:paraId="7E649A33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47C9155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9E05EFD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A90C84" w14:textId="77777777" w:rsidR="00A35256" w:rsidRPr="007535E3" w:rsidRDefault="00A35256" w:rsidP="00A35256">
            <w:pPr>
              <w:pStyle w:val="E"/>
              <w:tabs>
                <w:tab w:val="decimal" w:pos="52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520069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BE6C1E5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EA92A82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AD09F88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0850A3C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AE673DE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F7DDD9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068B47" w14:textId="77777777" w:rsidR="00A35256" w:rsidRPr="007535E3" w:rsidRDefault="00A35256" w:rsidP="00A35256">
            <w:pPr>
              <w:pStyle w:val="E"/>
              <w:tabs>
                <w:tab w:val="decimal" w:pos="52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19D42C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ED6A5C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F16251D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F9A8D45" w14:textId="77777777" w:rsidR="00A35256" w:rsidRPr="007535E3" w:rsidRDefault="00A35256" w:rsidP="00EA5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35256" w:rsidRPr="007535E3" w14:paraId="4CE47BD4" w14:textId="77777777" w:rsidTr="00060BEC">
        <w:tc>
          <w:tcPr>
            <w:tcW w:w="2790" w:type="dxa"/>
            <w:shd w:val="clear" w:color="auto" w:fill="auto"/>
          </w:tcPr>
          <w:p w14:paraId="3258AD81" w14:textId="77777777" w:rsidR="00A35256" w:rsidRPr="007535E3" w:rsidRDefault="00A3525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shd w:val="clear" w:color="auto" w:fill="auto"/>
          </w:tcPr>
          <w:p w14:paraId="0F0500D0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FCE1F6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56F42" w14:textId="77777777" w:rsidR="00A35256" w:rsidRPr="007535E3" w:rsidRDefault="00A35256" w:rsidP="00A35256">
            <w:pPr>
              <w:pStyle w:val="E"/>
              <w:tabs>
                <w:tab w:val="decimal" w:pos="52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3A2F77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83B9EB4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443B40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EA1FA9C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18363F" w14:textId="77777777" w:rsidR="00A35256" w:rsidRPr="007535E3" w:rsidRDefault="00A35256" w:rsidP="00A3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5E73A" w14:textId="77777777" w:rsidR="00A35256" w:rsidRPr="007535E3" w:rsidRDefault="00A35256" w:rsidP="00EA5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746F5319" w14:textId="77777777" w:rsidR="00A35256" w:rsidRPr="007535E3" w:rsidRDefault="00A35256" w:rsidP="00B06B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p w14:paraId="6DD3D32D" w14:textId="77777777" w:rsidR="00B56F55" w:rsidRPr="007535E3" w:rsidRDefault="00055D39" w:rsidP="005D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535E3">
        <w:rPr>
          <w:rFonts w:ascii="Angsana New" w:hAnsi="Angsana New" w:hint="cs"/>
          <w:sz w:val="30"/>
          <w:szCs w:val="30"/>
        </w:rPr>
        <w:t>3</w:t>
      </w:r>
      <w:r w:rsidRPr="007535E3">
        <w:rPr>
          <w:rFonts w:ascii="Angsana New" w:hAnsi="Angsana New"/>
          <w:sz w:val="30"/>
          <w:szCs w:val="30"/>
        </w:rPr>
        <w:t>1</w:t>
      </w:r>
      <w:r w:rsidRPr="007535E3">
        <w:rPr>
          <w:rFonts w:ascii="Angsana New" w:hAnsi="Angsana New" w:hint="cs"/>
          <w:sz w:val="30"/>
          <w:szCs w:val="30"/>
        </w:rPr>
        <w:t xml:space="preserve"> </w:t>
      </w:r>
      <w:r w:rsidRPr="007535E3">
        <w:rPr>
          <w:rFonts w:ascii="Angsana New" w:hAnsi="Angsana New" w:hint="cs"/>
          <w:sz w:val="30"/>
          <w:szCs w:val="30"/>
          <w:cs/>
        </w:rPr>
        <w:t>ธันวาคม</w:t>
      </w:r>
      <w:r w:rsidRPr="007535E3">
        <w:rPr>
          <w:rFonts w:ascii="Angsana New" w:hAnsi="Angsana New"/>
          <w:sz w:val="30"/>
          <w:szCs w:val="30"/>
          <w:cs/>
        </w:rPr>
        <w:t xml:space="preserve"> </w:t>
      </w:r>
      <w:r w:rsidRPr="007535E3">
        <w:rPr>
          <w:rFonts w:ascii="Angsana New" w:hAnsi="Angsana New" w:hint="cs"/>
          <w:sz w:val="30"/>
          <w:szCs w:val="30"/>
        </w:rPr>
        <w:t xml:space="preserve">2562 </w:t>
      </w:r>
      <w:r w:rsidRPr="007535E3">
        <w:rPr>
          <w:rFonts w:ascii="Angsana New" w:hAnsi="Angsana New"/>
          <w:sz w:val="30"/>
          <w:szCs w:val="30"/>
          <w:cs/>
        </w:rPr>
        <w:t>บริษัทมีสัญญาเงินให้กู้ยืมระยะยาวกับ</w:t>
      </w:r>
      <w:r w:rsidRPr="007535E3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7535E3">
        <w:rPr>
          <w:rFonts w:ascii="Angsana New" w:hAnsi="Angsana New" w:hint="cs"/>
          <w:sz w:val="30"/>
          <w:szCs w:val="30"/>
        </w:rPr>
        <w:t>Unimit</w:t>
      </w:r>
      <w:proofErr w:type="spellEnd"/>
      <w:r w:rsidRPr="007535E3">
        <w:rPr>
          <w:rFonts w:ascii="Angsana New" w:hAnsi="Angsana New" w:hint="cs"/>
          <w:sz w:val="30"/>
          <w:szCs w:val="30"/>
        </w:rPr>
        <w:t xml:space="preserve"> Engineering</w:t>
      </w:r>
      <w:r w:rsidRPr="007535E3">
        <w:rPr>
          <w:rFonts w:ascii="Angsana New" w:hAnsi="Angsana New"/>
          <w:sz w:val="30"/>
          <w:szCs w:val="30"/>
          <w:cs/>
        </w:rPr>
        <w:t xml:space="preserve"> </w:t>
      </w:r>
      <w:r w:rsidRPr="007535E3">
        <w:rPr>
          <w:rFonts w:ascii="Angsana New" w:hAnsi="Angsana New" w:hint="cs"/>
          <w:sz w:val="30"/>
          <w:szCs w:val="30"/>
        </w:rPr>
        <w:t>(Myanmar) Company</w:t>
      </w:r>
      <w:r w:rsidRPr="007535E3">
        <w:rPr>
          <w:rFonts w:ascii="Angsana New" w:hAnsi="Angsana New"/>
          <w:sz w:val="30"/>
          <w:szCs w:val="30"/>
          <w:cs/>
        </w:rPr>
        <w:t xml:space="preserve"> </w:t>
      </w:r>
      <w:r w:rsidRPr="007535E3">
        <w:rPr>
          <w:rFonts w:ascii="Angsana New" w:hAnsi="Angsana New" w:hint="cs"/>
          <w:sz w:val="30"/>
          <w:szCs w:val="30"/>
        </w:rPr>
        <w:t>Limited</w:t>
      </w:r>
      <w:r w:rsidRPr="007535E3">
        <w:rPr>
          <w:rFonts w:ascii="Angsana New" w:hAnsi="Angsana New"/>
          <w:sz w:val="30"/>
          <w:szCs w:val="30"/>
          <w:cs/>
        </w:rPr>
        <w:t xml:space="preserve"> เป็นจำนวน </w:t>
      </w:r>
      <w:r w:rsidRPr="007535E3">
        <w:rPr>
          <w:rFonts w:ascii="Angsana New" w:hAnsi="Angsana New" w:hint="cs"/>
          <w:sz w:val="30"/>
          <w:szCs w:val="30"/>
        </w:rPr>
        <w:t xml:space="preserve">2 </w:t>
      </w:r>
      <w:r w:rsidRPr="007535E3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ล้านเหรียญสหรัฐอเมริกาหรือเทียบเท่ากับ </w:t>
      </w:r>
      <w:r w:rsidR="00EE5F15" w:rsidRPr="007535E3">
        <w:rPr>
          <w:rFonts w:ascii="Angsana New" w:hAnsi="Angsana New"/>
          <w:sz w:val="30"/>
          <w:szCs w:val="30"/>
        </w:rPr>
        <w:t>59</w:t>
      </w:r>
      <w:r w:rsidRPr="007535E3">
        <w:rPr>
          <w:rFonts w:ascii="Angsana New" w:hAnsi="Angsana New"/>
          <w:sz w:val="30"/>
          <w:szCs w:val="30"/>
        </w:rPr>
        <w:t>.</w:t>
      </w:r>
      <w:r w:rsidR="00EE5F15" w:rsidRPr="007535E3">
        <w:rPr>
          <w:rFonts w:ascii="Angsana New" w:hAnsi="Angsana New"/>
          <w:sz w:val="30"/>
          <w:szCs w:val="30"/>
        </w:rPr>
        <w:t>95</w:t>
      </w:r>
      <w:r w:rsidRPr="007535E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 xml:space="preserve">โดยมีกำหนดชำระคืนระหว่างปี </w:t>
      </w:r>
      <w:r w:rsidRPr="007535E3">
        <w:rPr>
          <w:rFonts w:ascii="Angsana New" w:hAnsi="Angsana New" w:hint="cs"/>
          <w:sz w:val="30"/>
          <w:szCs w:val="30"/>
        </w:rPr>
        <w:t>256</w:t>
      </w:r>
      <w:r w:rsidRPr="007535E3">
        <w:rPr>
          <w:rFonts w:ascii="Angsana New" w:hAnsi="Angsana New"/>
          <w:sz w:val="30"/>
          <w:szCs w:val="30"/>
        </w:rPr>
        <w:t>6</w:t>
      </w:r>
      <w:r w:rsidRPr="007535E3">
        <w:rPr>
          <w:rFonts w:ascii="Angsana New" w:hAnsi="Angsana New"/>
          <w:sz w:val="30"/>
          <w:szCs w:val="30"/>
          <w:cs/>
        </w:rPr>
        <w:t xml:space="preserve"> ถึง </w:t>
      </w:r>
      <w:r w:rsidRPr="007535E3">
        <w:rPr>
          <w:rFonts w:ascii="Angsana New" w:hAnsi="Angsana New" w:hint="cs"/>
          <w:sz w:val="30"/>
          <w:szCs w:val="30"/>
        </w:rPr>
        <w:t>256</w:t>
      </w:r>
      <w:r w:rsidRPr="007535E3">
        <w:rPr>
          <w:rFonts w:ascii="Angsana New" w:hAnsi="Angsana New"/>
          <w:sz w:val="30"/>
          <w:szCs w:val="30"/>
        </w:rPr>
        <w:t>8</w:t>
      </w:r>
      <w:r w:rsidRPr="007535E3">
        <w:rPr>
          <w:rFonts w:ascii="Angsana New" w:hAnsi="Angsana New"/>
          <w:sz w:val="30"/>
          <w:szCs w:val="30"/>
          <w:cs/>
        </w:rPr>
        <w:t xml:space="preserve"> และมีอัตราดอกเบี้ยร้อยละ</w:t>
      </w:r>
      <w:r w:rsidRPr="007535E3">
        <w:rPr>
          <w:rFonts w:ascii="Angsana New" w:hAnsi="Angsana New" w:hint="cs"/>
          <w:sz w:val="30"/>
          <w:szCs w:val="30"/>
          <w:cs/>
        </w:rPr>
        <w:t xml:space="preserve"> </w:t>
      </w:r>
      <w:r w:rsidRPr="007535E3">
        <w:rPr>
          <w:rFonts w:ascii="Angsana New" w:hAnsi="Angsana New" w:hint="cs"/>
          <w:sz w:val="30"/>
          <w:szCs w:val="30"/>
        </w:rPr>
        <w:t xml:space="preserve">1.25 </w:t>
      </w:r>
      <w:r w:rsidRPr="007535E3">
        <w:rPr>
          <w:rFonts w:ascii="Angsana New" w:hAnsi="Angsana New"/>
          <w:sz w:val="30"/>
          <w:szCs w:val="30"/>
          <w:cs/>
        </w:rPr>
        <w:t>ต่อปี</w:t>
      </w:r>
    </w:p>
    <w:p w14:paraId="7259512B" w14:textId="77777777" w:rsidR="005D2E24" w:rsidRPr="007535E3" w:rsidRDefault="005D2E24" w:rsidP="00000F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p w14:paraId="678BC725" w14:textId="77777777" w:rsidR="00456F4F" w:rsidRPr="007535E3" w:rsidRDefault="005B754F" w:rsidP="00B06B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7535E3">
        <w:rPr>
          <w:rFonts w:ascii="Angsana New" w:hAnsi="Angsana New"/>
          <w:b/>
          <w:sz w:val="30"/>
          <w:szCs w:val="30"/>
        </w:rPr>
        <w:t>5</w:t>
      </w:r>
      <w:r w:rsidR="00456F4F" w:rsidRPr="007535E3">
        <w:rPr>
          <w:rFonts w:ascii="Angsana New" w:hAnsi="Angsana New"/>
          <w:bCs/>
          <w:sz w:val="30"/>
          <w:szCs w:val="30"/>
        </w:rPr>
        <w:tab/>
      </w:r>
      <w:r w:rsidR="00456F4F" w:rsidRPr="007535E3">
        <w:rPr>
          <w:rFonts w:ascii="Angsana New" w:hAnsi="Angsana New"/>
          <w:bCs/>
          <w:sz w:val="30"/>
          <w:szCs w:val="30"/>
          <w:cs/>
        </w:rPr>
        <w:t>เงินสดและรายการเทียบเท่าเงินสด</w:t>
      </w:r>
    </w:p>
    <w:p w14:paraId="7863BF43" w14:textId="77777777" w:rsidR="00F10595" w:rsidRPr="007535E3" w:rsidRDefault="00F10595" w:rsidP="00B06B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4750" w:type="pct"/>
        <w:tblInd w:w="360" w:type="dxa"/>
        <w:tblLook w:val="04A0" w:firstRow="1" w:lastRow="0" w:firstColumn="1" w:lastColumn="0" w:noHBand="0" w:noVBand="1"/>
      </w:tblPr>
      <w:tblGrid>
        <w:gridCol w:w="3832"/>
        <w:gridCol w:w="1190"/>
        <w:gridCol w:w="270"/>
        <w:gridCol w:w="1171"/>
        <w:gridCol w:w="250"/>
        <w:gridCol w:w="1101"/>
        <w:gridCol w:w="270"/>
        <w:gridCol w:w="1167"/>
      </w:tblGrid>
      <w:tr w:rsidR="00131328" w:rsidRPr="007535E3" w14:paraId="3687ED5B" w14:textId="77777777" w:rsidTr="00060BEC">
        <w:trPr>
          <w:cantSplit/>
        </w:trPr>
        <w:tc>
          <w:tcPr>
            <w:tcW w:w="2071" w:type="pct"/>
            <w:hideMark/>
          </w:tcPr>
          <w:p w14:paraId="25AD71F7" w14:textId="77777777" w:rsidR="00131328" w:rsidRPr="007535E3" w:rsidRDefault="00131328" w:rsidP="00060B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pct"/>
            <w:gridSpan w:val="3"/>
            <w:hideMark/>
          </w:tcPr>
          <w:p w14:paraId="09F9D7B1" w14:textId="77777777" w:rsidR="00131328" w:rsidRPr="007535E3" w:rsidRDefault="00131328" w:rsidP="00131328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5" w:type="pct"/>
          </w:tcPr>
          <w:p w14:paraId="50D4554D" w14:textId="77777777" w:rsidR="00131328" w:rsidRPr="007535E3" w:rsidRDefault="00131328" w:rsidP="00131328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72" w:type="pct"/>
            <w:gridSpan w:val="3"/>
            <w:hideMark/>
          </w:tcPr>
          <w:p w14:paraId="7CD9470E" w14:textId="77777777" w:rsidR="00131328" w:rsidRPr="007535E3" w:rsidRDefault="00131328" w:rsidP="00131328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F12B5" w:rsidRPr="007535E3" w14:paraId="71966255" w14:textId="77777777" w:rsidTr="00060BEC">
        <w:trPr>
          <w:cantSplit/>
        </w:trPr>
        <w:tc>
          <w:tcPr>
            <w:tcW w:w="2071" w:type="pct"/>
          </w:tcPr>
          <w:p w14:paraId="17A98CE9" w14:textId="77777777" w:rsidR="000F12B5" w:rsidRPr="007535E3" w:rsidRDefault="000F12B5" w:rsidP="00060B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E8F79BE" w14:textId="77777777" w:rsidR="000F12B5" w:rsidRPr="007535E3" w:rsidRDefault="000E5573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6" w:type="pct"/>
          </w:tcPr>
          <w:p w14:paraId="413E6995" w14:textId="77777777" w:rsidR="000F12B5" w:rsidRPr="007535E3" w:rsidRDefault="000F12B5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126540C3" w14:textId="77777777" w:rsidR="000F12B5" w:rsidRPr="007535E3" w:rsidRDefault="000E5573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5" w:type="pct"/>
          </w:tcPr>
          <w:p w14:paraId="51724531" w14:textId="77777777" w:rsidR="000F12B5" w:rsidRPr="007535E3" w:rsidRDefault="000F12B5" w:rsidP="000F12B5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27D5462A" w14:textId="77777777" w:rsidR="000F12B5" w:rsidRPr="007535E3" w:rsidRDefault="000E5573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6" w:type="pct"/>
          </w:tcPr>
          <w:p w14:paraId="3BF1792C" w14:textId="77777777" w:rsidR="000F12B5" w:rsidRPr="007535E3" w:rsidRDefault="000F12B5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9C26480" w14:textId="77777777" w:rsidR="000F12B5" w:rsidRPr="007535E3" w:rsidRDefault="000E5573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5A3916" w:rsidRPr="007535E3" w14:paraId="3DD4D143" w14:textId="77777777" w:rsidTr="00060BEC">
        <w:trPr>
          <w:cantSplit/>
        </w:trPr>
        <w:tc>
          <w:tcPr>
            <w:tcW w:w="2071" w:type="pct"/>
          </w:tcPr>
          <w:p w14:paraId="31473CEF" w14:textId="77777777" w:rsidR="005A3916" w:rsidRPr="007535E3" w:rsidRDefault="005A3916" w:rsidP="00060B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9" w:type="pct"/>
            <w:gridSpan w:val="7"/>
            <w:hideMark/>
          </w:tcPr>
          <w:p w14:paraId="14F95F97" w14:textId="77777777" w:rsidR="005A3916" w:rsidRPr="007535E3" w:rsidRDefault="005A3916" w:rsidP="005A391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E5573" w:rsidRPr="007535E3" w14:paraId="4A6DEB78" w14:textId="77777777" w:rsidTr="00060BEC">
        <w:trPr>
          <w:cantSplit/>
        </w:trPr>
        <w:tc>
          <w:tcPr>
            <w:tcW w:w="2071" w:type="pct"/>
            <w:hideMark/>
          </w:tcPr>
          <w:p w14:paraId="286CD407" w14:textId="77777777" w:rsidR="000E5573" w:rsidRPr="007535E3" w:rsidRDefault="000E5573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43" w:type="pct"/>
          </w:tcPr>
          <w:p w14:paraId="720EDE77" w14:textId="77777777" w:rsidR="000E5573" w:rsidRPr="007535E3" w:rsidRDefault="008802C1" w:rsidP="000E5573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146</w:t>
            </w:r>
          </w:p>
        </w:tc>
        <w:tc>
          <w:tcPr>
            <w:tcW w:w="146" w:type="pct"/>
          </w:tcPr>
          <w:p w14:paraId="3F7977D6" w14:textId="77777777" w:rsidR="000E5573" w:rsidRPr="007535E3" w:rsidRDefault="000E5573" w:rsidP="000E557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hideMark/>
          </w:tcPr>
          <w:p w14:paraId="31F72948" w14:textId="77777777" w:rsidR="000E5573" w:rsidRPr="007535E3" w:rsidRDefault="000E5573" w:rsidP="000E5573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223</w:t>
            </w:r>
          </w:p>
        </w:tc>
        <w:tc>
          <w:tcPr>
            <w:tcW w:w="135" w:type="pct"/>
          </w:tcPr>
          <w:p w14:paraId="71F76F24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</w:tcPr>
          <w:p w14:paraId="3C6FBCED" w14:textId="77777777" w:rsidR="000E5573" w:rsidRPr="007535E3" w:rsidRDefault="008802C1" w:rsidP="000E557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136</w:t>
            </w:r>
          </w:p>
        </w:tc>
        <w:tc>
          <w:tcPr>
            <w:tcW w:w="146" w:type="pct"/>
          </w:tcPr>
          <w:p w14:paraId="25AFABE3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hideMark/>
          </w:tcPr>
          <w:p w14:paraId="5F61EA7F" w14:textId="77777777" w:rsidR="000E5573" w:rsidRPr="007535E3" w:rsidRDefault="000E5573" w:rsidP="000E557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177</w:t>
            </w:r>
          </w:p>
        </w:tc>
      </w:tr>
      <w:tr w:rsidR="000E5573" w:rsidRPr="007535E3" w14:paraId="7BB7F858" w14:textId="77777777" w:rsidTr="00060BEC">
        <w:trPr>
          <w:cantSplit/>
        </w:trPr>
        <w:tc>
          <w:tcPr>
            <w:tcW w:w="2071" w:type="pct"/>
            <w:hideMark/>
          </w:tcPr>
          <w:p w14:paraId="75EF328E" w14:textId="77777777" w:rsidR="000E5573" w:rsidRPr="007535E3" w:rsidRDefault="000E5573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43" w:type="pct"/>
          </w:tcPr>
          <w:p w14:paraId="74737B3A" w14:textId="4F233B5E" w:rsidR="000E5573" w:rsidRPr="007535E3" w:rsidRDefault="00EE03DC" w:rsidP="000E5573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23</w:t>
            </w:r>
            <w:r w:rsidR="008802C1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="00054E1D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499</w:t>
            </w:r>
          </w:p>
        </w:tc>
        <w:tc>
          <w:tcPr>
            <w:tcW w:w="146" w:type="pct"/>
          </w:tcPr>
          <w:p w14:paraId="0D4B53D7" w14:textId="77777777" w:rsidR="000E5573" w:rsidRPr="007535E3" w:rsidRDefault="000E5573" w:rsidP="000E557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hideMark/>
          </w:tcPr>
          <w:p w14:paraId="1DDC04A6" w14:textId="330DE42D" w:rsidR="000E5573" w:rsidRPr="007535E3" w:rsidRDefault="000E5573" w:rsidP="000E5573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18,</w:t>
            </w:r>
            <w:r w:rsidR="00054E1D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279</w:t>
            </w:r>
          </w:p>
        </w:tc>
        <w:tc>
          <w:tcPr>
            <w:tcW w:w="135" w:type="pct"/>
          </w:tcPr>
          <w:p w14:paraId="1CAB07DC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</w:tcPr>
          <w:p w14:paraId="68593532" w14:textId="4F8BDA7E" w:rsidR="000E5573" w:rsidRPr="007535E3" w:rsidRDefault="008802C1" w:rsidP="000E557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7,</w:t>
            </w:r>
            <w:r w:rsidR="002444CE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027</w:t>
            </w:r>
          </w:p>
        </w:tc>
        <w:tc>
          <w:tcPr>
            <w:tcW w:w="146" w:type="pct"/>
          </w:tcPr>
          <w:p w14:paraId="415ABACC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hideMark/>
          </w:tcPr>
          <w:p w14:paraId="50BCF2B5" w14:textId="24DDA8E3" w:rsidR="000E5573" w:rsidRPr="007535E3" w:rsidRDefault="000E5573" w:rsidP="000E557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</w:t>
            </w:r>
            <w:r w:rsidR="002444CE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066</w:t>
            </w:r>
          </w:p>
        </w:tc>
      </w:tr>
      <w:tr w:rsidR="000E5573" w:rsidRPr="007535E3" w14:paraId="2F76A282" w14:textId="77777777" w:rsidTr="00060BEC">
        <w:trPr>
          <w:cantSplit/>
        </w:trPr>
        <w:tc>
          <w:tcPr>
            <w:tcW w:w="2071" w:type="pct"/>
            <w:hideMark/>
          </w:tcPr>
          <w:p w14:paraId="5BBF4C11" w14:textId="77777777" w:rsidR="000E5573" w:rsidRPr="007535E3" w:rsidRDefault="000E5573" w:rsidP="00060BEC">
            <w:pPr>
              <w:spacing w:line="240" w:lineRule="auto"/>
              <w:ind w:left="5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43" w:type="pct"/>
          </w:tcPr>
          <w:p w14:paraId="54D60B01" w14:textId="7E5D5EFF" w:rsidR="000E5573" w:rsidRPr="007535E3" w:rsidRDefault="008802C1" w:rsidP="000E5573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</w:t>
            </w:r>
            <w:r w:rsidR="00054E1D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80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="00054E1D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014</w:t>
            </w:r>
          </w:p>
        </w:tc>
        <w:tc>
          <w:tcPr>
            <w:tcW w:w="146" w:type="pct"/>
          </w:tcPr>
          <w:p w14:paraId="3271159B" w14:textId="77777777" w:rsidR="000E5573" w:rsidRPr="007535E3" w:rsidRDefault="000E5573" w:rsidP="000E557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hideMark/>
          </w:tcPr>
          <w:p w14:paraId="3756B8E5" w14:textId="5BC80699" w:rsidR="000E5573" w:rsidRPr="007535E3" w:rsidRDefault="000E5573" w:rsidP="000E5573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211,</w:t>
            </w:r>
            <w:r w:rsidR="00054E1D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325</w:t>
            </w:r>
          </w:p>
        </w:tc>
        <w:tc>
          <w:tcPr>
            <w:tcW w:w="135" w:type="pct"/>
          </w:tcPr>
          <w:p w14:paraId="14FFFE03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</w:tcPr>
          <w:p w14:paraId="3BC0843E" w14:textId="1C104648" w:rsidR="000E5573" w:rsidRPr="007535E3" w:rsidRDefault="008802C1" w:rsidP="000E557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378,</w:t>
            </w:r>
            <w:r w:rsidR="002444CE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434</w:t>
            </w:r>
          </w:p>
        </w:tc>
        <w:tc>
          <w:tcPr>
            <w:tcW w:w="146" w:type="pct"/>
          </w:tcPr>
          <w:p w14:paraId="639E1F7B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hideMark/>
          </w:tcPr>
          <w:p w14:paraId="442A8D2C" w14:textId="5BA3402E" w:rsidR="000E5573" w:rsidRPr="007535E3" w:rsidRDefault="000E5573" w:rsidP="000E557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160,</w:t>
            </w:r>
            <w:r w:rsidR="002444CE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909</w:t>
            </w:r>
          </w:p>
        </w:tc>
      </w:tr>
      <w:tr w:rsidR="000E5573" w:rsidRPr="007535E3" w14:paraId="73102025" w14:textId="77777777" w:rsidTr="00060BEC">
        <w:trPr>
          <w:cantSplit/>
        </w:trPr>
        <w:tc>
          <w:tcPr>
            <w:tcW w:w="2071" w:type="pct"/>
            <w:hideMark/>
          </w:tcPr>
          <w:p w14:paraId="754520AD" w14:textId="77777777" w:rsidR="000E5573" w:rsidRPr="007535E3" w:rsidRDefault="000E5573" w:rsidP="00060BEC">
            <w:pPr>
              <w:spacing w:line="240" w:lineRule="auto"/>
              <w:ind w:left="55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43" w:type="pct"/>
          </w:tcPr>
          <w:p w14:paraId="780389AD" w14:textId="77777777" w:rsidR="000E5573" w:rsidRPr="007535E3" w:rsidRDefault="000E5573" w:rsidP="000E5573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AC5A35D" w14:textId="77777777" w:rsidR="000E5573" w:rsidRPr="007535E3" w:rsidRDefault="000E5573" w:rsidP="000E557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hideMark/>
          </w:tcPr>
          <w:p w14:paraId="4B1907D1" w14:textId="77777777" w:rsidR="000E5573" w:rsidRPr="007535E3" w:rsidRDefault="000E5573" w:rsidP="000E5573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14:paraId="1A4DBF62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</w:tcPr>
          <w:p w14:paraId="33B3E001" w14:textId="77777777" w:rsidR="000E5573" w:rsidRPr="007535E3" w:rsidRDefault="000E5573" w:rsidP="000E557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6A55232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hideMark/>
          </w:tcPr>
          <w:p w14:paraId="5F4EF4BF" w14:textId="77777777" w:rsidR="000E5573" w:rsidRPr="007535E3" w:rsidRDefault="000E5573" w:rsidP="000E557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0E5573" w:rsidRPr="007535E3" w14:paraId="4D81B4D4" w14:textId="77777777" w:rsidTr="00060BEC">
        <w:trPr>
          <w:cantSplit/>
        </w:trPr>
        <w:tc>
          <w:tcPr>
            <w:tcW w:w="2071" w:type="pct"/>
            <w:hideMark/>
          </w:tcPr>
          <w:p w14:paraId="4CAE26B3" w14:textId="1B92FB1C" w:rsidR="000E5573" w:rsidRPr="007535E3" w:rsidRDefault="00060BEC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4C46" w:rsidRPr="007535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  <w:r w:rsidR="00E04C46" w:rsidRPr="007535E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E5573" w:rsidRPr="007535E3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เงินฝากประจำอายุไม่เกิน </w:t>
            </w:r>
            <w:r w:rsidR="000E5573" w:rsidRPr="007535E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0E5573" w:rsidRPr="007535E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00F7339" w14:textId="77777777" w:rsidR="000E5573" w:rsidRPr="007535E3" w:rsidRDefault="008802C1" w:rsidP="008802C1">
            <w:pPr>
              <w:pStyle w:val="E"/>
              <w:tabs>
                <w:tab w:val="decimal" w:pos="52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7BC43582" w14:textId="77777777" w:rsidR="000E5573" w:rsidRPr="007535E3" w:rsidRDefault="000E5573" w:rsidP="000E557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45BA55" w14:textId="77777777" w:rsidR="000E5573" w:rsidRPr="007535E3" w:rsidRDefault="000E5573" w:rsidP="000E5573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135" w:type="pct"/>
          </w:tcPr>
          <w:p w14:paraId="5B0A1D54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4002D" w14:textId="77777777" w:rsidR="000E5573" w:rsidRPr="007535E3" w:rsidRDefault="008802C1" w:rsidP="008802C1">
            <w:pPr>
              <w:pStyle w:val="E"/>
              <w:tabs>
                <w:tab w:val="decimal" w:pos="52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0577DF6" w14:textId="77777777" w:rsidR="000E5573" w:rsidRPr="007535E3" w:rsidRDefault="000E5573" w:rsidP="008802C1">
            <w:pPr>
              <w:pStyle w:val="E"/>
              <w:tabs>
                <w:tab w:val="decimal" w:pos="529"/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882860" w14:textId="77777777" w:rsidR="000E5573" w:rsidRPr="007535E3" w:rsidRDefault="000E5573" w:rsidP="000E557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80,000</w:t>
            </w:r>
          </w:p>
        </w:tc>
      </w:tr>
      <w:tr w:rsidR="000E5573" w:rsidRPr="007535E3" w14:paraId="1D5FB53F" w14:textId="77777777" w:rsidTr="00060BEC">
        <w:trPr>
          <w:cantSplit/>
        </w:trPr>
        <w:tc>
          <w:tcPr>
            <w:tcW w:w="2071" w:type="pct"/>
            <w:hideMark/>
          </w:tcPr>
          <w:p w14:paraId="04030D93" w14:textId="77777777" w:rsidR="000E5573" w:rsidRPr="007535E3" w:rsidRDefault="000E5573" w:rsidP="00060B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042C6ABE" w14:textId="77777777" w:rsidR="000E5573" w:rsidRPr="007535E3" w:rsidRDefault="008802C1" w:rsidP="000E5573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403,659</w:t>
            </w:r>
          </w:p>
        </w:tc>
        <w:tc>
          <w:tcPr>
            <w:tcW w:w="146" w:type="pct"/>
          </w:tcPr>
          <w:p w14:paraId="3707A030" w14:textId="77777777" w:rsidR="000E5573" w:rsidRPr="007535E3" w:rsidRDefault="000E5573" w:rsidP="000E557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992EE0" w14:textId="77777777" w:rsidR="000E5573" w:rsidRPr="007535E3" w:rsidRDefault="000E5573" w:rsidP="000E5573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309,827</w:t>
            </w:r>
          </w:p>
        </w:tc>
        <w:tc>
          <w:tcPr>
            <w:tcW w:w="135" w:type="pct"/>
          </w:tcPr>
          <w:p w14:paraId="21A80E42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7CD5F" w14:textId="77777777" w:rsidR="000E5573" w:rsidRPr="007535E3" w:rsidRDefault="008802C1" w:rsidP="000E557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385,597</w:t>
            </w:r>
          </w:p>
        </w:tc>
        <w:tc>
          <w:tcPr>
            <w:tcW w:w="146" w:type="pct"/>
          </w:tcPr>
          <w:p w14:paraId="42CE95B8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529661" w14:textId="77777777" w:rsidR="000E5573" w:rsidRPr="007535E3" w:rsidRDefault="000E5573" w:rsidP="000E557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242,152</w:t>
            </w:r>
          </w:p>
        </w:tc>
      </w:tr>
    </w:tbl>
    <w:p w14:paraId="7BB8F997" w14:textId="77777777" w:rsidR="00F10595" w:rsidRPr="007535E3" w:rsidRDefault="00F10595" w:rsidP="00B06B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p w14:paraId="024C0F8B" w14:textId="77777777" w:rsidR="00A930E0" w:rsidRPr="007535E3" w:rsidRDefault="00A930E0" w:rsidP="00A930E0">
      <w:pPr>
        <w:tabs>
          <w:tab w:val="clear" w:pos="454"/>
          <w:tab w:val="left" w:pos="540"/>
        </w:tabs>
        <w:spacing w:line="240" w:lineRule="auto"/>
        <w:rPr>
          <w:rFonts w:ascii="Angsana New" w:hAnsi="Angsana New"/>
          <w:bCs/>
          <w:sz w:val="24"/>
          <w:szCs w:val="24"/>
          <w:cs/>
        </w:rPr>
      </w:pPr>
      <w:r w:rsidRPr="007535E3">
        <w:rPr>
          <w:rFonts w:ascii="Angsana New" w:hAnsi="Angsana New"/>
          <w:sz w:val="30"/>
          <w:szCs w:val="30"/>
        </w:rPr>
        <w:tab/>
      </w:r>
      <w:r w:rsidRPr="007535E3">
        <w:rPr>
          <w:rFonts w:ascii="Angsana New" w:hAnsi="Angsana New"/>
          <w:sz w:val="30"/>
          <w:szCs w:val="30"/>
        </w:rPr>
        <w:tab/>
      </w:r>
      <w:r w:rsidRPr="007535E3">
        <w:rPr>
          <w:rFonts w:ascii="Angsana New" w:hAnsi="Angsana New"/>
          <w:sz w:val="30"/>
          <w:szCs w:val="30"/>
          <w:cs/>
        </w:rPr>
        <w:t>เงินฝากธนาคารประเภทออมทรัพย์</w:t>
      </w:r>
      <w:r w:rsidR="00A96695" w:rsidRPr="007535E3">
        <w:rPr>
          <w:rFonts w:ascii="Angsana New" w:hAnsi="Angsana New"/>
          <w:sz w:val="30"/>
          <w:szCs w:val="30"/>
          <w:cs/>
        </w:rPr>
        <w:t xml:space="preserve">ส่วนใหญ่มีอัตราดอกเบี้ยร้อยละ </w:t>
      </w:r>
      <w:r w:rsidR="00A96695" w:rsidRPr="007535E3">
        <w:rPr>
          <w:rFonts w:ascii="Angsana New" w:hAnsi="Angsana New"/>
          <w:sz w:val="30"/>
          <w:szCs w:val="30"/>
        </w:rPr>
        <w:t xml:space="preserve">1.25 </w:t>
      </w:r>
      <w:r w:rsidR="00A96695" w:rsidRPr="007535E3">
        <w:rPr>
          <w:rFonts w:ascii="Angsana New" w:hAnsi="Angsana New"/>
          <w:sz w:val="30"/>
          <w:szCs w:val="30"/>
          <w:cs/>
        </w:rPr>
        <w:t xml:space="preserve">ถึง </w:t>
      </w:r>
      <w:r w:rsidR="00991A7C" w:rsidRPr="007535E3">
        <w:rPr>
          <w:rFonts w:ascii="Angsana New" w:hAnsi="Angsana New"/>
          <w:sz w:val="30"/>
          <w:szCs w:val="30"/>
        </w:rPr>
        <w:t>1.</w:t>
      </w:r>
      <w:r w:rsidR="00860B4D" w:rsidRPr="007535E3">
        <w:rPr>
          <w:rFonts w:ascii="Angsana New" w:hAnsi="Angsana New"/>
          <w:sz w:val="30"/>
          <w:szCs w:val="30"/>
        </w:rPr>
        <w:t>40</w:t>
      </w:r>
      <w:r w:rsidR="00A96695" w:rsidRPr="007535E3">
        <w:rPr>
          <w:rFonts w:ascii="Angsana New" w:hAnsi="Angsana New"/>
          <w:sz w:val="30"/>
          <w:szCs w:val="30"/>
        </w:rPr>
        <w:t xml:space="preserve"> </w:t>
      </w:r>
      <w:r w:rsidR="00A96695" w:rsidRPr="007535E3">
        <w:rPr>
          <w:rFonts w:ascii="Angsana New" w:hAnsi="Angsana New"/>
          <w:sz w:val="30"/>
          <w:szCs w:val="30"/>
          <w:cs/>
        </w:rPr>
        <w:t xml:space="preserve">ต่อปี </w:t>
      </w:r>
    </w:p>
    <w:p w14:paraId="3AFCFA5F" w14:textId="77777777" w:rsidR="005B754F" w:rsidRPr="007535E3" w:rsidRDefault="00860B4D" w:rsidP="00860B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7535E3">
        <w:rPr>
          <w:rFonts w:ascii="Angsana New" w:hAnsi="Angsana New"/>
          <w:bCs/>
          <w:sz w:val="24"/>
          <w:szCs w:val="24"/>
        </w:rPr>
        <w:br w:type="page"/>
      </w:r>
      <w:r w:rsidR="005B754F" w:rsidRPr="007535E3">
        <w:rPr>
          <w:rFonts w:ascii="Angsana New" w:hAnsi="Angsana New"/>
          <w:bCs/>
          <w:sz w:val="30"/>
          <w:szCs w:val="30"/>
          <w:cs/>
        </w:rPr>
        <w:lastRenderedPageBreak/>
        <w:t>6</w:t>
      </w:r>
      <w:r w:rsidR="005B754F" w:rsidRPr="007535E3">
        <w:rPr>
          <w:rFonts w:ascii="Angsana New" w:hAnsi="Angsana New"/>
          <w:bCs/>
          <w:sz w:val="30"/>
          <w:szCs w:val="30"/>
        </w:rPr>
        <w:tab/>
      </w:r>
      <w:r w:rsidR="005B754F" w:rsidRPr="007535E3">
        <w:rPr>
          <w:rFonts w:ascii="Angsana New" w:hAnsi="Angsana New"/>
          <w:bCs/>
          <w:sz w:val="30"/>
          <w:szCs w:val="30"/>
          <w:cs/>
        </w:rPr>
        <w:t>เงินฝากระยะสั้น</w:t>
      </w:r>
      <w:r w:rsidR="00353AF1" w:rsidRPr="007535E3">
        <w:rPr>
          <w:rFonts w:ascii="Angsana New" w:hAnsi="Angsana New"/>
          <w:bCs/>
          <w:sz w:val="30"/>
          <w:szCs w:val="30"/>
          <w:cs/>
        </w:rPr>
        <w:t>กับ</w:t>
      </w:r>
      <w:r w:rsidR="005B754F" w:rsidRPr="007535E3">
        <w:rPr>
          <w:rFonts w:ascii="Angsana New" w:hAnsi="Angsana New"/>
          <w:bCs/>
          <w:sz w:val="30"/>
          <w:szCs w:val="30"/>
          <w:cs/>
        </w:rPr>
        <w:t>สถาบันการเงิน</w:t>
      </w:r>
    </w:p>
    <w:p w14:paraId="161DF52B" w14:textId="77777777" w:rsidR="00727A73" w:rsidRPr="007535E3" w:rsidRDefault="00727A73" w:rsidP="009D6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rPr>
          <w:rFonts w:ascii="Angsana New" w:hAnsi="Angsana New"/>
          <w:bCs/>
          <w:sz w:val="24"/>
          <w:szCs w:val="24"/>
        </w:rPr>
      </w:pPr>
    </w:p>
    <w:tbl>
      <w:tblPr>
        <w:tblW w:w="4661" w:type="pct"/>
        <w:tblInd w:w="450" w:type="dxa"/>
        <w:tblLook w:val="04A0" w:firstRow="1" w:lastRow="0" w:firstColumn="1" w:lastColumn="0" w:noHBand="0" w:noVBand="1"/>
      </w:tblPr>
      <w:tblGrid>
        <w:gridCol w:w="3992"/>
        <w:gridCol w:w="1048"/>
        <w:gridCol w:w="243"/>
        <w:gridCol w:w="1100"/>
        <w:gridCol w:w="363"/>
        <w:gridCol w:w="1064"/>
        <w:gridCol w:w="229"/>
        <w:gridCol w:w="1039"/>
      </w:tblGrid>
      <w:tr w:rsidR="00131328" w:rsidRPr="007535E3" w14:paraId="640B1F9B" w14:textId="77777777" w:rsidTr="00E04C46">
        <w:trPr>
          <w:cantSplit/>
        </w:trPr>
        <w:tc>
          <w:tcPr>
            <w:tcW w:w="2199" w:type="pct"/>
            <w:hideMark/>
          </w:tcPr>
          <w:p w14:paraId="16533742" w14:textId="77777777" w:rsidR="00131328" w:rsidRPr="007535E3" w:rsidRDefault="00131328" w:rsidP="00700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  <w:hideMark/>
          </w:tcPr>
          <w:p w14:paraId="117BA124" w14:textId="77777777" w:rsidR="00131328" w:rsidRPr="007535E3" w:rsidRDefault="00131328" w:rsidP="00700196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00" w:type="pct"/>
          </w:tcPr>
          <w:p w14:paraId="4EE1A477" w14:textId="77777777" w:rsidR="00131328" w:rsidRPr="007535E3" w:rsidRDefault="00131328" w:rsidP="0070019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4" w:type="pct"/>
            <w:gridSpan w:val="3"/>
            <w:hideMark/>
          </w:tcPr>
          <w:p w14:paraId="416F4086" w14:textId="77777777" w:rsidR="00131328" w:rsidRPr="007535E3" w:rsidRDefault="00131328" w:rsidP="0070019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A539B" w:rsidRPr="007535E3" w14:paraId="4BCE1C79" w14:textId="77777777" w:rsidTr="00E04C46">
        <w:trPr>
          <w:cantSplit/>
        </w:trPr>
        <w:tc>
          <w:tcPr>
            <w:tcW w:w="2199" w:type="pct"/>
          </w:tcPr>
          <w:p w14:paraId="19C86FBA" w14:textId="77777777" w:rsidR="000F12B5" w:rsidRPr="007535E3" w:rsidRDefault="000F12B5" w:rsidP="000F12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972F40F" w14:textId="77777777" w:rsidR="000F12B5" w:rsidRPr="007535E3" w:rsidRDefault="000E5573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4" w:type="pct"/>
          </w:tcPr>
          <w:p w14:paraId="0A09B3DA" w14:textId="77777777" w:rsidR="000F12B5" w:rsidRPr="007535E3" w:rsidRDefault="000F12B5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314561DA" w14:textId="77777777" w:rsidR="000F12B5" w:rsidRPr="007535E3" w:rsidRDefault="000E5573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00" w:type="pct"/>
          </w:tcPr>
          <w:p w14:paraId="4DC7AFC0" w14:textId="77777777" w:rsidR="000F12B5" w:rsidRPr="007535E3" w:rsidRDefault="000F12B5" w:rsidP="000F12B5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</w:tcPr>
          <w:p w14:paraId="00AE4480" w14:textId="77777777" w:rsidR="000F12B5" w:rsidRPr="007535E3" w:rsidRDefault="000E5573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14:paraId="38869D9F" w14:textId="77777777" w:rsidR="000F12B5" w:rsidRPr="007535E3" w:rsidRDefault="000F12B5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1F599C4E" w14:textId="2655A813" w:rsidR="000F12B5" w:rsidRPr="007535E3" w:rsidRDefault="000E5573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5A3916" w:rsidRPr="007535E3" w14:paraId="435EFCEE" w14:textId="77777777" w:rsidTr="00E04C46">
        <w:trPr>
          <w:cantSplit/>
        </w:trPr>
        <w:tc>
          <w:tcPr>
            <w:tcW w:w="2199" w:type="pct"/>
          </w:tcPr>
          <w:p w14:paraId="3D273A61" w14:textId="77777777" w:rsidR="005A3916" w:rsidRPr="007535E3" w:rsidRDefault="005A3916" w:rsidP="005A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1" w:type="pct"/>
            <w:gridSpan w:val="7"/>
            <w:hideMark/>
          </w:tcPr>
          <w:p w14:paraId="24F76EB6" w14:textId="77777777" w:rsidR="005A3916" w:rsidRPr="007535E3" w:rsidRDefault="005A3916" w:rsidP="005A3916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A539B" w:rsidRPr="007535E3" w14:paraId="3617BE85" w14:textId="77777777" w:rsidTr="00E04C46">
        <w:trPr>
          <w:cantSplit/>
        </w:trPr>
        <w:tc>
          <w:tcPr>
            <w:tcW w:w="2199" w:type="pct"/>
          </w:tcPr>
          <w:p w14:paraId="2E1A14DF" w14:textId="77777777" w:rsidR="005A3916" w:rsidRPr="007535E3" w:rsidRDefault="005A3916" w:rsidP="00E04C46">
            <w:pPr>
              <w:tabs>
                <w:tab w:val="clear" w:pos="3742"/>
              </w:tabs>
              <w:spacing w:line="240" w:lineRule="auto"/>
              <w:ind w:left="-16" w:right="-215" w:firstLine="19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เงินฝากสถาบันการเงินระยะเวลามากกว่า 3 เดือน</w:t>
            </w:r>
          </w:p>
        </w:tc>
        <w:tc>
          <w:tcPr>
            <w:tcW w:w="577" w:type="pct"/>
          </w:tcPr>
          <w:p w14:paraId="399F83C2" w14:textId="77777777" w:rsidR="005A3916" w:rsidRPr="007535E3" w:rsidRDefault="005A3916" w:rsidP="005A3916">
            <w:pPr>
              <w:pStyle w:val="E"/>
              <w:tabs>
                <w:tab w:val="decimal" w:pos="79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378E6DAA" w14:textId="77777777" w:rsidR="005A3916" w:rsidRPr="007535E3" w:rsidRDefault="005A3916" w:rsidP="005A3916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</w:tcPr>
          <w:p w14:paraId="6E11D178" w14:textId="77777777" w:rsidR="005A3916" w:rsidRPr="007535E3" w:rsidRDefault="005A3916" w:rsidP="005A3916">
            <w:pPr>
              <w:pStyle w:val="E"/>
              <w:tabs>
                <w:tab w:val="decimal" w:pos="79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00" w:type="pct"/>
          </w:tcPr>
          <w:p w14:paraId="3C9DEA12" w14:textId="77777777" w:rsidR="005A3916" w:rsidRPr="007535E3" w:rsidRDefault="005A3916" w:rsidP="005A391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</w:tcPr>
          <w:p w14:paraId="11298996" w14:textId="77777777" w:rsidR="005A3916" w:rsidRPr="007535E3" w:rsidRDefault="005A3916" w:rsidP="005A3916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018FF931" w14:textId="77777777" w:rsidR="005A3916" w:rsidRPr="007535E3" w:rsidRDefault="005A3916" w:rsidP="005A391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</w:tcPr>
          <w:p w14:paraId="0B577B09" w14:textId="77777777" w:rsidR="005A3916" w:rsidRPr="007535E3" w:rsidRDefault="005A3916" w:rsidP="005A3916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EA539B" w:rsidRPr="007535E3" w14:paraId="49EFE729" w14:textId="77777777" w:rsidTr="00E04C46">
        <w:trPr>
          <w:cantSplit/>
        </w:trPr>
        <w:tc>
          <w:tcPr>
            <w:tcW w:w="2199" w:type="pct"/>
          </w:tcPr>
          <w:p w14:paraId="47F4C6C6" w14:textId="77777777" w:rsidR="000E5573" w:rsidRPr="007535E3" w:rsidRDefault="000E5573" w:rsidP="00E04C46">
            <w:pPr>
              <w:spacing w:line="240" w:lineRule="auto"/>
              <w:ind w:left="-16" w:firstLine="19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   แต่ไม่เกิน 1 ปี</w:t>
            </w: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147A82FB" w14:textId="77777777" w:rsidR="000E5573" w:rsidRPr="007535E3" w:rsidRDefault="00860B4D" w:rsidP="00EA539B">
            <w:pPr>
              <w:pStyle w:val="E"/>
              <w:tabs>
                <w:tab w:val="decimal" w:pos="52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14:paraId="3AFFA3FC" w14:textId="77777777" w:rsidR="000E5573" w:rsidRPr="007535E3" w:rsidRDefault="000E5573" w:rsidP="00860B4D">
            <w:pPr>
              <w:pStyle w:val="E"/>
              <w:tabs>
                <w:tab w:val="decimal" w:pos="529"/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left w:val="nil"/>
              <w:bottom w:val="double" w:sz="4" w:space="0" w:color="auto"/>
              <w:right w:val="nil"/>
            </w:tcBorders>
          </w:tcPr>
          <w:p w14:paraId="7C42DB5A" w14:textId="77777777" w:rsidR="000E5573" w:rsidRPr="007535E3" w:rsidRDefault="000E5573" w:rsidP="000E5573">
            <w:pPr>
              <w:pStyle w:val="E"/>
              <w:tabs>
                <w:tab w:val="decimal" w:pos="884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200" w:type="pct"/>
          </w:tcPr>
          <w:p w14:paraId="2BE5FF9C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left w:val="nil"/>
              <w:bottom w:val="double" w:sz="4" w:space="0" w:color="auto"/>
              <w:right w:val="nil"/>
            </w:tcBorders>
          </w:tcPr>
          <w:p w14:paraId="318BDD83" w14:textId="77777777" w:rsidR="000E5573" w:rsidRPr="007535E3" w:rsidRDefault="00860B4D" w:rsidP="00860B4D">
            <w:pPr>
              <w:pStyle w:val="E"/>
              <w:tabs>
                <w:tab w:val="decimal" w:pos="52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5DBDBC43" w14:textId="77777777" w:rsidR="000E5573" w:rsidRPr="007535E3" w:rsidRDefault="000E5573" w:rsidP="00860B4D">
            <w:pPr>
              <w:pStyle w:val="E"/>
              <w:tabs>
                <w:tab w:val="decimal" w:pos="529"/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</w:tcPr>
          <w:p w14:paraId="52EC2FBA" w14:textId="77777777" w:rsidR="000E5573" w:rsidRPr="007535E3" w:rsidRDefault="000E5573" w:rsidP="000E5573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250,000</w:t>
            </w:r>
          </w:p>
        </w:tc>
      </w:tr>
    </w:tbl>
    <w:p w14:paraId="1383DBA6" w14:textId="77777777" w:rsidR="00131328" w:rsidRPr="007535E3" w:rsidRDefault="00131328" w:rsidP="00EA53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rPr>
          <w:rFonts w:ascii="Angsana New" w:hAnsi="Angsana New"/>
          <w:bCs/>
          <w:sz w:val="24"/>
          <w:szCs w:val="24"/>
        </w:rPr>
      </w:pPr>
    </w:p>
    <w:p w14:paraId="448E3B48" w14:textId="3FAA18E6" w:rsidR="005B754F" w:rsidRPr="007535E3" w:rsidRDefault="005B754F" w:rsidP="00A279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 w:hanging="540"/>
        <w:jc w:val="thaiDistribute"/>
        <w:rPr>
          <w:rFonts w:ascii="Angsana New" w:hAnsi="Angsana New"/>
          <w:b/>
          <w:sz w:val="30"/>
          <w:szCs w:val="30"/>
        </w:rPr>
      </w:pPr>
      <w:r w:rsidRPr="007535E3">
        <w:rPr>
          <w:rFonts w:ascii="Angsana New" w:hAnsi="Angsana New"/>
          <w:b/>
          <w:sz w:val="30"/>
          <w:szCs w:val="30"/>
          <w:cs/>
        </w:rPr>
        <w:tab/>
      </w:r>
      <w:r w:rsidR="00432C6C" w:rsidRPr="007535E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32C6C" w:rsidRPr="007535E3">
        <w:rPr>
          <w:rFonts w:ascii="Angsana New" w:hAnsi="Angsana New"/>
          <w:sz w:val="30"/>
          <w:szCs w:val="30"/>
        </w:rPr>
        <w:t xml:space="preserve">31 </w:t>
      </w:r>
      <w:r w:rsidR="00432C6C" w:rsidRPr="007535E3">
        <w:rPr>
          <w:rFonts w:ascii="Angsana New" w:hAnsi="Angsana New"/>
          <w:sz w:val="30"/>
          <w:szCs w:val="30"/>
          <w:cs/>
        </w:rPr>
        <w:t xml:space="preserve">ธันวาคม </w:t>
      </w:r>
      <w:r w:rsidR="00DE621A" w:rsidRPr="007535E3">
        <w:rPr>
          <w:rFonts w:ascii="Angsana New" w:hAnsi="Angsana New"/>
          <w:sz w:val="30"/>
          <w:szCs w:val="30"/>
        </w:rPr>
        <w:t>25</w:t>
      </w:r>
      <w:r w:rsidR="000F12B5" w:rsidRPr="007535E3">
        <w:rPr>
          <w:rFonts w:ascii="Angsana New" w:hAnsi="Angsana New"/>
          <w:sz w:val="30"/>
          <w:szCs w:val="30"/>
        </w:rPr>
        <w:t>6</w:t>
      </w:r>
      <w:r w:rsidR="00E26356" w:rsidRPr="007535E3">
        <w:rPr>
          <w:rFonts w:ascii="Angsana New" w:hAnsi="Angsana New"/>
          <w:sz w:val="30"/>
          <w:szCs w:val="30"/>
        </w:rPr>
        <w:t>1</w:t>
      </w:r>
      <w:r w:rsidR="00432C6C" w:rsidRPr="007535E3">
        <w:rPr>
          <w:rFonts w:ascii="Angsana New" w:hAnsi="Angsana New"/>
          <w:sz w:val="30"/>
          <w:szCs w:val="30"/>
        </w:rPr>
        <w:t xml:space="preserve"> </w:t>
      </w:r>
      <w:r w:rsidR="00727A73" w:rsidRPr="007535E3">
        <w:rPr>
          <w:rFonts w:ascii="Angsana New" w:hAnsi="Angsana New"/>
          <w:b/>
          <w:sz w:val="30"/>
          <w:szCs w:val="30"/>
          <w:cs/>
        </w:rPr>
        <w:t>กลุ่ม</w:t>
      </w:r>
      <w:r w:rsidRPr="007535E3">
        <w:rPr>
          <w:rFonts w:ascii="Angsana New" w:hAnsi="Angsana New"/>
          <w:b/>
          <w:sz w:val="30"/>
          <w:szCs w:val="30"/>
          <w:cs/>
        </w:rPr>
        <w:t>บริษัทมีเงินฝากระยะสั้น</w:t>
      </w:r>
      <w:r w:rsidR="006D2D70" w:rsidRPr="007535E3">
        <w:rPr>
          <w:rFonts w:ascii="Angsana New" w:hAnsi="Angsana New"/>
          <w:b/>
          <w:sz w:val="30"/>
          <w:szCs w:val="30"/>
          <w:cs/>
        </w:rPr>
        <w:t xml:space="preserve">กับสถาบันการเงิน </w:t>
      </w:r>
      <w:r w:rsidRPr="007535E3">
        <w:rPr>
          <w:rFonts w:ascii="Angsana New" w:hAnsi="Angsana New"/>
          <w:b/>
          <w:sz w:val="30"/>
          <w:szCs w:val="30"/>
          <w:cs/>
        </w:rPr>
        <w:t>จำนวนเงินรว</w:t>
      </w:r>
      <w:r w:rsidR="001132F5" w:rsidRPr="007535E3">
        <w:rPr>
          <w:rFonts w:ascii="Angsana New" w:hAnsi="Angsana New"/>
          <w:b/>
          <w:sz w:val="30"/>
          <w:szCs w:val="30"/>
          <w:cs/>
        </w:rPr>
        <w:t>ม</w:t>
      </w:r>
      <w:r w:rsidR="0080310D" w:rsidRPr="007535E3">
        <w:rPr>
          <w:rFonts w:ascii="Angsana New" w:hAnsi="Angsana New"/>
          <w:b/>
          <w:sz w:val="30"/>
          <w:szCs w:val="30"/>
        </w:rPr>
        <w:t xml:space="preserve"> </w:t>
      </w:r>
      <w:r w:rsidR="00E26356" w:rsidRPr="007535E3">
        <w:rPr>
          <w:rFonts w:ascii="Angsana New" w:hAnsi="Angsana New"/>
          <w:bCs/>
          <w:sz w:val="30"/>
          <w:szCs w:val="30"/>
        </w:rPr>
        <w:t>250</w:t>
      </w:r>
      <w:r w:rsidRPr="007535E3">
        <w:rPr>
          <w:rFonts w:ascii="Angsana New" w:hAnsi="Angsana New"/>
          <w:b/>
          <w:sz w:val="30"/>
          <w:szCs w:val="30"/>
          <w:cs/>
        </w:rPr>
        <w:t xml:space="preserve"> ล้า</w:t>
      </w:r>
      <w:r w:rsidR="00A83DF4" w:rsidRPr="007535E3">
        <w:rPr>
          <w:rFonts w:ascii="Angsana New" w:hAnsi="Angsana New"/>
          <w:b/>
          <w:sz w:val="30"/>
          <w:szCs w:val="30"/>
          <w:cs/>
        </w:rPr>
        <w:t>นบาท</w:t>
      </w:r>
      <w:r w:rsidR="00E26356" w:rsidRPr="007535E3">
        <w:rPr>
          <w:rFonts w:ascii="Angsana New" w:hAnsi="Angsana New"/>
          <w:b/>
          <w:sz w:val="30"/>
          <w:szCs w:val="30"/>
        </w:rPr>
        <w:t xml:space="preserve"> </w:t>
      </w:r>
      <w:r w:rsidR="006135CA" w:rsidRPr="007535E3">
        <w:rPr>
          <w:rFonts w:ascii="Angsana New" w:hAnsi="Angsana New"/>
          <w:b/>
          <w:sz w:val="30"/>
          <w:szCs w:val="30"/>
          <w:cs/>
        </w:rPr>
        <w:t>ซึ่ง</w:t>
      </w:r>
      <w:r w:rsidR="00727A73" w:rsidRPr="007535E3">
        <w:rPr>
          <w:rFonts w:ascii="Angsana New" w:hAnsi="Angsana New"/>
          <w:b/>
          <w:sz w:val="30"/>
          <w:szCs w:val="30"/>
          <w:cs/>
        </w:rPr>
        <w:t>มีอัตราดอกเบี้ย</w:t>
      </w:r>
      <w:r w:rsidR="002C5A32" w:rsidRPr="007535E3">
        <w:rPr>
          <w:rFonts w:ascii="Angsana New" w:hAnsi="Angsana New"/>
          <w:b/>
          <w:sz w:val="30"/>
          <w:szCs w:val="30"/>
          <w:cs/>
        </w:rPr>
        <w:t>ร้</w:t>
      </w:r>
      <w:r w:rsidRPr="007535E3">
        <w:rPr>
          <w:rFonts w:ascii="Angsana New" w:hAnsi="Angsana New"/>
          <w:b/>
          <w:sz w:val="30"/>
          <w:szCs w:val="30"/>
          <w:cs/>
        </w:rPr>
        <w:t>อยละ</w:t>
      </w:r>
      <w:r w:rsidR="001132F5" w:rsidRPr="007535E3">
        <w:rPr>
          <w:rFonts w:ascii="Angsana New" w:hAnsi="Angsana New"/>
          <w:b/>
          <w:sz w:val="30"/>
          <w:szCs w:val="30"/>
        </w:rPr>
        <w:t xml:space="preserve"> </w:t>
      </w:r>
      <w:r w:rsidR="00E26356" w:rsidRPr="007535E3">
        <w:rPr>
          <w:rFonts w:ascii="Angsana New" w:hAnsi="Angsana New"/>
          <w:bCs/>
          <w:sz w:val="30"/>
          <w:szCs w:val="30"/>
        </w:rPr>
        <w:t>1.50</w:t>
      </w:r>
      <w:r w:rsidR="000405E6" w:rsidRPr="007535E3">
        <w:rPr>
          <w:rFonts w:ascii="Angsana New" w:hAnsi="Angsana New"/>
          <w:bCs/>
          <w:sz w:val="30"/>
          <w:szCs w:val="30"/>
        </w:rPr>
        <w:t xml:space="preserve"> </w:t>
      </w:r>
      <w:r w:rsidR="00382E67" w:rsidRPr="007535E3">
        <w:rPr>
          <w:rFonts w:ascii="Angsana New" w:hAnsi="Angsana New"/>
          <w:bCs/>
          <w:sz w:val="30"/>
          <w:szCs w:val="30"/>
        </w:rPr>
        <w:t>-</w:t>
      </w:r>
      <w:r w:rsidR="0080310D" w:rsidRPr="007535E3">
        <w:rPr>
          <w:rFonts w:ascii="Angsana New" w:hAnsi="Angsana New"/>
          <w:bCs/>
          <w:sz w:val="30"/>
          <w:szCs w:val="30"/>
        </w:rPr>
        <w:t xml:space="preserve"> </w:t>
      </w:r>
      <w:r w:rsidR="00E26356" w:rsidRPr="007535E3">
        <w:rPr>
          <w:rFonts w:ascii="Angsana New" w:hAnsi="Angsana New"/>
          <w:bCs/>
          <w:sz w:val="30"/>
          <w:szCs w:val="30"/>
        </w:rPr>
        <w:t>1.55</w:t>
      </w:r>
      <w:r w:rsidRPr="007535E3">
        <w:rPr>
          <w:rFonts w:ascii="Angsana New" w:hAnsi="Angsana New"/>
          <w:b/>
          <w:sz w:val="30"/>
          <w:szCs w:val="30"/>
          <w:cs/>
        </w:rPr>
        <w:t xml:space="preserve"> ต่อปี</w:t>
      </w:r>
    </w:p>
    <w:p w14:paraId="1F851A0A" w14:textId="77777777" w:rsidR="0070697A" w:rsidRPr="007535E3" w:rsidRDefault="0070697A" w:rsidP="00EA53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rPr>
          <w:rFonts w:ascii="Angsana New" w:hAnsi="Angsana New"/>
          <w:bCs/>
          <w:sz w:val="24"/>
          <w:szCs w:val="24"/>
          <w:cs/>
        </w:rPr>
      </w:pPr>
    </w:p>
    <w:p w14:paraId="5044C627" w14:textId="77777777" w:rsidR="00456F4F" w:rsidRPr="007535E3" w:rsidRDefault="00655692" w:rsidP="003E53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7535E3">
        <w:rPr>
          <w:rFonts w:ascii="Angsana New" w:hAnsi="Angsana New"/>
          <w:b/>
          <w:sz w:val="30"/>
          <w:szCs w:val="30"/>
        </w:rPr>
        <w:t>7</w:t>
      </w:r>
      <w:r w:rsidR="002E2517" w:rsidRPr="007535E3">
        <w:rPr>
          <w:rFonts w:ascii="Angsana New" w:hAnsi="Angsana New"/>
          <w:bCs/>
          <w:sz w:val="30"/>
          <w:szCs w:val="30"/>
          <w:cs/>
        </w:rPr>
        <w:tab/>
        <w:t xml:space="preserve">ลูกหนี้การค้า </w:t>
      </w:r>
    </w:p>
    <w:p w14:paraId="79729BCF" w14:textId="77777777" w:rsidR="00F10595" w:rsidRPr="007535E3" w:rsidRDefault="00F10595" w:rsidP="00632F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4725" w:type="pct"/>
        <w:tblInd w:w="450" w:type="dxa"/>
        <w:tblLook w:val="04A0" w:firstRow="1" w:lastRow="0" w:firstColumn="1" w:lastColumn="0" w:noHBand="0" w:noVBand="1"/>
      </w:tblPr>
      <w:tblGrid>
        <w:gridCol w:w="3327"/>
        <w:gridCol w:w="839"/>
        <w:gridCol w:w="1078"/>
        <w:gridCol w:w="248"/>
        <w:gridCol w:w="1078"/>
        <w:gridCol w:w="237"/>
        <w:gridCol w:w="1077"/>
        <w:gridCol w:w="241"/>
        <w:gridCol w:w="1077"/>
      </w:tblGrid>
      <w:tr w:rsidR="00131328" w:rsidRPr="007535E3" w14:paraId="03C7EE89" w14:textId="77777777" w:rsidTr="00CC74AE">
        <w:trPr>
          <w:cantSplit/>
        </w:trPr>
        <w:tc>
          <w:tcPr>
            <w:tcW w:w="1807" w:type="pct"/>
          </w:tcPr>
          <w:p w14:paraId="3CD045A4" w14:textId="77777777" w:rsidR="00131328" w:rsidRPr="007535E3" w:rsidRDefault="00131328" w:rsidP="00131328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1D0C7EB8" w14:textId="77777777" w:rsidR="00131328" w:rsidRPr="007535E3" w:rsidRDefault="00131328" w:rsidP="0013132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03662008" w14:textId="77777777" w:rsidR="00131328" w:rsidRPr="007535E3" w:rsidRDefault="00131328" w:rsidP="00131328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</w:tcPr>
          <w:p w14:paraId="7FE77572" w14:textId="77777777" w:rsidR="00131328" w:rsidRPr="007535E3" w:rsidRDefault="00131328" w:rsidP="00131328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2" w:type="pct"/>
            <w:gridSpan w:val="3"/>
          </w:tcPr>
          <w:p w14:paraId="6D918C80" w14:textId="77777777" w:rsidR="00131328" w:rsidRPr="007535E3" w:rsidRDefault="00131328" w:rsidP="00131328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F12B5" w:rsidRPr="007535E3" w14:paraId="69C23D3C" w14:textId="77777777" w:rsidTr="00CC74AE">
        <w:trPr>
          <w:cantSplit/>
        </w:trPr>
        <w:tc>
          <w:tcPr>
            <w:tcW w:w="1807" w:type="pct"/>
          </w:tcPr>
          <w:p w14:paraId="28169DC4" w14:textId="77777777" w:rsidR="000F12B5" w:rsidRPr="007535E3" w:rsidRDefault="000F12B5" w:rsidP="000F12B5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06AF3130" w14:textId="77777777" w:rsidR="000F12B5" w:rsidRPr="007535E3" w:rsidRDefault="000F12B5" w:rsidP="000F12B5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09FEAEC5" w14:textId="77777777" w:rsidR="000F12B5" w:rsidRPr="007535E3" w:rsidRDefault="000E5573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" w:type="pct"/>
          </w:tcPr>
          <w:p w14:paraId="0A83751D" w14:textId="77777777" w:rsidR="000F12B5" w:rsidRPr="007535E3" w:rsidRDefault="000F12B5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030A031" w14:textId="77777777" w:rsidR="000F12B5" w:rsidRPr="007535E3" w:rsidRDefault="000E5573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9" w:type="pct"/>
          </w:tcPr>
          <w:p w14:paraId="147E5CA8" w14:textId="77777777" w:rsidR="000F12B5" w:rsidRPr="007535E3" w:rsidRDefault="000F12B5" w:rsidP="000F12B5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14:paraId="4EB55F63" w14:textId="77777777" w:rsidR="000F12B5" w:rsidRPr="007535E3" w:rsidRDefault="000E5573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1" w:type="pct"/>
          </w:tcPr>
          <w:p w14:paraId="1F194850" w14:textId="77777777" w:rsidR="000F12B5" w:rsidRPr="007535E3" w:rsidRDefault="000F12B5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27F7D565" w14:textId="77777777" w:rsidR="000F12B5" w:rsidRPr="007535E3" w:rsidRDefault="000E5573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5A3916" w:rsidRPr="007535E3" w14:paraId="37D9CAB1" w14:textId="77777777" w:rsidTr="00CC74AE">
        <w:trPr>
          <w:cantSplit/>
        </w:trPr>
        <w:tc>
          <w:tcPr>
            <w:tcW w:w="1807" w:type="pct"/>
          </w:tcPr>
          <w:p w14:paraId="5BB413D1" w14:textId="77777777" w:rsidR="005A3916" w:rsidRPr="007535E3" w:rsidRDefault="005A3916" w:rsidP="005A391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26691DC8" w14:textId="77777777" w:rsidR="005A3916" w:rsidRPr="007535E3" w:rsidRDefault="005A3916" w:rsidP="005A391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7" w:type="pct"/>
            <w:gridSpan w:val="7"/>
          </w:tcPr>
          <w:p w14:paraId="29A847DE" w14:textId="77777777" w:rsidR="005A3916" w:rsidRPr="007535E3" w:rsidRDefault="005A3916" w:rsidP="005A3916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71A55" w:rsidRPr="007535E3" w14:paraId="19B71A59" w14:textId="77777777" w:rsidTr="00CC74AE">
        <w:trPr>
          <w:cantSplit/>
        </w:trPr>
        <w:tc>
          <w:tcPr>
            <w:tcW w:w="1807" w:type="pct"/>
            <w:hideMark/>
          </w:tcPr>
          <w:p w14:paraId="3941C73C" w14:textId="77777777" w:rsidR="00071A55" w:rsidRPr="007535E3" w:rsidRDefault="00071A55" w:rsidP="002119B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ลูกหนี้ที่เรียกเก็บแล้ว</w:t>
            </w:r>
          </w:p>
        </w:tc>
        <w:tc>
          <w:tcPr>
            <w:tcW w:w="456" w:type="pct"/>
          </w:tcPr>
          <w:p w14:paraId="2B8527F5" w14:textId="77777777" w:rsidR="00071A55" w:rsidRPr="007535E3" w:rsidRDefault="00071A55" w:rsidP="00071A55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2E5AAFB5" w14:textId="44E83E3B" w:rsidR="00071A55" w:rsidRPr="007535E3" w:rsidRDefault="00071A55" w:rsidP="00071A55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196,70</w:t>
            </w:r>
            <w:r w:rsidR="007C527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35" w:type="pct"/>
          </w:tcPr>
          <w:p w14:paraId="68137417" w14:textId="77777777" w:rsidR="00071A55" w:rsidRPr="007535E3" w:rsidRDefault="00071A55" w:rsidP="00071A55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hideMark/>
          </w:tcPr>
          <w:p w14:paraId="4D597F2E" w14:textId="77777777" w:rsidR="00071A55" w:rsidRPr="007535E3" w:rsidRDefault="00071A55" w:rsidP="00EA539B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71,014</w:t>
            </w:r>
          </w:p>
        </w:tc>
        <w:tc>
          <w:tcPr>
            <w:tcW w:w="129" w:type="pct"/>
          </w:tcPr>
          <w:p w14:paraId="7D70E5F8" w14:textId="77777777" w:rsidR="00071A55" w:rsidRPr="007535E3" w:rsidRDefault="00071A55" w:rsidP="00071A55">
            <w:pPr>
              <w:pStyle w:val="E"/>
              <w:tabs>
                <w:tab w:val="decimal" w:pos="822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14:paraId="6F334843" w14:textId="3E41F8E0" w:rsidR="00071A55" w:rsidRPr="007535E3" w:rsidRDefault="00071A55" w:rsidP="00EA539B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196,70</w:t>
            </w:r>
            <w:r w:rsidR="007C527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31" w:type="pct"/>
          </w:tcPr>
          <w:p w14:paraId="1D682535" w14:textId="77777777" w:rsidR="00071A55" w:rsidRPr="007535E3" w:rsidRDefault="00071A55" w:rsidP="00071A55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hideMark/>
          </w:tcPr>
          <w:p w14:paraId="3F682743" w14:textId="77777777" w:rsidR="00071A55" w:rsidRPr="007535E3" w:rsidRDefault="00071A55" w:rsidP="00071A55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71,014</w:t>
            </w:r>
          </w:p>
        </w:tc>
      </w:tr>
      <w:tr w:rsidR="00071A55" w:rsidRPr="007535E3" w14:paraId="68F4D3FC" w14:textId="77777777" w:rsidTr="00CC74AE">
        <w:trPr>
          <w:cantSplit/>
        </w:trPr>
        <w:tc>
          <w:tcPr>
            <w:tcW w:w="1807" w:type="pct"/>
            <w:hideMark/>
          </w:tcPr>
          <w:p w14:paraId="207A761E" w14:textId="77777777" w:rsidR="00071A55" w:rsidRPr="007535E3" w:rsidRDefault="00071A55" w:rsidP="002119B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456" w:type="pct"/>
          </w:tcPr>
          <w:p w14:paraId="15120FB4" w14:textId="77777777" w:rsidR="00071A55" w:rsidRPr="007535E3" w:rsidRDefault="00071A55" w:rsidP="00071A55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70F125B5" w14:textId="77777777" w:rsidR="00071A55" w:rsidRPr="007535E3" w:rsidRDefault="00071A55" w:rsidP="00071A55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21,258</w:t>
            </w:r>
          </w:p>
        </w:tc>
        <w:tc>
          <w:tcPr>
            <w:tcW w:w="135" w:type="pct"/>
          </w:tcPr>
          <w:p w14:paraId="6E408F3B" w14:textId="77777777" w:rsidR="00071A55" w:rsidRPr="007535E3" w:rsidRDefault="00071A55" w:rsidP="00071A55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hideMark/>
          </w:tcPr>
          <w:p w14:paraId="3DC3BBA7" w14:textId="77777777" w:rsidR="00071A55" w:rsidRPr="007535E3" w:rsidRDefault="00071A55" w:rsidP="00071A55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10,716</w:t>
            </w:r>
          </w:p>
        </w:tc>
        <w:tc>
          <w:tcPr>
            <w:tcW w:w="129" w:type="pct"/>
          </w:tcPr>
          <w:p w14:paraId="1902BAD4" w14:textId="77777777" w:rsidR="00071A55" w:rsidRPr="007535E3" w:rsidRDefault="00071A55" w:rsidP="00071A55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</w:tcPr>
          <w:p w14:paraId="18C62398" w14:textId="77777777" w:rsidR="00071A55" w:rsidRPr="007535E3" w:rsidRDefault="00071A55" w:rsidP="00071A55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21,258</w:t>
            </w:r>
          </w:p>
        </w:tc>
        <w:tc>
          <w:tcPr>
            <w:tcW w:w="131" w:type="pct"/>
          </w:tcPr>
          <w:p w14:paraId="04504A20" w14:textId="77777777" w:rsidR="00071A55" w:rsidRPr="007535E3" w:rsidRDefault="00071A55" w:rsidP="00071A55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hideMark/>
          </w:tcPr>
          <w:p w14:paraId="1738612E" w14:textId="77777777" w:rsidR="00071A55" w:rsidRPr="007535E3" w:rsidRDefault="00071A55" w:rsidP="00071A55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10,716</w:t>
            </w:r>
          </w:p>
        </w:tc>
      </w:tr>
      <w:tr w:rsidR="00071A55" w:rsidRPr="007535E3" w14:paraId="091BFE69" w14:textId="77777777" w:rsidTr="00CC74AE">
        <w:trPr>
          <w:cantSplit/>
        </w:trPr>
        <w:tc>
          <w:tcPr>
            <w:tcW w:w="1807" w:type="pct"/>
            <w:hideMark/>
          </w:tcPr>
          <w:p w14:paraId="1375662E" w14:textId="77777777" w:rsidR="00071A55" w:rsidRPr="007535E3" w:rsidRDefault="00071A55" w:rsidP="002119B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7535E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456" w:type="pct"/>
          </w:tcPr>
          <w:p w14:paraId="19DDC150" w14:textId="77777777" w:rsidR="00071A55" w:rsidRPr="007535E3" w:rsidRDefault="00071A55" w:rsidP="00071A55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B4DE24B" w14:textId="77777777" w:rsidR="00071A55" w:rsidRPr="007535E3" w:rsidRDefault="00071A55" w:rsidP="00071A55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(18,004)</w:t>
            </w:r>
          </w:p>
        </w:tc>
        <w:tc>
          <w:tcPr>
            <w:tcW w:w="135" w:type="pct"/>
          </w:tcPr>
          <w:p w14:paraId="25EF34FC" w14:textId="77777777" w:rsidR="00071A55" w:rsidRPr="007535E3" w:rsidRDefault="00071A55" w:rsidP="00071A55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4D06403" w14:textId="77777777" w:rsidR="00071A55" w:rsidRPr="007535E3" w:rsidRDefault="00071A55" w:rsidP="00071A55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29" w:type="pct"/>
          </w:tcPr>
          <w:p w14:paraId="2999B756" w14:textId="77777777" w:rsidR="00071A55" w:rsidRPr="007535E3" w:rsidRDefault="00071A55" w:rsidP="00071A55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left w:val="nil"/>
              <w:bottom w:val="single" w:sz="4" w:space="0" w:color="auto"/>
              <w:right w:val="nil"/>
            </w:tcBorders>
          </w:tcPr>
          <w:p w14:paraId="091B1578" w14:textId="77777777" w:rsidR="00071A55" w:rsidRPr="007535E3" w:rsidRDefault="00071A55" w:rsidP="00071A55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(18,004)</w:t>
            </w:r>
          </w:p>
        </w:tc>
        <w:tc>
          <w:tcPr>
            <w:tcW w:w="131" w:type="pct"/>
          </w:tcPr>
          <w:p w14:paraId="6F134B0C" w14:textId="77777777" w:rsidR="00071A55" w:rsidRPr="007535E3" w:rsidRDefault="00071A55" w:rsidP="00071A55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232FCE0" w14:textId="77777777" w:rsidR="00071A55" w:rsidRPr="007535E3" w:rsidRDefault="00071A55" w:rsidP="00071A55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</w:tr>
      <w:tr w:rsidR="00071A55" w:rsidRPr="007535E3" w14:paraId="4E3DA9D5" w14:textId="77777777" w:rsidTr="00CC74AE">
        <w:trPr>
          <w:cantSplit/>
        </w:trPr>
        <w:tc>
          <w:tcPr>
            <w:tcW w:w="1807" w:type="pct"/>
            <w:hideMark/>
          </w:tcPr>
          <w:p w14:paraId="11FBBE3D" w14:textId="77777777" w:rsidR="00071A55" w:rsidRPr="007535E3" w:rsidRDefault="00071A55" w:rsidP="002119B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456" w:type="pct"/>
          </w:tcPr>
          <w:p w14:paraId="01BDF791" w14:textId="77777777" w:rsidR="00071A55" w:rsidRPr="007535E3" w:rsidRDefault="00071A55" w:rsidP="00071A55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FCF1B23" w14:textId="7E9F101B" w:rsidR="00071A55" w:rsidRPr="007535E3" w:rsidRDefault="00071A55" w:rsidP="00071A55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199,96</w:t>
            </w:r>
            <w:r w:rsidR="007C527C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5" w:type="pct"/>
          </w:tcPr>
          <w:p w14:paraId="77510706" w14:textId="77777777" w:rsidR="00071A55" w:rsidRPr="007535E3" w:rsidRDefault="00071A55" w:rsidP="00071A55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A8764F1" w14:textId="77777777" w:rsidR="00071A55" w:rsidRPr="007535E3" w:rsidRDefault="00071A55" w:rsidP="00071A55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81,606</w:t>
            </w:r>
          </w:p>
        </w:tc>
        <w:tc>
          <w:tcPr>
            <w:tcW w:w="129" w:type="pct"/>
          </w:tcPr>
          <w:p w14:paraId="373863D1" w14:textId="77777777" w:rsidR="00071A55" w:rsidRPr="007535E3" w:rsidRDefault="00071A55" w:rsidP="00071A55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A22EB" w14:textId="7A19E4C8" w:rsidR="00071A55" w:rsidRPr="007535E3" w:rsidRDefault="00071A55" w:rsidP="00071A55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199,96</w:t>
            </w:r>
            <w:r w:rsidR="007C527C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1" w:type="pct"/>
          </w:tcPr>
          <w:p w14:paraId="61FA4A9D" w14:textId="77777777" w:rsidR="00071A55" w:rsidRPr="007535E3" w:rsidRDefault="00071A55" w:rsidP="00071A55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0D608B" w14:textId="77777777" w:rsidR="00071A55" w:rsidRPr="007535E3" w:rsidRDefault="00071A55" w:rsidP="00071A55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81,606</w:t>
            </w:r>
          </w:p>
        </w:tc>
      </w:tr>
      <w:tr w:rsidR="00071A55" w:rsidRPr="007535E3" w14:paraId="11AAE75E" w14:textId="77777777" w:rsidTr="00CC74AE">
        <w:trPr>
          <w:cantSplit/>
        </w:trPr>
        <w:tc>
          <w:tcPr>
            <w:tcW w:w="1807" w:type="pct"/>
            <w:hideMark/>
          </w:tcPr>
          <w:p w14:paraId="2EA93B74" w14:textId="77777777" w:rsidR="00071A55" w:rsidRPr="007535E3" w:rsidRDefault="00071A55" w:rsidP="002119BA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56" w:type="pct"/>
          </w:tcPr>
          <w:p w14:paraId="2D5A9A46" w14:textId="77777777" w:rsidR="00071A55" w:rsidRPr="007535E3" w:rsidRDefault="00071A55" w:rsidP="00071A55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7DD2DB3" w14:textId="77777777" w:rsidR="00071A55" w:rsidRPr="007535E3" w:rsidRDefault="00071A55" w:rsidP="00071A55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" w:type="pct"/>
          </w:tcPr>
          <w:p w14:paraId="4B2EDD54" w14:textId="77777777" w:rsidR="00071A55" w:rsidRPr="007535E3" w:rsidRDefault="00071A55" w:rsidP="00071A55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586" w:type="pct"/>
            <w:tcBorders>
              <w:top w:val="double" w:sz="4" w:space="0" w:color="auto"/>
              <w:left w:val="nil"/>
              <w:right w:val="nil"/>
            </w:tcBorders>
            <w:hideMark/>
          </w:tcPr>
          <w:p w14:paraId="5FEDCD49" w14:textId="77777777" w:rsidR="00071A55" w:rsidRPr="007535E3" w:rsidRDefault="00071A55" w:rsidP="00071A55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" w:type="pct"/>
          </w:tcPr>
          <w:p w14:paraId="40E94754" w14:textId="77777777" w:rsidR="00071A55" w:rsidRPr="007535E3" w:rsidRDefault="00071A55" w:rsidP="00071A55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85" w:type="pct"/>
            <w:tcBorders>
              <w:top w:val="double" w:sz="4" w:space="0" w:color="auto"/>
              <w:left w:val="nil"/>
              <w:right w:val="nil"/>
            </w:tcBorders>
          </w:tcPr>
          <w:p w14:paraId="50624B3D" w14:textId="77777777" w:rsidR="00071A55" w:rsidRPr="007535E3" w:rsidRDefault="00071A55" w:rsidP="00071A55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" w:type="pct"/>
          </w:tcPr>
          <w:p w14:paraId="65ED4850" w14:textId="77777777" w:rsidR="00071A55" w:rsidRPr="007535E3" w:rsidRDefault="00071A55" w:rsidP="00071A55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86" w:type="pct"/>
            <w:tcBorders>
              <w:top w:val="double" w:sz="4" w:space="0" w:color="auto"/>
              <w:left w:val="nil"/>
              <w:right w:val="nil"/>
            </w:tcBorders>
            <w:hideMark/>
          </w:tcPr>
          <w:p w14:paraId="5AFC0724" w14:textId="77777777" w:rsidR="00071A55" w:rsidRPr="007535E3" w:rsidRDefault="00071A55" w:rsidP="00071A55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</w:tbl>
    <w:p w14:paraId="47B5D0A3" w14:textId="77777777" w:rsidR="00DA4DE7" w:rsidRPr="007535E3" w:rsidRDefault="00DA4DE7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38BEC265" w14:textId="465BF69A" w:rsidR="00265017" w:rsidRDefault="00FE2A19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br w:type="page"/>
      </w:r>
    </w:p>
    <w:p w14:paraId="511059B8" w14:textId="04B9A7C8" w:rsidR="00323832" w:rsidRPr="00323832" w:rsidRDefault="00323832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323832">
        <w:rPr>
          <w:rFonts w:ascii="Angsana New" w:hAnsi="Angsana New" w:hint="cs"/>
          <w:sz w:val="30"/>
          <w:szCs w:val="30"/>
          <w:cs/>
        </w:rPr>
        <w:lastRenderedPageBreak/>
        <w:t>การวิเคราะห์อายุลูกหนี้การค้ามีดังนี้</w:t>
      </w:r>
    </w:p>
    <w:p w14:paraId="1AB3625B" w14:textId="77777777" w:rsidR="00323832" w:rsidRPr="007535E3" w:rsidRDefault="00323832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4720" w:type="pct"/>
        <w:tblInd w:w="450" w:type="dxa"/>
        <w:tblLook w:val="04A0" w:firstRow="1" w:lastRow="0" w:firstColumn="1" w:lastColumn="0" w:noHBand="0" w:noVBand="1"/>
      </w:tblPr>
      <w:tblGrid>
        <w:gridCol w:w="3239"/>
        <w:gridCol w:w="756"/>
        <w:gridCol w:w="1133"/>
        <w:gridCol w:w="222"/>
        <w:gridCol w:w="1133"/>
        <w:gridCol w:w="222"/>
        <w:gridCol w:w="1133"/>
        <w:gridCol w:w="222"/>
        <w:gridCol w:w="1133"/>
      </w:tblGrid>
      <w:tr w:rsidR="00EB2518" w:rsidRPr="007535E3" w14:paraId="4A5BB38E" w14:textId="77777777" w:rsidTr="00CC74AE">
        <w:trPr>
          <w:cantSplit/>
        </w:trPr>
        <w:tc>
          <w:tcPr>
            <w:tcW w:w="1762" w:type="pct"/>
          </w:tcPr>
          <w:p w14:paraId="09347E07" w14:textId="77777777" w:rsidR="00EB2518" w:rsidRPr="007535E3" w:rsidRDefault="00EB2518" w:rsidP="00EB2518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3DD38425" w14:textId="77777777" w:rsidR="00EB2518" w:rsidRPr="007535E3" w:rsidRDefault="00EB2518" w:rsidP="00EB251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pct"/>
            <w:gridSpan w:val="3"/>
          </w:tcPr>
          <w:p w14:paraId="768162B8" w14:textId="77777777" w:rsidR="00EB2518" w:rsidRPr="007535E3" w:rsidRDefault="00EB2518" w:rsidP="00EB2518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1" w:type="pct"/>
          </w:tcPr>
          <w:p w14:paraId="5CB52088" w14:textId="77777777" w:rsidR="00EB2518" w:rsidRPr="007535E3" w:rsidRDefault="00EB2518" w:rsidP="00EB251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3" w:type="pct"/>
            <w:gridSpan w:val="3"/>
          </w:tcPr>
          <w:p w14:paraId="2BADECA1" w14:textId="77777777" w:rsidR="00EB2518" w:rsidRPr="007535E3" w:rsidRDefault="00EB2518" w:rsidP="00EB2518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F12B5" w:rsidRPr="007535E3" w14:paraId="0DC6F211" w14:textId="77777777" w:rsidTr="00CC74AE">
        <w:trPr>
          <w:cantSplit/>
        </w:trPr>
        <w:tc>
          <w:tcPr>
            <w:tcW w:w="1762" w:type="pct"/>
          </w:tcPr>
          <w:p w14:paraId="3B042AF9" w14:textId="77777777" w:rsidR="000F12B5" w:rsidRPr="007535E3" w:rsidRDefault="000F12B5" w:rsidP="000F12B5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29F16AE0" w14:textId="77777777" w:rsidR="000F12B5" w:rsidRPr="007535E3" w:rsidRDefault="000F12B5" w:rsidP="000F12B5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2D9DD3BD" w14:textId="77777777" w:rsidR="000F12B5" w:rsidRPr="007535E3" w:rsidRDefault="000E5573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1" w:type="pct"/>
          </w:tcPr>
          <w:p w14:paraId="1AD0D4A0" w14:textId="77777777" w:rsidR="000F12B5" w:rsidRPr="007535E3" w:rsidRDefault="000F12B5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5879C53B" w14:textId="77777777" w:rsidR="000F12B5" w:rsidRPr="007535E3" w:rsidRDefault="000E5573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1" w:type="pct"/>
          </w:tcPr>
          <w:p w14:paraId="529050BC" w14:textId="77777777" w:rsidR="000F12B5" w:rsidRPr="007535E3" w:rsidRDefault="000F12B5" w:rsidP="000F12B5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14:paraId="05761025" w14:textId="77777777" w:rsidR="000F12B5" w:rsidRPr="007535E3" w:rsidRDefault="000E5573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1" w:type="pct"/>
          </w:tcPr>
          <w:p w14:paraId="1D5618BC" w14:textId="77777777" w:rsidR="000F12B5" w:rsidRPr="007535E3" w:rsidRDefault="000F12B5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0AFFAE1B" w14:textId="77777777" w:rsidR="000F12B5" w:rsidRPr="007535E3" w:rsidRDefault="000E5573" w:rsidP="000F12B5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5A3916" w:rsidRPr="007535E3" w14:paraId="750EC180" w14:textId="77777777" w:rsidTr="00CC74AE">
        <w:trPr>
          <w:cantSplit/>
        </w:trPr>
        <w:tc>
          <w:tcPr>
            <w:tcW w:w="1762" w:type="pct"/>
          </w:tcPr>
          <w:p w14:paraId="244128C1" w14:textId="77777777" w:rsidR="005A3916" w:rsidRPr="007535E3" w:rsidRDefault="005A3916" w:rsidP="005A391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72C53EE4" w14:textId="77777777" w:rsidR="005A3916" w:rsidRPr="007535E3" w:rsidRDefault="005A3916" w:rsidP="005A391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pct"/>
            <w:gridSpan w:val="7"/>
          </w:tcPr>
          <w:p w14:paraId="140A954F" w14:textId="77777777" w:rsidR="005A3916" w:rsidRPr="007535E3" w:rsidRDefault="005A3916" w:rsidP="005A3916">
            <w:pPr>
              <w:pStyle w:val="E"/>
              <w:ind w:left="-14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95932" w:rsidRPr="007535E3" w14:paraId="3BA0D320" w14:textId="77777777" w:rsidTr="00CC74AE">
        <w:trPr>
          <w:cantSplit/>
        </w:trPr>
        <w:tc>
          <w:tcPr>
            <w:tcW w:w="1762" w:type="pct"/>
          </w:tcPr>
          <w:p w14:paraId="5222487B" w14:textId="77777777" w:rsidR="00695932" w:rsidRPr="007535E3" w:rsidRDefault="00483AA9" w:rsidP="00396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5" w:firstLine="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ลูกหนี้ที่เรียกเก็บแล้ว</w:t>
            </w:r>
          </w:p>
        </w:tc>
        <w:tc>
          <w:tcPr>
            <w:tcW w:w="411" w:type="pct"/>
          </w:tcPr>
          <w:p w14:paraId="08436FA1" w14:textId="77777777" w:rsidR="00695932" w:rsidRPr="007535E3" w:rsidRDefault="00695932" w:rsidP="0069593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E1E17E8" w14:textId="77777777" w:rsidR="00695932" w:rsidRPr="007535E3" w:rsidRDefault="00695932" w:rsidP="006959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14:paraId="0387DD67" w14:textId="77777777" w:rsidR="00695932" w:rsidRPr="007535E3" w:rsidRDefault="00695932" w:rsidP="00695932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0E455BCA" w14:textId="77777777" w:rsidR="00695932" w:rsidRPr="007535E3" w:rsidRDefault="00695932" w:rsidP="006959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14:paraId="15DEFDAC" w14:textId="77777777" w:rsidR="00695932" w:rsidRPr="007535E3" w:rsidRDefault="00695932" w:rsidP="00695932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14:paraId="26B6662F" w14:textId="77777777" w:rsidR="00695932" w:rsidRPr="007535E3" w:rsidRDefault="00695932" w:rsidP="006959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14:paraId="3E7AE37A" w14:textId="77777777" w:rsidR="00695932" w:rsidRPr="007535E3" w:rsidRDefault="00695932" w:rsidP="00695932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0B75A753" w14:textId="77777777" w:rsidR="00695932" w:rsidRPr="007535E3" w:rsidRDefault="00695932" w:rsidP="006959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FE2A19" w:rsidRPr="007535E3" w14:paraId="6FA80A71" w14:textId="77777777" w:rsidTr="00CC74AE">
        <w:trPr>
          <w:cantSplit/>
        </w:trPr>
        <w:tc>
          <w:tcPr>
            <w:tcW w:w="1762" w:type="pct"/>
          </w:tcPr>
          <w:p w14:paraId="23D04067" w14:textId="77777777" w:rsidR="00FE2A19" w:rsidRPr="007535E3" w:rsidRDefault="00FE2A19" w:rsidP="00396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5" w:firstLine="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7535E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11" w:type="pct"/>
          </w:tcPr>
          <w:p w14:paraId="074377BA" w14:textId="77777777" w:rsidR="00FE2A19" w:rsidRPr="007535E3" w:rsidRDefault="00FE2A19" w:rsidP="00FE2A19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4254D8E9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86,587</w:t>
            </w:r>
          </w:p>
        </w:tc>
        <w:tc>
          <w:tcPr>
            <w:tcW w:w="121" w:type="pct"/>
          </w:tcPr>
          <w:p w14:paraId="4C124147" w14:textId="77777777" w:rsidR="00FE2A19" w:rsidRPr="007535E3" w:rsidRDefault="00FE2A19" w:rsidP="00FE2A19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735F2A70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50,353</w:t>
            </w:r>
          </w:p>
        </w:tc>
        <w:tc>
          <w:tcPr>
            <w:tcW w:w="121" w:type="pct"/>
          </w:tcPr>
          <w:p w14:paraId="24EC0F3D" w14:textId="77777777" w:rsidR="00FE2A19" w:rsidRPr="007535E3" w:rsidRDefault="00FE2A19" w:rsidP="00FE2A19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14:paraId="0F115714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86,587</w:t>
            </w:r>
          </w:p>
        </w:tc>
        <w:tc>
          <w:tcPr>
            <w:tcW w:w="121" w:type="pct"/>
          </w:tcPr>
          <w:p w14:paraId="27464B6C" w14:textId="77777777" w:rsidR="00FE2A19" w:rsidRPr="007535E3" w:rsidRDefault="00FE2A19" w:rsidP="00FE2A19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4EC827B4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50,353</w:t>
            </w:r>
          </w:p>
        </w:tc>
      </w:tr>
      <w:tr w:rsidR="00FE2A19" w:rsidRPr="007535E3" w14:paraId="5D86E284" w14:textId="77777777" w:rsidTr="00CC74AE">
        <w:trPr>
          <w:cantSplit/>
        </w:trPr>
        <w:tc>
          <w:tcPr>
            <w:tcW w:w="1762" w:type="pct"/>
            <w:hideMark/>
          </w:tcPr>
          <w:p w14:paraId="1CA57A07" w14:textId="77777777" w:rsidR="00FE2A19" w:rsidRPr="007535E3" w:rsidRDefault="00FE2A19" w:rsidP="00396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5" w:firstLine="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7535E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11" w:type="pct"/>
          </w:tcPr>
          <w:p w14:paraId="13472474" w14:textId="77777777" w:rsidR="00FE2A19" w:rsidRPr="007535E3" w:rsidRDefault="00FE2A19" w:rsidP="00FE2A19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2B4E3BAD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14:paraId="735424E6" w14:textId="77777777" w:rsidR="00FE2A19" w:rsidRPr="007535E3" w:rsidRDefault="00FE2A19" w:rsidP="00FE2A19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7E188F93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14:paraId="0F48FCB5" w14:textId="77777777" w:rsidR="00FE2A19" w:rsidRPr="007535E3" w:rsidRDefault="00FE2A19" w:rsidP="00FE2A19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14:paraId="7E135A6E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14:paraId="47813462" w14:textId="77777777" w:rsidR="00FE2A19" w:rsidRPr="007535E3" w:rsidRDefault="00FE2A19" w:rsidP="00FE2A19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14:paraId="42C36858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FE2A19" w:rsidRPr="007535E3" w14:paraId="157ACB10" w14:textId="77777777" w:rsidTr="00CC74AE">
        <w:trPr>
          <w:cantSplit/>
        </w:trPr>
        <w:tc>
          <w:tcPr>
            <w:tcW w:w="1762" w:type="pct"/>
            <w:hideMark/>
          </w:tcPr>
          <w:p w14:paraId="1AACC709" w14:textId="77777777" w:rsidR="00FE2A19" w:rsidRPr="007535E3" w:rsidRDefault="00FE2A19" w:rsidP="00396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5" w:firstLine="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535E3">
              <w:rPr>
                <w:rFonts w:ascii="Angsana New" w:hAnsi="Angsana New"/>
                <w:sz w:val="30"/>
                <w:szCs w:val="30"/>
              </w:rPr>
              <w:t>3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11" w:type="pct"/>
          </w:tcPr>
          <w:p w14:paraId="715C5904" w14:textId="77777777" w:rsidR="00FE2A19" w:rsidRPr="007535E3" w:rsidRDefault="00FE2A19" w:rsidP="00FE2A19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ECFE9DB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102,429</w:t>
            </w:r>
          </w:p>
        </w:tc>
        <w:tc>
          <w:tcPr>
            <w:tcW w:w="121" w:type="pct"/>
          </w:tcPr>
          <w:p w14:paraId="094B7D0F" w14:textId="77777777" w:rsidR="00FE2A19" w:rsidRPr="007535E3" w:rsidRDefault="00FE2A19" w:rsidP="00FE2A19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hideMark/>
          </w:tcPr>
          <w:p w14:paraId="30095DB9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16,179</w:t>
            </w:r>
          </w:p>
        </w:tc>
        <w:tc>
          <w:tcPr>
            <w:tcW w:w="121" w:type="pct"/>
          </w:tcPr>
          <w:p w14:paraId="725D61AA" w14:textId="77777777" w:rsidR="00FE2A19" w:rsidRPr="007535E3" w:rsidRDefault="00FE2A19" w:rsidP="00FE2A19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14:paraId="0378A056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102,429</w:t>
            </w:r>
          </w:p>
        </w:tc>
        <w:tc>
          <w:tcPr>
            <w:tcW w:w="121" w:type="pct"/>
          </w:tcPr>
          <w:p w14:paraId="45ABB42C" w14:textId="77777777" w:rsidR="00FE2A19" w:rsidRPr="007535E3" w:rsidRDefault="00FE2A19" w:rsidP="00FE2A19">
            <w:pPr>
              <w:rPr>
                <w:rFonts w:ascii="Angsana New" w:hAnsi="Angsana New"/>
              </w:rPr>
            </w:pPr>
          </w:p>
        </w:tc>
        <w:tc>
          <w:tcPr>
            <w:tcW w:w="616" w:type="pct"/>
          </w:tcPr>
          <w:p w14:paraId="672BC6E9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16,179</w:t>
            </w:r>
          </w:p>
        </w:tc>
      </w:tr>
      <w:tr w:rsidR="00FE2A19" w:rsidRPr="007535E3" w14:paraId="7ACC3DB5" w14:textId="77777777" w:rsidTr="00CC74AE">
        <w:trPr>
          <w:cantSplit/>
        </w:trPr>
        <w:tc>
          <w:tcPr>
            <w:tcW w:w="1762" w:type="pct"/>
            <w:hideMark/>
          </w:tcPr>
          <w:p w14:paraId="22CCE64D" w14:textId="77777777" w:rsidR="00FE2A19" w:rsidRPr="007535E3" w:rsidRDefault="00FE2A19" w:rsidP="00396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5" w:firstLine="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- 6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11" w:type="pct"/>
          </w:tcPr>
          <w:p w14:paraId="29ABE85F" w14:textId="77777777" w:rsidR="00FE2A19" w:rsidRPr="007535E3" w:rsidRDefault="00FE2A19" w:rsidP="00FE2A19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42FE5A88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6,237</w:t>
            </w:r>
          </w:p>
        </w:tc>
        <w:tc>
          <w:tcPr>
            <w:tcW w:w="121" w:type="pct"/>
          </w:tcPr>
          <w:p w14:paraId="32E3DAF7" w14:textId="77777777" w:rsidR="00FE2A19" w:rsidRPr="007535E3" w:rsidRDefault="00FE2A19" w:rsidP="00FE2A19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hideMark/>
          </w:tcPr>
          <w:p w14:paraId="6A53FB1D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3,715</w:t>
            </w:r>
          </w:p>
        </w:tc>
        <w:tc>
          <w:tcPr>
            <w:tcW w:w="121" w:type="pct"/>
          </w:tcPr>
          <w:p w14:paraId="32D56905" w14:textId="77777777" w:rsidR="00FE2A19" w:rsidRPr="007535E3" w:rsidRDefault="00FE2A19" w:rsidP="00FE2A19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14:paraId="402AA45B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6,237</w:t>
            </w:r>
          </w:p>
        </w:tc>
        <w:tc>
          <w:tcPr>
            <w:tcW w:w="121" w:type="pct"/>
          </w:tcPr>
          <w:p w14:paraId="3EF01219" w14:textId="77777777" w:rsidR="00FE2A19" w:rsidRPr="007535E3" w:rsidRDefault="00FE2A19" w:rsidP="00FE2A19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</w:tcPr>
          <w:p w14:paraId="1AF31729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3,715</w:t>
            </w:r>
          </w:p>
        </w:tc>
      </w:tr>
      <w:tr w:rsidR="00FE2A19" w:rsidRPr="007535E3" w14:paraId="1A3D84A7" w14:textId="77777777" w:rsidTr="00CC74AE">
        <w:trPr>
          <w:cantSplit/>
        </w:trPr>
        <w:tc>
          <w:tcPr>
            <w:tcW w:w="1762" w:type="pct"/>
          </w:tcPr>
          <w:p w14:paraId="08684357" w14:textId="77777777" w:rsidR="00FE2A19" w:rsidRPr="007535E3" w:rsidRDefault="00FE2A19" w:rsidP="00396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5" w:firstLine="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11" w:type="pct"/>
          </w:tcPr>
          <w:p w14:paraId="22EC1A61" w14:textId="77777777" w:rsidR="00FE2A19" w:rsidRPr="007535E3" w:rsidRDefault="00FE2A19" w:rsidP="00FE2A19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56BCB070" w14:textId="77777777" w:rsidR="00FE2A19" w:rsidRPr="007535E3" w:rsidRDefault="00FE2A19" w:rsidP="00FE2A19">
            <w:pPr>
              <w:pStyle w:val="E"/>
              <w:tabs>
                <w:tab w:val="decimal" w:pos="52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21" w:type="pct"/>
          </w:tcPr>
          <w:p w14:paraId="1FC9912E" w14:textId="77777777" w:rsidR="00FE2A19" w:rsidRPr="007535E3" w:rsidRDefault="00FE2A19" w:rsidP="00FE2A19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12D3590C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643</w:t>
            </w:r>
          </w:p>
        </w:tc>
        <w:tc>
          <w:tcPr>
            <w:tcW w:w="121" w:type="pct"/>
          </w:tcPr>
          <w:p w14:paraId="510BD1D6" w14:textId="77777777" w:rsidR="00FE2A19" w:rsidRPr="007535E3" w:rsidRDefault="00FE2A19" w:rsidP="00FE2A19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4D7DEC96" w14:textId="77777777" w:rsidR="00FE2A19" w:rsidRPr="007535E3" w:rsidRDefault="00FE2A19" w:rsidP="00FE2A19">
            <w:pPr>
              <w:pStyle w:val="E"/>
              <w:tabs>
                <w:tab w:val="decimal" w:pos="52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21" w:type="pct"/>
          </w:tcPr>
          <w:p w14:paraId="72EA1B45" w14:textId="77777777" w:rsidR="00FE2A19" w:rsidRPr="007535E3" w:rsidRDefault="00FE2A19" w:rsidP="00FE2A19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1A250BAC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643</w:t>
            </w:r>
          </w:p>
        </w:tc>
      </w:tr>
      <w:tr w:rsidR="00FE2A19" w:rsidRPr="007535E3" w14:paraId="1647556F" w14:textId="77777777" w:rsidTr="00CC74AE">
        <w:trPr>
          <w:cantSplit/>
        </w:trPr>
        <w:tc>
          <w:tcPr>
            <w:tcW w:w="1762" w:type="pct"/>
            <w:hideMark/>
          </w:tcPr>
          <w:p w14:paraId="4516B2DD" w14:textId="77777777" w:rsidR="00FE2A19" w:rsidRPr="007535E3" w:rsidRDefault="00FE2A19" w:rsidP="00396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5" w:firstLine="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11" w:type="pct"/>
          </w:tcPr>
          <w:p w14:paraId="12D8AAF8" w14:textId="77777777" w:rsidR="00FE2A19" w:rsidRPr="007535E3" w:rsidRDefault="00FE2A19" w:rsidP="00FE2A19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1D23A80A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1,454</w:t>
            </w:r>
          </w:p>
        </w:tc>
        <w:tc>
          <w:tcPr>
            <w:tcW w:w="121" w:type="pct"/>
          </w:tcPr>
          <w:p w14:paraId="7BF24718" w14:textId="77777777" w:rsidR="00FE2A19" w:rsidRPr="007535E3" w:rsidRDefault="00FE2A19" w:rsidP="00FE2A19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89E5E28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  <w:tc>
          <w:tcPr>
            <w:tcW w:w="121" w:type="pct"/>
          </w:tcPr>
          <w:p w14:paraId="0E8ED084" w14:textId="77777777" w:rsidR="00FE2A19" w:rsidRPr="007535E3" w:rsidRDefault="00FE2A19" w:rsidP="00FE2A19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left w:val="nil"/>
              <w:bottom w:val="single" w:sz="4" w:space="0" w:color="auto"/>
              <w:right w:val="nil"/>
            </w:tcBorders>
          </w:tcPr>
          <w:p w14:paraId="17E22355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1,454</w:t>
            </w:r>
          </w:p>
        </w:tc>
        <w:tc>
          <w:tcPr>
            <w:tcW w:w="121" w:type="pct"/>
          </w:tcPr>
          <w:p w14:paraId="59724360" w14:textId="77777777" w:rsidR="00FE2A19" w:rsidRPr="007535E3" w:rsidRDefault="00FE2A19" w:rsidP="00FE2A19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left w:val="nil"/>
              <w:bottom w:val="single" w:sz="4" w:space="0" w:color="auto"/>
              <w:right w:val="nil"/>
            </w:tcBorders>
          </w:tcPr>
          <w:p w14:paraId="0F8FAF5E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</w:tr>
      <w:tr w:rsidR="00FE2A19" w:rsidRPr="007535E3" w14:paraId="75D7568D" w14:textId="77777777" w:rsidTr="00CC74AE">
        <w:trPr>
          <w:cantSplit/>
        </w:trPr>
        <w:tc>
          <w:tcPr>
            <w:tcW w:w="1762" w:type="pct"/>
          </w:tcPr>
          <w:p w14:paraId="49A54436" w14:textId="77777777" w:rsidR="00FE2A19" w:rsidRPr="007535E3" w:rsidRDefault="00FE2A19" w:rsidP="003960D5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1" w:type="pct"/>
          </w:tcPr>
          <w:p w14:paraId="6436B0FE" w14:textId="77777777" w:rsidR="00FE2A19" w:rsidRPr="007535E3" w:rsidRDefault="00FE2A19" w:rsidP="00FE2A19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2130F743" w14:textId="77777777" w:rsidR="00FE2A19" w:rsidRPr="007535E3" w:rsidRDefault="00CB4132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196,707</w:t>
            </w:r>
          </w:p>
        </w:tc>
        <w:tc>
          <w:tcPr>
            <w:tcW w:w="121" w:type="pct"/>
          </w:tcPr>
          <w:p w14:paraId="6E8A89E6" w14:textId="77777777" w:rsidR="00FE2A19" w:rsidRPr="007535E3" w:rsidRDefault="00FE2A19" w:rsidP="00FE2A19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D91E1C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71,014</w:t>
            </w:r>
          </w:p>
        </w:tc>
        <w:tc>
          <w:tcPr>
            <w:tcW w:w="121" w:type="pct"/>
          </w:tcPr>
          <w:p w14:paraId="4B650531" w14:textId="77777777" w:rsidR="00FE2A19" w:rsidRPr="007535E3" w:rsidRDefault="00FE2A19" w:rsidP="00FE2A19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50DA7" w14:textId="77777777" w:rsidR="00FE2A19" w:rsidRPr="007535E3" w:rsidRDefault="00CB4132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196,707</w:t>
            </w:r>
          </w:p>
        </w:tc>
        <w:tc>
          <w:tcPr>
            <w:tcW w:w="121" w:type="pct"/>
          </w:tcPr>
          <w:p w14:paraId="7469AC3C" w14:textId="77777777" w:rsidR="00FE2A19" w:rsidRPr="007535E3" w:rsidRDefault="00FE2A19" w:rsidP="00FE2A19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181A5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71,014</w:t>
            </w:r>
          </w:p>
        </w:tc>
      </w:tr>
      <w:tr w:rsidR="00FE2A19" w:rsidRPr="007535E3" w14:paraId="652788A6" w14:textId="77777777" w:rsidTr="00CC74AE">
        <w:trPr>
          <w:cantSplit/>
        </w:trPr>
        <w:tc>
          <w:tcPr>
            <w:tcW w:w="1762" w:type="pct"/>
            <w:hideMark/>
          </w:tcPr>
          <w:p w14:paraId="61206797" w14:textId="77777777" w:rsidR="00FE2A19" w:rsidRPr="007535E3" w:rsidRDefault="00FE2A19" w:rsidP="003960D5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7535E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411" w:type="pct"/>
          </w:tcPr>
          <w:p w14:paraId="3332FC2D" w14:textId="77777777" w:rsidR="00FE2A19" w:rsidRPr="007535E3" w:rsidRDefault="00FE2A19" w:rsidP="00FE2A19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601088A" w14:textId="77777777" w:rsidR="00FE2A19" w:rsidRPr="007535E3" w:rsidRDefault="00CB4132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(18,004)</w:t>
            </w:r>
          </w:p>
        </w:tc>
        <w:tc>
          <w:tcPr>
            <w:tcW w:w="121" w:type="pct"/>
          </w:tcPr>
          <w:p w14:paraId="30B166D5" w14:textId="77777777" w:rsidR="00FE2A19" w:rsidRPr="007535E3" w:rsidRDefault="00FE2A19" w:rsidP="00FE2A19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C2C4E9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121" w:type="pct"/>
          </w:tcPr>
          <w:p w14:paraId="6B08D5B7" w14:textId="77777777" w:rsidR="00FE2A19" w:rsidRPr="007535E3" w:rsidRDefault="00FE2A19" w:rsidP="00FE2A19">
            <w:pPr>
              <w:pStyle w:val="30"/>
              <w:tabs>
                <w:tab w:val="clear" w:pos="360"/>
                <w:tab w:val="decimal" w:pos="851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BBABA" w14:textId="77777777" w:rsidR="00FE2A19" w:rsidRPr="007535E3" w:rsidRDefault="00CB4132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(18,004)</w:t>
            </w:r>
          </w:p>
        </w:tc>
        <w:tc>
          <w:tcPr>
            <w:tcW w:w="121" w:type="pct"/>
          </w:tcPr>
          <w:p w14:paraId="7037451D" w14:textId="77777777" w:rsidR="00FE2A19" w:rsidRPr="007535E3" w:rsidRDefault="00FE2A19" w:rsidP="00FE2A19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357AF" w14:textId="77777777" w:rsidR="00FE2A19" w:rsidRPr="007535E3" w:rsidRDefault="00FE2A19" w:rsidP="00FE2A19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</w:tr>
      <w:tr w:rsidR="00CB4132" w:rsidRPr="007535E3" w14:paraId="2C513738" w14:textId="77777777" w:rsidTr="00CC74AE">
        <w:trPr>
          <w:cantSplit/>
        </w:trPr>
        <w:tc>
          <w:tcPr>
            <w:tcW w:w="1762" w:type="pct"/>
          </w:tcPr>
          <w:p w14:paraId="38B22B5C" w14:textId="77777777" w:rsidR="00CB4132" w:rsidRPr="007535E3" w:rsidRDefault="00CB4132" w:rsidP="003960D5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411" w:type="pct"/>
          </w:tcPr>
          <w:p w14:paraId="26364735" w14:textId="77777777" w:rsidR="00CB4132" w:rsidRPr="007535E3" w:rsidRDefault="00CB4132" w:rsidP="00CB413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B568D7B" w14:textId="77777777" w:rsidR="00CB4132" w:rsidRPr="007535E3" w:rsidRDefault="00CB4132" w:rsidP="00CB41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178,703</w:t>
            </w:r>
          </w:p>
        </w:tc>
        <w:tc>
          <w:tcPr>
            <w:tcW w:w="121" w:type="pct"/>
          </w:tcPr>
          <w:p w14:paraId="127E5744" w14:textId="77777777" w:rsidR="00CB4132" w:rsidRPr="007535E3" w:rsidRDefault="00CB4132" w:rsidP="00CB4132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13E68C4B" w14:textId="77777777" w:rsidR="00CB4132" w:rsidRPr="007535E3" w:rsidRDefault="00CB4132" w:rsidP="00CB41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70,890</w:t>
            </w:r>
          </w:p>
        </w:tc>
        <w:tc>
          <w:tcPr>
            <w:tcW w:w="121" w:type="pct"/>
          </w:tcPr>
          <w:p w14:paraId="0EA0E2C1" w14:textId="77777777" w:rsidR="00CB4132" w:rsidRPr="007535E3" w:rsidRDefault="00CB4132" w:rsidP="00CB413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4D27C0DB" w14:textId="77777777" w:rsidR="00CB4132" w:rsidRPr="007535E3" w:rsidRDefault="00CB4132" w:rsidP="00CB41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178,703</w:t>
            </w:r>
          </w:p>
        </w:tc>
        <w:tc>
          <w:tcPr>
            <w:tcW w:w="121" w:type="pct"/>
          </w:tcPr>
          <w:p w14:paraId="091E7AFD" w14:textId="77777777" w:rsidR="00CB4132" w:rsidRPr="007535E3" w:rsidRDefault="00CB4132" w:rsidP="00CB413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7160DED3" w14:textId="77777777" w:rsidR="00CB4132" w:rsidRPr="007535E3" w:rsidRDefault="00CB4132" w:rsidP="00CB41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70,890</w:t>
            </w:r>
          </w:p>
        </w:tc>
      </w:tr>
      <w:tr w:rsidR="00CB4132" w:rsidRPr="007535E3" w14:paraId="62B6EF04" w14:textId="77777777" w:rsidTr="00CC74AE">
        <w:trPr>
          <w:cantSplit/>
        </w:trPr>
        <w:tc>
          <w:tcPr>
            <w:tcW w:w="1762" w:type="pct"/>
          </w:tcPr>
          <w:p w14:paraId="42C02ED8" w14:textId="77777777" w:rsidR="00CB4132" w:rsidRPr="007535E3" w:rsidRDefault="00CB4132" w:rsidP="003960D5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ลูกหนี้เงินประกันผลงาน</w:t>
            </w:r>
          </w:p>
        </w:tc>
        <w:tc>
          <w:tcPr>
            <w:tcW w:w="411" w:type="pct"/>
          </w:tcPr>
          <w:p w14:paraId="61D1E397" w14:textId="77777777" w:rsidR="00CB4132" w:rsidRPr="007535E3" w:rsidRDefault="00CB4132" w:rsidP="00CB413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C1510DD" w14:textId="77777777" w:rsidR="00CB4132" w:rsidRPr="007535E3" w:rsidRDefault="00CB4132" w:rsidP="00CB41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21,258</w:t>
            </w:r>
          </w:p>
        </w:tc>
        <w:tc>
          <w:tcPr>
            <w:tcW w:w="121" w:type="pct"/>
          </w:tcPr>
          <w:p w14:paraId="5F34D589" w14:textId="77777777" w:rsidR="00CB4132" w:rsidRPr="007535E3" w:rsidRDefault="00CB4132" w:rsidP="00CB4132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0CE27" w14:textId="77777777" w:rsidR="00CB4132" w:rsidRPr="007535E3" w:rsidRDefault="00CB4132" w:rsidP="00CB41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10,716</w:t>
            </w:r>
          </w:p>
        </w:tc>
        <w:tc>
          <w:tcPr>
            <w:tcW w:w="121" w:type="pct"/>
          </w:tcPr>
          <w:p w14:paraId="1921586E" w14:textId="77777777" w:rsidR="00CB4132" w:rsidRPr="007535E3" w:rsidRDefault="00CB4132" w:rsidP="00CB4132">
            <w:pPr>
              <w:pStyle w:val="30"/>
              <w:tabs>
                <w:tab w:val="clear" w:pos="360"/>
                <w:tab w:val="decimal" w:pos="851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A3886" w14:textId="77777777" w:rsidR="00CB4132" w:rsidRPr="007535E3" w:rsidRDefault="00CB4132" w:rsidP="00CB41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21,258</w:t>
            </w:r>
          </w:p>
        </w:tc>
        <w:tc>
          <w:tcPr>
            <w:tcW w:w="121" w:type="pct"/>
          </w:tcPr>
          <w:p w14:paraId="4D6727DF" w14:textId="77777777" w:rsidR="00CB4132" w:rsidRPr="007535E3" w:rsidRDefault="00CB4132" w:rsidP="00CB4132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182E3" w14:textId="77777777" w:rsidR="00CB4132" w:rsidRPr="007535E3" w:rsidRDefault="00CB4132" w:rsidP="00CB41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10,716</w:t>
            </w:r>
          </w:p>
        </w:tc>
      </w:tr>
      <w:tr w:rsidR="00CB4132" w:rsidRPr="007535E3" w14:paraId="64E02455" w14:textId="77777777" w:rsidTr="00CC74AE">
        <w:trPr>
          <w:cantSplit/>
        </w:trPr>
        <w:tc>
          <w:tcPr>
            <w:tcW w:w="1762" w:type="pct"/>
            <w:hideMark/>
          </w:tcPr>
          <w:p w14:paraId="1EFC6145" w14:textId="77777777" w:rsidR="00CB4132" w:rsidRPr="007535E3" w:rsidRDefault="00CB4132" w:rsidP="003960D5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411" w:type="pct"/>
          </w:tcPr>
          <w:p w14:paraId="532C4E5C" w14:textId="77777777" w:rsidR="00CB4132" w:rsidRPr="007535E3" w:rsidRDefault="00CB4132" w:rsidP="00CB413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5C70566" w14:textId="77777777" w:rsidR="00CB4132" w:rsidRPr="007535E3" w:rsidRDefault="00CB4132" w:rsidP="00CB41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199,961</w:t>
            </w:r>
          </w:p>
        </w:tc>
        <w:tc>
          <w:tcPr>
            <w:tcW w:w="121" w:type="pct"/>
          </w:tcPr>
          <w:p w14:paraId="1F26FC10" w14:textId="77777777" w:rsidR="00CB4132" w:rsidRPr="007535E3" w:rsidRDefault="00CB4132" w:rsidP="00CB4132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5A0BBC5" w14:textId="77777777" w:rsidR="00CB4132" w:rsidRPr="007535E3" w:rsidRDefault="00CB4132" w:rsidP="00CB41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81,606</w:t>
            </w:r>
          </w:p>
        </w:tc>
        <w:tc>
          <w:tcPr>
            <w:tcW w:w="121" w:type="pct"/>
          </w:tcPr>
          <w:p w14:paraId="725032C1" w14:textId="77777777" w:rsidR="00CB4132" w:rsidRPr="007535E3" w:rsidRDefault="00CB4132" w:rsidP="00CB413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B80D2E" w14:textId="77777777" w:rsidR="00CB4132" w:rsidRPr="007535E3" w:rsidRDefault="00CB4132" w:rsidP="00CB41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199,961</w:t>
            </w:r>
          </w:p>
        </w:tc>
        <w:tc>
          <w:tcPr>
            <w:tcW w:w="121" w:type="pct"/>
          </w:tcPr>
          <w:p w14:paraId="74DE42F3" w14:textId="77777777" w:rsidR="00CB4132" w:rsidRPr="007535E3" w:rsidRDefault="00CB4132" w:rsidP="00CB413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BB48AF" w14:textId="77777777" w:rsidR="00CB4132" w:rsidRPr="007535E3" w:rsidRDefault="00CB4132" w:rsidP="00CB41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81,606</w:t>
            </w:r>
          </w:p>
        </w:tc>
      </w:tr>
      <w:tr w:rsidR="00CC74AE" w:rsidRPr="007535E3" w14:paraId="7965EEE8" w14:textId="77777777" w:rsidTr="00CC74AE">
        <w:trPr>
          <w:cantSplit/>
        </w:trPr>
        <w:tc>
          <w:tcPr>
            <w:tcW w:w="1762" w:type="pct"/>
          </w:tcPr>
          <w:p w14:paraId="52CBB497" w14:textId="77777777" w:rsidR="00CC74AE" w:rsidRPr="007535E3" w:rsidRDefault="00CC74AE" w:rsidP="003960D5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11" w:type="pct"/>
          </w:tcPr>
          <w:p w14:paraId="6BDBF120" w14:textId="77777777" w:rsidR="00CC74AE" w:rsidRPr="007535E3" w:rsidRDefault="00CC74AE" w:rsidP="00CB4132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6FBE4485" w14:textId="77777777" w:rsidR="00CC74AE" w:rsidRPr="007535E3" w:rsidRDefault="00CC74AE" w:rsidP="00CB41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14:paraId="715791BB" w14:textId="77777777" w:rsidR="00CC74AE" w:rsidRPr="007535E3" w:rsidRDefault="00CC74AE" w:rsidP="00CB4132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double" w:sz="4" w:space="0" w:color="auto"/>
              <w:left w:val="nil"/>
              <w:right w:val="nil"/>
            </w:tcBorders>
          </w:tcPr>
          <w:p w14:paraId="477EB708" w14:textId="77777777" w:rsidR="00CC74AE" w:rsidRPr="007535E3" w:rsidRDefault="00CC74AE" w:rsidP="00CB41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14:paraId="634090BC" w14:textId="77777777" w:rsidR="00CC74AE" w:rsidRPr="007535E3" w:rsidRDefault="00CC74AE" w:rsidP="00CB413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double" w:sz="4" w:space="0" w:color="auto"/>
              <w:left w:val="nil"/>
              <w:right w:val="nil"/>
            </w:tcBorders>
          </w:tcPr>
          <w:p w14:paraId="3EFD6C8A" w14:textId="77777777" w:rsidR="00CC74AE" w:rsidRPr="007535E3" w:rsidRDefault="00CC74AE" w:rsidP="00CB41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14:paraId="1B39C7B9" w14:textId="77777777" w:rsidR="00CC74AE" w:rsidRPr="007535E3" w:rsidRDefault="00CC74AE" w:rsidP="00CB413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double" w:sz="4" w:space="0" w:color="auto"/>
              <w:left w:val="nil"/>
              <w:right w:val="nil"/>
            </w:tcBorders>
          </w:tcPr>
          <w:p w14:paraId="12AFB2AA" w14:textId="77777777" w:rsidR="00CC74AE" w:rsidRPr="007535E3" w:rsidRDefault="00CC74AE" w:rsidP="00CB4132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74AE" w:rsidRPr="007535E3" w14:paraId="7F319BF6" w14:textId="77777777" w:rsidTr="00CC74AE">
        <w:trPr>
          <w:cantSplit/>
        </w:trPr>
        <w:tc>
          <w:tcPr>
            <w:tcW w:w="1762" w:type="pct"/>
          </w:tcPr>
          <w:p w14:paraId="19BE8030" w14:textId="4540187F" w:rsidR="00CC74AE" w:rsidRPr="007535E3" w:rsidRDefault="00CC74AE" w:rsidP="00CC74AE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  <w:lang w:val="th-TH"/>
              </w:rPr>
              <w:t>ห</w:t>
            </w:r>
            <w:r w:rsidRPr="007535E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นี้สงสัยจะสูญสำหรับปี</w:t>
            </w:r>
          </w:p>
        </w:tc>
        <w:tc>
          <w:tcPr>
            <w:tcW w:w="411" w:type="pct"/>
          </w:tcPr>
          <w:p w14:paraId="3C48739A" w14:textId="77777777" w:rsidR="00CC74AE" w:rsidRPr="007535E3" w:rsidRDefault="00CC74AE" w:rsidP="00CC74AE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42879D55" w14:textId="46F895B4" w:rsidR="00CC74AE" w:rsidRPr="007535E3" w:rsidRDefault="00CC74AE" w:rsidP="00CC74A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17,880</w:t>
            </w:r>
          </w:p>
        </w:tc>
        <w:tc>
          <w:tcPr>
            <w:tcW w:w="121" w:type="pct"/>
          </w:tcPr>
          <w:p w14:paraId="67AB9D2B" w14:textId="77777777" w:rsidR="00CC74AE" w:rsidRPr="007535E3" w:rsidRDefault="00CC74AE" w:rsidP="00CC74AE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</w:tcPr>
          <w:p w14:paraId="3DB96BEA" w14:textId="499404DD" w:rsidR="00CC74AE" w:rsidRPr="007535E3" w:rsidRDefault="00CC74AE" w:rsidP="00CC74AE">
            <w:pPr>
              <w:pStyle w:val="E"/>
              <w:tabs>
                <w:tab w:val="decimal" w:pos="66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" w:type="pct"/>
          </w:tcPr>
          <w:p w14:paraId="0D6DBC10" w14:textId="77777777" w:rsidR="00CC74AE" w:rsidRPr="007535E3" w:rsidRDefault="00CC74AE" w:rsidP="00CC74AE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</w:tcPr>
          <w:p w14:paraId="45D4734D" w14:textId="4E8B7065" w:rsidR="00CC74AE" w:rsidRPr="007535E3" w:rsidRDefault="00CC74AE" w:rsidP="00CC74A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17,880</w:t>
            </w:r>
          </w:p>
        </w:tc>
        <w:tc>
          <w:tcPr>
            <w:tcW w:w="121" w:type="pct"/>
          </w:tcPr>
          <w:p w14:paraId="02582160" w14:textId="77777777" w:rsidR="00CC74AE" w:rsidRPr="007535E3" w:rsidRDefault="00CC74AE" w:rsidP="00CC74AE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</w:tcPr>
          <w:p w14:paraId="0A050F88" w14:textId="5663B1ED" w:rsidR="00CC74AE" w:rsidRPr="007535E3" w:rsidRDefault="00CC74AE" w:rsidP="00CC74AE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14:paraId="05DECB04" w14:textId="77777777" w:rsidR="00A87137" w:rsidRPr="007535E3" w:rsidRDefault="00A87137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24"/>
          <w:szCs w:val="24"/>
        </w:rPr>
      </w:pPr>
    </w:p>
    <w:p w14:paraId="4F1F0EC7" w14:textId="0441207C" w:rsidR="00346D12" w:rsidRPr="007535E3" w:rsidRDefault="008609D2" w:rsidP="00376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7535E3">
        <w:rPr>
          <w:rFonts w:ascii="Angsana New" w:hAnsi="Angsana New"/>
          <w:b/>
          <w:sz w:val="30"/>
          <w:szCs w:val="30"/>
          <w:cs/>
        </w:rPr>
        <w:t>โ</w:t>
      </w:r>
      <w:r w:rsidR="00942C11" w:rsidRPr="007535E3">
        <w:rPr>
          <w:rFonts w:ascii="Angsana New" w:hAnsi="Angsana New"/>
          <w:b/>
          <w:sz w:val="30"/>
          <w:szCs w:val="30"/>
          <w:cs/>
        </w:rPr>
        <w:t xml:space="preserve">ดยปกติระยะเวลาการให้สินเชื่อแก่ลูกค้าของบริษัท มีระยะเวลาตั้งแต่ </w:t>
      </w:r>
      <w:r w:rsidR="00400AD2" w:rsidRPr="007535E3">
        <w:rPr>
          <w:rFonts w:ascii="Angsana New" w:hAnsi="Angsana New"/>
          <w:bCs/>
          <w:sz w:val="30"/>
          <w:szCs w:val="30"/>
        </w:rPr>
        <w:t>30</w:t>
      </w:r>
      <w:r w:rsidR="00942C11" w:rsidRPr="007535E3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FB4139" w:rsidRPr="007535E3">
        <w:rPr>
          <w:rFonts w:ascii="Angsana New" w:hAnsi="Angsana New"/>
          <w:bCs/>
          <w:sz w:val="30"/>
          <w:szCs w:val="30"/>
        </w:rPr>
        <w:t>9</w:t>
      </w:r>
      <w:r w:rsidR="00400AD2" w:rsidRPr="007535E3">
        <w:rPr>
          <w:rFonts w:ascii="Angsana New" w:hAnsi="Angsana New"/>
          <w:bCs/>
          <w:sz w:val="30"/>
          <w:szCs w:val="30"/>
        </w:rPr>
        <w:t>0</w:t>
      </w:r>
      <w:r w:rsidR="00942C11" w:rsidRPr="007535E3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14:paraId="7586B637" w14:textId="77777777" w:rsidR="00274E94" w:rsidRPr="007535E3" w:rsidRDefault="00274E94" w:rsidP="00376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24"/>
          <w:szCs w:val="24"/>
        </w:rPr>
      </w:pPr>
    </w:p>
    <w:p w14:paraId="4C095896" w14:textId="77777777" w:rsidR="002C5A32" w:rsidRPr="007535E3" w:rsidRDefault="002C5A32" w:rsidP="00B83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</w:rPr>
        <w:t>8</w:t>
      </w:r>
      <w:r w:rsidRPr="007535E3">
        <w:rPr>
          <w:rFonts w:ascii="Angsana New" w:hAnsi="Angsana New"/>
          <w:b/>
          <w:bCs/>
          <w:sz w:val="30"/>
          <w:szCs w:val="30"/>
          <w:cs/>
        </w:rPr>
        <w:tab/>
        <w:t>ลูกหนี้อื่น</w:t>
      </w:r>
    </w:p>
    <w:p w14:paraId="1D984F08" w14:textId="77777777" w:rsidR="000A51AF" w:rsidRPr="007535E3" w:rsidRDefault="000A51AF" w:rsidP="00EA5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24"/>
          <w:szCs w:val="24"/>
        </w:rPr>
      </w:pPr>
    </w:p>
    <w:tbl>
      <w:tblPr>
        <w:tblW w:w="4705" w:type="pct"/>
        <w:tblInd w:w="450" w:type="dxa"/>
        <w:tblLook w:val="04A0" w:firstRow="1" w:lastRow="0" w:firstColumn="1" w:lastColumn="0" w:noHBand="0" w:noVBand="1"/>
      </w:tblPr>
      <w:tblGrid>
        <w:gridCol w:w="3122"/>
        <w:gridCol w:w="945"/>
        <w:gridCol w:w="1099"/>
        <w:gridCol w:w="232"/>
        <w:gridCol w:w="1099"/>
        <w:gridCol w:w="234"/>
        <w:gridCol w:w="1100"/>
        <w:gridCol w:w="233"/>
        <w:gridCol w:w="1099"/>
      </w:tblGrid>
      <w:tr w:rsidR="000A51AF" w:rsidRPr="007535E3" w14:paraId="0417E250" w14:textId="77777777" w:rsidTr="00383DC8">
        <w:trPr>
          <w:cantSplit/>
        </w:trPr>
        <w:tc>
          <w:tcPr>
            <w:tcW w:w="1704" w:type="pct"/>
            <w:hideMark/>
          </w:tcPr>
          <w:p w14:paraId="771CA5E4" w14:textId="77777777" w:rsidR="000A51AF" w:rsidRPr="007535E3" w:rsidRDefault="000A51AF" w:rsidP="008D7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211520AE" w14:textId="77777777" w:rsidR="000A51AF" w:rsidRPr="007535E3" w:rsidRDefault="000A51AF" w:rsidP="008D7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hideMark/>
          </w:tcPr>
          <w:p w14:paraId="429368A3" w14:textId="77777777" w:rsidR="000A51AF" w:rsidRPr="007535E3" w:rsidRDefault="000A51AF" w:rsidP="002470AD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8" w:type="pct"/>
          </w:tcPr>
          <w:p w14:paraId="2C21FC40" w14:textId="77777777" w:rsidR="000A51AF" w:rsidRPr="007535E3" w:rsidRDefault="000A51AF" w:rsidP="002470AD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7" w:type="pct"/>
            <w:gridSpan w:val="3"/>
            <w:hideMark/>
          </w:tcPr>
          <w:p w14:paraId="2ED6DE38" w14:textId="77777777" w:rsidR="000A51AF" w:rsidRPr="007535E3" w:rsidRDefault="000A51AF" w:rsidP="002470AD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C76EF" w:rsidRPr="007535E3" w14:paraId="7F8DA553" w14:textId="77777777" w:rsidTr="00383DC8">
        <w:trPr>
          <w:cantSplit/>
        </w:trPr>
        <w:tc>
          <w:tcPr>
            <w:tcW w:w="1704" w:type="pct"/>
          </w:tcPr>
          <w:p w14:paraId="2351D3FB" w14:textId="77777777" w:rsidR="005C76EF" w:rsidRPr="007535E3" w:rsidRDefault="005C76EF" w:rsidP="005C7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153E1183" w14:textId="77777777" w:rsidR="005C76EF" w:rsidRPr="007535E3" w:rsidRDefault="005C76EF" w:rsidP="005C7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00" w:type="pct"/>
          </w:tcPr>
          <w:p w14:paraId="09329374" w14:textId="77777777" w:rsidR="005C76EF" w:rsidRPr="007535E3" w:rsidRDefault="000E5573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</w:tcPr>
          <w:p w14:paraId="744F79D7" w14:textId="77777777" w:rsidR="005C76EF" w:rsidRPr="007535E3" w:rsidRDefault="005C76EF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28022FDB" w14:textId="77777777" w:rsidR="005C76EF" w:rsidRPr="007535E3" w:rsidRDefault="000E5573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8" w:type="pct"/>
          </w:tcPr>
          <w:p w14:paraId="76F2BD0C" w14:textId="77777777" w:rsidR="005C76EF" w:rsidRPr="007535E3" w:rsidRDefault="005C76EF" w:rsidP="005C76EF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594B630E" w14:textId="77777777" w:rsidR="005C76EF" w:rsidRPr="007535E3" w:rsidRDefault="000E5573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</w:tcPr>
          <w:p w14:paraId="3C23E6EE" w14:textId="77777777" w:rsidR="005C76EF" w:rsidRPr="007535E3" w:rsidRDefault="005C76EF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485EFFF1" w14:textId="77777777" w:rsidR="005C76EF" w:rsidRPr="007535E3" w:rsidRDefault="000E5573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5A3916" w:rsidRPr="007535E3" w14:paraId="624B4A15" w14:textId="77777777" w:rsidTr="00383DC8">
        <w:trPr>
          <w:cantSplit/>
        </w:trPr>
        <w:tc>
          <w:tcPr>
            <w:tcW w:w="1704" w:type="pct"/>
          </w:tcPr>
          <w:p w14:paraId="780C6D1E" w14:textId="77777777" w:rsidR="005A3916" w:rsidRPr="007535E3" w:rsidRDefault="005A3916" w:rsidP="005A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" w:type="pct"/>
          </w:tcPr>
          <w:p w14:paraId="0FC2FD6E" w14:textId="77777777" w:rsidR="005A3916" w:rsidRPr="007535E3" w:rsidRDefault="005A3916" w:rsidP="005A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81" w:type="pct"/>
            <w:gridSpan w:val="7"/>
            <w:hideMark/>
          </w:tcPr>
          <w:p w14:paraId="46811D3B" w14:textId="77777777" w:rsidR="005A3916" w:rsidRPr="007535E3" w:rsidRDefault="005A3916" w:rsidP="005A3916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66EA1" w:rsidRPr="007535E3" w14:paraId="08B0FFD9" w14:textId="77777777" w:rsidTr="00383DC8">
        <w:trPr>
          <w:cantSplit/>
        </w:trPr>
        <w:tc>
          <w:tcPr>
            <w:tcW w:w="1704" w:type="pct"/>
          </w:tcPr>
          <w:p w14:paraId="7D65E5CF" w14:textId="77777777" w:rsidR="00C66EA1" w:rsidRPr="007535E3" w:rsidRDefault="00C66EA1" w:rsidP="00383DC8">
            <w:pPr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16" w:type="pct"/>
          </w:tcPr>
          <w:p w14:paraId="492E42C4" w14:textId="77777777" w:rsidR="00C66EA1" w:rsidRPr="007535E3" w:rsidRDefault="00C66EA1" w:rsidP="00C66EA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0EC429C1" w14:textId="77777777" w:rsidR="00C66EA1" w:rsidRPr="007535E3" w:rsidRDefault="00F078EE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40</w:t>
            </w:r>
            <w:r w:rsidR="00C66EA1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415</w:t>
            </w:r>
          </w:p>
        </w:tc>
        <w:tc>
          <w:tcPr>
            <w:tcW w:w="127" w:type="pct"/>
          </w:tcPr>
          <w:p w14:paraId="16828EB5" w14:textId="77777777" w:rsidR="00C66EA1" w:rsidRPr="007535E3" w:rsidRDefault="00C66EA1" w:rsidP="00C66EA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</w:tcPr>
          <w:p w14:paraId="29A97512" w14:textId="77777777" w:rsidR="00C66EA1" w:rsidRPr="007535E3" w:rsidRDefault="00C66EA1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33,596</w:t>
            </w:r>
          </w:p>
        </w:tc>
        <w:tc>
          <w:tcPr>
            <w:tcW w:w="128" w:type="pct"/>
          </w:tcPr>
          <w:p w14:paraId="64FCF9AC" w14:textId="77777777" w:rsidR="00C66EA1" w:rsidRPr="007535E3" w:rsidRDefault="00C66EA1" w:rsidP="00C66EA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</w:tcPr>
          <w:p w14:paraId="580315EC" w14:textId="77777777" w:rsidR="00C66EA1" w:rsidRPr="007535E3" w:rsidRDefault="00F078EE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40</w:t>
            </w:r>
            <w:r w:rsidR="00C66EA1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415</w:t>
            </w:r>
          </w:p>
        </w:tc>
        <w:tc>
          <w:tcPr>
            <w:tcW w:w="127" w:type="pct"/>
          </w:tcPr>
          <w:p w14:paraId="096CE1CB" w14:textId="77777777" w:rsidR="00C66EA1" w:rsidRPr="007535E3" w:rsidRDefault="00C66EA1" w:rsidP="00C66EA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</w:tcPr>
          <w:p w14:paraId="311EE12B" w14:textId="77777777" w:rsidR="00C66EA1" w:rsidRPr="007535E3" w:rsidRDefault="00C66EA1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33,596</w:t>
            </w:r>
          </w:p>
        </w:tc>
      </w:tr>
      <w:tr w:rsidR="00C66EA1" w:rsidRPr="007535E3" w14:paraId="13E85D78" w14:textId="77777777" w:rsidTr="00383DC8">
        <w:trPr>
          <w:cantSplit/>
        </w:trPr>
        <w:tc>
          <w:tcPr>
            <w:tcW w:w="1704" w:type="pct"/>
          </w:tcPr>
          <w:p w14:paraId="0953D76A" w14:textId="77777777" w:rsidR="00C66EA1" w:rsidRPr="007535E3" w:rsidRDefault="00C66EA1" w:rsidP="00383DC8">
            <w:pPr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16" w:type="pct"/>
          </w:tcPr>
          <w:p w14:paraId="707BBE18" w14:textId="77777777" w:rsidR="00C66EA1" w:rsidRPr="007535E3" w:rsidRDefault="00C66EA1" w:rsidP="00C66EA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56388E96" w14:textId="77777777" w:rsidR="00C66EA1" w:rsidRPr="007535E3" w:rsidRDefault="00C66EA1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3,</w:t>
            </w:r>
            <w:r w:rsidR="00F078EE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395</w:t>
            </w:r>
          </w:p>
        </w:tc>
        <w:tc>
          <w:tcPr>
            <w:tcW w:w="127" w:type="pct"/>
          </w:tcPr>
          <w:p w14:paraId="52C2F1AC" w14:textId="77777777" w:rsidR="00C66EA1" w:rsidRPr="007535E3" w:rsidRDefault="00C66EA1" w:rsidP="00C66EA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</w:tcPr>
          <w:p w14:paraId="1BBE43E1" w14:textId="77777777" w:rsidR="00C66EA1" w:rsidRPr="007535E3" w:rsidRDefault="00C66EA1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3,914</w:t>
            </w:r>
          </w:p>
        </w:tc>
        <w:tc>
          <w:tcPr>
            <w:tcW w:w="128" w:type="pct"/>
          </w:tcPr>
          <w:p w14:paraId="6D3ED3E5" w14:textId="77777777" w:rsidR="00C66EA1" w:rsidRPr="007535E3" w:rsidRDefault="00C66EA1" w:rsidP="00C66EA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</w:tcPr>
          <w:p w14:paraId="1E53EB22" w14:textId="77777777" w:rsidR="00C66EA1" w:rsidRPr="007535E3" w:rsidRDefault="00C66EA1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</w:t>
            </w:r>
            <w:r w:rsidR="00F078EE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,395</w:t>
            </w:r>
          </w:p>
        </w:tc>
        <w:tc>
          <w:tcPr>
            <w:tcW w:w="127" w:type="pct"/>
          </w:tcPr>
          <w:p w14:paraId="14704368" w14:textId="77777777" w:rsidR="00C66EA1" w:rsidRPr="007535E3" w:rsidRDefault="00C66EA1" w:rsidP="00C66EA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</w:tcPr>
          <w:p w14:paraId="31D6AE45" w14:textId="77777777" w:rsidR="00C66EA1" w:rsidRPr="007535E3" w:rsidRDefault="00C66EA1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3,786</w:t>
            </w:r>
          </w:p>
        </w:tc>
      </w:tr>
      <w:tr w:rsidR="00C66EA1" w:rsidRPr="007535E3" w14:paraId="471DE938" w14:textId="77777777" w:rsidTr="00383DC8">
        <w:trPr>
          <w:cantSplit/>
        </w:trPr>
        <w:tc>
          <w:tcPr>
            <w:tcW w:w="1704" w:type="pct"/>
          </w:tcPr>
          <w:p w14:paraId="5456743F" w14:textId="77777777" w:rsidR="00C66EA1" w:rsidRPr="007535E3" w:rsidRDefault="00C66EA1" w:rsidP="00383DC8">
            <w:pPr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เงินทดรองจ่ายแก่เจ้าหนี้</w:t>
            </w:r>
          </w:p>
        </w:tc>
        <w:tc>
          <w:tcPr>
            <w:tcW w:w="516" w:type="pct"/>
          </w:tcPr>
          <w:p w14:paraId="13B682CF" w14:textId="77777777" w:rsidR="00C66EA1" w:rsidRPr="007535E3" w:rsidRDefault="00C66EA1" w:rsidP="00C66EA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5BC50495" w14:textId="77777777" w:rsidR="00C66EA1" w:rsidRPr="007535E3" w:rsidRDefault="00A13B7F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998</w:t>
            </w:r>
          </w:p>
        </w:tc>
        <w:tc>
          <w:tcPr>
            <w:tcW w:w="127" w:type="pct"/>
          </w:tcPr>
          <w:p w14:paraId="304DA99D" w14:textId="77777777" w:rsidR="00C66EA1" w:rsidRPr="007535E3" w:rsidRDefault="00C66EA1" w:rsidP="00C66EA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</w:tcPr>
          <w:p w14:paraId="2E70AB93" w14:textId="77777777" w:rsidR="00C66EA1" w:rsidRPr="007535E3" w:rsidRDefault="00C66EA1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1,952</w:t>
            </w:r>
          </w:p>
        </w:tc>
        <w:tc>
          <w:tcPr>
            <w:tcW w:w="128" w:type="pct"/>
          </w:tcPr>
          <w:p w14:paraId="33730171" w14:textId="77777777" w:rsidR="00C66EA1" w:rsidRPr="007535E3" w:rsidRDefault="00C66EA1" w:rsidP="00C66EA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</w:tcPr>
          <w:p w14:paraId="5E0B1A20" w14:textId="77777777" w:rsidR="00C66EA1" w:rsidRPr="007535E3" w:rsidRDefault="00C66EA1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</w:t>
            </w:r>
            <w:r w:rsidR="00A13B7F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98</w:t>
            </w:r>
          </w:p>
        </w:tc>
        <w:tc>
          <w:tcPr>
            <w:tcW w:w="127" w:type="pct"/>
          </w:tcPr>
          <w:p w14:paraId="6AF621CD" w14:textId="77777777" w:rsidR="00C66EA1" w:rsidRPr="007535E3" w:rsidRDefault="00C66EA1" w:rsidP="00C66EA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</w:tcPr>
          <w:p w14:paraId="7F7BB00D" w14:textId="77777777" w:rsidR="00C66EA1" w:rsidRPr="007535E3" w:rsidRDefault="00C66EA1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1,952</w:t>
            </w:r>
          </w:p>
        </w:tc>
      </w:tr>
      <w:tr w:rsidR="00C66EA1" w:rsidRPr="007535E3" w14:paraId="155D0D47" w14:textId="77777777" w:rsidTr="00383DC8">
        <w:trPr>
          <w:cantSplit/>
        </w:trPr>
        <w:tc>
          <w:tcPr>
            <w:tcW w:w="1704" w:type="pct"/>
          </w:tcPr>
          <w:p w14:paraId="6188E4FB" w14:textId="77777777" w:rsidR="00C66EA1" w:rsidRPr="007535E3" w:rsidRDefault="00C66EA1" w:rsidP="00383DC8">
            <w:pPr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6" w:type="pct"/>
          </w:tcPr>
          <w:p w14:paraId="5BC550A4" w14:textId="77777777" w:rsidR="00C66EA1" w:rsidRPr="007535E3" w:rsidRDefault="00C66EA1" w:rsidP="00C66EA1">
            <w:pPr>
              <w:tabs>
                <w:tab w:val="clear" w:pos="227"/>
                <w:tab w:val="left" w:pos="5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0" w:type="pct"/>
          </w:tcPr>
          <w:p w14:paraId="3BB38D27" w14:textId="77777777" w:rsidR="00C66EA1" w:rsidRPr="007535E3" w:rsidRDefault="00C66EA1" w:rsidP="00C66EA1">
            <w:pPr>
              <w:pStyle w:val="E"/>
              <w:tabs>
                <w:tab w:val="decimal" w:pos="61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723AE862" w14:textId="77777777" w:rsidR="00C66EA1" w:rsidRPr="007535E3" w:rsidRDefault="00C66EA1" w:rsidP="00C66EA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</w:tcPr>
          <w:p w14:paraId="58F1E1EC" w14:textId="77777777" w:rsidR="00C66EA1" w:rsidRPr="007535E3" w:rsidRDefault="00C66EA1" w:rsidP="00C66EA1">
            <w:pPr>
              <w:pStyle w:val="E"/>
              <w:tabs>
                <w:tab w:val="decimal" w:pos="61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52751158" w14:textId="77777777" w:rsidR="00C66EA1" w:rsidRPr="007535E3" w:rsidRDefault="00C66EA1" w:rsidP="00C66EA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</w:tcPr>
          <w:p w14:paraId="70274B69" w14:textId="77777777" w:rsidR="00C66EA1" w:rsidRPr="007535E3" w:rsidRDefault="00A13B7F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437</w:t>
            </w:r>
          </w:p>
        </w:tc>
        <w:tc>
          <w:tcPr>
            <w:tcW w:w="127" w:type="pct"/>
          </w:tcPr>
          <w:p w14:paraId="2E84F14F" w14:textId="77777777" w:rsidR="00C66EA1" w:rsidRPr="007535E3" w:rsidRDefault="00C66EA1" w:rsidP="00C66EA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</w:tcPr>
          <w:p w14:paraId="3D2A2869" w14:textId="77777777" w:rsidR="00C66EA1" w:rsidRPr="007535E3" w:rsidRDefault="00C66EA1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1,570</w:t>
            </w:r>
          </w:p>
        </w:tc>
      </w:tr>
      <w:tr w:rsidR="00C66EA1" w:rsidRPr="007535E3" w14:paraId="4F3042D3" w14:textId="77777777" w:rsidTr="00383DC8">
        <w:trPr>
          <w:cantSplit/>
        </w:trPr>
        <w:tc>
          <w:tcPr>
            <w:tcW w:w="1704" w:type="pct"/>
          </w:tcPr>
          <w:p w14:paraId="2DD31B0F" w14:textId="77777777" w:rsidR="00C66EA1" w:rsidRPr="007535E3" w:rsidRDefault="00C66EA1" w:rsidP="00383DC8">
            <w:pPr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516" w:type="pct"/>
          </w:tcPr>
          <w:p w14:paraId="16C1E61E" w14:textId="77777777" w:rsidR="00C66EA1" w:rsidRPr="007535E3" w:rsidRDefault="00C66EA1" w:rsidP="00C66EA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7A5D44F" w14:textId="5D8FB820" w:rsidR="00C66EA1" w:rsidRPr="007535E3" w:rsidRDefault="00CC66FE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5,136</w:t>
            </w:r>
          </w:p>
        </w:tc>
        <w:tc>
          <w:tcPr>
            <w:tcW w:w="127" w:type="pct"/>
          </w:tcPr>
          <w:p w14:paraId="1FCE9226" w14:textId="77777777" w:rsidR="00C66EA1" w:rsidRPr="007535E3" w:rsidRDefault="00C66EA1" w:rsidP="00C66EA1">
            <w:pPr>
              <w:pStyle w:val="E"/>
              <w:tabs>
                <w:tab w:val="decimal" w:pos="611"/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97F2A" w14:textId="77777777" w:rsidR="00C66EA1" w:rsidRPr="007535E3" w:rsidRDefault="00C66EA1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4,425</w:t>
            </w:r>
          </w:p>
        </w:tc>
        <w:tc>
          <w:tcPr>
            <w:tcW w:w="128" w:type="pct"/>
          </w:tcPr>
          <w:p w14:paraId="1720536A" w14:textId="77777777" w:rsidR="00C66EA1" w:rsidRPr="007535E3" w:rsidRDefault="00C66EA1" w:rsidP="00C66EA1">
            <w:pPr>
              <w:pStyle w:val="E"/>
              <w:tabs>
                <w:tab w:val="decimal" w:pos="611"/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CC53A" w14:textId="77777777" w:rsidR="00C66EA1" w:rsidRPr="007535E3" w:rsidRDefault="00A13B7F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</w:t>
            </w:r>
            <w:r w:rsidR="00C66EA1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613</w:t>
            </w:r>
          </w:p>
        </w:tc>
        <w:tc>
          <w:tcPr>
            <w:tcW w:w="127" w:type="pct"/>
          </w:tcPr>
          <w:p w14:paraId="269712FF" w14:textId="77777777" w:rsidR="00C66EA1" w:rsidRPr="007535E3" w:rsidRDefault="00C66EA1" w:rsidP="00C66EA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07AB6" w14:textId="77777777" w:rsidR="00C66EA1" w:rsidRPr="007535E3" w:rsidRDefault="00C66EA1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4,268</w:t>
            </w:r>
          </w:p>
        </w:tc>
      </w:tr>
      <w:tr w:rsidR="00C66EA1" w:rsidRPr="007535E3" w14:paraId="4EFBE676" w14:textId="77777777" w:rsidTr="00383DC8">
        <w:trPr>
          <w:cantSplit/>
        </w:trPr>
        <w:tc>
          <w:tcPr>
            <w:tcW w:w="1704" w:type="pct"/>
            <w:hideMark/>
          </w:tcPr>
          <w:p w14:paraId="09808706" w14:textId="77777777" w:rsidR="00C66EA1" w:rsidRPr="007535E3" w:rsidRDefault="00C66EA1" w:rsidP="00383DC8">
            <w:pPr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6" w:type="pct"/>
          </w:tcPr>
          <w:p w14:paraId="22C8BA03" w14:textId="77777777" w:rsidR="00C66EA1" w:rsidRPr="007535E3" w:rsidRDefault="00C66EA1" w:rsidP="00C66EA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994CDD9" w14:textId="74616A84" w:rsidR="00C66EA1" w:rsidRPr="007535E3" w:rsidRDefault="00C66EA1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A13B7F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A13B7F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94</w:t>
            </w:r>
            <w:r w:rsidR="00AD6B3F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7" w:type="pct"/>
          </w:tcPr>
          <w:p w14:paraId="2CA9BF9F" w14:textId="77777777" w:rsidR="00C66EA1" w:rsidRPr="007535E3" w:rsidRDefault="00C66EA1" w:rsidP="00C66EA1">
            <w:pPr>
              <w:pStyle w:val="E"/>
              <w:tabs>
                <w:tab w:val="decimal" w:pos="611"/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28FCAC" w14:textId="77777777" w:rsidR="00C66EA1" w:rsidRPr="007535E3" w:rsidRDefault="00C66EA1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43,887</w:t>
            </w:r>
          </w:p>
        </w:tc>
        <w:tc>
          <w:tcPr>
            <w:tcW w:w="128" w:type="pct"/>
          </w:tcPr>
          <w:p w14:paraId="4A721804" w14:textId="77777777" w:rsidR="00C66EA1" w:rsidRPr="007535E3" w:rsidRDefault="00C66EA1" w:rsidP="00C66EA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1040E0" w14:textId="77777777" w:rsidR="00C66EA1" w:rsidRPr="007535E3" w:rsidRDefault="00C66EA1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A13B7F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,8</w:t>
            </w:r>
            <w:r w:rsidR="00A13B7F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127" w:type="pct"/>
          </w:tcPr>
          <w:p w14:paraId="089588AD" w14:textId="77777777" w:rsidR="00C66EA1" w:rsidRPr="007535E3" w:rsidRDefault="00C66EA1" w:rsidP="00C66EA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A90A45" w14:textId="77777777" w:rsidR="00C66EA1" w:rsidRPr="007535E3" w:rsidRDefault="00C66EA1" w:rsidP="00C66EA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45,172</w:t>
            </w:r>
          </w:p>
        </w:tc>
      </w:tr>
    </w:tbl>
    <w:p w14:paraId="1524627F" w14:textId="77777777" w:rsidR="000344B6" w:rsidRPr="007535E3" w:rsidRDefault="00645345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535E3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C5A32" w:rsidRPr="007535E3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0344B6" w:rsidRPr="007535E3">
        <w:rPr>
          <w:rFonts w:ascii="Angsana New" w:hAnsi="Angsana New"/>
          <w:b/>
          <w:bCs/>
          <w:sz w:val="30"/>
          <w:szCs w:val="30"/>
          <w:cs/>
        </w:rPr>
        <w:tab/>
      </w:r>
      <w:r w:rsidR="006971CF" w:rsidRPr="007535E3">
        <w:rPr>
          <w:rFonts w:ascii="Angsana New" w:hAnsi="Angsana New"/>
          <w:b/>
          <w:bCs/>
          <w:sz w:val="30"/>
          <w:szCs w:val="30"/>
          <w:cs/>
        </w:rPr>
        <w:t>มูลค่า</w:t>
      </w:r>
      <w:r w:rsidR="00D43072" w:rsidRPr="007535E3">
        <w:rPr>
          <w:rFonts w:ascii="Angsana New" w:hAnsi="Angsana New"/>
          <w:b/>
          <w:bCs/>
          <w:sz w:val="30"/>
          <w:szCs w:val="30"/>
          <w:cs/>
        </w:rPr>
        <w:t>งาน</w:t>
      </w:r>
      <w:r w:rsidR="006971CF" w:rsidRPr="007535E3">
        <w:rPr>
          <w:rFonts w:ascii="Angsana New" w:hAnsi="Angsana New"/>
          <w:b/>
          <w:bCs/>
          <w:sz w:val="30"/>
          <w:szCs w:val="30"/>
          <w:cs/>
        </w:rPr>
        <w:t>ตามสัญญา</w:t>
      </w:r>
      <w:r w:rsidR="00AB4C62" w:rsidRPr="007535E3">
        <w:rPr>
          <w:rFonts w:ascii="Angsana New" w:hAnsi="Angsana New"/>
          <w:b/>
          <w:bCs/>
          <w:sz w:val="30"/>
          <w:szCs w:val="30"/>
          <w:cs/>
        </w:rPr>
        <w:t>ระหว่างทำ</w:t>
      </w:r>
    </w:p>
    <w:p w14:paraId="2FE35F0E" w14:textId="77777777" w:rsidR="00632FCF" w:rsidRPr="007535E3" w:rsidRDefault="00632FCF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4738" w:type="pct"/>
        <w:tblInd w:w="450" w:type="dxa"/>
        <w:tblLook w:val="04A0" w:firstRow="1" w:lastRow="0" w:firstColumn="1" w:lastColumn="0" w:noHBand="0" w:noVBand="1"/>
      </w:tblPr>
      <w:tblGrid>
        <w:gridCol w:w="3574"/>
        <w:gridCol w:w="422"/>
        <w:gridCol w:w="1141"/>
        <w:gridCol w:w="222"/>
        <w:gridCol w:w="1142"/>
        <w:gridCol w:w="222"/>
        <w:gridCol w:w="1141"/>
        <w:gridCol w:w="222"/>
        <w:gridCol w:w="1142"/>
      </w:tblGrid>
      <w:tr w:rsidR="002470AD" w:rsidRPr="007535E3" w14:paraId="15ED3BB2" w14:textId="77777777" w:rsidTr="00263EA0">
        <w:trPr>
          <w:cantSplit/>
        </w:trPr>
        <w:tc>
          <w:tcPr>
            <w:tcW w:w="1937" w:type="pct"/>
          </w:tcPr>
          <w:p w14:paraId="40C2696A" w14:textId="77777777" w:rsidR="002470AD" w:rsidRPr="007535E3" w:rsidRDefault="002470AD" w:rsidP="002470A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9" w:type="pct"/>
          </w:tcPr>
          <w:p w14:paraId="7D52CC5D" w14:textId="77777777" w:rsidR="002470AD" w:rsidRPr="007535E3" w:rsidRDefault="002470AD" w:rsidP="002470A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6C770936" w14:textId="77777777" w:rsidR="002470AD" w:rsidRPr="007535E3" w:rsidRDefault="002470AD" w:rsidP="002470AD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0" w:type="pct"/>
          </w:tcPr>
          <w:p w14:paraId="2DA95F85" w14:textId="77777777" w:rsidR="002470AD" w:rsidRPr="007535E3" w:rsidRDefault="002470AD" w:rsidP="002470AD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7" w:type="pct"/>
            <w:gridSpan w:val="3"/>
          </w:tcPr>
          <w:p w14:paraId="55C23161" w14:textId="77777777" w:rsidR="002470AD" w:rsidRPr="007535E3" w:rsidRDefault="002470AD" w:rsidP="002470AD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C76EF" w:rsidRPr="007535E3" w14:paraId="01CC4CE3" w14:textId="77777777" w:rsidTr="00263EA0">
        <w:trPr>
          <w:cantSplit/>
        </w:trPr>
        <w:tc>
          <w:tcPr>
            <w:tcW w:w="1937" w:type="pct"/>
          </w:tcPr>
          <w:p w14:paraId="4917CCE4" w14:textId="77777777" w:rsidR="005C76EF" w:rsidRPr="007535E3" w:rsidRDefault="005C76EF" w:rsidP="005C76EF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9" w:type="pct"/>
          </w:tcPr>
          <w:p w14:paraId="311C2DA2" w14:textId="77777777" w:rsidR="005C76EF" w:rsidRPr="007535E3" w:rsidRDefault="005C76EF" w:rsidP="005C76EF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210F5B6C" w14:textId="77777777" w:rsidR="005C76EF" w:rsidRPr="007535E3" w:rsidRDefault="000E5573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0" w:type="pct"/>
          </w:tcPr>
          <w:p w14:paraId="65330138" w14:textId="77777777" w:rsidR="005C76EF" w:rsidRPr="007535E3" w:rsidRDefault="005C76EF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70C2AA04" w14:textId="77777777" w:rsidR="005C76EF" w:rsidRPr="007535E3" w:rsidRDefault="000E5573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0" w:type="pct"/>
          </w:tcPr>
          <w:p w14:paraId="77015223" w14:textId="77777777" w:rsidR="005C76EF" w:rsidRPr="007535E3" w:rsidRDefault="005C76EF" w:rsidP="005C76EF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08B8FE22" w14:textId="77777777" w:rsidR="005C76EF" w:rsidRPr="007535E3" w:rsidRDefault="000E5573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0" w:type="pct"/>
          </w:tcPr>
          <w:p w14:paraId="3BFA03BE" w14:textId="77777777" w:rsidR="005C76EF" w:rsidRPr="007535E3" w:rsidRDefault="005C76EF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016E5C01" w14:textId="77777777" w:rsidR="005C76EF" w:rsidRPr="007535E3" w:rsidRDefault="000E5573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5A3916" w:rsidRPr="007535E3" w14:paraId="2167EEDF" w14:textId="77777777" w:rsidTr="00263EA0">
        <w:trPr>
          <w:cantSplit/>
        </w:trPr>
        <w:tc>
          <w:tcPr>
            <w:tcW w:w="1937" w:type="pct"/>
          </w:tcPr>
          <w:p w14:paraId="15AE4EA0" w14:textId="77777777" w:rsidR="005A3916" w:rsidRPr="007535E3" w:rsidRDefault="005A3916" w:rsidP="005A391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9" w:type="pct"/>
          </w:tcPr>
          <w:p w14:paraId="5B0B0AE7" w14:textId="77777777" w:rsidR="005A3916" w:rsidRPr="007535E3" w:rsidRDefault="005A3916" w:rsidP="005A391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4" w:type="pct"/>
            <w:gridSpan w:val="7"/>
          </w:tcPr>
          <w:p w14:paraId="51AE2901" w14:textId="77777777" w:rsidR="005A3916" w:rsidRPr="007535E3" w:rsidRDefault="005A3916" w:rsidP="005A3916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A3916" w:rsidRPr="007535E3" w14:paraId="329082F5" w14:textId="77777777" w:rsidTr="00263EA0">
        <w:trPr>
          <w:cantSplit/>
        </w:trPr>
        <w:tc>
          <w:tcPr>
            <w:tcW w:w="2166" w:type="pct"/>
            <w:gridSpan w:val="2"/>
            <w:hideMark/>
          </w:tcPr>
          <w:p w14:paraId="5BE64299" w14:textId="3AB16D2D" w:rsidR="005A3916" w:rsidRPr="007535E3" w:rsidRDefault="009324D2" w:rsidP="00263EA0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18" w:type="pct"/>
          </w:tcPr>
          <w:p w14:paraId="2B95BFC6" w14:textId="77777777" w:rsidR="005A3916" w:rsidRPr="007535E3" w:rsidRDefault="005A3916" w:rsidP="005A3916">
            <w:pPr>
              <w:pStyle w:val="E"/>
              <w:tabs>
                <w:tab w:val="decimal" w:pos="1044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14:paraId="2AEAE0C1" w14:textId="77777777" w:rsidR="005A3916" w:rsidRPr="007535E3" w:rsidRDefault="005A3916" w:rsidP="005A3916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0FBD0D14" w14:textId="77777777" w:rsidR="005A3916" w:rsidRPr="007535E3" w:rsidRDefault="005A3916" w:rsidP="005A3916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14:paraId="62AB7E3F" w14:textId="77777777" w:rsidR="005A3916" w:rsidRPr="007535E3" w:rsidRDefault="005A3916" w:rsidP="005A391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681729C0" w14:textId="77777777" w:rsidR="005A3916" w:rsidRPr="007535E3" w:rsidRDefault="005A3916" w:rsidP="005A391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14:paraId="5BA9960C" w14:textId="77777777" w:rsidR="005A3916" w:rsidRPr="007535E3" w:rsidRDefault="005A3916" w:rsidP="005A391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13EE2866" w14:textId="77777777" w:rsidR="005A3916" w:rsidRPr="007535E3" w:rsidRDefault="005A3916" w:rsidP="005A391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9324D2" w:rsidRPr="007535E3" w14:paraId="6815F8D3" w14:textId="77777777" w:rsidTr="00263EA0">
        <w:trPr>
          <w:cantSplit/>
        </w:trPr>
        <w:tc>
          <w:tcPr>
            <w:tcW w:w="2166" w:type="pct"/>
            <w:gridSpan w:val="2"/>
          </w:tcPr>
          <w:p w14:paraId="411BB1F1" w14:textId="77777777" w:rsidR="009324D2" w:rsidRPr="009324D2" w:rsidRDefault="009324D2" w:rsidP="009324D2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24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มูลค่างานตามสัญญาระหว่างทำที่ยัง</w:t>
            </w:r>
          </w:p>
          <w:p w14:paraId="159671BA" w14:textId="2EE16734" w:rsidR="009324D2" w:rsidRPr="007535E3" w:rsidRDefault="009324D2" w:rsidP="009324D2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24D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9324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ไม่เรียกเก็บจากลูกค้า</w:t>
            </w:r>
          </w:p>
        </w:tc>
        <w:tc>
          <w:tcPr>
            <w:tcW w:w="618" w:type="pct"/>
          </w:tcPr>
          <w:p w14:paraId="4795B3AD" w14:textId="77777777" w:rsidR="009324D2" w:rsidRPr="007535E3" w:rsidRDefault="009324D2" w:rsidP="005A3916">
            <w:pPr>
              <w:pStyle w:val="E"/>
              <w:tabs>
                <w:tab w:val="decimal" w:pos="1044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14:paraId="551ADC26" w14:textId="77777777" w:rsidR="009324D2" w:rsidRPr="007535E3" w:rsidRDefault="009324D2" w:rsidP="005A3916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027C71A7" w14:textId="77777777" w:rsidR="009324D2" w:rsidRPr="007535E3" w:rsidRDefault="009324D2" w:rsidP="005A3916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14:paraId="7B20D0F5" w14:textId="77777777" w:rsidR="009324D2" w:rsidRPr="007535E3" w:rsidRDefault="009324D2" w:rsidP="005A391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34FD372D" w14:textId="77777777" w:rsidR="009324D2" w:rsidRPr="007535E3" w:rsidRDefault="009324D2" w:rsidP="005A391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14:paraId="713A809A" w14:textId="77777777" w:rsidR="009324D2" w:rsidRPr="007535E3" w:rsidRDefault="009324D2" w:rsidP="005A391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6C648A2E" w14:textId="77777777" w:rsidR="009324D2" w:rsidRPr="007535E3" w:rsidRDefault="009324D2" w:rsidP="005A391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0E5573" w:rsidRPr="007535E3" w14:paraId="7946313A" w14:textId="77777777" w:rsidTr="00263EA0">
        <w:trPr>
          <w:cantSplit/>
        </w:trPr>
        <w:tc>
          <w:tcPr>
            <w:tcW w:w="1937" w:type="pct"/>
            <w:hideMark/>
          </w:tcPr>
          <w:p w14:paraId="6CFCC9CB" w14:textId="77777777" w:rsidR="000E5573" w:rsidRPr="007535E3" w:rsidRDefault="000E5573" w:rsidP="00263EA0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ต้นทุนงานตามสัญญาบวกกำไร</w:t>
            </w:r>
          </w:p>
        </w:tc>
        <w:tc>
          <w:tcPr>
            <w:tcW w:w="229" w:type="pct"/>
          </w:tcPr>
          <w:p w14:paraId="38D653F4" w14:textId="77777777" w:rsidR="000E5573" w:rsidRPr="007535E3" w:rsidRDefault="000E5573" w:rsidP="00263EA0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25" w:right="-125" w:firstLine="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115F7E00" w14:textId="0D01691F" w:rsidR="000E5573" w:rsidRPr="007535E3" w:rsidRDefault="00FC04BD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1,2</w:t>
            </w:r>
            <w:r w:rsidR="00977888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23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="00977888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491</w:t>
            </w:r>
          </w:p>
        </w:tc>
        <w:tc>
          <w:tcPr>
            <w:tcW w:w="120" w:type="pct"/>
          </w:tcPr>
          <w:p w14:paraId="17718EFC" w14:textId="77777777" w:rsidR="000E5573" w:rsidRPr="007535E3" w:rsidRDefault="000E5573" w:rsidP="000E557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hideMark/>
          </w:tcPr>
          <w:p w14:paraId="7A8709DF" w14:textId="77777777" w:rsidR="000E5573" w:rsidRPr="007535E3" w:rsidRDefault="000E5573" w:rsidP="00EA539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599,727</w:t>
            </w:r>
          </w:p>
        </w:tc>
        <w:tc>
          <w:tcPr>
            <w:tcW w:w="120" w:type="pct"/>
          </w:tcPr>
          <w:p w14:paraId="2992B649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7C67D52C" w14:textId="044D8135" w:rsidR="000E5573" w:rsidRPr="007535E3" w:rsidRDefault="00977888" w:rsidP="00EA539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1,223,491</w:t>
            </w:r>
          </w:p>
        </w:tc>
        <w:tc>
          <w:tcPr>
            <w:tcW w:w="120" w:type="pct"/>
          </w:tcPr>
          <w:p w14:paraId="366A0434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hideMark/>
          </w:tcPr>
          <w:p w14:paraId="1C300540" w14:textId="77777777" w:rsidR="000E5573" w:rsidRPr="007535E3" w:rsidRDefault="000E5573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59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9,727</w:t>
            </w:r>
          </w:p>
        </w:tc>
      </w:tr>
      <w:tr w:rsidR="000E5573" w:rsidRPr="007535E3" w14:paraId="2B55956D" w14:textId="77777777" w:rsidTr="00263EA0">
        <w:trPr>
          <w:cantSplit/>
        </w:trPr>
        <w:tc>
          <w:tcPr>
            <w:tcW w:w="1937" w:type="pct"/>
            <w:hideMark/>
          </w:tcPr>
          <w:p w14:paraId="14DB7B21" w14:textId="77777777" w:rsidR="000E5573" w:rsidRPr="007535E3" w:rsidRDefault="000E5573" w:rsidP="00263EA0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 จำนวนที่เรียกเก็บจากลูกค้า</w:t>
            </w:r>
          </w:p>
        </w:tc>
        <w:tc>
          <w:tcPr>
            <w:tcW w:w="229" w:type="pct"/>
          </w:tcPr>
          <w:p w14:paraId="430F5A9C" w14:textId="77777777" w:rsidR="000E5573" w:rsidRPr="007535E3" w:rsidRDefault="000E5573" w:rsidP="00263EA0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25" w:right="-125" w:firstLine="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3F13E04C" w14:textId="77777777" w:rsidR="000E5573" w:rsidRPr="007535E3" w:rsidRDefault="00073664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(1,095,746)</w:t>
            </w:r>
          </w:p>
        </w:tc>
        <w:tc>
          <w:tcPr>
            <w:tcW w:w="120" w:type="pct"/>
          </w:tcPr>
          <w:p w14:paraId="7890A457" w14:textId="77777777" w:rsidR="000E5573" w:rsidRPr="007535E3" w:rsidRDefault="000E5573" w:rsidP="000E557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FD8A8D" w14:textId="77777777" w:rsidR="000E5573" w:rsidRPr="007535E3" w:rsidRDefault="000E5573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(370,744)</w:t>
            </w:r>
          </w:p>
        </w:tc>
        <w:tc>
          <w:tcPr>
            <w:tcW w:w="120" w:type="pct"/>
          </w:tcPr>
          <w:p w14:paraId="1CB92143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DB93F" w14:textId="77777777" w:rsidR="000E5573" w:rsidRPr="007535E3" w:rsidRDefault="00B800DF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(1,095,746)</w:t>
            </w:r>
          </w:p>
        </w:tc>
        <w:tc>
          <w:tcPr>
            <w:tcW w:w="120" w:type="pct"/>
          </w:tcPr>
          <w:p w14:paraId="2BF85851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60D844" w14:textId="77777777" w:rsidR="000E5573" w:rsidRPr="007535E3" w:rsidRDefault="000E5573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(3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70,744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E5573" w:rsidRPr="007535E3" w14:paraId="678F30DF" w14:textId="77777777" w:rsidTr="00263EA0">
        <w:trPr>
          <w:cantSplit/>
        </w:trPr>
        <w:tc>
          <w:tcPr>
            <w:tcW w:w="1937" w:type="pct"/>
            <w:hideMark/>
          </w:tcPr>
          <w:p w14:paraId="0D523FA8" w14:textId="77777777" w:rsidR="000E5573" w:rsidRPr="007535E3" w:rsidRDefault="000E5573" w:rsidP="00263EA0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9" w:type="pct"/>
          </w:tcPr>
          <w:p w14:paraId="2760C755" w14:textId="77777777" w:rsidR="000E5573" w:rsidRPr="007535E3" w:rsidRDefault="000E5573" w:rsidP="00263EA0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25" w:right="-125" w:firstLine="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46CBBD4D" w14:textId="306CF682" w:rsidR="000E5573" w:rsidRPr="007535E3" w:rsidRDefault="00073664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77888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977888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120" w:type="pct"/>
          </w:tcPr>
          <w:p w14:paraId="112A205F" w14:textId="77777777" w:rsidR="000E5573" w:rsidRPr="007535E3" w:rsidRDefault="000E5573" w:rsidP="000E557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28977C" w14:textId="77777777" w:rsidR="000E5573" w:rsidRPr="007535E3" w:rsidRDefault="000E5573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228,983</w:t>
            </w:r>
          </w:p>
        </w:tc>
        <w:tc>
          <w:tcPr>
            <w:tcW w:w="120" w:type="pct"/>
          </w:tcPr>
          <w:p w14:paraId="684821A6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FC096" w14:textId="56E339EF" w:rsidR="000E5573" w:rsidRPr="007535E3" w:rsidRDefault="00B800DF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77888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977888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120" w:type="pct"/>
          </w:tcPr>
          <w:p w14:paraId="52CC07D1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54C825" w14:textId="77777777" w:rsidR="000E5573" w:rsidRPr="007535E3" w:rsidRDefault="000E5573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228,983</w:t>
            </w:r>
          </w:p>
        </w:tc>
      </w:tr>
      <w:tr w:rsidR="000E5573" w:rsidRPr="007535E3" w14:paraId="2594B3F9" w14:textId="77777777" w:rsidTr="009324D2">
        <w:trPr>
          <w:cantSplit/>
        </w:trPr>
        <w:tc>
          <w:tcPr>
            <w:tcW w:w="1937" w:type="pct"/>
          </w:tcPr>
          <w:p w14:paraId="7B52B78B" w14:textId="77777777" w:rsidR="000E5573" w:rsidRPr="007535E3" w:rsidRDefault="000E5573" w:rsidP="00263EA0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9" w:type="pct"/>
          </w:tcPr>
          <w:p w14:paraId="2F585C36" w14:textId="77777777" w:rsidR="000E5573" w:rsidRPr="007535E3" w:rsidRDefault="000E5573" w:rsidP="00263EA0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25" w:right="-125" w:firstLine="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6BD66240" w14:textId="77777777" w:rsidR="000E5573" w:rsidRPr="007535E3" w:rsidRDefault="000E5573" w:rsidP="000E5573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0" w:type="pct"/>
          </w:tcPr>
          <w:p w14:paraId="1A841AE7" w14:textId="77777777" w:rsidR="000E5573" w:rsidRPr="007535E3" w:rsidRDefault="000E5573" w:rsidP="000E557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right w:val="nil"/>
            </w:tcBorders>
          </w:tcPr>
          <w:p w14:paraId="5908C7E3" w14:textId="77777777" w:rsidR="000E5573" w:rsidRPr="007535E3" w:rsidRDefault="000E5573" w:rsidP="000E5573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0" w:type="pct"/>
          </w:tcPr>
          <w:p w14:paraId="40E9439B" w14:textId="77777777" w:rsidR="000E5573" w:rsidRPr="007535E3" w:rsidRDefault="000E5573" w:rsidP="000E557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right w:val="nil"/>
            </w:tcBorders>
          </w:tcPr>
          <w:p w14:paraId="4FD3599D" w14:textId="77777777" w:rsidR="000E5573" w:rsidRPr="007535E3" w:rsidRDefault="000E5573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0" w:type="pct"/>
          </w:tcPr>
          <w:p w14:paraId="7A21C0BC" w14:textId="77777777" w:rsidR="000E5573" w:rsidRPr="007535E3" w:rsidRDefault="000E5573" w:rsidP="000E557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right w:val="nil"/>
            </w:tcBorders>
          </w:tcPr>
          <w:p w14:paraId="7BEBF14B" w14:textId="77777777" w:rsidR="000E5573" w:rsidRPr="007535E3" w:rsidRDefault="000E5573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9324D2" w:rsidRPr="007535E3" w14:paraId="14F5141C" w14:textId="77777777" w:rsidTr="009324D2">
        <w:trPr>
          <w:cantSplit/>
        </w:trPr>
        <w:tc>
          <w:tcPr>
            <w:tcW w:w="1937" w:type="pct"/>
          </w:tcPr>
          <w:p w14:paraId="4A7A6914" w14:textId="2CD91E6A" w:rsidR="009324D2" w:rsidRPr="007535E3" w:rsidRDefault="009324D2" w:rsidP="00263EA0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324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29" w:type="pct"/>
          </w:tcPr>
          <w:p w14:paraId="551DEEAB" w14:textId="77777777" w:rsidR="009324D2" w:rsidRPr="007535E3" w:rsidRDefault="009324D2" w:rsidP="00263EA0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25" w:right="-125" w:firstLine="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18" w:type="pct"/>
          </w:tcPr>
          <w:p w14:paraId="7859FE1E" w14:textId="77777777" w:rsidR="009324D2" w:rsidRPr="007535E3" w:rsidRDefault="009324D2" w:rsidP="000E5573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0" w:type="pct"/>
          </w:tcPr>
          <w:p w14:paraId="2F76C999" w14:textId="77777777" w:rsidR="009324D2" w:rsidRPr="007535E3" w:rsidRDefault="009324D2" w:rsidP="000E557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8" w:type="pct"/>
            <w:tcBorders>
              <w:left w:val="nil"/>
              <w:bottom w:val="nil"/>
              <w:right w:val="nil"/>
            </w:tcBorders>
          </w:tcPr>
          <w:p w14:paraId="7B20C06E" w14:textId="77777777" w:rsidR="009324D2" w:rsidRPr="007535E3" w:rsidRDefault="009324D2" w:rsidP="000E5573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0" w:type="pct"/>
          </w:tcPr>
          <w:p w14:paraId="32833199" w14:textId="77777777" w:rsidR="009324D2" w:rsidRPr="007535E3" w:rsidRDefault="009324D2" w:rsidP="000E557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tcBorders>
              <w:left w:val="nil"/>
              <w:bottom w:val="nil"/>
              <w:right w:val="nil"/>
            </w:tcBorders>
          </w:tcPr>
          <w:p w14:paraId="6E129B50" w14:textId="77777777" w:rsidR="009324D2" w:rsidRPr="007535E3" w:rsidRDefault="009324D2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0" w:type="pct"/>
          </w:tcPr>
          <w:p w14:paraId="5ADD3902" w14:textId="77777777" w:rsidR="009324D2" w:rsidRPr="007535E3" w:rsidRDefault="009324D2" w:rsidP="000E557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tcBorders>
              <w:left w:val="nil"/>
              <w:bottom w:val="nil"/>
              <w:right w:val="nil"/>
            </w:tcBorders>
          </w:tcPr>
          <w:p w14:paraId="73E0DFC2" w14:textId="77777777" w:rsidR="009324D2" w:rsidRPr="007535E3" w:rsidRDefault="009324D2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E5573" w:rsidRPr="007535E3" w14:paraId="1950F519" w14:textId="77777777" w:rsidTr="00263EA0">
        <w:trPr>
          <w:cantSplit/>
        </w:trPr>
        <w:tc>
          <w:tcPr>
            <w:tcW w:w="1937" w:type="pct"/>
            <w:hideMark/>
          </w:tcPr>
          <w:p w14:paraId="54C91652" w14:textId="77777777" w:rsidR="000E5573" w:rsidRPr="009324D2" w:rsidRDefault="000E5573" w:rsidP="00263EA0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24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จำนวนที่เรียกเก็บจากลูกค้าสูงกว่า</w:t>
            </w:r>
          </w:p>
          <w:p w14:paraId="416A30D7" w14:textId="77777777" w:rsidR="000E5573" w:rsidRPr="007535E3" w:rsidRDefault="000E5573" w:rsidP="00263EA0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9324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มูลค่างานตามสัญญาระหว่างทำ</w:t>
            </w:r>
          </w:p>
        </w:tc>
        <w:tc>
          <w:tcPr>
            <w:tcW w:w="229" w:type="pct"/>
          </w:tcPr>
          <w:p w14:paraId="21E074E9" w14:textId="77777777" w:rsidR="000E5573" w:rsidRPr="007535E3" w:rsidRDefault="000E5573" w:rsidP="00263EA0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25" w:right="-125" w:firstLine="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3AF1C917" w14:textId="77777777" w:rsidR="000E5573" w:rsidRPr="007535E3" w:rsidRDefault="000E5573" w:rsidP="000E5573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14:paraId="68BC44E7" w14:textId="77777777" w:rsidR="000E5573" w:rsidRPr="007535E3" w:rsidRDefault="000E5573" w:rsidP="000E557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19AC520C" w14:textId="77777777" w:rsidR="000E5573" w:rsidRPr="007535E3" w:rsidRDefault="000E5573" w:rsidP="000E5573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14:paraId="02D46111" w14:textId="77777777" w:rsidR="000E5573" w:rsidRPr="007535E3" w:rsidRDefault="000E5573" w:rsidP="000E557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289C8053" w14:textId="77777777" w:rsidR="000E5573" w:rsidRPr="007535E3" w:rsidRDefault="000E5573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14:paraId="16F3BE02" w14:textId="77777777" w:rsidR="000E5573" w:rsidRPr="007535E3" w:rsidRDefault="000E5573" w:rsidP="000E557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1FCD12A5" w14:textId="77777777" w:rsidR="000E5573" w:rsidRPr="007535E3" w:rsidRDefault="000E5573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0E5573" w:rsidRPr="007535E3" w14:paraId="3F038F89" w14:textId="77777777" w:rsidTr="00263EA0">
        <w:trPr>
          <w:cantSplit/>
        </w:trPr>
        <w:tc>
          <w:tcPr>
            <w:tcW w:w="1937" w:type="pct"/>
            <w:hideMark/>
          </w:tcPr>
          <w:p w14:paraId="51D7798D" w14:textId="77777777" w:rsidR="000E5573" w:rsidRPr="007535E3" w:rsidRDefault="000E5573" w:rsidP="00263EA0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จำนวนที่เรียกเก็บจากลูกค้า</w:t>
            </w:r>
          </w:p>
        </w:tc>
        <w:tc>
          <w:tcPr>
            <w:tcW w:w="229" w:type="pct"/>
          </w:tcPr>
          <w:p w14:paraId="525EFC46" w14:textId="77777777" w:rsidR="000E5573" w:rsidRPr="007535E3" w:rsidRDefault="000E5573" w:rsidP="00263EA0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25" w:right="-125" w:firstLine="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2100F268" w14:textId="77777777" w:rsidR="000E5573" w:rsidRPr="007535E3" w:rsidRDefault="00B800DF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378,163</w:t>
            </w:r>
          </w:p>
        </w:tc>
        <w:tc>
          <w:tcPr>
            <w:tcW w:w="120" w:type="pct"/>
          </w:tcPr>
          <w:p w14:paraId="3C60459D" w14:textId="77777777" w:rsidR="000E5573" w:rsidRPr="007535E3" w:rsidRDefault="000E5573" w:rsidP="000E557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hideMark/>
          </w:tcPr>
          <w:p w14:paraId="545B7CF6" w14:textId="77777777" w:rsidR="000E5573" w:rsidRPr="007535E3" w:rsidRDefault="000E5573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28,500</w:t>
            </w:r>
          </w:p>
        </w:tc>
        <w:tc>
          <w:tcPr>
            <w:tcW w:w="120" w:type="pct"/>
          </w:tcPr>
          <w:p w14:paraId="54D5DCE8" w14:textId="77777777" w:rsidR="000E5573" w:rsidRPr="007535E3" w:rsidRDefault="000E5573" w:rsidP="000E557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2B888D92" w14:textId="77777777" w:rsidR="000E5573" w:rsidRPr="007535E3" w:rsidRDefault="00B800DF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378,163</w:t>
            </w:r>
          </w:p>
        </w:tc>
        <w:tc>
          <w:tcPr>
            <w:tcW w:w="120" w:type="pct"/>
          </w:tcPr>
          <w:p w14:paraId="30ABD2FC" w14:textId="77777777" w:rsidR="000E5573" w:rsidRPr="007535E3" w:rsidRDefault="000E5573" w:rsidP="000E557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hideMark/>
          </w:tcPr>
          <w:p w14:paraId="4AC9E92F" w14:textId="77777777" w:rsidR="000E5573" w:rsidRPr="007535E3" w:rsidRDefault="000E5573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28,500</w:t>
            </w:r>
          </w:p>
        </w:tc>
      </w:tr>
      <w:tr w:rsidR="000E5573" w:rsidRPr="007535E3" w14:paraId="46C79329" w14:textId="77777777" w:rsidTr="00263EA0">
        <w:trPr>
          <w:cantSplit/>
        </w:trPr>
        <w:tc>
          <w:tcPr>
            <w:tcW w:w="1937" w:type="pct"/>
            <w:hideMark/>
          </w:tcPr>
          <w:p w14:paraId="06A63DFC" w14:textId="77777777" w:rsidR="000E5573" w:rsidRPr="007535E3" w:rsidRDefault="000E5573" w:rsidP="00263EA0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 ต้นทุนงานตามสัญญาบวกกำไร</w:t>
            </w:r>
          </w:p>
        </w:tc>
        <w:tc>
          <w:tcPr>
            <w:tcW w:w="229" w:type="pct"/>
          </w:tcPr>
          <w:p w14:paraId="32A49D67" w14:textId="77777777" w:rsidR="000E5573" w:rsidRPr="007535E3" w:rsidRDefault="000E5573" w:rsidP="00263EA0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25" w:right="-125" w:firstLine="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0373C60" w14:textId="77777777" w:rsidR="000E5573" w:rsidRPr="007535E3" w:rsidRDefault="00B800DF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(368,994)</w:t>
            </w:r>
          </w:p>
        </w:tc>
        <w:tc>
          <w:tcPr>
            <w:tcW w:w="120" w:type="pct"/>
          </w:tcPr>
          <w:p w14:paraId="1214256A" w14:textId="77777777" w:rsidR="000E5573" w:rsidRPr="007535E3" w:rsidRDefault="000E5573" w:rsidP="000E557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EC14C6" w14:textId="77777777" w:rsidR="000E5573" w:rsidRPr="007535E3" w:rsidRDefault="000E5573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(19,496)</w:t>
            </w:r>
          </w:p>
        </w:tc>
        <w:tc>
          <w:tcPr>
            <w:tcW w:w="120" w:type="pct"/>
          </w:tcPr>
          <w:p w14:paraId="60E5AB6C" w14:textId="77777777" w:rsidR="000E5573" w:rsidRPr="007535E3" w:rsidRDefault="000E5573" w:rsidP="000E557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EE309D" w14:textId="77777777" w:rsidR="000E5573" w:rsidRPr="007535E3" w:rsidRDefault="00B800DF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(368,994)</w:t>
            </w:r>
          </w:p>
        </w:tc>
        <w:tc>
          <w:tcPr>
            <w:tcW w:w="120" w:type="pct"/>
          </w:tcPr>
          <w:p w14:paraId="7DCBE3D4" w14:textId="77777777" w:rsidR="000E5573" w:rsidRPr="007535E3" w:rsidRDefault="000E5573" w:rsidP="000E557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F03255" w14:textId="77777777" w:rsidR="000E5573" w:rsidRPr="007535E3" w:rsidRDefault="000E5573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(19,496)</w:t>
            </w:r>
          </w:p>
        </w:tc>
      </w:tr>
      <w:tr w:rsidR="000E5573" w:rsidRPr="007535E3" w14:paraId="26DC477F" w14:textId="77777777" w:rsidTr="00263EA0">
        <w:trPr>
          <w:cantSplit/>
        </w:trPr>
        <w:tc>
          <w:tcPr>
            <w:tcW w:w="1937" w:type="pct"/>
            <w:hideMark/>
          </w:tcPr>
          <w:p w14:paraId="71657325" w14:textId="77777777" w:rsidR="000E5573" w:rsidRPr="007535E3" w:rsidRDefault="000E5573" w:rsidP="00263EA0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229" w:type="pct"/>
          </w:tcPr>
          <w:p w14:paraId="5BFF37D1" w14:textId="77777777" w:rsidR="000E5573" w:rsidRPr="007535E3" w:rsidRDefault="000E5573" w:rsidP="00263EA0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25" w:right="-125" w:firstLine="1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90D43FC" w14:textId="77777777" w:rsidR="000E5573" w:rsidRPr="007535E3" w:rsidRDefault="00B800DF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9,169</w:t>
            </w:r>
          </w:p>
        </w:tc>
        <w:tc>
          <w:tcPr>
            <w:tcW w:w="120" w:type="pct"/>
          </w:tcPr>
          <w:p w14:paraId="3CF60C70" w14:textId="77777777" w:rsidR="000E5573" w:rsidRPr="007535E3" w:rsidRDefault="000E5573" w:rsidP="000E557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48021F" w14:textId="77777777" w:rsidR="000E5573" w:rsidRPr="007535E3" w:rsidRDefault="000E5573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9,004</w:t>
            </w:r>
          </w:p>
        </w:tc>
        <w:tc>
          <w:tcPr>
            <w:tcW w:w="120" w:type="pct"/>
          </w:tcPr>
          <w:p w14:paraId="53864C82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1EA9F" w14:textId="77777777" w:rsidR="000E5573" w:rsidRPr="007535E3" w:rsidRDefault="00B800DF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9,169</w:t>
            </w:r>
          </w:p>
        </w:tc>
        <w:tc>
          <w:tcPr>
            <w:tcW w:w="120" w:type="pct"/>
          </w:tcPr>
          <w:p w14:paraId="3002B5F9" w14:textId="77777777" w:rsidR="000E5573" w:rsidRPr="007535E3" w:rsidRDefault="000E5573" w:rsidP="000E557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30BCD9F" w14:textId="77777777" w:rsidR="000E5573" w:rsidRPr="007535E3" w:rsidRDefault="000E5573" w:rsidP="000E557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9,004</w:t>
            </w:r>
          </w:p>
        </w:tc>
      </w:tr>
    </w:tbl>
    <w:p w14:paraId="6BAF9AFE" w14:textId="77777777" w:rsidR="00346D12" w:rsidRPr="007535E3" w:rsidRDefault="00346D12" w:rsidP="0081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AD9E388" w14:textId="77777777" w:rsidR="0081442F" w:rsidRPr="007535E3" w:rsidRDefault="00655692" w:rsidP="0081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</w:rPr>
        <w:t>10</w:t>
      </w:r>
      <w:r w:rsidR="0081442F" w:rsidRPr="007535E3">
        <w:rPr>
          <w:rFonts w:ascii="Angsana New" w:hAnsi="Angsana New"/>
          <w:b/>
          <w:bCs/>
          <w:sz w:val="30"/>
          <w:szCs w:val="30"/>
        </w:rPr>
        <w:tab/>
      </w:r>
      <w:r w:rsidR="0081442F" w:rsidRPr="007535E3">
        <w:rPr>
          <w:rFonts w:ascii="Angsana New" w:hAnsi="Angsana New"/>
          <w:bCs/>
          <w:sz w:val="30"/>
          <w:szCs w:val="30"/>
          <w:cs/>
        </w:rPr>
        <w:t xml:space="preserve">สินค้าคงเหลือ </w:t>
      </w:r>
    </w:p>
    <w:p w14:paraId="23FAA98E" w14:textId="77777777" w:rsidR="0081442F" w:rsidRPr="007535E3" w:rsidRDefault="0081442F" w:rsidP="0081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24"/>
          <w:szCs w:val="24"/>
          <w:cs/>
        </w:rPr>
      </w:pPr>
    </w:p>
    <w:tbl>
      <w:tblPr>
        <w:tblW w:w="477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2"/>
        <w:gridCol w:w="270"/>
        <w:gridCol w:w="1080"/>
        <w:gridCol w:w="270"/>
        <w:gridCol w:w="1080"/>
        <w:gridCol w:w="268"/>
        <w:gridCol w:w="1199"/>
      </w:tblGrid>
      <w:tr w:rsidR="001E1E0A" w:rsidRPr="007535E3" w14:paraId="1ED4EC2F" w14:textId="77777777" w:rsidTr="00525EF9">
        <w:trPr>
          <w:cantSplit/>
          <w:tblHeader/>
        </w:trPr>
        <w:tc>
          <w:tcPr>
            <w:tcW w:w="2129" w:type="pct"/>
            <w:hideMark/>
          </w:tcPr>
          <w:p w14:paraId="62477B8F" w14:textId="77777777" w:rsidR="001E1E0A" w:rsidRPr="007535E3" w:rsidRDefault="001E1E0A" w:rsidP="007001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  <w:hideMark/>
          </w:tcPr>
          <w:p w14:paraId="6B5C0805" w14:textId="77777777" w:rsidR="001E1E0A" w:rsidRPr="007535E3" w:rsidRDefault="001E1E0A" w:rsidP="00700196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5" w:type="pct"/>
          </w:tcPr>
          <w:p w14:paraId="44AC974F" w14:textId="77777777" w:rsidR="001E1E0A" w:rsidRPr="007535E3" w:rsidRDefault="001E1E0A" w:rsidP="00700196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70" w:type="pct"/>
            <w:gridSpan w:val="3"/>
            <w:hideMark/>
          </w:tcPr>
          <w:p w14:paraId="2C359654" w14:textId="77777777" w:rsidR="001E1E0A" w:rsidRPr="007535E3" w:rsidRDefault="001E1E0A" w:rsidP="00700196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C76EF" w:rsidRPr="007535E3" w14:paraId="5EDF9552" w14:textId="77777777" w:rsidTr="00525EF9">
        <w:trPr>
          <w:cantSplit/>
          <w:tblHeader/>
        </w:trPr>
        <w:tc>
          <w:tcPr>
            <w:tcW w:w="2129" w:type="pct"/>
          </w:tcPr>
          <w:p w14:paraId="69758E7B" w14:textId="77777777" w:rsidR="005C76EF" w:rsidRPr="007535E3" w:rsidRDefault="005C76EF" w:rsidP="005C76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DE7E27E" w14:textId="77777777" w:rsidR="005C76EF" w:rsidRPr="007535E3" w:rsidRDefault="000E5573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5" w:type="pct"/>
          </w:tcPr>
          <w:p w14:paraId="23E8E580" w14:textId="77777777" w:rsidR="005C76EF" w:rsidRPr="007535E3" w:rsidRDefault="005C76EF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38B91E4A" w14:textId="77777777" w:rsidR="005C76EF" w:rsidRPr="007535E3" w:rsidRDefault="000E5573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5" w:type="pct"/>
          </w:tcPr>
          <w:p w14:paraId="30CBDEF7" w14:textId="77777777" w:rsidR="005C76EF" w:rsidRPr="007535E3" w:rsidRDefault="005C76EF" w:rsidP="005C76EF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18357AA8" w14:textId="77777777" w:rsidR="005C76EF" w:rsidRPr="007535E3" w:rsidRDefault="000E5573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" w:type="pct"/>
          </w:tcPr>
          <w:p w14:paraId="56AF391A" w14:textId="77777777" w:rsidR="005C76EF" w:rsidRPr="007535E3" w:rsidRDefault="005C76EF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1B2E6B85" w14:textId="77777777" w:rsidR="005C76EF" w:rsidRPr="007535E3" w:rsidRDefault="000E5573" w:rsidP="005C76EF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5A3916" w:rsidRPr="007535E3" w14:paraId="00282F21" w14:textId="77777777" w:rsidTr="00525EF9">
        <w:trPr>
          <w:cantSplit/>
          <w:tblHeader/>
        </w:trPr>
        <w:tc>
          <w:tcPr>
            <w:tcW w:w="2129" w:type="pct"/>
          </w:tcPr>
          <w:p w14:paraId="427059FC" w14:textId="77777777" w:rsidR="005A3916" w:rsidRPr="007535E3" w:rsidRDefault="005A3916" w:rsidP="005A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1" w:type="pct"/>
            <w:gridSpan w:val="7"/>
            <w:hideMark/>
          </w:tcPr>
          <w:p w14:paraId="6B38E14D" w14:textId="77777777" w:rsidR="005A3916" w:rsidRPr="007535E3" w:rsidRDefault="005A3916" w:rsidP="005A3916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E5573" w:rsidRPr="007535E3" w14:paraId="2B6C322A" w14:textId="77777777" w:rsidTr="00525EF9">
        <w:trPr>
          <w:cantSplit/>
        </w:trPr>
        <w:tc>
          <w:tcPr>
            <w:tcW w:w="2129" w:type="pct"/>
          </w:tcPr>
          <w:p w14:paraId="20A4A4AF" w14:textId="77777777" w:rsidR="000E5573" w:rsidRPr="007535E3" w:rsidRDefault="000E5573" w:rsidP="00525E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5" w:firstLine="109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0" w:type="pct"/>
          </w:tcPr>
          <w:p w14:paraId="674EA10B" w14:textId="77777777" w:rsidR="000E5573" w:rsidRPr="007535E3" w:rsidRDefault="009352B0" w:rsidP="000E5573">
            <w:pPr>
              <w:pStyle w:val="E"/>
              <w:tabs>
                <w:tab w:val="decimal" w:pos="88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128,988</w:t>
            </w:r>
          </w:p>
        </w:tc>
        <w:tc>
          <w:tcPr>
            <w:tcW w:w="145" w:type="pct"/>
          </w:tcPr>
          <w:p w14:paraId="4E85188F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</w:tcPr>
          <w:p w14:paraId="630BFF90" w14:textId="77777777" w:rsidR="000E5573" w:rsidRPr="007535E3" w:rsidRDefault="000E5573" w:rsidP="000E5573">
            <w:pPr>
              <w:pStyle w:val="E"/>
              <w:tabs>
                <w:tab w:val="decimal" w:pos="88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150,887</w:t>
            </w:r>
          </w:p>
        </w:tc>
        <w:tc>
          <w:tcPr>
            <w:tcW w:w="145" w:type="pct"/>
          </w:tcPr>
          <w:p w14:paraId="5E581A71" w14:textId="77777777" w:rsidR="000E5573" w:rsidRPr="007535E3" w:rsidRDefault="000E5573" w:rsidP="000E5573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</w:tcPr>
          <w:p w14:paraId="74FB46CD" w14:textId="77777777" w:rsidR="000E5573" w:rsidRPr="007535E3" w:rsidRDefault="009352B0" w:rsidP="000E5573">
            <w:pPr>
              <w:pStyle w:val="E"/>
              <w:tabs>
                <w:tab w:val="decimal" w:pos="88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128,988</w:t>
            </w:r>
          </w:p>
        </w:tc>
        <w:tc>
          <w:tcPr>
            <w:tcW w:w="144" w:type="pct"/>
          </w:tcPr>
          <w:p w14:paraId="66D819EF" w14:textId="77777777" w:rsidR="000E5573" w:rsidRPr="007535E3" w:rsidRDefault="000E5573" w:rsidP="000E5573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0B67E295" w14:textId="77777777" w:rsidR="000E5573" w:rsidRPr="007535E3" w:rsidRDefault="000E5573" w:rsidP="00AF7934">
            <w:pPr>
              <w:pStyle w:val="E"/>
              <w:tabs>
                <w:tab w:val="decimal" w:pos="88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150,887</w:t>
            </w:r>
          </w:p>
        </w:tc>
      </w:tr>
      <w:tr w:rsidR="000E5573" w:rsidRPr="007535E3" w14:paraId="36F27979" w14:textId="77777777" w:rsidTr="00525EF9">
        <w:trPr>
          <w:cantSplit/>
        </w:trPr>
        <w:tc>
          <w:tcPr>
            <w:tcW w:w="2129" w:type="pct"/>
          </w:tcPr>
          <w:p w14:paraId="70CD4C66" w14:textId="77777777" w:rsidR="000E5573" w:rsidRPr="007535E3" w:rsidRDefault="000E5573" w:rsidP="00525E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5" w:firstLine="109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0" w:type="pct"/>
          </w:tcPr>
          <w:p w14:paraId="0EF8C86A" w14:textId="600CE543" w:rsidR="000E5573" w:rsidRPr="007535E3" w:rsidRDefault="000A4EB5" w:rsidP="000E5573">
            <w:pPr>
              <w:pStyle w:val="E"/>
              <w:tabs>
                <w:tab w:val="decimal" w:pos="88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</w:t>
            </w:r>
            <w:r w:rsidR="009352B0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885</w:t>
            </w:r>
          </w:p>
        </w:tc>
        <w:tc>
          <w:tcPr>
            <w:tcW w:w="145" w:type="pct"/>
          </w:tcPr>
          <w:p w14:paraId="792D3896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</w:tcPr>
          <w:p w14:paraId="56E0C787" w14:textId="77777777" w:rsidR="000E5573" w:rsidRPr="007535E3" w:rsidRDefault="000E5573" w:rsidP="000E5573">
            <w:pPr>
              <w:pStyle w:val="E"/>
              <w:tabs>
                <w:tab w:val="decimal" w:pos="88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13,332</w:t>
            </w:r>
          </w:p>
        </w:tc>
        <w:tc>
          <w:tcPr>
            <w:tcW w:w="145" w:type="pct"/>
          </w:tcPr>
          <w:p w14:paraId="08537BC2" w14:textId="77777777" w:rsidR="000E5573" w:rsidRPr="007535E3" w:rsidRDefault="000E5573" w:rsidP="000E5573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</w:tcPr>
          <w:p w14:paraId="05BF82AB" w14:textId="518EF666" w:rsidR="000E5573" w:rsidRPr="007535E3" w:rsidRDefault="000A4EB5" w:rsidP="000E5573">
            <w:pPr>
              <w:pStyle w:val="E"/>
              <w:tabs>
                <w:tab w:val="decimal" w:pos="88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</w:t>
            </w:r>
            <w:r w:rsidR="009352B0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="00135590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885</w:t>
            </w:r>
          </w:p>
        </w:tc>
        <w:tc>
          <w:tcPr>
            <w:tcW w:w="144" w:type="pct"/>
          </w:tcPr>
          <w:p w14:paraId="1F048EA6" w14:textId="77777777" w:rsidR="000E5573" w:rsidRPr="007535E3" w:rsidRDefault="000E5573" w:rsidP="000E5573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0CE13672" w14:textId="77777777" w:rsidR="000E5573" w:rsidRPr="007535E3" w:rsidRDefault="000E5573" w:rsidP="000E5573">
            <w:pPr>
              <w:pStyle w:val="E"/>
              <w:tabs>
                <w:tab w:val="decimal" w:pos="88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13,332</w:t>
            </w:r>
          </w:p>
        </w:tc>
      </w:tr>
      <w:tr w:rsidR="000E5573" w:rsidRPr="007535E3" w14:paraId="0DECDF47" w14:textId="77777777" w:rsidTr="00525EF9">
        <w:trPr>
          <w:cantSplit/>
        </w:trPr>
        <w:tc>
          <w:tcPr>
            <w:tcW w:w="2129" w:type="pct"/>
          </w:tcPr>
          <w:p w14:paraId="0F2AEA6E" w14:textId="77777777" w:rsidR="000E5573" w:rsidRPr="007535E3" w:rsidRDefault="000E5573" w:rsidP="00525E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5" w:firstLine="109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อะไหล่และวัสดุ</w:t>
            </w:r>
          </w:p>
        </w:tc>
        <w:tc>
          <w:tcPr>
            <w:tcW w:w="630" w:type="pct"/>
          </w:tcPr>
          <w:p w14:paraId="7C703EC5" w14:textId="77777777" w:rsidR="000E5573" w:rsidRPr="007535E3" w:rsidRDefault="009352B0" w:rsidP="000E5573">
            <w:pPr>
              <w:pStyle w:val="E"/>
              <w:tabs>
                <w:tab w:val="decimal" w:pos="88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19,746</w:t>
            </w:r>
          </w:p>
        </w:tc>
        <w:tc>
          <w:tcPr>
            <w:tcW w:w="145" w:type="pct"/>
          </w:tcPr>
          <w:p w14:paraId="79251056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</w:tcPr>
          <w:p w14:paraId="1DF0AE5A" w14:textId="77777777" w:rsidR="000E5573" w:rsidRPr="007535E3" w:rsidRDefault="000E5573" w:rsidP="000E5573">
            <w:pPr>
              <w:pStyle w:val="E"/>
              <w:tabs>
                <w:tab w:val="decimal" w:pos="88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25,102</w:t>
            </w:r>
          </w:p>
        </w:tc>
        <w:tc>
          <w:tcPr>
            <w:tcW w:w="145" w:type="pct"/>
          </w:tcPr>
          <w:p w14:paraId="355D76F5" w14:textId="77777777" w:rsidR="000E5573" w:rsidRPr="007535E3" w:rsidRDefault="000E5573" w:rsidP="000E5573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</w:tcPr>
          <w:p w14:paraId="5DA95AB0" w14:textId="77777777" w:rsidR="000E5573" w:rsidRPr="007535E3" w:rsidRDefault="009352B0" w:rsidP="000E5573">
            <w:pPr>
              <w:pStyle w:val="E"/>
              <w:tabs>
                <w:tab w:val="decimal" w:pos="88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19,746</w:t>
            </w:r>
          </w:p>
        </w:tc>
        <w:tc>
          <w:tcPr>
            <w:tcW w:w="144" w:type="pct"/>
          </w:tcPr>
          <w:p w14:paraId="4508E8EE" w14:textId="77777777" w:rsidR="000E5573" w:rsidRPr="007535E3" w:rsidRDefault="000E5573" w:rsidP="000E5573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01DCC7E2" w14:textId="77777777" w:rsidR="000E5573" w:rsidRPr="007535E3" w:rsidRDefault="000E5573" w:rsidP="000E5573">
            <w:pPr>
              <w:pStyle w:val="E"/>
              <w:tabs>
                <w:tab w:val="decimal" w:pos="88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25,102</w:t>
            </w:r>
          </w:p>
        </w:tc>
      </w:tr>
      <w:tr w:rsidR="000E5573" w:rsidRPr="007535E3" w14:paraId="09CF099A" w14:textId="77777777" w:rsidTr="00525EF9">
        <w:trPr>
          <w:cantSplit/>
        </w:trPr>
        <w:tc>
          <w:tcPr>
            <w:tcW w:w="2129" w:type="pct"/>
          </w:tcPr>
          <w:p w14:paraId="533E66C9" w14:textId="77777777" w:rsidR="000E5573" w:rsidRPr="007535E3" w:rsidRDefault="000E5573" w:rsidP="00525E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5" w:firstLine="109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BF9FC25" w14:textId="77777777" w:rsidR="000E5573" w:rsidRPr="007535E3" w:rsidRDefault="009352B0" w:rsidP="000E5573">
            <w:pPr>
              <w:pStyle w:val="E"/>
              <w:tabs>
                <w:tab w:val="decimal" w:pos="88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27,161</w:t>
            </w:r>
          </w:p>
        </w:tc>
        <w:tc>
          <w:tcPr>
            <w:tcW w:w="145" w:type="pct"/>
          </w:tcPr>
          <w:p w14:paraId="604AEA16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3353F" w14:textId="77777777" w:rsidR="000E5573" w:rsidRPr="007535E3" w:rsidRDefault="000E5573" w:rsidP="000E5573">
            <w:pPr>
              <w:pStyle w:val="E"/>
              <w:tabs>
                <w:tab w:val="decimal" w:pos="88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7,279</w:t>
            </w:r>
          </w:p>
        </w:tc>
        <w:tc>
          <w:tcPr>
            <w:tcW w:w="145" w:type="pct"/>
          </w:tcPr>
          <w:p w14:paraId="571E70E6" w14:textId="77777777" w:rsidR="000E5573" w:rsidRPr="007535E3" w:rsidRDefault="000E5573" w:rsidP="000E5573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E1E8A" w14:textId="77777777" w:rsidR="000E5573" w:rsidRPr="007535E3" w:rsidRDefault="009352B0" w:rsidP="000E5573">
            <w:pPr>
              <w:pStyle w:val="E"/>
              <w:tabs>
                <w:tab w:val="decimal" w:pos="88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27,161</w:t>
            </w:r>
          </w:p>
        </w:tc>
        <w:tc>
          <w:tcPr>
            <w:tcW w:w="144" w:type="pct"/>
          </w:tcPr>
          <w:p w14:paraId="75467F0D" w14:textId="77777777" w:rsidR="000E5573" w:rsidRPr="007535E3" w:rsidRDefault="000E5573" w:rsidP="000E5573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51DA5" w14:textId="77777777" w:rsidR="000E5573" w:rsidRPr="007535E3" w:rsidRDefault="000E5573" w:rsidP="000E5573">
            <w:pPr>
              <w:pStyle w:val="E"/>
              <w:tabs>
                <w:tab w:val="decimal" w:pos="88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7,279</w:t>
            </w:r>
          </w:p>
        </w:tc>
      </w:tr>
      <w:tr w:rsidR="000E5573" w:rsidRPr="007535E3" w14:paraId="5E681284" w14:textId="77777777" w:rsidTr="00525EF9">
        <w:trPr>
          <w:cantSplit/>
        </w:trPr>
        <w:tc>
          <w:tcPr>
            <w:tcW w:w="2129" w:type="pct"/>
          </w:tcPr>
          <w:p w14:paraId="66B0176F" w14:textId="77777777" w:rsidR="000E5573" w:rsidRPr="007535E3" w:rsidRDefault="000E5573" w:rsidP="00525EF9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0C7FE9E6" w14:textId="17AEF30D" w:rsidR="000E5573" w:rsidRPr="007535E3" w:rsidRDefault="001C1B8C" w:rsidP="000E5573">
            <w:pPr>
              <w:pStyle w:val="E"/>
              <w:tabs>
                <w:tab w:val="decimal" w:pos="88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188</w:t>
            </w:r>
            <w:r w:rsidR="009352B0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780</w:t>
            </w:r>
          </w:p>
        </w:tc>
        <w:tc>
          <w:tcPr>
            <w:tcW w:w="145" w:type="pct"/>
          </w:tcPr>
          <w:p w14:paraId="223CD79A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right w:val="nil"/>
            </w:tcBorders>
          </w:tcPr>
          <w:p w14:paraId="1327E785" w14:textId="77777777" w:rsidR="000E5573" w:rsidRPr="007535E3" w:rsidRDefault="000E5573" w:rsidP="000E5573">
            <w:pPr>
              <w:pStyle w:val="E"/>
              <w:tabs>
                <w:tab w:val="decimal" w:pos="88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196,600</w:t>
            </w:r>
          </w:p>
        </w:tc>
        <w:tc>
          <w:tcPr>
            <w:tcW w:w="145" w:type="pct"/>
          </w:tcPr>
          <w:p w14:paraId="7CE9921C" w14:textId="77777777" w:rsidR="000E5573" w:rsidRPr="007535E3" w:rsidRDefault="000E5573" w:rsidP="000E5573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right w:val="nil"/>
            </w:tcBorders>
          </w:tcPr>
          <w:p w14:paraId="2797303D" w14:textId="38129D86" w:rsidR="000E5573" w:rsidRPr="007535E3" w:rsidRDefault="009352B0" w:rsidP="000E5573">
            <w:pPr>
              <w:pStyle w:val="E"/>
              <w:tabs>
                <w:tab w:val="decimal" w:pos="88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C1B8C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1C1B8C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780</w:t>
            </w:r>
          </w:p>
        </w:tc>
        <w:tc>
          <w:tcPr>
            <w:tcW w:w="144" w:type="pct"/>
          </w:tcPr>
          <w:p w14:paraId="6E225592" w14:textId="77777777" w:rsidR="000E5573" w:rsidRPr="007535E3" w:rsidRDefault="000E5573" w:rsidP="000E5573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</w:tcPr>
          <w:p w14:paraId="3639B1D5" w14:textId="77777777" w:rsidR="000E5573" w:rsidRPr="007535E3" w:rsidRDefault="000E5573" w:rsidP="000E5573">
            <w:pPr>
              <w:pStyle w:val="E"/>
              <w:tabs>
                <w:tab w:val="decimal" w:pos="88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196,600</w:t>
            </w:r>
          </w:p>
        </w:tc>
      </w:tr>
      <w:tr w:rsidR="000E5573" w:rsidRPr="007535E3" w14:paraId="79E0F5C1" w14:textId="77777777" w:rsidTr="00525EF9">
        <w:trPr>
          <w:cantSplit/>
        </w:trPr>
        <w:tc>
          <w:tcPr>
            <w:tcW w:w="2129" w:type="pct"/>
          </w:tcPr>
          <w:p w14:paraId="599B3F7F" w14:textId="77777777" w:rsidR="000E5573" w:rsidRPr="007535E3" w:rsidRDefault="000E5573" w:rsidP="00525EF9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3DFDA68" w14:textId="77777777" w:rsidR="000E5573" w:rsidRPr="007535E3" w:rsidRDefault="009352B0" w:rsidP="000E5573">
            <w:pPr>
              <w:pStyle w:val="E"/>
              <w:tabs>
                <w:tab w:val="decimal" w:pos="88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(6,224)</w:t>
            </w:r>
          </w:p>
        </w:tc>
        <w:tc>
          <w:tcPr>
            <w:tcW w:w="145" w:type="pct"/>
          </w:tcPr>
          <w:p w14:paraId="2DCA9782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</w:tcPr>
          <w:p w14:paraId="502313E4" w14:textId="77777777" w:rsidR="000E5573" w:rsidRPr="007535E3" w:rsidRDefault="000E5573" w:rsidP="000E5573">
            <w:pPr>
              <w:pStyle w:val="E"/>
              <w:tabs>
                <w:tab w:val="decimal" w:pos="88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(6,689)</w:t>
            </w:r>
          </w:p>
        </w:tc>
        <w:tc>
          <w:tcPr>
            <w:tcW w:w="145" w:type="pct"/>
          </w:tcPr>
          <w:p w14:paraId="6CBEFE79" w14:textId="77777777" w:rsidR="000E5573" w:rsidRPr="007535E3" w:rsidRDefault="000E5573" w:rsidP="000E5573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</w:tcPr>
          <w:p w14:paraId="76355054" w14:textId="77777777" w:rsidR="000E5573" w:rsidRPr="007535E3" w:rsidRDefault="009352B0" w:rsidP="000E5573">
            <w:pPr>
              <w:pStyle w:val="E"/>
              <w:tabs>
                <w:tab w:val="decimal" w:pos="88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(6,224)</w:t>
            </w:r>
          </w:p>
        </w:tc>
        <w:tc>
          <w:tcPr>
            <w:tcW w:w="144" w:type="pct"/>
          </w:tcPr>
          <w:p w14:paraId="7657A7C4" w14:textId="77777777" w:rsidR="000E5573" w:rsidRPr="007535E3" w:rsidRDefault="000E5573" w:rsidP="000E5573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tcBorders>
              <w:left w:val="nil"/>
              <w:bottom w:val="single" w:sz="4" w:space="0" w:color="auto"/>
              <w:right w:val="nil"/>
            </w:tcBorders>
          </w:tcPr>
          <w:p w14:paraId="1BCBF0C8" w14:textId="77777777" w:rsidR="000E5573" w:rsidRPr="007535E3" w:rsidRDefault="000E5573" w:rsidP="000E5573">
            <w:pPr>
              <w:pStyle w:val="E"/>
              <w:tabs>
                <w:tab w:val="decimal" w:pos="88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(6,689)</w:t>
            </w:r>
          </w:p>
        </w:tc>
      </w:tr>
      <w:tr w:rsidR="000E5573" w:rsidRPr="007535E3" w14:paraId="3C372BDE" w14:textId="77777777" w:rsidTr="00525EF9">
        <w:trPr>
          <w:cantSplit/>
        </w:trPr>
        <w:tc>
          <w:tcPr>
            <w:tcW w:w="2129" w:type="pct"/>
          </w:tcPr>
          <w:p w14:paraId="4640E9CB" w14:textId="77777777" w:rsidR="000E5573" w:rsidRPr="007535E3" w:rsidRDefault="000E5573" w:rsidP="00525EF9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355F42D" w14:textId="426DB321" w:rsidR="000E5573" w:rsidRPr="007535E3" w:rsidRDefault="009352B0" w:rsidP="000E5573">
            <w:pPr>
              <w:pStyle w:val="E"/>
              <w:tabs>
                <w:tab w:val="decimal" w:pos="88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C1B8C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82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1C1B8C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145" w:type="pct"/>
          </w:tcPr>
          <w:p w14:paraId="53853D9C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996CA7" w14:textId="77777777" w:rsidR="000E5573" w:rsidRPr="007535E3" w:rsidRDefault="000E5573" w:rsidP="000E5573">
            <w:pPr>
              <w:pStyle w:val="E"/>
              <w:tabs>
                <w:tab w:val="decimal" w:pos="88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189,911</w:t>
            </w:r>
          </w:p>
        </w:tc>
        <w:tc>
          <w:tcPr>
            <w:tcW w:w="145" w:type="pct"/>
          </w:tcPr>
          <w:p w14:paraId="4DEA1A7C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06DC64" w14:textId="6EF267D7" w:rsidR="000E5573" w:rsidRPr="007535E3" w:rsidRDefault="009352B0" w:rsidP="000E5573">
            <w:pPr>
              <w:pStyle w:val="E"/>
              <w:tabs>
                <w:tab w:val="decimal" w:pos="88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C1B8C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82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1C1B8C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144" w:type="pct"/>
          </w:tcPr>
          <w:p w14:paraId="0741BDE6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EE4AB" w14:textId="77777777" w:rsidR="000E5573" w:rsidRPr="007535E3" w:rsidRDefault="000E5573" w:rsidP="000E5573">
            <w:pPr>
              <w:pStyle w:val="E"/>
              <w:tabs>
                <w:tab w:val="decimal" w:pos="88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189,911</w:t>
            </w:r>
          </w:p>
        </w:tc>
      </w:tr>
      <w:tr w:rsidR="000E5573" w:rsidRPr="007535E3" w14:paraId="4A416784" w14:textId="77777777" w:rsidTr="00525EF9">
        <w:trPr>
          <w:cantSplit/>
        </w:trPr>
        <w:tc>
          <w:tcPr>
            <w:tcW w:w="2129" w:type="pct"/>
          </w:tcPr>
          <w:p w14:paraId="2B9AC2E3" w14:textId="77777777" w:rsidR="000E5573" w:rsidRPr="007535E3" w:rsidRDefault="000E5573" w:rsidP="000E5573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</w:tcPr>
          <w:p w14:paraId="6B333B28" w14:textId="77777777" w:rsidR="000E5573" w:rsidRPr="007535E3" w:rsidRDefault="000E5573" w:rsidP="000E5573">
            <w:pPr>
              <w:pStyle w:val="E"/>
              <w:tabs>
                <w:tab w:val="decimal" w:pos="88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7714C51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</w:tcPr>
          <w:p w14:paraId="408990B9" w14:textId="77777777" w:rsidR="000E5573" w:rsidRPr="007535E3" w:rsidRDefault="000E5573" w:rsidP="000E5573">
            <w:pPr>
              <w:pStyle w:val="E"/>
              <w:tabs>
                <w:tab w:val="decimal" w:pos="88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881E61D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</w:tcPr>
          <w:p w14:paraId="2A65EFBB" w14:textId="77777777" w:rsidR="000E5573" w:rsidRPr="007535E3" w:rsidRDefault="000E5573" w:rsidP="000E5573">
            <w:pPr>
              <w:pStyle w:val="E"/>
              <w:tabs>
                <w:tab w:val="decimal" w:pos="88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23AAA2E4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6437C304" w14:textId="77777777" w:rsidR="000E5573" w:rsidRPr="007535E3" w:rsidRDefault="000E5573" w:rsidP="000E5573">
            <w:pPr>
              <w:pStyle w:val="E"/>
              <w:tabs>
                <w:tab w:val="decimal" w:pos="88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</w:tbl>
    <w:p w14:paraId="4A2CFE7B" w14:textId="77777777" w:rsidR="0071118D" w:rsidRPr="007535E3" w:rsidRDefault="0071118D" w:rsidP="00DE253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6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46"/>
        <w:gridCol w:w="269"/>
        <w:gridCol w:w="1105"/>
        <w:gridCol w:w="269"/>
        <w:gridCol w:w="1081"/>
        <w:gridCol w:w="271"/>
        <w:gridCol w:w="1170"/>
      </w:tblGrid>
      <w:tr w:rsidR="007A1007" w:rsidRPr="007535E3" w14:paraId="1999DA92" w14:textId="77777777" w:rsidTr="00341D85">
        <w:trPr>
          <w:cantSplit/>
          <w:tblHeader/>
        </w:trPr>
        <w:tc>
          <w:tcPr>
            <w:tcW w:w="2136" w:type="pct"/>
            <w:hideMark/>
          </w:tcPr>
          <w:p w14:paraId="11917626" w14:textId="77777777" w:rsidR="007A1007" w:rsidRPr="007535E3" w:rsidRDefault="0071118D" w:rsidP="002549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br w:type="page"/>
            </w:r>
            <w:r w:rsidR="00645345"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9" w:type="pct"/>
            <w:gridSpan w:val="3"/>
            <w:hideMark/>
          </w:tcPr>
          <w:p w14:paraId="146E3CD7" w14:textId="77777777" w:rsidR="007A1007" w:rsidRPr="007535E3" w:rsidRDefault="007A1007" w:rsidP="0025495D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5" w:type="pct"/>
          </w:tcPr>
          <w:p w14:paraId="6420BDF3" w14:textId="77777777" w:rsidR="007A1007" w:rsidRPr="007535E3" w:rsidRDefault="007A1007" w:rsidP="0025495D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60" w:type="pct"/>
            <w:gridSpan w:val="3"/>
            <w:hideMark/>
          </w:tcPr>
          <w:p w14:paraId="5723F5CF" w14:textId="77777777" w:rsidR="007A1007" w:rsidRPr="007535E3" w:rsidRDefault="007A1007" w:rsidP="0025495D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A0F56" w:rsidRPr="007535E3" w14:paraId="3A5E9A32" w14:textId="77777777" w:rsidTr="00341D85">
        <w:trPr>
          <w:cantSplit/>
          <w:tblHeader/>
        </w:trPr>
        <w:tc>
          <w:tcPr>
            <w:tcW w:w="2136" w:type="pct"/>
          </w:tcPr>
          <w:p w14:paraId="3E62DABF" w14:textId="77777777" w:rsidR="004A0F56" w:rsidRPr="007535E3" w:rsidRDefault="004A0F56" w:rsidP="004A0F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16EA4B4" w14:textId="77777777" w:rsidR="004A0F56" w:rsidRPr="007535E3" w:rsidRDefault="000E5573" w:rsidP="004A0F56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5" w:type="pct"/>
          </w:tcPr>
          <w:p w14:paraId="3CB18CFE" w14:textId="77777777" w:rsidR="004A0F56" w:rsidRPr="007535E3" w:rsidRDefault="004A0F56" w:rsidP="004A0F56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27AD301" w14:textId="77777777" w:rsidR="004A0F56" w:rsidRPr="007535E3" w:rsidRDefault="000E5573" w:rsidP="004A0F56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5" w:type="pct"/>
          </w:tcPr>
          <w:p w14:paraId="3CFD81F7" w14:textId="77777777" w:rsidR="004A0F56" w:rsidRPr="007535E3" w:rsidRDefault="004A0F56" w:rsidP="004A0F5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646FA7D6" w14:textId="77777777" w:rsidR="004A0F56" w:rsidRPr="007535E3" w:rsidRDefault="000E5573" w:rsidP="004A0F56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6" w:type="pct"/>
          </w:tcPr>
          <w:p w14:paraId="2A86BC0C" w14:textId="77777777" w:rsidR="004A0F56" w:rsidRPr="007535E3" w:rsidRDefault="004A0F56" w:rsidP="004A0F56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DE8E324" w14:textId="77777777" w:rsidR="004A0F56" w:rsidRPr="007535E3" w:rsidRDefault="000E5573" w:rsidP="004A0F56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5A3916" w:rsidRPr="007535E3" w14:paraId="288B762B" w14:textId="77777777" w:rsidTr="00341D85">
        <w:trPr>
          <w:cantSplit/>
          <w:tblHeader/>
        </w:trPr>
        <w:tc>
          <w:tcPr>
            <w:tcW w:w="2136" w:type="pct"/>
          </w:tcPr>
          <w:p w14:paraId="5A4E39E4" w14:textId="77777777" w:rsidR="005A3916" w:rsidRPr="007535E3" w:rsidRDefault="005A3916" w:rsidP="005A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4" w:type="pct"/>
            <w:gridSpan w:val="7"/>
            <w:hideMark/>
          </w:tcPr>
          <w:p w14:paraId="060FD5D8" w14:textId="77777777" w:rsidR="005A3916" w:rsidRPr="007535E3" w:rsidRDefault="005A3916" w:rsidP="005A3916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27928" w:rsidRPr="007535E3" w14:paraId="5792CD7C" w14:textId="77777777" w:rsidTr="00341D85">
        <w:trPr>
          <w:cantSplit/>
        </w:trPr>
        <w:tc>
          <w:tcPr>
            <w:tcW w:w="2136" w:type="pct"/>
            <w:hideMark/>
          </w:tcPr>
          <w:p w14:paraId="09411A07" w14:textId="77777777" w:rsidR="005A3916" w:rsidRPr="007535E3" w:rsidRDefault="005A3916" w:rsidP="00341D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618" w:type="pct"/>
          </w:tcPr>
          <w:p w14:paraId="2190402F" w14:textId="77777777" w:rsidR="005A3916" w:rsidRPr="007535E3" w:rsidRDefault="005A3916" w:rsidP="005A3916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5FB030C" w14:textId="77777777" w:rsidR="005A3916" w:rsidRPr="007535E3" w:rsidRDefault="005A3916" w:rsidP="005A3916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79B0B122" w14:textId="77777777" w:rsidR="005A3916" w:rsidRPr="007535E3" w:rsidRDefault="005A3916" w:rsidP="005A3916">
            <w:pPr>
              <w:pStyle w:val="E"/>
              <w:tabs>
                <w:tab w:val="decimal" w:pos="90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0A885406" w14:textId="77777777" w:rsidR="005A3916" w:rsidRPr="007535E3" w:rsidRDefault="005A3916" w:rsidP="005A3916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2B0C2899" w14:textId="77777777" w:rsidR="005A3916" w:rsidRPr="007535E3" w:rsidRDefault="005A3916" w:rsidP="005A3916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C7E34D3" w14:textId="77777777" w:rsidR="005A3916" w:rsidRPr="007535E3" w:rsidRDefault="005A3916" w:rsidP="005A3916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60BD41D1" w14:textId="77777777" w:rsidR="005A3916" w:rsidRPr="007535E3" w:rsidRDefault="005A3916" w:rsidP="005A3916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A27928" w:rsidRPr="007535E3" w14:paraId="42820E54" w14:textId="77777777" w:rsidTr="00341D85">
        <w:trPr>
          <w:cantSplit/>
        </w:trPr>
        <w:tc>
          <w:tcPr>
            <w:tcW w:w="2136" w:type="pct"/>
            <w:hideMark/>
          </w:tcPr>
          <w:p w14:paraId="35E1F0BA" w14:textId="77777777" w:rsidR="005A3916" w:rsidRPr="007535E3" w:rsidRDefault="005A3916" w:rsidP="00341D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และได้รวมในบัญชีต้นทุนงานตามสัญญา</w:t>
            </w:r>
          </w:p>
        </w:tc>
        <w:tc>
          <w:tcPr>
            <w:tcW w:w="618" w:type="pct"/>
          </w:tcPr>
          <w:p w14:paraId="37DCF1E1" w14:textId="77777777" w:rsidR="005A3916" w:rsidRPr="007535E3" w:rsidRDefault="005A3916" w:rsidP="005A3916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2380434" w14:textId="77777777" w:rsidR="005A3916" w:rsidRPr="007535E3" w:rsidRDefault="005A3916" w:rsidP="005A3916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2A0612F6" w14:textId="77777777" w:rsidR="005A3916" w:rsidRPr="007535E3" w:rsidRDefault="005A3916" w:rsidP="005A3916">
            <w:pPr>
              <w:pStyle w:val="E"/>
              <w:tabs>
                <w:tab w:val="decimal" w:pos="900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6123990" w14:textId="77777777" w:rsidR="005A3916" w:rsidRPr="007535E3" w:rsidRDefault="005A3916" w:rsidP="005A3916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44372D1E" w14:textId="77777777" w:rsidR="005A3916" w:rsidRPr="007535E3" w:rsidRDefault="005A3916" w:rsidP="005A3916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3CAAFA4" w14:textId="77777777" w:rsidR="005A3916" w:rsidRPr="007535E3" w:rsidRDefault="005A3916" w:rsidP="005A3916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61C0F4F4" w14:textId="77777777" w:rsidR="005A3916" w:rsidRPr="007535E3" w:rsidRDefault="005A3916" w:rsidP="005A3916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0E5573" w:rsidRPr="007535E3" w14:paraId="6B0406BF" w14:textId="77777777" w:rsidTr="00341D85">
        <w:trPr>
          <w:cantSplit/>
        </w:trPr>
        <w:tc>
          <w:tcPr>
            <w:tcW w:w="2136" w:type="pct"/>
            <w:hideMark/>
          </w:tcPr>
          <w:p w14:paraId="126C969E" w14:textId="77777777" w:rsidR="000E5573" w:rsidRPr="007535E3" w:rsidRDefault="000E5573" w:rsidP="00341D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- ต้นทุน</w:t>
            </w:r>
          </w:p>
        </w:tc>
        <w:tc>
          <w:tcPr>
            <w:tcW w:w="618" w:type="pct"/>
          </w:tcPr>
          <w:p w14:paraId="6ADAE6AA" w14:textId="222496C8" w:rsidR="000E5573" w:rsidRPr="007535E3" w:rsidRDefault="008C1BE9" w:rsidP="000E5573">
            <w:pPr>
              <w:pStyle w:val="E"/>
              <w:tabs>
                <w:tab w:val="decimal" w:pos="88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959,32</w:t>
            </w:r>
            <w:r w:rsidR="00701F5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6ACFFB98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hideMark/>
          </w:tcPr>
          <w:p w14:paraId="47F3EF87" w14:textId="77777777" w:rsidR="000E5573" w:rsidRPr="007535E3" w:rsidRDefault="000E5573" w:rsidP="000E5573">
            <w:pPr>
              <w:pStyle w:val="E"/>
              <w:tabs>
                <w:tab w:val="decimal" w:pos="88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797,938</w:t>
            </w:r>
          </w:p>
        </w:tc>
        <w:tc>
          <w:tcPr>
            <w:tcW w:w="145" w:type="pct"/>
          </w:tcPr>
          <w:p w14:paraId="7438EAE0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4697959A" w14:textId="70F1BD0C" w:rsidR="000E5573" w:rsidRPr="007535E3" w:rsidRDefault="00F84BFB" w:rsidP="000E5573">
            <w:pPr>
              <w:pStyle w:val="E"/>
              <w:tabs>
                <w:tab w:val="decimal" w:pos="88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959,32</w:t>
            </w:r>
            <w:r w:rsidR="00701F5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40530319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hideMark/>
          </w:tcPr>
          <w:p w14:paraId="4BAA9ADE" w14:textId="77777777" w:rsidR="000E5573" w:rsidRPr="007535E3" w:rsidRDefault="000E5573" w:rsidP="000E5573">
            <w:pPr>
              <w:pStyle w:val="E"/>
              <w:tabs>
                <w:tab w:val="decimal" w:pos="88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797,938</w:t>
            </w:r>
          </w:p>
        </w:tc>
      </w:tr>
      <w:tr w:rsidR="000E5573" w:rsidRPr="007535E3" w14:paraId="0B65C3E9" w14:textId="77777777" w:rsidTr="00341D85">
        <w:trPr>
          <w:cantSplit/>
        </w:trPr>
        <w:tc>
          <w:tcPr>
            <w:tcW w:w="2136" w:type="pct"/>
          </w:tcPr>
          <w:p w14:paraId="1483ADE6" w14:textId="273D3722" w:rsidR="000E5573" w:rsidRPr="007535E3" w:rsidRDefault="000E5573" w:rsidP="00341D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  <w:r w:rsidR="002E291E" w:rsidRPr="007535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618" w:type="pct"/>
          </w:tcPr>
          <w:p w14:paraId="1AB3023C" w14:textId="0A80ECCE" w:rsidR="000E5573" w:rsidRPr="007535E3" w:rsidRDefault="008C1BE9" w:rsidP="000E5573">
            <w:pPr>
              <w:pStyle w:val="E"/>
              <w:tabs>
                <w:tab w:val="decimal" w:pos="86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(46</w:t>
            </w:r>
            <w:r w:rsidR="00701F5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</w:tcPr>
          <w:p w14:paraId="60697BAE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</w:tcPr>
          <w:p w14:paraId="49BAB1C7" w14:textId="77777777" w:rsidR="000E5573" w:rsidRPr="007535E3" w:rsidRDefault="000E5573" w:rsidP="000E5573">
            <w:pPr>
              <w:pStyle w:val="E"/>
              <w:tabs>
                <w:tab w:val="decimal" w:pos="86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(419)</w:t>
            </w:r>
          </w:p>
        </w:tc>
        <w:tc>
          <w:tcPr>
            <w:tcW w:w="145" w:type="pct"/>
          </w:tcPr>
          <w:p w14:paraId="1A430AE5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1905A060" w14:textId="466F5D1E" w:rsidR="000E5573" w:rsidRPr="007535E3" w:rsidRDefault="00F84BFB" w:rsidP="000E5573">
            <w:pPr>
              <w:pStyle w:val="E"/>
              <w:tabs>
                <w:tab w:val="decimal" w:pos="86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(46</w:t>
            </w:r>
            <w:r w:rsidR="00701F5C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07E64AA9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28CAE952" w14:textId="77777777" w:rsidR="000E5573" w:rsidRPr="007535E3" w:rsidRDefault="000E5573" w:rsidP="000E5573">
            <w:pPr>
              <w:pStyle w:val="E"/>
              <w:tabs>
                <w:tab w:val="decimal" w:pos="86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(419)</w:t>
            </w:r>
          </w:p>
        </w:tc>
      </w:tr>
      <w:tr w:rsidR="000E5573" w:rsidRPr="007535E3" w14:paraId="4B849156" w14:textId="77777777" w:rsidTr="00341D85">
        <w:trPr>
          <w:cantSplit/>
        </w:trPr>
        <w:tc>
          <w:tcPr>
            <w:tcW w:w="2136" w:type="pct"/>
            <w:hideMark/>
          </w:tcPr>
          <w:p w14:paraId="5A19824E" w14:textId="77777777" w:rsidR="000E5573" w:rsidRPr="007535E3" w:rsidRDefault="000E5573" w:rsidP="00341D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FA8E12D" w14:textId="77777777" w:rsidR="000E5573" w:rsidRPr="007535E3" w:rsidRDefault="00F84BFB" w:rsidP="000E5573">
            <w:pPr>
              <w:pStyle w:val="E"/>
              <w:tabs>
                <w:tab w:val="decimal" w:pos="883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958,859</w:t>
            </w:r>
          </w:p>
        </w:tc>
        <w:tc>
          <w:tcPr>
            <w:tcW w:w="145" w:type="pct"/>
          </w:tcPr>
          <w:p w14:paraId="2CD331F9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30E0E5" w14:textId="77777777" w:rsidR="000E5573" w:rsidRPr="007535E3" w:rsidRDefault="000E5573" w:rsidP="000E5573">
            <w:pPr>
              <w:pStyle w:val="E"/>
              <w:tabs>
                <w:tab w:val="decimal" w:pos="883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797,519</w:t>
            </w:r>
          </w:p>
        </w:tc>
        <w:tc>
          <w:tcPr>
            <w:tcW w:w="145" w:type="pct"/>
          </w:tcPr>
          <w:p w14:paraId="173076F4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0263D" w14:textId="77777777" w:rsidR="000E5573" w:rsidRPr="007535E3" w:rsidRDefault="00F84BFB" w:rsidP="000E5573">
            <w:pPr>
              <w:pStyle w:val="E"/>
              <w:tabs>
                <w:tab w:val="decimal" w:pos="883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958,859</w:t>
            </w:r>
          </w:p>
        </w:tc>
        <w:tc>
          <w:tcPr>
            <w:tcW w:w="146" w:type="pct"/>
          </w:tcPr>
          <w:p w14:paraId="52D7C375" w14:textId="77777777" w:rsidR="000E5573" w:rsidRPr="007535E3" w:rsidRDefault="000E5573" w:rsidP="000E5573">
            <w:pPr>
              <w:pStyle w:val="E"/>
              <w:tabs>
                <w:tab w:val="decimal" w:pos="900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723C6A" w14:textId="77777777" w:rsidR="000E5573" w:rsidRPr="007535E3" w:rsidRDefault="000E5573" w:rsidP="000E5573">
            <w:pPr>
              <w:pStyle w:val="E"/>
              <w:tabs>
                <w:tab w:val="decimal" w:pos="883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797,519</w:t>
            </w:r>
          </w:p>
        </w:tc>
      </w:tr>
    </w:tbl>
    <w:p w14:paraId="37C8807C" w14:textId="77777777" w:rsidR="001838E5" w:rsidRPr="007535E3" w:rsidRDefault="001838E5" w:rsidP="00B46A29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1F5F2A2" w14:textId="77777777" w:rsidR="00B46A29" w:rsidRPr="007535E3" w:rsidRDefault="00B46A29" w:rsidP="005C5A0D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</w:rPr>
        <w:t>11</w:t>
      </w:r>
      <w:r w:rsidRPr="007535E3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เงินลงทุนในบริษัทย่อย</w:t>
      </w:r>
    </w:p>
    <w:p w14:paraId="736A05AB" w14:textId="77777777" w:rsidR="00D344E1" w:rsidRPr="007535E3" w:rsidRDefault="00D344E1" w:rsidP="00B46A29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098"/>
        <w:gridCol w:w="270"/>
        <w:gridCol w:w="1152"/>
      </w:tblGrid>
      <w:tr w:rsidR="00012F35" w:rsidRPr="007535E3" w14:paraId="2E869B58" w14:textId="77777777" w:rsidTr="00571DE0">
        <w:trPr>
          <w:cantSplit/>
          <w:trHeight w:val="470"/>
        </w:trPr>
        <w:tc>
          <w:tcPr>
            <w:tcW w:w="6750" w:type="dxa"/>
          </w:tcPr>
          <w:p w14:paraId="456862A3" w14:textId="77777777" w:rsidR="00012F35" w:rsidRPr="007535E3" w:rsidRDefault="00012F35" w:rsidP="00EE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09CE83F" w14:textId="77777777" w:rsidR="00012F35" w:rsidRPr="007535E3" w:rsidRDefault="00012F35" w:rsidP="00EE5B7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12F35" w:rsidRPr="007535E3" w14:paraId="3E0E7171" w14:textId="77777777" w:rsidTr="00571DE0">
        <w:trPr>
          <w:cantSplit/>
        </w:trPr>
        <w:tc>
          <w:tcPr>
            <w:tcW w:w="6750" w:type="dxa"/>
          </w:tcPr>
          <w:p w14:paraId="7D024C5E" w14:textId="77777777" w:rsidR="00012F35" w:rsidRPr="007535E3" w:rsidRDefault="00012F35" w:rsidP="00EE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C38A456" w14:textId="77777777" w:rsidR="00012F35" w:rsidRPr="007535E3" w:rsidRDefault="000E5573" w:rsidP="00EE5B7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0405708E" w14:textId="77777777" w:rsidR="00012F35" w:rsidRPr="007535E3" w:rsidRDefault="00012F35" w:rsidP="00EE5B7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5FBBADFB" w14:textId="77777777" w:rsidR="00012F35" w:rsidRPr="007535E3" w:rsidRDefault="000E5573" w:rsidP="00EE5B7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012F35" w:rsidRPr="007535E3" w14:paraId="36DF3627" w14:textId="77777777" w:rsidTr="00571DE0">
        <w:trPr>
          <w:cantSplit/>
        </w:trPr>
        <w:tc>
          <w:tcPr>
            <w:tcW w:w="6750" w:type="dxa"/>
          </w:tcPr>
          <w:p w14:paraId="4B22CE2C" w14:textId="77777777" w:rsidR="00012F35" w:rsidRPr="007535E3" w:rsidRDefault="00012F35" w:rsidP="00EE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114C4AD3" w14:textId="77777777" w:rsidR="00012F35" w:rsidRPr="007535E3" w:rsidRDefault="00012F35" w:rsidP="00EE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5573" w:rsidRPr="007535E3" w14:paraId="067E8208" w14:textId="77777777" w:rsidTr="00571DE0">
        <w:trPr>
          <w:cantSplit/>
        </w:trPr>
        <w:tc>
          <w:tcPr>
            <w:tcW w:w="6750" w:type="dxa"/>
          </w:tcPr>
          <w:p w14:paraId="2C2D442B" w14:textId="77777777" w:rsidR="000E5573" w:rsidRPr="007535E3" w:rsidRDefault="000E5573" w:rsidP="00571D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16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7535E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98" w:type="dxa"/>
          </w:tcPr>
          <w:p w14:paraId="5F9D02D5" w14:textId="77777777" w:rsidR="000E5573" w:rsidRPr="007535E3" w:rsidRDefault="005E76EF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214,000</w:t>
            </w:r>
          </w:p>
        </w:tc>
        <w:tc>
          <w:tcPr>
            <w:tcW w:w="270" w:type="dxa"/>
          </w:tcPr>
          <w:p w14:paraId="25827DB9" w14:textId="77777777" w:rsidR="000E5573" w:rsidRPr="007535E3" w:rsidRDefault="000E5573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A1DDB9B" w14:textId="77777777" w:rsidR="000E5573" w:rsidRPr="007535E3" w:rsidRDefault="000E5573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165,000</w:t>
            </w:r>
          </w:p>
        </w:tc>
      </w:tr>
      <w:tr w:rsidR="000E5573" w:rsidRPr="007535E3" w14:paraId="69B3225A" w14:textId="77777777" w:rsidTr="00571DE0">
        <w:trPr>
          <w:cantSplit/>
        </w:trPr>
        <w:tc>
          <w:tcPr>
            <w:tcW w:w="6750" w:type="dxa"/>
          </w:tcPr>
          <w:p w14:paraId="3E4F33A4" w14:textId="77777777" w:rsidR="000E5573" w:rsidRPr="007535E3" w:rsidRDefault="000E5573" w:rsidP="00571D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F7CE008" w14:textId="77777777" w:rsidR="000E5573" w:rsidRPr="007535E3" w:rsidRDefault="005E76EF" w:rsidP="005E76EF">
            <w:pPr>
              <w:pStyle w:val="E"/>
              <w:tabs>
                <w:tab w:val="decimal" w:pos="61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8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8"/>
                <w:lang w:val="en-US"/>
              </w:rPr>
              <w:t>-</w:t>
            </w:r>
          </w:p>
        </w:tc>
        <w:tc>
          <w:tcPr>
            <w:tcW w:w="270" w:type="dxa"/>
          </w:tcPr>
          <w:p w14:paraId="74ABA1B7" w14:textId="77777777" w:rsidR="000E5573" w:rsidRPr="007535E3" w:rsidRDefault="000E5573" w:rsidP="000E5573">
            <w:pPr>
              <w:tabs>
                <w:tab w:val="decimal" w:pos="14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67F1C6" w14:textId="77777777" w:rsidR="000E5573" w:rsidRPr="007535E3" w:rsidRDefault="000E5573" w:rsidP="000E5573">
            <w:pPr>
              <w:pStyle w:val="E"/>
              <w:tabs>
                <w:tab w:val="decimal" w:pos="86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8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8"/>
                <w:lang w:val="en-US"/>
              </w:rPr>
              <w:t>49,000</w:t>
            </w:r>
          </w:p>
        </w:tc>
      </w:tr>
      <w:tr w:rsidR="000E5573" w:rsidRPr="007535E3" w14:paraId="5A8D1529" w14:textId="77777777" w:rsidTr="00571DE0">
        <w:trPr>
          <w:cantSplit/>
        </w:trPr>
        <w:tc>
          <w:tcPr>
            <w:tcW w:w="6750" w:type="dxa"/>
          </w:tcPr>
          <w:p w14:paraId="1839C66B" w14:textId="77777777" w:rsidR="000E5573" w:rsidRPr="007535E3" w:rsidRDefault="000E5573" w:rsidP="00571D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B7DA3AD" w14:textId="77777777" w:rsidR="000E5573" w:rsidRPr="007535E3" w:rsidRDefault="005E76EF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214,000</w:t>
            </w:r>
          </w:p>
        </w:tc>
        <w:tc>
          <w:tcPr>
            <w:tcW w:w="270" w:type="dxa"/>
          </w:tcPr>
          <w:p w14:paraId="1DFD1584" w14:textId="77777777" w:rsidR="000E5573" w:rsidRPr="007535E3" w:rsidRDefault="000E5573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12F3190" w14:textId="77777777" w:rsidR="000E5573" w:rsidRPr="007535E3" w:rsidRDefault="000E5573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214,000</w:t>
            </w:r>
          </w:p>
        </w:tc>
      </w:tr>
    </w:tbl>
    <w:p w14:paraId="7171BA68" w14:textId="77777777" w:rsidR="004505A9" w:rsidRPr="007535E3" w:rsidRDefault="00F21007" w:rsidP="00FF52C8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24"/>
          <w:szCs w:val="24"/>
        </w:rPr>
      </w:pPr>
      <w:r w:rsidRPr="007535E3">
        <w:rPr>
          <w:rFonts w:ascii="Angsana New" w:hAnsi="Angsana New"/>
          <w:b/>
          <w:bCs/>
          <w:sz w:val="24"/>
          <w:szCs w:val="24"/>
          <w:cs/>
        </w:rPr>
        <w:tab/>
      </w:r>
    </w:p>
    <w:p w14:paraId="3C9697DB" w14:textId="659FB224" w:rsidR="009F594A" w:rsidRPr="007535E3" w:rsidRDefault="004505A9" w:rsidP="009F594A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</w:rPr>
        <w:tab/>
      </w:r>
      <w:r w:rsidR="009F594A" w:rsidRPr="007535E3">
        <w:rPr>
          <w:rFonts w:ascii="Angsana New" w:hAnsi="Angsana New"/>
          <w:sz w:val="30"/>
          <w:szCs w:val="30"/>
        </w:rPr>
        <w:tab/>
      </w:r>
      <w:r w:rsidR="009F594A" w:rsidRPr="007535E3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9F594A" w:rsidRPr="007535E3">
        <w:rPr>
          <w:rFonts w:ascii="Angsana New" w:hAnsi="Angsana New"/>
          <w:spacing w:val="-4"/>
          <w:sz w:val="30"/>
          <w:szCs w:val="30"/>
        </w:rPr>
        <w:t xml:space="preserve">8 </w:t>
      </w:r>
      <w:r w:rsidR="009F594A" w:rsidRPr="007535E3">
        <w:rPr>
          <w:rFonts w:ascii="Angsana New" w:hAnsi="Angsana New"/>
          <w:spacing w:val="-4"/>
          <w:sz w:val="30"/>
          <w:szCs w:val="30"/>
          <w:cs/>
        </w:rPr>
        <w:t xml:space="preserve">พฤศจิกายน </w:t>
      </w:r>
      <w:r w:rsidR="009F594A" w:rsidRPr="007535E3">
        <w:rPr>
          <w:rFonts w:ascii="Angsana New" w:hAnsi="Angsana New"/>
          <w:spacing w:val="-4"/>
          <w:sz w:val="30"/>
          <w:szCs w:val="30"/>
        </w:rPr>
        <w:t xml:space="preserve">2561 UHK </w:t>
      </w:r>
      <w:r w:rsidR="009F594A" w:rsidRPr="007535E3">
        <w:rPr>
          <w:rFonts w:ascii="Angsana New" w:hAnsi="Angsana New"/>
          <w:spacing w:val="-4"/>
          <w:sz w:val="30"/>
          <w:szCs w:val="30"/>
          <w:cs/>
        </w:rPr>
        <w:t xml:space="preserve">ได้จดทะเบียนเพิ่มทุนจาก </w:t>
      </w:r>
      <w:r w:rsidR="009F594A" w:rsidRPr="007535E3">
        <w:rPr>
          <w:rFonts w:ascii="Angsana New" w:hAnsi="Angsana New"/>
          <w:spacing w:val="-4"/>
          <w:sz w:val="30"/>
          <w:szCs w:val="30"/>
        </w:rPr>
        <w:t>5.06</w:t>
      </w:r>
      <w:r w:rsidR="009F594A" w:rsidRPr="007535E3">
        <w:rPr>
          <w:rFonts w:ascii="Angsana New" w:hAnsi="Angsana New"/>
          <w:spacing w:val="-4"/>
          <w:sz w:val="30"/>
          <w:szCs w:val="30"/>
          <w:cs/>
        </w:rPr>
        <w:t xml:space="preserve"> ล้านเหรียญสหรัฐอเมริกา (</w:t>
      </w:r>
      <w:r w:rsidR="009F594A" w:rsidRPr="007535E3">
        <w:rPr>
          <w:rFonts w:ascii="Angsana New" w:hAnsi="Angsana New"/>
          <w:spacing w:val="-4"/>
          <w:sz w:val="30"/>
          <w:szCs w:val="30"/>
        </w:rPr>
        <w:t>5.06</w:t>
      </w:r>
      <w:r w:rsidR="009F594A" w:rsidRPr="007535E3">
        <w:rPr>
          <w:rFonts w:ascii="Angsana New" w:hAnsi="Angsana New"/>
          <w:spacing w:val="-4"/>
          <w:sz w:val="30"/>
          <w:szCs w:val="30"/>
          <w:cs/>
        </w:rPr>
        <w:t xml:space="preserve"> ล้านหุ้น มูลค่าหุ้น</w:t>
      </w:r>
      <w:r w:rsidR="009F594A" w:rsidRPr="007535E3">
        <w:rPr>
          <w:rFonts w:ascii="Angsana New" w:hAnsi="Angsana New"/>
          <w:sz w:val="30"/>
          <w:szCs w:val="30"/>
          <w:cs/>
        </w:rPr>
        <w:t>ละ</w:t>
      </w:r>
      <w:r w:rsidR="009F594A" w:rsidRPr="007535E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82C9C" w:rsidRPr="007535E3">
        <w:rPr>
          <w:rFonts w:ascii="Angsana New" w:hAnsi="Angsana New"/>
          <w:spacing w:val="-4"/>
          <w:sz w:val="30"/>
          <w:szCs w:val="30"/>
        </w:rPr>
        <w:t xml:space="preserve">1 </w:t>
      </w:r>
      <w:r w:rsidR="009F594A" w:rsidRPr="007535E3">
        <w:rPr>
          <w:rFonts w:ascii="Angsana New" w:hAnsi="Angsana New"/>
          <w:spacing w:val="-4"/>
          <w:sz w:val="30"/>
          <w:szCs w:val="30"/>
          <w:cs/>
        </w:rPr>
        <w:t xml:space="preserve">เหรียญสหรัฐอเมริกา) หรือเทียบเท่ากับจำนวน </w:t>
      </w:r>
      <w:r w:rsidR="009F594A" w:rsidRPr="007535E3">
        <w:rPr>
          <w:rFonts w:ascii="Angsana New" w:hAnsi="Angsana New"/>
          <w:spacing w:val="-4"/>
          <w:sz w:val="30"/>
          <w:szCs w:val="30"/>
        </w:rPr>
        <w:t>165</w:t>
      </w:r>
      <w:r w:rsidR="009F594A" w:rsidRPr="007535E3">
        <w:rPr>
          <w:rFonts w:ascii="Angsana New" w:hAnsi="Angsana New"/>
          <w:spacing w:val="-4"/>
          <w:sz w:val="30"/>
          <w:szCs w:val="30"/>
          <w:cs/>
        </w:rPr>
        <w:t xml:space="preserve"> ล้านบาท เป็นจำนวน </w:t>
      </w:r>
      <w:r w:rsidR="009F594A" w:rsidRPr="007535E3">
        <w:rPr>
          <w:rFonts w:ascii="Angsana New" w:hAnsi="Angsana New"/>
          <w:spacing w:val="-4"/>
          <w:sz w:val="30"/>
          <w:szCs w:val="30"/>
        </w:rPr>
        <w:t>6</w:t>
      </w:r>
      <w:r w:rsidR="009F594A" w:rsidRPr="007535E3">
        <w:rPr>
          <w:rFonts w:ascii="Angsana New" w:hAnsi="Angsana New"/>
          <w:spacing w:val="-4"/>
          <w:sz w:val="30"/>
          <w:szCs w:val="30"/>
          <w:cs/>
        </w:rPr>
        <w:t>.</w:t>
      </w:r>
      <w:r w:rsidR="009F594A" w:rsidRPr="007535E3">
        <w:rPr>
          <w:rFonts w:ascii="Angsana New" w:hAnsi="Angsana New"/>
          <w:spacing w:val="-4"/>
          <w:sz w:val="30"/>
          <w:szCs w:val="30"/>
        </w:rPr>
        <w:t>5</w:t>
      </w:r>
      <w:r w:rsidR="00EF62F4" w:rsidRPr="007535E3">
        <w:rPr>
          <w:rFonts w:ascii="Angsana New" w:hAnsi="Angsana New"/>
          <w:spacing w:val="-4"/>
          <w:sz w:val="30"/>
          <w:szCs w:val="30"/>
        </w:rPr>
        <w:t>6</w:t>
      </w:r>
      <w:r w:rsidR="009F594A" w:rsidRPr="007535E3">
        <w:rPr>
          <w:rFonts w:ascii="Angsana New" w:hAnsi="Angsana New"/>
          <w:spacing w:val="-4"/>
          <w:sz w:val="30"/>
          <w:szCs w:val="30"/>
          <w:cs/>
        </w:rPr>
        <w:t xml:space="preserve"> ล้านเหรียญสหรัฐอเมริกา (</w:t>
      </w:r>
      <w:r w:rsidR="009F594A" w:rsidRPr="007535E3">
        <w:rPr>
          <w:rFonts w:ascii="Angsana New" w:hAnsi="Angsana New"/>
          <w:spacing w:val="-4"/>
          <w:sz w:val="30"/>
          <w:szCs w:val="30"/>
        </w:rPr>
        <w:t>6</w:t>
      </w:r>
      <w:r w:rsidR="009F594A" w:rsidRPr="007535E3">
        <w:rPr>
          <w:rFonts w:ascii="Angsana New" w:hAnsi="Angsana New"/>
          <w:spacing w:val="-4"/>
          <w:sz w:val="30"/>
          <w:szCs w:val="30"/>
          <w:cs/>
        </w:rPr>
        <w:t>.</w:t>
      </w:r>
      <w:r w:rsidR="009F594A" w:rsidRPr="007535E3">
        <w:rPr>
          <w:rFonts w:ascii="Angsana New" w:hAnsi="Angsana New"/>
          <w:spacing w:val="-4"/>
          <w:sz w:val="30"/>
          <w:szCs w:val="30"/>
        </w:rPr>
        <w:t>5</w:t>
      </w:r>
      <w:r w:rsidR="00400AD2" w:rsidRPr="007535E3">
        <w:rPr>
          <w:rFonts w:ascii="Angsana New" w:hAnsi="Angsana New"/>
          <w:spacing w:val="-4"/>
          <w:sz w:val="30"/>
          <w:szCs w:val="30"/>
        </w:rPr>
        <w:t>6</w:t>
      </w:r>
      <w:r w:rsidR="009F594A" w:rsidRPr="007535E3">
        <w:rPr>
          <w:rFonts w:ascii="Angsana New" w:hAnsi="Angsana New"/>
          <w:spacing w:val="-4"/>
          <w:sz w:val="30"/>
          <w:szCs w:val="30"/>
          <w:cs/>
        </w:rPr>
        <w:t xml:space="preserve"> ล้านหุ้น</w:t>
      </w:r>
      <w:r w:rsidR="009F594A" w:rsidRPr="007535E3">
        <w:rPr>
          <w:rFonts w:ascii="Angsana New" w:hAnsi="Angsana New"/>
          <w:sz w:val="30"/>
          <w:szCs w:val="30"/>
          <w:cs/>
        </w:rPr>
        <w:t xml:space="preserve"> มูลค่าหุ้นละ 1 เหรียญสหรัฐอเ</w:t>
      </w:r>
      <w:r w:rsidRPr="007535E3">
        <w:rPr>
          <w:rFonts w:ascii="Angsana New" w:hAnsi="Angsana New"/>
          <w:sz w:val="30"/>
          <w:szCs w:val="30"/>
          <w:cs/>
        </w:rPr>
        <w:t xml:space="preserve">มริกา) หรือเทียบเท่ากับจำนวน </w:t>
      </w:r>
      <w:r w:rsidRPr="007535E3">
        <w:rPr>
          <w:rFonts w:ascii="Angsana New" w:hAnsi="Angsana New"/>
          <w:sz w:val="30"/>
          <w:szCs w:val="30"/>
        </w:rPr>
        <w:t>214</w:t>
      </w:r>
      <w:r w:rsidRPr="007535E3">
        <w:rPr>
          <w:rFonts w:ascii="Angsana New" w:hAnsi="Angsana New"/>
          <w:sz w:val="30"/>
          <w:szCs w:val="30"/>
          <w:cs/>
        </w:rPr>
        <w:t xml:space="preserve"> ล้านบาท</w:t>
      </w:r>
      <w:r w:rsidR="00B70871" w:rsidRPr="007535E3">
        <w:rPr>
          <w:rFonts w:ascii="Angsana New" w:hAnsi="Angsana New"/>
          <w:sz w:val="30"/>
          <w:szCs w:val="30"/>
        </w:rPr>
        <w:t xml:space="preserve"> </w:t>
      </w:r>
      <w:r w:rsidR="00B70871" w:rsidRPr="007535E3">
        <w:rPr>
          <w:rFonts w:ascii="Angsana New" w:hAnsi="Angsana New"/>
          <w:sz w:val="30"/>
          <w:szCs w:val="30"/>
          <w:cs/>
        </w:rPr>
        <w:t xml:space="preserve">ซึ่ง </w:t>
      </w:r>
      <w:r w:rsidR="00B70871" w:rsidRPr="007535E3">
        <w:rPr>
          <w:rFonts w:ascii="Angsana New" w:hAnsi="Angsana New"/>
          <w:sz w:val="30"/>
          <w:szCs w:val="30"/>
        </w:rPr>
        <w:t xml:space="preserve">UHK </w:t>
      </w:r>
      <w:r w:rsidR="00B70871" w:rsidRPr="007535E3">
        <w:rPr>
          <w:rFonts w:ascii="Angsana New" w:hAnsi="Angsana New"/>
          <w:sz w:val="30"/>
          <w:szCs w:val="30"/>
          <w:cs/>
        </w:rPr>
        <w:t>ได้เรียกชำระค่าหุ้นดังกล่าวแล้วทั้งจำนวน</w:t>
      </w:r>
    </w:p>
    <w:p w14:paraId="784C7A1B" w14:textId="77777777" w:rsidR="004505A9" w:rsidRPr="007535E3" w:rsidRDefault="00FF52C8" w:rsidP="004505A9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24"/>
          <w:szCs w:val="24"/>
        </w:rPr>
      </w:pPr>
      <w:r w:rsidRPr="007535E3">
        <w:rPr>
          <w:rFonts w:ascii="Angsana New" w:hAnsi="Angsana New"/>
          <w:sz w:val="24"/>
          <w:szCs w:val="24"/>
          <w:cs/>
        </w:rPr>
        <w:tab/>
      </w:r>
    </w:p>
    <w:p w14:paraId="28F55DF0" w14:textId="2429026B" w:rsidR="00FF52C8" w:rsidRPr="007535E3" w:rsidRDefault="004505A9" w:rsidP="004505A9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</w:rPr>
        <w:tab/>
      </w:r>
      <w:r w:rsidR="00FF52C8" w:rsidRPr="007535E3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FF52C8" w:rsidRPr="007535E3">
        <w:rPr>
          <w:rFonts w:ascii="Angsana New" w:hAnsi="Angsana New"/>
          <w:spacing w:val="-6"/>
          <w:sz w:val="30"/>
          <w:szCs w:val="30"/>
        </w:rPr>
        <w:t>21</w:t>
      </w:r>
      <w:r w:rsidR="00FF52C8" w:rsidRPr="007535E3">
        <w:rPr>
          <w:rFonts w:ascii="Angsana New" w:hAnsi="Angsana New"/>
          <w:spacing w:val="-6"/>
          <w:sz w:val="30"/>
          <w:szCs w:val="30"/>
          <w:cs/>
        </w:rPr>
        <w:t xml:space="preserve"> พฤศจิกายน </w:t>
      </w:r>
      <w:r w:rsidR="00EF62F4" w:rsidRPr="007535E3">
        <w:rPr>
          <w:rFonts w:ascii="Angsana New" w:hAnsi="Angsana New"/>
          <w:spacing w:val="-6"/>
          <w:sz w:val="30"/>
          <w:szCs w:val="30"/>
        </w:rPr>
        <w:t>2561</w:t>
      </w:r>
      <w:r w:rsidR="00FF52C8" w:rsidRPr="007535E3">
        <w:rPr>
          <w:rFonts w:ascii="Angsana New" w:hAnsi="Angsana New"/>
          <w:spacing w:val="-6"/>
          <w:sz w:val="30"/>
          <w:szCs w:val="30"/>
          <w:cs/>
        </w:rPr>
        <w:t xml:space="preserve"> บริษัทได้จ่ายชำระค่าหุ้นที่เรียกชำระแล้วทั้งจำนวนให้กับ </w:t>
      </w:r>
      <w:r w:rsidR="00FF52C8" w:rsidRPr="007535E3">
        <w:rPr>
          <w:rFonts w:ascii="Angsana New" w:hAnsi="Angsana New"/>
          <w:spacing w:val="-6"/>
          <w:sz w:val="30"/>
          <w:szCs w:val="30"/>
        </w:rPr>
        <w:t xml:space="preserve">UHK </w:t>
      </w:r>
      <w:r w:rsidR="00FF52C8" w:rsidRPr="007535E3">
        <w:rPr>
          <w:rFonts w:ascii="Angsana New" w:hAnsi="Angsana New"/>
          <w:spacing w:val="-6"/>
          <w:sz w:val="30"/>
          <w:szCs w:val="30"/>
          <w:cs/>
        </w:rPr>
        <w:t xml:space="preserve">เป็นจำนวน </w:t>
      </w:r>
      <w:r w:rsidR="00400AD2" w:rsidRPr="007535E3">
        <w:rPr>
          <w:rFonts w:ascii="Angsana New" w:hAnsi="Angsana New"/>
          <w:spacing w:val="-6"/>
          <w:sz w:val="30"/>
          <w:szCs w:val="30"/>
        </w:rPr>
        <w:t>1</w:t>
      </w:r>
      <w:r w:rsidR="00FF52C8" w:rsidRPr="007535E3">
        <w:rPr>
          <w:rFonts w:ascii="Angsana New" w:hAnsi="Angsana New"/>
          <w:spacing w:val="-6"/>
          <w:sz w:val="30"/>
          <w:szCs w:val="30"/>
        </w:rPr>
        <w:t>.5</w:t>
      </w:r>
      <w:r w:rsidR="00FF52C8" w:rsidRPr="007535E3">
        <w:rPr>
          <w:rFonts w:ascii="Angsana New" w:hAnsi="Angsana New"/>
          <w:spacing w:val="-6"/>
          <w:sz w:val="30"/>
          <w:szCs w:val="30"/>
          <w:cs/>
        </w:rPr>
        <w:t xml:space="preserve"> ล้าน</w:t>
      </w:r>
      <w:r w:rsidR="00FF52C8" w:rsidRPr="007535E3">
        <w:rPr>
          <w:rFonts w:ascii="Angsana New" w:hAnsi="Angsana New"/>
          <w:sz w:val="30"/>
          <w:szCs w:val="30"/>
          <w:cs/>
        </w:rPr>
        <w:t xml:space="preserve">เหรียญสหรัฐอเมริกาหรือเทียบเท่ากับ </w:t>
      </w:r>
      <w:r w:rsidR="00FF52C8" w:rsidRPr="007535E3">
        <w:rPr>
          <w:rFonts w:ascii="Angsana New" w:hAnsi="Angsana New"/>
          <w:sz w:val="30"/>
          <w:szCs w:val="30"/>
        </w:rPr>
        <w:t>49</w:t>
      </w:r>
      <w:r w:rsidR="00FF52C8" w:rsidRPr="007535E3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8218B0A" w14:textId="77777777" w:rsidR="00FF52C8" w:rsidRPr="007535E3" w:rsidRDefault="00FF52C8" w:rsidP="00FF52C8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24"/>
          <w:szCs w:val="24"/>
        </w:rPr>
      </w:pPr>
    </w:p>
    <w:p w14:paraId="69DFEA14" w14:textId="201E14B5" w:rsidR="00FF52C8" w:rsidRPr="007535E3" w:rsidRDefault="00FF52C8" w:rsidP="00FF52C8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ab/>
      </w:r>
      <w:r w:rsidRPr="007535E3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7535E3">
        <w:rPr>
          <w:rFonts w:ascii="Angsana New" w:hAnsi="Angsana New"/>
          <w:spacing w:val="-2"/>
          <w:sz w:val="30"/>
          <w:szCs w:val="30"/>
        </w:rPr>
        <w:t>30</w:t>
      </w:r>
      <w:r w:rsidRPr="007535E3">
        <w:rPr>
          <w:rFonts w:ascii="Angsana New" w:hAnsi="Angsana New"/>
          <w:spacing w:val="-2"/>
          <w:sz w:val="30"/>
          <w:szCs w:val="30"/>
          <w:cs/>
        </w:rPr>
        <w:t xml:space="preserve"> พฤศจิกายน </w:t>
      </w:r>
      <w:r w:rsidR="00EF62F4" w:rsidRPr="007535E3">
        <w:rPr>
          <w:rFonts w:ascii="Angsana New" w:hAnsi="Angsana New"/>
          <w:spacing w:val="-2"/>
          <w:sz w:val="30"/>
          <w:szCs w:val="30"/>
        </w:rPr>
        <w:t>2561</w:t>
      </w:r>
      <w:r w:rsidRPr="007535E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535E3">
        <w:rPr>
          <w:rFonts w:ascii="Angsana New" w:hAnsi="Angsana New"/>
          <w:spacing w:val="-2"/>
          <w:sz w:val="30"/>
          <w:szCs w:val="30"/>
        </w:rPr>
        <w:t xml:space="preserve">UEM </w:t>
      </w:r>
      <w:r w:rsidRPr="007535E3">
        <w:rPr>
          <w:rFonts w:ascii="Angsana New" w:hAnsi="Angsana New"/>
          <w:spacing w:val="-2"/>
          <w:sz w:val="30"/>
          <w:szCs w:val="30"/>
          <w:cs/>
        </w:rPr>
        <w:t>ซึ่งเป็นบริษัทย่อยทางอ้อมของบริษัทได้เรียกชำระค่าหุ้นเพิ่มเติมเป็นจำนวน</w:t>
      </w:r>
      <w:r w:rsidRPr="007535E3">
        <w:rPr>
          <w:rFonts w:ascii="Angsana New" w:hAnsi="Angsana New"/>
          <w:sz w:val="30"/>
          <w:szCs w:val="30"/>
          <w:cs/>
        </w:rPr>
        <w:t xml:space="preserve">ทั้งสิ้น </w:t>
      </w:r>
      <w:r w:rsidRPr="007535E3">
        <w:rPr>
          <w:rFonts w:ascii="Angsana New" w:hAnsi="Angsana New"/>
          <w:sz w:val="30"/>
          <w:szCs w:val="30"/>
        </w:rPr>
        <w:t>1.5</w:t>
      </w:r>
      <w:r w:rsidRPr="007535E3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(</w:t>
      </w:r>
      <w:r w:rsidR="00EF62F4" w:rsidRPr="007535E3">
        <w:rPr>
          <w:rFonts w:ascii="Angsana New" w:hAnsi="Angsana New"/>
          <w:sz w:val="30"/>
          <w:szCs w:val="30"/>
        </w:rPr>
        <w:t>0.1</w:t>
      </w:r>
      <w:r w:rsidRPr="007535E3">
        <w:rPr>
          <w:rFonts w:ascii="Angsana New" w:hAnsi="Angsana New"/>
          <w:sz w:val="30"/>
          <w:szCs w:val="30"/>
        </w:rPr>
        <w:t>5</w:t>
      </w:r>
      <w:r w:rsidRPr="007535E3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="00EF62F4" w:rsidRPr="007535E3">
        <w:rPr>
          <w:rFonts w:ascii="Angsana New" w:hAnsi="Angsana New"/>
          <w:sz w:val="30"/>
          <w:szCs w:val="30"/>
        </w:rPr>
        <w:t>10</w:t>
      </w:r>
      <w:r w:rsidRPr="007535E3">
        <w:rPr>
          <w:rFonts w:ascii="Angsana New" w:hAnsi="Angsana New"/>
          <w:sz w:val="30"/>
          <w:szCs w:val="30"/>
          <w:cs/>
        </w:rPr>
        <w:t xml:space="preserve"> เหรียญสหรัฐอเมริกา) หรือเทียบเท่ากับ </w:t>
      </w:r>
      <w:r w:rsidRPr="007535E3">
        <w:rPr>
          <w:rFonts w:ascii="Angsana New" w:hAnsi="Angsana New"/>
          <w:sz w:val="30"/>
          <w:szCs w:val="30"/>
        </w:rPr>
        <w:t>49</w:t>
      </w:r>
      <w:r w:rsidRPr="007535E3">
        <w:rPr>
          <w:rFonts w:ascii="Angsana New" w:hAnsi="Angsana New"/>
          <w:sz w:val="30"/>
          <w:szCs w:val="30"/>
          <w:cs/>
        </w:rPr>
        <w:t xml:space="preserve"> ล้านบาท    </w:t>
      </w:r>
      <w:r w:rsidRPr="007535E3">
        <w:rPr>
          <w:rFonts w:ascii="Angsana New" w:hAnsi="Angsana New"/>
          <w:sz w:val="30"/>
          <w:szCs w:val="30"/>
        </w:rPr>
        <w:t xml:space="preserve">UHK </w:t>
      </w:r>
      <w:r w:rsidRPr="007535E3">
        <w:rPr>
          <w:rFonts w:ascii="Angsana New" w:hAnsi="Angsana New"/>
          <w:sz w:val="30"/>
          <w:szCs w:val="30"/>
          <w:cs/>
        </w:rPr>
        <w:t>ได้จ่ายชำระค่าหุ้นดังกล่าวแล้วทั้งจำนวน</w:t>
      </w:r>
    </w:p>
    <w:p w14:paraId="4E23ED3D" w14:textId="77777777" w:rsidR="00FF52C8" w:rsidRPr="007535E3" w:rsidRDefault="00FF52C8" w:rsidP="00FF52C8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510D2F" w14:textId="77777777" w:rsidR="00FC6EDA" w:rsidRPr="007535E3" w:rsidRDefault="00FC6EDA" w:rsidP="00F7279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7739D9D" w14:textId="77777777" w:rsidR="00FC6EDA" w:rsidRPr="007535E3" w:rsidRDefault="00FC6EDA" w:rsidP="00F7279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726C32" w14:textId="77777777" w:rsidR="00FC6EDA" w:rsidRPr="007535E3" w:rsidRDefault="00FC6EDA" w:rsidP="00F7279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FC6EDA" w:rsidRPr="007535E3" w:rsidSect="00EE5FDB">
          <w:headerReference w:type="default" r:id="rId8"/>
          <w:footerReference w:type="default" r:id="rId9"/>
          <w:footerReference w:type="first" r:id="rId10"/>
          <w:pgSz w:w="11909" w:h="16834" w:code="9"/>
          <w:pgMar w:top="691" w:right="1019" w:bottom="576" w:left="1152" w:header="720" w:footer="720" w:gutter="0"/>
          <w:pgNumType w:start="15"/>
          <w:cols w:space="720"/>
        </w:sectPr>
      </w:pPr>
    </w:p>
    <w:p w14:paraId="15ADA40A" w14:textId="77777777" w:rsidR="00A448DC" w:rsidRPr="007535E3" w:rsidRDefault="00A448DC" w:rsidP="00FF5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 ณ วันที่ 3</w:t>
      </w:r>
      <w:r w:rsidRPr="007535E3">
        <w:rPr>
          <w:rFonts w:ascii="Angsana New" w:hAnsi="Angsana New"/>
          <w:sz w:val="30"/>
          <w:szCs w:val="30"/>
        </w:rPr>
        <w:t>1</w:t>
      </w:r>
      <w:r w:rsidRPr="007535E3">
        <w:rPr>
          <w:rFonts w:ascii="Angsana New" w:hAnsi="Angsana New"/>
          <w:sz w:val="30"/>
          <w:szCs w:val="30"/>
          <w:cs/>
        </w:rPr>
        <w:t xml:space="preserve"> ธันวาคม</w:t>
      </w:r>
      <w:r w:rsidR="000F1491" w:rsidRPr="007535E3">
        <w:rPr>
          <w:rFonts w:ascii="Angsana New" w:hAnsi="Angsana New"/>
          <w:sz w:val="30"/>
          <w:szCs w:val="30"/>
        </w:rPr>
        <w:t xml:space="preserve"> </w:t>
      </w:r>
      <w:r w:rsidR="000E5573" w:rsidRPr="007535E3">
        <w:rPr>
          <w:rFonts w:ascii="Angsana New" w:hAnsi="Angsana New"/>
          <w:sz w:val="30"/>
          <w:szCs w:val="30"/>
        </w:rPr>
        <w:t xml:space="preserve">2562 </w:t>
      </w:r>
      <w:r w:rsidR="000E5573" w:rsidRPr="007535E3">
        <w:rPr>
          <w:rFonts w:ascii="Angsana New" w:hAnsi="Angsana New"/>
          <w:sz w:val="30"/>
          <w:szCs w:val="30"/>
          <w:cs/>
        </w:rPr>
        <w:t xml:space="preserve">และ </w:t>
      </w:r>
      <w:r w:rsidR="000E5573" w:rsidRPr="007535E3">
        <w:rPr>
          <w:rFonts w:ascii="Angsana New" w:hAnsi="Angsana New"/>
          <w:sz w:val="30"/>
          <w:szCs w:val="30"/>
        </w:rPr>
        <w:t>2561</w:t>
      </w:r>
      <w:r w:rsidRPr="007535E3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417AE05C" w14:textId="77777777" w:rsidR="00A448DC" w:rsidRPr="007535E3" w:rsidRDefault="00A448DC" w:rsidP="00AF7934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144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80"/>
        <w:gridCol w:w="900"/>
        <w:gridCol w:w="900"/>
        <w:gridCol w:w="270"/>
        <w:gridCol w:w="900"/>
        <w:gridCol w:w="900"/>
        <w:gridCol w:w="270"/>
        <w:gridCol w:w="900"/>
        <w:gridCol w:w="900"/>
        <w:gridCol w:w="270"/>
        <w:gridCol w:w="810"/>
        <w:gridCol w:w="180"/>
        <w:gridCol w:w="90"/>
        <w:gridCol w:w="810"/>
        <w:gridCol w:w="259"/>
        <w:gridCol w:w="821"/>
        <w:gridCol w:w="98"/>
        <w:gridCol w:w="138"/>
        <w:gridCol w:w="844"/>
        <w:gridCol w:w="236"/>
        <w:gridCol w:w="844"/>
        <w:gridCol w:w="90"/>
        <w:gridCol w:w="146"/>
        <w:gridCol w:w="844"/>
      </w:tblGrid>
      <w:tr w:rsidR="000757CB" w:rsidRPr="007535E3" w14:paraId="4CAA937B" w14:textId="77777777" w:rsidTr="000757CB">
        <w:tc>
          <w:tcPr>
            <w:tcW w:w="1980" w:type="dxa"/>
          </w:tcPr>
          <w:p w14:paraId="21FE0343" w14:textId="77777777" w:rsidR="000757CB" w:rsidRPr="007535E3" w:rsidRDefault="000757CB" w:rsidP="00610F5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420" w:type="dxa"/>
            <w:gridSpan w:val="23"/>
          </w:tcPr>
          <w:p w14:paraId="28CFF303" w14:textId="77777777" w:rsidR="000757CB" w:rsidRPr="007535E3" w:rsidRDefault="000757CB" w:rsidP="00610F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757CB" w:rsidRPr="007535E3" w14:paraId="7A06E89F" w14:textId="77777777" w:rsidTr="00D15C75">
        <w:tc>
          <w:tcPr>
            <w:tcW w:w="1980" w:type="dxa"/>
          </w:tcPr>
          <w:p w14:paraId="46E8A3E9" w14:textId="77777777" w:rsidR="000757CB" w:rsidRPr="007535E3" w:rsidRDefault="000757CB" w:rsidP="00610F5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5E4ED65" w14:textId="77777777" w:rsidR="000757CB" w:rsidRPr="007535E3" w:rsidRDefault="000757CB" w:rsidP="004E549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ทุนจดทะเบียน</w:t>
            </w:r>
          </w:p>
        </w:tc>
        <w:tc>
          <w:tcPr>
            <w:tcW w:w="270" w:type="dxa"/>
          </w:tcPr>
          <w:p w14:paraId="1A742E09" w14:textId="77777777" w:rsidR="000757CB" w:rsidRPr="007535E3" w:rsidRDefault="000757CB" w:rsidP="00610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7616C9C9" w14:textId="77777777" w:rsidR="000757CB" w:rsidRPr="007535E3" w:rsidRDefault="000757CB" w:rsidP="00610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70" w:type="dxa"/>
          </w:tcPr>
          <w:p w14:paraId="63481EE6" w14:textId="77777777" w:rsidR="000757CB" w:rsidRPr="007535E3" w:rsidRDefault="000757CB" w:rsidP="00610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60D6598F" w14:textId="77777777" w:rsidR="000757CB" w:rsidRPr="007535E3" w:rsidRDefault="000757CB" w:rsidP="00610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1A36B465" w14:textId="77777777" w:rsidR="000757CB" w:rsidRPr="007535E3" w:rsidRDefault="000757CB" w:rsidP="00610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4"/>
            <w:vAlign w:val="bottom"/>
          </w:tcPr>
          <w:p w14:paraId="3FB33A51" w14:textId="77777777" w:rsidR="000757CB" w:rsidRPr="007535E3" w:rsidRDefault="000757CB" w:rsidP="00610F5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259" w:type="dxa"/>
            <w:vAlign w:val="bottom"/>
          </w:tcPr>
          <w:p w14:paraId="59D11508" w14:textId="77777777" w:rsidR="000757CB" w:rsidRPr="007535E3" w:rsidRDefault="000757CB" w:rsidP="00610F5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01" w:type="dxa"/>
            <w:gridSpan w:val="4"/>
            <w:vAlign w:val="bottom"/>
          </w:tcPr>
          <w:p w14:paraId="4520CB6B" w14:textId="77777777" w:rsidR="000757CB" w:rsidRPr="007535E3" w:rsidRDefault="000757CB" w:rsidP="00610F5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vAlign w:val="bottom"/>
          </w:tcPr>
          <w:p w14:paraId="162896D9" w14:textId="77777777" w:rsidR="000757CB" w:rsidRPr="007535E3" w:rsidRDefault="000757CB" w:rsidP="00610F5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4" w:type="dxa"/>
            <w:gridSpan w:val="4"/>
            <w:vAlign w:val="bottom"/>
          </w:tcPr>
          <w:p w14:paraId="2E2FC78B" w14:textId="77777777" w:rsidR="000757CB" w:rsidRPr="007535E3" w:rsidRDefault="000757CB" w:rsidP="00610F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="00982C9C" w:rsidRPr="007535E3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7535E3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  <w:r w:rsidR="00982C9C" w:rsidRPr="007535E3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7535E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</w:tr>
      <w:tr w:rsidR="000757CB" w:rsidRPr="007535E3" w14:paraId="6609BCBF" w14:textId="77777777" w:rsidTr="000757CB">
        <w:tc>
          <w:tcPr>
            <w:tcW w:w="1980" w:type="dxa"/>
          </w:tcPr>
          <w:p w14:paraId="761726C0" w14:textId="77777777" w:rsidR="00E17B96" w:rsidRPr="007535E3" w:rsidRDefault="00E17B96" w:rsidP="000F149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13691DA" w14:textId="77777777" w:rsidR="00E17B96" w:rsidRPr="007535E3" w:rsidRDefault="000E5573" w:rsidP="000F149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00" w:type="dxa"/>
          </w:tcPr>
          <w:p w14:paraId="55864D02" w14:textId="77777777" w:rsidR="00E17B96" w:rsidRPr="007535E3" w:rsidRDefault="000E5573" w:rsidP="000F1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1C452676" w14:textId="77777777" w:rsidR="00E17B96" w:rsidRPr="007535E3" w:rsidRDefault="00E17B96" w:rsidP="000F1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E14374" w14:textId="77777777" w:rsidR="00E17B96" w:rsidRPr="007535E3" w:rsidRDefault="000E5573" w:rsidP="00BD10A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00" w:type="dxa"/>
          </w:tcPr>
          <w:p w14:paraId="13E570AA" w14:textId="77777777" w:rsidR="00E17B96" w:rsidRPr="007535E3" w:rsidRDefault="000E5573" w:rsidP="00BD10A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641FF416" w14:textId="77777777" w:rsidR="00E17B96" w:rsidRPr="007535E3" w:rsidRDefault="00E17B96" w:rsidP="00BD10A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8E3D106" w14:textId="77777777" w:rsidR="00E17B96" w:rsidRPr="007535E3" w:rsidRDefault="000E5573" w:rsidP="00BD10A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00" w:type="dxa"/>
          </w:tcPr>
          <w:p w14:paraId="16D6B5A3" w14:textId="77777777" w:rsidR="00E17B96" w:rsidRPr="007535E3" w:rsidRDefault="000E5573" w:rsidP="000F1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4602FB9E" w14:textId="77777777" w:rsidR="00E17B96" w:rsidRPr="007535E3" w:rsidRDefault="00E17B96" w:rsidP="000F1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B7BA839" w14:textId="77777777" w:rsidR="00E17B96" w:rsidRPr="007535E3" w:rsidRDefault="000E5573" w:rsidP="000F149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00" w:type="dxa"/>
            <w:gridSpan w:val="2"/>
          </w:tcPr>
          <w:p w14:paraId="51F18C04" w14:textId="77777777" w:rsidR="00E17B96" w:rsidRPr="007535E3" w:rsidRDefault="000E5573" w:rsidP="000F1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9" w:type="dxa"/>
          </w:tcPr>
          <w:p w14:paraId="3A95524A" w14:textId="77777777" w:rsidR="00E17B96" w:rsidRPr="007535E3" w:rsidRDefault="00E17B96" w:rsidP="000F1491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9" w:type="dxa"/>
            <w:gridSpan w:val="2"/>
          </w:tcPr>
          <w:p w14:paraId="0D82BCC0" w14:textId="77777777" w:rsidR="00E17B96" w:rsidRPr="007535E3" w:rsidRDefault="000E5573" w:rsidP="000F149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82" w:type="dxa"/>
            <w:gridSpan w:val="2"/>
          </w:tcPr>
          <w:p w14:paraId="6B8FB962" w14:textId="77777777" w:rsidR="00E17B96" w:rsidRPr="007535E3" w:rsidRDefault="000E5573" w:rsidP="000F1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03C7E82E" w14:textId="77777777" w:rsidR="00E17B96" w:rsidRPr="007535E3" w:rsidRDefault="00E17B96" w:rsidP="000E557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722DEB1" w14:textId="77777777" w:rsidR="00E17B96" w:rsidRPr="007535E3" w:rsidRDefault="000E5573" w:rsidP="000F149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  <w:gridSpan w:val="2"/>
          </w:tcPr>
          <w:p w14:paraId="7FC5E5B1" w14:textId="77777777" w:rsidR="00E17B96" w:rsidRPr="007535E3" w:rsidRDefault="000E5573" w:rsidP="000F1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0757CB" w:rsidRPr="007535E3" w14:paraId="0CE116B1" w14:textId="77777777" w:rsidTr="000757CB">
        <w:tc>
          <w:tcPr>
            <w:tcW w:w="1980" w:type="dxa"/>
          </w:tcPr>
          <w:p w14:paraId="1E9AD88F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572B261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C31F135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2FF3A0B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462B640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9F691A4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3DF2A2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A91F138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BDFA5F1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EDFC04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210" w:type="dxa"/>
            <w:gridSpan w:val="14"/>
          </w:tcPr>
          <w:p w14:paraId="2DEA3431" w14:textId="77777777" w:rsidR="00E17B96" w:rsidRPr="007535E3" w:rsidRDefault="00E17B96" w:rsidP="004E54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757CB" w:rsidRPr="007535E3" w14:paraId="3DBC2348" w14:textId="77777777" w:rsidTr="000757CB">
        <w:tc>
          <w:tcPr>
            <w:tcW w:w="2880" w:type="dxa"/>
            <w:gridSpan w:val="2"/>
          </w:tcPr>
          <w:p w14:paraId="32304471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900" w:type="dxa"/>
          </w:tcPr>
          <w:p w14:paraId="00BE691D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D32AA5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717BCC1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4B12206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73239B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E29F2F0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A599DF5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0D7F64" w14:textId="77777777" w:rsidR="00E17B96" w:rsidRPr="007535E3" w:rsidRDefault="00E17B96" w:rsidP="004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FDD12CB" w14:textId="77777777" w:rsidR="00E17B96" w:rsidRPr="007535E3" w:rsidRDefault="00E17B96" w:rsidP="004E549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F26CC23" w14:textId="77777777" w:rsidR="00E17B96" w:rsidRPr="007535E3" w:rsidRDefault="00E17B96" w:rsidP="004E5499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E72451D" w14:textId="77777777" w:rsidR="00E17B96" w:rsidRPr="007535E3" w:rsidRDefault="00E17B96" w:rsidP="004E5499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59" w:type="dxa"/>
          </w:tcPr>
          <w:p w14:paraId="40D240AD" w14:textId="77777777" w:rsidR="00E17B96" w:rsidRPr="007535E3" w:rsidRDefault="00E17B96" w:rsidP="004E549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21" w:type="dxa"/>
          </w:tcPr>
          <w:p w14:paraId="5D081033" w14:textId="77777777" w:rsidR="00E17B96" w:rsidRPr="007535E3" w:rsidRDefault="00E17B96" w:rsidP="004E5499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9626F30" w14:textId="77777777" w:rsidR="00E17B96" w:rsidRPr="007535E3" w:rsidRDefault="00E17B96" w:rsidP="004E5499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14:paraId="7050452C" w14:textId="77777777" w:rsidR="00E17B96" w:rsidRPr="007535E3" w:rsidRDefault="00E17B96" w:rsidP="004E54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27AA6CA" w14:textId="77777777" w:rsidR="00E17B96" w:rsidRPr="007535E3" w:rsidRDefault="00E17B96" w:rsidP="004E54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14:paraId="465D6C53" w14:textId="77777777" w:rsidR="00E17B96" w:rsidRPr="007535E3" w:rsidRDefault="00E17B96" w:rsidP="004E54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91176EF" w14:textId="77777777" w:rsidR="00E17B96" w:rsidRPr="007535E3" w:rsidRDefault="00E17B96" w:rsidP="004E549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</w:tcPr>
          <w:p w14:paraId="7E0C6CF0" w14:textId="77777777" w:rsidR="00E17B96" w:rsidRPr="007535E3" w:rsidRDefault="00E17B96" w:rsidP="004E5499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431F5A" w:rsidRPr="007535E3" w14:paraId="3A6D30C2" w14:textId="77777777" w:rsidTr="000757CB">
        <w:trPr>
          <w:trHeight w:val="605"/>
        </w:trPr>
        <w:tc>
          <w:tcPr>
            <w:tcW w:w="1980" w:type="dxa"/>
          </w:tcPr>
          <w:p w14:paraId="75A250CD" w14:textId="7D91C69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7535E3">
              <w:rPr>
                <w:rFonts w:ascii="Angsana New" w:hAnsi="Angsana New"/>
                <w:sz w:val="26"/>
                <w:szCs w:val="26"/>
              </w:rPr>
              <w:t>Unimit</w:t>
            </w:r>
            <w:proofErr w:type="spellEnd"/>
            <w:r w:rsidRPr="007535E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535E3">
              <w:rPr>
                <w:rFonts w:ascii="Angsana New" w:hAnsi="Angsana New"/>
                <w:sz w:val="26"/>
                <w:szCs w:val="26"/>
              </w:rPr>
              <w:t xml:space="preserve">(Hong </w:t>
            </w:r>
            <w:proofErr w:type="gramStart"/>
            <w:r w:rsidRPr="007535E3">
              <w:rPr>
                <w:rFonts w:ascii="Angsana New" w:hAnsi="Angsana New"/>
                <w:sz w:val="26"/>
                <w:szCs w:val="26"/>
              </w:rPr>
              <w:t>Kong)</w:t>
            </w:r>
            <w:r w:rsidRPr="007535E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535E3">
              <w:rPr>
                <w:rFonts w:ascii="Angsana New" w:hAnsi="Angsana New"/>
                <w:sz w:val="26"/>
                <w:szCs w:val="26"/>
              </w:rPr>
              <w:t xml:space="preserve">  </w:t>
            </w:r>
            <w:proofErr w:type="gramEnd"/>
            <w:r w:rsidRPr="007535E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F6DC1">
              <w:rPr>
                <w:rFonts w:ascii="Angsana New" w:hAnsi="Angsana New"/>
                <w:sz w:val="26"/>
                <w:szCs w:val="26"/>
              </w:rPr>
              <w:t>Co., Limited             (“UHK”)</w:t>
            </w:r>
          </w:p>
        </w:tc>
        <w:tc>
          <w:tcPr>
            <w:tcW w:w="900" w:type="dxa"/>
          </w:tcPr>
          <w:p w14:paraId="15CE41E2" w14:textId="77777777" w:rsidR="00EF62F4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</w:rPr>
              <w:t>6,560</w:t>
            </w:r>
          </w:p>
          <w:p w14:paraId="24C2468E" w14:textId="77777777" w:rsidR="00EF62F4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14:paraId="4C198C0E" w14:textId="77777777" w:rsidR="00EF62F4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14:paraId="6F02CBE5" w14:textId="0B1EC018" w:rsidR="00431F5A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14:paraId="5955011B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</w:rPr>
              <w:t>6,560</w:t>
            </w:r>
          </w:p>
          <w:p w14:paraId="2D185ED2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14:paraId="1AFA7B5A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14:paraId="165AF61A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14:paraId="3AA00515" w14:textId="77777777" w:rsidR="00431F5A" w:rsidRPr="007535E3" w:rsidRDefault="00431F5A" w:rsidP="00431F5A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0A2ECE" w14:textId="77777777" w:rsidR="00EF62F4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</w:rPr>
              <w:t>6,560</w:t>
            </w:r>
          </w:p>
          <w:p w14:paraId="22B28B13" w14:textId="77777777" w:rsidR="00EF62F4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14:paraId="368E23A8" w14:textId="77777777" w:rsidR="00EF62F4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14:paraId="27EFD4F7" w14:textId="05FAB003" w:rsidR="00431F5A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14:paraId="36C9D582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</w:rPr>
              <w:t>6,560</w:t>
            </w:r>
          </w:p>
          <w:p w14:paraId="7810A487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14:paraId="3184DA1C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14:paraId="50B042CE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14:paraId="14FFC27D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B75057" w14:textId="77777777" w:rsidR="00EF62F4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</w:rPr>
              <w:t>6,560</w:t>
            </w:r>
          </w:p>
          <w:p w14:paraId="2391EB21" w14:textId="77777777" w:rsidR="00EF62F4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14:paraId="32D4ED3C" w14:textId="2FF61C71" w:rsidR="00431F5A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7535E3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900" w:type="dxa"/>
          </w:tcPr>
          <w:p w14:paraId="2D9DD6A3" w14:textId="7D3F1D9B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</w:rPr>
              <w:t>6,560</w:t>
            </w:r>
          </w:p>
          <w:p w14:paraId="1B3FFBC4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14:paraId="00AA4BCC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7535E3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70" w:type="dxa"/>
          </w:tcPr>
          <w:p w14:paraId="202A906D" w14:textId="77777777" w:rsidR="00431F5A" w:rsidRPr="007535E3" w:rsidRDefault="00431F5A" w:rsidP="00431F5A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F36BBC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6478CADF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090BBEB8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22A051A4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70" w:type="dxa"/>
            <w:gridSpan w:val="2"/>
          </w:tcPr>
          <w:p w14:paraId="7B68CE47" w14:textId="77777777" w:rsidR="00431F5A" w:rsidRPr="007535E3" w:rsidRDefault="00431F5A" w:rsidP="00431F5A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EBE617D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68AF0799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1DC356EB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69EA4325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59" w:type="dxa"/>
          </w:tcPr>
          <w:p w14:paraId="5B1ED11C" w14:textId="77777777" w:rsidR="00431F5A" w:rsidRPr="007535E3" w:rsidRDefault="00431F5A" w:rsidP="00431F5A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484903E0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4268703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5164160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1D6DE10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B11CBA7" w14:textId="77777777" w:rsidR="00431F5A" w:rsidRPr="007535E3" w:rsidRDefault="00431F5A" w:rsidP="00431F5A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4BE9637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E95B6EF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097F1CC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0240C6D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1FDB253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CAEF663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0F2F24CF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1EA3E1F5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102035CB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36" w:type="dxa"/>
            <w:gridSpan w:val="2"/>
          </w:tcPr>
          <w:p w14:paraId="3EBC72A8" w14:textId="77777777" w:rsidR="00431F5A" w:rsidRPr="007535E3" w:rsidRDefault="00431F5A" w:rsidP="00431F5A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E875C90" w14:textId="77777777" w:rsidR="00431F5A" w:rsidRPr="007535E3" w:rsidRDefault="00431F5A" w:rsidP="00431F5A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09F6EFBC" w14:textId="77777777" w:rsidR="00431F5A" w:rsidRPr="007535E3" w:rsidRDefault="00431F5A" w:rsidP="00431F5A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6157B698" w14:textId="77777777" w:rsidR="00431F5A" w:rsidRPr="007535E3" w:rsidRDefault="00431F5A" w:rsidP="00431F5A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7D04C101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214,000</w:t>
            </w:r>
          </w:p>
        </w:tc>
      </w:tr>
      <w:tr w:rsidR="00431F5A" w:rsidRPr="007535E3" w14:paraId="083BBA5A" w14:textId="77777777" w:rsidTr="000757CB">
        <w:trPr>
          <w:trHeight w:val="82"/>
        </w:trPr>
        <w:tc>
          <w:tcPr>
            <w:tcW w:w="1980" w:type="dxa"/>
          </w:tcPr>
          <w:p w14:paraId="09F463D0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7FA5D429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C9328A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A4A589" w14:textId="77777777" w:rsidR="00431F5A" w:rsidRPr="007535E3" w:rsidRDefault="00431F5A" w:rsidP="00431F5A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6F4498" w14:textId="77777777" w:rsidR="00431F5A" w:rsidRPr="007535E3" w:rsidRDefault="00431F5A" w:rsidP="00431F5A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A77488" w14:textId="77777777" w:rsidR="00431F5A" w:rsidRPr="007535E3" w:rsidRDefault="00431F5A" w:rsidP="00431F5A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2E3BE1" w14:textId="77777777" w:rsidR="00431F5A" w:rsidRPr="007535E3" w:rsidRDefault="00431F5A" w:rsidP="00431F5A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BC029B" w14:textId="77777777" w:rsidR="00431F5A" w:rsidRPr="007535E3" w:rsidRDefault="00431F5A" w:rsidP="00431F5A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BC9BF3" w14:textId="77777777" w:rsidR="00431F5A" w:rsidRPr="007535E3" w:rsidRDefault="00431F5A" w:rsidP="00431F5A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77020" w14:textId="77777777" w:rsidR="00431F5A" w:rsidRPr="007535E3" w:rsidRDefault="00431F5A" w:rsidP="00431F5A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E5553F8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70" w:type="dxa"/>
            <w:gridSpan w:val="2"/>
          </w:tcPr>
          <w:p w14:paraId="6A8315F3" w14:textId="77777777" w:rsidR="00431F5A" w:rsidRPr="007535E3" w:rsidRDefault="00431F5A" w:rsidP="00431F5A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1EE08B5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59" w:type="dxa"/>
          </w:tcPr>
          <w:p w14:paraId="63D0E423" w14:textId="77777777" w:rsidR="00431F5A" w:rsidRPr="007535E3" w:rsidRDefault="00431F5A" w:rsidP="00431F5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5FCD117E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924F580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9EB0A76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8FD3E56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64D519E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  <w:tc>
          <w:tcPr>
            <w:tcW w:w="236" w:type="dxa"/>
            <w:gridSpan w:val="2"/>
          </w:tcPr>
          <w:p w14:paraId="4F40F536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A0BF828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214,000</w:t>
            </w:r>
          </w:p>
        </w:tc>
      </w:tr>
      <w:tr w:rsidR="00431F5A" w:rsidRPr="007535E3" w14:paraId="6B52BAB3" w14:textId="77777777" w:rsidTr="000757CB">
        <w:trPr>
          <w:trHeight w:val="50"/>
        </w:trPr>
        <w:tc>
          <w:tcPr>
            <w:tcW w:w="1980" w:type="dxa"/>
          </w:tcPr>
          <w:p w14:paraId="7668BB6D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AEB2F4C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824343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5B3435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EED16A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E4823D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651084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374DD4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B1887F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CE38BE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C63AB3D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6AD1150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87DEED9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14:paraId="0240CAEF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0AB5ECF9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050BE24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49B1F98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17E177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5316BF5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407705E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C6EA23C" w14:textId="77777777" w:rsidR="00431F5A" w:rsidRPr="007535E3" w:rsidRDefault="00431F5A" w:rsidP="00AF793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1F5A" w:rsidRPr="007535E3" w14:paraId="2B244743" w14:textId="77777777" w:rsidTr="000757CB">
        <w:tc>
          <w:tcPr>
            <w:tcW w:w="2880" w:type="dxa"/>
            <w:gridSpan w:val="2"/>
          </w:tcPr>
          <w:p w14:paraId="5FD15C3D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00" w:type="dxa"/>
          </w:tcPr>
          <w:p w14:paraId="7DCC69B2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FFD431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27C1F76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ECFCC88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E64F02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271ABC8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DD8105E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F8B187" w14:textId="77777777" w:rsidR="00431F5A" w:rsidRPr="007535E3" w:rsidRDefault="00431F5A" w:rsidP="0043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3BF578A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43"/>
                <w:tab w:val="decimal" w:pos="70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E8E3EA0" w14:textId="77777777" w:rsidR="00431F5A" w:rsidRPr="007535E3" w:rsidRDefault="00431F5A" w:rsidP="00431F5A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2052C69" w14:textId="77777777" w:rsidR="00431F5A" w:rsidRPr="007535E3" w:rsidRDefault="00431F5A" w:rsidP="00431F5A">
            <w:pPr>
              <w:pStyle w:val="acctfourfigures"/>
              <w:tabs>
                <w:tab w:val="decimal" w:pos="702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59" w:type="dxa"/>
          </w:tcPr>
          <w:p w14:paraId="1B857909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43"/>
                <w:tab w:val="decimal" w:pos="70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1" w:type="dxa"/>
          </w:tcPr>
          <w:p w14:paraId="6A810D49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3E79124" w14:textId="77777777" w:rsidR="00431F5A" w:rsidRPr="007535E3" w:rsidRDefault="00431F5A" w:rsidP="00431F5A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</w:tcPr>
          <w:p w14:paraId="15B81A4D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2D5B824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</w:tcPr>
          <w:p w14:paraId="6C061172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551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FD8307C" w14:textId="77777777" w:rsidR="00431F5A" w:rsidRPr="007535E3" w:rsidRDefault="00431F5A" w:rsidP="00431F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</w:tcPr>
          <w:p w14:paraId="63C8D871" w14:textId="77777777" w:rsidR="00431F5A" w:rsidRPr="007535E3" w:rsidRDefault="00431F5A" w:rsidP="00431F5A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282743" w:rsidRPr="007535E3" w14:paraId="3DE519B6" w14:textId="77777777" w:rsidTr="000757CB">
        <w:trPr>
          <w:trHeight w:val="587"/>
        </w:trPr>
        <w:tc>
          <w:tcPr>
            <w:tcW w:w="1980" w:type="dxa"/>
          </w:tcPr>
          <w:p w14:paraId="29CE9182" w14:textId="77777777" w:rsidR="00282743" w:rsidRPr="007535E3" w:rsidRDefault="00282743" w:rsidP="0028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7535E3">
              <w:rPr>
                <w:rFonts w:ascii="Angsana New" w:hAnsi="Angsana New"/>
                <w:sz w:val="26"/>
                <w:szCs w:val="26"/>
              </w:rPr>
              <w:t>Unimit</w:t>
            </w:r>
            <w:proofErr w:type="spellEnd"/>
            <w:r w:rsidRPr="007535E3">
              <w:rPr>
                <w:rFonts w:ascii="Angsana New" w:hAnsi="Angsana New"/>
                <w:sz w:val="26"/>
                <w:szCs w:val="26"/>
              </w:rPr>
              <w:t xml:space="preserve"> Engineering (Myanmar) Company Limited (“UEM”)</w:t>
            </w:r>
          </w:p>
        </w:tc>
        <w:tc>
          <w:tcPr>
            <w:tcW w:w="900" w:type="dxa"/>
          </w:tcPr>
          <w:p w14:paraId="3E3D5971" w14:textId="77777777" w:rsidR="00EF62F4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</w:rPr>
              <w:t>6,500</w:t>
            </w:r>
          </w:p>
          <w:p w14:paraId="529D2B4D" w14:textId="77777777" w:rsidR="00EF62F4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14:paraId="72930E59" w14:textId="77777777" w:rsidR="00EF62F4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14:paraId="74B0FC98" w14:textId="0E9A6352" w:rsidR="00282743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14:paraId="44D7414A" w14:textId="77777777" w:rsidR="00282743" w:rsidRPr="007535E3" w:rsidRDefault="00282743" w:rsidP="0028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</w:rPr>
              <w:t>6,500</w:t>
            </w:r>
          </w:p>
          <w:p w14:paraId="10F08748" w14:textId="77777777" w:rsidR="00282743" w:rsidRPr="007535E3" w:rsidRDefault="00282743" w:rsidP="0028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14:paraId="76828EFF" w14:textId="77777777" w:rsidR="00282743" w:rsidRPr="007535E3" w:rsidRDefault="00282743" w:rsidP="0028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14:paraId="09B4D589" w14:textId="77777777" w:rsidR="00282743" w:rsidRPr="007535E3" w:rsidRDefault="00282743" w:rsidP="0028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14:paraId="797096D9" w14:textId="77777777" w:rsidR="00282743" w:rsidRPr="007535E3" w:rsidRDefault="00282743" w:rsidP="0028274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05C638" w14:textId="77777777" w:rsidR="00EF62F4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</w:rPr>
              <w:t>6,500</w:t>
            </w:r>
          </w:p>
          <w:p w14:paraId="6B920884" w14:textId="77777777" w:rsidR="00EF62F4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14:paraId="6F57F7DE" w14:textId="5C5D964E" w:rsidR="00282743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7535E3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900" w:type="dxa"/>
          </w:tcPr>
          <w:p w14:paraId="1CCCF55D" w14:textId="77777777" w:rsidR="00282743" w:rsidRPr="007535E3" w:rsidRDefault="00282743" w:rsidP="0028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</w:rPr>
              <w:t>6,500</w:t>
            </w:r>
          </w:p>
          <w:p w14:paraId="7DEDB20B" w14:textId="77777777" w:rsidR="00282743" w:rsidRPr="007535E3" w:rsidRDefault="00282743" w:rsidP="0028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14:paraId="22D45838" w14:textId="77777777" w:rsidR="00282743" w:rsidRPr="007535E3" w:rsidRDefault="00282743" w:rsidP="0028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7535E3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70" w:type="dxa"/>
          </w:tcPr>
          <w:p w14:paraId="47491883" w14:textId="77777777" w:rsidR="00282743" w:rsidRPr="007535E3" w:rsidRDefault="00282743" w:rsidP="0028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B74CAD" w14:textId="77777777" w:rsidR="00EF62F4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</w:rPr>
              <w:t>6,500</w:t>
            </w:r>
          </w:p>
          <w:p w14:paraId="21056E87" w14:textId="77777777" w:rsidR="00EF62F4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14:paraId="686DF72C" w14:textId="77777777" w:rsidR="00EF62F4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14:paraId="5A3E2DF5" w14:textId="5DB053C9" w:rsidR="00282743" w:rsidRPr="007535E3" w:rsidRDefault="00EF62F4" w:rsidP="00EF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900" w:type="dxa"/>
          </w:tcPr>
          <w:p w14:paraId="1E75FE13" w14:textId="77777777" w:rsidR="00282743" w:rsidRPr="007535E3" w:rsidRDefault="00282743" w:rsidP="0028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</w:rPr>
              <w:t>6,500</w:t>
            </w:r>
          </w:p>
          <w:p w14:paraId="2FA0F239" w14:textId="77777777" w:rsidR="00282743" w:rsidRPr="007535E3" w:rsidRDefault="00282743" w:rsidP="0028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พันเหรียญ</w:t>
            </w:r>
          </w:p>
          <w:p w14:paraId="4C794DF2" w14:textId="77777777" w:rsidR="00282743" w:rsidRPr="007535E3" w:rsidRDefault="00282743" w:rsidP="0028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</w:p>
          <w:p w14:paraId="64B02390" w14:textId="77777777" w:rsidR="00282743" w:rsidRPr="007535E3" w:rsidRDefault="00282743" w:rsidP="0028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35E3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</w:tcPr>
          <w:p w14:paraId="545145AB" w14:textId="77777777" w:rsidR="00282743" w:rsidRPr="007535E3" w:rsidRDefault="00282743" w:rsidP="0028274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EAA2B6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6071080B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6B4E655C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399372AF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70" w:type="dxa"/>
            <w:gridSpan w:val="2"/>
          </w:tcPr>
          <w:p w14:paraId="68A36B94" w14:textId="77777777" w:rsidR="00282743" w:rsidRPr="007535E3" w:rsidRDefault="00282743" w:rsidP="00282743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062FBF5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5068D51F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60C4EE69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7DFB1E6A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59" w:type="dxa"/>
            <w:vAlign w:val="bottom"/>
          </w:tcPr>
          <w:p w14:paraId="25CAB468" w14:textId="77777777" w:rsidR="00282743" w:rsidRPr="007535E3" w:rsidRDefault="00282743" w:rsidP="00282743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6C77C2D5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97A6967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82A705A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F252808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F7D6DC9" w14:textId="77777777" w:rsidR="00282743" w:rsidRPr="007535E3" w:rsidRDefault="00282743" w:rsidP="00282743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9E9784F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CB942B1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A4071E4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55E1FC1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6F5067B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1066E95" w14:textId="77777777" w:rsidR="00282743" w:rsidRPr="007535E3" w:rsidRDefault="00282743" w:rsidP="0028274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2ECD1210" w14:textId="77777777" w:rsidR="00282743" w:rsidRPr="007535E3" w:rsidRDefault="00282743" w:rsidP="0028274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0C3AB1AE" w14:textId="77777777" w:rsidR="00282743" w:rsidRPr="007535E3" w:rsidRDefault="00282743" w:rsidP="0028274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42BF06B9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36" w:type="dxa"/>
            <w:gridSpan w:val="2"/>
            <w:vAlign w:val="bottom"/>
          </w:tcPr>
          <w:p w14:paraId="3571CEFC" w14:textId="77777777" w:rsidR="00282743" w:rsidRPr="007535E3" w:rsidRDefault="00282743" w:rsidP="00282743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A1E62F9" w14:textId="77777777" w:rsidR="00282743" w:rsidRPr="007535E3" w:rsidRDefault="00282743" w:rsidP="0028274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2AC7EAF6" w14:textId="77777777" w:rsidR="00282743" w:rsidRPr="007535E3" w:rsidRDefault="00282743" w:rsidP="0028274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528DA68C" w14:textId="77777777" w:rsidR="00282743" w:rsidRPr="007535E3" w:rsidRDefault="00282743" w:rsidP="0028274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1F3B3821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212,000</w:t>
            </w:r>
          </w:p>
        </w:tc>
      </w:tr>
      <w:tr w:rsidR="00282743" w:rsidRPr="007535E3" w14:paraId="18491550" w14:textId="77777777" w:rsidTr="000757CB">
        <w:trPr>
          <w:trHeight w:val="70"/>
        </w:trPr>
        <w:tc>
          <w:tcPr>
            <w:tcW w:w="1980" w:type="dxa"/>
          </w:tcPr>
          <w:p w14:paraId="19183F26" w14:textId="77777777" w:rsidR="00282743" w:rsidRPr="007535E3" w:rsidRDefault="00282743" w:rsidP="0028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523B5B16" w14:textId="77777777" w:rsidR="00282743" w:rsidRPr="007535E3" w:rsidRDefault="00282743" w:rsidP="0028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22435E" w14:textId="77777777" w:rsidR="00282743" w:rsidRPr="007535E3" w:rsidRDefault="00282743" w:rsidP="0028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7F47F7" w14:textId="77777777" w:rsidR="00282743" w:rsidRPr="007535E3" w:rsidRDefault="00282743" w:rsidP="0028274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F887E6" w14:textId="77777777" w:rsidR="00282743" w:rsidRPr="007535E3" w:rsidRDefault="00282743" w:rsidP="0028274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82731A" w14:textId="77777777" w:rsidR="00282743" w:rsidRPr="007535E3" w:rsidRDefault="00282743" w:rsidP="0028274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865953" w14:textId="77777777" w:rsidR="00282743" w:rsidRPr="007535E3" w:rsidRDefault="00282743" w:rsidP="0028274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1DBDC9" w14:textId="77777777" w:rsidR="00282743" w:rsidRPr="007535E3" w:rsidRDefault="00282743" w:rsidP="0028274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06B2F2" w14:textId="77777777" w:rsidR="00282743" w:rsidRPr="007535E3" w:rsidRDefault="00282743" w:rsidP="0028274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0BA92E" w14:textId="77777777" w:rsidR="00282743" w:rsidRPr="007535E3" w:rsidRDefault="00282743" w:rsidP="0028274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3663D8C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70" w:type="dxa"/>
            <w:gridSpan w:val="2"/>
          </w:tcPr>
          <w:p w14:paraId="34541D2B" w14:textId="77777777" w:rsidR="00282743" w:rsidRPr="007535E3" w:rsidRDefault="00282743" w:rsidP="00282743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9EFD776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59" w:type="dxa"/>
          </w:tcPr>
          <w:p w14:paraId="21297F5E" w14:textId="77777777" w:rsidR="00282743" w:rsidRPr="007535E3" w:rsidRDefault="00282743" w:rsidP="0028274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50080726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F071A04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E7DE3CC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E98C281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56AADF3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  <w:tc>
          <w:tcPr>
            <w:tcW w:w="236" w:type="dxa"/>
            <w:gridSpan w:val="2"/>
          </w:tcPr>
          <w:p w14:paraId="58A00A02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EACDA8D" w14:textId="77777777" w:rsidR="00282743" w:rsidRPr="007535E3" w:rsidRDefault="00282743" w:rsidP="0028274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212,000</w:t>
            </w:r>
          </w:p>
        </w:tc>
      </w:tr>
    </w:tbl>
    <w:p w14:paraId="46C3597B" w14:textId="77777777" w:rsidR="00FF52AC" w:rsidRPr="007535E3" w:rsidRDefault="00A448DC" w:rsidP="000E5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br w:type="page"/>
      </w:r>
      <w:r w:rsidR="00FF52AC" w:rsidRPr="007535E3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FF52AC" w:rsidRPr="007535E3">
        <w:rPr>
          <w:rFonts w:ascii="Angsana New" w:hAnsi="Angsana New"/>
          <w:b/>
          <w:bCs/>
          <w:sz w:val="30"/>
          <w:szCs w:val="30"/>
        </w:rPr>
        <w:t>2</w:t>
      </w:r>
      <w:r w:rsidR="00FF52AC" w:rsidRPr="007535E3">
        <w:rPr>
          <w:rFonts w:ascii="Angsana New" w:hAnsi="Angsana New"/>
          <w:b/>
          <w:bCs/>
          <w:sz w:val="30"/>
          <w:szCs w:val="30"/>
        </w:rPr>
        <w:tab/>
      </w:r>
      <w:r w:rsidR="00FF52AC" w:rsidRPr="007535E3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4F4C9F18" w14:textId="77777777" w:rsidR="000E5573" w:rsidRPr="007535E3" w:rsidRDefault="000E5573" w:rsidP="00AF7934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145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60"/>
        <w:gridCol w:w="252"/>
        <w:gridCol w:w="1278"/>
        <w:gridCol w:w="270"/>
        <w:gridCol w:w="1260"/>
        <w:gridCol w:w="270"/>
        <w:gridCol w:w="1260"/>
        <w:gridCol w:w="270"/>
        <w:gridCol w:w="1350"/>
        <w:gridCol w:w="270"/>
        <w:gridCol w:w="1431"/>
        <w:gridCol w:w="270"/>
        <w:gridCol w:w="1269"/>
      </w:tblGrid>
      <w:tr w:rsidR="00FF52AC" w:rsidRPr="007535E3" w14:paraId="2071937A" w14:textId="77777777" w:rsidTr="004325F7">
        <w:tc>
          <w:tcPr>
            <w:tcW w:w="3798" w:type="dxa"/>
          </w:tcPr>
          <w:p w14:paraId="49804CA3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3"/>
          </w:tcPr>
          <w:p w14:paraId="5A08D8CA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52AC" w:rsidRPr="007535E3" w14:paraId="4AD97447" w14:textId="77777777" w:rsidTr="004325F7">
        <w:tc>
          <w:tcPr>
            <w:tcW w:w="3798" w:type="dxa"/>
          </w:tcPr>
          <w:p w14:paraId="40337DD8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6FAF19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619D0D93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11EA2C8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57BF73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89518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C6601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C1F540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EA7DA0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E25A1C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A7CF18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17C0AD47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14:paraId="55C4434D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556B7E3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F52AC" w:rsidRPr="007535E3" w14:paraId="540D503B" w14:textId="77777777" w:rsidTr="004325F7">
        <w:tc>
          <w:tcPr>
            <w:tcW w:w="3798" w:type="dxa"/>
          </w:tcPr>
          <w:p w14:paraId="134EA874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BA129C1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52" w:type="dxa"/>
          </w:tcPr>
          <w:p w14:paraId="00CBB320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1A37638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FB008A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5063F8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517FB45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0F63E0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D77721A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610E3D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6BF5E1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0C489A8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3EE1F8D4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7E13AE29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F52AC" w:rsidRPr="007535E3" w14:paraId="2691915E" w14:textId="77777777" w:rsidTr="004325F7">
        <w:tc>
          <w:tcPr>
            <w:tcW w:w="3798" w:type="dxa"/>
          </w:tcPr>
          <w:p w14:paraId="1DCBD2A9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5D4E19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81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2" w:type="dxa"/>
          </w:tcPr>
          <w:p w14:paraId="2989F178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C016103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4BF37074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2DED1A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DEDEBEA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05850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5C8A28B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109227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FC3ABF9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0A94614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18F21FD8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1BBC6C40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F52AC" w:rsidRPr="007535E3" w14:paraId="5FE8AA06" w14:textId="77777777" w:rsidTr="004325F7">
        <w:tc>
          <w:tcPr>
            <w:tcW w:w="3798" w:type="dxa"/>
          </w:tcPr>
          <w:p w14:paraId="39828CE1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3"/>
          </w:tcPr>
          <w:p w14:paraId="60636363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52AC" w:rsidRPr="007535E3" w14:paraId="67931D64" w14:textId="77777777" w:rsidTr="004325F7">
        <w:tc>
          <w:tcPr>
            <w:tcW w:w="3798" w:type="dxa"/>
          </w:tcPr>
          <w:p w14:paraId="7BCF98F2" w14:textId="77777777" w:rsidR="00FF52AC" w:rsidRPr="007535E3" w:rsidRDefault="00FF52AC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260" w:type="dxa"/>
          </w:tcPr>
          <w:p w14:paraId="662B63EA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A4E658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6258BBF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EE6B1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94F902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17A00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52154A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76FB4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553297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2C1C4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950603C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8A414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40B7BA5" w14:textId="77777777" w:rsidR="00FF52AC" w:rsidRPr="007535E3" w:rsidRDefault="00FF52AC" w:rsidP="000E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DDC" w:rsidRPr="007535E3" w14:paraId="4F97A850" w14:textId="77777777" w:rsidTr="004325F7">
        <w:tc>
          <w:tcPr>
            <w:tcW w:w="3798" w:type="dxa"/>
          </w:tcPr>
          <w:p w14:paraId="11DB64DD" w14:textId="1EB6C3FF" w:rsidR="00283DDC" w:rsidRPr="007535E3" w:rsidRDefault="00283DDC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 w:rsidR="00EF62F4" w:rsidRPr="007535E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14:paraId="28B93C7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212,891</w:t>
            </w:r>
          </w:p>
        </w:tc>
        <w:tc>
          <w:tcPr>
            <w:tcW w:w="252" w:type="dxa"/>
          </w:tcPr>
          <w:p w14:paraId="6551745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0E87ED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337,949</w:t>
            </w:r>
          </w:p>
        </w:tc>
        <w:tc>
          <w:tcPr>
            <w:tcW w:w="270" w:type="dxa"/>
          </w:tcPr>
          <w:p w14:paraId="72573DD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7EC80B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357,485</w:t>
            </w:r>
          </w:p>
        </w:tc>
        <w:tc>
          <w:tcPr>
            <w:tcW w:w="270" w:type="dxa"/>
          </w:tcPr>
          <w:p w14:paraId="67125AB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2F432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56,775</w:t>
            </w:r>
          </w:p>
        </w:tc>
        <w:tc>
          <w:tcPr>
            <w:tcW w:w="270" w:type="dxa"/>
          </w:tcPr>
          <w:p w14:paraId="1E30D24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FF480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44,681</w:t>
            </w:r>
          </w:p>
        </w:tc>
        <w:tc>
          <w:tcPr>
            <w:tcW w:w="270" w:type="dxa"/>
          </w:tcPr>
          <w:p w14:paraId="497B1FC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137E794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6,912</w:t>
            </w:r>
          </w:p>
        </w:tc>
        <w:tc>
          <w:tcPr>
            <w:tcW w:w="270" w:type="dxa"/>
          </w:tcPr>
          <w:p w14:paraId="75FF287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8BFC28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1,016,693</w:t>
            </w:r>
          </w:p>
        </w:tc>
      </w:tr>
      <w:tr w:rsidR="00283DDC" w:rsidRPr="007535E3" w14:paraId="60719742" w14:textId="77777777" w:rsidTr="004325F7">
        <w:tc>
          <w:tcPr>
            <w:tcW w:w="3798" w:type="dxa"/>
          </w:tcPr>
          <w:p w14:paraId="0820E007" w14:textId="77777777" w:rsidR="00283DDC" w:rsidRPr="007535E3" w:rsidRDefault="00283DDC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03F33A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3AD4F9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AD3C12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A5D8D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7BE09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10,956</w:t>
            </w:r>
          </w:p>
        </w:tc>
        <w:tc>
          <w:tcPr>
            <w:tcW w:w="270" w:type="dxa"/>
          </w:tcPr>
          <w:p w14:paraId="44647ED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63B52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1,848</w:t>
            </w:r>
          </w:p>
        </w:tc>
        <w:tc>
          <w:tcPr>
            <w:tcW w:w="270" w:type="dxa"/>
          </w:tcPr>
          <w:p w14:paraId="3228B2D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60D11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434359E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09DC728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91,799</w:t>
            </w:r>
          </w:p>
        </w:tc>
        <w:tc>
          <w:tcPr>
            <w:tcW w:w="270" w:type="dxa"/>
          </w:tcPr>
          <w:p w14:paraId="69231BD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2F086D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104,751</w:t>
            </w:r>
          </w:p>
        </w:tc>
      </w:tr>
      <w:tr w:rsidR="00283DDC" w:rsidRPr="007535E3" w14:paraId="77BA906A" w14:textId="77777777" w:rsidTr="004325F7">
        <w:tc>
          <w:tcPr>
            <w:tcW w:w="3798" w:type="dxa"/>
          </w:tcPr>
          <w:p w14:paraId="00C49ED1" w14:textId="77777777" w:rsidR="00283DDC" w:rsidRPr="007535E3" w:rsidRDefault="00283DDC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120D684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765658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7F497D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70" w:type="dxa"/>
          </w:tcPr>
          <w:p w14:paraId="7D71E03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B4978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26946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18E6C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5A175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3F380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555E7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1154FE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(985)</w:t>
            </w:r>
          </w:p>
        </w:tc>
        <w:tc>
          <w:tcPr>
            <w:tcW w:w="270" w:type="dxa"/>
          </w:tcPr>
          <w:p w14:paraId="49A7EB2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9F5DA0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3DDC" w:rsidRPr="007535E3" w14:paraId="792DB8F3" w14:textId="77777777" w:rsidTr="004325F7">
        <w:tc>
          <w:tcPr>
            <w:tcW w:w="3798" w:type="dxa"/>
          </w:tcPr>
          <w:p w14:paraId="4B432A18" w14:textId="77777777" w:rsidR="00283DDC" w:rsidRPr="007535E3" w:rsidRDefault="00283DDC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6AB2B0A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4302A5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6D561D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172FD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93814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(1,571)</w:t>
            </w:r>
          </w:p>
        </w:tc>
        <w:tc>
          <w:tcPr>
            <w:tcW w:w="270" w:type="dxa"/>
          </w:tcPr>
          <w:p w14:paraId="34D28A4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0ED22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(279)</w:t>
            </w:r>
          </w:p>
        </w:tc>
        <w:tc>
          <w:tcPr>
            <w:tcW w:w="270" w:type="dxa"/>
          </w:tcPr>
          <w:p w14:paraId="2FA1FE2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9F4CD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54DDC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8CD025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DED44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E81EB5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(1,850)</w:t>
            </w:r>
          </w:p>
        </w:tc>
      </w:tr>
      <w:tr w:rsidR="00283DDC" w:rsidRPr="007535E3" w14:paraId="1B70F206" w14:textId="77777777" w:rsidTr="004325F7">
        <w:tc>
          <w:tcPr>
            <w:tcW w:w="3798" w:type="dxa"/>
          </w:tcPr>
          <w:p w14:paraId="6A1D2E66" w14:textId="77777777" w:rsidR="00283DDC" w:rsidRPr="007535E3" w:rsidRDefault="00283DDC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260" w:type="dxa"/>
          </w:tcPr>
          <w:p w14:paraId="7C89DD1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FF3939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E7313B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7AB2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9FE751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DF302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47FDF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E7FCB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D6299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0608B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6588B7A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99E50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B3B427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DDC" w:rsidRPr="007535E3" w14:paraId="3770C963" w14:textId="77777777" w:rsidTr="004325F7">
        <w:tc>
          <w:tcPr>
            <w:tcW w:w="3798" w:type="dxa"/>
          </w:tcPr>
          <w:p w14:paraId="57018527" w14:textId="77777777" w:rsidR="00283DDC" w:rsidRPr="007535E3" w:rsidRDefault="00283DDC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   เงินตราต่างประเทศ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5E131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410399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D7E520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1D161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E5DB8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24B6F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8B2C0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3A2487F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80175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0D63C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BBA12C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(188)</w:t>
            </w:r>
          </w:p>
        </w:tc>
        <w:tc>
          <w:tcPr>
            <w:tcW w:w="270" w:type="dxa"/>
          </w:tcPr>
          <w:p w14:paraId="5C6F205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E380DA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(189)</w:t>
            </w:r>
          </w:p>
        </w:tc>
      </w:tr>
      <w:tr w:rsidR="00283DDC" w:rsidRPr="007535E3" w14:paraId="04048933" w14:textId="77777777" w:rsidTr="004325F7">
        <w:tc>
          <w:tcPr>
            <w:tcW w:w="3798" w:type="dxa"/>
          </w:tcPr>
          <w:p w14:paraId="7CEAAF41" w14:textId="77777777" w:rsidR="00283DDC" w:rsidRPr="007535E3" w:rsidRDefault="00283DDC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525E1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CEFFCB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DBE849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28B9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E148A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C84F0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7497F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7DCF0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E3D21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F42E0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0B55DA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D66DB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253BD91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5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3DDC" w:rsidRPr="007535E3" w14:paraId="24694D40" w14:textId="77777777" w:rsidTr="004325F7">
        <w:tc>
          <w:tcPr>
            <w:tcW w:w="3798" w:type="dxa"/>
          </w:tcPr>
          <w:p w14:paraId="3D101955" w14:textId="77777777" w:rsidR="00283DDC" w:rsidRPr="007535E3" w:rsidRDefault="00283DDC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วันที่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2DA8A760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212,891</w:t>
            </w:r>
          </w:p>
        </w:tc>
        <w:tc>
          <w:tcPr>
            <w:tcW w:w="252" w:type="dxa"/>
          </w:tcPr>
          <w:p w14:paraId="3A29CB0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05E3AA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338,934</w:t>
            </w:r>
          </w:p>
        </w:tc>
        <w:tc>
          <w:tcPr>
            <w:tcW w:w="270" w:type="dxa"/>
          </w:tcPr>
          <w:p w14:paraId="69FE2A6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6AEBCA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366,870</w:t>
            </w:r>
          </w:p>
        </w:tc>
        <w:tc>
          <w:tcPr>
            <w:tcW w:w="270" w:type="dxa"/>
          </w:tcPr>
          <w:p w14:paraId="0888A58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42980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58,343</w:t>
            </w:r>
          </w:p>
        </w:tc>
        <w:tc>
          <w:tcPr>
            <w:tcW w:w="270" w:type="dxa"/>
          </w:tcPr>
          <w:p w14:paraId="7ECF7E5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2FA19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44,829</w:t>
            </w:r>
          </w:p>
        </w:tc>
        <w:tc>
          <w:tcPr>
            <w:tcW w:w="270" w:type="dxa"/>
          </w:tcPr>
          <w:p w14:paraId="33579FD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</w:tcPr>
          <w:p w14:paraId="439B973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97,538</w:t>
            </w:r>
          </w:p>
        </w:tc>
        <w:tc>
          <w:tcPr>
            <w:tcW w:w="270" w:type="dxa"/>
          </w:tcPr>
          <w:p w14:paraId="4304842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F4E92F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5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1,119,405</w:t>
            </w:r>
          </w:p>
        </w:tc>
      </w:tr>
      <w:tr w:rsidR="00283DDC" w:rsidRPr="007535E3" w14:paraId="06FB501A" w14:textId="77777777" w:rsidTr="004325F7">
        <w:tc>
          <w:tcPr>
            <w:tcW w:w="3798" w:type="dxa"/>
          </w:tcPr>
          <w:p w14:paraId="76C54E36" w14:textId="77777777" w:rsidR="00283DDC" w:rsidRPr="007535E3" w:rsidRDefault="00283DDC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A567624" w14:textId="77777777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1FEF4C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D007A5D" w14:textId="77777777" w:rsidR="00283DDC" w:rsidRPr="007535E3" w:rsidRDefault="001E48E9" w:rsidP="00C6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36630AF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0A97783" w14:textId="77777777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4,663</w:t>
            </w:r>
          </w:p>
        </w:tc>
        <w:tc>
          <w:tcPr>
            <w:tcW w:w="270" w:type="dxa"/>
          </w:tcPr>
          <w:p w14:paraId="505A89C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6438B6" w14:textId="77777777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1,898</w:t>
            </w:r>
          </w:p>
        </w:tc>
        <w:tc>
          <w:tcPr>
            <w:tcW w:w="270" w:type="dxa"/>
          </w:tcPr>
          <w:p w14:paraId="6BE0786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7802E7" w14:textId="77777777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2,588</w:t>
            </w:r>
          </w:p>
        </w:tc>
        <w:tc>
          <w:tcPr>
            <w:tcW w:w="270" w:type="dxa"/>
          </w:tcPr>
          <w:p w14:paraId="2014189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DFFDC9A" w14:textId="04E9447A" w:rsidR="00283DDC" w:rsidRPr="007535E3" w:rsidRDefault="00192051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  <w:r w:rsidR="002647D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70" w:type="dxa"/>
          </w:tcPr>
          <w:p w14:paraId="1BBEDCE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42E8043" w14:textId="59EA8B37" w:rsidR="00283DDC" w:rsidRPr="007535E3" w:rsidRDefault="00005179" w:rsidP="0026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  <w:r w:rsidR="002647D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556</w:t>
            </w:r>
          </w:p>
        </w:tc>
      </w:tr>
      <w:tr w:rsidR="00283DDC" w:rsidRPr="007535E3" w14:paraId="4459B4BD" w14:textId="77777777" w:rsidTr="004325F7">
        <w:tc>
          <w:tcPr>
            <w:tcW w:w="3798" w:type="dxa"/>
          </w:tcPr>
          <w:p w14:paraId="723CAD0A" w14:textId="77777777" w:rsidR="00283DDC" w:rsidRPr="007535E3" w:rsidRDefault="00283DDC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1CC7504C" w14:textId="77777777" w:rsidR="00283DDC" w:rsidRPr="007535E3" w:rsidRDefault="001E48E9" w:rsidP="001E4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(8,063)</w:t>
            </w:r>
          </w:p>
        </w:tc>
        <w:tc>
          <w:tcPr>
            <w:tcW w:w="252" w:type="dxa"/>
          </w:tcPr>
          <w:p w14:paraId="25602A3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541033B" w14:textId="77777777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25DA8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3E579E" w14:textId="77777777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(1,285)</w:t>
            </w:r>
          </w:p>
        </w:tc>
        <w:tc>
          <w:tcPr>
            <w:tcW w:w="270" w:type="dxa"/>
          </w:tcPr>
          <w:p w14:paraId="67B4470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5B07D" w14:textId="77777777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(507)</w:t>
            </w:r>
          </w:p>
        </w:tc>
        <w:tc>
          <w:tcPr>
            <w:tcW w:w="270" w:type="dxa"/>
          </w:tcPr>
          <w:p w14:paraId="7D204FD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A33621" w14:textId="77777777" w:rsidR="00283DDC" w:rsidRPr="007535E3" w:rsidRDefault="001E48E9" w:rsidP="000D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(1,428)</w:t>
            </w:r>
          </w:p>
        </w:tc>
        <w:tc>
          <w:tcPr>
            <w:tcW w:w="270" w:type="dxa"/>
          </w:tcPr>
          <w:p w14:paraId="1F60802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54215526" w14:textId="733E172B" w:rsidR="00283DDC" w:rsidRPr="007535E3" w:rsidRDefault="002647DD" w:rsidP="0026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CC6BB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64E492A" w14:textId="0A2AE91B" w:rsidR="00283DDC" w:rsidRPr="007535E3" w:rsidRDefault="002647DD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(11,283)</w:t>
            </w:r>
          </w:p>
        </w:tc>
      </w:tr>
      <w:tr w:rsidR="00283DDC" w:rsidRPr="007535E3" w14:paraId="2244F7B4" w14:textId="77777777" w:rsidTr="004325F7">
        <w:tc>
          <w:tcPr>
            <w:tcW w:w="3798" w:type="dxa"/>
          </w:tcPr>
          <w:p w14:paraId="40778064" w14:textId="77777777" w:rsidR="00283DDC" w:rsidRPr="007535E3" w:rsidRDefault="00283DDC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260" w:type="dxa"/>
          </w:tcPr>
          <w:p w14:paraId="43854BF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BC092E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5CFB28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FFE6F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34B6A7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412D6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789DA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47DC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996BD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CC0F2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D6ED78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07B3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A93C6F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DDC" w:rsidRPr="007535E3" w14:paraId="52CA57F9" w14:textId="77777777" w:rsidTr="004325F7">
        <w:tc>
          <w:tcPr>
            <w:tcW w:w="3798" w:type="dxa"/>
          </w:tcPr>
          <w:p w14:paraId="4ADF858A" w14:textId="77777777" w:rsidR="00283DDC" w:rsidRPr="007535E3" w:rsidRDefault="00283DDC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   เงินตราต่างประเทศ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12CE1B" w14:textId="77777777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879CCE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3B5C34E" w14:textId="77777777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12730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D2EE51" w14:textId="24AC217A" w:rsidR="00283DDC" w:rsidRPr="007535E3" w:rsidRDefault="007F1ABF" w:rsidP="007F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0D640E" w14:textId="77777777" w:rsidR="00283DDC" w:rsidRPr="007535E3" w:rsidRDefault="00283DDC" w:rsidP="007F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C443A2" w14:textId="77777777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(38)</w:t>
            </w:r>
          </w:p>
        </w:tc>
        <w:tc>
          <w:tcPr>
            <w:tcW w:w="270" w:type="dxa"/>
          </w:tcPr>
          <w:p w14:paraId="0463497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0602C4" w14:textId="77777777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508C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34F9B22" w14:textId="3232433A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(9,</w:t>
            </w:r>
            <w:r w:rsidR="00BA5F2F" w:rsidRPr="007535E3">
              <w:rPr>
                <w:rFonts w:ascii="Angsana New" w:hAnsi="Angsana New"/>
                <w:sz w:val="30"/>
                <w:szCs w:val="30"/>
              </w:rPr>
              <w:t>901</w:t>
            </w:r>
            <w:r w:rsidRPr="007535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FF281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AB1D1CC" w14:textId="77777777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5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(9,939)</w:t>
            </w:r>
          </w:p>
        </w:tc>
      </w:tr>
      <w:tr w:rsidR="00283DDC" w:rsidRPr="007535E3" w14:paraId="5B504877" w14:textId="77777777" w:rsidTr="004325F7">
        <w:tc>
          <w:tcPr>
            <w:tcW w:w="3798" w:type="dxa"/>
          </w:tcPr>
          <w:p w14:paraId="379DD5A2" w14:textId="77777777" w:rsidR="00283DDC" w:rsidRPr="007535E3" w:rsidRDefault="00283DDC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D196A17" w14:textId="77777777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204,828</w:t>
            </w:r>
          </w:p>
        </w:tc>
        <w:tc>
          <w:tcPr>
            <w:tcW w:w="252" w:type="dxa"/>
          </w:tcPr>
          <w:p w14:paraId="1307BDB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B05C24A" w14:textId="77777777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338,984</w:t>
            </w:r>
          </w:p>
        </w:tc>
        <w:tc>
          <w:tcPr>
            <w:tcW w:w="270" w:type="dxa"/>
          </w:tcPr>
          <w:p w14:paraId="16FB5C30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0C65F8" w14:textId="16D49AB6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F1ABF" w:rsidRPr="007535E3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F1ABF"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2AB0AE5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1D11E0" w14:textId="77777777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59,696</w:t>
            </w:r>
          </w:p>
        </w:tc>
        <w:tc>
          <w:tcPr>
            <w:tcW w:w="270" w:type="dxa"/>
          </w:tcPr>
          <w:p w14:paraId="1143A92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BBCEA6C" w14:textId="77777777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45,989</w:t>
            </w:r>
          </w:p>
        </w:tc>
        <w:tc>
          <w:tcPr>
            <w:tcW w:w="270" w:type="dxa"/>
          </w:tcPr>
          <w:p w14:paraId="497A265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6E1DFA92" w14:textId="7355C064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43E88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43E88">
              <w:rPr>
                <w:rFonts w:ascii="Angsana New" w:hAnsi="Angsana New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0F22B5D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5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41A7BED2" w14:textId="206CD2F6" w:rsidR="00283DDC" w:rsidRPr="007535E3" w:rsidRDefault="001E48E9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5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005179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05179">
              <w:rPr>
                <w:rFonts w:ascii="Angsana New" w:hAnsi="Angsana New"/>
                <w:b/>
                <w:bCs/>
                <w:sz w:val="30"/>
                <w:szCs w:val="30"/>
              </w:rPr>
              <w:t>739</w:t>
            </w:r>
          </w:p>
        </w:tc>
      </w:tr>
    </w:tbl>
    <w:p w14:paraId="31F8F6B1" w14:textId="77777777" w:rsidR="00FF52AC" w:rsidRPr="007535E3" w:rsidRDefault="00FF52AC" w:rsidP="000E5573">
      <w:pPr>
        <w:spacing w:line="350" w:lineRule="exact"/>
        <w:rPr>
          <w:rFonts w:ascii="Angsana New" w:hAnsi="Angsana New"/>
          <w:sz w:val="2"/>
          <w:szCs w:val="2"/>
        </w:rPr>
      </w:pPr>
      <w:r w:rsidRPr="007535E3">
        <w:rPr>
          <w:rFonts w:ascii="Angsana New" w:hAnsi="Angsana New"/>
        </w:rPr>
        <w:br w:type="page"/>
      </w:r>
    </w:p>
    <w:tbl>
      <w:tblPr>
        <w:tblW w:w="144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52"/>
        <w:gridCol w:w="1278"/>
        <w:gridCol w:w="270"/>
        <w:gridCol w:w="1260"/>
        <w:gridCol w:w="270"/>
        <w:gridCol w:w="1260"/>
        <w:gridCol w:w="270"/>
        <w:gridCol w:w="1350"/>
        <w:gridCol w:w="270"/>
        <w:gridCol w:w="1431"/>
        <w:gridCol w:w="9"/>
        <w:gridCol w:w="261"/>
        <w:gridCol w:w="9"/>
        <w:gridCol w:w="1260"/>
      </w:tblGrid>
      <w:tr w:rsidR="00FF52AC" w:rsidRPr="007535E3" w14:paraId="43B1B485" w14:textId="77777777" w:rsidTr="000D6E7E">
        <w:tc>
          <w:tcPr>
            <w:tcW w:w="3690" w:type="dxa"/>
          </w:tcPr>
          <w:p w14:paraId="371CA8A3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5"/>
          </w:tcPr>
          <w:p w14:paraId="617E41DD" w14:textId="77777777" w:rsidR="00FF52AC" w:rsidRPr="007535E3" w:rsidRDefault="00FF52AC" w:rsidP="00F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52AC" w:rsidRPr="007535E3" w14:paraId="5757AF0D" w14:textId="77777777" w:rsidTr="000D6E7E">
        <w:tc>
          <w:tcPr>
            <w:tcW w:w="3690" w:type="dxa"/>
          </w:tcPr>
          <w:p w14:paraId="1367281D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77A932F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46D6A2F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48F6D8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68E54C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3182FA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7AA017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5C6227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2E5D2A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8FCC9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C66D7C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762E5F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  <w:gridSpan w:val="2"/>
          </w:tcPr>
          <w:p w14:paraId="281C3BB9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gridSpan w:val="2"/>
          </w:tcPr>
          <w:p w14:paraId="5E2BF4B5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F52AC" w:rsidRPr="007535E3" w14:paraId="0E7D28DA" w14:textId="77777777" w:rsidTr="000D6E7E">
        <w:tc>
          <w:tcPr>
            <w:tcW w:w="3690" w:type="dxa"/>
          </w:tcPr>
          <w:p w14:paraId="59E363C2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376E1BF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52" w:type="dxa"/>
          </w:tcPr>
          <w:p w14:paraId="02BF0ED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6A824C4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975FEE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47E714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678DE42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F34458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091D0EA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87EE5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F8E186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63F08C59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  <w:gridSpan w:val="2"/>
          </w:tcPr>
          <w:p w14:paraId="1E4514CA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gridSpan w:val="2"/>
          </w:tcPr>
          <w:p w14:paraId="5B3B56C8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F52AC" w:rsidRPr="007535E3" w14:paraId="367E4A88" w14:textId="77777777" w:rsidTr="000D6E7E">
        <w:tc>
          <w:tcPr>
            <w:tcW w:w="3690" w:type="dxa"/>
          </w:tcPr>
          <w:p w14:paraId="7294DFC6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459B20E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2" w:type="dxa"/>
          </w:tcPr>
          <w:p w14:paraId="10109822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7A90A0B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AF342F4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5C674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0F1EF93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808E67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AE3E18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4EF4C4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3710FA6A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1638E0D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gridSpan w:val="2"/>
          </w:tcPr>
          <w:p w14:paraId="034D3E86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gridSpan w:val="2"/>
          </w:tcPr>
          <w:p w14:paraId="45645E3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F52AC" w:rsidRPr="007535E3" w14:paraId="048F3AC2" w14:textId="77777777" w:rsidTr="000D6E7E">
        <w:tc>
          <w:tcPr>
            <w:tcW w:w="3690" w:type="dxa"/>
          </w:tcPr>
          <w:p w14:paraId="25FE0DE3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5"/>
          </w:tcPr>
          <w:p w14:paraId="1E678613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52AC" w:rsidRPr="007535E3" w14:paraId="714294BB" w14:textId="77777777" w:rsidTr="000D6E7E">
        <w:tc>
          <w:tcPr>
            <w:tcW w:w="3690" w:type="dxa"/>
          </w:tcPr>
          <w:p w14:paraId="05CDCC44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C57F7F"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260" w:type="dxa"/>
          </w:tcPr>
          <w:p w14:paraId="4322117D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52" w:type="dxa"/>
          </w:tcPr>
          <w:p w14:paraId="0D05B883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8" w:type="dxa"/>
          </w:tcPr>
          <w:p w14:paraId="2F8433BC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270" w:type="dxa"/>
          </w:tcPr>
          <w:p w14:paraId="7DC18B56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60" w:type="dxa"/>
          </w:tcPr>
          <w:p w14:paraId="050B4C7F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270" w:type="dxa"/>
          </w:tcPr>
          <w:p w14:paraId="1D82472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</w:tcPr>
          <w:p w14:paraId="29EF9029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67A4032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7AFDAD0E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0E4EBB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31" w:type="dxa"/>
          </w:tcPr>
          <w:p w14:paraId="1932DE03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gridSpan w:val="2"/>
          </w:tcPr>
          <w:p w14:paraId="4F7BE48B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9" w:type="dxa"/>
            <w:gridSpan w:val="2"/>
          </w:tcPr>
          <w:p w14:paraId="5EFB7EF6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283DDC" w:rsidRPr="007535E3" w14:paraId="2D162E65" w14:textId="77777777" w:rsidTr="000D6E7E">
        <w:tc>
          <w:tcPr>
            <w:tcW w:w="3690" w:type="dxa"/>
          </w:tcPr>
          <w:p w14:paraId="2250C35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256</w:t>
            </w:r>
            <w:r w:rsidRPr="007535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F61DE2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53,218</w:t>
            </w:r>
          </w:p>
        </w:tc>
        <w:tc>
          <w:tcPr>
            <w:tcW w:w="252" w:type="dxa"/>
          </w:tcPr>
          <w:p w14:paraId="3894754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26503D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185,513</w:t>
            </w:r>
          </w:p>
        </w:tc>
        <w:tc>
          <w:tcPr>
            <w:tcW w:w="270" w:type="dxa"/>
          </w:tcPr>
          <w:p w14:paraId="6850DBB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10902E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271,258</w:t>
            </w:r>
          </w:p>
        </w:tc>
        <w:tc>
          <w:tcPr>
            <w:tcW w:w="270" w:type="dxa"/>
          </w:tcPr>
          <w:p w14:paraId="51C1E79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DF174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54,740</w:t>
            </w:r>
          </w:p>
        </w:tc>
        <w:tc>
          <w:tcPr>
            <w:tcW w:w="270" w:type="dxa"/>
          </w:tcPr>
          <w:p w14:paraId="078CC84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ECECB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42,187</w:t>
            </w:r>
          </w:p>
        </w:tc>
        <w:tc>
          <w:tcPr>
            <w:tcW w:w="270" w:type="dxa"/>
          </w:tcPr>
          <w:p w14:paraId="224211E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5BB5BA8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5C2F28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02DE816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606,916</w:t>
            </w:r>
          </w:p>
        </w:tc>
      </w:tr>
      <w:tr w:rsidR="00283DDC" w:rsidRPr="007535E3" w14:paraId="76EC6480" w14:textId="77777777" w:rsidTr="000D6E7E">
        <w:tc>
          <w:tcPr>
            <w:tcW w:w="3690" w:type="dxa"/>
          </w:tcPr>
          <w:p w14:paraId="46FEAF7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339E196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3,738</w:t>
            </w:r>
          </w:p>
        </w:tc>
        <w:tc>
          <w:tcPr>
            <w:tcW w:w="252" w:type="dxa"/>
          </w:tcPr>
          <w:p w14:paraId="5340A46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1F11C60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13,788</w:t>
            </w:r>
          </w:p>
        </w:tc>
        <w:tc>
          <w:tcPr>
            <w:tcW w:w="270" w:type="dxa"/>
          </w:tcPr>
          <w:p w14:paraId="49DA77D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D34AC1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16,953</w:t>
            </w:r>
          </w:p>
        </w:tc>
        <w:tc>
          <w:tcPr>
            <w:tcW w:w="270" w:type="dxa"/>
          </w:tcPr>
          <w:p w14:paraId="48BB4D5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92F20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1,292</w:t>
            </w:r>
          </w:p>
        </w:tc>
        <w:tc>
          <w:tcPr>
            <w:tcW w:w="270" w:type="dxa"/>
          </w:tcPr>
          <w:p w14:paraId="245BADD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28ECE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14:paraId="7914D43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F1E700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DBD07A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17DC3BB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36,537</w:t>
            </w:r>
          </w:p>
        </w:tc>
      </w:tr>
      <w:tr w:rsidR="00283DDC" w:rsidRPr="007535E3" w14:paraId="2025AEA2" w14:textId="77777777" w:rsidTr="000D6E7E">
        <w:tc>
          <w:tcPr>
            <w:tcW w:w="3690" w:type="dxa"/>
          </w:tcPr>
          <w:p w14:paraId="65D86E1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0488A1" w14:textId="77777777" w:rsidR="00283DDC" w:rsidRPr="007535E3" w:rsidRDefault="00283DDC" w:rsidP="00AF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7FA504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8E6415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66152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47465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(1,523)</w:t>
            </w:r>
          </w:p>
        </w:tc>
        <w:tc>
          <w:tcPr>
            <w:tcW w:w="270" w:type="dxa"/>
          </w:tcPr>
          <w:p w14:paraId="2863A15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31B07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(226)</w:t>
            </w:r>
          </w:p>
        </w:tc>
        <w:tc>
          <w:tcPr>
            <w:tcW w:w="270" w:type="dxa"/>
          </w:tcPr>
          <w:p w14:paraId="3A4BBCF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9D339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1C66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5B467D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50116A0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</w:tcPr>
          <w:p w14:paraId="65CDB85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(1,749)</w:t>
            </w:r>
          </w:p>
        </w:tc>
      </w:tr>
      <w:tr w:rsidR="00283DDC" w:rsidRPr="007535E3" w14:paraId="0093AABD" w14:textId="77777777" w:rsidTr="00793E96">
        <w:tc>
          <w:tcPr>
            <w:tcW w:w="3690" w:type="dxa"/>
          </w:tcPr>
          <w:p w14:paraId="60A94C3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DD281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457622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75D58A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1F848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2C9C0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B19C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C8C1B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D0610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9E7990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A7CC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381B49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1FAA81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280FC8B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3DDC" w:rsidRPr="007535E3" w14:paraId="2DA093DF" w14:textId="77777777" w:rsidTr="00793E96">
        <w:tc>
          <w:tcPr>
            <w:tcW w:w="3690" w:type="dxa"/>
          </w:tcPr>
          <w:p w14:paraId="3C09C61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วันที่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5E021BE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56,956</w:t>
            </w:r>
          </w:p>
        </w:tc>
        <w:tc>
          <w:tcPr>
            <w:tcW w:w="252" w:type="dxa"/>
          </w:tcPr>
          <w:p w14:paraId="11F467C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83DD30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199,301</w:t>
            </w:r>
          </w:p>
        </w:tc>
        <w:tc>
          <w:tcPr>
            <w:tcW w:w="270" w:type="dxa"/>
          </w:tcPr>
          <w:p w14:paraId="26D55A9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00D1F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286,688</w:t>
            </w:r>
          </w:p>
        </w:tc>
        <w:tc>
          <w:tcPr>
            <w:tcW w:w="270" w:type="dxa"/>
          </w:tcPr>
          <w:p w14:paraId="548376F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77250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55,806</w:t>
            </w:r>
          </w:p>
        </w:tc>
        <w:tc>
          <w:tcPr>
            <w:tcW w:w="270" w:type="dxa"/>
          </w:tcPr>
          <w:p w14:paraId="3FD4C58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AA9E2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42,953</w:t>
            </w:r>
          </w:p>
        </w:tc>
        <w:tc>
          <w:tcPr>
            <w:tcW w:w="270" w:type="dxa"/>
          </w:tcPr>
          <w:p w14:paraId="0C828E1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</w:tcPr>
          <w:p w14:paraId="07920A9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8ACC42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66ED033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641,704</w:t>
            </w:r>
          </w:p>
        </w:tc>
      </w:tr>
      <w:tr w:rsidR="00283DDC" w:rsidRPr="007535E3" w14:paraId="4FDB6940" w14:textId="77777777" w:rsidTr="000D6E7E">
        <w:tc>
          <w:tcPr>
            <w:tcW w:w="3690" w:type="dxa"/>
          </w:tcPr>
          <w:p w14:paraId="04558B6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60D1F3DD" w14:textId="77777777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3,725</w:t>
            </w:r>
          </w:p>
        </w:tc>
        <w:tc>
          <w:tcPr>
            <w:tcW w:w="252" w:type="dxa"/>
          </w:tcPr>
          <w:p w14:paraId="7185526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2B63F10" w14:textId="77777777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13,811</w:t>
            </w:r>
          </w:p>
        </w:tc>
        <w:tc>
          <w:tcPr>
            <w:tcW w:w="270" w:type="dxa"/>
          </w:tcPr>
          <w:p w14:paraId="449E0AF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17DB34" w14:textId="77777777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17,453</w:t>
            </w:r>
          </w:p>
        </w:tc>
        <w:tc>
          <w:tcPr>
            <w:tcW w:w="270" w:type="dxa"/>
          </w:tcPr>
          <w:p w14:paraId="7441578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C860DE" w14:textId="77777777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1,400</w:t>
            </w:r>
          </w:p>
        </w:tc>
        <w:tc>
          <w:tcPr>
            <w:tcW w:w="270" w:type="dxa"/>
          </w:tcPr>
          <w:p w14:paraId="6738D16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C560F1" w14:textId="50C9F2B0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58</w:t>
            </w:r>
            <w:r w:rsidR="00AF7934" w:rsidRPr="007535E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424A3D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CAE41FA" w14:textId="77777777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425E9C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3D85C4CB" w14:textId="7DE597A0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36,9</w:t>
            </w:r>
            <w:r w:rsidR="00AF7934" w:rsidRPr="007535E3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283DDC" w:rsidRPr="007535E3" w14:paraId="3071812B" w14:textId="77777777" w:rsidTr="000D6E7E">
        <w:tc>
          <w:tcPr>
            <w:tcW w:w="3690" w:type="dxa"/>
          </w:tcPr>
          <w:p w14:paraId="2F619D5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DE957B" w14:textId="77777777" w:rsidR="00283DDC" w:rsidRPr="007535E3" w:rsidRDefault="00504E3B" w:rsidP="0050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(1,761)</w:t>
            </w:r>
          </w:p>
        </w:tc>
        <w:tc>
          <w:tcPr>
            <w:tcW w:w="252" w:type="dxa"/>
          </w:tcPr>
          <w:p w14:paraId="4C197F5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93685B9" w14:textId="77777777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B4B34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4E2639" w14:textId="77777777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(1,209)</w:t>
            </w:r>
          </w:p>
        </w:tc>
        <w:tc>
          <w:tcPr>
            <w:tcW w:w="270" w:type="dxa"/>
          </w:tcPr>
          <w:p w14:paraId="071D2F7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B31BD6" w14:textId="09ADF34C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(48</w:t>
            </w:r>
            <w:r w:rsidR="00C44AD1" w:rsidRPr="007535E3">
              <w:rPr>
                <w:rFonts w:ascii="Angsana New" w:hAnsi="Angsana New"/>
                <w:sz w:val="30"/>
                <w:szCs w:val="30"/>
              </w:rPr>
              <w:t>1</w:t>
            </w:r>
            <w:r w:rsidRPr="007535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3FA34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67C005" w14:textId="77777777" w:rsidR="00283DDC" w:rsidRPr="007535E3" w:rsidRDefault="00504E3B" w:rsidP="0050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(1,428)</w:t>
            </w:r>
          </w:p>
        </w:tc>
        <w:tc>
          <w:tcPr>
            <w:tcW w:w="270" w:type="dxa"/>
          </w:tcPr>
          <w:p w14:paraId="563E68D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349D99A" w14:textId="77777777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32DB15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</w:tcPr>
          <w:p w14:paraId="7AF8A8D2" w14:textId="136453B9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(4,87</w:t>
            </w:r>
            <w:r w:rsidR="00A20DEC" w:rsidRPr="007535E3">
              <w:rPr>
                <w:rFonts w:ascii="Angsana New" w:hAnsi="Angsana New"/>
                <w:sz w:val="30"/>
                <w:szCs w:val="30"/>
              </w:rPr>
              <w:t>8</w:t>
            </w:r>
            <w:r w:rsidRPr="007535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3DDC" w:rsidRPr="007535E3" w14:paraId="123649B8" w14:textId="77777777" w:rsidTr="000D6E7E">
        <w:tc>
          <w:tcPr>
            <w:tcW w:w="3690" w:type="dxa"/>
          </w:tcPr>
          <w:p w14:paraId="0D75124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4B2ED1" w14:textId="77777777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58,920</w:t>
            </w:r>
          </w:p>
        </w:tc>
        <w:tc>
          <w:tcPr>
            <w:tcW w:w="252" w:type="dxa"/>
          </w:tcPr>
          <w:p w14:paraId="624FFFE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21879E3" w14:textId="77777777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213,112</w:t>
            </w:r>
          </w:p>
        </w:tc>
        <w:tc>
          <w:tcPr>
            <w:tcW w:w="270" w:type="dxa"/>
          </w:tcPr>
          <w:p w14:paraId="7008CBC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7FB5F1" w14:textId="77777777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302,932</w:t>
            </w:r>
          </w:p>
        </w:tc>
        <w:tc>
          <w:tcPr>
            <w:tcW w:w="270" w:type="dxa"/>
          </w:tcPr>
          <w:p w14:paraId="6A73AE3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EEB796" w14:textId="77777777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56,726</w:t>
            </w:r>
          </w:p>
        </w:tc>
        <w:tc>
          <w:tcPr>
            <w:tcW w:w="270" w:type="dxa"/>
          </w:tcPr>
          <w:p w14:paraId="4B05E64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5F5A0D" w14:textId="59D63C6C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42,10</w:t>
            </w:r>
            <w:r w:rsidR="00C44AD1" w:rsidRPr="007535E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10E8A0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15D1F833" w14:textId="77777777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32B853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A22370" w14:textId="77777777" w:rsidR="00283DDC" w:rsidRPr="007535E3" w:rsidRDefault="00504E3B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673,795</w:t>
            </w:r>
          </w:p>
        </w:tc>
      </w:tr>
      <w:tr w:rsidR="00283DDC" w:rsidRPr="007535E3" w14:paraId="2D722C9F" w14:textId="77777777" w:rsidTr="008F4878">
        <w:tc>
          <w:tcPr>
            <w:tcW w:w="3690" w:type="dxa"/>
          </w:tcPr>
          <w:p w14:paraId="47B6DD0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493BF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D8D587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0287340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7E4D5B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E815D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29ABEB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930B4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524A7B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42FA2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683D93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B305F5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09C6FA2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3176965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F4878" w:rsidRPr="007535E3" w14:paraId="558D291B" w14:textId="77777777" w:rsidTr="008F4878">
        <w:tc>
          <w:tcPr>
            <w:tcW w:w="3690" w:type="dxa"/>
          </w:tcPr>
          <w:p w14:paraId="6FFFA5B5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3D84F529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0BDE8A8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09348CE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D5CBD29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9D19BD2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953A908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7988830D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5188030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17FA6BA9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D00EB09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1" w:type="dxa"/>
          </w:tcPr>
          <w:p w14:paraId="2745C4C3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A9A367F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gridSpan w:val="2"/>
          </w:tcPr>
          <w:p w14:paraId="49296ED1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F4878" w:rsidRPr="007535E3" w14:paraId="3476C2F5" w14:textId="77777777" w:rsidTr="008F4878">
        <w:tc>
          <w:tcPr>
            <w:tcW w:w="3690" w:type="dxa"/>
          </w:tcPr>
          <w:p w14:paraId="4C054A80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207E5EC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40C44E9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5BC5EA2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6876255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2D41A3E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DFF7B50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7D2A8E24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49BF270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4DB09A2A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17112E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1" w:type="dxa"/>
          </w:tcPr>
          <w:p w14:paraId="0EFAD5F9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47EF7724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gridSpan w:val="2"/>
          </w:tcPr>
          <w:p w14:paraId="48BA7712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F4878" w:rsidRPr="007535E3" w14:paraId="799E0EDE" w14:textId="77777777" w:rsidTr="008F4878">
        <w:tc>
          <w:tcPr>
            <w:tcW w:w="3690" w:type="dxa"/>
          </w:tcPr>
          <w:p w14:paraId="72B66DDF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BA1EE09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E35AA01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1BC7E74B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F00F6B2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304EB52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EC48EC5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45A5D736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63DFC93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130F5199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DBA04EA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1" w:type="dxa"/>
          </w:tcPr>
          <w:p w14:paraId="745B76E5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73ED32FD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gridSpan w:val="2"/>
          </w:tcPr>
          <w:p w14:paraId="6DCA013A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F4878" w:rsidRPr="007535E3" w14:paraId="76806B6D" w14:textId="77777777" w:rsidTr="008F4878">
        <w:tc>
          <w:tcPr>
            <w:tcW w:w="3690" w:type="dxa"/>
          </w:tcPr>
          <w:p w14:paraId="02C63893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974FF66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876B509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D0C07F5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19A0990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D6D9EB2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16DF426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723C1557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60BAC03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08D2A26B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3ADA69C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1" w:type="dxa"/>
          </w:tcPr>
          <w:p w14:paraId="07DD69F2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4361007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gridSpan w:val="2"/>
          </w:tcPr>
          <w:p w14:paraId="3911AF57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F4878" w:rsidRPr="007535E3" w14:paraId="212350AA" w14:textId="77777777" w:rsidTr="008F4878">
        <w:tc>
          <w:tcPr>
            <w:tcW w:w="3690" w:type="dxa"/>
          </w:tcPr>
          <w:p w14:paraId="1F33DD37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23BA4326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BAEDD2D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3E67CF0E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F7F1F68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3AE4B205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28E5077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58B1DF96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ADB6F29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0F44406E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86868D8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1" w:type="dxa"/>
          </w:tcPr>
          <w:p w14:paraId="688AF8BD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675556F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gridSpan w:val="2"/>
          </w:tcPr>
          <w:p w14:paraId="4E5B56F2" w14:textId="77777777" w:rsidR="008F4878" w:rsidRPr="007535E3" w:rsidRDefault="008F4878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F4878" w:rsidRPr="007535E3" w14:paraId="6B2188B5" w14:textId="77777777" w:rsidTr="00333BF7">
        <w:tc>
          <w:tcPr>
            <w:tcW w:w="3690" w:type="dxa"/>
          </w:tcPr>
          <w:p w14:paraId="7290295D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5"/>
          </w:tcPr>
          <w:p w14:paraId="1F8FCFBF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F4878" w:rsidRPr="007535E3" w14:paraId="303B5876" w14:textId="77777777" w:rsidTr="00333BF7">
        <w:tc>
          <w:tcPr>
            <w:tcW w:w="3690" w:type="dxa"/>
          </w:tcPr>
          <w:p w14:paraId="00867C0C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251883D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CE4689F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718E869B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EE944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D77A0B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1D581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18AA13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1909D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55BE95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D5B61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D277ED1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  <w:gridSpan w:val="2"/>
          </w:tcPr>
          <w:p w14:paraId="5F38E4F3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B433FE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4878" w:rsidRPr="007535E3" w14:paraId="69587AD2" w14:textId="77777777" w:rsidTr="00333BF7">
        <w:tc>
          <w:tcPr>
            <w:tcW w:w="3690" w:type="dxa"/>
          </w:tcPr>
          <w:p w14:paraId="6FBD81C1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427AF9D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52" w:type="dxa"/>
          </w:tcPr>
          <w:p w14:paraId="11890676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50C989F9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BEFCA2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EB142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3132C15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8F0C2D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7D2FF6E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9DD3CA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2A209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C9EE8D7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  <w:gridSpan w:val="2"/>
          </w:tcPr>
          <w:p w14:paraId="77577B6F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2750ED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4878" w:rsidRPr="007535E3" w14:paraId="61AFEF16" w14:textId="77777777" w:rsidTr="00333BF7">
        <w:tc>
          <w:tcPr>
            <w:tcW w:w="3690" w:type="dxa"/>
          </w:tcPr>
          <w:p w14:paraId="026CCBB2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2CF1361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2" w:type="dxa"/>
          </w:tcPr>
          <w:p w14:paraId="7D272E0E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31EBA4E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CDE3FD8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43FE75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C85C928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8310FF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62FDE14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677E22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5E5EA229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F7FE77E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gridSpan w:val="2"/>
          </w:tcPr>
          <w:p w14:paraId="18E0BC7F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AC0106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F4878" w:rsidRPr="007535E3" w14:paraId="1864749E" w14:textId="77777777" w:rsidTr="00333BF7">
        <w:tc>
          <w:tcPr>
            <w:tcW w:w="3690" w:type="dxa"/>
          </w:tcPr>
          <w:p w14:paraId="357409C4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5"/>
          </w:tcPr>
          <w:p w14:paraId="3FA7834A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DDC" w:rsidRPr="007535E3" w14:paraId="68FA9D4B" w14:textId="77777777" w:rsidTr="000D6E7E">
        <w:tc>
          <w:tcPr>
            <w:tcW w:w="3690" w:type="dxa"/>
          </w:tcPr>
          <w:p w14:paraId="10269F4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34B89C7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95753E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6399FA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ADA28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F3FFF7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3922F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FF65A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B7E2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545B4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3E0E2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</w:tcPr>
          <w:p w14:paraId="02B1CEE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A5B3A7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18E01E6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3DDC" w:rsidRPr="007535E3" w14:paraId="6056FC72" w14:textId="77777777" w:rsidTr="000D6E7E">
        <w:tc>
          <w:tcPr>
            <w:tcW w:w="3690" w:type="dxa"/>
          </w:tcPr>
          <w:p w14:paraId="7171449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21609EAF" w14:textId="3C47CEEC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2B46CF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C57EA6" w14:textId="7F495B7D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87940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706904" w14:textId="21637341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796CF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56D1AB" w14:textId="2EF8FF35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B669F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0BB7DE" w14:textId="06BD808B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98DA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</w:tcPr>
          <w:p w14:paraId="18DBF685" w14:textId="02FB88D8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98CFE4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41046301" w14:textId="62C6E2E6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25F7" w:rsidRPr="007535E3" w14:paraId="623A8728" w14:textId="77777777" w:rsidTr="004325F7">
        <w:tc>
          <w:tcPr>
            <w:tcW w:w="3690" w:type="dxa"/>
          </w:tcPr>
          <w:p w14:paraId="4C3240BC" w14:textId="4FD2B4F2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4D23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EEA54AC" w14:textId="02B2E7EE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155,935</w:t>
            </w:r>
          </w:p>
        </w:tc>
        <w:tc>
          <w:tcPr>
            <w:tcW w:w="252" w:type="dxa"/>
          </w:tcPr>
          <w:p w14:paraId="3EBF254C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606B425" w14:textId="24785168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139,633</w:t>
            </w:r>
          </w:p>
        </w:tc>
        <w:tc>
          <w:tcPr>
            <w:tcW w:w="270" w:type="dxa"/>
          </w:tcPr>
          <w:p w14:paraId="0A39B9A0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92DBDB" w14:textId="36D7C240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80,182</w:t>
            </w:r>
          </w:p>
        </w:tc>
        <w:tc>
          <w:tcPr>
            <w:tcW w:w="270" w:type="dxa"/>
          </w:tcPr>
          <w:p w14:paraId="14094B42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398EFA1" w14:textId="0E43D5F6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2,537</w:t>
            </w:r>
          </w:p>
        </w:tc>
        <w:tc>
          <w:tcPr>
            <w:tcW w:w="270" w:type="dxa"/>
          </w:tcPr>
          <w:p w14:paraId="5D2DC65C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01F8D37" w14:textId="5B74077F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1,876</w:t>
            </w:r>
          </w:p>
        </w:tc>
        <w:tc>
          <w:tcPr>
            <w:tcW w:w="270" w:type="dxa"/>
          </w:tcPr>
          <w:p w14:paraId="15795000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69FEBB62" w14:textId="0D5077C5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97,538</w:t>
            </w:r>
          </w:p>
        </w:tc>
        <w:tc>
          <w:tcPr>
            <w:tcW w:w="270" w:type="dxa"/>
            <w:gridSpan w:val="2"/>
          </w:tcPr>
          <w:p w14:paraId="6C677EF5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bottom w:val="double" w:sz="4" w:space="0" w:color="auto"/>
            </w:tcBorders>
          </w:tcPr>
          <w:p w14:paraId="597E6D78" w14:textId="630F71DE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477,701</w:t>
            </w:r>
          </w:p>
        </w:tc>
      </w:tr>
      <w:tr w:rsidR="00EE35C3" w:rsidRPr="007535E3" w14:paraId="6F23A3F0" w14:textId="77777777" w:rsidTr="00EE35C3">
        <w:tc>
          <w:tcPr>
            <w:tcW w:w="3690" w:type="dxa"/>
          </w:tcPr>
          <w:p w14:paraId="14B4442A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2A7AE89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5DFAF36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0151849C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90DEB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677C186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47E5CB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047701A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48563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59E0F0A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B3D7EF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1D6FDBD8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751B626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double" w:sz="4" w:space="0" w:color="auto"/>
            </w:tcBorders>
          </w:tcPr>
          <w:p w14:paraId="44C5B0FD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25F7" w:rsidRPr="007535E3" w14:paraId="7CC46001" w14:textId="77777777" w:rsidTr="00EE35C3">
        <w:tc>
          <w:tcPr>
            <w:tcW w:w="3690" w:type="dxa"/>
          </w:tcPr>
          <w:p w14:paraId="041F8E83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49AAFD0C" w14:textId="0A300560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FBA9DCF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7544EFFA" w14:textId="1EB46915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74B98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DBF723" w14:textId="1D609EAF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A4C95E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CDD1D8" w14:textId="78EC5408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83C3D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2BB1CD" w14:textId="10C1E148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50BD71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</w:tcPr>
          <w:p w14:paraId="12808C31" w14:textId="50817066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8EFC41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50703C41" w14:textId="578CD2D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25F7" w:rsidRPr="007535E3" w14:paraId="2C4F8CED" w14:textId="77777777" w:rsidTr="00D4479A">
        <w:tc>
          <w:tcPr>
            <w:tcW w:w="3690" w:type="dxa"/>
          </w:tcPr>
          <w:p w14:paraId="7F77CC4A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D23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</w:tcPr>
          <w:p w14:paraId="31E52620" w14:textId="1201E616" w:rsidR="004325F7" w:rsidRPr="00F709E5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709E5">
              <w:rPr>
                <w:rFonts w:ascii="Angsana New" w:hAnsi="Angsana New"/>
                <w:sz w:val="30"/>
                <w:szCs w:val="30"/>
              </w:rPr>
              <w:t>145,908</w:t>
            </w:r>
          </w:p>
        </w:tc>
        <w:tc>
          <w:tcPr>
            <w:tcW w:w="252" w:type="dxa"/>
          </w:tcPr>
          <w:p w14:paraId="3EF45B30" w14:textId="77777777" w:rsidR="004325F7" w:rsidRPr="00F709E5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F5B17CE" w14:textId="73536EED" w:rsidR="004325F7" w:rsidRPr="00F709E5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709E5">
              <w:rPr>
                <w:rFonts w:ascii="Angsana New" w:hAnsi="Angsana New"/>
                <w:sz w:val="30"/>
                <w:szCs w:val="30"/>
              </w:rPr>
              <w:t>125,872</w:t>
            </w:r>
          </w:p>
        </w:tc>
        <w:tc>
          <w:tcPr>
            <w:tcW w:w="270" w:type="dxa"/>
          </w:tcPr>
          <w:p w14:paraId="24AD0BBC" w14:textId="77777777" w:rsidR="004325F7" w:rsidRPr="00F709E5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A7F33B" w14:textId="671BA14D" w:rsidR="004325F7" w:rsidRPr="00F709E5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709E5">
              <w:rPr>
                <w:rFonts w:ascii="Angsana New" w:hAnsi="Angsana New"/>
                <w:sz w:val="30"/>
                <w:szCs w:val="30"/>
              </w:rPr>
              <w:t>67,316</w:t>
            </w:r>
          </w:p>
        </w:tc>
        <w:tc>
          <w:tcPr>
            <w:tcW w:w="270" w:type="dxa"/>
          </w:tcPr>
          <w:p w14:paraId="4F2AE04C" w14:textId="77777777" w:rsidR="004325F7" w:rsidRPr="00F709E5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EB907D" w14:textId="10364477" w:rsidR="004325F7" w:rsidRPr="00F709E5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709E5">
              <w:rPr>
                <w:rFonts w:ascii="Angsana New" w:hAnsi="Angsana New"/>
                <w:sz w:val="30"/>
                <w:szCs w:val="30"/>
              </w:rPr>
              <w:t>2,970</w:t>
            </w:r>
          </w:p>
        </w:tc>
        <w:tc>
          <w:tcPr>
            <w:tcW w:w="270" w:type="dxa"/>
          </w:tcPr>
          <w:p w14:paraId="7A12CCD2" w14:textId="77777777" w:rsidR="004325F7" w:rsidRPr="00F709E5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488415" w14:textId="0344A8AE" w:rsidR="004325F7" w:rsidRPr="00F709E5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709E5">
              <w:rPr>
                <w:rFonts w:ascii="Angsana New" w:hAnsi="Angsana New"/>
                <w:sz w:val="30"/>
                <w:szCs w:val="30"/>
              </w:rPr>
              <w:t>3,884</w:t>
            </w:r>
          </w:p>
        </w:tc>
        <w:tc>
          <w:tcPr>
            <w:tcW w:w="270" w:type="dxa"/>
          </w:tcPr>
          <w:p w14:paraId="7EFFF3C4" w14:textId="77777777" w:rsidR="004325F7" w:rsidRPr="00F709E5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3C3793C0" w14:textId="0DAB3ADE" w:rsidR="004325F7" w:rsidRPr="00F709E5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184,595</w:t>
            </w:r>
          </w:p>
        </w:tc>
        <w:tc>
          <w:tcPr>
            <w:tcW w:w="270" w:type="dxa"/>
            <w:gridSpan w:val="2"/>
          </w:tcPr>
          <w:p w14:paraId="3B2BF5CE" w14:textId="77777777" w:rsidR="004325F7" w:rsidRPr="00F709E5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81BD80" w14:textId="196BEB0D" w:rsidR="004325F7" w:rsidRPr="00F709E5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530,545</w:t>
            </w:r>
          </w:p>
        </w:tc>
      </w:tr>
      <w:tr w:rsidR="004325F7" w:rsidRPr="007535E3" w14:paraId="265ECFE7" w14:textId="77777777" w:rsidTr="00D4479A">
        <w:tc>
          <w:tcPr>
            <w:tcW w:w="3690" w:type="dxa"/>
          </w:tcPr>
          <w:p w14:paraId="02DE2722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D23">
              <w:rPr>
                <w:rFonts w:ascii="Angsana New" w:hAnsi="Angsana New" w:hint="cs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8FFE53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21C67C1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6C55165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D07A51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F13B1C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75782A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8FB8AC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ACA162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B81307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BED900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0597863B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2,399</w:t>
            </w:r>
          </w:p>
        </w:tc>
        <w:tc>
          <w:tcPr>
            <w:tcW w:w="270" w:type="dxa"/>
            <w:gridSpan w:val="2"/>
          </w:tcPr>
          <w:p w14:paraId="210545E0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565DF1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2,399</w:t>
            </w:r>
          </w:p>
        </w:tc>
      </w:tr>
      <w:tr w:rsidR="004325F7" w:rsidRPr="007535E3" w14:paraId="74BD8C53" w14:textId="77777777" w:rsidTr="00D4479A">
        <w:tc>
          <w:tcPr>
            <w:tcW w:w="3690" w:type="dxa"/>
          </w:tcPr>
          <w:p w14:paraId="1E5A933B" w14:textId="500239EF" w:rsidR="004325F7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CF0EC2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C42">
              <w:rPr>
                <w:rFonts w:ascii="Angsana New" w:hAnsi="Angsana New"/>
                <w:b/>
                <w:bCs/>
                <w:sz w:val="30"/>
                <w:szCs w:val="30"/>
              </w:rPr>
              <w:t>145,908</w:t>
            </w:r>
          </w:p>
        </w:tc>
        <w:tc>
          <w:tcPr>
            <w:tcW w:w="252" w:type="dxa"/>
          </w:tcPr>
          <w:p w14:paraId="0975F788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DA5C1B9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C42">
              <w:rPr>
                <w:rFonts w:ascii="Angsana New" w:hAnsi="Angsana New"/>
                <w:b/>
                <w:bCs/>
                <w:sz w:val="30"/>
                <w:szCs w:val="30"/>
              </w:rPr>
              <w:t>125,872</w:t>
            </w:r>
          </w:p>
        </w:tc>
        <w:tc>
          <w:tcPr>
            <w:tcW w:w="270" w:type="dxa"/>
          </w:tcPr>
          <w:p w14:paraId="2B059B38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2071FD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C42">
              <w:rPr>
                <w:rFonts w:ascii="Angsana New" w:hAnsi="Angsana New"/>
                <w:b/>
                <w:bCs/>
                <w:sz w:val="30"/>
                <w:szCs w:val="30"/>
              </w:rPr>
              <w:t>67,316</w:t>
            </w:r>
          </w:p>
        </w:tc>
        <w:tc>
          <w:tcPr>
            <w:tcW w:w="270" w:type="dxa"/>
          </w:tcPr>
          <w:p w14:paraId="24C1A4B1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D7F377" w14:textId="48DE7EC9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C42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270" w:type="dxa"/>
          </w:tcPr>
          <w:p w14:paraId="7EA3FBE9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04181F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C42">
              <w:rPr>
                <w:rFonts w:ascii="Angsana New" w:hAnsi="Angsana New"/>
                <w:b/>
                <w:bCs/>
                <w:sz w:val="30"/>
                <w:szCs w:val="30"/>
              </w:rPr>
              <w:t>3,884</w:t>
            </w:r>
          </w:p>
        </w:tc>
        <w:tc>
          <w:tcPr>
            <w:tcW w:w="270" w:type="dxa"/>
          </w:tcPr>
          <w:p w14:paraId="5C1E4E7A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B589D8" w14:textId="51A85D58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9E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86,994</w:t>
            </w:r>
          </w:p>
        </w:tc>
        <w:tc>
          <w:tcPr>
            <w:tcW w:w="270" w:type="dxa"/>
            <w:gridSpan w:val="2"/>
          </w:tcPr>
          <w:p w14:paraId="7C75F00B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86C843" w14:textId="06FDA1FB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532,944</w:t>
            </w:r>
          </w:p>
        </w:tc>
      </w:tr>
    </w:tbl>
    <w:p w14:paraId="14A3F0C4" w14:textId="77777777" w:rsidR="00FF52AC" w:rsidRPr="007535E3" w:rsidRDefault="00FF52AC" w:rsidP="00FF52AC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  <w:lang w:bidi="th-TH"/>
        </w:rPr>
        <w:sectPr w:rsidR="00FF52AC" w:rsidRPr="007535E3" w:rsidSect="00A74558">
          <w:headerReference w:type="default" r:id="rId11"/>
          <w:footerReference w:type="defaul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4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52"/>
        <w:gridCol w:w="1278"/>
        <w:gridCol w:w="270"/>
        <w:gridCol w:w="1260"/>
        <w:gridCol w:w="270"/>
        <w:gridCol w:w="1260"/>
        <w:gridCol w:w="270"/>
        <w:gridCol w:w="1350"/>
        <w:gridCol w:w="270"/>
        <w:gridCol w:w="1440"/>
        <w:gridCol w:w="270"/>
        <w:gridCol w:w="1260"/>
      </w:tblGrid>
      <w:tr w:rsidR="00FF52AC" w:rsidRPr="007535E3" w14:paraId="58467993" w14:textId="77777777" w:rsidTr="000D6E7E">
        <w:tc>
          <w:tcPr>
            <w:tcW w:w="3690" w:type="dxa"/>
          </w:tcPr>
          <w:p w14:paraId="70583FFB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3"/>
          </w:tcPr>
          <w:p w14:paraId="049B638B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2AC" w:rsidRPr="007535E3" w14:paraId="1E32FC15" w14:textId="77777777" w:rsidTr="00A109EC">
        <w:tc>
          <w:tcPr>
            <w:tcW w:w="3690" w:type="dxa"/>
          </w:tcPr>
          <w:p w14:paraId="22B2F17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E54B40" w14:textId="77777777" w:rsidR="00FF52AC" w:rsidRPr="007535E3" w:rsidRDefault="00FF52AC" w:rsidP="00F3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0884AFDE" w14:textId="77777777" w:rsidR="00FF52AC" w:rsidRPr="007535E3" w:rsidRDefault="00FF52AC" w:rsidP="00F3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5B946A" w14:textId="77777777" w:rsidR="00FF52AC" w:rsidRPr="007535E3" w:rsidRDefault="00FF52AC" w:rsidP="00F3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598C44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66B37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FECC5F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F31594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8FAA08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7AB186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F9397E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1F927A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14:paraId="57434E53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20B7AB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F52AC" w:rsidRPr="007535E3" w14:paraId="100FACCE" w14:textId="77777777" w:rsidTr="00A109EC">
        <w:tc>
          <w:tcPr>
            <w:tcW w:w="3690" w:type="dxa"/>
          </w:tcPr>
          <w:p w14:paraId="24FD66C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5BCBA3" w14:textId="77777777" w:rsidR="00FF52AC" w:rsidRPr="007535E3" w:rsidRDefault="00FF52AC" w:rsidP="00F3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52" w:type="dxa"/>
          </w:tcPr>
          <w:p w14:paraId="649FF7AA" w14:textId="77777777" w:rsidR="00FF52AC" w:rsidRPr="007535E3" w:rsidRDefault="00FF52AC" w:rsidP="00F3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7ED3196" w14:textId="77777777" w:rsidR="00FF52AC" w:rsidRPr="007535E3" w:rsidRDefault="00FF52AC" w:rsidP="00F3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9438DD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5622F0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9875B48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C5AA00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217C1D5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73B735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485A40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BB2C9A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07AB0A9B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7C29D0C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F52AC" w:rsidRPr="007535E3" w14:paraId="1C2B2541" w14:textId="77777777" w:rsidTr="00A109EC">
        <w:tc>
          <w:tcPr>
            <w:tcW w:w="3690" w:type="dxa"/>
          </w:tcPr>
          <w:p w14:paraId="44650D56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3BD866A" w14:textId="77777777" w:rsidR="00FF52AC" w:rsidRPr="007535E3" w:rsidRDefault="00FF52AC" w:rsidP="00F3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2" w:type="dxa"/>
          </w:tcPr>
          <w:p w14:paraId="48DA791C" w14:textId="77777777" w:rsidR="00FF52AC" w:rsidRPr="007535E3" w:rsidRDefault="00FF52AC" w:rsidP="00F3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064F088" w14:textId="77777777" w:rsidR="00FF52AC" w:rsidRPr="007535E3" w:rsidRDefault="00FF52AC" w:rsidP="00F3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3B6C3E37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9B8F49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64D4BA6F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012923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794045F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78967D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01321B6C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52A1D2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F170035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06FCD7E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F52AC" w:rsidRPr="007535E3" w14:paraId="396AB11A" w14:textId="77777777" w:rsidTr="000D6E7E">
        <w:tc>
          <w:tcPr>
            <w:tcW w:w="3690" w:type="dxa"/>
          </w:tcPr>
          <w:p w14:paraId="3E40F738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3"/>
          </w:tcPr>
          <w:p w14:paraId="5D58F98E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52AC" w:rsidRPr="007535E3" w14:paraId="52080686" w14:textId="77777777" w:rsidTr="00A109EC">
        <w:tc>
          <w:tcPr>
            <w:tcW w:w="3690" w:type="dxa"/>
          </w:tcPr>
          <w:p w14:paraId="4D18F73B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260" w:type="dxa"/>
          </w:tcPr>
          <w:p w14:paraId="51D16288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8BDDBE9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6AA780C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CC4E9B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07FE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69FFA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13E700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91D925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44463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5B96A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E6FBC4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54308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F93F8F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DDC" w:rsidRPr="007535E3" w14:paraId="2CBE3B86" w14:textId="77777777" w:rsidTr="00A109EC">
        <w:tc>
          <w:tcPr>
            <w:tcW w:w="3690" w:type="dxa"/>
          </w:tcPr>
          <w:p w14:paraId="18EF17A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535E3">
              <w:rPr>
                <w:rFonts w:ascii="Angsana New" w:hAnsi="Angsana New"/>
                <w:sz w:val="30"/>
                <w:szCs w:val="30"/>
              </w:rPr>
              <w:t>25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7535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276B2B6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212,891</w:t>
            </w:r>
          </w:p>
        </w:tc>
        <w:tc>
          <w:tcPr>
            <w:tcW w:w="252" w:type="dxa"/>
          </w:tcPr>
          <w:p w14:paraId="556CB7B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6D0517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337,949</w:t>
            </w:r>
          </w:p>
        </w:tc>
        <w:tc>
          <w:tcPr>
            <w:tcW w:w="270" w:type="dxa"/>
          </w:tcPr>
          <w:p w14:paraId="40D1998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3FC517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357,485</w:t>
            </w:r>
          </w:p>
        </w:tc>
        <w:tc>
          <w:tcPr>
            <w:tcW w:w="270" w:type="dxa"/>
          </w:tcPr>
          <w:p w14:paraId="41CF537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C216B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56,775</w:t>
            </w:r>
          </w:p>
        </w:tc>
        <w:tc>
          <w:tcPr>
            <w:tcW w:w="270" w:type="dxa"/>
          </w:tcPr>
          <w:p w14:paraId="35EEF29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DDE2A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44,681</w:t>
            </w:r>
          </w:p>
        </w:tc>
        <w:tc>
          <w:tcPr>
            <w:tcW w:w="270" w:type="dxa"/>
          </w:tcPr>
          <w:p w14:paraId="1D4CD8F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2B58D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2,719</w:t>
            </w:r>
          </w:p>
        </w:tc>
        <w:tc>
          <w:tcPr>
            <w:tcW w:w="270" w:type="dxa"/>
          </w:tcPr>
          <w:p w14:paraId="21FBE7E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FD554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1,012,500</w:t>
            </w:r>
          </w:p>
        </w:tc>
      </w:tr>
      <w:tr w:rsidR="00283DDC" w:rsidRPr="007535E3" w14:paraId="512708D5" w14:textId="77777777" w:rsidTr="00A109EC">
        <w:tc>
          <w:tcPr>
            <w:tcW w:w="3690" w:type="dxa"/>
          </w:tcPr>
          <w:p w14:paraId="18FE414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D1AD9B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A203A8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171DAC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E2012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453AD6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10,956</w:t>
            </w:r>
          </w:p>
        </w:tc>
        <w:tc>
          <w:tcPr>
            <w:tcW w:w="270" w:type="dxa"/>
          </w:tcPr>
          <w:p w14:paraId="19304B8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CD787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1,689</w:t>
            </w:r>
          </w:p>
        </w:tc>
        <w:tc>
          <w:tcPr>
            <w:tcW w:w="270" w:type="dxa"/>
          </w:tcPr>
          <w:p w14:paraId="2192E18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E1EE8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6889652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FA390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4,747</w:t>
            </w:r>
          </w:p>
        </w:tc>
        <w:tc>
          <w:tcPr>
            <w:tcW w:w="270" w:type="dxa"/>
          </w:tcPr>
          <w:p w14:paraId="0F6B5DD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B20D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17,540</w:t>
            </w:r>
          </w:p>
        </w:tc>
      </w:tr>
      <w:tr w:rsidR="00283DDC" w:rsidRPr="007535E3" w14:paraId="0E23FF96" w14:textId="77777777" w:rsidTr="00A109EC">
        <w:tc>
          <w:tcPr>
            <w:tcW w:w="3690" w:type="dxa"/>
          </w:tcPr>
          <w:p w14:paraId="618AA67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1F215AA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D9FABA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18A2B7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70" w:type="dxa"/>
          </w:tcPr>
          <w:p w14:paraId="3CB18A3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20FEC4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E7E4D0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41DFE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3841D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42BE8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9430A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1C9C2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(985)</w:t>
            </w:r>
          </w:p>
        </w:tc>
        <w:tc>
          <w:tcPr>
            <w:tcW w:w="270" w:type="dxa"/>
          </w:tcPr>
          <w:p w14:paraId="0C9EE08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177D0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3DDC" w:rsidRPr="007535E3" w14:paraId="04EE0D03" w14:textId="77777777" w:rsidTr="00A109EC">
        <w:tc>
          <w:tcPr>
            <w:tcW w:w="3690" w:type="dxa"/>
          </w:tcPr>
          <w:p w14:paraId="1610DE0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2021B54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833B09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20993B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75135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75045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(1,571)</w:t>
            </w:r>
          </w:p>
        </w:tc>
        <w:tc>
          <w:tcPr>
            <w:tcW w:w="270" w:type="dxa"/>
          </w:tcPr>
          <w:p w14:paraId="5633A25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E7DAA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(279)</w:t>
            </w:r>
          </w:p>
        </w:tc>
        <w:tc>
          <w:tcPr>
            <w:tcW w:w="270" w:type="dxa"/>
          </w:tcPr>
          <w:p w14:paraId="7ABC9DA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F8C6B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ED2DF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09D08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9266F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8434E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(1,850)</w:t>
            </w:r>
          </w:p>
        </w:tc>
      </w:tr>
      <w:tr w:rsidR="00283DDC" w:rsidRPr="007535E3" w14:paraId="60AA8029" w14:textId="77777777" w:rsidTr="00793E96">
        <w:tc>
          <w:tcPr>
            <w:tcW w:w="3690" w:type="dxa"/>
          </w:tcPr>
          <w:p w14:paraId="3B75DB1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62171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51D514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0C4154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70B0E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40BBD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3A42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6CBBE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1DAB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E1A9F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1C3F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06C74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7904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0721D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3DDC" w:rsidRPr="007535E3" w14:paraId="6EB76BDC" w14:textId="77777777" w:rsidTr="00793E96">
        <w:tc>
          <w:tcPr>
            <w:tcW w:w="3690" w:type="dxa"/>
          </w:tcPr>
          <w:p w14:paraId="0803882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0A8BF3A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212,891</w:t>
            </w:r>
          </w:p>
        </w:tc>
        <w:tc>
          <w:tcPr>
            <w:tcW w:w="252" w:type="dxa"/>
          </w:tcPr>
          <w:p w14:paraId="360FF8B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DC50ED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338,934</w:t>
            </w:r>
          </w:p>
        </w:tc>
        <w:tc>
          <w:tcPr>
            <w:tcW w:w="270" w:type="dxa"/>
          </w:tcPr>
          <w:p w14:paraId="2BD66AA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BC7474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366,870</w:t>
            </w:r>
          </w:p>
        </w:tc>
        <w:tc>
          <w:tcPr>
            <w:tcW w:w="270" w:type="dxa"/>
          </w:tcPr>
          <w:p w14:paraId="0705BC1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0CB32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58,185</w:t>
            </w:r>
          </w:p>
        </w:tc>
        <w:tc>
          <w:tcPr>
            <w:tcW w:w="270" w:type="dxa"/>
          </w:tcPr>
          <w:p w14:paraId="3C413330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557A6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44,829</w:t>
            </w:r>
          </w:p>
        </w:tc>
        <w:tc>
          <w:tcPr>
            <w:tcW w:w="270" w:type="dxa"/>
          </w:tcPr>
          <w:p w14:paraId="66449FB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B056C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6,481</w:t>
            </w:r>
          </w:p>
        </w:tc>
        <w:tc>
          <w:tcPr>
            <w:tcW w:w="270" w:type="dxa"/>
          </w:tcPr>
          <w:p w14:paraId="14FE9AB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831B3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1,028,190</w:t>
            </w:r>
          </w:p>
        </w:tc>
      </w:tr>
      <w:tr w:rsidR="00EE0717" w:rsidRPr="007535E3" w14:paraId="6E993B18" w14:textId="77777777" w:rsidTr="00A109EC">
        <w:tc>
          <w:tcPr>
            <w:tcW w:w="3690" w:type="dxa"/>
          </w:tcPr>
          <w:p w14:paraId="0DB1CC30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8F30B40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F0390D6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6D81B83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0BA44C28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90A4CA9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4,663</w:t>
            </w:r>
          </w:p>
        </w:tc>
        <w:tc>
          <w:tcPr>
            <w:tcW w:w="270" w:type="dxa"/>
          </w:tcPr>
          <w:p w14:paraId="5B2BB6BA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0DD46A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1,122</w:t>
            </w:r>
          </w:p>
        </w:tc>
        <w:tc>
          <w:tcPr>
            <w:tcW w:w="270" w:type="dxa"/>
          </w:tcPr>
          <w:p w14:paraId="289AADFE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11A7B0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2,588</w:t>
            </w:r>
          </w:p>
        </w:tc>
        <w:tc>
          <w:tcPr>
            <w:tcW w:w="270" w:type="dxa"/>
          </w:tcPr>
          <w:p w14:paraId="2D5AF08B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CAC3AA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2,147</w:t>
            </w:r>
          </w:p>
        </w:tc>
        <w:tc>
          <w:tcPr>
            <w:tcW w:w="270" w:type="dxa"/>
          </w:tcPr>
          <w:p w14:paraId="41C108F4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815B53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10,570</w:t>
            </w:r>
          </w:p>
        </w:tc>
      </w:tr>
      <w:tr w:rsidR="00EE0717" w:rsidRPr="007535E3" w14:paraId="19731BC4" w14:textId="77777777" w:rsidTr="00A109EC">
        <w:tc>
          <w:tcPr>
            <w:tcW w:w="3690" w:type="dxa"/>
          </w:tcPr>
          <w:p w14:paraId="077CED8D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B1E801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(8,063)</w:t>
            </w:r>
          </w:p>
        </w:tc>
        <w:tc>
          <w:tcPr>
            <w:tcW w:w="252" w:type="dxa"/>
          </w:tcPr>
          <w:p w14:paraId="6A1E4787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6AAE5BA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3BE8B1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5A72CA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(1,285)</w:t>
            </w:r>
          </w:p>
        </w:tc>
        <w:tc>
          <w:tcPr>
            <w:tcW w:w="270" w:type="dxa"/>
          </w:tcPr>
          <w:p w14:paraId="36F29AD5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2AA2FE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(507)</w:t>
            </w:r>
          </w:p>
        </w:tc>
        <w:tc>
          <w:tcPr>
            <w:tcW w:w="270" w:type="dxa"/>
          </w:tcPr>
          <w:p w14:paraId="42BB93EF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27115D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(1,428)</w:t>
            </w:r>
          </w:p>
        </w:tc>
        <w:tc>
          <w:tcPr>
            <w:tcW w:w="270" w:type="dxa"/>
          </w:tcPr>
          <w:p w14:paraId="42D1F8F2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4845CB" w14:textId="7DFAE303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(2,96</w:t>
            </w:r>
            <w:r w:rsidR="00982555" w:rsidRPr="007535E3">
              <w:rPr>
                <w:rFonts w:ascii="Angsana New" w:hAnsi="Angsana New"/>
                <w:sz w:val="30"/>
                <w:szCs w:val="30"/>
              </w:rPr>
              <w:t>1</w:t>
            </w:r>
            <w:r w:rsidRPr="007535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AA231C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11C302" w14:textId="706CCCAD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(14,24</w:t>
            </w:r>
            <w:r w:rsidR="00982555" w:rsidRPr="007535E3">
              <w:rPr>
                <w:rFonts w:ascii="Angsana New" w:hAnsi="Angsana New"/>
                <w:sz w:val="30"/>
                <w:szCs w:val="30"/>
              </w:rPr>
              <w:t>4</w:t>
            </w:r>
            <w:r w:rsidRPr="007535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0717" w:rsidRPr="007535E3" w14:paraId="472E3E81" w14:textId="77777777" w:rsidTr="00A109EC">
        <w:tc>
          <w:tcPr>
            <w:tcW w:w="3690" w:type="dxa"/>
          </w:tcPr>
          <w:p w14:paraId="6FFCE13A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35962A8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204,828</w:t>
            </w:r>
          </w:p>
        </w:tc>
        <w:tc>
          <w:tcPr>
            <w:tcW w:w="252" w:type="dxa"/>
          </w:tcPr>
          <w:p w14:paraId="272AB926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D0DB2C9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338,984</w:t>
            </w:r>
          </w:p>
        </w:tc>
        <w:tc>
          <w:tcPr>
            <w:tcW w:w="270" w:type="dxa"/>
          </w:tcPr>
          <w:p w14:paraId="0190838B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1319A7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370,248</w:t>
            </w:r>
          </w:p>
        </w:tc>
        <w:tc>
          <w:tcPr>
            <w:tcW w:w="270" w:type="dxa"/>
          </w:tcPr>
          <w:p w14:paraId="17CBF151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5F560A5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58,800</w:t>
            </w:r>
          </w:p>
        </w:tc>
        <w:tc>
          <w:tcPr>
            <w:tcW w:w="270" w:type="dxa"/>
          </w:tcPr>
          <w:p w14:paraId="31895C37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A389FF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45,989</w:t>
            </w:r>
          </w:p>
        </w:tc>
        <w:tc>
          <w:tcPr>
            <w:tcW w:w="270" w:type="dxa"/>
          </w:tcPr>
          <w:p w14:paraId="05F2064C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E836DA" w14:textId="7E4201C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5,66</w:t>
            </w:r>
            <w:r w:rsidR="00982555" w:rsidRPr="007535E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78D073C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5B71EC" w14:textId="0AB9B170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1,024,51</w:t>
            </w:r>
            <w:r w:rsidR="00982555" w:rsidRPr="007535E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EE0717" w:rsidRPr="007535E3" w14:paraId="711FB9D3" w14:textId="77777777" w:rsidTr="00A109EC">
        <w:tc>
          <w:tcPr>
            <w:tcW w:w="3690" w:type="dxa"/>
          </w:tcPr>
          <w:p w14:paraId="5420B78C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062E6A27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10"/>
                <w:szCs w:val="10"/>
                <w:u w:val="double"/>
              </w:rPr>
            </w:pPr>
          </w:p>
        </w:tc>
        <w:tc>
          <w:tcPr>
            <w:tcW w:w="252" w:type="dxa"/>
          </w:tcPr>
          <w:p w14:paraId="3DAB0A0C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10"/>
                <w:szCs w:val="10"/>
                <w:u w:val="double"/>
                <w:cs/>
              </w:rPr>
            </w:pPr>
          </w:p>
        </w:tc>
        <w:tc>
          <w:tcPr>
            <w:tcW w:w="1278" w:type="dxa"/>
          </w:tcPr>
          <w:p w14:paraId="65AD4AD2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10"/>
                <w:szCs w:val="10"/>
                <w:u w:val="double"/>
                <w:cs/>
              </w:rPr>
            </w:pPr>
          </w:p>
        </w:tc>
        <w:tc>
          <w:tcPr>
            <w:tcW w:w="270" w:type="dxa"/>
          </w:tcPr>
          <w:p w14:paraId="441C39AC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10"/>
                <w:szCs w:val="10"/>
                <w:u w:val="double"/>
                <w:cs/>
              </w:rPr>
            </w:pPr>
          </w:p>
        </w:tc>
        <w:tc>
          <w:tcPr>
            <w:tcW w:w="1260" w:type="dxa"/>
          </w:tcPr>
          <w:p w14:paraId="09DD5E18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10"/>
                <w:szCs w:val="10"/>
                <w:u w:val="double"/>
                <w:cs/>
              </w:rPr>
            </w:pPr>
          </w:p>
        </w:tc>
        <w:tc>
          <w:tcPr>
            <w:tcW w:w="270" w:type="dxa"/>
          </w:tcPr>
          <w:p w14:paraId="0C6F73B2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10"/>
                <w:szCs w:val="10"/>
                <w:u w:val="double"/>
              </w:rPr>
            </w:pPr>
          </w:p>
        </w:tc>
        <w:tc>
          <w:tcPr>
            <w:tcW w:w="1260" w:type="dxa"/>
          </w:tcPr>
          <w:p w14:paraId="2AB63740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10"/>
                <w:szCs w:val="10"/>
                <w:u w:val="double"/>
              </w:rPr>
            </w:pPr>
          </w:p>
        </w:tc>
        <w:tc>
          <w:tcPr>
            <w:tcW w:w="270" w:type="dxa"/>
          </w:tcPr>
          <w:p w14:paraId="2B7265F2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1350" w:type="dxa"/>
          </w:tcPr>
          <w:p w14:paraId="5EBDCAA1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270" w:type="dxa"/>
          </w:tcPr>
          <w:p w14:paraId="32137AE6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1440" w:type="dxa"/>
          </w:tcPr>
          <w:p w14:paraId="305E9F6C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270" w:type="dxa"/>
          </w:tcPr>
          <w:p w14:paraId="3916D238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1260" w:type="dxa"/>
          </w:tcPr>
          <w:p w14:paraId="3B8B7BF8" w14:textId="77777777" w:rsidR="00EE0717" w:rsidRPr="007535E3" w:rsidRDefault="00EE0717" w:rsidP="00EE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</w:tr>
    </w:tbl>
    <w:p w14:paraId="6928C099" w14:textId="77777777" w:rsidR="00FF52AC" w:rsidRPr="007535E3" w:rsidRDefault="00FF52AC" w:rsidP="00FF52AC">
      <w:pPr>
        <w:spacing w:line="240" w:lineRule="auto"/>
        <w:rPr>
          <w:rFonts w:ascii="Angsana New" w:hAnsi="Angsana New"/>
          <w:sz w:val="2"/>
          <w:szCs w:val="2"/>
        </w:rPr>
      </w:pPr>
      <w:r w:rsidRPr="007535E3">
        <w:rPr>
          <w:rFonts w:ascii="Angsana New" w:hAnsi="Angsana New"/>
        </w:rPr>
        <w:br w:type="page"/>
      </w:r>
    </w:p>
    <w:tbl>
      <w:tblPr>
        <w:tblW w:w="144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52"/>
        <w:gridCol w:w="1278"/>
        <w:gridCol w:w="270"/>
        <w:gridCol w:w="1260"/>
        <w:gridCol w:w="270"/>
        <w:gridCol w:w="1260"/>
        <w:gridCol w:w="270"/>
        <w:gridCol w:w="1350"/>
        <w:gridCol w:w="270"/>
        <w:gridCol w:w="1440"/>
        <w:gridCol w:w="270"/>
        <w:gridCol w:w="1260"/>
      </w:tblGrid>
      <w:tr w:rsidR="00FF52AC" w:rsidRPr="007535E3" w14:paraId="37EDC68C" w14:textId="77777777" w:rsidTr="000D6E7E">
        <w:tc>
          <w:tcPr>
            <w:tcW w:w="3690" w:type="dxa"/>
          </w:tcPr>
          <w:p w14:paraId="5B718B9E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3"/>
          </w:tcPr>
          <w:p w14:paraId="2E0604AA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2AC" w:rsidRPr="007535E3" w14:paraId="061CB7DA" w14:textId="77777777" w:rsidTr="00C844BE">
        <w:tc>
          <w:tcPr>
            <w:tcW w:w="3690" w:type="dxa"/>
          </w:tcPr>
          <w:p w14:paraId="37E6CC1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C2F6E89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2B046C0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F970A72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7870F5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925407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AE4F0A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1AD27A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0973BB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A9858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738507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C304E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14:paraId="1E9F137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7B99883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F52AC" w:rsidRPr="007535E3" w14:paraId="706FFAFA" w14:textId="77777777" w:rsidTr="00C844BE">
        <w:tc>
          <w:tcPr>
            <w:tcW w:w="3690" w:type="dxa"/>
          </w:tcPr>
          <w:p w14:paraId="16C5ED0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2220BCA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52" w:type="dxa"/>
          </w:tcPr>
          <w:p w14:paraId="2F2B28B7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5C5B046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084552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58371A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746B1E4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2362AD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E8D6170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DFD05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4789F8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84C11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43EF7813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4DE550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F52AC" w:rsidRPr="007535E3" w14:paraId="6A8C87DF" w14:textId="77777777" w:rsidTr="00C844BE">
        <w:tc>
          <w:tcPr>
            <w:tcW w:w="3690" w:type="dxa"/>
          </w:tcPr>
          <w:p w14:paraId="12FC2D14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5A0D3D" w14:textId="77777777" w:rsidR="00FF52AC" w:rsidRPr="007535E3" w:rsidRDefault="00FF52AC" w:rsidP="00F3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2" w:type="dxa"/>
          </w:tcPr>
          <w:p w14:paraId="6CBAC71B" w14:textId="77777777" w:rsidR="00FF52AC" w:rsidRPr="007535E3" w:rsidRDefault="00FF52AC" w:rsidP="00F3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4755104" w14:textId="77777777" w:rsidR="00FF52AC" w:rsidRPr="007535E3" w:rsidRDefault="00FF52AC" w:rsidP="00F3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33B1EA2F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1DDD9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6A58A053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0B8FD4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0799A5A4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742E17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0018F3F6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53E268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252198E9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F3DDB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F52AC" w:rsidRPr="007535E3" w14:paraId="2F618F47" w14:textId="77777777" w:rsidTr="000D6E7E">
        <w:tc>
          <w:tcPr>
            <w:tcW w:w="3690" w:type="dxa"/>
          </w:tcPr>
          <w:p w14:paraId="2C45552C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3"/>
          </w:tcPr>
          <w:p w14:paraId="7AE146AF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52AC" w:rsidRPr="007535E3" w14:paraId="1486564A" w14:textId="77777777" w:rsidTr="00C844BE">
        <w:tc>
          <w:tcPr>
            <w:tcW w:w="3690" w:type="dxa"/>
          </w:tcPr>
          <w:p w14:paraId="4CC2594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9852A5"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260" w:type="dxa"/>
          </w:tcPr>
          <w:p w14:paraId="56E6F0DF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52" w:type="dxa"/>
          </w:tcPr>
          <w:p w14:paraId="74B3882E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8" w:type="dxa"/>
          </w:tcPr>
          <w:p w14:paraId="267C3F81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270" w:type="dxa"/>
          </w:tcPr>
          <w:p w14:paraId="079CF5D5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60" w:type="dxa"/>
          </w:tcPr>
          <w:p w14:paraId="2B8FA82C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270" w:type="dxa"/>
          </w:tcPr>
          <w:p w14:paraId="413377E0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</w:tcPr>
          <w:p w14:paraId="6E8AA8AF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58763962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A844F86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50EBA93C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7BC84FAA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4EA52A0A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314A9015" w14:textId="77777777" w:rsidR="00FF52AC" w:rsidRPr="007535E3" w:rsidRDefault="00FF52AC" w:rsidP="000D6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283DDC" w:rsidRPr="007535E3" w14:paraId="705B2E3E" w14:textId="77777777" w:rsidTr="00C844BE">
        <w:tc>
          <w:tcPr>
            <w:tcW w:w="3690" w:type="dxa"/>
          </w:tcPr>
          <w:p w14:paraId="00A91480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535E3">
              <w:rPr>
                <w:rFonts w:ascii="Angsana New" w:hAnsi="Angsana New"/>
                <w:sz w:val="30"/>
                <w:szCs w:val="30"/>
              </w:rPr>
              <w:t>25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7535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71842E2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53,218</w:t>
            </w:r>
          </w:p>
        </w:tc>
        <w:tc>
          <w:tcPr>
            <w:tcW w:w="252" w:type="dxa"/>
          </w:tcPr>
          <w:p w14:paraId="76EB0B6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22111D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185,513</w:t>
            </w:r>
          </w:p>
        </w:tc>
        <w:tc>
          <w:tcPr>
            <w:tcW w:w="270" w:type="dxa"/>
          </w:tcPr>
          <w:p w14:paraId="39B6FB9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BDF95F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271,258</w:t>
            </w:r>
          </w:p>
        </w:tc>
        <w:tc>
          <w:tcPr>
            <w:tcW w:w="270" w:type="dxa"/>
          </w:tcPr>
          <w:p w14:paraId="0B882B9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FC64E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54,740</w:t>
            </w:r>
          </w:p>
        </w:tc>
        <w:tc>
          <w:tcPr>
            <w:tcW w:w="270" w:type="dxa"/>
          </w:tcPr>
          <w:p w14:paraId="4AB76B6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A0097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42,187</w:t>
            </w:r>
          </w:p>
        </w:tc>
        <w:tc>
          <w:tcPr>
            <w:tcW w:w="270" w:type="dxa"/>
          </w:tcPr>
          <w:p w14:paraId="0B97E9C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F15A1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198DB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5EF7F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606,916</w:t>
            </w:r>
          </w:p>
        </w:tc>
      </w:tr>
      <w:tr w:rsidR="00283DDC" w:rsidRPr="007535E3" w14:paraId="0BD87C01" w14:textId="77777777" w:rsidTr="00C844BE">
        <w:tc>
          <w:tcPr>
            <w:tcW w:w="3690" w:type="dxa"/>
          </w:tcPr>
          <w:p w14:paraId="750A023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1C042EB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3,738</w:t>
            </w:r>
          </w:p>
        </w:tc>
        <w:tc>
          <w:tcPr>
            <w:tcW w:w="252" w:type="dxa"/>
          </w:tcPr>
          <w:p w14:paraId="678196A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17E1D0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13,788</w:t>
            </w:r>
          </w:p>
        </w:tc>
        <w:tc>
          <w:tcPr>
            <w:tcW w:w="270" w:type="dxa"/>
          </w:tcPr>
          <w:p w14:paraId="0E2D4A0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A7D9AF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16,953</w:t>
            </w:r>
          </w:p>
        </w:tc>
        <w:tc>
          <w:tcPr>
            <w:tcW w:w="270" w:type="dxa"/>
          </w:tcPr>
          <w:p w14:paraId="3FAF37A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F6921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1,258</w:t>
            </w:r>
          </w:p>
        </w:tc>
        <w:tc>
          <w:tcPr>
            <w:tcW w:w="270" w:type="dxa"/>
          </w:tcPr>
          <w:p w14:paraId="714EDAA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26831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14:paraId="55800E8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B93C2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5CDC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F53AA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36,503</w:t>
            </w:r>
          </w:p>
        </w:tc>
      </w:tr>
      <w:tr w:rsidR="00283DDC" w:rsidRPr="007535E3" w14:paraId="277B7E1D" w14:textId="77777777" w:rsidTr="00C844BE">
        <w:tc>
          <w:tcPr>
            <w:tcW w:w="3690" w:type="dxa"/>
          </w:tcPr>
          <w:p w14:paraId="0B19E99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7C22F44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4036C3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25B5B0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BF648C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A811C6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(1,523)</w:t>
            </w:r>
          </w:p>
        </w:tc>
        <w:tc>
          <w:tcPr>
            <w:tcW w:w="270" w:type="dxa"/>
          </w:tcPr>
          <w:p w14:paraId="162BC1E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BAD25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(226)</w:t>
            </w:r>
          </w:p>
        </w:tc>
        <w:tc>
          <w:tcPr>
            <w:tcW w:w="270" w:type="dxa"/>
          </w:tcPr>
          <w:p w14:paraId="45247DD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FC955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F93A1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35586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8CF9B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542E2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(1,749)</w:t>
            </w:r>
          </w:p>
        </w:tc>
      </w:tr>
      <w:tr w:rsidR="00283DDC" w:rsidRPr="007535E3" w14:paraId="3D708224" w14:textId="77777777" w:rsidTr="00793E96">
        <w:tc>
          <w:tcPr>
            <w:tcW w:w="3690" w:type="dxa"/>
          </w:tcPr>
          <w:p w14:paraId="47A1EBB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DC826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B8388B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021233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087B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733AB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F6F8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860547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544F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B39F34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F882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7EA9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0285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19020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3DDC" w:rsidRPr="007535E3" w14:paraId="6B1D6F6F" w14:textId="77777777" w:rsidTr="00793E96">
        <w:tc>
          <w:tcPr>
            <w:tcW w:w="3690" w:type="dxa"/>
          </w:tcPr>
          <w:p w14:paraId="203D7B9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วันที่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71BC1C6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56,956</w:t>
            </w:r>
          </w:p>
        </w:tc>
        <w:tc>
          <w:tcPr>
            <w:tcW w:w="252" w:type="dxa"/>
          </w:tcPr>
          <w:p w14:paraId="5899E07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244779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199,301</w:t>
            </w:r>
          </w:p>
        </w:tc>
        <w:tc>
          <w:tcPr>
            <w:tcW w:w="270" w:type="dxa"/>
          </w:tcPr>
          <w:p w14:paraId="37ABBCB5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734D1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286,688</w:t>
            </w:r>
          </w:p>
        </w:tc>
        <w:tc>
          <w:tcPr>
            <w:tcW w:w="270" w:type="dxa"/>
          </w:tcPr>
          <w:p w14:paraId="2C611CF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A0C64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55,772</w:t>
            </w:r>
          </w:p>
        </w:tc>
        <w:tc>
          <w:tcPr>
            <w:tcW w:w="270" w:type="dxa"/>
          </w:tcPr>
          <w:p w14:paraId="46E3ABD8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468B1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42,953</w:t>
            </w:r>
          </w:p>
        </w:tc>
        <w:tc>
          <w:tcPr>
            <w:tcW w:w="270" w:type="dxa"/>
          </w:tcPr>
          <w:p w14:paraId="0671255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B36389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FE5730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638CCD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641,670</w:t>
            </w:r>
          </w:p>
        </w:tc>
      </w:tr>
      <w:tr w:rsidR="004060E5" w:rsidRPr="007535E3" w14:paraId="5F9B86F7" w14:textId="77777777" w:rsidTr="00C844BE">
        <w:tc>
          <w:tcPr>
            <w:tcW w:w="3690" w:type="dxa"/>
          </w:tcPr>
          <w:p w14:paraId="6348E2CB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7E316E1E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3,725</w:t>
            </w:r>
          </w:p>
        </w:tc>
        <w:tc>
          <w:tcPr>
            <w:tcW w:w="252" w:type="dxa"/>
          </w:tcPr>
          <w:p w14:paraId="495A7613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E709670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13,811</w:t>
            </w:r>
          </w:p>
        </w:tc>
        <w:tc>
          <w:tcPr>
            <w:tcW w:w="270" w:type="dxa"/>
          </w:tcPr>
          <w:p w14:paraId="304810DE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7BBE7BE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17,453</w:t>
            </w:r>
          </w:p>
        </w:tc>
        <w:tc>
          <w:tcPr>
            <w:tcW w:w="270" w:type="dxa"/>
          </w:tcPr>
          <w:p w14:paraId="5EB64EB8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F6DBDD" w14:textId="52052003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1,2</w:t>
            </w:r>
            <w:r w:rsidR="00E03709" w:rsidRPr="007535E3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235D59CB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4A968A" w14:textId="7A547134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58</w:t>
            </w:r>
            <w:r w:rsidR="00E03709" w:rsidRPr="007535E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B7E0525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98548E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F085A7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444F1B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36,799</w:t>
            </w:r>
          </w:p>
        </w:tc>
      </w:tr>
      <w:tr w:rsidR="004060E5" w:rsidRPr="007535E3" w14:paraId="3845F517" w14:textId="77777777" w:rsidTr="00C844BE">
        <w:tc>
          <w:tcPr>
            <w:tcW w:w="3690" w:type="dxa"/>
          </w:tcPr>
          <w:p w14:paraId="6C95887F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3FA25703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(1,761)</w:t>
            </w:r>
          </w:p>
        </w:tc>
        <w:tc>
          <w:tcPr>
            <w:tcW w:w="252" w:type="dxa"/>
          </w:tcPr>
          <w:p w14:paraId="51F0F710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4430D03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56EAA8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074FC36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(1,209)</w:t>
            </w:r>
          </w:p>
        </w:tc>
        <w:tc>
          <w:tcPr>
            <w:tcW w:w="270" w:type="dxa"/>
          </w:tcPr>
          <w:p w14:paraId="72FC5A89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2A3F71" w14:textId="4DF57A8A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(48</w:t>
            </w:r>
            <w:r w:rsidR="00C44AD1" w:rsidRPr="007535E3">
              <w:rPr>
                <w:rFonts w:ascii="Angsana New" w:hAnsi="Angsana New"/>
                <w:sz w:val="30"/>
                <w:szCs w:val="30"/>
              </w:rPr>
              <w:t>1</w:t>
            </w:r>
            <w:r w:rsidRPr="007535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D0ADB1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A41866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 w:right="-1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(1,428)</w:t>
            </w:r>
          </w:p>
        </w:tc>
        <w:tc>
          <w:tcPr>
            <w:tcW w:w="270" w:type="dxa"/>
          </w:tcPr>
          <w:p w14:paraId="6748C443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9E3BEB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6D90B1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54CCEA" w14:textId="32C23A79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(4,87</w:t>
            </w:r>
            <w:r w:rsidR="00982555" w:rsidRPr="007535E3">
              <w:rPr>
                <w:rFonts w:ascii="Angsana New" w:hAnsi="Angsana New"/>
                <w:sz w:val="30"/>
                <w:szCs w:val="30"/>
              </w:rPr>
              <w:t>8</w:t>
            </w:r>
            <w:r w:rsidRPr="007535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060E5" w:rsidRPr="007535E3" w14:paraId="768C830C" w14:textId="77777777" w:rsidTr="00C844BE">
        <w:tc>
          <w:tcPr>
            <w:tcW w:w="3690" w:type="dxa"/>
          </w:tcPr>
          <w:p w14:paraId="6ED84327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951A2A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58,920</w:t>
            </w:r>
          </w:p>
        </w:tc>
        <w:tc>
          <w:tcPr>
            <w:tcW w:w="252" w:type="dxa"/>
          </w:tcPr>
          <w:p w14:paraId="6819A5C8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AF9D27B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213,112</w:t>
            </w:r>
          </w:p>
        </w:tc>
        <w:tc>
          <w:tcPr>
            <w:tcW w:w="270" w:type="dxa"/>
          </w:tcPr>
          <w:p w14:paraId="1D0C96F2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0788BA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302,932</w:t>
            </w:r>
          </w:p>
        </w:tc>
        <w:tc>
          <w:tcPr>
            <w:tcW w:w="270" w:type="dxa"/>
          </w:tcPr>
          <w:p w14:paraId="4714EDA2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8ED442F" w14:textId="671D4844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56,52</w:t>
            </w:r>
            <w:r w:rsidR="00982555"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5D7ADF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A3F6E8A" w14:textId="05FBFEC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42,10</w:t>
            </w:r>
            <w:r w:rsidR="00F66BFE" w:rsidRPr="007535E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808071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CC66DD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92F0D9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2E7007" w14:textId="12CF6A7E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673,59</w:t>
            </w:r>
            <w:r w:rsidR="00982555"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4060E5" w:rsidRPr="007535E3" w14:paraId="51E6E300" w14:textId="77777777" w:rsidTr="008F4878">
        <w:tc>
          <w:tcPr>
            <w:tcW w:w="3690" w:type="dxa"/>
          </w:tcPr>
          <w:p w14:paraId="078C60A5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644208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3445E734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8C37580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7D7FB7DE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DAFF8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3147B5C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CD5017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68649C3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C89BA6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3081907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B506B1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3CEBCBF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2BBC62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4878" w:rsidRPr="007535E3" w14:paraId="38D715DD" w14:textId="77777777" w:rsidTr="008F4878">
        <w:tc>
          <w:tcPr>
            <w:tcW w:w="3690" w:type="dxa"/>
          </w:tcPr>
          <w:p w14:paraId="6DA7F8D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6001FB43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47112B28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8" w:type="dxa"/>
          </w:tcPr>
          <w:p w14:paraId="78B173FF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ABBEF01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26CCCC7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9CC8F34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579E8A8B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835C95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427AF0F1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17A26A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46293A4B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36AE2B7C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52C709F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4878" w:rsidRPr="007535E3" w14:paraId="34676275" w14:textId="77777777" w:rsidTr="008F4878">
        <w:tc>
          <w:tcPr>
            <w:tcW w:w="3690" w:type="dxa"/>
          </w:tcPr>
          <w:p w14:paraId="3644BD7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062635DC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02ECFD69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8" w:type="dxa"/>
          </w:tcPr>
          <w:p w14:paraId="58C2595E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2EB5C2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0A3ABEA0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0AAFC909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14C007A2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25F18F8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3F1BA799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22F980F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58D511D1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1195E7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45499F0C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4878" w:rsidRPr="007535E3" w14:paraId="41395CBD" w14:textId="77777777" w:rsidTr="008F4878">
        <w:tc>
          <w:tcPr>
            <w:tcW w:w="3690" w:type="dxa"/>
          </w:tcPr>
          <w:p w14:paraId="05E7C19E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26FB7B8E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18BFB00F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8" w:type="dxa"/>
          </w:tcPr>
          <w:p w14:paraId="0CD1EF24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CCFFAB0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01D11E23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E7DE348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4E850E5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183C72A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177C92DE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211B04C0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2491F2C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E1B522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492C3D52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4878" w:rsidRPr="007535E3" w14:paraId="7566997F" w14:textId="77777777" w:rsidTr="008F4878">
        <w:tc>
          <w:tcPr>
            <w:tcW w:w="3690" w:type="dxa"/>
          </w:tcPr>
          <w:p w14:paraId="6EE8FFC4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7BA8EB8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1A61690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8" w:type="dxa"/>
          </w:tcPr>
          <w:p w14:paraId="2607CFB2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4B7AD71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6585905B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FFFD7C3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2505327A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36E359B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460B597E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3C751CFA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73E5735E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487C11A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2707E84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4878" w:rsidRPr="007535E3" w14:paraId="5C49B88C" w14:textId="77777777" w:rsidTr="008F4878">
        <w:tc>
          <w:tcPr>
            <w:tcW w:w="3690" w:type="dxa"/>
          </w:tcPr>
          <w:p w14:paraId="51A33313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7CEB2E80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6563D318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8" w:type="dxa"/>
          </w:tcPr>
          <w:p w14:paraId="41A61D74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CC4CDE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451BB37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2C0BDF0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474374A2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1DE3988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4551BF3E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C228723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03A743DA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2E2B8AB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0ED353F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4878" w:rsidRPr="007535E3" w14:paraId="4280ABA1" w14:textId="77777777" w:rsidTr="008F4878">
        <w:tc>
          <w:tcPr>
            <w:tcW w:w="3690" w:type="dxa"/>
          </w:tcPr>
          <w:p w14:paraId="398D5B4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7EF45D01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7FA0ECD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8" w:type="dxa"/>
          </w:tcPr>
          <w:p w14:paraId="5BABE414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C59AE9A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478C33E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8AFAC09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3667B8E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42E25E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3970E589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3B2291B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383CBDE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D4DDEAC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7F64363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4878" w:rsidRPr="007535E3" w14:paraId="29EF4EAB" w14:textId="77777777" w:rsidTr="008F4878">
        <w:tc>
          <w:tcPr>
            <w:tcW w:w="3690" w:type="dxa"/>
          </w:tcPr>
          <w:p w14:paraId="5666D47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41F181EB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6911E00C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8" w:type="dxa"/>
          </w:tcPr>
          <w:p w14:paraId="6DCD17BB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701445EF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54CBDC5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BD0821F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791C9F8C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A21B83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5AA507A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82333D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49886BF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11A39B2F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4C851E7C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4878" w:rsidRPr="007535E3" w14:paraId="28895E52" w14:textId="77777777" w:rsidTr="008F4878">
        <w:tc>
          <w:tcPr>
            <w:tcW w:w="3690" w:type="dxa"/>
          </w:tcPr>
          <w:p w14:paraId="52165329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3D813B2A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21C789FC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8" w:type="dxa"/>
          </w:tcPr>
          <w:p w14:paraId="7F05463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08637244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6A235CD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9AE7308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647FF78F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1C491A3E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3B808894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D045741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3A942903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0F62E1B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5F53AFBA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4878" w:rsidRPr="007535E3" w14:paraId="391AE8D4" w14:textId="77777777" w:rsidTr="008F4878">
        <w:tc>
          <w:tcPr>
            <w:tcW w:w="3690" w:type="dxa"/>
          </w:tcPr>
          <w:p w14:paraId="0F70B1FF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7169472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6EDB498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8" w:type="dxa"/>
          </w:tcPr>
          <w:p w14:paraId="6DA0C03E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AFC02A2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40FDE149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6B87E9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4EDD5539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1C1B5AE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607B18AC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D6E66A2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3F644120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4232E3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54B183D2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4878" w:rsidRPr="007535E3" w14:paraId="7F2D0BA6" w14:textId="77777777" w:rsidTr="008F4878">
        <w:tc>
          <w:tcPr>
            <w:tcW w:w="3690" w:type="dxa"/>
          </w:tcPr>
          <w:p w14:paraId="0051319A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45E8A282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08AF2C99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8" w:type="dxa"/>
          </w:tcPr>
          <w:p w14:paraId="434EA380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AE34F00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3D5A8340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469F65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001BEAAF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A06D9D8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03E01C00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79ED669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33944CA4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B4D08E4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355B0073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4878" w:rsidRPr="007535E3" w14:paraId="0E3DAD12" w14:textId="77777777" w:rsidTr="008F4878">
        <w:tc>
          <w:tcPr>
            <w:tcW w:w="3690" w:type="dxa"/>
          </w:tcPr>
          <w:p w14:paraId="5984A9B2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516F044E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2B04FABB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8" w:type="dxa"/>
          </w:tcPr>
          <w:p w14:paraId="79139BF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0053503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1739F13B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4E8195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7720C339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3EEE62F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5A573794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EFC1C2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08D0F9E2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40F144A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618A35C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4878" w:rsidRPr="007535E3" w14:paraId="773286C5" w14:textId="77777777" w:rsidTr="008F4878">
        <w:tc>
          <w:tcPr>
            <w:tcW w:w="3690" w:type="dxa"/>
          </w:tcPr>
          <w:p w14:paraId="5591A03B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4EBCE84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4027B46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8" w:type="dxa"/>
          </w:tcPr>
          <w:p w14:paraId="4E40874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C923038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2F509921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20F571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618CC780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0CE518A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361B0562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5AA49F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30E40F2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3826FCA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4AB75B33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4878" w:rsidRPr="007535E3" w14:paraId="1B2653E9" w14:textId="77777777" w:rsidTr="008F4878">
        <w:tc>
          <w:tcPr>
            <w:tcW w:w="3690" w:type="dxa"/>
          </w:tcPr>
          <w:p w14:paraId="6C813CB8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350347BF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59E42940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8" w:type="dxa"/>
          </w:tcPr>
          <w:p w14:paraId="210F654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6AE07C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3D6D17B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D347B3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0167A063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F809A4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03AC7FDA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BB1813A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33B735EF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169CDD94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1AED42BF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4878" w:rsidRPr="007535E3" w14:paraId="4C8DC2C1" w14:textId="77777777" w:rsidTr="008F4878">
        <w:tc>
          <w:tcPr>
            <w:tcW w:w="3690" w:type="dxa"/>
          </w:tcPr>
          <w:p w14:paraId="2D34ECD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626EB8D0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4CB4F30E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8" w:type="dxa"/>
          </w:tcPr>
          <w:p w14:paraId="54DD44B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7A1F82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2BB9913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0904A26E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11D81953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2A5043F2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644B56A1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394755C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00B26D5E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81A59DB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05F614EF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4878" w:rsidRPr="007535E3" w14:paraId="0B5E52ED" w14:textId="77777777" w:rsidTr="008F4878">
        <w:tc>
          <w:tcPr>
            <w:tcW w:w="3690" w:type="dxa"/>
          </w:tcPr>
          <w:p w14:paraId="4F4F22B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29F34FC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7648267C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8" w:type="dxa"/>
          </w:tcPr>
          <w:p w14:paraId="48F94ECB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F50A361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73988DB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E81784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07F00AB2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1ED70C68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3B03BF08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19C47A2A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218F521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124CCBA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272D2E84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4878" w:rsidRPr="007535E3" w14:paraId="1E06A336" w14:textId="77777777" w:rsidTr="008F4878">
        <w:tc>
          <w:tcPr>
            <w:tcW w:w="3690" w:type="dxa"/>
          </w:tcPr>
          <w:p w14:paraId="5DEDC5C5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05C8F05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</w:tcPr>
          <w:p w14:paraId="08B8B796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8" w:type="dxa"/>
          </w:tcPr>
          <w:p w14:paraId="3167ACA4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7156DD6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2C79943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F38A28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4AC001FD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31924CC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36A57070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3D759B9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7799CA4C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1F2B95F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37BE63C7" w14:textId="77777777" w:rsidR="008F4878" w:rsidRPr="007535E3" w:rsidRDefault="008F4878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4878" w:rsidRPr="007535E3" w14:paraId="125F65F7" w14:textId="77777777" w:rsidTr="00333BF7">
        <w:tc>
          <w:tcPr>
            <w:tcW w:w="3690" w:type="dxa"/>
          </w:tcPr>
          <w:p w14:paraId="1709AE8E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3"/>
          </w:tcPr>
          <w:p w14:paraId="697A42BE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4878" w:rsidRPr="007535E3" w14:paraId="25E4820D" w14:textId="77777777" w:rsidTr="00333BF7">
        <w:tc>
          <w:tcPr>
            <w:tcW w:w="3690" w:type="dxa"/>
          </w:tcPr>
          <w:p w14:paraId="70D780A1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66EA0C5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D1A57D8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6A8CEBC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FF742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D8D93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CF7C6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3A49B0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9B350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D0DDC0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7F8D9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727E77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14:paraId="1D6A68B5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3FBA8D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4878" w:rsidRPr="007535E3" w14:paraId="4400983F" w14:textId="77777777" w:rsidTr="00333BF7">
        <w:tc>
          <w:tcPr>
            <w:tcW w:w="3690" w:type="dxa"/>
          </w:tcPr>
          <w:p w14:paraId="4A5DE37F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EED5083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52" w:type="dxa"/>
          </w:tcPr>
          <w:p w14:paraId="41366F1B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0513D84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B1E192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27781A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B376405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050749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6F52B8D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948441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2AF1E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24F555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3AE472C7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141F45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4878" w:rsidRPr="007535E3" w14:paraId="2AAE31D8" w14:textId="77777777" w:rsidTr="00333BF7">
        <w:tc>
          <w:tcPr>
            <w:tcW w:w="3690" w:type="dxa"/>
          </w:tcPr>
          <w:p w14:paraId="65DD7E3A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407300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2" w:type="dxa"/>
          </w:tcPr>
          <w:p w14:paraId="2C88B17A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130D4D25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00554449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294EB4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65BD3358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67AB09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219399B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C3D822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0476EB1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6E23B7" w14:textId="77777777" w:rsidR="008F4878" w:rsidRPr="00C95C42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F5CEBC9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CE62BA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F4878" w:rsidRPr="007535E3" w14:paraId="42BD89E3" w14:textId="77777777" w:rsidTr="00333BF7">
        <w:tc>
          <w:tcPr>
            <w:tcW w:w="3690" w:type="dxa"/>
          </w:tcPr>
          <w:p w14:paraId="77BAEEC0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3"/>
          </w:tcPr>
          <w:p w14:paraId="5966404C" w14:textId="77777777" w:rsidR="008F4878" w:rsidRPr="007535E3" w:rsidRDefault="008F4878" w:rsidP="0033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60E5" w:rsidRPr="007535E3" w14:paraId="784F1BDE" w14:textId="77777777" w:rsidTr="00C844BE">
        <w:tc>
          <w:tcPr>
            <w:tcW w:w="3690" w:type="dxa"/>
          </w:tcPr>
          <w:p w14:paraId="219F6A51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7BBE6DCE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3876382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C014CD2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ECB88E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C70F621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9F21F6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E6A944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879CF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65C773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A16B07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93ED19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FB8DCE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7BFABD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60E5" w:rsidRPr="007535E3" w14:paraId="5CA8967E" w14:textId="77777777" w:rsidTr="00C844BE">
        <w:tc>
          <w:tcPr>
            <w:tcW w:w="3690" w:type="dxa"/>
          </w:tcPr>
          <w:p w14:paraId="0DED137B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5B1104AA" w14:textId="58C081BB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6ECC354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340E31A0" w14:textId="5170357B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2A53D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D9CE08" w14:textId="73D51AC0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1DD93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5E33FB" w14:textId="33CDA8E5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D0D63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74358" w14:textId="7D2FF4C2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F392C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A11B48" w14:textId="19F8E9D9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0923D" w14:textId="7777777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171C61" w14:textId="1CC057E7" w:rsidR="004060E5" w:rsidRPr="007535E3" w:rsidRDefault="004060E5" w:rsidP="0040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25F7" w:rsidRPr="007535E3" w14:paraId="5C974538" w14:textId="77777777" w:rsidTr="004325F7">
        <w:tc>
          <w:tcPr>
            <w:tcW w:w="3690" w:type="dxa"/>
          </w:tcPr>
          <w:p w14:paraId="55D492A0" w14:textId="75B5643C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4D23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709F557" w14:textId="187CEBE1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155,935</w:t>
            </w:r>
          </w:p>
        </w:tc>
        <w:tc>
          <w:tcPr>
            <w:tcW w:w="252" w:type="dxa"/>
          </w:tcPr>
          <w:p w14:paraId="3415F60E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98D3CB2" w14:textId="0B71D9E1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139,633</w:t>
            </w:r>
          </w:p>
        </w:tc>
        <w:tc>
          <w:tcPr>
            <w:tcW w:w="270" w:type="dxa"/>
          </w:tcPr>
          <w:p w14:paraId="4A5E48B0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E17617B" w14:textId="29C036A0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80,182</w:t>
            </w:r>
          </w:p>
        </w:tc>
        <w:tc>
          <w:tcPr>
            <w:tcW w:w="270" w:type="dxa"/>
          </w:tcPr>
          <w:p w14:paraId="0203617C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BF958E" w14:textId="4DFC6035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2,413</w:t>
            </w:r>
          </w:p>
        </w:tc>
        <w:tc>
          <w:tcPr>
            <w:tcW w:w="270" w:type="dxa"/>
          </w:tcPr>
          <w:p w14:paraId="0ED95BAE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39EECB1" w14:textId="6603A10D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1,876</w:t>
            </w:r>
          </w:p>
        </w:tc>
        <w:tc>
          <w:tcPr>
            <w:tcW w:w="270" w:type="dxa"/>
          </w:tcPr>
          <w:p w14:paraId="42EB0AE8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E0E407F" w14:textId="34465AB9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6,481</w:t>
            </w:r>
          </w:p>
        </w:tc>
        <w:tc>
          <w:tcPr>
            <w:tcW w:w="270" w:type="dxa"/>
          </w:tcPr>
          <w:p w14:paraId="13CD164A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DDCD9AB" w14:textId="0A132D5F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386,520</w:t>
            </w:r>
          </w:p>
        </w:tc>
      </w:tr>
      <w:tr w:rsidR="00EE35C3" w:rsidRPr="007535E3" w14:paraId="3C03322B" w14:textId="77777777" w:rsidTr="00EE35C3">
        <w:tc>
          <w:tcPr>
            <w:tcW w:w="3690" w:type="dxa"/>
          </w:tcPr>
          <w:p w14:paraId="3B7D9D40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0686C0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E6C602B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7EB24B73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58852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44B69EA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AEB5B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593E87C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4AC280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D14803E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8898E6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15E893E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3F99F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4C2A65" w14:textId="77777777" w:rsidR="00EE35C3" w:rsidRPr="007535E3" w:rsidRDefault="00EE35C3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25F7" w:rsidRPr="007535E3" w14:paraId="5B6DBE62" w14:textId="77777777" w:rsidTr="00EE35C3">
        <w:tc>
          <w:tcPr>
            <w:tcW w:w="3690" w:type="dxa"/>
          </w:tcPr>
          <w:p w14:paraId="4AA25722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50F59AC0" w14:textId="4D6E66EA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93EAB10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7435738E" w14:textId="03D9967A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EFA68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F9504F" w14:textId="7068E9AD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AA917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858848" w14:textId="5F44E09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A2372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BEBED4" w14:textId="47D20634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ABB2DD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F9BF0C" w14:textId="16E77075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30573" w14:textId="77777777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9501AA" w14:textId="6C3DB8CD" w:rsidR="004325F7" w:rsidRPr="007535E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25F7" w:rsidRPr="007535E3" w14:paraId="73AE031D" w14:textId="77777777" w:rsidTr="00C844BE">
        <w:tc>
          <w:tcPr>
            <w:tcW w:w="3690" w:type="dxa"/>
          </w:tcPr>
          <w:p w14:paraId="6650998F" w14:textId="5D22CC03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D23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14:paraId="3D1FF118" w14:textId="7853AF3A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C95C42">
              <w:rPr>
                <w:rFonts w:ascii="Angsana New" w:hAnsi="Angsana New"/>
                <w:sz w:val="30"/>
                <w:szCs w:val="30"/>
              </w:rPr>
              <w:t>145,908</w:t>
            </w:r>
          </w:p>
        </w:tc>
        <w:tc>
          <w:tcPr>
            <w:tcW w:w="252" w:type="dxa"/>
          </w:tcPr>
          <w:p w14:paraId="0D710003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31A21D8" w14:textId="3D763EE1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C95C42">
              <w:rPr>
                <w:rFonts w:ascii="Angsana New" w:hAnsi="Angsana New"/>
                <w:sz w:val="30"/>
                <w:szCs w:val="30"/>
              </w:rPr>
              <w:t>125,872</w:t>
            </w:r>
          </w:p>
        </w:tc>
        <w:tc>
          <w:tcPr>
            <w:tcW w:w="270" w:type="dxa"/>
          </w:tcPr>
          <w:p w14:paraId="5C91427E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B0D29C" w14:textId="7C570C7C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C95C42">
              <w:rPr>
                <w:rFonts w:ascii="Angsana New" w:hAnsi="Angsana New"/>
                <w:sz w:val="30"/>
                <w:szCs w:val="30"/>
              </w:rPr>
              <w:t>67,316</w:t>
            </w:r>
          </w:p>
        </w:tc>
        <w:tc>
          <w:tcPr>
            <w:tcW w:w="270" w:type="dxa"/>
          </w:tcPr>
          <w:p w14:paraId="598C87A8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3D21D4" w14:textId="3286ED94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C95C42">
              <w:rPr>
                <w:rFonts w:ascii="Angsana New" w:hAnsi="Angsana New"/>
                <w:sz w:val="30"/>
                <w:szCs w:val="30"/>
              </w:rPr>
              <w:t>2,278</w:t>
            </w:r>
          </w:p>
        </w:tc>
        <w:tc>
          <w:tcPr>
            <w:tcW w:w="270" w:type="dxa"/>
          </w:tcPr>
          <w:p w14:paraId="6747AE23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F052C0" w14:textId="7D551C68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5C42">
              <w:rPr>
                <w:rFonts w:ascii="Angsana New" w:hAnsi="Angsana New"/>
                <w:sz w:val="30"/>
                <w:szCs w:val="30"/>
              </w:rPr>
              <w:t>3,884</w:t>
            </w:r>
          </w:p>
        </w:tc>
        <w:tc>
          <w:tcPr>
            <w:tcW w:w="270" w:type="dxa"/>
          </w:tcPr>
          <w:p w14:paraId="75A36803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DA3A3F" w14:textId="58DF3904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3,268</w:t>
            </w:r>
          </w:p>
        </w:tc>
        <w:tc>
          <w:tcPr>
            <w:tcW w:w="270" w:type="dxa"/>
          </w:tcPr>
          <w:p w14:paraId="06F93FCF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118F2A" w14:textId="27B03DEF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348,526</w:t>
            </w:r>
          </w:p>
        </w:tc>
      </w:tr>
      <w:tr w:rsidR="004325F7" w:rsidRPr="007535E3" w14:paraId="018E1D14" w14:textId="77777777" w:rsidTr="00C95C42">
        <w:tc>
          <w:tcPr>
            <w:tcW w:w="3690" w:type="dxa"/>
          </w:tcPr>
          <w:p w14:paraId="75CFAE21" w14:textId="039CC85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4D23">
              <w:rPr>
                <w:rFonts w:ascii="Angsana New" w:hAnsi="Angsana New" w:hint="cs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581982" w14:textId="1DB0F626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DD7566F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91BC1BC" w14:textId="28DFCD79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E401DF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2880CF" w14:textId="2CDA613E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E252E6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932942" w14:textId="50D14989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A28B70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CC25F2" w14:textId="07FEE796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D8A23D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D4B228" w14:textId="19FB401E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2,399</w:t>
            </w:r>
          </w:p>
        </w:tc>
        <w:tc>
          <w:tcPr>
            <w:tcW w:w="270" w:type="dxa"/>
          </w:tcPr>
          <w:p w14:paraId="12C3AAFC" w14:textId="77777777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834229" w14:textId="6901F03F" w:rsidR="004325F7" w:rsidRPr="00414D23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2,399</w:t>
            </w:r>
          </w:p>
        </w:tc>
      </w:tr>
      <w:tr w:rsidR="004325F7" w:rsidRPr="007535E3" w14:paraId="6A86AA1E" w14:textId="77777777" w:rsidTr="00C95C42">
        <w:tc>
          <w:tcPr>
            <w:tcW w:w="3690" w:type="dxa"/>
          </w:tcPr>
          <w:p w14:paraId="770B8540" w14:textId="77777777" w:rsidR="004325F7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03EC47" w14:textId="0D9E89C8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C42">
              <w:rPr>
                <w:rFonts w:ascii="Angsana New" w:hAnsi="Angsana New"/>
                <w:b/>
                <w:bCs/>
                <w:sz w:val="30"/>
                <w:szCs w:val="30"/>
              </w:rPr>
              <w:t>145,908</w:t>
            </w:r>
          </w:p>
        </w:tc>
        <w:tc>
          <w:tcPr>
            <w:tcW w:w="252" w:type="dxa"/>
          </w:tcPr>
          <w:p w14:paraId="018C155F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61C8C1D" w14:textId="16187854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C42">
              <w:rPr>
                <w:rFonts w:ascii="Angsana New" w:hAnsi="Angsana New"/>
                <w:b/>
                <w:bCs/>
                <w:sz w:val="30"/>
                <w:szCs w:val="30"/>
              </w:rPr>
              <w:t>125,872</w:t>
            </w:r>
          </w:p>
        </w:tc>
        <w:tc>
          <w:tcPr>
            <w:tcW w:w="270" w:type="dxa"/>
          </w:tcPr>
          <w:p w14:paraId="403833FD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2F553D" w14:textId="43CCEA9C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C42">
              <w:rPr>
                <w:rFonts w:ascii="Angsana New" w:hAnsi="Angsana New"/>
                <w:b/>
                <w:bCs/>
                <w:sz w:val="30"/>
                <w:szCs w:val="30"/>
              </w:rPr>
              <w:t>67,316</w:t>
            </w:r>
          </w:p>
        </w:tc>
        <w:tc>
          <w:tcPr>
            <w:tcW w:w="270" w:type="dxa"/>
          </w:tcPr>
          <w:p w14:paraId="7DE5E750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E7E650" w14:textId="27513013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C42">
              <w:rPr>
                <w:rFonts w:ascii="Angsana New" w:hAnsi="Angsana New"/>
                <w:b/>
                <w:bCs/>
                <w:sz w:val="30"/>
                <w:szCs w:val="30"/>
              </w:rPr>
              <w:t>2,278</w:t>
            </w:r>
          </w:p>
        </w:tc>
        <w:tc>
          <w:tcPr>
            <w:tcW w:w="270" w:type="dxa"/>
          </w:tcPr>
          <w:p w14:paraId="167B8DD1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FC3D0E" w14:textId="70AE14BA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C42">
              <w:rPr>
                <w:rFonts w:ascii="Angsana New" w:hAnsi="Angsana New"/>
                <w:b/>
                <w:bCs/>
                <w:sz w:val="30"/>
                <w:szCs w:val="30"/>
              </w:rPr>
              <w:t>3,884</w:t>
            </w:r>
          </w:p>
        </w:tc>
        <w:tc>
          <w:tcPr>
            <w:tcW w:w="270" w:type="dxa"/>
          </w:tcPr>
          <w:p w14:paraId="13BF096C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2D924B7" w14:textId="615E1CE1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C42">
              <w:rPr>
                <w:rFonts w:ascii="Angsana New" w:hAnsi="Angsana New"/>
                <w:b/>
                <w:bCs/>
                <w:sz w:val="30"/>
                <w:szCs w:val="30"/>
              </w:rPr>
              <w:t>5,667</w:t>
            </w:r>
          </w:p>
        </w:tc>
        <w:tc>
          <w:tcPr>
            <w:tcW w:w="270" w:type="dxa"/>
          </w:tcPr>
          <w:p w14:paraId="7F6247F5" w14:textId="77777777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6F8D25" w14:textId="3696A344" w:rsidR="004325F7" w:rsidRPr="00C95C42" w:rsidRDefault="004325F7" w:rsidP="0043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C42">
              <w:rPr>
                <w:rFonts w:ascii="Angsana New" w:hAnsi="Angsana New"/>
                <w:b/>
                <w:bCs/>
                <w:sz w:val="30"/>
                <w:szCs w:val="30"/>
              </w:rPr>
              <w:t>350,925</w:t>
            </w:r>
          </w:p>
        </w:tc>
      </w:tr>
    </w:tbl>
    <w:p w14:paraId="1C2D9776" w14:textId="77777777" w:rsidR="00FF52AC" w:rsidRPr="007535E3" w:rsidRDefault="00FF52AC" w:rsidP="00700196">
      <w:pPr>
        <w:spacing w:line="240" w:lineRule="auto"/>
        <w:rPr>
          <w:rFonts w:ascii="Angsana New" w:hAnsi="Angsana New"/>
        </w:rPr>
      </w:pPr>
    </w:p>
    <w:p w14:paraId="1C1845E3" w14:textId="77777777" w:rsidR="00FF52AC" w:rsidRPr="007535E3" w:rsidRDefault="00FF52AC" w:rsidP="00700196">
      <w:pPr>
        <w:spacing w:line="240" w:lineRule="auto"/>
        <w:rPr>
          <w:rFonts w:ascii="Angsana New" w:hAnsi="Angsana New"/>
        </w:rPr>
        <w:sectPr w:rsidR="00FF52AC" w:rsidRPr="007535E3" w:rsidSect="00A74558">
          <w:footerReference w:type="defaul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6A3DDBE5" w14:textId="77777777" w:rsidR="00700196" w:rsidRPr="007535E3" w:rsidRDefault="00700196" w:rsidP="00700196">
      <w:pPr>
        <w:spacing w:line="240" w:lineRule="auto"/>
        <w:rPr>
          <w:rFonts w:ascii="Angsana New" w:hAnsi="Angsana New"/>
          <w:sz w:val="2"/>
          <w:szCs w:val="2"/>
        </w:rPr>
      </w:pPr>
    </w:p>
    <w:p w14:paraId="6229D680" w14:textId="77777777" w:rsidR="0048347A" w:rsidRPr="007535E3" w:rsidRDefault="0048347A" w:rsidP="003B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535E3">
        <w:rPr>
          <w:rFonts w:ascii="Angsana New" w:hAnsi="Angsana New"/>
          <w:sz w:val="30"/>
          <w:szCs w:val="30"/>
          <w:cs/>
        </w:rPr>
        <w:t>ราคา</w:t>
      </w:r>
      <w:r w:rsidR="00A25F6D" w:rsidRPr="007535E3">
        <w:rPr>
          <w:rFonts w:ascii="Angsana New" w:hAnsi="Angsana New"/>
          <w:sz w:val="30"/>
          <w:szCs w:val="30"/>
          <w:cs/>
        </w:rPr>
        <w:t>ทรัพย์สินของ</w:t>
      </w:r>
      <w:r w:rsidR="00AA0F15" w:rsidRPr="007535E3">
        <w:rPr>
          <w:rFonts w:ascii="Angsana New" w:hAnsi="Angsana New"/>
          <w:sz w:val="30"/>
          <w:szCs w:val="30"/>
          <w:cs/>
        </w:rPr>
        <w:t>กลุ่ม</w:t>
      </w:r>
      <w:r w:rsidR="00A25F6D" w:rsidRPr="007535E3">
        <w:rPr>
          <w:rFonts w:ascii="Angsana New" w:hAnsi="Angsana New"/>
          <w:sz w:val="30"/>
          <w:szCs w:val="30"/>
          <w:cs/>
        </w:rPr>
        <w:t>บริษัท</w:t>
      </w:r>
      <w:r w:rsidR="001B7E10" w:rsidRPr="007535E3">
        <w:rPr>
          <w:rFonts w:ascii="Angsana New" w:hAnsi="Angsana New"/>
          <w:sz w:val="30"/>
          <w:szCs w:val="30"/>
          <w:cs/>
        </w:rPr>
        <w:t>และบริษัท</w:t>
      </w:r>
      <w:r w:rsidRPr="007535E3">
        <w:rPr>
          <w:rFonts w:ascii="Angsana New" w:hAnsi="Angsana New"/>
          <w:sz w:val="30"/>
          <w:szCs w:val="30"/>
          <w:cs/>
        </w:rPr>
        <w:t>ก่อนหักค่าเสื่อมราคาสะสมของ</w:t>
      </w:r>
      <w:r w:rsidR="001B18FB" w:rsidRPr="007535E3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1E0B85" w:rsidRPr="007535E3">
        <w:rPr>
          <w:rFonts w:ascii="Angsana New" w:hAnsi="Angsana New"/>
          <w:sz w:val="30"/>
          <w:szCs w:val="30"/>
          <w:cs/>
        </w:rPr>
        <w:t>ซึ่งได้</w:t>
      </w:r>
      <w:r w:rsidR="00A25F6D" w:rsidRPr="007535E3">
        <w:rPr>
          <w:rFonts w:ascii="Angsana New" w:hAnsi="Angsana New"/>
          <w:sz w:val="30"/>
          <w:szCs w:val="30"/>
          <w:cs/>
        </w:rPr>
        <w:t>คิด</w:t>
      </w:r>
      <w:r w:rsidR="001E0B85" w:rsidRPr="007535E3">
        <w:rPr>
          <w:rFonts w:ascii="Angsana New" w:hAnsi="Angsana New"/>
          <w:sz w:val="30"/>
          <w:szCs w:val="30"/>
          <w:cs/>
        </w:rPr>
        <w:t>ค่า</w:t>
      </w:r>
      <w:r w:rsidRPr="007535E3">
        <w:rPr>
          <w:rFonts w:ascii="Angsana New" w:hAnsi="Angsana New"/>
          <w:sz w:val="30"/>
          <w:szCs w:val="30"/>
          <w:cs/>
        </w:rPr>
        <w:t>เสื่อมราคา</w:t>
      </w:r>
      <w:r w:rsidR="001E0B85" w:rsidRPr="007535E3">
        <w:rPr>
          <w:rFonts w:ascii="Angsana New" w:hAnsi="Angsana New"/>
          <w:sz w:val="30"/>
          <w:szCs w:val="30"/>
          <w:cs/>
        </w:rPr>
        <w:t>เต็ม</w:t>
      </w:r>
      <w:r w:rsidRPr="007535E3">
        <w:rPr>
          <w:rFonts w:ascii="Angsana New" w:hAnsi="Angsana New"/>
          <w:sz w:val="30"/>
          <w:szCs w:val="30"/>
          <w:cs/>
        </w:rPr>
        <w:t>จำนวนแล้วแต่ยังคงใช้งาน</w:t>
      </w:r>
      <w:r w:rsidR="001E0B85" w:rsidRPr="007535E3">
        <w:rPr>
          <w:rFonts w:ascii="Angsana New" w:hAnsi="Angsana New"/>
          <w:sz w:val="30"/>
          <w:szCs w:val="30"/>
          <w:cs/>
        </w:rPr>
        <w:t>จนถึง</w:t>
      </w:r>
      <w:r w:rsidRPr="007535E3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7535E3">
        <w:rPr>
          <w:rFonts w:ascii="Angsana New" w:hAnsi="Angsana New"/>
          <w:sz w:val="30"/>
          <w:szCs w:val="30"/>
        </w:rPr>
        <w:t xml:space="preserve">31 </w:t>
      </w:r>
      <w:r w:rsidRPr="007535E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535E3">
        <w:rPr>
          <w:rFonts w:ascii="Angsana New" w:hAnsi="Angsana New"/>
          <w:sz w:val="30"/>
          <w:szCs w:val="30"/>
        </w:rPr>
        <w:t>25</w:t>
      </w:r>
      <w:r w:rsidR="00500944" w:rsidRPr="007535E3">
        <w:rPr>
          <w:rFonts w:ascii="Angsana New" w:hAnsi="Angsana New"/>
          <w:sz w:val="30"/>
          <w:szCs w:val="30"/>
        </w:rPr>
        <w:t>6</w:t>
      </w:r>
      <w:r w:rsidR="00283DDC" w:rsidRPr="007535E3">
        <w:rPr>
          <w:rFonts w:ascii="Angsana New" w:hAnsi="Angsana New"/>
          <w:sz w:val="30"/>
          <w:szCs w:val="30"/>
        </w:rPr>
        <w:t>2</w:t>
      </w:r>
      <w:r w:rsidR="00700196" w:rsidRPr="007535E3">
        <w:rPr>
          <w:rFonts w:ascii="Angsana New" w:hAnsi="Angsana New"/>
          <w:sz w:val="30"/>
          <w:szCs w:val="30"/>
        </w:rPr>
        <w:t xml:space="preserve"> </w:t>
      </w:r>
      <w:r w:rsidR="00D94DA9" w:rsidRPr="007535E3">
        <w:rPr>
          <w:rFonts w:ascii="Angsana New" w:hAnsi="Angsana New"/>
          <w:sz w:val="30"/>
          <w:szCs w:val="30"/>
          <w:cs/>
        </w:rPr>
        <w:t>มีจำนวน</w:t>
      </w:r>
      <w:r w:rsidR="009C7335" w:rsidRPr="007535E3">
        <w:rPr>
          <w:rFonts w:ascii="Angsana New" w:hAnsi="Angsana New"/>
          <w:sz w:val="30"/>
          <w:szCs w:val="30"/>
        </w:rPr>
        <w:t xml:space="preserve"> </w:t>
      </w:r>
      <w:r w:rsidR="00A94C45" w:rsidRPr="007535E3">
        <w:rPr>
          <w:rFonts w:ascii="Angsana New" w:hAnsi="Angsana New"/>
          <w:sz w:val="30"/>
          <w:szCs w:val="30"/>
        </w:rPr>
        <w:t>327.24</w:t>
      </w:r>
      <w:r w:rsidR="004D2C27"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 xml:space="preserve">ล้านบาท </w:t>
      </w:r>
      <w:r w:rsidR="00B4310A" w:rsidRPr="007535E3">
        <w:rPr>
          <w:rFonts w:ascii="Angsana New" w:hAnsi="Angsana New"/>
          <w:i/>
          <w:iCs/>
          <w:sz w:val="30"/>
          <w:szCs w:val="30"/>
        </w:rPr>
        <w:t>(25</w:t>
      </w:r>
      <w:r w:rsidR="00500944" w:rsidRPr="007535E3">
        <w:rPr>
          <w:rFonts w:ascii="Angsana New" w:hAnsi="Angsana New"/>
          <w:i/>
          <w:iCs/>
          <w:sz w:val="30"/>
          <w:szCs w:val="30"/>
          <w:cs/>
        </w:rPr>
        <w:t>6</w:t>
      </w:r>
      <w:r w:rsidR="00283DDC" w:rsidRPr="007535E3">
        <w:rPr>
          <w:rFonts w:ascii="Angsana New" w:hAnsi="Angsana New"/>
          <w:i/>
          <w:iCs/>
          <w:sz w:val="30"/>
          <w:szCs w:val="30"/>
        </w:rPr>
        <w:t>1</w:t>
      </w:r>
      <w:r w:rsidR="00B4310A" w:rsidRPr="007535E3">
        <w:rPr>
          <w:rFonts w:ascii="Angsana New" w:hAnsi="Angsana New"/>
          <w:i/>
          <w:iCs/>
          <w:sz w:val="30"/>
          <w:szCs w:val="30"/>
        </w:rPr>
        <w:t xml:space="preserve">: </w:t>
      </w:r>
      <w:r w:rsidR="00283DDC" w:rsidRPr="007535E3">
        <w:rPr>
          <w:rFonts w:ascii="Angsana New" w:hAnsi="Angsana New"/>
          <w:i/>
          <w:iCs/>
          <w:sz w:val="30"/>
          <w:szCs w:val="30"/>
        </w:rPr>
        <w:t>325.10</w:t>
      </w:r>
      <w:r w:rsidR="00700196" w:rsidRPr="007535E3">
        <w:rPr>
          <w:rFonts w:ascii="Angsana New" w:hAnsi="Angsana New"/>
          <w:i/>
          <w:iCs/>
          <w:sz w:val="30"/>
          <w:szCs w:val="30"/>
        </w:rPr>
        <w:t xml:space="preserve"> </w:t>
      </w:r>
      <w:r w:rsidR="002B29D0" w:rsidRPr="007535E3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7A16E56E" w14:textId="77777777" w:rsidR="0048347A" w:rsidRPr="007535E3" w:rsidRDefault="0048347A" w:rsidP="00632FCF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5B6CB39B" w14:textId="03110D20" w:rsidR="001E0B85" w:rsidRPr="007535E3" w:rsidRDefault="0048347A" w:rsidP="002C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535E3">
        <w:rPr>
          <w:rFonts w:ascii="Angsana New" w:hAnsi="Angsana New"/>
          <w:sz w:val="30"/>
          <w:szCs w:val="30"/>
        </w:rPr>
        <w:t xml:space="preserve">31 </w:t>
      </w:r>
      <w:r w:rsidRPr="007535E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535E3">
        <w:rPr>
          <w:rFonts w:ascii="Angsana New" w:hAnsi="Angsana New"/>
          <w:sz w:val="30"/>
          <w:szCs w:val="30"/>
        </w:rPr>
        <w:t>25</w:t>
      </w:r>
      <w:r w:rsidR="00500944" w:rsidRPr="007535E3">
        <w:rPr>
          <w:rFonts w:ascii="Angsana New" w:hAnsi="Angsana New"/>
          <w:sz w:val="30"/>
          <w:szCs w:val="30"/>
        </w:rPr>
        <w:t>6</w:t>
      </w:r>
      <w:r w:rsidR="00283DDC" w:rsidRPr="007535E3">
        <w:rPr>
          <w:rFonts w:ascii="Angsana New" w:hAnsi="Angsana New"/>
          <w:sz w:val="30"/>
          <w:szCs w:val="30"/>
        </w:rPr>
        <w:t>2</w:t>
      </w:r>
      <w:r w:rsidR="00700196" w:rsidRPr="007535E3">
        <w:rPr>
          <w:rFonts w:ascii="Angsana New" w:hAnsi="Angsana New"/>
          <w:sz w:val="30"/>
          <w:szCs w:val="30"/>
        </w:rPr>
        <w:t xml:space="preserve"> </w:t>
      </w:r>
      <w:r w:rsidR="00AA0F15" w:rsidRPr="007535E3">
        <w:rPr>
          <w:rFonts w:ascii="Angsana New" w:hAnsi="Angsana New"/>
          <w:sz w:val="30"/>
          <w:szCs w:val="30"/>
          <w:cs/>
        </w:rPr>
        <w:t>กลุ่ม</w:t>
      </w:r>
      <w:r w:rsidRPr="007535E3">
        <w:rPr>
          <w:rFonts w:ascii="Angsana New" w:hAnsi="Angsana New"/>
          <w:sz w:val="30"/>
          <w:szCs w:val="30"/>
          <w:cs/>
        </w:rPr>
        <w:t>บริษัท</w:t>
      </w:r>
      <w:r w:rsidR="001B7E10" w:rsidRPr="007535E3">
        <w:rPr>
          <w:rFonts w:ascii="Angsana New" w:hAnsi="Angsana New"/>
          <w:sz w:val="30"/>
          <w:szCs w:val="30"/>
          <w:cs/>
        </w:rPr>
        <w:t>และบริษัท</w:t>
      </w:r>
      <w:r w:rsidRPr="007535E3">
        <w:rPr>
          <w:rFonts w:ascii="Angsana New" w:hAnsi="Angsana New"/>
          <w:sz w:val="30"/>
          <w:szCs w:val="30"/>
          <w:cs/>
        </w:rPr>
        <w:t>มีวงเงินสินเชื่อ</w:t>
      </w:r>
      <w:r w:rsidR="009131F5" w:rsidRPr="007535E3">
        <w:rPr>
          <w:rFonts w:ascii="Angsana New" w:hAnsi="Angsana New"/>
          <w:sz w:val="30"/>
          <w:szCs w:val="30"/>
          <w:cs/>
        </w:rPr>
        <w:t>ซึ่งยังมิได้</w:t>
      </w:r>
      <w:r w:rsidR="00C70480" w:rsidRPr="007535E3">
        <w:rPr>
          <w:rFonts w:ascii="Angsana New" w:hAnsi="Angsana New"/>
          <w:sz w:val="30"/>
          <w:szCs w:val="30"/>
          <w:cs/>
        </w:rPr>
        <w:t>เบิก</w:t>
      </w:r>
      <w:r w:rsidR="009131F5" w:rsidRPr="007535E3">
        <w:rPr>
          <w:rFonts w:ascii="Angsana New" w:hAnsi="Angsana New"/>
          <w:sz w:val="30"/>
          <w:szCs w:val="30"/>
          <w:cs/>
        </w:rPr>
        <w:t>ใช้</w:t>
      </w:r>
      <w:r w:rsidRPr="007535E3">
        <w:rPr>
          <w:rFonts w:ascii="Angsana New" w:hAnsi="Angsana New"/>
          <w:sz w:val="30"/>
          <w:szCs w:val="30"/>
          <w:cs/>
        </w:rPr>
        <w:t>จากธนา</w:t>
      </w:r>
      <w:r w:rsidR="00856B46" w:rsidRPr="007535E3">
        <w:rPr>
          <w:rFonts w:ascii="Angsana New" w:hAnsi="Angsana New"/>
          <w:sz w:val="30"/>
          <w:szCs w:val="30"/>
          <w:cs/>
        </w:rPr>
        <w:t>คารในประเทศหลายแห่งจำนวนเงินรวม</w:t>
      </w:r>
      <w:r w:rsidR="002550CD" w:rsidRPr="007535E3">
        <w:rPr>
          <w:rFonts w:ascii="Angsana New" w:hAnsi="Angsana New"/>
          <w:sz w:val="30"/>
          <w:szCs w:val="30"/>
        </w:rPr>
        <w:t xml:space="preserve"> </w:t>
      </w:r>
      <w:r w:rsidR="00A94C45" w:rsidRPr="007535E3">
        <w:rPr>
          <w:rFonts w:ascii="Angsana New" w:hAnsi="Angsana New"/>
          <w:sz w:val="30"/>
          <w:szCs w:val="30"/>
        </w:rPr>
        <w:t>2,099.52</w:t>
      </w:r>
      <w:r w:rsidR="00F54F73" w:rsidRPr="007535E3">
        <w:rPr>
          <w:rFonts w:ascii="Angsana New" w:hAnsi="Angsana New"/>
          <w:sz w:val="30"/>
          <w:szCs w:val="30"/>
        </w:rPr>
        <w:t xml:space="preserve"> </w:t>
      </w:r>
      <w:r w:rsidR="00432492" w:rsidRPr="007535E3">
        <w:rPr>
          <w:rFonts w:ascii="Angsana New" w:hAnsi="Angsana New"/>
          <w:sz w:val="30"/>
          <w:szCs w:val="30"/>
          <w:cs/>
        </w:rPr>
        <w:t>ล้านบาท</w:t>
      </w:r>
      <w:r w:rsidR="0060004F" w:rsidRPr="007535E3">
        <w:rPr>
          <w:rFonts w:ascii="Angsana New" w:hAnsi="Angsana New"/>
          <w:sz w:val="30"/>
          <w:szCs w:val="30"/>
          <w:cs/>
        </w:rPr>
        <w:t xml:space="preserve"> </w:t>
      </w:r>
      <w:r w:rsidR="002B29D0" w:rsidRPr="007535E3">
        <w:rPr>
          <w:rFonts w:ascii="Angsana New" w:hAnsi="Angsana New"/>
          <w:i/>
          <w:iCs/>
          <w:sz w:val="30"/>
          <w:szCs w:val="30"/>
          <w:cs/>
        </w:rPr>
        <w:t>(</w:t>
      </w:r>
      <w:r w:rsidR="00EF0FAE" w:rsidRPr="007535E3">
        <w:rPr>
          <w:rFonts w:ascii="Angsana New" w:hAnsi="Angsana New"/>
          <w:i/>
          <w:iCs/>
          <w:sz w:val="30"/>
          <w:szCs w:val="30"/>
        </w:rPr>
        <w:t>2561</w:t>
      </w:r>
      <w:r w:rsidR="0073455D" w:rsidRPr="007535E3">
        <w:rPr>
          <w:rFonts w:ascii="Angsana New" w:hAnsi="Angsana New"/>
          <w:i/>
          <w:iCs/>
          <w:sz w:val="30"/>
          <w:szCs w:val="30"/>
        </w:rPr>
        <w:t xml:space="preserve">: </w:t>
      </w:r>
      <w:r w:rsidR="00283DDC" w:rsidRPr="007535E3">
        <w:rPr>
          <w:rFonts w:ascii="Angsana New" w:hAnsi="Angsana New"/>
          <w:i/>
          <w:iCs/>
          <w:sz w:val="30"/>
          <w:szCs w:val="30"/>
        </w:rPr>
        <w:t>2,419.11</w:t>
      </w:r>
      <w:r w:rsidR="00700196" w:rsidRPr="007535E3">
        <w:rPr>
          <w:rFonts w:ascii="Angsana New" w:hAnsi="Angsana New"/>
          <w:i/>
          <w:iCs/>
          <w:sz w:val="30"/>
          <w:szCs w:val="30"/>
        </w:rPr>
        <w:t xml:space="preserve"> </w:t>
      </w:r>
      <w:r w:rsidR="001B71AA" w:rsidRPr="007535E3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9131F5" w:rsidRPr="007535E3">
        <w:rPr>
          <w:rFonts w:ascii="Angsana New" w:hAnsi="Angsana New"/>
          <w:i/>
          <w:iCs/>
          <w:sz w:val="30"/>
          <w:szCs w:val="30"/>
          <w:cs/>
        </w:rPr>
        <w:t xml:space="preserve"> และ</w:t>
      </w:r>
      <w:r w:rsidR="002C7099" w:rsidRPr="007535E3">
        <w:rPr>
          <w:rFonts w:ascii="Angsana New" w:hAnsi="Angsana New"/>
          <w:i/>
          <w:iCs/>
          <w:sz w:val="30"/>
          <w:szCs w:val="30"/>
        </w:rPr>
        <w:t xml:space="preserve"> </w:t>
      </w:r>
      <w:r w:rsidR="00283DDC" w:rsidRPr="007535E3">
        <w:rPr>
          <w:rFonts w:ascii="Angsana New" w:hAnsi="Angsana New"/>
          <w:i/>
          <w:iCs/>
          <w:sz w:val="30"/>
          <w:szCs w:val="30"/>
        </w:rPr>
        <w:t>5.80</w:t>
      </w:r>
      <w:r w:rsidR="00205395" w:rsidRPr="007535E3">
        <w:rPr>
          <w:rFonts w:ascii="Angsana New" w:hAnsi="Angsana New"/>
          <w:i/>
          <w:iCs/>
          <w:sz w:val="30"/>
          <w:szCs w:val="30"/>
        </w:rPr>
        <w:t xml:space="preserve"> </w:t>
      </w:r>
      <w:r w:rsidR="009A49FE" w:rsidRPr="007535E3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2B29D0" w:rsidRPr="007535E3">
        <w:rPr>
          <w:rFonts w:ascii="Angsana New" w:hAnsi="Angsana New"/>
          <w:i/>
          <w:iCs/>
          <w:sz w:val="30"/>
          <w:szCs w:val="30"/>
          <w:cs/>
        </w:rPr>
        <w:t>)</w:t>
      </w:r>
      <w:r w:rsidR="002B29D0" w:rsidRPr="007535E3">
        <w:rPr>
          <w:rFonts w:ascii="Angsana New" w:hAnsi="Angsana New"/>
          <w:sz w:val="30"/>
          <w:szCs w:val="30"/>
          <w:cs/>
        </w:rPr>
        <w:t xml:space="preserve"> </w:t>
      </w:r>
      <w:r w:rsidR="001E0B85" w:rsidRPr="007535E3">
        <w:rPr>
          <w:rFonts w:ascii="Angsana New" w:hAnsi="Angsana New"/>
          <w:sz w:val="30"/>
          <w:szCs w:val="30"/>
          <w:cs/>
        </w:rPr>
        <w:t>วงเงินสินเชื่อของ</w:t>
      </w:r>
      <w:r w:rsidR="00B61B9A" w:rsidRPr="007535E3">
        <w:rPr>
          <w:rFonts w:ascii="Angsana New" w:hAnsi="Angsana New"/>
          <w:sz w:val="30"/>
          <w:szCs w:val="30"/>
          <w:cs/>
        </w:rPr>
        <w:t>กลุ่ม</w:t>
      </w:r>
      <w:r w:rsidR="001E0B85" w:rsidRPr="007535E3">
        <w:rPr>
          <w:rFonts w:ascii="Angsana New" w:hAnsi="Angsana New"/>
          <w:sz w:val="30"/>
          <w:szCs w:val="30"/>
          <w:cs/>
        </w:rPr>
        <w:t>บริษัท</w:t>
      </w:r>
      <w:r w:rsidR="00B61B9A" w:rsidRPr="007535E3">
        <w:rPr>
          <w:rFonts w:ascii="Angsana New" w:hAnsi="Angsana New"/>
          <w:sz w:val="30"/>
          <w:szCs w:val="30"/>
          <w:cs/>
        </w:rPr>
        <w:t>และบริษัท</w:t>
      </w:r>
      <w:r w:rsidR="001E0B85" w:rsidRPr="007535E3">
        <w:rPr>
          <w:rFonts w:ascii="Angsana New" w:hAnsi="Angsana New"/>
          <w:sz w:val="30"/>
          <w:szCs w:val="30"/>
          <w:cs/>
        </w:rPr>
        <w:t xml:space="preserve">บางส่วนมีข้อผูกพันตามหนังสือยืนยัน </w:t>
      </w:r>
      <w:r w:rsidR="001E0B85" w:rsidRPr="007535E3">
        <w:rPr>
          <w:rFonts w:ascii="Angsana New" w:hAnsi="Angsana New"/>
          <w:sz w:val="30"/>
          <w:szCs w:val="30"/>
        </w:rPr>
        <w:t xml:space="preserve">(Negative pledge) </w:t>
      </w:r>
      <w:r w:rsidR="00226881" w:rsidRPr="007535E3">
        <w:rPr>
          <w:rFonts w:ascii="Angsana New" w:hAnsi="Angsana New"/>
          <w:sz w:val="30"/>
          <w:szCs w:val="30"/>
          <w:cs/>
        </w:rPr>
        <w:t>ที่ออกให้กับธนาคารโดยเฉพาะและ</w:t>
      </w:r>
      <w:r w:rsidR="001E0B85" w:rsidRPr="007535E3">
        <w:rPr>
          <w:rFonts w:ascii="Angsana New" w:hAnsi="Angsana New"/>
          <w:sz w:val="30"/>
          <w:szCs w:val="30"/>
          <w:cs/>
        </w:rPr>
        <w:t>ไม่ก่อภาระผูกพันในที่ดิน อาคารโรงงาน เครื่องจักรและอุปกรณ์ที่มีอยู่ในปัจจุบันและที่จะเกิดขึ้นในอนาคต</w:t>
      </w:r>
    </w:p>
    <w:p w14:paraId="74332AE1" w14:textId="77777777" w:rsidR="007C3255" w:rsidRPr="007535E3" w:rsidRDefault="007C3255" w:rsidP="002C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A00F751" w14:textId="77777777" w:rsidR="0045531A" w:rsidRPr="007535E3" w:rsidRDefault="0045531A" w:rsidP="00455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</w:rPr>
        <w:t>13</w:t>
      </w:r>
      <w:r w:rsidR="00370FCB" w:rsidRPr="007535E3">
        <w:rPr>
          <w:rFonts w:ascii="Angsana New" w:hAnsi="Angsana New"/>
          <w:b/>
          <w:bCs/>
          <w:sz w:val="30"/>
          <w:szCs w:val="30"/>
          <w:cs/>
        </w:rPr>
        <w:tab/>
      </w:r>
      <w:r w:rsidRPr="007535E3">
        <w:rPr>
          <w:rFonts w:ascii="Angsana New" w:hAnsi="Angsana New"/>
          <w:b/>
          <w:bCs/>
          <w:sz w:val="30"/>
          <w:szCs w:val="30"/>
          <w:cs/>
        </w:rPr>
        <w:t>สิทธิการใช้ที่ดิน</w:t>
      </w:r>
    </w:p>
    <w:p w14:paraId="421CC8C0" w14:textId="77777777" w:rsidR="0045531A" w:rsidRPr="007535E3" w:rsidRDefault="0045531A" w:rsidP="00455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54E3DEC" w14:textId="77777777" w:rsidR="0045531A" w:rsidRPr="007535E3" w:rsidRDefault="007C6E18" w:rsidP="0045531A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เมื่อ</w:t>
      </w:r>
      <w:r w:rsidR="0045531A" w:rsidRPr="007535E3">
        <w:rPr>
          <w:rFonts w:ascii="Angsana New" w:hAnsi="Angsana New"/>
          <w:sz w:val="30"/>
          <w:szCs w:val="30"/>
          <w:cs/>
        </w:rPr>
        <w:t xml:space="preserve">วันที่ </w:t>
      </w:r>
      <w:r w:rsidR="0045531A" w:rsidRPr="007535E3">
        <w:rPr>
          <w:rFonts w:ascii="Angsana New" w:hAnsi="Angsana New"/>
          <w:sz w:val="30"/>
          <w:szCs w:val="30"/>
        </w:rPr>
        <w:t xml:space="preserve">25 </w:t>
      </w:r>
      <w:r w:rsidR="0045531A" w:rsidRPr="007535E3">
        <w:rPr>
          <w:rFonts w:ascii="Angsana New" w:hAnsi="Angsana New"/>
          <w:sz w:val="30"/>
          <w:szCs w:val="30"/>
          <w:cs/>
        </w:rPr>
        <w:t xml:space="preserve">มีนาคม </w:t>
      </w:r>
      <w:r w:rsidR="0045531A" w:rsidRPr="007535E3">
        <w:rPr>
          <w:rFonts w:ascii="Angsana New" w:hAnsi="Angsana New"/>
          <w:sz w:val="30"/>
          <w:szCs w:val="30"/>
        </w:rPr>
        <w:t>2558</w:t>
      </w:r>
      <w:r w:rsidR="0045531A" w:rsidRPr="007535E3">
        <w:rPr>
          <w:rFonts w:ascii="Angsana New" w:hAnsi="Angsana New"/>
          <w:sz w:val="30"/>
          <w:szCs w:val="30"/>
          <w:cs/>
        </w:rPr>
        <w:t xml:space="preserve"> </w:t>
      </w:r>
      <w:r w:rsidR="0045531A" w:rsidRPr="007535E3">
        <w:rPr>
          <w:rFonts w:ascii="Angsana New" w:hAnsi="Angsana New"/>
          <w:sz w:val="30"/>
          <w:szCs w:val="30"/>
        </w:rPr>
        <w:t xml:space="preserve">UEM </w:t>
      </w:r>
      <w:r w:rsidR="0045531A" w:rsidRPr="007535E3">
        <w:rPr>
          <w:rFonts w:ascii="Angsana New" w:hAnsi="Angsana New"/>
          <w:sz w:val="30"/>
          <w:szCs w:val="30"/>
          <w:cs/>
        </w:rPr>
        <w:t>เข้าทำสัญญาเพื่อใช้สิทธิในการใช้ที่ดินในสาธารณรัฐแห่งสหภาพเมียนมาร์กับ</w:t>
      </w:r>
      <w:r w:rsidR="0045531A" w:rsidRPr="007535E3">
        <w:rPr>
          <w:rFonts w:ascii="Angsana New" w:hAnsi="Angsana New"/>
          <w:spacing w:val="-2"/>
          <w:sz w:val="30"/>
          <w:szCs w:val="30"/>
          <w:cs/>
        </w:rPr>
        <w:t>บริษัทแห่งหนึ่งเป็นจำนวนเงิน</w:t>
      </w:r>
      <w:r w:rsidR="0045531A" w:rsidRPr="007535E3">
        <w:rPr>
          <w:rFonts w:ascii="Angsana New" w:hAnsi="Angsana New"/>
          <w:spacing w:val="-2"/>
          <w:sz w:val="30"/>
          <w:szCs w:val="30"/>
        </w:rPr>
        <w:t xml:space="preserve"> 1.55 </w:t>
      </w:r>
      <w:r w:rsidR="0045531A" w:rsidRPr="007535E3">
        <w:rPr>
          <w:rFonts w:ascii="Angsana New" w:hAnsi="Angsana New"/>
          <w:spacing w:val="-2"/>
          <w:sz w:val="30"/>
          <w:szCs w:val="30"/>
          <w:cs/>
        </w:rPr>
        <w:t>ล้านเหรียญสหรัฐอเมริกา</w:t>
      </w:r>
      <w:r w:rsidR="0014665B" w:rsidRPr="007535E3">
        <w:rPr>
          <w:rFonts w:ascii="Angsana New" w:hAnsi="Angsana New"/>
          <w:spacing w:val="-2"/>
          <w:sz w:val="30"/>
          <w:szCs w:val="30"/>
          <w:cs/>
        </w:rPr>
        <w:t xml:space="preserve">หรือเทียบเท่ากับ </w:t>
      </w:r>
      <w:r w:rsidR="0014665B" w:rsidRPr="007535E3">
        <w:rPr>
          <w:rFonts w:ascii="Angsana New" w:hAnsi="Angsana New"/>
          <w:spacing w:val="-2"/>
          <w:sz w:val="30"/>
          <w:szCs w:val="30"/>
        </w:rPr>
        <w:t xml:space="preserve">51.56 </w:t>
      </w:r>
      <w:r w:rsidR="0014665B" w:rsidRPr="007535E3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45531A" w:rsidRPr="007535E3">
        <w:rPr>
          <w:rFonts w:ascii="Angsana New" w:hAnsi="Angsana New"/>
          <w:spacing w:val="-2"/>
          <w:sz w:val="30"/>
          <w:szCs w:val="30"/>
        </w:rPr>
        <w:t xml:space="preserve"> </w:t>
      </w:r>
      <w:r w:rsidR="0045531A" w:rsidRPr="007535E3">
        <w:rPr>
          <w:rFonts w:ascii="Angsana New" w:hAnsi="Angsana New"/>
          <w:spacing w:val="-2"/>
          <w:sz w:val="30"/>
          <w:szCs w:val="30"/>
          <w:cs/>
        </w:rPr>
        <w:t xml:space="preserve">ซึ่งสัญญาสิทธิการใช้ที่ดินดังกล่าวมีอายุ </w:t>
      </w:r>
      <w:r w:rsidR="009E3B28" w:rsidRPr="007535E3">
        <w:rPr>
          <w:rFonts w:ascii="Angsana New" w:hAnsi="Angsana New"/>
          <w:spacing w:val="-2"/>
          <w:sz w:val="30"/>
          <w:szCs w:val="30"/>
        </w:rPr>
        <w:t>49</w:t>
      </w:r>
      <w:r w:rsidR="0061671F" w:rsidRPr="007535E3">
        <w:rPr>
          <w:rFonts w:ascii="Angsana New" w:hAnsi="Angsana New"/>
          <w:sz w:val="30"/>
          <w:szCs w:val="30"/>
        </w:rPr>
        <w:t xml:space="preserve"> </w:t>
      </w:r>
      <w:r w:rsidR="0045531A" w:rsidRPr="007535E3">
        <w:rPr>
          <w:rFonts w:ascii="Angsana New" w:hAnsi="Angsana New"/>
          <w:sz w:val="30"/>
          <w:szCs w:val="30"/>
          <w:cs/>
        </w:rPr>
        <w:t>ปี</w:t>
      </w:r>
      <w:r w:rsidR="009E3B28" w:rsidRPr="007535E3">
        <w:rPr>
          <w:rFonts w:ascii="Angsana New" w:hAnsi="Angsana New"/>
          <w:sz w:val="30"/>
          <w:szCs w:val="30"/>
        </w:rPr>
        <w:t xml:space="preserve"> 2 </w:t>
      </w:r>
      <w:r w:rsidR="009E3B28" w:rsidRPr="007535E3">
        <w:rPr>
          <w:rFonts w:ascii="Angsana New" w:hAnsi="Angsana New"/>
          <w:sz w:val="30"/>
          <w:szCs w:val="30"/>
          <w:cs/>
        </w:rPr>
        <w:t>เดือน</w:t>
      </w:r>
      <w:r w:rsidR="0045531A" w:rsidRPr="007535E3">
        <w:rPr>
          <w:rFonts w:ascii="Angsana New" w:hAnsi="Angsana New"/>
          <w:sz w:val="30"/>
          <w:szCs w:val="30"/>
          <w:cs/>
        </w:rPr>
        <w:t xml:space="preserve">และจะสิ้นสุดในเดือนมิถุนายน </w:t>
      </w:r>
      <w:r w:rsidR="009E3B28" w:rsidRPr="007535E3">
        <w:rPr>
          <w:rFonts w:ascii="Angsana New" w:hAnsi="Angsana New"/>
          <w:sz w:val="30"/>
          <w:szCs w:val="30"/>
        </w:rPr>
        <w:t>2607</w:t>
      </w:r>
    </w:p>
    <w:p w14:paraId="05AA6E37" w14:textId="77777777" w:rsidR="0045531A" w:rsidRPr="007535E3" w:rsidRDefault="0045531A" w:rsidP="0045531A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632"/>
        <w:gridCol w:w="1638"/>
      </w:tblGrid>
      <w:tr w:rsidR="00015980" w:rsidRPr="007535E3" w14:paraId="635DFB73" w14:textId="77777777" w:rsidTr="005770D0">
        <w:trPr>
          <w:tblHeader/>
        </w:trPr>
        <w:tc>
          <w:tcPr>
            <w:tcW w:w="7632" w:type="dxa"/>
          </w:tcPr>
          <w:p w14:paraId="7652E189" w14:textId="77777777" w:rsidR="00015980" w:rsidRPr="007535E3" w:rsidRDefault="00015980" w:rsidP="00547089">
            <w:pPr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64A32F64" w14:textId="77777777" w:rsidR="00015980" w:rsidRPr="007535E3" w:rsidRDefault="00015980" w:rsidP="00547089">
            <w:pPr>
              <w:tabs>
                <w:tab w:val="clear" w:pos="907"/>
                <w:tab w:val="decimal" w:pos="9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5980" w:rsidRPr="007535E3" w14:paraId="7C59D2E9" w14:textId="77777777" w:rsidTr="005770D0">
        <w:trPr>
          <w:tblHeader/>
        </w:trPr>
        <w:tc>
          <w:tcPr>
            <w:tcW w:w="7632" w:type="dxa"/>
          </w:tcPr>
          <w:p w14:paraId="278448BD" w14:textId="77777777" w:rsidR="00015980" w:rsidRPr="007535E3" w:rsidRDefault="00015980" w:rsidP="00547089">
            <w:pPr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18E74BF6" w14:textId="77777777" w:rsidR="00015980" w:rsidRPr="007535E3" w:rsidRDefault="00015980" w:rsidP="00547089">
            <w:pPr>
              <w:tabs>
                <w:tab w:val="clear" w:pos="907"/>
                <w:tab w:val="decimal" w:pos="9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สิทธิการใช้ที่ดิน</w:t>
            </w:r>
          </w:p>
        </w:tc>
      </w:tr>
      <w:tr w:rsidR="00015980" w:rsidRPr="007535E3" w14:paraId="6492C300" w14:textId="77777777" w:rsidTr="005770D0">
        <w:trPr>
          <w:tblHeader/>
        </w:trPr>
        <w:tc>
          <w:tcPr>
            <w:tcW w:w="7632" w:type="dxa"/>
          </w:tcPr>
          <w:p w14:paraId="1CFD3DD7" w14:textId="77777777" w:rsidR="00015980" w:rsidRPr="007535E3" w:rsidRDefault="00015980" w:rsidP="00547089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3A3A2B0F" w14:textId="77777777" w:rsidR="00015980" w:rsidRPr="007535E3" w:rsidRDefault="00015980" w:rsidP="00547089">
            <w:pPr>
              <w:tabs>
                <w:tab w:val="clear" w:pos="907"/>
                <w:tab w:val="decimal" w:pos="9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5980" w:rsidRPr="007535E3" w14:paraId="21A3720B" w14:textId="77777777" w:rsidTr="005770D0">
        <w:tc>
          <w:tcPr>
            <w:tcW w:w="7632" w:type="dxa"/>
          </w:tcPr>
          <w:p w14:paraId="6D4FCE0F" w14:textId="77777777" w:rsidR="00015980" w:rsidRPr="007535E3" w:rsidRDefault="00015980" w:rsidP="002E291E">
            <w:pPr>
              <w:spacing w:line="240" w:lineRule="auto"/>
              <w:ind w:right="-108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38" w:type="dxa"/>
          </w:tcPr>
          <w:p w14:paraId="29A10758" w14:textId="77777777" w:rsidR="00015980" w:rsidRPr="007535E3" w:rsidRDefault="00015980" w:rsidP="00547089">
            <w:pPr>
              <w:tabs>
                <w:tab w:val="clear" w:pos="907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DDC" w:rsidRPr="007535E3" w14:paraId="2AEC7D90" w14:textId="77777777" w:rsidTr="005770D0">
        <w:tc>
          <w:tcPr>
            <w:tcW w:w="7632" w:type="dxa"/>
            <w:shd w:val="clear" w:color="auto" w:fill="auto"/>
            <w:vAlign w:val="bottom"/>
          </w:tcPr>
          <w:p w14:paraId="165AD6E2" w14:textId="77777777" w:rsidR="00283DDC" w:rsidRPr="007535E3" w:rsidRDefault="00283DDC" w:rsidP="002E291E">
            <w:pPr>
              <w:spacing w:line="240" w:lineRule="auto"/>
              <w:ind w:right="-108" w:hanging="125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535E3">
              <w:rPr>
                <w:rFonts w:ascii="Angsana New" w:hAnsi="Angsana New"/>
                <w:sz w:val="30"/>
                <w:szCs w:val="30"/>
              </w:rPr>
              <w:t>25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7535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38" w:type="dxa"/>
            <w:vAlign w:val="bottom"/>
          </w:tcPr>
          <w:p w14:paraId="35F24922" w14:textId="77777777" w:rsidR="00283DDC" w:rsidRPr="007535E3" w:rsidRDefault="00283DDC" w:rsidP="005770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50,633</w:t>
            </w:r>
          </w:p>
        </w:tc>
      </w:tr>
      <w:tr w:rsidR="00283DDC" w:rsidRPr="007535E3" w14:paraId="0BA378CC" w14:textId="77777777" w:rsidTr="005770D0">
        <w:tc>
          <w:tcPr>
            <w:tcW w:w="7632" w:type="dxa"/>
          </w:tcPr>
          <w:p w14:paraId="4D99B97B" w14:textId="77777777" w:rsidR="00283DDC" w:rsidRPr="007535E3" w:rsidRDefault="00283DDC" w:rsidP="002E291E">
            <w:pPr>
              <w:spacing w:line="240" w:lineRule="auto"/>
              <w:ind w:right="-108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638" w:type="dxa"/>
            <w:vAlign w:val="bottom"/>
          </w:tcPr>
          <w:p w14:paraId="1D6D780E" w14:textId="77777777" w:rsidR="00283DDC" w:rsidRPr="007535E3" w:rsidRDefault="00283DDC" w:rsidP="005770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3DDC" w:rsidRPr="007535E3" w14:paraId="541B4929" w14:textId="77777777" w:rsidTr="005770D0">
        <w:tc>
          <w:tcPr>
            <w:tcW w:w="7632" w:type="dxa"/>
          </w:tcPr>
          <w:p w14:paraId="195DD712" w14:textId="77777777" w:rsidR="00283DDC" w:rsidRPr="007535E3" w:rsidRDefault="00283DDC" w:rsidP="002E291E">
            <w:pPr>
              <w:spacing w:line="240" w:lineRule="auto"/>
              <w:ind w:right="-108" w:hanging="125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  <w:lang w:eastAsia="ko-KR"/>
              </w:rPr>
              <w:t xml:space="preserve">   เงินตราต่างประเทศ</w:t>
            </w:r>
          </w:p>
        </w:tc>
        <w:tc>
          <w:tcPr>
            <w:tcW w:w="1638" w:type="dxa"/>
            <w:vAlign w:val="bottom"/>
          </w:tcPr>
          <w:p w14:paraId="4010806A" w14:textId="77777777" w:rsidR="00283DDC" w:rsidRPr="007535E3" w:rsidRDefault="00283DDC" w:rsidP="005770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(358)</w:t>
            </w:r>
          </w:p>
        </w:tc>
      </w:tr>
      <w:tr w:rsidR="00283DDC" w:rsidRPr="007535E3" w14:paraId="5F2F8403" w14:textId="77777777" w:rsidTr="00440EE6">
        <w:tc>
          <w:tcPr>
            <w:tcW w:w="7632" w:type="dxa"/>
            <w:shd w:val="clear" w:color="auto" w:fill="auto"/>
          </w:tcPr>
          <w:p w14:paraId="35D27DE4" w14:textId="77777777" w:rsidR="00283DDC" w:rsidRPr="007535E3" w:rsidRDefault="00283DDC" w:rsidP="002E291E">
            <w:pPr>
              <w:spacing w:line="240" w:lineRule="auto"/>
              <w:ind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67345F0E" w14:textId="77777777" w:rsidR="00283DDC" w:rsidRPr="007535E3" w:rsidRDefault="00283DDC" w:rsidP="005770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50,275</w:t>
            </w:r>
          </w:p>
        </w:tc>
      </w:tr>
      <w:tr w:rsidR="00B324B0" w:rsidRPr="007535E3" w14:paraId="73EC9E6B" w14:textId="77777777" w:rsidTr="00440EE6">
        <w:tc>
          <w:tcPr>
            <w:tcW w:w="7632" w:type="dxa"/>
            <w:shd w:val="clear" w:color="auto" w:fill="auto"/>
          </w:tcPr>
          <w:p w14:paraId="2B450236" w14:textId="0F47D4A1" w:rsidR="00B324B0" w:rsidRPr="007535E3" w:rsidRDefault="006B49BC" w:rsidP="00275279">
            <w:pPr>
              <w:spacing w:line="240" w:lineRule="auto"/>
              <w:ind w:right="-108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38" w:type="dxa"/>
            <w:vAlign w:val="bottom"/>
          </w:tcPr>
          <w:p w14:paraId="117295E1" w14:textId="060BB08D" w:rsidR="00B324B0" w:rsidRPr="007535E3" w:rsidRDefault="00275279" w:rsidP="005770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(2,043)</w:t>
            </w:r>
          </w:p>
        </w:tc>
      </w:tr>
      <w:tr w:rsidR="00283DDC" w:rsidRPr="007535E3" w14:paraId="009D975A" w14:textId="77777777" w:rsidTr="005770D0">
        <w:tc>
          <w:tcPr>
            <w:tcW w:w="7632" w:type="dxa"/>
          </w:tcPr>
          <w:p w14:paraId="3CE83E75" w14:textId="77777777" w:rsidR="00283DDC" w:rsidRPr="007535E3" w:rsidRDefault="00283DDC" w:rsidP="002E291E">
            <w:pPr>
              <w:spacing w:line="240" w:lineRule="auto"/>
              <w:ind w:right="-108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638" w:type="dxa"/>
            <w:vAlign w:val="bottom"/>
          </w:tcPr>
          <w:p w14:paraId="34B0E067" w14:textId="77777777" w:rsidR="00283DDC" w:rsidRPr="007535E3" w:rsidRDefault="00283DDC" w:rsidP="005770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3DDC" w:rsidRPr="007535E3" w14:paraId="0AA444E5" w14:textId="77777777" w:rsidTr="005770D0">
        <w:tc>
          <w:tcPr>
            <w:tcW w:w="7632" w:type="dxa"/>
          </w:tcPr>
          <w:p w14:paraId="38C4198F" w14:textId="77777777" w:rsidR="00283DDC" w:rsidRPr="007535E3" w:rsidRDefault="00283DDC" w:rsidP="002E291E">
            <w:pPr>
              <w:spacing w:line="240" w:lineRule="auto"/>
              <w:ind w:right="-108" w:hanging="125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  <w:lang w:eastAsia="ko-KR"/>
              </w:rPr>
              <w:t xml:space="preserve">   เงินตราต่างประเทศ</w:t>
            </w:r>
          </w:p>
        </w:tc>
        <w:tc>
          <w:tcPr>
            <w:tcW w:w="1638" w:type="dxa"/>
            <w:vAlign w:val="bottom"/>
          </w:tcPr>
          <w:p w14:paraId="56154FD3" w14:textId="05197426" w:rsidR="00283DDC" w:rsidRPr="007535E3" w:rsidRDefault="00A94C45" w:rsidP="005770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75279" w:rsidRPr="007535E3">
              <w:rPr>
                <w:rFonts w:ascii="Angsana New" w:hAnsi="Angsana New" w:cs="Angsana New"/>
                <w:sz w:val="30"/>
                <w:szCs w:val="30"/>
              </w:rPr>
              <w:t>3,556</w:t>
            </w:r>
            <w:r w:rsidRPr="007535E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83DDC" w:rsidRPr="007535E3" w14:paraId="6C44B9CC" w14:textId="77777777" w:rsidTr="005770D0">
        <w:tc>
          <w:tcPr>
            <w:tcW w:w="7632" w:type="dxa"/>
            <w:shd w:val="clear" w:color="auto" w:fill="auto"/>
          </w:tcPr>
          <w:p w14:paraId="5AF3C69A" w14:textId="77777777" w:rsidR="00283DDC" w:rsidRPr="007535E3" w:rsidRDefault="00283DDC" w:rsidP="002E291E">
            <w:pPr>
              <w:spacing w:line="240" w:lineRule="auto"/>
              <w:ind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6F1BD" w14:textId="77777777" w:rsidR="00283DDC" w:rsidRPr="007535E3" w:rsidRDefault="00A94C45" w:rsidP="005770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44,676</w:t>
            </w:r>
          </w:p>
        </w:tc>
      </w:tr>
      <w:tr w:rsidR="00283DDC" w:rsidRPr="007535E3" w14:paraId="1627DBA8" w14:textId="77777777" w:rsidTr="005770D0">
        <w:tc>
          <w:tcPr>
            <w:tcW w:w="7632" w:type="dxa"/>
            <w:shd w:val="clear" w:color="auto" w:fill="auto"/>
          </w:tcPr>
          <w:p w14:paraId="2398B4A8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34575A16" w14:textId="77777777" w:rsidR="00283DDC" w:rsidRPr="007535E3" w:rsidRDefault="00283DDC" w:rsidP="00283DD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283DDC" w:rsidRPr="007535E3" w14:paraId="6E55D519" w14:textId="77777777" w:rsidTr="005770D0">
        <w:tc>
          <w:tcPr>
            <w:tcW w:w="7632" w:type="dxa"/>
            <w:shd w:val="clear" w:color="auto" w:fill="auto"/>
          </w:tcPr>
          <w:p w14:paraId="12227175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38" w:type="dxa"/>
            <w:vAlign w:val="bottom"/>
          </w:tcPr>
          <w:p w14:paraId="4E675C89" w14:textId="77777777" w:rsidR="00283DDC" w:rsidRPr="007535E3" w:rsidRDefault="00283DDC" w:rsidP="00283DD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283DDC" w:rsidRPr="007535E3" w14:paraId="17E533BE" w14:textId="77777777" w:rsidTr="005770D0">
        <w:tc>
          <w:tcPr>
            <w:tcW w:w="7632" w:type="dxa"/>
            <w:shd w:val="clear" w:color="auto" w:fill="auto"/>
          </w:tcPr>
          <w:p w14:paraId="6DDD1E69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8" w:type="dxa"/>
            <w:vAlign w:val="bottom"/>
          </w:tcPr>
          <w:p w14:paraId="56E48593" w14:textId="77777777" w:rsidR="00283DDC" w:rsidRPr="007535E3" w:rsidRDefault="00283DDC" w:rsidP="00283DD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3DDC" w:rsidRPr="007535E3" w14:paraId="6FF7EADD" w14:textId="77777777" w:rsidTr="005770D0">
        <w:tc>
          <w:tcPr>
            <w:tcW w:w="7632" w:type="dxa"/>
            <w:shd w:val="clear" w:color="auto" w:fill="auto"/>
          </w:tcPr>
          <w:p w14:paraId="4EFEC39C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8" w:type="dxa"/>
            <w:vAlign w:val="bottom"/>
          </w:tcPr>
          <w:p w14:paraId="1EA30B5E" w14:textId="77777777" w:rsidR="00283DDC" w:rsidRPr="007535E3" w:rsidRDefault="00283DDC" w:rsidP="00283DD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3DDC" w:rsidRPr="007535E3" w14:paraId="59DF3342" w14:textId="77777777" w:rsidTr="005770D0">
        <w:tc>
          <w:tcPr>
            <w:tcW w:w="7632" w:type="dxa"/>
            <w:shd w:val="clear" w:color="auto" w:fill="auto"/>
          </w:tcPr>
          <w:p w14:paraId="14FA18B3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8" w:type="dxa"/>
            <w:vAlign w:val="bottom"/>
          </w:tcPr>
          <w:p w14:paraId="59923A9B" w14:textId="77777777" w:rsidR="00283DDC" w:rsidRPr="007535E3" w:rsidRDefault="00283DDC" w:rsidP="00283DD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3DDC" w:rsidRPr="007535E3" w14:paraId="67D37DD3" w14:textId="77777777" w:rsidTr="005770D0">
        <w:tc>
          <w:tcPr>
            <w:tcW w:w="7632" w:type="dxa"/>
            <w:shd w:val="clear" w:color="auto" w:fill="auto"/>
          </w:tcPr>
          <w:p w14:paraId="62BE5AD8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8" w:type="dxa"/>
            <w:vAlign w:val="bottom"/>
          </w:tcPr>
          <w:p w14:paraId="3BAFF194" w14:textId="77777777" w:rsidR="00283DDC" w:rsidRPr="007535E3" w:rsidRDefault="00283DDC" w:rsidP="00283DD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3DDC" w:rsidRPr="007535E3" w14:paraId="7E89FCFC" w14:textId="77777777" w:rsidTr="005770D0">
        <w:tc>
          <w:tcPr>
            <w:tcW w:w="7632" w:type="dxa"/>
            <w:shd w:val="clear" w:color="auto" w:fill="auto"/>
          </w:tcPr>
          <w:p w14:paraId="378EF74C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8" w:type="dxa"/>
            <w:vAlign w:val="bottom"/>
          </w:tcPr>
          <w:p w14:paraId="02B1EAD1" w14:textId="77777777" w:rsidR="00283DDC" w:rsidRPr="007535E3" w:rsidRDefault="00283DDC" w:rsidP="00283DD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EBB3E12" w14:textId="77777777" w:rsidR="009432B8" w:rsidRPr="007535E3" w:rsidRDefault="009432B8">
      <w:pPr>
        <w:rPr>
          <w:rFonts w:ascii="Angsana New" w:hAnsi="Angsana New"/>
        </w:rPr>
      </w:pPr>
      <w:r w:rsidRPr="007535E3">
        <w:rPr>
          <w:rFonts w:ascii="Angsana New" w:hAnsi="Angsana New"/>
        </w:rP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90"/>
        <w:gridCol w:w="1980"/>
      </w:tblGrid>
      <w:tr w:rsidR="008F1A9D" w:rsidRPr="007535E3" w14:paraId="657AD6EE" w14:textId="77777777" w:rsidTr="00F61A1A">
        <w:tc>
          <w:tcPr>
            <w:tcW w:w="7290" w:type="dxa"/>
            <w:shd w:val="clear" w:color="auto" w:fill="auto"/>
          </w:tcPr>
          <w:p w14:paraId="4048FFF2" w14:textId="77777777" w:rsidR="008F1A9D" w:rsidRPr="007535E3" w:rsidRDefault="008F1A9D" w:rsidP="008F1A9D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B8FC4B9" w14:textId="77777777" w:rsidR="008F1A9D" w:rsidRPr="007535E3" w:rsidRDefault="008F1A9D" w:rsidP="008F1A9D">
            <w:pPr>
              <w:tabs>
                <w:tab w:val="clear" w:pos="907"/>
                <w:tab w:val="decimal" w:pos="9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1A9D" w:rsidRPr="007535E3" w14:paraId="172AE9D3" w14:textId="77777777" w:rsidTr="00F61A1A">
        <w:tc>
          <w:tcPr>
            <w:tcW w:w="7290" w:type="dxa"/>
            <w:shd w:val="clear" w:color="auto" w:fill="auto"/>
          </w:tcPr>
          <w:p w14:paraId="34944D9D" w14:textId="77777777" w:rsidR="008F1A9D" w:rsidRPr="007535E3" w:rsidRDefault="008F1A9D" w:rsidP="008F1A9D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872621E" w14:textId="77777777" w:rsidR="008F1A9D" w:rsidRPr="007535E3" w:rsidRDefault="008F1A9D" w:rsidP="008F1A9D">
            <w:pPr>
              <w:tabs>
                <w:tab w:val="clear" w:pos="907"/>
                <w:tab w:val="decimal" w:pos="9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สิทธิการใช้ที่ดิน</w:t>
            </w:r>
          </w:p>
        </w:tc>
      </w:tr>
      <w:tr w:rsidR="008F1A9D" w:rsidRPr="007535E3" w14:paraId="3CF5592A" w14:textId="77777777" w:rsidTr="00F61A1A">
        <w:tc>
          <w:tcPr>
            <w:tcW w:w="7290" w:type="dxa"/>
            <w:shd w:val="clear" w:color="auto" w:fill="auto"/>
          </w:tcPr>
          <w:p w14:paraId="6458FDB8" w14:textId="77777777" w:rsidR="008F1A9D" w:rsidRPr="007535E3" w:rsidRDefault="008F1A9D" w:rsidP="008F1A9D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50A7348" w14:textId="77777777" w:rsidR="008F1A9D" w:rsidRPr="007535E3" w:rsidRDefault="008F1A9D" w:rsidP="008F1A9D">
            <w:pPr>
              <w:tabs>
                <w:tab w:val="clear" w:pos="907"/>
                <w:tab w:val="decimal" w:pos="9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1A9D" w:rsidRPr="007535E3" w14:paraId="55C9FA52" w14:textId="77777777" w:rsidTr="00015980">
        <w:tc>
          <w:tcPr>
            <w:tcW w:w="7290" w:type="dxa"/>
            <w:shd w:val="clear" w:color="auto" w:fill="auto"/>
          </w:tcPr>
          <w:p w14:paraId="2B6A6917" w14:textId="77777777" w:rsidR="008F1A9D" w:rsidRPr="007535E3" w:rsidRDefault="008F1A9D" w:rsidP="008F1A9D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7C573C"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980" w:type="dxa"/>
            <w:vAlign w:val="bottom"/>
          </w:tcPr>
          <w:p w14:paraId="2C4E601D" w14:textId="77777777" w:rsidR="008F1A9D" w:rsidRPr="007535E3" w:rsidRDefault="008F1A9D" w:rsidP="008F1A9D">
            <w:pPr>
              <w:pStyle w:val="acctfourfigures"/>
              <w:tabs>
                <w:tab w:val="clear" w:pos="765"/>
                <w:tab w:val="decimal" w:pos="1368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3DDC" w:rsidRPr="007535E3" w14:paraId="63EA0663" w14:textId="77777777" w:rsidTr="00015980">
        <w:tc>
          <w:tcPr>
            <w:tcW w:w="7290" w:type="dxa"/>
            <w:shd w:val="clear" w:color="auto" w:fill="auto"/>
          </w:tcPr>
          <w:p w14:paraId="40950810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535E3">
              <w:rPr>
                <w:rFonts w:ascii="Angsana New" w:hAnsi="Angsana New"/>
                <w:sz w:val="30"/>
                <w:szCs w:val="30"/>
              </w:rPr>
              <w:t>25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7535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80" w:type="dxa"/>
            <w:vAlign w:val="bottom"/>
          </w:tcPr>
          <w:p w14:paraId="30631359" w14:textId="77777777" w:rsidR="00283DDC" w:rsidRPr="007535E3" w:rsidRDefault="00283DDC" w:rsidP="00283DD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eastAsia="ko-KR"/>
              </w:rPr>
              <w:t>2,855</w:t>
            </w:r>
          </w:p>
        </w:tc>
      </w:tr>
      <w:tr w:rsidR="00283DDC" w:rsidRPr="007535E3" w14:paraId="7257E209" w14:textId="77777777" w:rsidTr="00015980">
        <w:tc>
          <w:tcPr>
            <w:tcW w:w="7290" w:type="dxa"/>
            <w:shd w:val="clear" w:color="auto" w:fill="auto"/>
          </w:tcPr>
          <w:p w14:paraId="2403E1A1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80" w:type="dxa"/>
            <w:vAlign w:val="bottom"/>
          </w:tcPr>
          <w:p w14:paraId="43F392EA" w14:textId="77777777" w:rsidR="00283DDC" w:rsidRPr="007535E3" w:rsidRDefault="00283DDC" w:rsidP="00283DD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eastAsia="ko-KR"/>
              </w:rPr>
              <w:t>1,017</w:t>
            </w:r>
          </w:p>
        </w:tc>
      </w:tr>
      <w:tr w:rsidR="00283DDC" w:rsidRPr="007535E3" w14:paraId="0839C8D2" w14:textId="77777777" w:rsidTr="009060A9">
        <w:tc>
          <w:tcPr>
            <w:tcW w:w="7290" w:type="dxa"/>
          </w:tcPr>
          <w:p w14:paraId="30877AF7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980" w:type="dxa"/>
            <w:vAlign w:val="bottom"/>
          </w:tcPr>
          <w:p w14:paraId="58852DC5" w14:textId="77777777" w:rsidR="00283DDC" w:rsidRPr="007535E3" w:rsidRDefault="00283DDC" w:rsidP="00283DD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283DDC" w:rsidRPr="007535E3" w14:paraId="475FB20A" w14:textId="77777777" w:rsidTr="009060A9">
        <w:tc>
          <w:tcPr>
            <w:tcW w:w="7290" w:type="dxa"/>
          </w:tcPr>
          <w:p w14:paraId="2BD9C322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  <w:lang w:eastAsia="ko-KR"/>
              </w:rPr>
              <w:t xml:space="preserve">   เงินตราต่างประเทศ</w:t>
            </w:r>
          </w:p>
        </w:tc>
        <w:tc>
          <w:tcPr>
            <w:tcW w:w="1980" w:type="dxa"/>
            <w:vAlign w:val="bottom"/>
          </w:tcPr>
          <w:p w14:paraId="5C1FB495" w14:textId="77777777" w:rsidR="00283DDC" w:rsidRPr="007535E3" w:rsidRDefault="00283DDC" w:rsidP="00283DD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eastAsia="ko-KR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 w:eastAsia="ko-KR" w:bidi="th-TH"/>
              </w:rPr>
              <w:t>(16)</w:t>
            </w:r>
          </w:p>
        </w:tc>
      </w:tr>
      <w:tr w:rsidR="00283DDC" w:rsidRPr="007535E3" w14:paraId="5812EC3A" w14:textId="77777777" w:rsidTr="00015980">
        <w:tc>
          <w:tcPr>
            <w:tcW w:w="7290" w:type="dxa"/>
            <w:shd w:val="clear" w:color="auto" w:fill="auto"/>
          </w:tcPr>
          <w:p w14:paraId="3D3DF16A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C6349CD" w14:textId="77777777" w:rsidR="00283DDC" w:rsidRPr="007535E3" w:rsidRDefault="00283DDC" w:rsidP="00283DD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3,856</w:t>
            </w:r>
          </w:p>
        </w:tc>
      </w:tr>
      <w:tr w:rsidR="00283DDC" w:rsidRPr="007535E3" w14:paraId="074B0B93" w14:textId="77777777" w:rsidTr="00015980">
        <w:tc>
          <w:tcPr>
            <w:tcW w:w="7290" w:type="dxa"/>
            <w:shd w:val="clear" w:color="auto" w:fill="auto"/>
          </w:tcPr>
          <w:p w14:paraId="68FD5418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80" w:type="dxa"/>
            <w:vAlign w:val="bottom"/>
          </w:tcPr>
          <w:p w14:paraId="5990138E" w14:textId="77777777" w:rsidR="00283DDC" w:rsidRPr="007535E3" w:rsidRDefault="00A94C45" w:rsidP="00283DD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eastAsia="ko-KR"/>
              </w:rPr>
              <w:t>942</w:t>
            </w:r>
          </w:p>
        </w:tc>
      </w:tr>
      <w:tr w:rsidR="00283DDC" w:rsidRPr="007535E3" w14:paraId="3195B63F" w14:textId="77777777" w:rsidTr="00015980">
        <w:tc>
          <w:tcPr>
            <w:tcW w:w="7290" w:type="dxa"/>
            <w:shd w:val="clear" w:color="auto" w:fill="auto"/>
          </w:tcPr>
          <w:p w14:paraId="6507C9D6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980" w:type="dxa"/>
            <w:vAlign w:val="bottom"/>
          </w:tcPr>
          <w:p w14:paraId="76D702DC" w14:textId="77777777" w:rsidR="00283DDC" w:rsidRPr="007535E3" w:rsidRDefault="00283DDC" w:rsidP="00283DD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283DDC" w:rsidRPr="007535E3" w14:paraId="2394C529" w14:textId="77777777" w:rsidTr="00015980">
        <w:tc>
          <w:tcPr>
            <w:tcW w:w="7290" w:type="dxa"/>
            <w:shd w:val="clear" w:color="auto" w:fill="auto"/>
          </w:tcPr>
          <w:p w14:paraId="577D6055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  <w:lang w:eastAsia="ko-KR"/>
              </w:rPr>
              <w:t xml:space="preserve">   เงินตราต่างประเทศ</w:t>
            </w:r>
          </w:p>
        </w:tc>
        <w:tc>
          <w:tcPr>
            <w:tcW w:w="1980" w:type="dxa"/>
            <w:vAlign w:val="bottom"/>
          </w:tcPr>
          <w:p w14:paraId="7FE587B9" w14:textId="77777777" w:rsidR="00283DDC" w:rsidRPr="007535E3" w:rsidRDefault="00A94C45" w:rsidP="00283DD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eastAsia="ko-KR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 w:eastAsia="ko-KR" w:bidi="th-TH"/>
              </w:rPr>
              <w:t>(300)</w:t>
            </w:r>
          </w:p>
        </w:tc>
      </w:tr>
      <w:tr w:rsidR="00283DDC" w:rsidRPr="007535E3" w14:paraId="1F53A592" w14:textId="77777777" w:rsidTr="00015980">
        <w:tc>
          <w:tcPr>
            <w:tcW w:w="7290" w:type="dxa"/>
          </w:tcPr>
          <w:p w14:paraId="1D5C809A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E4B19" w14:textId="77777777" w:rsidR="00283DDC" w:rsidRPr="007535E3" w:rsidRDefault="00A94C45" w:rsidP="00283DDC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4,498</w:t>
            </w:r>
          </w:p>
        </w:tc>
      </w:tr>
      <w:tr w:rsidR="00283DDC" w:rsidRPr="007535E3" w14:paraId="546B8723" w14:textId="77777777" w:rsidTr="00547089">
        <w:trPr>
          <w:trHeight w:val="100"/>
        </w:trPr>
        <w:tc>
          <w:tcPr>
            <w:tcW w:w="7290" w:type="dxa"/>
            <w:shd w:val="clear" w:color="auto" w:fill="auto"/>
          </w:tcPr>
          <w:p w14:paraId="6703A150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980" w:type="dxa"/>
            <w:vAlign w:val="bottom"/>
          </w:tcPr>
          <w:p w14:paraId="1150662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3DDC" w:rsidRPr="007535E3" w14:paraId="3CADC1BD" w14:textId="77777777" w:rsidTr="00015980">
        <w:tc>
          <w:tcPr>
            <w:tcW w:w="7290" w:type="dxa"/>
            <w:shd w:val="clear" w:color="auto" w:fill="auto"/>
          </w:tcPr>
          <w:p w14:paraId="3C2C208F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980" w:type="dxa"/>
            <w:vAlign w:val="bottom"/>
          </w:tcPr>
          <w:p w14:paraId="03E9D56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DDC" w:rsidRPr="007535E3" w14:paraId="64DEB348" w14:textId="77777777" w:rsidTr="00015980">
        <w:tc>
          <w:tcPr>
            <w:tcW w:w="7290" w:type="dxa"/>
            <w:shd w:val="clear" w:color="auto" w:fill="auto"/>
          </w:tcPr>
          <w:p w14:paraId="70EE5543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980" w:type="dxa"/>
            <w:vAlign w:val="bottom"/>
          </w:tcPr>
          <w:p w14:paraId="0249D0D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46,419</w:t>
            </w:r>
          </w:p>
        </w:tc>
      </w:tr>
      <w:tr w:rsidR="00283DDC" w:rsidRPr="007535E3" w14:paraId="4A65D151" w14:textId="77777777" w:rsidTr="00015980">
        <w:tc>
          <w:tcPr>
            <w:tcW w:w="7290" w:type="dxa"/>
            <w:shd w:val="clear" w:color="auto" w:fill="auto"/>
          </w:tcPr>
          <w:p w14:paraId="4E90BACF" w14:textId="77777777" w:rsidR="00283DDC" w:rsidRPr="007535E3" w:rsidRDefault="00283DDC" w:rsidP="00283DD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80" w:type="dxa"/>
            <w:vAlign w:val="bottom"/>
          </w:tcPr>
          <w:p w14:paraId="215B6607" w14:textId="77777777" w:rsidR="00283DDC" w:rsidRPr="007535E3" w:rsidRDefault="00A94C45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40,178</w:t>
            </w:r>
          </w:p>
        </w:tc>
      </w:tr>
    </w:tbl>
    <w:p w14:paraId="3F1BE1CC" w14:textId="77777777" w:rsidR="00F95292" w:rsidRPr="007535E3" w:rsidRDefault="00F95292" w:rsidP="00547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BB232FE" w14:textId="77777777" w:rsidR="0045531A" w:rsidRPr="007535E3" w:rsidRDefault="00F95292" w:rsidP="00F95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</w:rPr>
        <w:br w:type="page"/>
      </w:r>
      <w:r w:rsidR="0045531A" w:rsidRPr="007535E3">
        <w:rPr>
          <w:rFonts w:ascii="Angsana New" w:hAnsi="Angsana New"/>
          <w:b/>
          <w:bCs/>
          <w:sz w:val="30"/>
          <w:szCs w:val="30"/>
        </w:rPr>
        <w:lastRenderedPageBreak/>
        <w:t>14</w:t>
      </w:r>
      <w:r w:rsidR="0045531A" w:rsidRPr="007535E3">
        <w:rPr>
          <w:rFonts w:ascii="Angsana New" w:hAnsi="Angsana New"/>
          <w:b/>
          <w:bCs/>
          <w:sz w:val="30"/>
          <w:szCs w:val="30"/>
          <w:cs/>
        </w:rPr>
        <w:tab/>
        <w:t>สินทรัพย์ไม่มีตัวตน</w:t>
      </w:r>
    </w:p>
    <w:p w14:paraId="6E5AF29E" w14:textId="77777777" w:rsidR="0045531A" w:rsidRPr="007535E3" w:rsidRDefault="0045531A" w:rsidP="002C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3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98"/>
        <w:gridCol w:w="1986"/>
      </w:tblGrid>
      <w:tr w:rsidR="00ED253A" w:rsidRPr="007535E3" w14:paraId="0355C154" w14:textId="77777777" w:rsidTr="00D04149">
        <w:trPr>
          <w:tblHeader/>
        </w:trPr>
        <w:tc>
          <w:tcPr>
            <w:tcW w:w="7398" w:type="dxa"/>
          </w:tcPr>
          <w:p w14:paraId="321A8804" w14:textId="77777777" w:rsidR="00ED253A" w:rsidRPr="007535E3" w:rsidRDefault="00ED253A" w:rsidP="00ED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6" w:type="dxa"/>
            <w:vAlign w:val="bottom"/>
          </w:tcPr>
          <w:p w14:paraId="3EE0DB98" w14:textId="77777777" w:rsidR="00F420AA" w:rsidRPr="007535E3" w:rsidRDefault="00F420AA" w:rsidP="00ED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53551D66" w14:textId="77777777" w:rsidR="00ED253A" w:rsidRPr="007535E3" w:rsidRDefault="00ED253A" w:rsidP="00ED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53A" w:rsidRPr="007535E3" w14:paraId="6E251910" w14:textId="77777777" w:rsidTr="00D04149">
        <w:trPr>
          <w:tblHeader/>
        </w:trPr>
        <w:tc>
          <w:tcPr>
            <w:tcW w:w="7398" w:type="dxa"/>
          </w:tcPr>
          <w:p w14:paraId="0BE65CE1" w14:textId="77777777" w:rsidR="00ED253A" w:rsidRPr="007535E3" w:rsidRDefault="00ED253A" w:rsidP="00ED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6" w:type="dxa"/>
            <w:vAlign w:val="bottom"/>
          </w:tcPr>
          <w:p w14:paraId="1F85E168" w14:textId="77777777" w:rsidR="00ED253A" w:rsidRPr="007535E3" w:rsidRDefault="00ED253A" w:rsidP="00ED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ลิขสิทธิ์ซอฟ</w:t>
            </w:r>
            <w:r w:rsidR="00C804AB" w:rsidRPr="007535E3">
              <w:rPr>
                <w:rFonts w:ascii="Angsana New" w:hAnsi="Angsana New"/>
                <w:sz w:val="30"/>
                <w:szCs w:val="30"/>
                <w:cs/>
              </w:rPr>
              <w:t>ต์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</w:tr>
      <w:tr w:rsidR="00ED253A" w:rsidRPr="007535E3" w14:paraId="66056DA7" w14:textId="77777777" w:rsidTr="00D04149">
        <w:trPr>
          <w:tblHeader/>
        </w:trPr>
        <w:tc>
          <w:tcPr>
            <w:tcW w:w="7398" w:type="dxa"/>
          </w:tcPr>
          <w:p w14:paraId="203F6331" w14:textId="77777777" w:rsidR="00ED253A" w:rsidRPr="007535E3" w:rsidRDefault="00ED253A" w:rsidP="00ED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6" w:type="dxa"/>
          </w:tcPr>
          <w:p w14:paraId="3ACD0353" w14:textId="77777777" w:rsidR="00ED253A" w:rsidRPr="007535E3" w:rsidRDefault="00ED253A" w:rsidP="00ED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253A" w:rsidRPr="007535E3" w14:paraId="0EC982FB" w14:textId="77777777" w:rsidTr="00D04149">
        <w:tc>
          <w:tcPr>
            <w:tcW w:w="7398" w:type="dxa"/>
          </w:tcPr>
          <w:p w14:paraId="794C8C16" w14:textId="77777777" w:rsidR="00ED253A" w:rsidRPr="007535E3" w:rsidRDefault="00ED253A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6" w:type="dxa"/>
          </w:tcPr>
          <w:p w14:paraId="08A721D4" w14:textId="77777777" w:rsidR="00ED253A" w:rsidRPr="007535E3" w:rsidRDefault="00ED253A" w:rsidP="00ED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DDC" w:rsidRPr="007535E3" w14:paraId="14695B90" w14:textId="77777777" w:rsidTr="00D04149">
        <w:tc>
          <w:tcPr>
            <w:tcW w:w="7398" w:type="dxa"/>
          </w:tcPr>
          <w:p w14:paraId="63B29D2A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535E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986" w:type="dxa"/>
            <w:vAlign w:val="bottom"/>
          </w:tcPr>
          <w:p w14:paraId="5644471F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17,428</w:t>
            </w:r>
          </w:p>
        </w:tc>
      </w:tr>
      <w:tr w:rsidR="00283DDC" w:rsidRPr="007535E3" w14:paraId="4A02FD5A" w14:textId="77777777" w:rsidTr="00DC5776">
        <w:tc>
          <w:tcPr>
            <w:tcW w:w="7398" w:type="dxa"/>
          </w:tcPr>
          <w:p w14:paraId="28EA5AFC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bottom"/>
          </w:tcPr>
          <w:p w14:paraId="41B14DD0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1,395</w:t>
            </w:r>
          </w:p>
        </w:tc>
      </w:tr>
      <w:tr w:rsidR="00283DDC" w:rsidRPr="007535E3" w14:paraId="73B548D8" w14:textId="77777777" w:rsidTr="00DC5776">
        <w:trPr>
          <w:trHeight w:val="60"/>
        </w:trPr>
        <w:tc>
          <w:tcPr>
            <w:tcW w:w="7398" w:type="dxa"/>
            <w:shd w:val="clear" w:color="auto" w:fill="auto"/>
          </w:tcPr>
          <w:p w14:paraId="6FBE48E6" w14:textId="557D758E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="000F7542"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F8C46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18,823</w:t>
            </w:r>
          </w:p>
        </w:tc>
      </w:tr>
      <w:tr w:rsidR="00283DDC" w:rsidRPr="007535E3" w14:paraId="4AC7A81B" w14:textId="77777777" w:rsidTr="00DC5776">
        <w:tc>
          <w:tcPr>
            <w:tcW w:w="7398" w:type="dxa"/>
            <w:shd w:val="clear" w:color="auto" w:fill="auto"/>
          </w:tcPr>
          <w:p w14:paraId="0CB88A92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vAlign w:val="bottom"/>
          </w:tcPr>
          <w:p w14:paraId="1EA8BF8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3DDC" w:rsidRPr="007535E3" w14:paraId="176560BF" w14:textId="77777777" w:rsidTr="00D04149">
        <w:tc>
          <w:tcPr>
            <w:tcW w:w="7398" w:type="dxa"/>
            <w:shd w:val="clear" w:color="auto" w:fill="auto"/>
          </w:tcPr>
          <w:p w14:paraId="6888F164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 w:hanging="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986" w:type="dxa"/>
            <w:vAlign w:val="bottom"/>
          </w:tcPr>
          <w:p w14:paraId="68A1848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380" w:lineRule="exact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DDC" w:rsidRPr="007535E3" w14:paraId="0372F103" w14:textId="77777777" w:rsidTr="00D04149">
        <w:tc>
          <w:tcPr>
            <w:tcW w:w="7398" w:type="dxa"/>
            <w:shd w:val="clear" w:color="auto" w:fill="auto"/>
          </w:tcPr>
          <w:p w14:paraId="273D39FC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 w:hanging="16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535E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986" w:type="dxa"/>
            <w:vAlign w:val="bottom"/>
          </w:tcPr>
          <w:p w14:paraId="72E62DA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380" w:lineRule="exact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11,849</w:t>
            </w:r>
          </w:p>
        </w:tc>
      </w:tr>
      <w:tr w:rsidR="00283DDC" w:rsidRPr="007535E3" w14:paraId="2F872BDE" w14:textId="77777777" w:rsidTr="00D04149">
        <w:tc>
          <w:tcPr>
            <w:tcW w:w="7398" w:type="dxa"/>
          </w:tcPr>
          <w:p w14:paraId="6B94A52D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86" w:type="dxa"/>
            <w:vAlign w:val="bottom"/>
          </w:tcPr>
          <w:p w14:paraId="4091AC2E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380" w:lineRule="exact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880</w:t>
            </w:r>
          </w:p>
        </w:tc>
      </w:tr>
      <w:tr w:rsidR="00283DDC" w:rsidRPr="007535E3" w14:paraId="415920B0" w14:textId="77777777" w:rsidTr="00D04149">
        <w:trPr>
          <w:trHeight w:val="60"/>
        </w:trPr>
        <w:tc>
          <w:tcPr>
            <w:tcW w:w="7398" w:type="dxa"/>
            <w:shd w:val="clear" w:color="auto" w:fill="auto"/>
          </w:tcPr>
          <w:p w14:paraId="6FAA9E3D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86" w:type="dxa"/>
            <w:tcBorders>
              <w:top w:val="single" w:sz="4" w:space="0" w:color="auto"/>
            </w:tcBorders>
            <w:vAlign w:val="bottom"/>
          </w:tcPr>
          <w:p w14:paraId="7F858C02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380" w:lineRule="exact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12,729</w:t>
            </w:r>
          </w:p>
        </w:tc>
      </w:tr>
      <w:tr w:rsidR="00283DDC" w:rsidRPr="007535E3" w14:paraId="2C8AEBD6" w14:textId="77777777" w:rsidTr="00D04149">
        <w:tc>
          <w:tcPr>
            <w:tcW w:w="7398" w:type="dxa"/>
          </w:tcPr>
          <w:p w14:paraId="1347D270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86" w:type="dxa"/>
            <w:vAlign w:val="bottom"/>
          </w:tcPr>
          <w:p w14:paraId="4560C5A4" w14:textId="77777777" w:rsidR="00283DDC" w:rsidRPr="007535E3" w:rsidRDefault="00D63397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380" w:lineRule="exact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1,189</w:t>
            </w:r>
          </w:p>
        </w:tc>
      </w:tr>
      <w:tr w:rsidR="00283DDC" w:rsidRPr="007535E3" w14:paraId="4FEB1967" w14:textId="77777777" w:rsidTr="00D04149">
        <w:tc>
          <w:tcPr>
            <w:tcW w:w="7398" w:type="dxa"/>
          </w:tcPr>
          <w:p w14:paraId="6886409D" w14:textId="37FD75DA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B590D"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9B901" w14:textId="77777777" w:rsidR="00283DDC" w:rsidRPr="007535E3" w:rsidRDefault="00D63397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380" w:lineRule="exact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13,918</w:t>
            </w:r>
          </w:p>
        </w:tc>
      </w:tr>
      <w:tr w:rsidR="00283DDC" w:rsidRPr="007535E3" w14:paraId="2B51769B" w14:textId="77777777" w:rsidTr="00D04149">
        <w:tc>
          <w:tcPr>
            <w:tcW w:w="7398" w:type="dxa"/>
          </w:tcPr>
          <w:p w14:paraId="093A6D8C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right="-108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vAlign w:val="bottom"/>
          </w:tcPr>
          <w:p w14:paraId="21894CBB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160" w:lineRule="exact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3DDC" w:rsidRPr="007535E3" w14:paraId="4017B87A" w14:textId="77777777" w:rsidTr="00D04149">
        <w:tc>
          <w:tcPr>
            <w:tcW w:w="7398" w:type="dxa"/>
          </w:tcPr>
          <w:p w14:paraId="6F3FD586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 w:hanging="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986" w:type="dxa"/>
            <w:vAlign w:val="bottom"/>
          </w:tcPr>
          <w:p w14:paraId="7EEF5EE0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380" w:lineRule="exact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DDC" w:rsidRPr="007535E3" w14:paraId="72E59DD0" w14:textId="77777777" w:rsidTr="00D04149">
        <w:tc>
          <w:tcPr>
            <w:tcW w:w="7398" w:type="dxa"/>
          </w:tcPr>
          <w:p w14:paraId="690CF8F5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 w:hanging="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986" w:type="dxa"/>
            <w:vAlign w:val="bottom"/>
          </w:tcPr>
          <w:p w14:paraId="31B7CAA3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380" w:lineRule="exact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6,094</w:t>
            </w:r>
          </w:p>
        </w:tc>
      </w:tr>
      <w:tr w:rsidR="00283DDC" w:rsidRPr="007535E3" w14:paraId="108F7A89" w14:textId="77777777" w:rsidTr="00D04149">
        <w:tc>
          <w:tcPr>
            <w:tcW w:w="7398" w:type="dxa"/>
          </w:tcPr>
          <w:p w14:paraId="6DE42327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86" w:type="dxa"/>
            <w:vAlign w:val="bottom"/>
          </w:tcPr>
          <w:p w14:paraId="64259344" w14:textId="77777777" w:rsidR="00283DDC" w:rsidRPr="007535E3" w:rsidRDefault="00D63397" w:rsidP="0028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7"/>
              </w:tabs>
              <w:spacing w:line="380" w:lineRule="exact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4,905</w:t>
            </w:r>
          </w:p>
        </w:tc>
      </w:tr>
    </w:tbl>
    <w:p w14:paraId="6B5CA3A6" w14:textId="77777777" w:rsidR="00F95292" w:rsidRPr="007535E3" w:rsidRDefault="00F95292" w:rsidP="002C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BFEF4E4" w14:textId="77777777" w:rsidR="009B6598" w:rsidRPr="007535E3" w:rsidRDefault="00F95292" w:rsidP="00D63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"/>
          <w:szCs w:val="2"/>
        </w:rPr>
      </w:pPr>
      <w:r w:rsidRPr="007535E3">
        <w:rPr>
          <w:rFonts w:ascii="Angsana New" w:hAnsi="Angsana New"/>
          <w:sz w:val="30"/>
          <w:szCs w:val="30"/>
        </w:rPr>
        <w:br w:type="page"/>
      </w:r>
    </w:p>
    <w:p w14:paraId="5F05A3B8" w14:textId="77777777" w:rsidR="009A49FE" w:rsidRPr="007535E3" w:rsidRDefault="00FD1BFE" w:rsidP="00884D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D63397" w:rsidRPr="007535E3">
        <w:rPr>
          <w:rFonts w:ascii="Angsana New" w:hAnsi="Angsana New"/>
          <w:b/>
          <w:bCs/>
          <w:sz w:val="30"/>
          <w:szCs w:val="30"/>
        </w:rPr>
        <w:t>5</w:t>
      </w:r>
      <w:r w:rsidR="009A49FE" w:rsidRPr="007535E3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</w:t>
      </w:r>
    </w:p>
    <w:p w14:paraId="7666C253" w14:textId="77777777" w:rsidR="00A56438" w:rsidRPr="007535E3" w:rsidRDefault="00A56438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4756" w:type="pct"/>
        <w:tblInd w:w="450" w:type="dxa"/>
        <w:tblLook w:val="04A0" w:firstRow="1" w:lastRow="0" w:firstColumn="1" w:lastColumn="0" w:noHBand="0" w:noVBand="1"/>
      </w:tblPr>
      <w:tblGrid>
        <w:gridCol w:w="3803"/>
        <w:gridCol w:w="1146"/>
        <w:gridCol w:w="263"/>
        <w:gridCol w:w="1147"/>
        <w:gridCol w:w="263"/>
        <w:gridCol w:w="1127"/>
        <w:gridCol w:w="267"/>
        <w:gridCol w:w="1120"/>
      </w:tblGrid>
      <w:tr w:rsidR="00A56438" w:rsidRPr="007535E3" w14:paraId="393536F4" w14:textId="77777777" w:rsidTr="00D04149">
        <w:trPr>
          <w:cantSplit/>
        </w:trPr>
        <w:tc>
          <w:tcPr>
            <w:tcW w:w="2081" w:type="pct"/>
            <w:hideMark/>
          </w:tcPr>
          <w:p w14:paraId="5F39ED5A" w14:textId="77777777" w:rsidR="00A56438" w:rsidRPr="007535E3" w:rsidRDefault="00A56438" w:rsidP="00EE0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9" w:type="pct"/>
            <w:gridSpan w:val="3"/>
            <w:hideMark/>
          </w:tcPr>
          <w:p w14:paraId="4C5371A2" w14:textId="77777777" w:rsidR="00A56438" w:rsidRPr="007535E3" w:rsidRDefault="00A56438" w:rsidP="00700196">
            <w:pPr>
              <w:pStyle w:val="30"/>
              <w:tabs>
                <w:tab w:val="clear" w:pos="360"/>
                <w:tab w:val="clear" w:pos="720"/>
              </w:tabs>
              <w:ind w:left="-108" w:right="-8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4" w:type="pct"/>
          </w:tcPr>
          <w:p w14:paraId="383B28D2" w14:textId="77777777" w:rsidR="00A56438" w:rsidRPr="007535E3" w:rsidRDefault="00A56438" w:rsidP="00700196">
            <w:pPr>
              <w:pStyle w:val="30"/>
              <w:tabs>
                <w:tab w:val="clear" w:pos="360"/>
                <w:tab w:val="clear" w:pos="720"/>
              </w:tabs>
              <w:ind w:left="-108" w:right="-8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76" w:type="pct"/>
            <w:gridSpan w:val="3"/>
            <w:hideMark/>
          </w:tcPr>
          <w:p w14:paraId="5099D961" w14:textId="77777777" w:rsidR="00A56438" w:rsidRPr="007535E3" w:rsidRDefault="00A56438" w:rsidP="00700196">
            <w:pPr>
              <w:pStyle w:val="30"/>
              <w:tabs>
                <w:tab w:val="clear" w:pos="360"/>
                <w:tab w:val="clear" w:pos="720"/>
              </w:tabs>
              <w:ind w:left="-108" w:right="-8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77263" w:rsidRPr="007535E3" w14:paraId="08619B50" w14:textId="77777777" w:rsidTr="00D04149">
        <w:trPr>
          <w:cantSplit/>
        </w:trPr>
        <w:tc>
          <w:tcPr>
            <w:tcW w:w="2081" w:type="pct"/>
          </w:tcPr>
          <w:p w14:paraId="498A0AE1" w14:textId="77777777" w:rsidR="00277263" w:rsidRPr="007535E3" w:rsidRDefault="00277263" w:rsidP="00277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FD02437" w14:textId="77777777" w:rsidR="00277263" w:rsidRPr="007535E3" w:rsidRDefault="00283DDC" w:rsidP="0027726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" w:type="pct"/>
          </w:tcPr>
          <w:p w14:paraId="7F0A40F2" w14:textId="77777777" w:rsidR="00277263" w:rsidRPr="007535E3" w:rsidRDefault="00277263" w:rsidP="0027726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476A847E" w14:textId="77777777" w:rsidR="00277263" w:rsidRPr="007535E3" w:rsidRDefault="00283DDC" w:rsidP="00277263">
            <w:pPr>
              <w:pStyle w:val="E"/>
              <w:tabs>
                <w:tab w:val="decimal" w:pos="70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4" w:type="pct"/>
          </w:tcPr>
          <w:p w14:paraId="5C69A3EC" w14:textId="77777777" w:rsidR="00277263" w:rsidRPr="007535E3" w:rsidRDefault="00277263" w:rsidP="0027726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5BC27FE1" w14:textId="77777777" w:rsidR="00277263" w:rsidRPr="007535E3" w:rsidRDefault="00283DDC" w:rsidP="0027726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6" w:type="pct"/>
          </w:tcPr>
          <w:p w14:paraId="4FB0D133" w14:textId="77777777" w:rsidR="00277263" w:rsidRPr="007535E3" w:rsidRDefault="00277263" w:rsidP="0027726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4D567209" w14:textId="77777777" w:rsidR="00277263" w:rsidRPr="007535E3" w:rsidRDefault="00283DDC" w:rsidP="00277263">
            <w:pPr>
              <w:pStyle w:val="E"/>
              <w:tabs>
                <w:tab w:val="decimal" w:pos="70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</w:tr>
      <w:tr w:rsidR="00354C08" w:rsidRPr="007535E3" w14:paraId="41BFA848" w14:textId="77777777" w:rsidTr="00D04149">
        <w:trPr>
          <w:cantSplit/>
        </w:trPr>
        <w:tc>
          <w:tcPr>
            <w:tcW w:w="2081" w:type="pct"/>
            <w:hideMark/>
          </w:tcPr>
          <w:p w14:paraId="23900FF3" w14:textId="77777777" w:rsidR="00354C08" w:rsidRPr="007535E3" w:rsidRDefault="00354C08" w:rsidP="00354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9" w:type="pct"/>
            <w:gridSpan w:val="7"/>
          </w:tcPr>
          <w:p w14:paraId="68C0A67B" w14:textId="77777777" w:rsidR="00354C08" w:rsidRPr="007535E3" w:rsidRDefault="00354C08" w:rsidP="00354C08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83DDC" w:rsidRPr="007535E3" w14:paraId="64F23116" w14:textId="77777777" w:rsidTr="00D04149">
        <w:trPr>
          <w:cantSplit/>
        </w:trPr>
        <w:tc>
          <w:tcPr>
            <w:tcW w:w="2081" w:type="pct"/>
            <w:hideMark/>
          </w:tcPr>
          <w:p w14:paraId="70A7A5B3" w14:textId="77777777" w:rsidR="00283DDC" w:rsidRPr="007535E3" w:rsidRDefault="00283DDC" w:rsidP="00D04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627" w:type="pct"/>
          </w:tcPr>
          <w:p w14:paraId="6A8CB22B" w14:textId="6545961A" w:rsidR="00283DDC" w:rsidRPr="007535E3" w:rsidRDefault="0031279B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="00630530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27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="00630530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259</w:t>
            </w:r>
          </w:p>
        </w:tc>
        <w:tc>
          <w:tcPr>
            <w:tcW w:w="144" w:type="pct"/>
          </w:tcPr>
          <w:p w14:paraId="329C1C6D" w14:textId="77777777" w:rsidR="00283DDC" w:rsidRPr="007535E3" w:rsidRDefault="00283DDC" w:rsidP="00283DD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hideMark/>
          </w:tcPr>
          <w:p w14:paraId="29FB3E4B" w14:textId="77777777" w:rsidR="00283DDC" w:rsidRPr="007535E3" w:rsidRDefault="00283DDC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92,645</w:t>
            </w:r>
          </w:p>
        </w:tc>
        <w:tc>
          <w:tcPr>
            <w:tcW w:w="144" w:type="pct"/>
          </w:tcPr>
          <w:p w14:paraId="26917BAB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</w:tcPr>
          <w:p w14:paraId="36422058" w14:textId="5D643F45" w:rsidR="00283DDC" w:rsidRPr="007535E3" w:rsidRDefault="00630530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127</w:t>
            </w:r>
            <w:r w:rsidR="0031279B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259</w:t>
            </w:r>
          </w:p>
        </w:tc>
        <w:tc>
          <w:tcPr>
            <w:tcW w:w="146" w:type="pct"/>
          </w:tcPr>
          <w:p w14:paraId="21DFA5EA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hideMark/>
          </w:tcPr>
          <w:p w14:paraId="1BECC299" w14:textId="77777777" w:rsidR="00283DDC" w:rsidRPr="007535E3" w:rsidRDefault="00283DDC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92,645</w:t>
            </w:r>
          </w:p>
        </w:tc>
      </w:tr>
      <w:tr w:rsidR="00283DDC" w:rsidRPr="007535E3" w14:paraId="31CE1659" w14:textId="77777777" w:rsidTr="00D04149">
        <w:trPr>
          <w:cantSplit/>
        </w:trPr>
        <w:tc>
          <w:tcPr>
            <w:tcW w:w="2081" w:type="pct"/>
            <w:hideMark/>
          </w:tcPr>
          <w:p w14:paraId="3A51FA1A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5F47A81" w14:textId="77777777" w:rsidR="00283DDC" w:rsidRPr="007535E3" w:rsidRDefault="0031279B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8,953</w:t>
            </w:r>
          </w:p>
        </w:tc>
        <w:tc>
          <w:tcPr>
            <w:tcW w:w="144" w:type="pct"/>
          </w:tcPr>
          <w:p w14:paraId="3F0C9682" w14:textId="77777777" w:rsidR="00283DDC" w:rsidRPr="007535E3" w:rsidRDefault="00283DDC" w:rsidP="00283DD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F6C594" w14:textId="77777777" w:rsidR="00283DDC" w:rsidRPr="007535E3" w:rsidRDefault="00283DDC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1,140</w:t>
            </w:r>
          </w:p>
        </w:tc>
        <w:tc>
          <w:tcPr>
            <w:tcW w:w="144" w:type="pct"/>
          </w:tcPr>
          <w:p w14:paraId="76069C20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05DE6" w14:textId="1CF51425" w:rsidR="00283DDC" w:rsidRPr="007535E3" w:rsidRDefault="00630530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8,953</w:t>
            </w:r>
          </w:p>
        </w:tc>
        <w:tc>
          <w:tcPr>
            <w:tcW w:w="146" w:type="pct"/>
          </w:tcPr>
          <w:p w14:paraId="013F3E83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4DE81A" w14:textId="77777777" w:rsidR="00283DDC" w:rsidRPr="007535E3" w:rsidRDefault="00283DDC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1,140</w:t>
            </w:r>
          </w:p>
        </w:tc>
      </w:tr>
      <w:tr w:rsidR="00283DDC" w:rsidRPr="007535E3" w14:paraId="73CA5DA6" w14:textId="77777777" w:rsidTr="00D04149">
        <w:trPr>
          <w:cantSplit/>
        </w:trPr>
        <w:tc>
          <w:tcPr>
            <w:tcW w:w="2081" w:type="pct"/>
            <w:hideMark/>
          </w:tcPr>
          <w:p w14:paraId="4A3C1EBC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F73FA4B" w14:textId="2118D5C4" w:rsidR="00283DDC" w:rsidRPr="007535E3" w:rsidRDefault="0031279B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630530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30530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144" w:type="pct"/>
          </w:tcPr>
          <w:p w14:paraId="1F5613F2" w14:textId="77777777" w:rsidR="00283DDC" w:rsidRPr="007535E3" w:rsidRDefault="00283DDC" w:rsidP="00283DD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47F8C4" w14:textId="77777777" w:rsidR="00283DDC" w:rsidRPr="007535E3" w:rsidRDefault="00283DDC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93,785</w:t>
            </w:r>
          </w:p>
        </w:tc>
        <w:tc>
          <w:tcPr>
            <w:tcW w:w="144" w:type="pct"/>
          </w:tcPr>
          <w:p w14:paraId="181F467B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DF96E8" w14:textId="1713D893" w:rsidR="00283DDC" w:rsidRPr="007535E3" w:rsidRDefault="00630530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136</w:t>
            </w:r>
            <w:r w:rsidR="0031279B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146" w:type="pct"/>
          </w:tcPr>
          <w:p w14:paraId="56ACFAED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233C3A" w14:textId="77777777" w:rsidR="00283DDC" w:rsidRPr="007535E3" w:rsidRDefault="00283DDC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93,785</w:t>
            </w:r>
          </w:p>
        </w:tc>
      </w:tr>
    </w:tbl>
    <w:p w14:paraId="3577AEAE" w14:textId="77777777" w:rsidR="00A56438" w:rsidRPr="007535E3" w:rsidRDefault="00A56438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24"/>
          <w:szCs w:val="24"/>
          <w:cs/>
        </w:rPr>
      </w:pPr>
    </w:p>
    <w:p w14:paraId="4B7508F9" w14:textId="77777777" w:rsidR="00456F4F" w:rsidRPr="007535E3" w:rsidRDefault="0060004F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  <w:cs/>
        </w:rPr>
        <w:t>1</w:t>
      </w:r>
      <w:r w:rsidR="00D478F1" w:rsidRPr="007535E3">
        <w:rPr>
          <w:rFonts w:ascii="Angsana New" w:hAnsi="Angsana New"/>
          <w:b/>
          <w:bCs/>
          <w:sz w:val="30"/>
          <w:szCs w:val="30"/>
        </w:rPr>
        <w:t>6</w:t>
      </w:r>
      <w:r w:rsidR="00456F4F" w:rsidRPr="007535E3">
        <w:rPr>
          <w:rFonts w:ascii="Angsana New" w:hAnsi="Angsana New"/>
          <w:b/>
          <w:bCs/>
          <w:sz w:val="30"/>
          <w:szCs w:val="30"/>
          <w:cs/>
        </w:rPr>
        <w:tab/>
      </w:r>
      <w:r w:rsidR="0024793E" w:rsidRPr="007535E3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456F4F" w:rsidRPr="007535E3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3E62866" w14:textId="77777777" w:rsidR="000340FF" w:rsidRPr="007535E3" w:rsidRDefault="000340FF" w:rsidP="003B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4779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235"/>
        <w:gridCol w:w="549"/>
        <w:gridCol w:w="1182"/>
        <w:gridCol w:w="237"/>
        <w:gridCol w:w="1186"/>
        <w:gridCol w:w="237"/>
        <w:gridCol w:w="1162"/>
        <w:gridCol w:w="237"/>
        <w:gridCol w:w="1155"/>
      </w:tblGrid>
      <w:tr w:rsidR="006F1275" w:rsidRPr="007535E3" w14:paraId="4293BF0C" w14:textId="77777777" w:rsidTr="00D04149">
        <w:trPr>
          <w:cantSplit/>
        </w:trPr>
        <w:tc>
          <w:tcPr>
            <w:tcW w:w="1762" w:type="pct"/>
            <w:hideMark/>
          </w:tcPr>
          <w:p w14:paraId="0FA8B922" w14:textId="77777777" w:rsidR="006F1275" w:rsidRPr="007535E3" w:rsidRDefault="006F1275" w:rsidP="00EE0D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" w:type="pct"/>
          </w:tcPr>
          <w:p w14:paraId="56D30C4A" w14:textId="77777777" w:rsidR="006F1275" w:rsidRPr="007535E3" w:rsidRDefault="006F1275" w:rsidP="00700196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9" w:type="pct"/>
            <w:gridSpan w:val="3"/>
            <w:hideMark/>
          </w:tcPr>
          <w:p w14:paraId="798B62E6" w14:textId="77777777" w:rsidR="006F1275" w:rsidRPr="007535E3" w:rsidRDefault="006F1275" w:rsidP="00700196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</w:tcPr>
          <w:p w14:paraId="735E0098" w14:textId="77777777" w:rsidR="006F1275" w:rsidRPr="007535E3" w:rsidRDefault="006F1275" w:rsidP="00EE0D46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1" w:type="pct"/>
            <w:gridSpan w:val="3"/>
            <w:hideMark/>
          </w:tcPr>
          <w:p w14:paraId="7849CEE9" w14:textId="77777777" w:rsidR="006F1275" w:rsidRPr="007535E3" w:rsidRDefault="006F1275" w:rsidP="00EE0D46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77263" w:rsidRPr="007535E3" w14:paraId="0401FFD1" w14:textId="77777777" w:rsidTr="00D04149">
        <w:trPr>
          <w:cantSplit/>
        </w:trPr>
        <w:tc>
          <w:tcPr>
            <w:tcW w:w="1762" w:type="pct"/>
          </w:tcPr>
          <w:p w14:paraId="391519AF" w14:textId="77777777" w:rsidR="00277263" w:rsidRPr="007535E3" w:rsidRDefault="00277263" w:rsidP="00277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79871EBF" w14:textId="77777777" w:rsidR="00277263" w:rsidRPr="007535E3" w:rsidRDefault="00277263" w:rsidP="00277263">
            <w:pPr>
              <w:pStyle w:val="30"/>
              <w:tabs>
                <w:tab w:val="clear" w:pos="360"/>
                <w:tab w:val="clear" w:pos="720"/>
                <w:tab w:val="left" w:pos="701"/>
              </w:tabs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14:paraId="4FB36CDD" w14:textId="77777777" w:rsidR="00277263" w:rsidRPr="007535E3" w:rsidRDefault="00283DDC" w:rsidP="0027726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" w:type="pct"/>
          </w:tcPr>
          <w:p w14:paraId="31642E48" w14:textId="77777777" w:rsidR="00277263" w:rsidRPr="007535E3" w:rsidRDefault="00277263" w:rsidP="0027726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14:paraId="6B504B62" w14:textId="77777777" w:rsidR="00277263" w:rsidRPr="007535E3" w:rsidRDefault="00283DDC" w:rsidP="00277263">
            <w:pPr>
              <w:pStyle w:val="E"/>
              <w:tabs>
                <w:tab w:val="decimal" w:pos="70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9" w:type="pct"/>
          </w:tcPr>
          <w:p w14:paraId="0268D688" w14:textId="77777777" w:rsidR="00277263" w:rsidRPr="007535E3" w:rsidRDefault="00277263" w:rsidP="0027726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14:paraId="0AFAD07D" w14:textId="77777777" w:rsidR="00277263" w:rsidRPr="007535E3" w:rsidRDefault="00283DDC" w:rsidP="0027726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" w:type="pct"/>
          </w:tcPr>
          <w:p w14:paraId="531CFDEA" w14:textId="77777777" w:rsidR="00277263" w:rsidRPr="007535E3" w:rsidRDefault="00277263" w:rsidP="0027726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A45D4D0" w14:textId="77777777" w:rsidR="00277263" w:rsidRPr="007535E3" w:rsidRDefault="00283DDC" w:rsidP="00277263">
            <w:pPr>
              <w:pStyle w:val="E"/>
              <w:tabs>
                <w:tab w:val="decimal" w:pos="70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</w:tr>
      <w:tr w:rsidR="006F1275" w:rsidRPr="007535E3" w14:paraId="6FBABD8E" w14:textId="77777777" w:rsidTr="00D04149">
        <w:trPr>
          <w:cantSplit/>
        </w:trPr>
        <w:tc>
          <w:tcPr>
            <w:tcW w:w="1762" w:type="pct"/>
          </w:tcPr>
          <w:p w14:paraId="5BBF96A4" w14:textId="77777777" w:rsidR="006F1275" w:rsidRPr="007535E3" w:rsidRDefault="006F1275" w:rsidP="00354C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pct"/>
          </w:tcPr>
          <w:p w14:paraId="600307BD" w14:textId="77777777" w:rsidR="006F1275" w:rsidRPr="007535E3" w:rsidRDefault="006F1275" w:rsidP="00354C08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939" w:type="pct"/>
            <w:gridSpan w:val="7"/>
          </w:tcPr>
          <w:p w14:paraId="6F4CC8A8" w14:textId="77777777" w:rsidR="006F1275" w:rsidRPr="007535E3" w:rsidRDefault="006F1275" w:rsidP="00354C08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83DDC" w:rsidRPr="007535E3" w14:paraId="61239FDB" w14:textId="77777777" w:rsidTr="00D04149">
        <w:trPr>
          <w:cantSplit/>
        </w:trPr>
        <w:tc>
          <w:tcPr>
            <w:tcW w:w="1762" w:type="pct"/>
          </w:tcPr>
          <w:p w14:paraId="6A06D969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299" w:type="pct"/>
          </w:tcPr>
          <w:p w14:paraId="23CF6F7B" w14:textId="77777777" w:rsidR="00283DDC" w:rsidRPr="007535E3" w:rsidRDefault="00283DDC" w:rsidP="00283DDC">
            <w:pPr>
              <w:pStyle w:val="E"/>
              <w:tabs>
                <w:tab w:val="decimal" w:pos="254"/>
              </w:tabs>
              <w:ind w:left="-106" w:right="-108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</w:tcPr>
          <w:p w14:paraId="67F48F75" w14:textId="77777777" w:rsidR="00283DDC" w:rsidRPr="007535E3" w:rsidRDefault="0031279B" w:rsidP="003B62E6">
            <w:pPr>
              <w:pStyle w:val="E"/>
              <w:tabs>
                <w:tab w:val="decimal" w:pos="867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21,409</w:t>
            </w:r>
          </w:p>
        </w:tc>
        <w:tc>
          <w:tcPr>
            <w:tcW w:w="129" w:type="pct"/>
          </w:tcPr>
          <w:p w14:paraId="2C306A2D" w14:textId="77777777" w:rsidR="00283DDC" w:rsidRPr="007535E3" w:rsidRDefault="00283DDC" w:rsidP="00283DD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46" w:type="pct"/>
          </w:tcPr>
          <w:p w14:paraId="5865FEB0" w14:textId="77777777" w:rsidR="00283DDC" w:rsidRPr="007535E3" w:rsidRDefault="00283DDC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11,328</w:t>
            </w:r>
          </w:p>
        </w:tc>
        <w:tc>
          <w:tcPr>
            <w:tcW w:w="129" w:type="pct"/>
          </w:tcPr>
          <w:p w14:paraId="5BE88492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14:paraId="0232BEB1" w14:textId="77777777" w:rsidR="00283DDC" w:rsidRPr="007535E3" w:rsidRDefault="0031279B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12,625</w:t>
            </w:r>
          </w:p>
        </w:tc>
        <w:tc>
          <w:tcPr>
            <w:tcW w:w="129" w:type="pct"/>
          </w:tcPr>
          <w:p w14:paraId="6FCA441F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14:paraId="3DA43F77" w14:textId="77777777" w:rsidR="00283DDC" w:rsidRPr="007535E3" w:rsidRDefault="00283DDC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11,079</w:t>
            </w:r>
          </w:p>
        </w:tc>
      </w:tr>
      <w:tr w:rsidR="00283DDC" w:rsidRPr="007535E3" w14:paraId="4ABAF216" w14:textId="77777777" w:rsidTr="00D04149">
        <w:trPr>
          <w:cantSplit/>
        </w:trPr>
        <w:tc>
          <w:tcPr>
            <w:tcW w:w="1762" w:type="pct"/>
            <w:hideMark/>
          </w:tcPr>
          <w:p w14:paraId="2EB8766B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299" w:type="pct"/>
          </w:tcPr>
          <w:p w14:paraId="75A3A2E3" w14:textId="77777777" w:rsidR="00283DDC" w:rsidRPr="007535E3" w:rsidRDefault="00283DDC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</w:tcPr>
          <w:p w14:paraId="21ACCB43" w14:textId="77777777" w:rsidR="00283DDC" w:rsidRPr="007535E3" w:rsidRDefault="0031279B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5,640</w:t>
            </w:r>
          </w:p>
        </w:tc>
        <w:tc>
          <w:tcPr>
            <w:tcW w:w="129" w:type="pct"/>
          </w:tcPr>
          <w:p w14:paraId="7CFE9949" w14:textId="77777777" w:rsidR="00283DDC" w:rsidRPr="007535E3" w:rsidRDefault="00283DDC" w:rsidP="00283DD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46" w:type="pct"/>
            <w:hideMark/>
          </w:tcPr>
          <w:p w14:paraId="4E4B7E74" w14:textId="77777777" w:rsidR="00283DDC" w:rsidRPr="007535E3" w:rsidRDefault="00283DDC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1,389</w:t>
            </w:r>
          </w:p>
        </w:tc>
        <w:tc>
          <w:tcPr>
            <w:tcW w:w="129" w:type="pct"/>
          </w:tcPr>
          <w:p w14:paraId="413F0893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14:paraId="2A38C07A" w14:textId="77777777" w:rsidR="00283DDC" w:rsidRPr="007535E3" w:rsidRDefault="0031279B" w:rsidP="00283DD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5,640</w:t>
            </w:r>
          </w:p>
        </w:tc>
        <w:tc>
          <w:tcPr>
            <w:tcW w:w="129" w:type="pct"/>
          </w:tcPr>
          <w:p w14:paraId="5E3CD053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hideMark/>
          </w:tcPr>
          <w:p w14:paraId="5E10EF58" w14:textId="77777777" w:rsidR="00283DDC" w:rsidRPr="007535E3" w:rsidRDefault="00283DDC" w:rsidP="00283DD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1,389</w:t>
            </w:r>
          </w:p>
        </w:tc>
      </w:tr>
      <w:tr w:rsidR="00283DDC" w:rsidRPr="007535E3" w14:paraId="02567673" w14:textId="77777777" w:rsidTr="00D04149">
        <w:trPr>
          <w:cantSplit/>
        </w:trPr>
        <w:tc>
          <w:tcPr>
            <w:tcW w:w="1762" w:type="pct"/>
            <w:hideMark/>
          </w:tcPr>
          <w:p w14:paraId="00E61E26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เจ้าหนี้ค่า</w:t>
            </w:r>
            <w:r w:rsidR="0031279B" w:rsidRPr="007535E3">
              <w:rPr>
                <w:rFonts w:ascii="Angsana New" w:hAnsi="Angsana New" w:hint="cs"/>
                <w:sz w:val="30"/>
                <w:szCs w:val="30"/>
                <w:cs/>
              </w:rPr>
              <w:t>เบี้ยปรับ</w:t>
            </w:r>
          </w:p>
        </w:tc>
        <w:tc>
          <w:tcPr>
            <w:tcW w:w="299" w:type="pct"/>
          </w:tcPr>
          <w:p w14:paraId="171F375A" w14:textId="77777777" w:rsidR="00283DDC" w:rsidRPr="007535E3" w:rsidRDefault="00283DDC" w:rsidP="00283DDC">
            <w:pPr>
              <w:pStyle w:val="E"/>
              <w:tabs>
                <w:tab w:val="decimal" w:pos="254"/>
              </w:tabs>
              <w:ind w:left="-106" w:right="-108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</w:tcPr>
          <w:p w14:paraId="239B3D3B" w14:textId="77777777" w:rsidR="00283DDC" w:rsidRPr="007535E3" w:rsidRDefault="0031279B" w:rsidP="0031279B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16,706</w:t>
            </w:r>
          </w:p>
        </w:tc>
        <w:tc>
          <w:tcPr>
            <w:tcW w:w="129" w:type="pct"/>
          </w:tcPr>
          <w:p w14:paraId="1588D4FE" w14:textId="77777777" w:rsidR="00283DDC" w:rsidRPr="007535E3" w:rsidRDefault="00283DDC" w:rsidP="00283DD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46" w:type="pct"/>
            <w:hideMark/>
          </w:tcPr>
          <w:p w14:paraId="3D5FDA38" w14:textId="77777777" w:rsidR="00283DDC" w:rsidRPr="007535E3" w:rsidRDefault="00283DDC" w:rsidP="00283DDC">
            <w:pPr>
              <w:pStyle w:val="E"/>
              <w:tabs>
                <w:tab w:val="decimal" w:pos="619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2143728C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</w:tcPr>
          <w:p w14:paraId="338E18B6" w14:textId="77777777" w:rsidR="00283DDC" w:rsidRPr="007535E3" w:rsidRDefault="0031279B" w:rsidP="005A0438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16,706</w:t>
            </w:r>
          </w:p>
        </w:tc>
        <w:tc>
          <w:tcPr>
            <w:tcW w:w="129" w:type="pct"/>
          </w:tcPr>
          <w:p w14:paraId="6D56CC44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hideMark/>
          </w:tcPr>
          <w:p w14:paraId="35E737DA" w14:textId="77777777" w:rsidR="00283DDC" w:rsidRPr="007535E3" w:rsidRDefault="00283DDC" w:rsidP="00283DDC">
            <w:pPr>
              <w:pStyle w:val="E"/>
              <w:tabs>
                <w:tab w:val="decimal" w:pos="619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</w:tr>
      <w:tr w:rsidR="00283DDC" w:rsidRPr="007535E3" w14:paraId="4C1E3822" w14:textId="77777777" w:rsidTr="00D04149">
        <w:trPr>
          <w:cantSplit/>
        </w:trPr>
        <w:tc>
          <w:tcPr>
            <w:tcW w:w="1762" w:type="pct"/>
          </w:tcPr>
          <w:p w14:paraId="4A0ABB7F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299" w:type="pct"/>
          </w:tcPr>
          <w:p w14:paraId="18C7C6F1" w14:textId="77777777" w:rsidR="00283DDC" w:rsidRPr="007535E3" w:rsidRDefault="00283DDC" w:rsidP="00283DDC">
            <w:pPr>
              <w:pStyle w:val="E"/>
              <w:tabs>
                <w:tab w:val="decimal" w:pos="254"/>
              </w:tabs>
              <w:ind w:left="-106" w:right="-108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327C0D3" w14:textId="77777777" w:rsidR="00283DDC" w:rsidRPr="007535E3" w:rsidRDefault="0031279B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2,929</w:t>
            </w:r>
          </w:p>
        </w:tc>
        <w:tc>
          <w:tcPr>
            <w:tcW w:w="129" w:type="pct"/>
          </w:tcPr>
          <w:p w14:paraId="671D3E1C" w14:textId="77777777" w:rsidR="00283DDC" w:rsidRPr="007535E3" w:rsidRDefault="00283DDC" w:rsidP="00283DD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4A1BE" w14:textId="77777777" w:rsidR="00283DDC" w:rsidRPr="007535E3" w:rsidRDefault="00283DDC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3,165</w:t>
            </w:r>
          </w:p>
        </w:tc>
        <w:tc>
          <w:tcPr>
            <w:tcW w:w="129" w:type="pct"/>
          </w:tcPr>
          <w:p w14:paraId="491DF39A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74545" w14:textId="77777777" w:rsidR="00283DDC" w:rsidRPr="007535E3" w:rsidRDefault="0031279B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2,929</w:t>
            </w:r>
          </w:p>
        </w:tc>
        <w:tc>
          <w:tcPr>
            <w:tcW w:w="129" w:type="pct"/>
          </w:tcPr>
          <w:p w14:paraId="20C9383E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F63A2" w14:textId="77777777" w:rsidR="00283DDC" w:rsidRPr="007535E3" w:rsidRDefault="00283DDC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3,165</w:t>
            </w:r>
          </w:p>
        </w:tc>
      </w:tr>
      <w:tr w:rsidR="00283DDC" w:rsidRPr="007535E3" w14:paraId="09CAA174" w14:textId="77777777" w:rsidTr="00D04149">
        <w:trPr>
          <w:cantSplit/>
        </w:trPr>
        <w:tc>
          <w:tcPr>
            <w:tcW w:w="1762" w:type="pct"/>
            <w:hideMark/>
          </w:tcPr>
          <w:p w14:paraId="3E5C5AFA" w14:textId="77777777" w:rsidR="00283DDC" w:rsidRPr="007535E3" w:rsidRDefault="00283DDC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9" w:type="pct"/>
          </w:tcPr>
          <w:p w14:paraId="781AEE80" w14:textId="77777777" w:rsidR="00283DDC" w:rsidRPr="007535E3" w:rsidRDefault="00283DDC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C3CA1DB" w14:textId="77777777" w:rsidR="00283DDC" w:rsidRPr="007535E3" w:rsidRDefault="0031279B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46,684</w:t>
            </w:r>
          </w:p>
        </w:tc>
        <w:tc>
          <w:tcPr>
            <w:tcW w:w="129" w:type="pct"/>
          </w:tcPr>
          <w:p w14:paraId="7D1A240C" w14:textId="77777777" w:rsidR="00283DDC" w:rsidRPr="007535E3" w:rsidRDefault="00283DDC" w:rsidP="00283DD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E5EA3A" w14:textId="77777777" w:rsidR="00283DDC" w:rsidRPr="007535E3" w:rsidRDefault="00283DDC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15,882</w:t>
            </w:r>
          </w:p>
        </w:tc>
        <w:tc>
          <w:tcPr>
            <w:tcW w:w="129" w:type="pct"/>
          </w:tcPr>
          <w:p w14:paraId="0557954E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789E9" w14:textId="77777777" w:rsidR="00283DDC" w:rsidRPr="007535E3" w:rsidRDefault="005A0438" w:rsidP="00283DD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37,900</w:t>
            </w:r>
          </w:p>
        </w:tc>
        <w:tc>
          <w:tcPr>
            <w:tcW w:w="129" w:type="pct"/>
          </w:tcPr>
          <w:p w14:paraId="18426871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AD84C0" w14:textId="77777777" w:rsidR="00283DDC" w:rsidRPr="007535E3" w:rsidRDefault="00283DDC" w:rsidP="00283DD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15,633</w:t>
            </w:r>
          </w:p>
        </w:tc>
      </w:tr>
      <w:tr w:rsidR="00283DDC" w:rsidRPr="007535E3" w14:paraId="11957AE9" w14:textId="77777777" w:rsidTr="00D04149">
        <w:trPr>
          <w:cantSplit/>
        </w:trPr>
        <w:tc>
          <w:tcPr>
            <w:tcW w:w="1762" w:type="pct"/>
          </w:tcPr>
          <w:p w14:paraId="3DA0A19A" w14:textId="77777777" w:rsidR="00283DDC" w:rsidRPr="007535E3" w:rsidRDefault="00283DDC" w:rsidP="00283D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pct"/>
          </w:tcPr>
          <w:p w14:paraId="56646F34" w14:textId="77777777" w:rsidR="00283DDC" w:rsidRPr="007535E3" w:rsidRDefault="00283DDC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660B0B0F" w14:textId="77777777" w:rsidR="00283DDC" w:rsidRPr="007535E3" w:rsidRDefault="00283DDC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0B4313D" w14:textId="77777777" w:rsidR="00283DDC" w:rsidRPr="007535E3" w:rsidRDefault="00283DDC" w:rsidP="00283DD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46" w:type="pct"/>
            <w:tcBorders>
              <w:top w:val="double" w:sz="4" w:space="0" w:color="auto"/>
              <w:left w:val="nil"/>
              <w:right w:val="nil"/>
            </w:tcBorders>
          </w:tcPr>
          <w:p w14:paraId="2BD1D57E" w14:textId="77777777" w:rsidR="00283DDC" w:rsidRPr="007535E3" w:rsidRDefault="00283DDC" w:rsidP="00283DD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BF7FE91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double" w:sz="4" w:space="0" w:color="auto"/>
              <w:left w:val="nil"/>
              <w:right w:val="nil"/>
            </w:tcBorders>
          </w:tcPr>
          <w:p w14:paraId="63EDD891" w14:textId="77777777" w:rsidR="00283DDC" w:rsidRPr="007535E3" w:rsidRDefault="00283DDC" w:rsidP="00283DD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69A0EFD" w14:textId="77777777" w:rsidR="00283DDC" w:rsidRPr="007535E3" w:rsidRDefault="00283DDC" w:rsidP="00283DD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double" w:sz="4" w:space="0" w:color="auto"/>
              <w:left w:val="nil"/>
              <w:right w:val="nil"/>
            </w:tcBorders>
          </w:tcPr>
          <w:p w14:paraId="4F3DD15B" w14:textId="77777777" w:rsidR="00283DDC" w:rsidRPr="007535E3" w:rsidRDefault="00283DDC" w:rsidP="00283DD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</w:tbl>
    <w:p w14:paraId="2E98F0DF" w14:textId="3E7295EF" w:rsidR="00724F8B" w:rsidRPr="007535E3" w:rsidRDefault="00B33B4A" w:rsidP="00724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7535E3">
        <w:rPr>
          <w:rFonts w:ascii="Angsana New" w:hAnsi="Angsana New"/>
          <w:b/>
          <w:bCs/>
          <w:sz w:val="24"/>
          <w:szCs w:val="24"/>
        </w:rPr>
        <w:br w:type="page"/>
      </w:r>
      <w:r w:rsidR="00724F8B" w:rsidRPr="007535E3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D478F1" w:rsidRPr="007535E3">
        <w:rPr>
          <w:rFonts w:ascii="Angsana New" w:hAnsi="Angsana New"/>
          <w:b/>
          <w:bCs/>
          <w:sz w:val="30"/>
          <w:szCs w:val="30"/>
        </w:rPr>
        <w:t>7</w:t>
      </w:r>
      <w:r w:rsidR="00724F8B" w:rsidRPr="007535E3">
        <w:rPr>
          <w:rFonts w:ascii="Angsana New" w:hAnsi="Angsana New"/>
          <w:b/>
          <w:bCs/>
          <w:sz w:val="30"/>
          <w:szCs w:val="30"/>
          <w:cs/>
        </w:rPr>
        <w:tab/>
      </w:r>
      <w:r w:rsidR="00093EF6" w:rsidRPr="007535E3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6B27FF" w:rsidRPr="007535E3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 w:rsidR="00093EF6" w:rsidRPr="007535E3">
        <w:rPr>
          <w:rFonts w:ascii="Angsana New" w:hAnsi="Angsana New"/>
          <w:b/>
          <w:bCs/>
          <w:sz w:val="30"/>
          <w:szCs w:val="30"/>
          <w:cs/>
        </w:rPr>
        <w:t>สำหรับ</w:t>
      </w:r>
      <w:r w:rsidR="00FD1BFE" w:rsidRPr="007535E3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ผลประโยชน์พนักงาน</w:t>
      </w:r>
    </w:p>
    <w:p w14:paraId="3C5D65A4" w14:textId="77777777" w:rsidR="00D7336E" w:rsidRPr="007535E3" w:rsidRDefault="00D7336E" w:rsidP="003B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6111B1E" w14:textId="77777777" w:rsidR="00D7336E" w:rsidRPr="007535E3" w:rsidRDefault="00D7336E" w:rsidP="00D73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กลุ่มบริษัทจัดการโครงการ</w:t>
      </w:r>
      <w:r w:rsidR="00B33B4A" w:rsidRPr="007535E3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Pr="007535E3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7535E3">
        <w:rPr>
          <w:rFonts w:ascii="Angsana New" w:hAnsi="Angsana New"/>
          <w:sz w:val="30"/>
          <w:szCs w:val="30"/>
        </w:rPr>
        <w:t xml:space="preserve">2541 </w:t>
      </w:r>
      <w:r w:rsidRPr="007535E3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394A463C" w14:textId="77777777" w:rsidR="00D7336E" w:rsidRPr="007535E3" w:rsidRDefault="00D7336E" w:rsidP="00D73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1753AB2" w14:textId="77777777" w:rsidR="00D7336E" w:rsidRPr="007535E3" w:rsidRDefault="00D7336E" w:rsidP="00D73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3959A2C5" w14:textId="77777777" w:rsidR="007458C2" w:rsidRPr="007535E3" w:rsidRDefault="007458C2" w:rsidP="00E4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4821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950"/>
        <w:gridCol w:w="1168"/>
        <w:gridCol w:w="236"/>
        <w:gridCol w:w="1224"/>
        <w:gridCol w:w="241"/>
        <w:gridCol w:w="1098"/>
        <w:gridCol w:w="236"/>
        <w:gridCol w:w="1108"/>
      </w:tblGrid>
      <w:tr w:rsidR="00A52557" w:rsidRPr="007535E3" w14:paraId="68B4AE9C" w14:textId="77777777" w:rsidTr="00D04149">
        <w:trPr>
          <w:cantSplit/>
        </w:trPr>
        <w:tc>
          <w:tcPr>
            <w:tcW w:w="2133" w:type="pct"/>
            <w:hideMark/>
          </w:tcPr>
          <w:p w14:paraId="3EC62CD1" w14:textId="77777777" w:rsidR="001B4FC2" w:rsidRPr="007535E3" w:rsidRDefault="001B4FC2" w:rsidP="008D2E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9" w:type="pct"/>
            <w:gridSpan w:val="3"/>
            <w:hideMark/>
          </w:tcPr>
          <w:p w14:paraId="53B2322E" w14:textId="77777777" w:rsidR="001B4FC2" w:rsidRPr="007535E3" w:rsidRDefault="001B4FC2" w:rsidP="008D2E7B">
            <w:pPr>
              <w:pStyle w:val="30"/>
              <w:tabs>
                <w:tab w:val="clear" w:pos="36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0" w:type="pct"/>
          </w:tcPr>
          <w:p w14:paraId="763BE9E5" w14:textId="77777777" w:rsidR="001B4FC2" w:rsidRPr="007535E3" w:rsidRDefault="001B4FC2" w:rsidP="008D2E7B">
            <w:pPr>
              <w:pStyle w:val="30"/>
              <w:tabs>
                <w:tab w:val="clear" w:pos="36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7" w:type="pct"/>
            <w:gridSpan w:val="3"/>
            <w:hideMark/>
          </w:tcPr>
          <w:p w14:paraId="7388F890" w14:textId="77777777" w:rsidR="001B4FC2" w:rsidRPr="007535E3" w:rsidRDefault="001B4FC2" w:rsidP="008D2E7B">
            <w:pPr>
              <w:pStyle w:val="30"/>
              <w:tabs>
                <w:tab w:val="clear" w:pos="36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77263" w:rsidRPr="007535E3" w14:paraId="4001B48C" w14:textId="77777777" w:rsidTr="00D04149">
        <w:trPr>
          <w:cantSplit/>
        </w:trPr>
        <w:tc>
          <w:tcPr>
            <w:tcW w:w="2133" w:type="pct"/>
          </w:tcPr>
          <w:p w14:paraId="769B9213" w14:textId="77777777" w:rsidR="00277263" w:rsidRPr="007535E3" w:rsidRDefault="00277263" w:rsidP="00277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93FE953" w14:textId="77777777" w:rsidR="00277263" w:rsidRPr="007535E3" w:rsidRDefault="00283DDC" w:rsidP="0027726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</w:tcPr>
          <w:p w14:paraId="33E6E9E6" w14:textId="77777777" w:rsidR="00277263" w:rsidRPr="007535E3" w:rsidRDefault="00277263" w:rsidP="0027726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3CA7E0BD" w14:textId="77777777" w:rsidR="00277263" w:rsidRPr="007535E3" w:rsidRDefault="00283DDC" w:rsidP="00277263">
            <w:pPr>
              <w:pStyle w:val="E"/>
              <w:tabs>
                <w:tab w:val="decimal" w:pos="70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0" w:type="pct"/>
          </w:tcPr>
          <w:p w14:paraId="0F6597BE" w14:textId="77777777" w:rsidR="00277263" w:rsidRPr="007535E3" w:rsidRDefault="00277263" w:rsidP="0027726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</w:tcPr>
          <w:p w14:paraId="477B08C6" w14:textId="77777777" w:rsidR="00277263" w:rsidRPr="007535E3" w:rsidRDefault="00283DDC" w:rsidP="0027726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</w:tcPr>
          <w:p w14:paraId="560C68F9" w14:textId="77777777" w:rsidR="00277263" w:rsidRPr="007535E3" w:rsidRDefault="00277263" w:rsidP="0027726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3523F884" w14:textId="77777777" w:rsidR="00277263" w:rsidRPr="007535E3" w:rsidRDefault="00283DDC" w:rsidP="00277263">
            <w:pPr>
              <w:pStyle w:val="E"/>
              <w:tabs>
                <w:tab w:val="decimal" w:pos="70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</w:tr>
      <w:tr w:rsidR="001B4FC2" w:rsidRPr="007535E3" w14:paraId="2ECF865F" w14:textId="77777777" w:rsidTr="00D04149">
        <w:trPr>
          <w:cantSplit/>
        </w:trPr>
        <w:tc>
          <w:tcPr>
            <w:tcW w:w="2133" w:type="pct"/>
          </w:tcPr>
          <w:p w14:paraId="1C783B79" w14:textId="77777777" w:rsidR="001B4FC2" w:rsidRPr="007535E3" w:rsidRDefault="001B4FC2" w:rsidP="008D2E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7" w:type="pct"/>
            <w:gridSpan w:val="7"/>
          </w:tcPr>
          <w:p w14:paraId="4B8E57EA" w14:textId="77777777" w:rsidR="001B4FC2" w:rsidRPr="007535E3" w:rsidRDefault="001B4FC2" w:rsidP="008D2E7B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52557" w:rsidRPr="007535E3" w14:paraId="46DA20C5" w14:textId="77777777" w:rsidTr="00D04149">
        <w:trPr>
          <w:cantSplit/>
        </w:trPr>
        <w:tc>
          <w:tcPr>
            <w:tcW w:w="2133" w:type="pct"/>
            <w:hideMark/>
          </w:tcPr>
          <w:p w14:paraId="6A62C699" w14:textId="77777777" w:rsidR="001B4FC2" w:rsidRPr="007535E3" w:rsidRDefault="001B4FC2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  <w:p w14:paraId="6A69BE7C" w14:textId="77777777" w:rsidR="001B4FC2" w:rsidRPr="007535E3" w:rsidRDefault="001B4FC2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631" w:type="pct"/>
          </w:tcPr>
          <w:p w14:paraId="75BD9241" w14:textId="77777777" w:rsidR="001B4FC2" w:rsidRPr="007535E3" w:rsidRDefault="001B4FC2" w:rsidP="008D2E7B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04A0C772" w14:textId="77777777" w:rsidR="001B4FC2" w:rsidRPr="007535E3" w:rsidRDefault="001B4FC2" w:rsidP="008D2E7B">
            <w:pPr>
              <w:pStyle w:val="E"/>
              <w:tabs>
                <w:tab w:val="decimal" w:pos="1044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  <w:hideMark/>
          </w:tcPr>
          <w:p w14:paraId="27100F65" w14:textId="77777777" w:rsidR="001B4FC2" w:rsidRPr="007535E3" w:rsidRDefault="001B4FC2" w:rsidP="008D2E7B">
            <w:pPr>
              <w:pStyle w:val="E"/>
              <w:tabs>
                <w:tab w:val="decimal" w:pos="883"/>
              </w:tabs>
              <w:spacing w:line="380" w:lineRule="exact"/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2E2B6B43" w14:textId="77777777" w:rsidR="001B4FC2" w:rsidRPr="007535E3" w:rsidRDefault="001B4FC2" w:rsidP="008D2E7B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hideMark/>
          </w:tcPr>
          <w:p w14:paraId="52BEAD73" w14:textId="77777777" w:rsidR="001B4FC2" w:rsidRPr="007535E3" w:rsidRDefault="001B4FC2" w:rsidP="008D2E7B">
            <w:pPr>
              <w:pStyle w:val="E"/>
              <w:tabs>
                <w:tab w:val="decimal" w:pos="881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7810F2E2" w14:textId="77777777" w:rsidR="001B4FC2" w:rsidRPr="007535E3" w:rsidRDefault="001B4FC2" w:rsidP="008D2E7B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hideMark/>
          </w:tcPr>
          <w:p w14:paraId="3D42CDB3" w14:textId="77777777" w:rsidR="001B4FC2" w:rsidRPr="007535E3" w:rsidRDefault="001B4FC2" w:rsidP="008D2E7B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839"/>
              </w:tabs>
              <w:spacing w:line="380" w:lineRule="exact"/>
              <w:ind w:left="-18" w:right="-17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478F1" w:rsidRPr="007535E3" w14:paraId="425EF227" w14:textId="77777777" w:rsidTr="00D04149">
        <w:trPr>
          <w:cantSplit/>
        </w:trPr>
        <w:tc>
          <w:tcPr>
            <w:tcW w:w="2133" w:type="pct"/>
            <w:hideMark/>
          </w:tcPr>
          <w:p w14:paraId="3928101D" w14:textId="77777777" w:rsidR="00D478F1" w:rsidRPr="007535E3" w:rsidRDefault="00D478F1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0FF0D9D" w14:textId="77777777" w:rsidR="00D478F1" w:rsidRPr="007535E3" w:rsidRDefault="00D478F1" w:rsidP="00D478F1">
            <w:pPr>
              <w:pStyle w:val="E"/>
              <w:tabs>
                <w:tab w:val="decimal" w:pos="885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58,038</w:t>
            </w:r>
          </w:p>
        </w:tc>
        <w:tc>
          <w:tcPr>
            <w:tcW w:w="127" w:type="pct"/>
          </w:tcPr>
          <w:p w14:paraId="63BA1B25" w14:textId="77777777" w:rsidR="00D478F1" w:rsidRPr="007535E3" w:rsidRDefault="00D478F1" w:rsidP="00D478F1">
            <w:pPr>
              <w:pStyle w:val="E"/>
              <w:tabs>
                <w:tab w:val="decimal" w:pos="1044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B055D8" w14:textId="77777777" w:rsidR="00D478F1" w:rsidRPr="007535E3" w:rsidRDefault="00D478F1" w:rsidP="00D478F1">
            <w:pPr>
              <w:pStyle w:val="E"/>
              <w:tabs>
                <w:tab w:val="decimal" w:pos="885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50,661</w:t>
            </w:r>
          </w:p>
        </w:tc>
        <w:tc>
          <w:tcPr>
            <w:tcW w:w="130" w:type="pct"/>
          </w:tcPr>
          <w:p w14:paraId="08DA45E5" w14:textId="77777777" w:rsidR="00D478F1" w:rsidRPr="007535E3" w:rsidRDefault="00D478F1" w:rsidP="00D478F1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81093" w14:textId="77777777" w:rsidR="00D478F1" w:rsidRPr="007535E3" w:rsidRDefault="00D478F1" w:rsidP="00D478F1">
            <w:pPr>
              <w:pStyle w:val="E"/>
              <w:tabs>
                <w:tab w:val="decimal" w:pos="885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58,038</w:t>
            </w:r>
          </w:p>
        </w:tc>
        <w:tc>
          <w:tcPr>
            <w:tcW w:w="127" w:type="pct"/>
          </w:tcPr>
          <w:p w14:paraId="08609B97" w14:textId="77777777" w:rsidR="00D478F1" w:rsidRPr="007535E3" w:rsidRDefault="00D478F1" w:rsidP="00D478F1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3DAE91" w14:textId="77777777" w:rsidR="00D478F1" w:rsidRPr="007535E3" w:rsidRDefault="00D478F1" w:rsidP="00D478F1">
            <w:pPr>
              <w:pStyle w:val="E"/>
              <w:tabs>
                <w:tab w:val="decimal" w:pos="885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50,661</w:t>
            </w:r>
          </w:p>
        </w:tc>
      </w:tr>
      <w:tr w:rsidR="00D478F1" w:rsidRPr="007535E3" w14:paraId="3AE96187" w14:textId="77777777" w:rsidTr="00D04149">
        <w:trPr>
          <w:cantSplit/>
        </w:trPr>
        <w:tc>
          <w:tcPr>
            <w:tcW w:w="2133" w:type="pct"/>
            <w:hideMark/>
          </w:tcPr>
          <w:p w14:paraId="4F7C9736" w14:textId="77777777" w:rsidR="00D478F1" w:rsidRPr="007535E3" w:rsidRDefault="00D478F1" w:rsidP="00D041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9C1D2AC" w14:textId="77777777" w:rsidR="00D478F1" w:rsidRPr="007535E3" w:rsidRDefault="00D478F1" w:rsidP="00D478F1">
            <w:pPr>
              <w:pStyle w:val="E"/>
              <w:tabs>
                <w:tab w:val="decimal" w:pos="885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58,038</w:t>
            </w:r>
          </w:p>
        </w:tc>
        <w:tc>
          <w:tcPr>
            <w:tcW w:w="127" w:type="pct"/>
          </w:tcPr>
          <w:p w14:paraId="1BBC0B72" w14:textId="77777777" w:rsidR="00D478F1" w:rsidRPr="007535E3" w:rsidRDefault="00D478F1" w:rsidP="00D478F1">
            <w:pPr>
              <w:pStyle w:val="E"/>
              <w:tabs>
                <w:tab w:val="decimal" w:pos="1044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0FCABD" w14:textId="77777777" w:rsidR="00D478F1" w:rsidRPr="007535E3" w:rsidRDefault="00D478F1" w:rsidP="00D478F1">
            <w:pPr>
              <w:pStyle w:val="E"/>
              <w:tabs>
                <w:tab w:val="decimal" w:pos="885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50,661</w:t>
            </w:r>
          </w:p>
        </w:tc>
        <w:tc>
          <w:tcPr>
            <w:tcW w:w="130" w:type="pct"/>
          </w:tcPr>
          <w:p w14:paraId="30E18296" w14:textId="77777777" w:rsidR="00D478F1" w:rsidRPr="007535E3" w:rsidRDefault="00D478F1" w:rsidP="00D478F1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5B8ABC" w14:textId="77777777" w:rsidR="00D478F1" w:rsidRPr="007535E3" w:rsidRDefault="00D478F1" w:rsidP="00D478F1">
            <w:pPr>
              <w:pStyle w:val="E"/>
              <w:tabs>
                <w:tab w:val="decimal" w:pos="885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58,038</w:t>
            </w:r>
          </w:p>
        </w:tc>
        <w:tc>
          <w:tcPr>
            <w:tcW w:w="127" w:type="pct"/>
          </w:tcPr>
          <w:p w14:paraId="10E62AC3" w14:textId="77777777" w:rsidR="00D478F1" w:rsidRPr="007535E3" w:rsidRDefault="00D478F1" w:rsidP="00D478F1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0333DC" w14:textId="77777777" w:rsidR="00D478F1" w:rsidRPr="007535E3" w:rsidRDefault="00D478F1" w:rsidP="00D478F1">
            <w:pPr>
              <w:pStyle w:val="E"/>
              <w:tabs>
                <w:tab w:val="decimal" w:pos="885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50,661</w:t>
            </w:r>
          </w:p>
        </w:tc>
      </w:tr>
    </w:tbl>
    <w:p w14:paraId="264F5362" w14:textId="77777777" w:rsidR="00E37502" w:rsidRPr="007535E3" w:rsidRDefault="00E37502" w:rsidP="00D7336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4C3E9A30" w14:textId="697F89CD" w:rsidR="00E37502" w:rsidRPr="007535E3" w:rsidRDefault="00E37502" w:rsidP="00E37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มูลค่าปัจจุบันของภาระผูกพัน</w:t>
      </w:r>
      <w:r w:rsidR="00CC66FE" w:rsidRPr="007535E3">
        <w:rPr>
          <w:rFonts w:ascii="Angsana New" w:hAnsi="Angsana New" w:hint="cs"/>
          <w:sz w:val="30"/>
          <w:szCs w:val="30"/>
          <w:cs/>
        </w:rPr>
        <w:t>ตาม</w:t>
      </w:r>
      <w:r w:rsidRPr="007535E3">
        <w:rPr>
          <w:rFonts w:ascii="Angsana New" w:hAnsi="Angsana New"/>
          <w:sz w:val="30"/>
          <w:szCs w:val="30"/>
          <w:cs/>
        </w:rPr>
        <w:t>โครงการผลประโยชน์</w:t>
      </w:r>
    </w:p>
    <w:p w14:paraId="18ADF723" w14:textId="77777777" w:rsidR="008D2E7B" w:rsidRPr="007535E3" w:rsidRDefault="008D2E7B" w:rsidP="00E37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4831" w:type="pct"/>
        <w:tblInd w:w="450" w:type="dxa"/>
        <w:tblLook w:val="04A0" w:firstRow="1" w:lastRow="0" w:firstColumn="1" w:lastColumn="0" w:noHBand="0" w:noVBand="1"/>
      </w:tblPr>
      <w:tblGrid>
        <w:gridCol w:w="3936"/>
        <w:gridCol w:w="1205"/>
        <w:gridCol w:w="222"/>
        <w:gridCol w:w="1205"/>
        <w:gridCol w:w="222"/>
        <w:gridCol w:w="1134"/>
        <w:gridCol w:w="222"/>
        <w:gridCol w:w="1134"/>
      </w:tblGrid>
      <w:tr w:rsidR="00CE092B" w:rsidRPr="007535E3" w14:paraId="78F02567" w14:textId="77777777" w:rsidTr="00CC66FE">
        <w:trPr>
          <w:cantSplit/>
        </w:trPr>
        <w:tc>
          <w:tcPr>
            <w:tcW w:w="2121" w:type="pct"/>
            <w:vMerge w:val="restart"/>
            <w:hideMark/>
          </w:tcPr>
          <w:p w14:paraId="56BCEAF8" w14:textId="77777777" w:rsidR="00CE092B" w:rsidRPr="007535E3" w:rsidRDefault="00CE092B" w:rsidP="00D0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firstLine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4EEA911" w14:textId="288F1598" w:rsidR="00CE092B" w:rsidRPr="007535E3" w:rsidRDefault="00CE092B" w:rsidP="00D041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firstLine="17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418" w:type="pct"/>
            <w:gridSpan w:val="3"/>
            <w:hideMark/>
          </w:tcPr>
          <w:p w14:paraId="32D8E996" w14:textId="77777777" w:rsidR="00CE092B" w:rsidRPr="007535E3" w:rsidRDefault="00CE092B" w:rsidP="008D2E7B">
            <w:pPr>
              <w:pStyle w:val="30"/>
              <w:tabs>
                <w:tab w:val="clear" w:pos="36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0" w:type="pct"/>
          </w:tcPr>
          <w:p w14:paraId="4685F55C" w14:textId="77777777" w:rsidR="00CE092B" w:rsidRPr="007535E3" w:rsidRDefault="00CE092B" w:rsidP="008D2E7B">
            <w:pPr>
              <w:pStyle w:val="30"/>
              <w:tabs>
                <w:tab w:val="clear" w:pos="36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42" w:type="pct"/>
            <w:gridSpan w:val="3"/>
            <w:hideMark/>
          </w:tcPr>
          <w:p w14:paraId="1C22AA68" w14:textId="77777777" w:rsidR="00CE092B" w:rsidRPr="007535E3" w:rsidRDefault="00CE092B" w:rsidP="008D2E7B">
            <w:pPr>
              <w:pStyle w:val="30"/>
              <w:tabs>
                <w:tab w:val="clear" w:pos="36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092B" w:rsidRPr="007535E3" w14:paraId="0F0E72BF" w14:textId="77777777" w:rsidTr="00D04149">
        <w:trPr>
          <w:cantSplit/>
        </w:trPr>
        <w:tc>
          <w:tcPr>
            <w:tcW w:w="2121" w:type="pct"/>
            <w:vMerge/>
          </w:tcPr>
          <w:p w14:paraId="2FD7E784" w14:textId="77777777" w:rsidR="00CE092B" w:rsidRPr="007535E3" w:rsidRDefault="00CE092B" w:rsidP="00D041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firstLine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08D9799D" w14:textId="77777777" w:rsidR="00CE092B" w:rsidRPr="007535E3" w:rsidRDefault="00CE092B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0" w:type="pct"/>
          </w:tcPr>
          <w:p w14:paraId="1A1B3A87" w14:textId="77777777" w:rsidR="00CE092B" w:rsidRPr="007535E3" w:rsidRDefault="00CE092B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21A11341" w14:textId="77777777" w:rsidR="00CE092B" w:rsidRPr="007535E3" w:rsidRDefault="00CE092B" w:rsidP="00CE25B1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0" w:type="pct"/>
          </w:tcPr>
          <w:p w14:paraId="3B6C5FA8" w14:textId="77777777" w:rsidR="00CE092B" w:rsidRPr="007535E3" w:rsidRDefault="00CE092B" w:rsidP="00CE25B1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</w:tcPr>
          <w:p w14:paraId="479E8EF7" w14:textId="77777777" w:rsidR="00CE092B" w:rsidRPr="007535E3" w:rsidRDefault="00CE092B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0" w:type="pct"/>
          </w:tcPr>
          <w:p w14:paraId="28DF78E4" w14:textId="77777777" w:rsidR="00CE092B" w:rsidRPr="007535E3" w:rsidRDefault="00CE092B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202D9088" w14:textId="77777777" w:rsidR="00CE092B" w:rsidRPr="007535E3" w:rsidRDefault="00CE092B" w:rsidP="00CE25B1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</w:tr>
      <w:tr w:rsidR="00354C08" w:rsidRPr="007535E3" w14:paraId="00B1B988" w14:textId="77777777" w:rsidTr="00D04149">
        <w:trPr>
          <w:cantSplit/>
        </w:trPr>
        <w:tc>
          <w:tcPr>
            <w:tcW w:w="2121" w:type="pct"/>
          </w:tcPr>
          <w:p w14:paraId="3854CBD9" w14:textId="77777777" w:rsidR="00354C08" w:rsidRPr="007535E3" w:rsidRDefault="00354C08" w:rsidP="00D041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firstLine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9" w:type="pct"/>
            <w:gridSpan w:val="7"/>
          </w:tcPr>
          <w:p w14:paraId="281D2218" w14:textId="77777777" w:rsidR="00354C08" w:rsidRPr="007535E3" w:rsidRDefault="00354C08" w:rsidP="00354C08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03B7B" w:rsidRPr="007535E3" w14:paraId="1E1B1588" w14:textId="77777777" w:rsidTr="00D04149">
        <w:trPr>
          <w:cantSplit/>
        </w:trPr>
        <w:tc>
          <w:tcPr>
            <w:tcW w:w="2121" w:type="pct"/>
          </w:tcPr>
          <w:p w14:paraId="3D273C78" w14:textId="77777777" w:rsidR="00B03B7B" w:rsidRPr="007535E3" w:rsidRDefault="00B03B7B" w:rsidP="00D04149">
            <w:pPr>
              <w:spacing w:line="380" w:lineRule="exact"/>
              <w:ind w:firstLine="17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9" w:type="pct"/>
            <w:vAlign w:val="bottom"/>
          </w:tcPr>
          <w:p w14:paraId="2547ABED" w14:textId="77777777" w:rsidR="00B03B7B" w:rsidRPr="007535E3" w:rsidRDefault="00B03B7B" w:rsidP="00B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50,661</w:t>
            </w:r>
          </w:p>
        </w:tc>
        <w:tc>
          <w:tcPr>
            <w:tcW w:w="120" w:type="pct"/>
            <w:vAlign w:val="bottom"/>
          </w:tcPr>
          <w:p w14:paraId="499B6A5B" w14:textId="77777777" w:rsidR="00B03B7B" w:rsidRPr="007535E3" w:rsidRDefault="00B03B7B" w:rsidP="00B03B7B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vAlign w:val="bottom"/>
          </w:tcPr>
          <w:p w14:paraId="6A4BF4EE" w14:textId="77777777" w:rsidR="00B03B7B" w:rsidRPr="007535E3" w:rsidRDefault="00B03B7B" w:rsidP="00B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45,574</w:t>
            </w:r>
          </w:p>
        </w:tc>
        <w:tc>
          <w:tcPr>
            <w:tcW w:w="120" w:type="pct"/>
            <w:vAlign w:val="bottom"/>
          </w:tcPr>
          <w:p w14:paraId="7F00406C" w14:textId="77777777" w:rsidR="00B03B7B" w:rsidRPr="007535E3" w:rsidRDefault="00B03B7B" w:rsidP="00B03B7B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vAlign w:val="bottom"/>
          </w:tcPr>
          <w:p w14:paraId="47B47A00" w14:textId="77777777" w:rsidR="00B03B7B" w:rsidRPr="007535E3" w:rsidRDefault="00B03B7B" w:rsidP="0036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50,661</w:t>
            </w:r>
          </w:p>
        </w:tc>
        <w:tc>
          <w:tcPr>
            <w:tcW w:w="120" w:type="pct"/>
          </w:tcPr>
          <w:p w14:paraId="71B93B1F" w14:textId="77777777" w:rsidR="00B03B7B" w:rsidRPr="007535E3" w:rsidRDefault="00B03B7B" w:rsidP="00B03B7B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vAlign w:val="bottom"/>
          </w:tcPr>
          <w:p w14:paraId="6A1E0E65" w14:textId="77777777" w:rsidR="00B03B7B" w:rsidRPr="007535E3" w:rsidRDefault="00B03B7B" w:rsidP="00B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45,574</w:t>
            </w:r>
          </w:p>
        </w:tc>
      </w:tr>
      <w:tr w:rsidR="00B03B7B" w:rsidRPr="007535E3" w14:paraId="0F1FB495" w14:textId="77777777" w:rsidTr="00D04149">
        <w:trPr>
          <w:cantSplit/>
          <w:trHeight w:val="216"/>
        </w:trPr>
        <w:tc>
          <w:tcPr>
            <w:tcW w:w="2121" w:type="pct"/>
          </w:tcPr>
          <w:p w14:paraId="1015B7E9" w14:textId="77777777" w:rsidR="00B03B7B" w:rsidRPr="007535E3" w:rsidRDefault="00B03B7B" w:rsidP="00D04149">
            <w:pPr>
              <w:spacing w:line="380" w:lineRule="exact"/>
              <w:ind w:firstLine="1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9" w:type="pct"/>
            <w:vAlign w:val="bottom"/>
          </w:tcPr>
          <w:p w14:paraId="2C3D0D48" w14:textId="77777777" w:rsidR="00B03B7B" w:rsidRPr="007535E3" w:rsidRDefault="00B03B7B" w:rsidP="00B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" w:type="pct"/>
            <w:vAlign w:val="bottom"/>
          </w:tcPr>
          <w:p w14:paraId="3D33605E" w14:textId="77777777" w:rsidR="00B03B7B" w:rsidRPr="007535E3" w:rsidRDefault="00B03B7B" w:rsidP="00B03B7B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649" w:type="pct"/>
            <w:vAlign w:val="bottom"/>
          </w:tcPr>
          <w:p w14:paraId="7704CE7C" w14:textId="77777777" w:rsidR="00B03B7B" w:rsidRPr="007535E3" w:rsidRDefault="00B03B7B" w:rsidP="00B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" w:type="pct"/>
            <w:vAlign w:val="bottom"/>
          </w:tcPr>
          <w:p w14:paraId="0E72712C" w14:textId="77777777" w:rsidR="00B03B7B" w:rsidRPr="007535E3" w:rsidRDefault="00B03B7B" w:rsidP="00B03B7B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611" w:type="pct"/>
            <w:vAlign w:val="bottom"/>
          </w:tcPr>
          <w:p w14:paraId="576C5DDB" w14:textId="77777777" w:rsidR="00B03B7B" w:rsidRPr="007535E3" w:rsidRDefault="00B03B7B" w:rsidP="00B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" w:type="pct"/>
          </w:tcPr>
          <w:p w14:paraId="73596F3A" w14:textId="77777777" w:rsidR="00B03B7B" w:rsidRPr="007535E3" w:rsidRDefault="00B03B7B" w:rsidP="00B03B7B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611" w:type="pct"/>
            <w:vAlign w:val="bottom"/>
          </w:tcPr>
          <w:p w14:paraId="490CE7A6" w14:textId="77777777" w:rsidR="00B03B7B" w:rsidRPr="007535E3" w:rsidRDefault="00B03B7B" w:rsidP="00B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8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3B7B" w:rsidRPr="007535E3" w14:paraId="688EB5DC" w14:textId="77777777" w:rsidTr="00D04149">
        <w:trPr>
          <w:cantSplit/>
        </w:trPr>
        <w:tc>
          <w:tcPr>
            <w:tcW w:w="2121" w:type="pct"/>
          </w:tcPr>
          <w:p w14:paraId="4E5F7379" w14:textId="77777777" w:rsidR="00B03B7B" w:rsidRPr="007535E3" w:rsidRDefault="00B03B7B" w:rsidP="00D04149">
            <w:pPr>
              <w:spacing w:line="380" w:lineRule="exact"/>
              <w:ind w:firstLine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49" w:type="pct"/>
            <w:vAlign w:val="bottom"/>
          </w:tcPr>
          <w:p w14:paraId="3EDDBD67" w14:textId="77777777" w:rsidR="00B03B7B" w:rsidRPr="007535E3" w:rsidRDefault="00B03B7B" w:rsidP="00B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  <w:vAlign w:val="bottom"/>
          </w:tcPr>
          <w:p w14:paraId="5BB7E717" w14:textId="77777777" w:rsidR="00B03B7B" w:rsidRPr="007535E3" w:rsidRDefault="00B03B7B" w:rsidP="00B03B7B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vAlign w:val="bottom"/>
          </w:tcPr>
          <w:p w14:paraId="392952EB" w14:textId="77777777" w:rsidR="00B03B7B" w:rsidRPr="007535E3" w:rsidRDefault="00B03B7B" w:rsidP="00B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  <w:vAlign w:val="bottom"/>
          </w:tcPr>
          <w:p w14:paraId="015EDAFD" w14:textId="77777777" w:rsidR="00B03B7B" w:rsidRPr="007535E3" w:rsidRDefault="00B03B7B" w:rsidP="00B03B7B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vAlign w:val="bottom"/>
          </w:tcPr>
          <w:p w14:paraId="2F03D8AE" w14:textId="77777777" w:rsidR="00B03B7B" w:rsidRPr="007535E3" w:rsidRDefault="00B03B7B" w:rsidP="00B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</w:tcPr>
          <w:p w14:paraId="419C4A9A" w14:textId="77777777" w:rsidR="00B03B7B" w:rsidRPr="007535E3" w:rsidRDefault="00B03B7B" w:rsidP="00B03B7B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vAlign w:val="bottom"/>
          </w:tcPr>
          <w:p w14:paraId="23E6CE8D" w14:textId="77777777" w:rsidR="00B03B7B" w:rsidRPr="007535E3" w:rsidRDefault="00B03B7B" w:rsidP="00B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3B7B" w:rsidRPr="007535E3" w14:paraId="0700F8EB" w14:textId="77777777" w:rsidTr="00D04149">
        <w:trPr>
          <w:cantSplit/>
        </w:trPr>
        <w:tc>
          <w:tcPr>
            <w:tcW w:w="2121" w:type="pct"/>
          </w:tcPr>
          <w:p w14:paraId="45E3B36E" w14:textId="77777777" w:rsidR="00B03B7B" w:rsidRPr="007535E3" w:rsidRDefault="00B03B7B" w:rsidP="00D04149">
            <w:pPr>
              <w:spacing w:line="380" w:lineRule="exact"/>
              <w:ind w:firstLine="17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49" w:type="pct"/>
          </w:tcPr>
          <w:p w14:paraId="4B675C20" w14:textId="77777777" w:rsidR="00B03B7B" w:rsidRPr="007535E3" w:rsidRDefault="00B03B7B" w:rsidP="00B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8,070</w:t>
            </w:r>
          </w:p>
        </w:tc>
        <w:tc>
          <w:tcPr>
            <w:tcW w:w="120" w:type="pct"/>
          </w:tcPr>
          <w:p w14:paraId="5746174F" w14:textId="77777777" w:rsidR="00B03B7B" w:rsidRPr="007535E3" w:rsidRDefault="00B03B7B" w:rsidP="00B03B7B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</w:tcPr>
          <w:p w14:paraId="36F909D1" w14:textId="77777777" w:rsidR="00B03B7B" w:rsidRPr="007535E3" w:rsidRDefault="00B03B7B" w:rsidP="00B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6,284</w:t>
            </w:r>
          </w:p>
        </w:tc>
        <w:tc>
          <w:tcPr>
            <w:tcW w:w="120" w:type="pct"/>
          </w:tcPr>
          <w:p w14:paraId="0AFA61C8" w14:textId="77777777" w:rsidR="00B03B7B" w:rsidRPr="007535E3" w:rsidRDefault="00B03B7B" w:rsidP="00B03B7B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</w:tcPr>
          <w:p w14:paraId="4285FABE" w14:textId="77777777" w:rsidR="00B03B7B" w:rsidRPr="007535E3" w:rsidRDefault="00B03B7B" w:rsidP="0036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8,070</w:t>
            </w:r>
          </w:p>
        </w:tc>
        <w:tc>
          <w:tcPr>
            <w:tcW w:w="120" w:type="pct"/>
          </w:tcPr>
          <w:p w14:paraId="28F110A2" w14:textId="77777777" w:rsidR="00B03B7B" w:rsidRPr="007535E3" w:rsidRDefault="00B03B7B" w:rsidP="00B03B7B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</w:tcPr>
          <w:p w14:paraId="4317E6E0" w14:textId="77777777" w:rsidR="00B03B7B" w:rsidRPr="007535E3" w:rsidRDefault="00B03B7B" w:rsidP="00B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6,284</w:t>
            </w:r>
          </w:p>
        </w:tc>
      </w:tr>
      <w:tr w:rsidR="00C56EC5" w:rsidRPr="007535E3" w14:paraId="38DDEA21" w14:textId="77777777" w:rsidTr="00D04149">
        <w:trPr>
          <w:cantSplit/>
        </w:trPr>
        <w:tc>
          <w:tcPr>
            <w:tcW w:w="2121" w:type="pct"/>
          </w:tcPr>
          <w:p w14:paraId="1D062AE5" w14:textId="72D79B8E" w:rsidR="00C56EC5" w:rsidRPr="007535E3" w:rsidRDefault="00C56EC5" w:rsidP="00C56EC5">
            <w:pPr>
              <w:spacing w:line="380" w:lineRule="exact"/>
              <w:ind w:firstLine="17"/>
              <w:rPr>
                <w:rFonts w:ascii="Angsana New" w:hAnsi="Angsana New"/>
                <w:sz w:val="30"/>
                <w:szCs w:val="30"/>
                <w:cs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649" w:type="pct"/>
          </w:tcPr>
          <w:p w14:paraId="10A84DCA" w14:textId="54777FEF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13,280</w:t>
            </w:r>
          </w:p>
        </w:tc>
        <w:tc>
          <w:tcPr>
            <w:tcW w:w="120" w:type="pct"/>
          </w:tcPr>
          <w:p w14:paraId="23BCF382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</w:tcPr>
          <w:p w14:paraId="22D693C0" w14:textId="0773DCA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1CEEF835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</w:tcPr>
          <w:p w14:paraId="16B4B95C" w14:textId="02E4AA92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13,280</w:t>
            </w:r>
          </w:p>
        </w:tc>
        <w:tc>
          <w:tcPr>
            <w:tcW w:w="120" w:type="pct"/>
          </w:tcPr>
          <w:p w14:paraId="2E37C96D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</w:tcPr>
          <w:p w14:paraId="2D372D9F" w14:textId="1970437C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6EC5" w:rsidRPr="007535E3" w14:paraId="7BBE7AB4" w14:textId="77777777" w:rsidTr="00D04149">
        <w:trPr>
          <w:cantSplit/>
        </w:trPr>
        <w:tc>
          <w:tcPr>
            <w:tcW w:w="2121" w:type="pct"/>
          </w:tcPr>
          <w:p w14:paraId="4B5A052B" w14:textId="77777777" w:rsidR="00C56EC5" w:rsidRPr="007535E3" w:rsidRDefault="00C56EC5" w:rsidP="00C56EC5">
            <w:pPr>
              <w:spacing w:line="380" w:lineRule="exact"/>
              <w:ind w:firstLine="17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49" w:type="pct"/>
          </w:tcPr>
          <w:p w14:paraId="57852C7E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1,618</w:t>
            </w:r>
          </w:p>
        </w:tc>
        <w:tc>
          <w:tcPr>
            <w:tcW w:w="120" w:type="pct"/>
          </w:tcPr>
          <w:p w14:paraId="2B08D0DD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</w:tcPr>
          <w:p w14:paraId="0C418821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1,110</w:t>
            </w:r>
          </w:p>
        </w:tc>
        <w:tc>
          <w:tcPr>
            <w:tcW w:w="120" w:type="pct"/>
          </w:tcPr>
          <w:p w14:paraId="4910054C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</w:tcPr>
          <w:p w14:paraId="06A80E01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1,618</w:t>
            </w:r>
          </w:p>
        </w:tc>
        <w:tc>
          <w:tcPr>
            <w:tcW w:w="120" w:type="pct"/>
          </w:tcPr>
          <w:p w14:paraId="782DE439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</w:tcPr>
          <w:p w14:paraId="139950D3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1,110</w:t>
            </w:r>
          </w:p>
        </w:tc>
      </w:tr>
      <w:tr w:rsidR="00C56EC5" w:rsidRPr="007535E3" w14:paraId="5545EC4F" w14:textId="77777777" w:rsidTr="00D04149">
        <w:trPr>
          <w:cantSplit/>
        </w:trPr>
        <w:tc>
          <w:tcPr>
            <w:tcW w:w="2121" w:type="pct"/>
          </w:tcPr>
          <w:p w14:paraId="5576333E" w14:textId="77777777" w:rsidR="00C56EC5" w:rsidRPr="007535E3" w:rsidRDefault="00C56EC5" w:rsidP="00C56EC5">
            <w:pPr>
              <w:spacing w:line="380" w:lineRule="exact"/>
              <w:ind w:firstLine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3298A213" w14:textId="53CA135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22,968</w:t>
            </w:r>
          </w:p>
        </w:tc>
        <w:tc>
          <w:tcPr>
            <w:tcW w:w="120" w:type="pct"/>
          </w:tcPr>
          <w:p w14:paraId="248E707F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077E7774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7,394</w:t>
            </w:r>
          </w:p>
        </w:tc>
        <w:tc>
          <w:tcPr>
            <w:tcW w:w="120" w:type="pct"/>
          </w:tcPr>
          <w:p w14:paraId="19B96347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78224EDD" w14:textId="28112149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22,968</w:t>
            </w:r>
          </w:p>
        </w:tc>
        <w:tc>
          <w:tcPr>
            <w:tcW w:w="120" w:type="pct"/>
          </w:tcPr>
          <w:p w14:paraId="57387DB4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2D3B4154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7,394</w:t>
            </w:r>
          </w:p>
        </w:tc>
      </w:tr>
      <w:tr w:rsidR="00C56EC5" w:rsidRPr="007535E3" w14:paraId="7DC6A473" w14:textId="77777777" w:rsidTr="00D04149">
        <w:trPr>
          <w:cantSplit/>
        </w:trPr>
        <w:tc>
          <w:tcPr>
            <w:tcW w:w="2121" w:type="pct"/>
          </w:tcPr>
          <w:p w14:paraId="768786C3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380" w:lineRule="exact"/>
              <w:ind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649" w:type="pct"/>
          </w:tcPr>
          <w:p w14:paraId="4849CE8A" w14:textId="77777777" w:rsidR="00C56EC5" w:rsidRPr="007535E3" w:rsidRDefault="00C56EC5" w:rsidP="00C56EC5">
            <w:pPr>
              <w:pStyle w:val="E"/>
              <w:tabs>
                <w:tab w:val="decimal" w:pos="923"/>
              </w:tabs>
              <w:spacing w:line="38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14:paraId="52856CF5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top w:val="nil"/>
              <w:left w:val="nil"/>
              <w:right w:val="nil"/>
            </w:tcBorders>
          </w:tcPr>
          <w:p w14:paraId="63B1D143" w14:textId="77777777" w:rsidR="00C56EC5" w:rsidRPr="007535E3" w:rsidRDefault="00C56EC5" w:rsidP="00C56EC5">
            <w:pPr>
              <w:pStyle w:val="E"/>
              <w:tabs>
                <w:tab w:val="decimal" w:pos="923"/>
              </w:tabs>
              <w:spacing w:line="38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14:paraId="37B5E483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</w:tcPr>
          <w:p w14:paraId="580C4204" w14:textId="77777777" w:rsidR="00C56EC5" w:rsidRPr="007535E3" w:rsidRDefault="00C56EC5" w:rsidP="00C56EC5">
            <w:pPr>
              <w:pStyle w:val="E"/>
              <w:tabs>
                <w:tab w:val="decimal" w:pos="923"/>
              </w:tabs>
              <w:spacing w:line="38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14:paraId="694D77C8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</w:tcPr>
          <w:p w14:paraId="5BF915D0" w14:textId="77777777" w:rsidR="00C56EC5" w:rsidRPr="007535E3" w:rsidRDefault="00C56EC5" w:rsidP="00C56EC5">
            <w:pPr>
              <w:pStyle w:val="E"/>
              <w:tabs>
                <w:tab w:val="decimal" w:pos="852"/>
              </w:tabs>
              <w:spacing w:line="38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56EC5" w:rsidRPr="007535E3" w14:paraId="4944F89C" w14:textId="77777777" w:rsidTr="00D04149">
        <w:trPr>
          <w:cantSplit/>
        </w:trPr>
        <w:tc>
          <w:tcPr>
            <w:tcW w:w="2121" w:type="pct"/>
          </w:tcPr>
          <w:p w14:paraId="489FD274" w14:textId="77777777" w:rsidR="00C56EC5" w:rsidRPr="007535E3" w:rsidRDefault="00C56EC5" w:rsidP="00C56EC5">
            <w:pPr>
              <w:spacing w:line="380" w:lineRule="exact"/>
              <w:ind w:firstLine="17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36597D97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(15,591)</w:t>
            </w:r>
          </w:p>
        </w:tc>
        <w:tc>
          <w:tcPr>
            <w:tcW w:w="120" w:type="pct"/>
          </w:tcPr>
          <w:p w14:paraId="2233CE58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387FBA32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(2,307)</w:t>
            </w:r>
          </w:p>
        </w:tc>
        <w:tc>
          <w:tcPr>
            <w:tcW w:w="120" w:type="pct"/>
          </w:tcPr>
          <w:p w14:paraId="1716DACC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2D47449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(15,591)</w:t>
            </w:r>
          </w:p>
        </w:tc>
        <w:tc>
          <w:tcPr>
            <w:tcW w:w="120" w:type="pct"/>
          </w:tcPr>
          <w:p w14:paraId="0B7E0CDC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7DBFFC74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(2,307)</w:t>
            </w:r>
          </w:p>
        </w:tc>
      </w:tr>
      <w:tr w:rsidR="00C56EC5" w:rsidRPr="007535E3" w14:paraId="316AE21A" w14:textId="77777777" w:rsidTr="00D04149">
        <w:trPr>
          <w:cantSplit/>
        </w:trPr>
        <w:tc>
          <w:tcPr>
            <w:tcW w:w="2121" w:type="pct"/>
          </w:tcPr>
          <w:p w14:paraId="760245EC" w14:textId="77777777" w:rsidR="00C56EC5" w:rsidRPr="007535E3" w:rsidRDefault="00C56EC5" w:rsidP="00C56EC5">
            <w:pPr>
              <w:spacing w:line="380" w:lineRule="exact"/>
              <w:ind w:firstLine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504152FD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(15,591)</w:t>
            </w:r>
          </w:p>
        </w:tc>
        <w:tc>
          <w:tcPr>
            <w:tcW w:w="120" w:type="pct"/>
          </w:tcPr>
          <w:p w14:paraId="75198F3F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70994DD5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(2,307)</w:t>
            </w:r>
          </w:p>
        </w:tc>
        <w:tc>
          <w:tcPr>
            <w:tcW w:w="120" w:type="pct"/>
          </w:tcPr>
          <w:p w14:paraId="444BDE96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2DA70439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(15,591)</w:t>
            </w:r>
          </w:p>
        </w:tc>
        <w:tc>
          <w:tcPr>
            <w:tcW w:w="120" w:type="pct"/>
          </w:tcPr>
          <w:p w14:paraId="7B59CF7A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3F79742E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(2,307)</w:t>
            </w:r>
          </w:p>
        </w:tc>
      </w:tr>
      <w:tr w:rsidR="00C56EC5" w:rsidRPr="007535E3" w14:paraId="748FA0D3" w14:textId="77777777" w:rsidTr="00D04149">
        <w:trPr>
          <w:cantSplit/>
        </w:trPr>
        <w:tc>
          <w:tcPr>
            <w:tcW w:w="2121" w:type="pct"/>
          </w:tcPr>
          <w:p w14:paraId="6C70CDAB" w14:textId="77777777" w:rsidR="00C56EC5" w:rsidRPr="007535E3" w:rsidRDefault="00C56EC5" w:rsidP="00C56EC5">
            <w:pPr>
              <w:spacing w:line="380" w:lineRule="exact"/>
              <w:ind w:firstLine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3E8F0B3D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" w:type="pct"/>
          </w:tcPr>
          <w:p w14:paraId="10AEEF37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221BD278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" w:type="pct"/>
          </w:tcPr>
          <w:p w14:paraId="206615FE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0766874B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" w:type="pct"/>
          </w:tcPr>
          <w:p w14:paraId="03610FCE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3DA81738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6EC5" w:rsidRPr="007535E3" w14:paraId="1408811F" w14:textId="77777777" w:rsidTr="00D04149">
        <w:trPr>
          <w:cantSplit/>
        </w:trPr>
        <w:tc>
          <w:tcPr>
            <w:tcW w:w="2121" w:type="pct"/>
          </w:tcPr>
          <w:p w14:paraId="4519A48E" w14:textId="77777777" w:rsidR="00C56EC5" w:rsidRPr="007535E3" w:rsidRDefault="00C56EC5" w:rsidP="00C56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firstLine="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9" w:type="pct"/>
            <w:tcBorders>
              <w:bottom w:val="double" w:sz="4" w:space="0" w:color="auto"/>
            </w:tcBorders>
            <w:vAlign w:val="bottom"/>
          </w:tcPr>
          <w:p w14:paraId="03CAB6A1" w14:textId="77777777" w:rsidR="00C56EC5" w:rsidRPr="007535E3" w:rsidRDefault="00C56EC5" w:rsidP="00C56EC5">
            <w:pPr>
              <w:pStyle w:val="E"/>
              <w:tabs>
                <w:tab w:val="decimal" w:pos="923"/>
              </w:tabs>
              <w:spacing w:line="38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58,038</w:t>
            </w:r>
          </w:p>
        </w:tc>
        <w:tc>
          <w:tcPr>
            <w:tcW w:w="120" w:type="pct"/>
            <w:vAlign w:val="bottom"/>
          </w:tcPr>
          <w:p w14:paraId="12CCE634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A816B5" w14:textId="77777777" w:rsidR="00C56EC5" w:rsidRPr="007535E3" w:rsidRDefault="00C56EC5" w:rsidP="00C56EC5">
            <w:pPr>
              <w:pStyle w:val="E"/>
              <w:tabs>
                <w:tab w:val="decimal" w:pos="923"/>
              </w:tabs>
              <w:spacing w:line="38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50,661</w:t>
            </w:r>
          </w:p>
        </w:tc>
        <w:tc>
          <w:tcPr>
            <w:tcW w:w="120" w:type="pct"/>
            <w:vAlign w:val="bottom"/>
          </w:tcPr>
          <w:p w14:paraId="207BF1FA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FEBD97" w14:textId="77777777" w:rsidR="00C56EC5" w:rsidRPr="007535E3" w:rsidRDefault="00C56EC5" w:rsidP="00C56EC5">
            <w:pPr>
              <w:pStyle w:val="E"/>
              <w:tabs>
                <w:tab w:val="decimal" w:pos="852"/>
              </w:tabs>
              <w:spacing w:line="38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58,038</w:t>
            </w:r>
          </w:p>
        </w:tc>
        <w:tc>
          <w:tcPr>
            <w:tcW w:w="120" w:type="pct"/>
          </w:tcPr>
          <w:p w14:paraId="40BC256B" w14:textId="77777777" w:rsidR="00C56EC5" w:rsidRPr="007535E3" w:rsidRDefault="00C56EC5" w:rsidP="00C56EC5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F4525D" w14:textId="77777777" w:rsidR="00C56EC5" w:rsidRPr="007535E3" w:rsidRDefault="00C56EC5" w:rsidP="00C56EC5">
            <w:pPr>
              <w:pStyle w:val="E"/>
              <w:tabs>
                <w:tab w:val="decimal" w:pos="852"/>
              </w:tabs>
              <w:spacing w:line="38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50,661</w:t>
            </w:r>
          </w:p>
        </w:tc>
      </w:tr>
    </w:tbl>
    <w:p w14:paraId="03FC149F" w14:textId="77777777" w:rsidR="0094710A" w:rsidRPr="007535E3" w:rsidRDefault="008D2E7B" w:rsidP="007E3AE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535E3">
        <w:rPr>
          <w:rFonts w:ascii="Angsana New" w:eastAsia="Calibri" w:hAnsi="Angsana New"/>
          <w:sz w:val="30"/>
          <w:szCs w:val="30"/>
          <w:cs/>
        </w:rPr>
        <w:br w:type="page"/>
      </w:r>
    </w:p>
    <w:p w14:paraId="02EDED42" w14:textId="0349EBF8" w:rsidR="0094710A" w:rsidRPr="007535E3" w:rsidRDefault="0094710A" w:rsidP="0094710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7535E3">
        <w:rPr>
          <w:rFonts w:ascii="Angsana New" w:hAnsi="Angsana New" w:hint="cs"/>
          <w:sz w:val="30"/>
          <w:szCs w:val="30"/>
        </w:rPr>
        <w:t xml:space="preserve"> 5 </w:t>
      </w:r>
      <w:r w:rsidRPr="007535E3">
        <w:rPr>
          <w:rFonts w:ascii="Angsana New" w:hAnsi="Angsana New" w:hint="cs"/>
          <w:sz w:val="30"/>
          <w:szCs w:val="30"/>
          <w:cs/>
        </w:rPr>
        <w:t>เมษายน</w:t>
      </w:r>
      <w:r w:rsidRPr="007535E3">
        <w:rPr>
          <w:rFonts w:ascii="Angsana New" w:hAnsi="Angsana New" w:hint="cs"/>
          <w:sz w:val="30"/>
          <w:szCs w:val="30"/>
          <w:rtl/>
          <w:lang w:bidi="ar-SA"/>
        </w:rPr>
        <w:t xml:space="preserve"> </w:t>
      </w:r>
      <w:r w:rsidRPr="007535E3">
        <w:rPr>
          <w:rFonts w:ascii="Angsana New" w:hAnsi="Angsana New" w:hint="cs"/>
          <w:sz w:val="30"/>
          <w:szCs w:val="30"/>
        </w:rPr>
        <w:t xml:space="preserve">2562 </w:t>
      </w:r>
      <w:r w:rsidRPr="007535E3">
        <w:rPr>
          <w:rFonts w:ascii="Angsana New" w:hAnsi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7535E3">
        <w:rPr>
          <w:rFonts w:ascii="Angsana New" w:hAnsi="Angsana New" w:hint="cs"/>
          <w:sz w:val="30"/>
          <w:szCs w:val="30"/>
        </w:rPr>
        <w:t>20</w:t>
      </w:r>
      <w:r w:rsidRPr="007535E3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7535E3">
        <w:rPr>
          <w:rFonts w:ascii="Angsana New" w:hAnsi="Angsana New" w:hint="cs"/>
          <w:sz w:val="30"/>
          <w:szCs w:val="30"/>
        </w:rPr>
        <w:t>400</w:t>
      </w:r>
      <w:r w:rsidRPr="007535E3">
        <w:rPr>
          <w:rFonts w:ascii="Angsana New" w:hAnsi="Angsana New" w:hint="cs"/>
          <w:sz w:val="30"/>
          <w:szCs w:val="30"/>
          <w:cs/>
        </w:rPr>
        <w:t xml:space="preserve"> วัน กลุ่มบริษัทจึงแก้ไขโครงการผลประโยชน์เมื่อเกษียณแก่พนักงานในปี </w:t>
      </w:r>
      <w:r w:rsidRPr="007535E3">
        <w:rPr>
          <w:rFonts w:ascii="Angsana New" w:hAnsi="Angsana New" w:hint="cs"/>
          <w:sz w:val="30"/>
          <w:szCs w:val="30"/>
        </w:rPr>
        <w:t>2562</w:t>
      </w:r>
      <w:r w:rsidRPr="007535E3">
        <w:rPr>
          <w:rFonts w:ascii="Angsana New" w:hAnsi="Angsana New" w:hint="cs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 กลุ่มบริษัทรับรู้ประมาณการหนี้สินผลประโยชน์เมื่อเกษียณอายุและต้นทุนบริการในอดีตในงบการเงินรวมและงบการเงินเฉพาะกิจการเพิ่มขึ้นโดยประมาณจำนวน </w:t>
      </w:r>
      <w:r w:rsidRPr="007535E3">
        <w:rPr>
          <w:rFonts w:ascii="Angsana New" w:hAnsi="Angsana New" w:hint="cs"/>
          <w:sz w:val="30"/>
          <w:szCs w:val="30"/>
        </w:rPr>
        <w:t>13.</w:t>
      </w:r>
      <w:r w:rsidR="00DC5776">
        <w:rPr>
          <w:rFonts w:ascii="Angsana New" w:hAnsi="Angsana New"/>
          <w:sz w:val="30"/>
          <w:szCs w:val="30"/>
        </w:rPr>
        <w:t>28</w:t>
      </w:r>
      <w:r w:rsidRPr="007535E3">
        <w:rPr>
          <w:rFonts w:ascii="Angsana New" w:hAnsi="Angsana New" w:hint="cs"/>
          <w:sz w:val="30"/>
          <w:szCs w:val="30"/>
        </w:rPr>
        <w:t xml:space="preserve"> </w:t>
      </w:r>
      <w:r w:rsidRPr="007535E3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4893415C" w14:textId="77777777" w:rsidR="0094710A" w:rsidRPr="007535E3" w:rsidRDefault="0094710A" w:rsidP="0094710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W w:w="496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257"/>
        <w:gridCol w:w="271"/>
        <w:gridCol w:w="1170"/>
        <w:gridCol w:w="271"/>
        <w:gridCol w:w="1170"/>
        <w:gridCol w:w="271"/>
        <w:gridCol w:w="992"/>
      </w:tblGrid>
      <w:tr w:rsidR="00CE092B" w:rsidRPr="007535E3" w14:paraId="24C32060" w14:textId="77777777" w:rsidTr="00BA57B7">
        <w:trPr>
          <w:cantSplit/>
        </w:trPr>
        <w:tc>
          <w:tcPr>
            <w:tcW w:w="2169" w:type="pct"/>
            <w:vMerge w:val="restart"/>
            <w:hideMark/>
          </w:tcPr>
          <w:p w14:paraId="51CB923D" w14:textId="0ABBE78A" w:rsidR="00CE092B" w:rsidRPr="007535E3" w:rsidRDefault="00CE092B" w:rsidP="007653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Pr="007535E3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7535E3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414" w:type="pct"/>
            <w:gridSpan w:val="3"/>
          </w:tcPr>
          <w:p w14:paraId="09B60CB9" w14:textId="77777777" w:rsidR="00CE092B" w:rsidRPr="007535E3" w:rsidRDefault="00CE092B" w:rsidP="009F3D79">
            <w:pPr>
              <w:pStyle w:val="30"/>
              <w:tabs>
                <w:tab w:val="clear" w:pos="360"/>
                <w:tab w:val="clear" w:pos="720"/>
              </w:tabs>
              <w:ind w:left="-101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2" w:type="pct"/>
          </w:tcPr>
          <w:p w14:paraId="2812D187" w14:textId="77777777" w:rsidR="00CE092B" w:rsidRPr="007535E3" w:rsidRDefault="00CE092B" w:rsidP="009F3D79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5" w:type="pct"/>
            <w:gridSpan w:val="3"/>
            <w:hideMark/>
          </w:tcPr>
          <w:p w14:paraId="74FCE3FC" w14:textId="77777777" w:rsidR="00CE092B" w:rsidRPr="007535E3" w:rsidRDefault="00CE092B" w:rsidP="009F3D79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092B" w:rsidRPr="007535E3" w14:paraId="22E42310" w14:textId="77777777" w:rsidTr="00BA57B7">
        <w:trPr>
          <w:cantSplit/>
          <w:trHeight w:val="360"/>
        </w:trPr>
        <w:tc>
          <w:tcPr>
            <w:tcW w:w="2169" w:type="pct"/>
            <w:vMerge/>
          </w:tcPr>
          <w:p w14:paraId="6CBDD704" w14:textId="77777777" w:rsidR="00CE092B" w:rsidRPr="007535E3" w:rsidRDefault="00CE092B" w:rsidP="00CE25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49EEB3FB" w14:textId="77777777" w:rsidR="00CE092B" w:rsidRPr="007535E3" w:rsidRDefault="00CE092B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</w:tcPr>
          <w:p w14:paraId="657B8404" w14:textId="77777777" w:rsidR="00CE092B" w:rsidRPr="007535E3" w:rsidRDefault="00CE092B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4E847381" w14:textId="77777777" w:rsidR="00CE092B" w:rsidRPr="007535E3" w:rsidRDefault="00CE092B" w:rsidP="00CE25B1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2" w:type="pct"/>
          </w:tcPr>
          <w:p w14:paraId="4A5004D6" w14:textId="77777777" w:rsidR="00CE092B" w:rsidRPr="007535E3" w:rsidRDefault="00CE092B" w:rsidP="00CE25B1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hideMark/>
          </w:tcPr>
          <w:p w14:paraId="7AD671EF" w14:textId="77777777" w:rsidR="00CE092B" w:rsidRPr="007535E3" w:rsidRDefault="00CE092B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</w:tcPr>
          <w:p w14:paraId="0FDDE91F" w14:textId="77777777" w:rsidR="00CE092B" w:rsidRPr="007535E3" w:rsidRDefault="00CE092B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0" w:type="pct"/>
            <w:hideMark/>
          </w:tcPr>
          <w:p w14:paraId="4F44F126" w14:textId="77777777" w:rsidR="00CE092B" w:rsidRPr="007535E3" w:rsidRDefault="00CE092B" w:rsidP="00CE25B1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</w:tr>
      <w:tr w:rsidR="00CE25B1" w:rsidRPr="007535E3" w14:paraId="0E512B03" w14:textId="77777777" w:rsidTr="00765354">
        <w:trPr>
          <w:cantSplit/>
        </w:trPr>
        <w:tc>
          <w:tcPr>
            <w:tcW w:w="2169" w:type="pct"/>
          </w:tcPr>
          <w:p w14:paraId="2521D1A4" w14:textId="77777777" w:rsidR="00CE25B1" w:rsidRPr="007535E3" w:rsidRDefault="00CE25B1" w:rsidP="00CE25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1" w:type="pct"/>
            <w:gridSpan w:val="7"/>
          </w:tcPr>
          <w:p w14:paraId="1D74363B" w14:textId="77777777" w:rsidR="00CE25B1" w:rsidRPr="007535E3" w:rsidRDefault="00CE25B1" w:rsidP="00CE25B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CE25B1" w:rsidRPr="007535E3" w14:paraId="19D703C2" w14:textId="77777777" w:rsidTr="00BA57B7">
        <w:trPr>
          <w:cantSplit/>
        </w:trPr>
        <w:tc>
          <w:tcPr>
            <w:tcW w:w="2169" w:type="pct"/>
            <w:hideMark/>
          </w:tcPr>
          <w:p w14:paraId="5AEBC0B2" w14:textId="77777777" w:rsidR="00CE25B1" w:rsidRPr="007535E3" w:rsidRDefault="00CE25B1" w:rsidP="00765354">
            <w:pPr>
              <w:tabs>
                <w:tab w:val="left" w:pos="540"/>
              </w:tabs>
              <w:ind w:left="-125" w:firstLine="109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อัตราคิดลดต่อปี</w:t>
            </w:r>
          </w:p>
        </w:tc>
        <w:tc>
          <w:tcPr>
            <w:tcW w:w="659" w:type="pct"/>
          </w:tcPr>
          <w:p w14:paraId="214C45C2" w14:textId="77777777" w:rsidR="00CE25B1" w:rsidRPr="007535E3" w:rsidRDefault="003609BF" w:rsidP="002E2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80" w:lineRule="exact"/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2.53</w:t>
            </w:r>
          </w:p>
        </w:tc>
        <w:tc>
          <w:tcPr>
            <w:tcW w:w="142" w:type="pct"/>
          </w:tcPr>
          <w:p w14:paraId="061CD5D5" w14:textId="77777777" w:rsidR="00CE25B1" w:rsidRPr="007535E3" w:rsidRDefault="00CE25B1" w:rsidP="002E291E">
            <w:pPr>
              <w:pStyle w:val="acctfourfigures"/>
              <w:tabs>
                <w:tab w:val="clear" w:pos="765"/>
              </w:tabs>
              <w:spacing w:line="240" w:lineRule="auto"/>
              <w:ind w:right="8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B440241" w14:textId="6911BC71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74" w:right="-288" w:hanging="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2A26B1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2.45</w:t>
            </w:r>
          </w:p>
        </w:tc>
        <w:tc>
          <w:tcPr>
            <w:tcW w:w="142" w:type="pct"/>
          </w:tcPr>
          <w:p w14:paraId="1B174218" w14:textId="77777777" w:rsidR="00CE25B1" w:rsidRPr="007535E3" w:rsidRDefault="00CE25B1" w:rsidP="00CE25B1">
            <w:pPr>
              <w:pStyle w:val="E"/>
              <w:ind w:left="-74" w:right="83" w:hanging="6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664F5B52" w14:textId="55635543" w:rsidR="00CE25B1" w:rsidRPr="007535E3" w:rsidRDefault="002E291E" w:rsidP="002E291E">
            <w:pPr>
              <w:pStyle w:val="30"/>
              <w:tabs>
                <w:tab w:val="clear" w:pos="360"/>
                <w:tab w:val="clear" w:pos="720"/>
              </w:tabs>
              <w:ind w:left="-74" w:right="-288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  </w:t>
            </w:r>
            <w:r w:rsidR="003609BF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2.53</w:t>
            </w:r>
          </w:p>
        </w:tc>
        <w:tc>
          <w:tcPr>
            <w:tcW w:w="142" w:type="pct"/>
          </w:tcPr>
          <w:p w14:paraId="0D6F595F" w14:textId="77777777" w:rsidR="00CE25B1" w:rsidRPr="007535E3" w:rsidRDefault="00CE25B1" w:rsidP="00CE25B1">
            <w:pPr>
              <w:pStyle w:val="E"/>
              <w:ind w:left="-74" w:right="83" w:hanging="6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20" w:type="pct"/>
            <w:hideMark/>
          </w:tcPr>
          <w:p w14:paraId="03C4394D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74" w:right="-288" w:hanging="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2.45</w:t>
            </w:r>
          </w:p>
        </w:tc>
      </w:tr>
      <w:tr w:rsidR="00CE25B1" w:rsidRPr="007535E3" w14:paraId="642A34E3" w14:textId="77777777" w:rsidTr="00BA57B7">
        <w:trPr>
          <w:cantSplit/>
        </w:trPr>
        <w:tc>
          <w:tcPr>
            <w:tcW w:w="2169" w:type="pct"/>
            <w:hideMark/>
          </w:tcPr>
          <w:p w14:paraId="68B7F993" w14:textId="77777777" w:rsidR="00CE25B1" w:rsidRPr="007535E3" w:rsidRDefault="00CE25B1" w:rsidP="00765354">
            <w:pPr>
              <w:spacing w:line="240" w:lineRule="auto"/>
              <w:ind w:left="-125" w:firstLine="1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เงินเดือนต่อปีในอนาคตที่เพิ่มขึ้น</w:t>
            </w:r>
          </w:p>
        </w:tc>
        <w:tc>
          <w:tcPr>
            <w:tcW w:w="659" w:type="pct"/>
          </w:tcPr>
          <w:p w14:paraId="74EE5CE8" w14:textId="2050EFE9" w:rsidR="00CE25B1" w:rsidRPr="007535E3" w:rsidRDefault="002E291E" w:rsidP="002E2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776F2EAF" w14:textId="77777777" w:rsidR="00CE25B1" w:rsidRPr="007535E3" w:rsidRDefault="00CE25B1" w:rsidP="00CE25B1">
            <w:pPr>
              <w:pStyle w:val="acctfourfigures"/>
              <w:tabs>
                <w:tab w:val="clear" w:pos="765"/>
              </w:tabs>
              <w:spacing w:line="240" w:lineRule="auto"/>
              <w:ind w:left="-74" w:right="83" w:hanging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F5ED9E5" w14:textId="5E9AC4E8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74" w:right="-288" w:hanging="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BE64DF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3</w:t>
            </w:r>
          </w:p>
        </w:tc>
        <w:tc>
          <w:tcPr>
            <w:tcW w:w="142" w:type="pct"/>
          </w:tcPr>
          <w:p w14:paraId="74DA1CCD" w14:textId="77777777" w:rsidR="00CE25B1" w:rsidRPr="007535E3" w:rsidRDefault="00CE25B1" w:rsidP="00CE25B1">
            <w:pPr>
              <w:pStyle w:val="E"/>
              <w:ind w:left="-74" w:right="83" w:hanging="6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6E8FD2FD" w14:textId="5FB475EF" w:rsidR="00CE25B1" w:rsidRPr="007535E3" w:rsidRDefault="003609BF" w:rsidP="00CE25B1">
            <w:pPr>
              <w:pStyle w:val="30"/>
              <w:tabs>
                <w:tab w:val="clear" w:pos="360"/>
                <w:tab w:val="clear" w:pos="720"/>
              </w:tabs>
              <w:ind w:left="-74" w:right="-288" w:hanging="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3</w:t>
            </w:r>
          </w:p>
        </w:tc>
        <w:tc>
          <w:tcPr>
            <w:tcW w:w="142" w:type="pct"/>
          </w:tcPr>
          <w:p w14:paraId="1E9E311E" w14:textId="77777777" w:rsidR="00CE25B1" w:rsidRPr="007535E3" w:rsidRDefault="00CE25B1" w:rsidP="00CE25B1">
            <w:pPr>
              <w:pStyle w:val="E"/>
              <w:ind w:left="-74" w:right="83" w:hanging="6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20" w:type="pct"/>
            <w:hideMark/>
          </w:tcPr>
          <w:p w14:paraId="35CF1375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74" w:right="-288" w:hanging="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 3</w:t>
            </w:r>
          </w:p>
        </w:tc>
      </w:tr>
      <w:tr w:rsidR="00CE25B1" w:rsidRPr="007535E3" w14:paraId="38FFA710" w14:textId="77777777" w:rsidTr="00BA57B7">
        <w:trPr>
          <w:cantSplit/>
        </w:trPr>
        <w:tc>
          <w:tcPr>
            <w:tcW w:w="2169" w:type="pct"/>
            <w:hideMark/>
          </w:tcPr>
          <w:p w14:paraId="423BC9F2" w14:textId="77777777" w:rsidR="00CE25B1" w:rsidRPr="007535E3" w:rsidRDefault="00CE25B1" w:rsidP="00765354">
            <w:pPr>
              <w:spacing w:line="240" w:lineRule="auto"/>
              <w:ind w:left="-125" w:firstLine="1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659" w:type="pct"/>
          </w:tcPr>
          <w:p w14:paraId="0ABF2ED2" w14:textId="77777777" w:rsidR="00CE25B1" w:rsidRPr="007535E3" w:rsidRDefault="003609BF" w:rsidP="002E2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0 </w:t>
            </w: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535E3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2" w:type="pct"/>
          </w:tcPr>
          <w:p w14:paraId="6373E2F6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74" w:right="83" w:hanging="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6FD6EBCE" w14:textId="549C2ED4" w:rsidR="00CE25B1" w:rsidRPr="007535E3" w:rsidRDefault="00BE64DF" w:rsidP="00CE25B1">
            <w:pPr>
              <w:pStyle w:val="30"/>
              <w:tabs>
                <w:tab w:val="clear" w:pos="360"/>
                <w:tab w:val="clear" w:pos="720"/>
              </w:tabs>
              <w:ind w:left="-74" w:right="-288" w:hanging="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CE25B1" w:rsidRPr="007535E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0 </w:t>
            </w:r>
            <w:r w:rsidR="00CE25B1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="00CE25B1" w:rsidRPr="007535E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53</w:t>
            </w:r>
          </w:p>
        </w:tc>
        <w:tc>
          <w:tcPr>
            <w:tcW w:w="142" w:type="pct"/>
          </w:tcPr>
          <w:p w14:paraId="23212204" w14:textId="77777777" w:rsidR="00CE25B1" w:rsidRPr="007535E3" w:rsidRDefault="00CE25B1" w:rsidP="00CE25B1">
            <w:pPr>
              <w:pStyle w:val="E"/>
              <w:ind w:left="-74" w:right="83" w:hanging="6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4922C7BF" w14:textId="10567433" w:rsidR="00CE25B1" w:rsidRPr="007535E3" w:rsidRDefault="002E291E" w:rsidP="002E291E">
            <w:pPr>
              <w:pStyle w:val="30"/>
              <w:tabs>
                <w:tab w:val="clear" w:pos="360"/>
                <w:tab w:val="clear" w:pos="720"/>
              </w:tabs>
              <w:ind w:left="-74" w:right="-288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</w:t>
            </w:r>
            <w:r w:rsidR="003609BF" w:rsidRPr="007535E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0 </w:t>
            </w:r>
            <w:r w:rsidR="003609BF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="003609BF" w:rsidRPr="007535E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="003609BF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142" w:type="pct"/>
          </w:tcPr>
          <w:p w14:paraId="5655D17D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74" w:right="83" w:hanging="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0" w:type="pct"/>
            <w:hideMark/>
          </w:tcPr>
          <w:p w14:paraId="35527FDA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74" w:right="-288" w:hanging="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0 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7535E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53</w:t>
            </w:r>
          </w:p>
        </w:tc>
      </w:tr>
    </w:tbl>
    <w:p w14:paraId="42B8D49F" w14:textId="77777777" w:rsidR="00733EBD" w:rsidRPr="007535E3" w:rsidRDefault="00733EBD" w:rsidP="00733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14:paraId="47C1C05D" w14:textId="77777777" w:rsidR="00733EBD" w:rsidRPr="007535E3" w:rsidRDefault="00905A08" w:rsidP="00381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ข้อสมมติเ</w:t>
      </w:r>
      <w:r w:rsidR="00733EBD" w:rsidRPr="007535E3">
        <w:rPr>
          <w:rFonts w:ascii="Angsana New" w:hAnsi="Angsana New"/>
          <w:sz w:val="30"/>
          <w:szCs w:val="30"/>
          <w:cs/>
        </w:rPr>
        <w:t>กี่ยวกับอัตรามรณะในอนาคตถือตามข้อมูลทางสถิ</w:t>
      </w:r>
      <w:r w:rsidR="00E23E65" w:rsidRPr="007535E3">
        <w:rPr>
          <w:rFonts w:ascii="Angsana New" w:hAnsi="Angsana New"/>
          <w:sz w:val="30"/>
          <w:szCs w:val="30"/>
          <w:cs/>
        </w:rPr>
        <w:t>ติที่เผยแพร่ทั่วไปและตารางมรณะ</w:t>
      </w:r>
    </w:p>
    <w:p w14:paraId="6EFD7923" w14:textId="4FA074FB" w:rsidR="00AB60A6" w:rsidRDefault="00AB60A6" w:rsidP="00A62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B4A12A" w14:textId="5BF01C82" w:rsidR="00BA57B7" w:rsidRPr="00BA57B7" w:rsidRDefault="00BA57B7" w:rsidP="00A62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A57B7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BA57B7">
        <w:rPr>
          <w:rFonts w:ascii="Angsana New" w:hAnsi="Angsana New"/>
          <w:spacing w:val="-2"/>
          <w:sz w:val="30"/>
          <w:szCs w:val="30"/>
        </w:rPr>
        <w:t xml:space="preserve">31 </w:t>
      </w:r>
      <w:r w:rsidRPr="00BA57B7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BA57B7">
        <w:rPr>
          <w:rFonts w:ascii="Angsana New" w:hAnsi="Angsana New"/>
          <w:spacing w:val="-2"/>
          <w:sz w:val="30"/>
          <w:szCs w:val="30"/>
        </w:rPr>
        <w:t xml:space="preserve">2562 </w:t>
      </w:r>
      <w:r w:rsidRPr="00BA57B7">
        <w:rPr>
          <w:rFonts w:ascii="Angsana New" w:hAnsi="Angsana New" w:hint="cs"/>
          <w:spacing w:val="-2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641594">
        <w:rPr>
          <w:rFonts w:ascii="Angsana New" w:hAnsi="Angsana New"/>
          <w:spacing w:val="-2"/>
          <w:sz w:val="30"/>
          <w:szCs w:val="30"/>
        </w:rPr>
        <w:t>19.13</w:t>
      </w:r>
      <w:r w:rsidRPr="00BA57B7">
        <w:rPr>
          <w:rFonts w:ascii="Angsana New" w:hAnsi="Angsana New" w:hint="cs"/>
          <w:spacing w:val="-2"/>
          <w:sz w:val="30"/>
          <w:szCs w:val="30"/>
          <w:cs/>
        </w:rPr>
        <w:t xml:space="preserve"> ปี </w:t>
      </w:r>
      <w:r w:rsidRPr="00BA57B7">
        <w:rPr>
          <w:rFonts w:ascii="Angsana New" w:hAnsi="Angsana New"/>
          <w:i/>
          <w:iCs/>
          <w:spacing w:val="-2"/>
          <w:sz w:val="30"/>
          <w:szCs w:val="30"/>
        </w:rPr>
        <w:t xml:space="preserve">(2561: </w:t>
      </w:r>
      <w:r w:rsidRPr="00BA57B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641594">
        <w:rPr>
          <w:rFonts w:ascii="Angsana New" w:hAnsi="Angsana New"/>
          <w:i/>
          <w:iCs/>
          <w:spacing w:val="-2"/>
          <w:sz w:val="30"/>
          <w:szCs w:val="30"/>
        </w:rPr>
        <w:t>20.</w:t>
      </w:r>
      <w:r w:rsidR="00355870">
        <w:rPr>
          <w:rFonts w:ascii="Angsana New" w:hAnsi="Angsana New"/>
          <w:i/>
          <w:iCs/>
          <w:spacing w:val="-2"/>
          <w:sz w:val="30"/>
          <w:szCs w:val="30"/>
        </w:rPr>
        <w:t>03</w:t>
      </w:r>
      <w:r w:rsidRPr="00BA57B7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BA57B7">
        <w:rPr>
          <w:rFonts w:ascii="Angsana New" w:hAnsi="Angsana New" w:hint="cs"/>
          <w:i/>
          <w:iCs/>
          <w:spacing w:val="-2"/>
          <w:sz w:val="30"/>
          <w:szCs w:val="30"/>
          <w:cs/>
        </w:rPr>
        <w:t>ปี</w:t>
      </w:r>
      <w:r w:rsidRPr="00BA57B7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351D9D9F" w14:textId="77777777" w:rsidR="00BA57B7" w:rsidRPr="007535E3" w:rsidRDefault="00BA57B7" w:rsidP="00A62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D1D2D41" w14:textId="77777777" w:rsidR="0083554E" w:rsidRPr="007535E3" w:rsidRDefault="0083554E" w:rsidP="008D2E7B">
      <w:pPr>
        <w:spacing w:line="240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7535E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35DBBB4" w14:textId="77777777" w:rsidR="00BB3C09" w:rsidRPr="007535E3" w:rsidRDefault="00BB3C09" w:rsidP="008D2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04C8EC" w14:textId="1E8A21A9" w:rsidR="00F95292" w:rsidRPr="007535E3" w:rsidRDefault="00905A08" w:rsidP="000F0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83554E" w:rsidRPr="007535E3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</w:t>
      </w:r>
      <w:r w:rsidR="00796CD7" w:rsidRPr="007535E3">
        <w:rPr>
          <w:rFonts w:ascii="Angsana New" w:hAnsi="Angsana New"/>
          <w:sz w:val="30"/>
          <w:szCs w:val="30"/>
          <w:cs/>
        </w:rPr>
        <w:br/>
      </w:r>
      <w:r w:rsidR="0083554E" w:rsidRPr="007535E3">
        <w:rPr>
          <w:rFonts w:ascii="Angsana New" w:hAnsi="Angsana New"/>
          <w:sz w:val="30"/>
          <w:szCs w:val="30"/>
          <w:cs/>
        </w:rPr>
        <w:t>ไปได้อย่างสมเหตุสมผล ณ วันที่รายงาน</w:t>
      </w:r>
      <w:r w:rsidRPr="007535E3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83554E" w:rsidRPr="007535E3">
        <w:rPr>
          <w:rFonts w:ascii="Angsana New" w:hAnsi="Angsana New"/>
          <w:sz w:val="30"/>
          <w:szCs w:val="30"/>
          <w:cs/>
        </w:rPr>
        <w:t>อื่น</w:t>
      </w:r>
      <w:r w:rsidR="007C573C" w:rsidRPr="007535E3">
        <w:rPr>
          <w:rFonts w:ascii="Angsana New" w:hAnsi="Angsana New"/>
          <w:sz w:val="30"/>
          <w:szCs w:val="30"/>
          <w:cs/>
        </w:rPr>
        <w:t xml:space="preserve"> </w:t>
      </w:r>
      <w:r w:rsidR="0083554E" w:rsidRPr="007535E3">
        <w:rPr>
          <w:rFonts w:ascii="Angsana New" w:hAnsi="Angsana New"/>
          <w:sz w:val="30"/>
          <w:szCs w:val="30"/>
          <w:cs/>
        </w:rPr>
        <w:t>ๆ คงที่ จะมีผลกระทบต่อภาระผูกพัน</w:t>
      </w:r>
      <w:r w:rsidR="00796CD7" w:rsidRPr="007535E3">
        <w:rPr>
          <w:rFonts w:ascii="Angsana New" w:hAnsi="Angsana New"/>
          <w:sz w:val="30"/>
          <w:szCs w:val="30"/>
          <w:cs/>
        </w:rPr>
        <w:t>ของโครงการผลประโยชน์</w:t>
      </w:r>
      <w:r w:rsidR="0083554E" w:rsidRPr="007535E3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  <w:r w:rsidR="000F012E" w:rsidRPr="007535E3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55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170"/>
        <w:gridCol w:w="270"/>
        <w:gridCol w:w="1170"/>
        <w:gridCol w:w="270"/>
        <w:gridCol w:w="1008"/>
      </w:tblGrid>
      <w:tr w:rsidR="00E5576E" w:rsidRPr="007535E3" w14:paraId="3188C243" w14:textId="77777777" w:rsidTr="00243652">
        <w:trPr>
          <w:trHeight w:val="20"/>
          <w:tblHeader/>
        </w:trPr>
        <w:tc>
          <w:tcPr>
            <w:tcW w:w="4320" w:type="dxa"/>
          </w:tcPr>
          <w:p w14:paraId="489CFF1E" w14:textId="77777777" w:rsidR="00E5576E" w:rsidRPr="007535E3" w:rsidRDefault="00E5576E" w:rsidP="001C1F75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7"/>
          </w:tcPr>
          <w:p w14:paraId="49F405A1" w14:textId="77777777" w:rsidR="00E5576E" w:rsidRPr="007535E3" w:rsidRDefault="00E5576E" w:rsidP="001C1F7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35E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  <w:r w:rsidR="00427BAD" w:rsidRPr="007535E3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5576E" w:rsidRPr="007535E3" w14:paraId="7D1721F5" w14:textId="77777777" w:rsidTr="00243652">
        <w:trPr>
          <w:trHeight w:val="20"/>
          <w:tblHeader/>
        </w:trPr>
        <w:tc>
          <w:tcPr>
            <w:tcW w:w="4320" w:type="dxa"/>
          </w:tcPr>
          <w:p w14:paraId="669156D5" w14:textId="77777777" w:rsidR="00E5576E" w:rsidRPr="007535E3" w:rsidRDefault="00E5576E" w:rsidP="00BC1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firstLine="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520" w:type="dxa"/>
            <w:gridSpan w:val="3"/>
          </w:tcPr>
          <w:p w14:paraId="70BD290E" w14:textId="77777777" w:rsidR="00E5576E" w:rsidRPr="007535E3" w:rsidRDefault="00E5576E" w:rsidP="001C1F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3DCEBB5" w14:textId="77777777" w:rsidR="00E5576E" w:rsidRPr="007535E3" w:rsidRDefault="00E5576E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448" w:type="dxa"/>
            <w:gridSpan w:val="3"/>
          </w:tcPr>
          <w:p w14:paraId="6D4B4EB3" w14:textId="77777777" w:rsidR="00E5576E" w:rsidRPr="007535E3" w:rsidRDefault="00E5576E" w:rsidP="001C1F7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7535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7535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D1C86" w:rsidRPr="007535E3" w14:paraId="38473D0B" w14:textId="77777777" w:rsidTr="00243652">
        <w:trPr>
          <w:trHeight w:val="20"/>
          <w:tblHeader/>
        </w:trPr>
        <w:tc>
          <w:tcPr>
            <w:tcW w:w="4320" w:type="dxa"/>
          </w:tcPr>
          <w:p w14:paraId="7B7EBACC" w14:textId="54BCB366" w:rsidR="00E5576E" w:rsidRPr="007535E3" w:rsidRDefault="00E5576E" w:rsidP="00BC1B89">
            <w:pPr>
              <w:tabs>
                <w:tab w:val="clear" w:pos="227"/>
                <w:tab w:val="left" w:pos="174"/>
              </w:tabs>
              <w:ind w:left="-24" w:firstLine="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="00CE092B"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</w:t>
            </w:r>
            <w:r w:rsidR="00CE092B" w:rsidRPr="007535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7D11B9F" w14:textId="77777777" w:rsidR="00E5576E" w:rsidRPr="007535E3" w:rsidRDefault="00E5576E" w:rsidP="001C1F7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C1D71D0" w14:textId="77777777" w:rsidR="00E5576E" w:rsidRPr="007535E3" w:rsidRDefault="00E5576E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A4043D" w14:textId="77777777" w:rsidR="00E5576E" w:rsidRPr="007535E3" w:rsidRDefault="00E5576E" w:rsidP="001C1F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</w:tcPr>
          <w:p w14:paraId="3F438388" w14:textId="77777777" w:rsidR="00E5576E" w:rsidRPr="007535E3" w:rsidRDefault="00E5576E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19DD69" w14:textId="77777777" w:rsidR="00E5576E" w:rsidRPr="007535E3" w:rsidRDefault="00E5576E" w:rsidP="001C1F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274FD94A" w14:textId="77777777" w:rsidR="00E5576E" w:rsidRPr="007535E3" w:rsidRDefault="00E5576E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D4FC50C" w14:textId="77777777" w:rsidR="00E5576E" w:rsidRPr="007535E3" w:rsidRDefault="00E5576E" w:rsidP="001C1F7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</w:tr>
      <w:tr w:rsidR="00E5576E" w:rsidRPr="007535E3" w14:paraId="76FA9769" w14:textId="77777777" w:rsidTr="00243652">
        <w:trPr>
          <w:trHeight w:val="20"/>
          <w:tblHeader/>
        </w:trPr>
        <w:tc>
          <w:tcPr>
            <w:tcW w:w="4320" w:type="dxa"/>
          </w:tcPr>
          <w:p w14:paraId="1FFDA71D" w14:textId="77777777" w:rsidR="00E5576E" w:rsidRPr="007535E3" w:rsidRDefault="00E5576E" w:rsidP="002A26B1">
            <w:pPr>
              <w:ind w:left="234" w:firstLine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7"/>
            <w:vAlign w:val="center"/>
          </w:tcPr>
          <w:p w14:paraId="6100CE63" w14:textId="77777777" w:rsidR="00E5576E" w:rsidRPr="007535E3" w:rsidRDefault="00E5576E" w:rsidP="001C1F7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535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D1C86" w:rsidRPr="007535E3" w14:paraId="34125AE9" w14:textId="77777777" w:rsidTr="00243652">
        <w:trPr>
          <w:trHeight w:val="20"/>
        </w:trPr>
        <w:tc>
          <w:tcPr>
            <w:tcW w:w="4320" w:type="dxa"/>
          </w:tcPr>
          <w:p w14:paraId="068F831F" w14:textId="77777777" w:rsidR="00E5576E" w:rsidRPr="007535E3" w:rsidRDefault="00E5576E" w:rsidP="00BC1B89">
            <w:pPr>
              <w:ind w:left="234" w:hanging="250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AA5E5FF" w14:textId="77777777" w:rsidR="00E5576E" w:rsidRPr="007535E3" w:rsidRDefault="00427BAD" w:rsidP="002E2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(5,610)</w:t>
            </w:r>
          </w:p>
        </w:tc>
        <w:tc>
          <w:tcPr>
            <w:tcW w:w="270" w:type="dxa"/>
            <w:vAlign w:val="center"/>
          </w:tcPr>
          <w:p w14:paraId="59754825" w14:textId="77777777" w:rsidR="00E5576E" w:rsidRPr="007535E3" w:rsidRDefault="00E5576E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D8B7C" w14:textId="77777777" w:rsidR="00E5576E" w:rsidRPr="007535E3" w:rsidRDefault="00E5576E" w:rsidP="002E2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(4,031)</w:t>
            </w:r>
          </w:p>
        </w:tc>
        <w:tc>
          <w:tcPr>
            <w:tcW w:w="270" w:type="dxa"/>
            <w:vAlign w:val="center"/>
          </w:tcPr>
          <w:p w14:paraId="36BCD7EF" w14:textId="77777777" w:rsidR="00E5576E" w:rsidRPr="007535E3" w:rsidRDefault="00E5576E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B4B508" w14:textId="77777777" w:rsidR="00E5576E" w:rsidRPr="007535E3" w:rsidRDefault="00427BAD" w:rsidP="00EF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6,437</w:t>
            </w:r>
          </w:p>
        </w:tc>
        <w:tc>
          <w:tcPr>
            <w:tcW w:w="270" w:type="dxa"/>
            <w:vAlign w:val="center"/>
          </w:tcPr>
          <w:p w14:paraId="0091B925" w14:textId="77777777" w:rsidR="00E5576E" w:rsidRPr="007535E3" w:rsidRDefault="00E5576E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71786D9F" w14:textId="77777777" w:rsidR="00E5576E" w:rsidRPr="007535E3" w:rsidRDefault="00E5576E" w:rsidP="006B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4,584</w:t>
            </w:r>
          </w:p>
        </w:tc>
      </w:tr>
      <w:tr w:rsidR="000D1C86" w:rsidRPr="007535E3" w14:paraId="58A3EF92" w14:textId="77777777" w:rsidTr="00243652">
        <w:trPr>
          <w:trHeight w:val="20"/>
        </w:trPr>
        <w:tc>
          <w:tcPr>
            <w:tcW w:w="4320" w:type="dxa"/>
          </w:tcPr>
          <w:p w14:paraId="3F365C1C" w14:textId="77777777" w:rsidR="00E5576E" w:rsidRPr="007535E3" w:rsidRDefault="00E5576E" w:rsidP="00BC1B89">
            <w:pPr>
              <w:ind w:left="234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2378723E" w14:textId="77777777" w:rsidR="00E5576E" w:rsidRPr="007535E3" w:rsidRDefault="00427BAD" w:rsidP="006B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6,340</w:t>
            </w:r>
          </w:p>
        </w:tc>
        <w:tc>
          <w:tcPr>
            <w:tcW w:w="270" w:type="dxa"/>
          </w:tcPr>
          <w:p w14:paraId="5EC386B8" w14:textId="77777777" w:rsidR="00E5576E" w:rsidRPr="007535E3" w:rsidRDefault="00E5576E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1424A7" w14:textId="77777777" w:rsidR="00E5576E" w:rsidRPr="007535E3" w:rsidRDefault="00E5576E" w:rsidP="002E2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6,177</w:t>
            </w:r>
          </w:p>
        </w:tc>
        <w:tc>
          <w:tcPr>
            <w:tcW w:w="270" w:type="dxa"/>
          </w:tcPr>
          <w:p w14:paraId="35CECC0C" w14:textId="77777777" w:rsidR="00E5576E" w:rsidRPr="007535E3" w:rsidRDefault="00E5576E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76B6BC" w14:textId="77777777" w:rsidR="00E5576E" w:rsidRPr="007535E3" w:rsidRDefault="00427BAD" w:rsidP="00EF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(5,636)</w:t>
            </w:r>
          </w:p>
        </w:tc>
        <w:tc>
          <w:tcPr>
            <w:tcW w:w="270" w:type="dxa"/>
          </w:tcPr>
          <w:p w14:paraId="3A4D23FD" w14:textId="77777777" w:rsidR="00E5576E" w:rsidRPr="007535E3" w:rsidRDefault="00E5576E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C6A64A5" w14:textId="77777777" w:rsidR="00E5576E" w:rsidRPr="007535E3" w:rsidRDefault="00E5576E" w:rsidP="006B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(5,435)</w:t>
            </w:r>
          </w:p>
        </w:tc>
      </w:tr>
      <w:tr w:rsidR="000D1C86" w:rsidRPr="007535E3" w14:paraId="2CA852C7" w14:textId="77777777" w:rsidTr="00243652">
        <w:trPr>
          <w:trHeight w:val="20"/>
        </w:trPr>
        <w:tc>
          <w:tcPr>
            <w:tcW w:w="4320" w:type="dxa"/>
          </w:tcPr>
          <w:p w14:paraId="242AA7E1" w14:textId="77777777" w:rsidR="00E5576E" w:rsidRPr="007535E3" w:rsidRDefault="00E5576E" w:rsidP="00BC1B89">
            <w:pPr>
              <w:ind w:left="234" w:hanging="2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3773589" w14:textId="77777777" w:rsidR="00E5576E" w:rsidRPr="007535E3" w:rsidRDefault="00427BAD" w:rsidP="006B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(5,930)</w:t>
            </w:r>
          </w:p>
        </w:tc>
        <w:tc>
          <w:tcPr>
            <w:tcW w:w="270" w:type="dxa"/>
            <w:vAlign w:val="bottom"/>
          </w:tcPr>
          <w:p w14:paraId="5F4D9798" w14:textId="77777777" w:rsidR="00E5576E" w:rsidRPr="007535E3" w:rsidRDefault="00E5576E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BD7F5B" w14:textId="77777777" w:rsidR="00E5576E" w:rsidRPr="007535E3" w:rsidRDefault="00E5576E" w:rsidP="002E2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(4,294)</w:t>
            </w:r>
          </w:p>
        </w:tc>
        <w:tc>
          <w:tcPr>
            <w:tcW w:w="270" w:type="dxa"/>
          </w:tcPr>
          <w:p w14:paraId="06CB976F" w14:textId="77777777" w:rsidR="00E5576E" w:rsidRPr="007535E3" w:rsidRDefault="00E5576E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7D3AD7" w14:textId="77777777" w:rsidR="00E5576E" w:rsidRPr="007535E3" w:rsidRDefault="00427BAD" w:rsidP="00EF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1,668</w:t>
            </w:r>
          </w:p>
        </w:tc>
        <w:tc>
          <w:tcPr>
            <w:tcW w:w="270" w:type="dxa"/>
          </w:tcPr>
          <w:p w14:paraId="1E4728D1" w14:textId="77777777" w:rsidR="00E5576E" w:rsidRPr="007535E3" w:rsidRDefault="00E5576E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AF5A42E" w14:textId="77777777" w:rsidR="00E5576E" w:rsidRPr="007535E3" w:rsidRDefault="00E5576E" w:rsidP="00EF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1,084</w:t>
            </w:r>
          </w:p>
        </w:tc>
      </w:tr>
      <w:tr w:rsidR="000D1C86" w:rsidRPr="007535E3" w14:paraId="33B7A0D2" w14:textId="77777777" w:rsidTr="00243652">
        <w:trPr>
          <w:trHeight w:val="20"/>
        </w:trPr>
        <w:tc>
          <w:tcPr>
            <w:tcW w:w="4320" w:type="dxa"/>
          </w:tcPr>
          <w:p w14:paraId="507C5C81" w14:textId="77777777" w:rsidR="00E5576E" w:rsidRPr="007535E3" w:rsidRDefault="00E5576E" w:rsidP="00BC1B89">
            <w:pPr>
              <w:ind w:left="234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80" w:type="dxa"/>
          </w:tcPr>
          <w:p w14:paraId="4DF5B441" w14:textId="77777777" w:rsidR="00E5576E" w:rsidRPr="007535E3" w:rsidRDefault="00427BAD" w:rsidP="006B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14:paraId="6610F0F6" w14:textId="77777777" w:rsidR="00E5576E" w:rsidRPr="007535E3" w:rsidRDefault="00E5576E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F8F4EB" w14:textId="77777777" w:rsidR="00E5576E" w:rsidRPr="007535E3" w:rsidRDefault="00E5576E" w:rsidP="002E2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14:paraId="13D8B643" w14:textId="77777777" w:rsidR="00E5576E" w:rsidRPr="007535E3" w:rsidRDefault="00E5576E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D4E87A" w14:textId="77777777" w:rsidR="00E5576E" w:rsidRPr="007535E3" w:rsidRDefault="00427BAD" w:rsidP="00EF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(423)</w:t>
            </w:r>
          </w:p>
        </w:tc>
        <w:tc>
          <w:tcPr>
            <w:tcW w:w="270" w:type="dxa"/>
          </w:tcPr>
          <w:p w14:paraId="31E77CBE" w14:textId="77777777" w:rsidR="00E5576E" w:rsidRPr="007535E3" w:rsidRDefault="00E5576E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8A95892" w14:textId="77777777" w:rsidR="00E5576E" w:rsidRPr="007535E3" w:rsidRDefault="00E5576E" w:rsidP="006B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(458)</w:t>
            </w:r>
          </w:p>
        </w:tc>
      </w:tr>
    </w:tbl>
    <w:p w14:paraId="1AB56CE3" w14:textId="0B6FD60A" w:rsidR="00FE29A7" w:rsidRPr="00516618" w:rsidRDefault="00FE29A7">
      <w:pPr>
        <w:rPr>
          <w:rFonts w:ascii="Angsana New" w:hAnsi="Angsana New"/>
          <w:sz w:val="24"/>
          <w:szCs w:val="24"/>
        </w:rPr>
      </w:pPr>
    </w:p>
    <w:tbl>
      <w:tblPr>
        <w:tblW w:w="955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170"/>
        <w:gridCol w:w="270"/>
        <w:gridCol w:w="1170"/>
        <w:gridCol w:w="270"/>
        <w:gridCol w:w="1008"/>
      </w:tblGrid>
      <w:tr w:rsidR="00FE29A7" w:rsidRPr="007535E3" w14:paraId="3372CEDB" w14:textId="77777777" w:rsidTr="00243652">
        <w:trPr>
          <w:trHeight w:val="20"/>
          <w:tblHeader/>
        </w:trPr>
        <w:tc>
          <w:tcPr>
            <w:tcW w:w="4320" w:type="dxa"/>
          </w:tcPr>
          <w:p w14:paraId="3D1F0121" w14:textId="77777777" w:rsidR="00FE29A7" w:rsidRPr="007535E3" w:rsidRDefault="00FE29A7" w:rsidP="001C1F75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7"/>
          </w:tcPr>
          <w:p w14:paraId="697B1F76" w14:textId="77777777" w:rsidR="00FE29A7" w:rsidRPr="007535E3" w:rsidRDefault="00FE29A7" w:rsidP="001C1F7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35E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  <w:r w:rsidRPr="007535E3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29A7" w:rsidRPr="007535E3" w14:paraId="170871B8" w14:textId="77777777" w:rsidTr="00243652">
        <w:trPr>
          <w:trHeight w:val="20"/>
          <w:tblHeader/>
        </w:trPr>
        <w:tc>
          <w:tcPr>
            <w:tcW w:w="4320" w:type="dxa"/>
          </w:tcPr>
          <w:p w14:paraId="56766AFE" w14:textId="77777777" w:rsidR="00FE29A7" w:rsidRPr="007535E3" w:rsidRDefault="00FE29A7" w:rsidP="008B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firstLine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520" w:type="dxa"/>
            <w:gridSpan w:val="3"/>
          </w:tcPr>
          <w:p w14:paraId="17F37E66" w14:textId="77777777" w:rsidR="00FE29A7" w:rsidRPr="007535E3" w:rsidRDefault="00FE29A7" w:rsidP="001C1F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344C6A6" w14:textId="77777777" w:rsidR="00FE29A7" w:rsidRPr="007535E3" w:rsidRDefault="00FE29A7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3085C5F7" w14:textId="77777777" w:rsidR="00FE29A7" w:rsidRPr="007535E3" w:rsidRDefault="00FE29A7" w:rsidP="001C1F7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7535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7535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FE29A7" w:rsidRPr="007535E3" w14:paraId="6EFEF7D2" w14:textId="77777777" w:rsidTr="00243652">
        <w:trPr>
          <w:trHeight w:val="20"/>
          <w:tblHeader/>
        </w:trPr>
        <w:tc>
          <w:tcPr>
            <w:tcW w:w="4320" w:type="dxa"/>
          </w:tcPr>
          <w:p w14:paraId="39FF6348" w14:textId="10A35761" w:rsidR="00FE29A7" w:rsidRPr="007535E3" w:rsidRDefault="00FE29A7" w:rsidP="008B6EA6">
            <w:pPr>
              <w:tabs>
                <w:tab w:val="clear" w:pos="227"/>
                <w:tab w:val="left" w:pos="174"/>
              </w:tabs>
              <w:ind w:firstLine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="002A26B1"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2A26B1"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59086EB" w14:textId="77777777" w:rsidR="00FE29A7" w:rsidRPr="007535E3" w:rsidRDefault="00FE29A7" w:rsidP="001C1F7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64949CF7" w14:textId="77777777" w:rsidR="00FE29A7" w:rsidRPr="007535E3" w:rsidRDefault="00FE29A7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56A764" w14:textId="77777777" w:rsidR="00FE29A7" w:rsidRPr="007535E3" w:rsidRDefault="00FE29A7" w:rsidP="001C1F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</w:tcPr>
          <w:p w14:paraId="7B60843C" w14:textId="77777777" w:rsidR="00FE29A7" w:rsidRPr="007535E3" w:rsidRDefault="00FE29A7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DFAFE" w14:textId="77777777" w:rsidR="00FE29A7" w:rsidRPr="007535E3" w:rsidRDefault="00FE29A7" w:rsidP="001C1F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352AC3A" w14:textId="77777777" w:rsidR="00FE29A7" w:rsidRPr="007535E3" w:rsidRDefault="00FE29A7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25A611A0" w14:textId="77777777" w:rsidR="00FE29A7" w:rsidRPr="007535E3" w:rsidRDefault="00FE29A7" w:rsidP="001C1F7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</w:tr>
      <w:tr w:rsidR="00FE29A7" w:rsidRPr="007535E3" w14:paraId="071FFFB1" w14:textId="77777777" w:rsidTr="00243652">
        <w:trPr>
          <w:trHeight w:val="20"/>
          <w:tblHeader/>
        </w:trPr>
        <w:tc>
          <w:tcPr>
            <w:tcW w:w="4320" w:type="dxa"/>
          </w:tcPr>
          <w:p w14:paraId="4676252E" w14:textId="77777777" w:rsidR="00FE29A7" w:rsidRPr="007535E3" w:rsidRDefault="00FE29A7" w:rsidP="001C1F75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7"/>
            <w:vAlign w:val="center"/>
          </w:tcPr>
          <w:p w14:paraId="3D7D3326" w14:textId="77777777" w:rsidR="00FE29A7" w:rsidRPr="007535E3" w:rsidRDefault="00FE29A7" w:rsidP="001C1F7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535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E29A7" w:rsidRPr="007535E3" w14:paraId="4CC3A32A" w14:textId="77777777" w:rsidTr="00243652">
        <w:trPr>
          <w:trHeight w:val="20"/>
        </w:trPr>
        <w:tc>
          <w:tcPr>
            <w:tcW w:w="4320" w:type="dxa"/>
          </w:tcPr>
          <w:p w14:paraId="71A0D654" w14:textId="77777777" w:rsidR="00FE29A7" w:rsidRPr="007535E3" w:rsidRDefault="00FE29A7" w:rsidP="008B6EA6">
            <w:pPr>
              <w:ind w:left="234" w:hanging="250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24B5B16" w14:textId="77777777" w:rsidR="00FE29A7" w:rsidRPr="007535E3" w:rsidRDefault="00FE29A7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(5,610)</w:t>
            </w:r>
          </w:p>
        </w:tc>
        <w:tc>
          <w:tcPr>
            <w:tcW w:w="270" w:type="dxa"/>
            <w:vAlign w:val="center"/>
          </w:tcPr>
          <w:p w14:paraId="5FF23D85" w14:textId="77777777" w:rsidR="00FE29A7" w:rsidRPr="007535E3" w:rsidRDefault="00FE29A7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2F120C" w14:textId="77777777" w:rsidR="00FE29A7" w:rsidRPr="007535E3" w:rsidRDefault="00FE29A7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(4,031)</w:t>
            </w:r>
          </w:p>
        </w:tc>
        <w:tc>
          <w:tcPr>
            <w:tcW w:w="270" w:type="dxa"/>
            <w:vAlign w:val="center"/>
          </w:tcPr>
          <w:p w14:paraId="07D4446F" w14:textId="77777777" w:rsidR="00FE29A7" w:rsidRPr="007535E3" w:rsidRDefault="00FE29A7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2035A" w14:textId="77777777" w:rsidR="00FE29A7" w:rsidRPr="007535E3" w:rsidRDefault="00FE29A7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6,437</w:t>
            </w:r>
          </w:p>
        </w:tc>
        <w:tc>
          <w:tcPr>
            <w:tcW w:w="270" w:type="dxa"/>
            <w:vAlign w:val="center"/>
          </w:tcPr>
          <w:p w14:paraId="66579A44" w14:textId="77777777" w:rsidR="00FE29A7" w:rsidRPr="007535E3" w:rsidRDefault="00FE29A7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49C6053C" w14:textId="77777777" w:rsidR="00FE29A7" w:rsidRPr="007535E3" w:rsidRDefault="00FE29A7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4,584</w:t>
            </w:r>
          </w:p>
        </w:tc>
      </w:tr>
      <w:tr w:rsidR="00FE29A7" w:rsidRPr="007535E3" w14:paraId="205C2590" w14:textId="77777777" w:rsidTr="00243652">
        <w:trPr>
          <w:trHeight w:val="20"/>
        </w:trPr>
        <w:tc>
          <w:tcPr>
            <w:tcW w:w="4320" w:type="dxa"/>
          </w:tcPr>
          <w:p w14:paraId="08577055" w14:textId="77777777" w:rsidR="00FE29A7" w:rsidRPr="007535E3" w:rsidRDefault="00FE29A7" w:rsidP="008B6EA6">
            <w:pPr>
              <w:ind w:left="234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1D7D19D7" w14:textId="77777777" w:rsidR="00FE29A7" w:rsidRPr="007535E3" w:rsidRDefault="00FE29A7" w:rsidP="00EF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6,340</w:t>
            </w:r>
          </w:p>
        </w:tc>
        <w:tc>
          <w:tcPr>
            <w:tcW w:w="270" w:type="dxa"/>
          </w:tcPr>
          <w:p w14:paraId="6354FFFB" w14:textId="77777777" w:rsidR="00FE29A7" w:rsidRPr="007535E3" w:rsidRDefault="00FE29A7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ED26D6" w14:textId="77777777" w:rsidR="00FE29A7" w:rsidRPr="007535E3" w:rsidRDefault="00FE29A7" w:rsidP="00EF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6,177</w:t>
            </w:r>
          </w:p>
        </w:tc>
        <w:tc>
          <w:tcPr>
            <w:tcW w:w="270" w:type="dxa"/>
          </w:tcPr>
          <w:p w14:paraId="7AF7B3BC" w14:textId="77777777" w:rsidR="00FE29A7" w:rsidRPr="007535E3" w:rsidRDefault="00FE29A7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B724E4" w14:textId="77777777" w:rsidR="00FE29A7" w:rsidRPr="007535E3" w:rsidRDefault="00FE29A7" w:rsidP="00EF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(5,636)</w:t>
            </w:r>
          </w:p>
        </w:tc>
        <w:tc>
          <w:tcPr>
            <w:tcW w:w="270" w:type="dxa"/>
          </w:tcPr>
          <w:p w14:paraId="0C0F0065" w14:textId="77777777" w:rsidR="00FE29A7" w:rsidRPr="007535E3" w:rsidRDefault="00FE29A7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68ED3B2" w14:textId="77777777" w:rsidR="00FE29A7" w:rsidRPr="007535E3" w:rsidRDefault="00FE29A7" w:rsidP="00EF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(5,435)</w:t>
            </w:r>
          </w:p>
        </w:tc>
      </w:tr>
      <w:tr w:rsidR="00FE29A7" w:rsidRPr="007535E3" w14:paraId="2B6D7A46" w14:textId="77777777" w:rsidTr="00243652">
        <w:trPr>
          <w:trHeight w:val="20"/>
        </w:trPr>
        <w:tc>
          <w:tcPr>
            <w:tcW w:w="4320" w:type="dxa"/>
          </w:tcPr>
          <w:p w14:paraId="0A19CD3F" w14:textId="77777777" w:rsidR="00FE29A7" w:rsidRPr="007535E3" w:rsidRDefault="00FE29A7" w:rsidP="008B6EA6">
            <w:pPr>
              <w:ind w:left="234" w:hanging="2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AE3ABC0" w14:textId="77777777" w:rsidR="00FE29A7" w:rsidRPr="007535E3" w:rsidRDefault="00FE29A7" w:rsidP="00EF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(5,930)</w:t>
            </w:r>
          </w:p>
        </w:tc>
        <w:tc>
          <w:tcPr>
            <w:tcW w:w="270" w:type="dxa"/>
            <w:vAlign w:val="bottom"/>
          </w:tcPr>
          <w:p w14:paraId="2B40B1A1" w14:textId="77777777" w:rsidR="00FE29A7" w:rsidRPr="007535E3" w:rsidRDefault="00FE29A7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B2EE6" w14:textId="77777777" w:rsidR="00FE29A7" w:rsidRPr="007535E3" w:rsidRDefault="00FE29A7" w:rsidP="00EF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(4,294)</w:t>
            </w:r>
          </w:p>
        </w:tc>
        <w:tc>
          <w:tcPr>
            <w:tcW w:w="270" w:type="dxa"/>
          </w:tcPr>
          <w:p w14:paraId="38731D59" w14:textId="77777777" w:rsidR="00FE29A7" w:rsidRPr="007535E3" w:rsidRDefault="00FE29A7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9B979" w14:textId="77777777" w:rsidR="00FE29A7" w:rsidRPr="007535E3" w:rsidRDefault="00FE29A7" w:rsidP="00EF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1,668</w:t>
            </w:r>
          </w:p>
        </w:tc>
        <w:tc>
          <w:tcPr>
            <w:tcW w:w="270" w:type="dxa"/>
          </w:tcPr>
          <w:p w14:paraId="488D1E24" w14:textId="77777777" w:rsidR="00FE29A7" w:rsidRPr="007535E3" w:rsidRDefault="00FE29A7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8CA13FB" w14:textId="77777777" w:rsidR="00FE29A7" w:rsidRPr="007535E3" w:rsidRDefault="00FE29A7" w:rsidP="00EF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1,084</w:t>
            </w:r>
          </w:p>
        </w:tc>
      </w:tr>
      <w:tr w:rsidR="00FE29A7" w:rsidRPr="007535E3" w14:paraId="6257C09D" w14:textId="77777777" w:rsidTr="00243652">
        <w:trPr>
          <w:trHeight w:val="20"/>
        </w:trPr>
        <w:tc>
          <w:tcPr>
            <w:tcW w:w="4320" w:type="dxa"/>
          </w:tcPr>
          <w:p w14:paraId="21F88D19" w14:textId="77777777" w:rsidR="00FE29A7" w:rsidRPr="007535E3" w:rsidRDefault="00FE29A7" w:rsidP="008B6EA6">
            <w:pPr>
              <w:ind w:left="234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80" w:type="dxa"/>
          </w:tcPr>
          <w:p w14:paraId="5749BE5D" w14:textId="77777777" w:rsidR="00FE29A7" w:rsidRPr="007535E3" w:rsidRDefault="00FE29A7" w:rsidP="00EF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14:paraId="4318DE29" w14:textId="77777777" w:rsidR="00FE29A7" w:rsidRPr="007535E3" w:rsidRDefault="00FE29A7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0FA5B6" w14:textId="77777777" w:rsidR="00FE29A7" w:rsidRPr="007535E3" w:rsidRDefault="00FE29A7" w:rsidP="00EF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14:paraId="6F54F049" w14:textId="77777777" w:rsidR="00FE29A7" w:rsidRPr="007535E3" w:rsidRDefault="00FE29A7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931110" w14:textId="77777777" w:rsidR="00FE29A7" w:rsidRPr="007535E3" w:rsidRDefault="00FE29A7" w:rsidP="00EF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(423)</w:t>
            </w:r>
          </w:p>
        </w:tc>
        <w:tc>
          <w:tcPr>
            <w:tcW w:w="270" w:type="dxa"/>
          </w:tcPr>
          <w:p w14:paraId="2D02660F" w14:textId="77777777" w:rsidR="00FE29A7" w:rsidRPr="007535E3" w:rsidRDefault="00FE29A7" w:rsidP="001C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0121FB8" w14:textId="77777777" w:rsidR="00FE29A7" w:rsidRPr="007535E3" w:rsidRDefault="00FE29A7" w:rsidP="00EF0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(458)</w:t>
            </w:r>
          </w:p>
        </w:tc>
      </w:tr>
    </w:tbl>
    <w:p w14:paraId="5B854104" w14:textId="77777777" w:rsidR="009F2699" w:rsidRPr="007535E3" w:rsidRDefault="009F2699" w:rsidP="00EF7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21C2B91" w14:textId="77777777" w:rsidR="000156BC" w:rsidRPr="007535E3" w:rsidRDefault="000156BC" w:rsidP="00EF0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="007C573C" w:rsidRPr="007535E3">
        <w:rPr>
          <w:rFonts w:ascii="Angsana New" w:hAnsi="Angsana New"/>
          <w:sz w:val="30"/>
          <w:szCs w:val="30"/>
          <w:cs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ๆ</w:t>
      </w:r>
    </w:p>
    <w:p w14:paraId="0FC72EE0" w14:textId="77777777" w:rsidR="008F0BD2" w:rsidRPr="007535E3" w:rsidRDefault="002B5E78" w:rsidP="0024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46A65" w:rsidRPr="007535E3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FB4F31" w:rsidRPr="007535E3">
        <w:rPr>
          <w:rFonts w:ascii="Angsana New" w:hAnsi="Angsana New"/>
          <w:b/>
          <w:bCs/>
          <w:sz w:val="30"/>
          <w:szCs w:val="30"/>
        </w:rPr>
        <w:t>8</w:t>
      </w:r>
      <w:r w:rsidR="008F0BD2" w:rsidRPr="007535E3">
        <w:rPr>
          <w:rFonts w:ascii="Angsana New" w:hAnsi="Angsana New"/>
          <w:b/>
          <w:bCs/>
          <w:sz w:val="30"/>
          <w:szCs w:val="30"/>
          <w:cs/>
        </w:rPr>
        <w:tab/>
        <w:t>ทุนเรือนหุ้น</w:t>
      </w:r>
    </w:p>
    <w:p w14:paraId="675E033E" w14:textId="77777777" w:rsidR="008F5092" w:rsidRPr="007535E3" w:rsidRDefault="008F5092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37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4929D3" w:rsidRPr="007535E3" w14:paraId="02F06E6C" w14:textId="77777777" w:rsidTr="00516618">
        <w:trPr>
          <w:cantSplit/>
          <w:tblHeader/>
        </w:trPr>
        <w:tc>
          <w:tcPr>
            <w:tcW w:w="3330" w:type="dxa"/>
          </w:tcPr>
          <w:p w14:paraId="1CAF4063" w14:textId="77777777" w:rsidR="004929D3" w:rsidRPr="007535E3" w:rsidRDefault="004929D3" w:rsidP="004929D3">
            <w:pPr>
              <w:pStyle w:val="30"/>
              <w:tabs>
                <w:tab w:val="clear" w:pos="360"/>
                <w:tab w:val="clear" w:pos="720"/>
                <w:tab w:val="left" w:pos="23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7" w:type="dxa"/>
          </w:tcPr>
          <w:p w14:paraId="0A45C7CC" w14:textId="77777777" w:rsidR="004929D3" w:rsidRPr="007535E3" w:rsidRDefault="004929D3" w:rsidP="0049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320E8892" w14:textId="77777777" w:rsidR="004929D3" w:rsidRPr="007535E3" w:rsidRDefault="004929D3" w:rsidP="004929D3">
            <w:pPr>
              <w:pStyle w:val="30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729A0A00" w14:textId="77777777" w:rsidR="004929D3" w:rsidRPr="007535E3" w:rsidRDefault="00CE25B1" w:rsidP="00354C0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A7E8E59" w14:textId="77777777" w:rsidR="004929D3" w:rsidRPr="007535E3" w:rsidRDefault="004929D3" w:rsidP="004929D3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427B8FD" w14:textId="77777777" w:rsidR="004929D3" w:rsidRPr="007535E3" w:rsidRDefault="00CE25B1" w:rsidP="00354C0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4929D3" w:rsidRPr="007535E3" w14:paraId="36061735" w14:textId="77777777" w:rsidTr="00516618">
        <w:trPr>
          <w:cantSplit/>
          <w:tblHeader/>
        </w:trPr>
        <w:tc>
          <w:tcPr>
            <w:tcW w:w="3330" w:type="dxa"/>
          </w:tcPr>
          <w:p w14:paraId="5CC8D4AA" w14:textId="77777777" w:rsidR="004929D3" w:rsidRPr="007535E3" w:rsidRDefault="004929D3" w:rsidP="004929D3">
            <w:pPr>
              <w:pStyle w:val="30"/>
              <w:tabs>
                <w:tab w:val="clear" w:pos="360"/>
                <w:tab w:val="clear" w:pos="720"/>
                <w:tab w:val="left" w:pos="23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7" w:type="dxa"/>
          </w:tcPr>
          <w:p w14:paraId="1F9356C7" w14:textId="77777777" w:rsidR="004929D3" w:rsidRPr="007535E3" w:rsidRDefault="004929D3" w:rsidP="0049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7274D2AD" w14:textId="77777777" w:rsidR="004929D3" w:rsidRPr="007535E3" w:rsidRDefault="004929D3" w:rsidP="004929D3">
            <w:pPr>
              <w:pStyle w:val="30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C33482" w14:textId="77777777" w:rsidR="004929D3" w:rsidRPr="007535E3" w:rsidRDefault="004929D3" w:rsidP="007C3255">
            <w:pPr>
              <w:pStyle w:val="30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C203DF" w14:textId="77777777" w:rsidR="004929D3" w:rsidRPr="007535E3" w:rsidRDefault="004929D3" w:rsidP="004929D3">
            <w:pPr>
              <w:pStyle w:val="30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1B2EAB" w14:textId="77777777" w:rsidR="004929D3" w:rsidRPr="007535E3" w:rsidRDefault="004929D3" w:rsidP="004929D3">
            <w:pPr>
              <w:pStyle w:val="30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14:paraId="74DA39D9" w14:textId="77777777" w:rsidR="004929D3" w:rsidRPr="007535E3" w:rsidRDefault="004929D3" w:rsidP="004929D3">
            <w:pPr>
              <w:pStyle w:val="30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EA310A" w14:textId="77777777" w:rsidR="004929D3" w:rsidRPr="007535E3" w:rsidRDefault="004929D3" w:rsidP="004929D3">
            <w:pPr>
              <w:pStyle w:val="30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684C8A" w14:textId="77777777" w:rsidR="004929D3" w:rsidRPr="007535E3" w:rsidRDefault="004929D3" w:rsidP="004929D3">
            <w:pPr>
              <w:pStyle w:val="30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4D0002" w14:textId="77777777" w:rsidR="004929D3" w:rsidRPr="007535E3" w:rsidRDefault="004929D3" w:rsidP="004929D3">
            <w:pPr>
              <w:pStyle w:val="30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4929D3" w:rsidRPr="007535E3" w14:paraId="730A916B" w14:textId="77777777" w:rsidTr="00516618">
        <w:trPr>
          <w:cantSplit/>
          <w:tblHeader/>
        </w:trPr>
        <w:tc>
          <w:tcPr>
            <w:tcW w:w="3330" w:type="dxa"/>
          </w:tcPr>
          <w:p w14:paraId="22B514DD" w14:textId="77777777" w:rsidR="004929D3" w:rsidRPr="007535E3" w:rsidRDefault="004929D3" w:rsidP="0049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7" w:type="dxa"/>
          </w:tcPr>
          <w:p w14:paraId="17EE1623" w14:textId="77777777" w:rsidR="004929D3" w:rsidRPr="007535E3" w:rsidRDefault="004929D3" w:rsidP="004929D3">
            <w:pPr>
              <w:pStyle w:val="30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14:paraId="23D40ADE" w14:textId="77777777" w:rsidR="004929D3" w:rsidRPr="007535E3" w:rsidRDefault="004929D3" w:rsidP="0049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8B1AB6F" w14:textId="77777777" w:rsidR="004929D3" w:rsidRPr="007535E3" w:rsidRDefault="004929D3" w:rsidP="0049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2B5E78" w:rsidRPr="007535E3" w14:paraId="14F3C32D" w14:textId="77777777" w:rsidTr="00516618">
        <w:trPr>
          <w:cantSplit/>
        </w:trPr>
        <w:tc>
          <w:tcPr>
            <w:tcW w:w="3330" w:type="dxa"/>
          </w:tcPr>
          <w:p w14:paraId="35FBF852" w14:textId="2AA41B67" w:rsidR="002B5E78" w:rsidRPr="007535E3" w:rsidRDefault="00516618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hanging="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/</w:t>
            </w:r>
            <w:r w:rsidR="002B5E78"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37" w:type="dxa"/>
          </w:tcPr>
          <w:p w14:paraId="1E722D78" w14:textId="77777777" w:rsidR="002B5E78" w:rsidRPr="007535E3" w:rsidRDefault="002B5E78" w:rsidP="002B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47199B" w14:textId="77777777" w:rsidR="002B5E78" w:rsidRPr="007535E3" w:rsidRDefault="002B5E78" w:rsidP="002B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AE0DF3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right="-12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59F76B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75C366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D5FFE3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DC68D84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right="-12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2FE9EE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A2E154B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B5E78" w:rsidRPr="007535E3" w14:paraId="5546733A" w14:textId="77777777" w:rsidTr="00516618">
        <w:trPr>
          <w:cantSplit/>
        </w:trPr>
        <w:tc>
          <w:tcPr>
            <w:tcW w:w="3330" w:type="dxa"/>
          </w:tcPr>
          <w:p w14:paraId="66936286" w14:textId="77777777" w:rsidR="002B5E78" w:rsidRPr="007535E3" w:rsidRDefault="002B5E78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37" w:type="dxa"/>
          </w:tcPr>
          <w:p w14:paraId="3F378BF7" w14:textId="77777777" w:rsidR="002B5E78" w:rsidRPr="007535E3" w:rsidRDefault="002B5E78" w:rsidP="002B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01620A" w14:textId="77777777" w:rsidR="002B5E78" w:rsidRPr="007535E3" w:rsidRDefault="002B5E78" w:rsidP="002B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1AF545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right="-12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403786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09EF942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CD09D5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DFEF456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right="-12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F07DC8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D1622EA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B5E78" w:rsidRPr="007535E3" w14:paraId="26D18D56" w14:textId="77777777" w:rsidTr="00516618">
        <w:trPr>
          <w:cantSplit/>
        </w:trPr>
        <w:tc>
          <w:tcPr>
            <w:tcW w:w="3330" w:type="dxa"/>
          </w:tcPr>
          <w:p w14:paraId="0ABF5A9B" w14:textId="013A8FB7" w:rsidR="002B5E78" w:rsidRPr="007535E3" w:rsidRDefault="002B5E78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"/>
              </w:tabs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37" w:type="dxa"/>
          </w:tcPr>
          <w:p w14:paraId="6A039A50" w14:textId="77777777" w:rsidR="002B5E78" w:rsidRPr="007535E3" w:rsidRDefault="002B5E78" w:rsidP="002B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0.25</w:t>
            </w:r>
          </w:p>
        </w:tc>
        <w:tc>
          <w:tcPr>
            <w:tcW w:w="270" w:type="dxa"/>
          </w:tcPr>
          <w:p w14:paraId="2743DD22" w14:textId="77777777" w:rsidR="002B5E78" w:rsidRPr="007535E3" w:rsidRDefault="002B5E78" w:rsidP="002B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8734AB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right="-12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570,511</w:t>
            </w:r>
          </w:p>
        </w:tc>
        <w:tc>
          <w:tcPr>
            <w:tcW w:w="270" w:type="dxa"/>
          </w:tcPr>
          <w:p w14:paraId="6AFC83B9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45636EE" w14:textId="77777777" w:rsidR="002B5E78" w:rsidRPr="007535E3" w:rsidRDefault="002B5E78" w:rsidP="002B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142,628</w:t>
            </w:r>
          </w:p>
        </w:tc>
        <w:tc>
          <w:tcPr>
            <w:tcW w:w="270" w:type="dxa"/>
          </w:tcPr>
          <w:p w14:paraId="2A8649DD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CCC716F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right="-12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570,511</w:t>
            </w:r>
          </w:p>
        </w:tc>
        <w:tc>
          <w:tcPr>
            <w:tcW w:w="270" w:type="dxa"/>
          </w:tcPr>
          <w:p w14:paraId="4A289A79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BAE435" w14:textId="77777777" w:rsidR="002B5E78" w:rsidRPr="007535E3" w:rsidRDefault="002B5E78" w:rsidP="002B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142,628</w:t>
            </w:r>
          </w:p>
        </w:tc>
      </w:tr>
      <w:tr w:rsidR="002B5E78" w:rsidRPr="007535E3" w14:paraId="463491A0" w14:textId="77777777" w:rsidTr="00516618">
        <w:trPr>
          <w:cantSplit/>
        </w:trPr>
        <w:tc>
          <w:tcPr>
            <w:tcW w:w="3330" w:type="dxa"/>
          </w:tcPr>
          <w:p w14:paraId="5027EC0A" w14:textId="77777777" w:rsidR="002B5E78" w:rsidRPr="007535E3" w:rsidRDefault="002B5E78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hanging="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37" w:type="dxa"/>
          </w:tcPr>
          <w:p w14:paraId="269726A2" w14:textId="77777777" w:rsidR="002B5E78" w:rsidRPr="007535E3" w:rsidRDefault="002B5E78" w:rsidP="002B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B1D704" w14:textId="77777777" w:rsidR="002B5E78" w:rsidRPr="007535E3" w:rsidRDefault="002B5E78" w:rsidP="002B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9276D7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right="-12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E5ED65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D12CFC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B78B9A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73546E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right="-12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7AF6B8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57ED3A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B5E78" w:rsidRPr="007535E3" w14:paraId="0DDB7D5C" w14:textId="77777777" w:rsidTr="00516618">
        <w:trPr>
          <w:cantSplit/>
        </w:trPr>
        <w:tc>
          <w:tcPr>
            <w:tcW w:w="3330" w:type="dxa"/>
          </w:tcPr>
          <w:p w14:paraId="69C392DF" w14:textId="7221183A" w:rsidR="002B5E78" w:rsidRPr="007535E3" w:rsidRDefault="002B5E78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hanging="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="00243652"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37" w:type="dxa"/>
          </w:tcPr>
          <w:p w14:paraId="0EE6567F" w14:textId="77777777" w:rsidR="002B5E78" w:rsidRPr="007535E3" w:rsidRDefault="002B5E78" w:rsidP="002B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0.25</w:t>
            </w:r>
          </w:p>
        </w:tc>
        <w:tc>
          <w:tcPr>
            <w:tcW w:w="270" w:type="dxa"/>
          </w:tcPr>
          <w:p w14:paraId="359105AD" w14:textId="77777777" w:rsidR="002B5E78" w:rsidRPr="007535E3" w:rsidRDefault="002B5E78" w:rsidP="002B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79398E3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right="-12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570,511</w:t>
            </w:r>
          </w:p>
        </w:tc>
        <w:tc>
          <w:tcPr>
            <w:tcW w:w="270" w:type="dxa"/>
          </w:tcPr>
          <w:p w14:paraId="145D0A8B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06A3450" w14:textId="77777777" w:rsidR="002B5E78" w:rsidRPr="007535E3" w:rsidRDefault="002B5E78" w:rsidP="002B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142,628</w:t>
            </w:r>
          </w:p>
        </w:tc>
        <w:tc>
          <w:tcPr>
            <w:tcW w:w="270" w:type="dxa"/>
          </w:tcPr>
          <w:p w14:paraId="1565B549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9E86B49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right="-12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570,511</w:t>
            </w:r>
          </w:p>
        </w:tc>
        <w:tc>
          <w:tcPr>
            <w:tcW w:w="270" w:type="dxa"/>
          </w:tcPr>
          <w:p w14:paraId="6468D171" w14:textId="77777777" w:rsidR="002B5E78" w:rsidRPr="007535E3" w:rsidRDefault="002B5E78" w:rsidP="002B5E7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37DB0E" w14:textId="77777777" w:rsidR="002B5E78" w:rsidRPr="007535E3" w:rsidRDefault="002B5E78" w:rsidP="002B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142,628</w:t>
            </w:r>
          </w:p>
        </w:tc>
      </w:tr>
    </w:tbl>
    <w:p w14:paraId="3864DAA9" w14:textId="77777777" w:rsidR="00344357" w:rsidRPr="007535E3" w:rsidRDefault="00344357" w:rsidP="00344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0254DA1" w14:textId="77777777" w:rsidR="00BB3562" w:rsidRPr="007535E3" w:rsidRDefault="00BB3562" w:rsidP="003708D0">
      <w:pPr>
        <w:pStyle w:val="block"/>
        <w:spacing w:after="0" w:line="240" w:lineRule="atLeast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535E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21FD0DD" w14:textId="77777777" w:rsidR="00BB3562" w:rsidRPr="007535E3" w:rsidRDefault="00BB3562" w:rsidP="00BB3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99C6AAE" w14:textId="77777777" w:rsidR="00BB3562" w:rsidRPr="007535E3" w:rsidRDefault="00BB3562" w:rsidP="00BB3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535E3">
        <w:rPr>
          <w:rFonts w:ascii="Angsana New" w:hAnsi="Angsana New"/>
          <w:sz w:val="30"/>
          <w:szCs w:val="30"/>
        </w:rPr>
        <w:t>2535</w:t>
      </w:r>
      <w:r w:rsidRPr="007535E3">
        <w:rPr>
          <w:rFonts w:ascii="Angsana New" w:hAnsi="Angsana New"/>
          <w:sz w:val="30"/>
          <w:szCs w:val="30"/>
          <w:cs/>
        </w:rPr>
        <w:t xml:space="preserve"> มาตรา </w:t>
      </w:r>
      <w:r w:rsidRPr="007535E3">
        <w:rPr>
          <w:rFonts w:ascii="Angsana New" w:hAnsi="Angsana New"/>
          <w:sz w:val="30"/>
          <w:szCs w:val="30"/>
        </w:rPr>
        <w:t xml:space="preserve">51 </w:t>
      </w:r>
      <w:r w:rsidRPr="007535E3">
        <w:rPr>
          <w:rFonts w:ascii="Angsana New" w:hAnsi="Angsana New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20B55820" w14:textId="77777777" w:rsidR="00FB4F31" w:rsidRPr="007535E3" w:rsidRDefault="00FB4F31" w:rsidP="00BB3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80295F8" w14:textId="77777777" w:rsidR="00A50E5D" w:rsidRPr="007535E3" w:rsidRDefault="00FB4F31" w:rsidP="002B7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535E3">
        <w:rPr>
          <w:rFonts w:ascii="Angsana New" w:hAnsi="Angsana New"/>
          <w:b/>
          <w:bCs/>
          <w:sz w:val="30"/>
          <w:szCs w:val="30"/>
        </w:rPr>
        <w:t>19</w:t>
      </w:r>
      <w:r w:rsidR="004662DE" w:rsidRPr="007535E3">
        <w:rPr>
          <w:rFonts w:ascii="Angsana New" w:hAnsi="Angsana New"/>
          <w:b/>
          <w:bCs/>
          <w:sz w:val="30"/>
          <w:szCs w:val="30"/>
          <w:cs/>
        </w:rPr>
        <w:tab/>
      </w:r>
      <w:r w:rsidR="00BB3562" w:rsidRPr="007535E3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46403CD6" w14:textId="77777777" w:rsidR="00A50E5D" w:rsidRPr="007535E3" w:rsidRDefault="00A50E5D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lang w:val="en-GB"/>
        </w:rPr>
      </w:pPr>
    </w:p>
    <w:p w14:paraId="296AAD3E" w14:textId="77777777" w:rsidR="005C20C2" w:rsidRPr="007535E3" w:rsidRDefault="005C20C2" w:rsidP="005C20C2">
      <w:pPr>
        <w:ind w:left="540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7C84F2A5" w14:textId="77777777" w:rsidR="005C20C2" w:rsidRPr="007535E3" w:rsidRDefault="005C20C2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lang w:val="en-GB"/>
        </w:rPr>
      </w:pPr>
    </w:p>
    <w:p w14:paraId="135D9CF4" w14:textId="77777777" w:rsidR="005C20C2" w:rsidRPr="007535E3" w:rsidRDefault="005C20C2" w:rsidP="001448E6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7535E3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095AFD9B" w14:textId="77777777" w:rsidR="001448E6" w:rsidRPr="007535E3" w:rsidRDefault="001448E6" w:rsidP="006B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02BFE94C" w14:textId="77777777" w:rsidR="005C20C2" w:rsidRPr="007535E3" w:rsidRDefault="005C20C2" w:rsidP="005C20C2">
      <w:pPr>
        <w:pStyle w:val="Heading2"/>
        <w:ind w:left="540" w:right="-405"/>
        <w:rPr>
          <w:rFonts w:ascii="Angsana New" w:hAnsi="Angsana New"/>
          <w:b w:val="0"/>
          <w:i/>
          <w:iCs/>
        </w:rPr>
      </w:pPr>
      <w:r w:rsidRPr="007535E3">
        <w:rPr>
          <w:rFonts w:ascii="Angsana New" w:hAnsi="Angsana New"/>
          <w:b w:val="0"/>
          <w:sz w:val="30"/>
          <w:szCs w:val="30"/>
          <w:cs/>
        </w:rPr>
        <w:t>สำรองตามกฎหมาย</w:t>
      </w:r>
    </w:p>
    <w:p w14:paraId="1765AEC0" w14:textId="77777777" w:rsidR="005C20C2" w:rsidRPr="007535E3" w:rsidRDefault="005C20C2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2EDC0B0" w14:textId="77777777" w:rsidR="005C20C2" w:rsidRPr="007535E3" w:rsidRDefault="005C20C2" w:rsidP="005C2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535E3">
        <w:rPr>
          <w:rFonts w:ascii="Angsana New" w:hAnsi="Angsana New"/>
          <w:sz w:val="30"/>
          <w:szCs w:val="30"/>
        </w:rPr>
        <w:t>2535</w:t>
      </w:r>
      <w:r w:rsidRPr="007535E3">
        <w:rPr>
          <w:rFonts w:ascii="Angsana New" w:hAnsi="Angsana New"/>
          <w:sz w:val="30"/>
          <w:szCs w:val="30"/>
          <w:cs/>
        </w:rPr>
        <w:t xml:space="preserve"> มาตรา </w:t>
      </w:r>
      <w:r w:rsidRPr="007535E3">
        <w:rPr>
          <w:rFonts w:ascii="Angsana New" w:hAnsi="Angsana New"/>
          <w:sz w:val="30"/>
          <w:szCs w:val="30"/>
        </w:rPr>
        <w:t>116</w:t>
      </w:r>
      <w:r w:rsidRPr="007535E3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7535E3">
        <w:rPr>
          <w:rFonts w:ascii="Angsana New" w:hAnsi="Angsana New"/>
          <w:sz w:val="30"/>
          <w:szCs w:val="30"/>
        </w:rPr>
        <w:t>“</w:t>
      </w:r>
      <w:r w:rsidRPr="007535E3">
        <w:rPr>
          <w:rFonts w:ascii="Angsana New" w:hAnsi="Angsana New"/>
          <w:sz w:val="30"/>
          <w:szCs w:val="30"/>
          <w:cs/>
        </w:rPr>
        <w:t>สำรองตามกฎหมาย</w:t>
      </w:r>
      <w:r w:rsidRPr="007535E3">
        <w:rPr>
          <w:rFonts w:ascii="Angsana New" w:hAnsi="Angsana New"/>
          <w:sz w:val="30"/>
          <w:szCs w:val="30"/>
        </w:rPr>
        <w:t>”</w:t>
      </w:r>
      <w:r w:rsidRPr="007535E3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7535E3">
        <w:rPr>
          <w:rFonts w:ascii="Angsana New" w:hAnsi="Angsana New"/>
          <w:sz w:val="30"/>
          <w:szCs w:val="30"/>
        </w:rPr>
        <w:t xml:space="preserve">5 </w:t>
      </w:r>
      <w:r w:rsidRPr="007535E3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535E3">
        <w:rPr>
          <w:rFonts w:ascii="Angsana New" w:hAnsi="Angsana New"/>
          <w:sz w:val="30"/>
          <w:szCs w:val="30"/>
        </w:rPr>
        <w:t xml:space="preserve">10 </w:t>
      </w:r>
      <w:r w:rsidRPr="007535E3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605EE9C" w14:textId="77777777" w:rsidR="00D92F2A" w:rsidRPr="007535E3" w:rsidRDefault="00FB4F31" w:rsidP="00F6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535E3">
        <w:rPr>
          <w:rFonts w:ascii="Angsana New" w:hAnsi="Angsana New"/>
          <w:sz w:val="24"/>
          <w:szCs w:val="24"/>
        </w:rPr>
        <w:br w:type="page"/>
      </w:r>
      <w:r w:rsidR="00F64222"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0C9FCC3D" w14:textId="77777777" w:rsidR="00D92F2A" w:rsidRPr="007535E3" w:rsidRDefault="00D92F2A" w:rsidP="006B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96AF369" w14:textId="77777777" w:rsidR="00F64222" w:rsidRPr="007535E3" w:rsidRDefault="00F64222" w:rsidP="00F6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4708E646" w14:textId="77777777" w:rsidR="00F64222" w:rsidRPr="007535E3" w:rsidRDefault="00F64222" w:rsidP="005C2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3B76F12F" w14:textId="77777777" w:rsidR="00D92F2A" w:rsidRPr="007535E3" w:rsidRDefault="00F64222" w:rsidP="00536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ผลต่างจาก</w:t>
      </w:r>
      <w:r w:rsidR="00E36BCB" w:rsidRPr="007535E3">
        <w:rPr>
          <w:rFonts w:ascii="Angsana New" w:hAnsi="Angsana New"/>
          <w:sz w:val="30"/>
          <w:szCs w:val="30"/>
          <w:cs/>
        </w:rPr>
        <w:t>การ</w:t>
      </w:r>
      <w:r w:rsidRPr="007535E3">
        <w:rPr>
          <w:rFonts w:ascii="Angsana New" w:hAnsi="Angsana New"/>
          <w:sz w:val="30"/>
          <w:szCs w:val="30"/>
          <w:cs/>
        </w:rPr>
        <w:t>แปลงค่างบการเงินแสดงในส่วนของเจ้าของประกอบด้วยผลต่างจากการแปลงค่าทั้งหมดจาก</w:t>
      </w:r>
      <w:r w:rsidR="00E36BCB" w:rsidRPr="007535E3">
        <w:rPr>
          <w:rFonts w:ascii="Angsana New" w:hAnsi="Angsana New"/>
          <w:sz w:val="30"/>
          <w:szCs w:val="30"/>
        </w:rPr>
        <w:br/>
      </w:r>
      <w:r w:rsidRPr="007535E3">
        <w:rPr>
          <w:rFonts w:ascii="Angsana New" w:hAnsi="Angsana New"/>
          <w:sz w:val="30"/>
          <w:szCs w:val="30"/>
          <w:cs/>
        </w:rPr>
        <w:t>งบการเงินของหน่วยงานในต่างประเทศ</w:t>
      </w:r>
    </w:p>
    <w:p w14:paraId="5D0F652D" w14:textId="77777777" w:rsidR="00536B04" w:rsidRPr="007535E3" w:rsidRDefault="00536B04" w:rsidP="00536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2A945AB" w14:textId="43A39E3E" w:rsidR="00DE21BA" w:rsidRPr="007535E3" w:rsidRDefault="00A95242" w:rsidP="00E62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535E3">
        <w:rPr>
          <w:rFonts w:ascii="Angsana New" w:hAnsi="Angsana New"/>
          <w:b/>
          <w:bCs/>
          <w:sz w:val="30"/>
          <w:szCs w:val="30"/>
        </w:rPr>
        <w:t>2</w:t>
      </w:r>
      <w:r w:rsidR="00FB4F31" w:rsidRPr="007535E3">
        <w:rPr>
          <w:rFonts w:ascii="Angsana New" w:hAnsi="Angsana New"/>
          <w:b/>
          <w:bCs/>
          <w:sz w:val="30"/>
          <w:szCs w:val="30"/>
        </w:rPr>
        <w:t>0</w:t>
      </w:r>
      <w:r w:rsidR="00DE21BA" w:rsidRPr="007535E3">
        <w:rPr>
          <w:rFonts w:ascii="Angsana New" w:hAnsi="Angsana New"/>
          <w:b/>
          <w:bCs/>
          <w:sz w:val="30"/>
          <w:szCs w:val="30"/>
        </w:rPr>
        <w:tab/>
      </w:r>
      <w:r w:rsidR="00E16E04" w:rsidRPr="007535E3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</w:t>
      </w:r>
      <w:r w:rsidR="006376AA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22E26E31" w14:textId="77777777" w:rsidR="001A0956" w:rsidRPr="007535E3" w:rsidRDefault="001A0956" w:rsidP="00E62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63AA02B3" w14:textId="77777777" w:rsidR="00DA2743" w:rsidRPr="007535E3" w:rsidRDefault="00F54B23" w:rsidP="00DA2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กลุ่ม</w:t>
      </w:r>
      <w:r w:rsidR="00DA2743" w:rsidRPr="007535E3">
        <w:rPr>
          <w:rFonts w:ascii="Angsana New" w:hAnsi="Angsana New"/>
          <w:sz w:val="30"/>
          <w:szCs w:val="30"/>
          <w:cs/>
        </w:rPr>
        <w:t>บริษัทได้นำเสนอข้อมูลทางการเงินจำแนกตามภูมิศาสตร์</w:t>
      </w:r>
      <w:r w:rsidR="00F95CFD" w:rsidRPr="007535E3">
        <w:rPr>
          <w:rFonts w:ascii="Angsana New" w:hAnsi="Angsana New"/>
          <w:sz w:val="30"/>
          <w:szCs w:val="30"/>
          <w:cs/>
        </w:rPr>
        <w:t xml:space="preserve"> </w:t>
      </w:r>
      <w:r w:rsidR="00DA2743" w:rsidRPr="007535E3">
        <w:rPr>
          <w:rFonts w:ascii="Angsana New" w:hAnsi="Angsana New"/>
          <w:sz w:val="30"/>
          <w:szCs w:val="30"/>
          <w:cs/>
        </w:rPr>
        <w:t>โดยพิจารณาจากระบบการบริหารการจัดการและโครงสร้างการรายงานทางการเงินภายในของ</w:t>
      </w:r>
      <w:r w:rsidR="00F95CFD" w:rsidRPr="007535E3">
        <w:rPr>
          <w:rFonts w:ascii="Angsana New" w:hAnsi="Angsana New"/>
          <w:sz w:val="30"/>
          <w:szCs w:val="30"/>
          <w:cs/>
        </w:rPr>
        <w:t>กลุ่มบริษัทและ</w:t>
      </w:r>
      <w:r w:rsidR="00DA2743" w:rsidRPr="007535E3">
        <w:rPr>
          <w:rFonts w:ascii="Angsana New" w:hAnsi="Angsana New"/>
          <w:sz w:val="30"/>
          <w:szCs w:val="30"/>
          <w:cs/>
        </w:rPr>
        <w:t>บริษัทเป็นเกณฑ์ในการกำหนดส่วนงาน</w:t>
      </w:r>
    </w:p>
    <w:p w14:paraId="0C367003" w14:textId="77777777" w:rsidR="00DA2743" w:rsidRPr="007535E3" w:rsidRDefault="00DA2743" w:rsidP="00DA2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1F73D48B" w14:textId="77777777" w:rsidR="002F03B6" w:rsidRPr="007535E3" w:rsidRDefault="002F03B6" w:rsidP="00E62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39ADADD7" w14:textId="77777777" w:rsidR="002F03B6" w:rsidRPr="007535E3" w:rsidRDefault="002F03B6" w:rsidP="00E62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56F2E6AC" w14:textId="77777777" w:rsidR="00536B04" w:rsidRPr="007535E3" w:rsidRDefault="00E77826" w:rsidP="00E62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ผู้บริหารเห็นว่า </w:t>
      </w:r>
      <w:r w:rsidR="00D0333F" w:rsidRPr="007535E3">
        <w:rPr>
          <w:rFonts w:ascii="Angsana New" w:hAnsi="Angsana New"/>
          <w:sz w:val="30"/>
          <w:szCs w:val="30"/>
          <w:cs/>
        </w:rPr>
        <w:t>กลุ่ม</w:t>
      </w:r>
      <w:r w:rsidR="005F6D8D" w:rsidRPr="007535E3">
        <w:rPr>
          <w:rFonts w:ascii="Angsana New" w:hAnsi="Angsana New"/>
          <w:sz w:val="30"/>
          <w:szCs w:val="30"/>
          <w:cs/>
        </w:rPr>
        <w:t>บริษัท</w:t>
      </w:r>
      <w:r w:rsidR="00F46987" w:rsidRPr="007535E3">
        <w:rPr>
          <w:rFonts w:ascii="Angsana New" w:hAnsi="Angsana New"/>
          <w:sz w:val="30"/>
          <w:szCs w:val="30"/>
          <w:cs/>
        </w:rPr>
        <w:t>ดำเนินกิจการใน</w:t>
      </w:r>
      <w:r w:rsidR="00D46A65" w:rsidRPr="007535E3">
        <w:rPr>
          <w:rFonts w:ascii="Angsana New" w:hAnsi="Angsana New"/>
          <w:sz w:val="30"/>
          <w:szCs w:val="30"/>
          <w:cs/>
        </w:rPr>
        <w:t>ส่วนงานธุรกิจ</w:t>
      </w:r>
      <w:r w:rsidR="00F46987" w:rsidRPr="007535E3">
        <w:rPr>
          <w:rFonts w:ascii="Angsana New" w:hAnsi="Angsana New"/>
          <w:sz w:val="30"/>
          <w:szCs w:val="30"/>
          <w:cs/>
        </w:rPr>
        <w:t>เดียว คือ ผลิตภัณฑ์</w:t>
      </w:r>
      <w:r w:rsidR="00CE16A3" w:rsidRPr="007535E3">
        <w:rPr>
          <w:rFonts w:ascii="Angsana New" w:hAnsi="Angsana New"/>
          <w:sz w:val="30"/>
          <w:szCs w:val="30"/>
          <w:cs/>
        </w:rPr>
        <w:t>โลหะ</w:t>
      </w:r>
      <w:r w:rsidR="002E26A4" w:rsidRPr="007535E3">
        <w:rPr>
          <w:rFonts w:ascii="Angsana New" w:hAnsi="Angsana New"/>
          <w:sz w:val="30"/>
          <w:szCs w:val="30"/>
          <w:cs/>
        </w:rPr>
        <w:t xml:space="preserve"> </w:t>
      </w:r>
      <w:r w:rsidR="00F46987" w:rsidRPr="007535E3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</w:t>
      </w:r>
      <w:r w:rsidR="00D0333F" w:rsidRPr="007535E3">
        <w:rPr>
          <w:rFonts w:ascii="Angsana New" w:hAnsi="Angsana New"/>
          <w:sz w:val="30"/>
          <w:szCs w:val="30"/>
          <w:cs/>
        </w:rPr>
        <w:t>กลุ่ม</w:t>
      </w:r>
      <w:r w:rsidR="00F46987" w:rsidRPr="007535E3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14:paraId="3F883EF5" w14:textId="77777777" w:rsidR="00FB4F31" w:rsidRPr="007535E3" w:rsidRDefault="00FB4F31" w:rsidP="00DB4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68E41B1D" w14:textId="77777777" w:rsidR="00DB489A" w:rsidRPr="007535E3" w:rsidRDefault="00F95CFD" w:rsidP="00DB4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ข้อมูลทาง</w:t>
      </w:r>
      <w:r w:rsidR="00DB489A"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14:paraId="11F106C6" w14:textId="77777777" w:rsidR="00DB489A" w:rsidRPr="007535E3" w:rsidRDefault="00DB489A" w:rsidP="00DB4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669D883C" w14:textId="77777777" w:rsidR="00DB489A" w:rsidRPr="007535E3" w:rsidRDefault="00DB489A" w:rsidP="00DB4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535E3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</w:t>
      </w:r>
      <w:r w:rsidR="00F95CFD" w:rsidRPr="007535E3">
        <w:rPr>
          <w:rFonts w:ascii="Angsana New" w:hAnsi="Angsana New"/>
          <w:snapToGrid w:val="0"/>
          <w:sz w:val="30"/>
          <w:szCs w:val="30"/>
          <w:cs/>
          <w:lang w:eastAsia="th-TH"/>
        </w:rPr>
        <w:t>ข้อมูลทาง</w:t>
      </w:r>
      <w:r w:rsidRPr="007535E3">
        <w:rPr>
          <w:rFonts w:ascii="Angsana New" w:hAnsi="Angsana New"/>
          <w:snapToGrid w:val="0"/>
          <w:sz w:val="30"/>
          <w:szCs w:val="30"/>
          <w:cs/>
          <w:lang w:eastAsia="th-TH"/>
        </w:rPr>
        <w:t>ภูมิศาสตร์ รายได้</w:t>
      </w:r>
      <w:r w:rsidR="00D13E25" w:rsidRPr="007535E3">
        <w:rPr>
          <w:rFonts w:ascii="Angsana New" w:hAnsi="Angsana New"/>
          <w:snapToGrid w:val="0"/>
          <w:sz w:val="30"/>
          <w:szCs w:val="30"/>
          <w:cs/>
          <w:lang w:eastAsia="th-TH"/>
        </w:rPr>
        <w:t>และค่าใช้จ่าย</w:t>
      </w:r>
      <w:r w:rsidRPr="007535E3">
        <w:rPr>
          <w:rFonts w:ascii="Angsana New" w:hAnsi="Angsana New"/>
          <w:snapToGrid w:val="0"/>
          <w:sz w:val="30"/>
          <w:szCs w:val="30"/>
          <w:cs/>
          <w:lang w:eastAsia="th-TH"/>
        </w:rPr>
        <w:t>ตามส่วนงานแยกตามที่ตั้งภูมิศาสตร์ของลูกค้า สินทรัพย์ตามส่วนงานแยกตามสถานที่ตั้งทางภูมิศาสตร์ของสินทรัพย์</w:t>
      </w:r>
    </w:p>
    <w:p w14:paraId="44804960" w14:textId="77777777" w:rsidR="00D92F2A" w:rsidRPr="007535E3" w:rsidRDefault="00D92F2A" w:rsidP="00D92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88BD114" w14:textId="77777777" w:rsidR="00E62722" w:rsidRPr="007535E3" w:rsidRDefault="00D21AF2" w:rsidP="00D92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7535E3">
        <w:rPr>
          <w:rFonts w:ascii="Angsana New" w:hAnsi="Angsana New"/>
          <w:i/>
          <w:iCs/>
          <w:sz w:val="30"/>
          <w:szCs w:val="30"/>
          <w:cs/>
        </w:rPr>
        <w:t>บริษัทได้นำเสนอส่วนงานดำเนินงานที่สำคัญ ดังนี้</w:t>
      </w:r>
    </w:p>
    <w:p w14:paraId="76E0A0A3" w14:textId="77777777" w:rsidR="00E62722" w:rsidRPr="007535E3" w:rsidRDefault="00E62722" w:rsidP="00E62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27F8C25" w14:textId="77777777" w:rsidR="00E62722" w:rsidRPr="007535E3" w:rsidRDefault="00E62722" w:rsidP="00E62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7535E3">
        <w:rPr>
          <w:rFonts w:ascii="Angsana New" w:hAnsi="Angsana New"/>
          <w:sz w:val="30"/>
          <w:szCs w:val="30"/>
        </w:rPr>
        <w:t>1</w:t>
      </w:r>
      <w:r w:rsidRPr="007535E3">
        <w:rPr>
          <w:rFonts w:ascii="Angsana New" w:hAnsi="Angsana New"/>
          <w:sz w:val="30"/>
          <w:szCs w:val="30"/>
          <w:cs/>
        </w:rPr>
        <w:tab/>
        <w:t>ประเทศ</w:t>
      </w:r>
      <w:r w:rsidR="00F371F4" w:rsidRPr="007535E3">
        <w:rPr>
          <w:rFonts w:ascii="Angsana New" w:hAnsi="Angsana New"/>
          <w:sz w:val="30"/>
          <w:szCs w:val="30"/>
          <w:cs/>
        </w:rPr>
        <w:t>ไทย</w:t>
      </w:r>
    </w:p>
    <w:p w14:paraId="123035E5" w14:textId="77777777" w:rsidR="00E62722" w:rsidRPr="007535E3" w:rsidRDefault="00E62722" w:rsidP="0049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7535E3">
        <w:rPr>
          <w:rFonts w:ascii="Angsana New" w:hAnsi="Angsana New"/>
          <w:sz w:val="30"/>
          <w:szCs w:val="30"/>
        </w:rPr>
        <w:t xml:space="preserve">2 </w:t>
      </w:r>
      <w:r w:rsidRPr="007535E3">
        <w:rPr>
          <w:rFonts w:ascii="Angsana New" w:hAnsi="Angsana New"/>
          <w:sz w:val="30"/>
          <w:szCs w:val="30"/>
          <w:cs/>
        </w:rPr>
        <w:tab/>
        <w:t>ประเทศ</w:t>
      </w:r>
      <w:r w:rsidR="00F371F4" w:rsidRPr="007535E3">
        <w:rPr>
          <w:rFonts w:ascii="Angsana New" w:hAnsi="Angsana New"/>
          <w:sz w:val="30"/>
          <w:szCs w:val="30"/>
          <w:cs/>
        </w:rPr>
        <w:t>อื่น ๆ</w:t>
      </w:r>
    </w:p>
    <w:p w14:paraId="5E904C7C" w14:textId="77777777" w:rsidR="008930C2" w:rsidRPr="007535E3" w:rsidRDefault="001C1F75" w:rsidP="0049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  <w:r w:rsidRPr="007535E3">
        <w:rPr>
          <w:rFonts w:ascii="Angsana New" w:hAnsi="Angsana New"/>
          <w:sz w:val="22"/>
          <w:szCs w:val="22"/>
        </w:rPr>
        <w:br w:type="page"/>
      </w:r>
    </w:p>
    <w:p w14:paraId="60D31706" w14:textId="7E2DB015" w:rsidR="008930C2" w:rsidRPr="007535E3" w:rsidRDefault="00F66B61" w:rsidP="0049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การกระทบยอดรายได้ กำไรหรือขาดทุนของส่วนงานที่รายงาน</w:t>
      </w:r>
      <w:r w:rsidR="006376A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และการจำแนกรายได้</w:t>
      </w:r>
    </w:p>
    <w:p w14:paraId="1D272330" w14:textId="77777777" w:rsidR="00490F9C" w:rsidRPr="0087345F" w:rsidRDefault="00490F9C" w:rsidP="0049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270"/>
        <w:gridCol w:w="360"/>
        <w:gridCol w:w="540"/>
        <w:gridCol w:w="360"/>
        <w:gridCol w:w="810"/>
        <w:gridCol w:w="270"/>
        <w:gridCol w:w="900"/>
        <w:gridCol w:w="270"/>
        <w:gridCol w:w="810"/>
        <w:gridCol w:w="270"/>
        <w:gridCol w:w="810"/>
      </w:tblGrid>
      <w:tr w:rsidR="00A00CCD" w:rsidRPr="007535E3" w14:paraId="5DA9D0CD" w14:textId="77777777" w:rsidTr="00243652">
        <w:tc>
          <w:tcPr>
            <w:tcW w:w="4590" w:type="dxa"/>
            <w:gridSpan w:val="4"/>
          </w:tcPr>
          <w:p w14:paraId="017DB265" w14:textId="77777777" w:rsidR="00A00CCD" w:rsidRPr="007535E3" w:rsidRDefault="00A00CCD" w:rsidP="00F63688">
            <w:pPr>
              <w:jc w:val="both"/>
              <w:rPr>
                <w:rFonts w:ascii="Angsana New" w:hAnsi="Angsana New"/>
              </w:rPr>
            </w:pPr>
            <w:r w:rsidRPr="007535E3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5040" w:type="dxa"/>
            <w:gridSpan w:val="9"/>
          </w:tcPr>
          <w:p w14:paraId="4E318AE2" w14:textId="77777777" w:rsidR="00A00CCD" w:rsidRPr="007535E3" w:rsidRDefault="00A00CCD" w:rsidP="00F63688">
            <w:pPr>
              <w:ind w:left="-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00CCD" w:rsidRPr="007535E3" w14:paraId="4E8EDC30" w14:textId="77777777" w:rsidTr="00243652">
        <w:tblPrEx>
          <w:tblLook w:val="01E0" w:firstRow="1" w:lastRow="1" w:firstColumn="1" w:lastColumn="1" w:noHBand="0" w:noVBand="0"/>
        </w:tblPrEx>
        <w:tc>
          <w:tcPr>
            <w:tcW w:w="3060" w:type="dxa"/>
          </w:tcPr>
          <w:p w14:paraId="56BC1F77" w14:textId="77777777" w:rsidR="00A00CCD" w:rsidRPr="007535E3" w:rsidRDefault="00A00CCD" w:rsidP="00B478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0" w:type="dxa"/>
            <w:gridSpan w:val="4"/>
            <w:vAlign w:val="bottom"/>
          </w:tcPr>
          <w:p w14:paraId="0A0FEDA7" w14:textId="77777777" w:rsidR="00A00CCD" w:rsidRPr="007535E3" w:rsidRDefault="00A00CCD" w:rsidP="00F63688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ja-JP" w:bidi="th-TH"/>
              </w:rPr>
              <w:t xml:space="preserve">ส่วนงาน </w:t>
            </w:r>
            <w:r w:rsidRPr="007535E3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eastAsia="ja-JP" w:bidi="th-TH"/>
              </w:rPr>
              <w:t>1</w:t>
            </w:r>
          </w:p>
        </w:tc>
        <w:tc>
          <w:tcPr>
            <w:tcW w:w="360" w:type="dxa"/>
            <w:vAlign w:val="bottom"/>
          </w:tcPr>
          <w:p w14:paraId="201CD5D8" w14:textId="77777777" w:rsidR="00A00CCD" w:rsidRPr="007535E3" w:rsidRDefault="00A00CCD" w:rsidP="00F63688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D447F76" w14:textId="77777777" w:rsidR="00A00CCD" w:rsidRPr="007535E3" w:rsidRDefault="00A00CCD" w:rsidP="00F6368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3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ส่วนงาน </w:t>
            </w:r>
            <w:r w:rsidRPr="007535E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17DA89FE" w14:textId="77777777" w:rsidR="00A00CCD" w:rsidRPr="007535E3" w:rsidRDefault="00A00CCD" w:rsidP="00F6368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5EC8AA0" w14:textId="77777777" w:rsidR="00A00CCD" w:rsidRPr="007535E3" w:rsidRDefault="00A00CCD" w:rsidP="00F63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535E3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ja-JP" w:bidi="th-TH"/>
              </w:rPr>
              <w:t>รวม</w:t>
            </w:r>
          </w:p>
        </w:tc>
      </w:tr>
      <w:tr w:rsidR="00354C08" w:rsidRPr="007535E3" w14:paraId="6B6A2137" w14:textId="77777777" w:rsidTr="00243652">
        <w:tblPrEx>
          <w:tblLook w:val="01E0" w:firstRow="1" w:lastRow="1" w:firstColumn="1" w:lastColumn="1" w:noHBand="0" w:noVBand="0"/>
        </w:tblPrEx>
        <w:tc>
          <w:tcPr>
            <w:tcW w:w="3060" w:type="dxa"/>
          </w:tcPr>
          <w:p w14:paraId="59A202E4" w14:textId="77777777" w:rsidR="00354C08" w:rsidRPr="007535E3" w:rsidRDefault="00354C08" w:rsidP="00243652">
            <w:pPr>
              <w:pStyle w:val="block"/>
              <w:spacing w:after="0" w:line="240" w:lineRule="auto"/>
              <w:ind w:left="-125" w:firstLine="10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สำหรับปีสิ้นสุดวันที่ </w:t>
            </w: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00" w:type="dxa"/>
          </w:tcPr>
          <w:p w14:paraId="3755BC6C" w14:textId="77777777" w:rsidR="00354C08" w:rsidRPr="007535E3" w:rsidRDefault="00CE25B1" w:rsidP="00354C08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6F2A3BAC" w14:textId="77777777" w:rsidR="00354C08" w:rsidRPr="007535E3" w:rsidRDefault="00354C08" w:rsidP="00354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4240176A" w14:textId="77777777" w:rsidR="00354C08" w:rsidRPr="007535E3" w:rsidRDefault="00CE25B1" w:rsidP="00354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5E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60" w:type="dxa"/>
          </w:tcPr>
          <w:p w14:paraId="2FCF26EF" w14:textId="77777777" w:rsidR="00354C08" w:rsidRPr="007535E3" w:rsidRDefault="00354C08" w:rsidP="00354C08">
            <w:pPr>
              <w:pStyle w:val="acctfourfigures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915681B" w14:textId="77777777" w:rsidR="00354C08" w:rsidRPr="007535E3" w:rsidRDefault="00CE25B1" w:rsidP="00354C08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547A004" w14:textId="77777777" w:rsidR="00354C08" w:rsidRPr="007535E3" w:rsidRDefault="00354C08" w:rsidP="00354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D26284" w14:textId="77777777" w:rsidR="00354C08" w:rsidRPr="007535E3" w:rsidRDefault="00CE25B1" w:rsidP="00354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5E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4D1A2A1C" w14:textId="77777777" w:rsidR="00354C08" w:rsidRPr="007535E3" w:rsidRDefault="00354C08" w:rsidP="00354C0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CE4AEF" w14:textId="77777777" w:rsidR="00354C08" w:rsidRPr="007535E3" w:rsidRDefault="00CE25B1" w:rsidP="00354C08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281DC011" w14:textId="77777777" w:rsidR="00354C08" w:rsidRPr="007535E3" w:rsidRDefault="00354C08" w:rsidP="00354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5E0ECA" w14:textId="77777777" w:rsidR="00354C08" w:rsidRPr="007535E3" w:rsidRDefault="00CE25B1" w:rsidP="00354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5E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54C08" w:rsidRPr="007535E3" w14:paraId="023B0773" w14:textId="77777777" w:rsidTr="00243652">
        <w:tblPrEx>
          <w:tblLook w:val="01E0" w:firstRow="1" w:lastRow="1" w:firstColumn="1" w:lastColumn="1" w:noHBand="0" w:noVBand="0"/>
        </w:tblPrEx>
        <w:trPr>
          <w:trHeight w:hRule="exact" w:val="299"/>
        </w:trPr>
        <w:tc>
          <w:tcPr>
            <w:tcW w:w="3060" w:type="dxa"/>
            <w:vAlign w:val="center"/>
          </w:tcPr>
          <w:p w14:paraId="61891FE8" w14:textId="77777777" w:rsidR="00354C08" w:rsidRPr="007535E3" w:rsidRDefault="00354C08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08" w:firstLine="109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570" w:type="dxa"/>
            <w:gridSpan w:val="12"/>
          </w:tcPr>
          <w:p w14:paraId="6499FAE5" w14:textId="77777777" w:rsidR="00354C08" w:rsidRPr="007535E3" w:rsidRDefault="00354C08" w:rsidP="00354C08">
            <w:pPr>
              <w:pStyle w:val="acctfourfigures"/>
              <w:tabs>
                <w:tab w:val="decimal" w:pos="685"/>
              </w:tabs>
              <w:ind w:left="-92" w:right="-6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CE25B1" w:rsidRPr="007535E3" w14:paraId="2931A371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060" w:type="dxa"/>
          </w:tcPr>
          <w:p w14:paraId="2D997B9A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35E3">
              <w:rPr>
                <w:rFonts w:ascii="Angsana New" w:hAnsi="Angsana New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900" w:type="dxa"/>
          </w:tcPr>
          <w:p w14:paraId="74279EF5" w14:textId="37EDC7CC" w:rsidR="00CE25B1" w:rsidRPr="007535E3" w:rsidRDefault="003D62E1" w:rsidP="00CE25B1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0735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</w:t>
            </w:r>
            <w:r w:rsidRPr="007535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0735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270" w:type="dxa"/>
          </w:tcPr>
          <w:p w14:paraId="2F0A0FF2" w14:textId="77777777" w:rsidR="00CE25B1" w:rsidRPr="007535E3" w:rsidRDefault="00CE25B1" w:rsidP="00CE25B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301282F8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780,752</w:t>
            </w:r>
          </w:p>
        </w:tc>
        <w:tc>
          <w:tcPr>
            <w:tcW w:w="360" w:type="dxa"/>
          </w:tcPr>
          <w:p w14:paraId="51372595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BA99587" w14:textId="77777777" w:rsidR="00CE25B1" w:rsidRPr="007535E3" w:rsidRDefault="000835AC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62,064</w:t>
            </w:r>
          </w:p>
        </w:tc>
        <w:tc>
          <w:tcPr>
            <w:tcW w:w="270" w:type="dxa"/>
          </w:tcPr>
          <w:p w14:paraId="43DA3210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BF575F" w14:textId="77777777" w:rsidR="00CE25B1" w:rsidRPr="007535E3" w:rsidRDefault="00CE25B1" w:rsidP="00DA684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64,953</w:t>
            </w:r>
          </w:p>
        </w:tc>
        <w:tc>
          <w:tcPr>
            <w:tcW w:w="270" w:type="dxa"/>
          </w:tcPr>
          <w:p w14:paraId="5B879CE5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7C9ADEAB" w14:textId="0EF5FD2D" w:rsidR="00CE25B1" w:rsidRPr="007535E3" w:rsidRDefault="003D62E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07356F">
              <w:rPr>
                <w:rFonts w:ascii="Angsana New" w:hAnsi="Angsana New" w:cs="Angsana New"/>
                <w:sz w:val="28"/>
                <w:szCs w:val="28"/>
                <w:lang w:val="en-US"/>
              </w:rPr>
              <w:t>88</w:t>
            </w: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07356F">
              <w:rPr>
                <w:rFonts w:ascii="Angsana New" w:hAnsi="Angsana New" w:cs="Angsana New"/>
                <w:sz w:val="28"/>
                <w:szCs w:val="28"/>
                <w:lang w:val="en-US"/>
              </w:rPr>
              <w:t>223</w:t>
            </w:r>
          </w:p>
        </w:tc>
        <w:tc>
          <w:tcPr>
            <w:tcW w:w="270" w:type="dxa"/>
          </w:tcPr>
          <w:p w14:paraId="5C5D5263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32E7B02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845,705</w:t>
            </w:r>
          </w:p>
        </w:tc>
      </w:tr>
      <w:tr w:rsidR="00CE25B1" w:rsidRPr="007535E3" w14:paraId="4D4F5CEA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060" w:type="dxa"/>
          </w:tcPr>
          <w:p w14:paraId="7057E3DE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35E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CDA6DE" w14:textId="77777777" w:rsidR="00CE25B1" w:rsidRPr="007535E3" w:rsidRDefault="003D62E1" w:rsidP="00CE25B1">
            <w:pPr>
              <w:pStyle w:val="acctfourfigures"/>
              <w:tabs>
                <w:tab w:val="clear" w:pos="765"/>
                <w:tab w:val="decimal" w:pos="43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879027" w14:textId="77777777" w:rsidR="00CE25B1" w:rsidRPr="007535E3" w:rsidRDefault="00CE25B1" w:rsidP="00CE25B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4DB20B99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43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4273C7D8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EC68C72" w14:textId="77777777" w:rsidR="00CE25B1" w:rsidRPr="007535E3" w:rsidRDefault="000835AC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601</w:t>
            </w:r>
          </w:p>
        </w:tc>
        <w:tc>
          <w:tcPr>
            <w:tcW w:w="270" w:type="dxa"/>
          </w:tcPr>
          <w:p w14:paraId="5206EF98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226F8F" w14:textId="77777777" w:rsidR="00CE25B1" w:rsidRPr="007535E3" w:rsidRDefault="00CE25B1" w:rsidP="00DA684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780</w:t>
            </w:r>
          </w:p>
        </w:tc>
        <w:tc>
          <w:tcPr>
            <w:tcW w:w="270" w:type="dxa"/>
          </w:tcPr>
          <w:p w14:paraId="171EBCE2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40EE5D" w14:textId="77777777" w:rsidR="00CE25B1" w:rsidRPr="007535E3" w:rsidRDefault="003D62E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601</w:t>
            </w:r>
          </w:p>
        </w:tc>
        <w:tc>
          <w:tcPr>
            <w:tcW w:w="270" w:type="dxa"/>
          </w:tcPr>
          <w:p w14:paraId="03052B79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617195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780</w:t>
            </w:r>
          </w:p>
        </w:tc>
      </w:tr>
      <w:tr w:rsidR="00CE25B1" w:rsidRPr="007535E3" w14:paraId="44AE7130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060" w:type="dxa"/>
          </w:tcPr>
          <w:p w14:paraId="78AC4A41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3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4A9AA3C" w14:textId="62D418CE" w:rsidR="00CE25B1" w:rsidRPr="007535E3" w:rsidRDefault="003D62E1" w:rsidP="00CE25B1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384B8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</w:t>
            </w: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84B8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159</w:t>
            </w:r>
          </w:p>
        </w:tc>
        <w:tc>
          <w:tcPr>
            <w:tcW w:w="270" w:type="dxa"/>
          </w:tcPr>
          <w:p w14:paraId="7BF474C5" w14:textId="77777777" w:rsidR="00CE25B1" w:rsidRPr="007535E3" w:rsidRDefault="00CE25B1" w:rsidP="00CE25B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309383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780,752</w:t>
            </w:r>
          </w:p>
        </w:tc>
        <w:tc>
          <w:tcPr>
            <w:tcW w:w="360" w:type="dxa"/>
          </w:tcPr>
          <w:p w14:paraId="1E9802CD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8B02FD7" w14:textId="77777777" w:rsidR="00CE25B1" w:rsidRPr="007535E3" w:rsidRDefault="000835AC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62,665</w:t>
            </w:r>
          </w:p>
        </w:tc>
        <w:tc>
          <w:tcPr>
            <w:tcW w:w="270" w:type="dxa"/>
          </w:tcPr>
          <w:p w14:paraId="2A281BE1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FC2593C" w14:textId="77777777" w:rsidR="00CE25B1" w:rsidRPr="007535E3" w:rsidRDefault="00CE25B1" w:rsidP="00DA684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65,733</w:t>
            </w:r>
          </w:p>
        </w:tc>
        <w:tc>
          <w:tcPr>
            <w:tcW w:w="270" w:type="dxa"/>
          </w:tcPr>
          <w:p w14:paraId="3DE62C1D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371BCB" w14:textId="41221383" w:rsidR="00CE25B1" w:rsidRPr="007535E3" w:rsidRDefault="003D62E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  <w:r w:rsidR="005B100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88</w:t>
            </w: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5B100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824</w:t>
            </w:r>
          </w:p>
        </w:tc>
        <w:tc>
          <w:tcPr>
            <w:tcW w:w="270" w:type="dxa"/>
          </w:tcPr>
          <w:p w14:paraId="57320A9E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5CE415E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846,485</w:t>
            </w:r>
          </w:p>
        </w:tc>
      </w:tr>
      <w:tr w:rsidR="00CE25B1" w:rsidRPr="007535E3" w14:paraId="38ECEEC7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060" w:type="dxa"/>
            <w:vAlign w:val="center"/>
          </w:tcPr>
          <w:p w14:paraId="7339278F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08" w:firstLine="10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2AF9314" w14:textId="77777777" w:rsidR="00CE25B1" w:rsidRPr="007535E3" w:rsidRDefault="00CE25B1" w:rsidP="00CE25B1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AA6977" w14:textId="77777777" w:rsidR="00CE25B1" w:rsidRPr="007535E3" w:rsidRDefault="00CE25B1" w:rsidP="00CE25B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289CD62B" w14:textId="77777777" w:rsidR="00CE25B1" w:rsidRPr="007535E3" w:rsidRDefault="00CE25B1" w:rsidP="00CE25B1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3D10498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4A9EDF2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1A35A2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6883DB9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B4D30D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B116255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4F60ABB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E067615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E25B1" w:rsidRPr="007535E3" w14:paraId="377C90A5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060" w:type="dxa"/>
            <w:vAlign w:val="center"/>
          </w:tcPr>
          <w:p w14:paraId="74911863" w14:textId="77777777" w:rsidR="00CE25B1" w:rsidRPr="007535E3" w:rsidRDefault="00CE25B1" w:rsidP="00243652">
            <w:pPr>
              <w:pStyle w:val="block"/>
              <w:spacing w:after="0" w:line="240" w:lineRule="auto"/>
              <w:ind w:left="-125" w:firstLine="109"/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</w:pPr>
            <w:r w:rsidRPr="007535E3">
              <w:rPr>
                <w:rFonts w:ascii="Angsana New" w:eastAsia="MS Mincho" w:hAnsi="Angsana New" w:cs="Angsana New"/>
                <w:sz w:val="28"/>
                <w:szCs w:val="28"/>
                <w:cs/>
                <w:lang w:eastAsia="ja-JP" w:bidi="th-TH"/>
              </w:rPr>
              <w:t xml:space="preserve">กำไร </w:t>
            </w:r>
            <w:r w:rsidRPr="007535E3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(</w:t>
            </w:r>
            <w:r w:rsidRPr="007535E3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ja-JP" w:bidi="th-TH"/>
              </w:rPr>
              <w:t>ขาดทุน</w:t>
            </w:r>
            <w:r w:rsidRPr="007535E3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 xml:space="preserve">) </w:t>
            </w:r>
            <w:r w:rsidRPr="007535E3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ja-JP" w:bidi="th-TH"/>
              </w:rPr>
              <w:t>ตามส่วนงาน</w:t>
            </w:r>
          </w:p>
          <w:p w14:paraId="7D6194D5" w14:textId="77777777" w:rsidR="00CE25B1" w:rsidRPr="007535E3" w:rsidRDefault="00CE25B1" w:rsidP="00243652">
            <w:pPr>
              <w:pStyle w:val="block"/>
              <w:spacing w:after="0" w:line="240" w:lineRule="auto"/>
              <w:ind w:left="-125" w:firstLine="10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535E3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 xml:space="preserve">    </w:t>
            </w:r>
            <w:r w:rsidRPr="007535E3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ja-JP" w:bidi="th-TH"/>
              </w:rPr>
              <w:t>ก่อนหักภาษีเงินได้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97ADC9" w14:textId="77777777" w:rsidR="003D62E1" w:rsidRPr="007535E3" w:rsidRDefault="003D62E1" w:rsidP="00CE25B1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0CF2BBFC" w14:textId="77777777" w:rsidR="00CE25B1" w:rsidRPr="007535E3" w:rsidRDefault="003D62E1" w:rsidP="00CE25B1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</w:rPr>
              <w:t>(101,911)</w:t>
            </w:r>
          </w:p>
        </w:tc>
        <w:tc>
          <w:tcPr>
            <w:tcW w:w="270" w:type="dxa"/>
          </w:tcPr>
          <w:p w14:paraId="57225C5B" w14:textId="77777777" w:rsidR="00CE25B1" w:rsidRPr="007535E3" w:rsidRDefault="00CE25B1" w:rsidP="00CE25B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5C3DF688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5027B9B0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</w:rPr>
              <w:t>36,225</w:t>
            </w:r>
          </w:p>
        </w:tc>
        <w:tc>
          <w:tcPr>
            <w:tcW w:w="360" w:type="dxa"/>
          </w:tcPr>
          <w:p w14:paraId="1F0B7F90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7297D00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2DAD19A1" w14:textId="77777777" w:rsidR="003D62E1" w:rsidRPr="007535E3" w:rsidRDefault="003D62E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</w:rPr>
              <w:t>4,750</w:t>
            </w:r>
          </w:p>
        </w:tc>
        <w:tc>
          <w:tcPr>
            <w:tcW w:w="270" w:type="dxa"/>
          </w:tcPr>
          <w:p w14:paraId="64BD0AE8" w14:textId="77777777" w:rsidR="00CE25B1" w:rsidRPr="007535E3" w:rsidRDefault="00CE25B1" w:rsidP="00CE25B1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5842D1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2C083248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</w:rPr>
              <w:t>(4,358)</w:t>
            </w:r>
          </w:p>
        </w:tc>
        <w:tc>
          <w:tcPr>
            <w:tcW w:w="270" w:type="dxa"/>
          </w:tcPr>
          <w:p w14:paraId="517DAC47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D46FB81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72B6A4B" w14:textId="77777777" w:rsidR="003D62E1" w:rsidRPr="007535E3" w:rsidRDefault="003D62E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(97,161)</w:t>
            </w:r>
          </w:p>
        </w:tc>
        <w:tc>
          <w:tcPr>
            <w:tcW w:w="270" w:type="dxa"/>
          </w:tcPr>
          <w:p w14:paraId="27997E56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69080D5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0AB522F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31,867</w:t>
            </w:r>
          </w:p>
        </w:tc>
      </w:tr>
      <w:tr w:rsidR="00CE25B1" w:rsidRPr="007535E3" w14:paraId="1D37A7DC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060" w:type="dxa"/>
            <w:vAlign w:val="center"/>
          </w:tcPr>
          <w:p w14:paraId="40C5CCED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08" w:firstLine="10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F5388C5" w14:textId="77777777" w:rsidR="00CE25B1" w:rsidRPr="007535E3" w:rsidRDefault="00CE25B1" w:rsidP="00CE25B1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2E441" w14:textId="77777777" w:rsidR="00CE25B1" w:rsidRPr="007535E3" w:rsidRDefault="00CE25B1" w:rsidP="00CE25B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63EB60A9" w14:textId="77777777" w:rsidR="00CE25B1" w:rsidRPr="007535E3" w:rsidRDefault="00CE25B1" w:rsidP="00CE25B1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57E8256F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FF0FEB1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B67D7AB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C98F44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489FCDF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CB6B055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79784FF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AD5F57E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E25B1" w:rsidRPr="007535E3" w14:paraId="4523ABE5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060" w:type="dxa"/>
          </w:tcPr>
          <w:p w14:paraId="7B2F6887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35E3">
              <w:rPr>
                <w:rFonts w:ascii="Angsana New" w:hAnsi="Angsana New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900" w:type="dxa"/>
          </w:tcPr>
          <w:p w14:paraId="64C9F96E" w14:textId="77777777" w:rsidR="00CE25B1" w:rsidRPr="007535E3" w:rsidRDefault="00CE25B1" w:rsidP="00CE25B1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72CA80" w14:textId="77777777" w:rsidR="00CE25B1" w:rsidRPr="007535E3" w:rsidRDefault="00CE25B1" w:rsidP="00CE25B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55CF6CA9" w14:textId="77777777" w:rsidR="00CE25B1" w:rsidRPr="007535E3" w:rsidRDefault="00CE25B1" w:rsidP="00CE25B1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11887945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BA118CB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E40FD96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4D352B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FD65A6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0E315F88" w14:textId="5F823FCA" w:rsidR="00CE25B1" w:rsidRPr="007535E3" w:rsidRDefault="007778F7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7356F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63C31"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07356F">
              <w:rPr>
                <w:rFonts w:ascii="Angsana New" w:hAnsi="Angsana New" w:cs="Angsana New"/>
                <w:sz w:val="28"/>
                <w:szCs w:val="28"/>
                <w:lang w:val="en-US"/>
              </w:rPr>
              <w:t>397</w:t>
            </w:r>
          </w:p>
        </w:tc>
        <w:tc>
          <w:tcPr>
            <w:tcW w:w="270" w:type="dxa"/>
          </w:tcPr>
          <w:p w14:paraId="172AB029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BB4E0DF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33,797</w:t>
            </w:r>
          </w:p>
        </w:tc>
      </w:tr>
      <w:tr w:rsidR="00CE25B1" w:rsidRPr="007535E3" w14:paraId="0042E82E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060" w:type="dxa"/>
          </w:tcPr>
          <w:p w14:paraId="048644B7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35E3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</w:tcPr>
          <w:p w14:paraId="2E06CFC3" w14:textId="77777777" w:rsidR="00CE25B1" w:rsidRPr="007535E3" w:rsidRDefault="00CE25B1" w:rsidP="00CE25B1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5D36EB" w14:textId="77777777" w:rsidR="00CE25B1" w:rsidRPr="007535E3" w:rsidRDefault="00CE25B1" w:rsidP="00CE25B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5110AF5C" w14:textId="77777777" w:rsidR="00CE25B1" w:rsidRPr="007535E3" w:rsidRDefault="00CE25B1" w:rsidP="00CE25B1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08243C09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11FD00D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7D780F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73C2AC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80017A1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0697387C" w14:textId="5E6B52FB" w:rsidR="00CE25B1" w:rsidRPr="007535E3" w:rsidRDefault="00963C31" w:rsidP="00CE25B1">
            <w:pPr>
              <w:pStyle w:val="acctfourfigures"/>
              <w:tabs>
                <w:tab w:val="clear" w:pos="765"/>
                <w:tab w:val="decimal" w:pos="432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(128,6</w:t>
            </w:r>
            <w:r w:rsidR="000B6C18"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25E9AFA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26C4FEC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432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(102,893)</w:t>
            </w:r>
          </w:p>
        </w:tc>
      </w:tr>
      <w:tr w:rsidR="00CE25B1" w:rsidRPr="007535E3" w14:paraId="17FEED68" w14:textId="77777777" w:rsidTr="00243652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3060" w:type="dxa"/>
          </w:tcPr>
          <w:p w14:paraId="21D1DF37" w14:textId="42826E7E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3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900" w:type="dxa"/>
            <w:vAlign w:val="bottom"/>
          </w:tcPr>
          <w:p w14:paraId="0B6D04CC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05DB05E" w14:textId="77777777" w:rsidR="00CE25B1" w:rsidRPr="007535E3" w:rsidRDefault="00CE25B1" w:rsidP="00CE25B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543F112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2A84212C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9F96276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F431BA9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C891795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25A8C44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3DE14" w14:textId="1EBAA2AE" w:rsidR="00CE25B1" w:rsidRPr="007535E3" w:rsidRDefault="00963C3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</w:t>
            </w:r>
            <w:r w:rsidR="000735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51</w:t>
            </w: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0735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  <w:r w:rsidR="000A638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  <w:r w:rsidR="0007356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32B62C9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9715D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(37,229)</w:t>
            </w:r>
          </w:p>
        </w:tc>
      </w:tr>
    </w:tbl>
    <w:p w14:paraId="2D9D70F0" w14:textId="77777777" w:rsidR="006376AA" w:rsidRPr="0087345F" w:rsidRDefault="006376AA" w:rsidP="00637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270"/>
        <w:gridCol w:w="360"/>
        <w:gridCol w:w="540"/>
        <w:gridCol w:w="360"/>
        <w:gridCol w:w="810"/>
        <w:gridCol w:w="270"/>
        <w:gridCol w:w="900"/>
        <w:gridCol w:w="270"/>
        <w:gridCol w:w="810"/>
        <w:gridCol w:w="270"/>
        <w:gridCol w:w="810"/>
      </w:tblGrid>
      <w:tr w:rsidR="006376AA" w:rsidRPr="007535E3" w14:paraId="10C46239" w14:textId="77777777" w:rsidTr="00D4479A">
        <w:tc>
          <w:tcPr>
            <w:tcW w:w="4590" w:type="dxa"/>
            <w:gridSpan w:val="4"/>
          </w:tcPr>
          <w:p w14:paraId="4D1442DF" w14:textId="77777777" w:rsidR="006376AA" w:rsidRPr="007535E3" w:rsidRDefault="006376AA" w:rsidP="00D4479A">
            <w:pPr>
              <w:jc w:val="both"/>
              <w:rPr>
                <w:rFonts w:ascii="Angsana New" w:hAnsi="Angsana New"/>
              </w:rPr>
            </w:pPr>
            <w:r w:rsidRPr="007535E3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5040" w:type="dxa"/>
            <w:gridSpan w:val="9"/>
          </w:tcPr>
          <w:p w14:paraId="1D563F3A" w14:textId="543638AA" w:rsidR="006376AA" w:rsidRPr="007535E3" w:rsidRDefault="006376AA" w:rsidP="00D4479A">
            <w:pPr>
              <w:ind w:left="-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376AA" w:rsidRPr="007535E3" w14:paraId="5FEAB883" w14:textId="77777777" w:rsidTr="00D4479A">
        <w:tblPrEx>
          <w:tblLook w:val="01E0" w:firstRow="1" w:lastRow="1" w:firstColumn="1" w:lastColumn="1" w:noHBand="0" w:noVBand="0"/>
        </w:tblPrEx>
        <w:tc>
          <w:tcPr>
            <w:tcW w:w="3060" w:type="dxa"/>
          </w:tcPr>
          <w:p w14:paraId="58F8E97D" w14:textId="77777777" w:rsidR="006376AA" w:rsidRPr="007535E3" w:rsidRDefault="006376AA" w:rsidP="00D4479A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0" w:type="dxa"/>
            <w:gridSpan w:val="4"/>
            <w:vAlign w:val="bottom"/>
          </w:tcPr>
          <w:p w14:paraId="602256DF" w14:textId="77777777" w:rsidR="006376AA" w:rsidRPr="007535E3" w:rsidRDefault="006376AA" w:rsidP="00D4479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ja-JP" w:bidi="th-TH"/>
              </w:rPr>
              <w:t xml:space="preserve">ส่วนงาน </w:t>
            </w:r>
            <w:r w:rsidRPr="007535E3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eastAsia="ja-JP" w:bidi="th-TH"/>
              </w:rPr>
              <w:t>1</w:t>
            </w:r>
          </w:p>
        </w:tc>
        <w:tc>
          <w:tcPr>
            <w:tcW w:w="360" w:type="dxa"/>
            <w:vAlign w:val="bottom"/>
          </w:tcPr>
          <w:p w14:paraId="206B8986" w14:textId="77777777" w:rsidR="006376AA" w:rsidRPr="007535E3" w:rsidRDefault="006376AA" w:rsidP="00D4479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8878B5B" w14:textId="77777777" w:rsidR="006376AA" w:rsidRPr="007535E3" w:rsidRDefault="006376AA" w:rsidP="00D4479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3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ส่วนงาน </w:t>
            </w:r>
            <w:r w:rsidRPr="007535E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62FA0C4E" w14:textId="77777777" w:rsidR="006376AA" w:rsidRPr="007535E3" w:rsidRDefault="006376AA" w:rsidP="00D4479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DB6FBE8" w14:textId="77777777" w:rsidR="006376AA" w:rsidRPr="007535E3" w:rsidRDefault="006376AA" w:rsidP="00D447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535E3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ja-JP" w:bidi="th-TH"/>
              </w:rPr>
              <w:t>รวม</w:t>
            </w:r>
          </w:p>
        </w:tc>
      </w:tr>
      <w:tr w:rsidR="006376AA" w:rsidRPr="007535E3" w14:paraId="448AB61E" w14:textId="77777777" w:rsidTr="00D4479A">
        <w:tblPrEx>
          <w:tblLook w:val="01E0" w:firstRow="1" w:lastRow="1" w:firstColumn="1" w:lastColumn="1" w:noHBand="0" w:noVBand="0"/>
        </w:tblPrEx>
        <w:tc>
          <w:tcPr>
            <w:tcW w:w="3060" w:type="dxa"/>
          </w:tcPr>
          <w:p w14:paraId="4AB5737F" w14:textId="77777777" w:rsidR="006376AA" w:rsidRPr="007535E3" w:rsidRDefault="006376AA" w:rsidP="00D4479A">
            <w:pPr>
              <w:pStyle w:val="block"/>
              <w:spacing w:after="0" w:line="240" w:lineRule="auto"/>
              <w:ind w:left="-125" w:firstLine="10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สำหรับปีสิ้นสุดวันที่ </w:t>
            </w: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00" w:type="dxa"/>
          </w:tcPr>
          <w:p w14:paraId="2E1CBD48" w14:textId="77777777" w:rsidR="006376AA" w:rsidRPr="007535E3" w:rsidRDefault="006376AA" w:rsidP="00D4479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1F964D72" w14:textId="77777777" w:rsidR="006376AA" w:rsidRPr="007535E3" w:rsidRDefault="006376AA" w:rsidP="00D44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425E388" w14:textId="77777777" w:rsidR="006376AA" w:rsidRPr="007535E3" w:rsidRDefault="006376AA" w:rsidP="00D44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5E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60" w:type="dxa"/>
          </w:tcPr>
          <w:p w14:paraId="1C96BF6F" w14:textId="77777777" w:rsidR="006376AA" w:rsidRPr="007535E3" w:rsidRDefault="006376AA" w:rsidP="00D4479A">
            <w:pPr>
              <w:pStyle w:val="acctfourfigures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E3AD5CC" w14:textId="77777777" w:rsidR="006376AA" w:rsidRPr="007535E3" w:rsidRDefault="006376AA" w:rsidP="00D4479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1228D019" w14:textId="77777777" w:rsidR="006376AA" w:rsidRPr="007535E3" w:rsidRDefault="006376AA" w:rsidP="00D44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C41285" w14:textId="77777777" w:rsidR="006376AA" w:rsidRPr="007535E3" w:rsidRDefault="006376AA" w:rsidP="00D44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5E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77073E12" w14:textId="77777777" w:rsidR="006376AA" w:rsidRPr="007535E3" w:rsidRDefault="006376AA" w:rsidP="00D4479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BE53CDC" w14:textId="77777777" w:rsidR="006376AA" w:rsidRPr="007535E3" w:rsidRDefault="006376AA" w:rsidP="00D4479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45CBBBB" w14:textId="77777777" w:rsidR="006376AA" w:rsidRPr="007535E3" w:rsidRDefault="006376AA" w:rsidP="00D44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49ADFDC" w14:textId="77777777" w:rsidR="006376AA" w:rsidRPr="007535E3" w:rsidRDefault="006376AA" w:rsidP="00D44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5E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376AA" w:rsidRPr="007535E3" w14:paraId="5EE8987A" w14:textId="77777777" w:rsidTr="00D4479A">
        <w:tblPrEx>
          <w:tblLook w:val="01E0" w:firstRow="1" w:lastRow="1" w:firstColumn="1" w:lastColumn="1" w:noHBand="0" w:noVBand="0"/>
        </w:tblPrEx>
        <w:trPr>
          <w:trHeight w:hRule="exact" w:val="299"/>
        </w:trPr>
        <w:tc>
          <w:tcPr>
            <w:tcW w:w="3060" w:type="dxa"/>
            <w:vAlign w:val="center"/>
          </w:tcPr>
          <w:p w14:paraId="18796369" w14:textId="77777777" w:rsidR="006376AA" w:rsidRPr="007535E3" w:rsidRDefault="006376AA" w:rsidP="00D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08" w:firstLine="109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570" w:type="dxa"/>
            <w:gridSpan w:val="12"/>
          </w:tcPr>
          <w:p w14:paraId="03E763B4" w14:textId="77777777" w:rsidR="006376AA" w:rsidRPr="007535E3" w:rsidRDefault="006376AA" w:rsidP="00D4479A">
            <w:pPr>
              <w:pStyle w:val="acctfourfigures"/>
              <w:tabs>
                <w:tab w:val="decimal" w:pos="685"/>
              </w:tabs>
              <w:ind w:left="-92" w:right="-6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6376AA" w:rsidRPr="007535E3" w14:paraId="76330F6A" w14:textId="77777777" w:rsidTr="00D4479A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060" w:type="dxa"/>
          </w:tcPr>
          <w:p w14:paraId="1C2E60FB" w14:textId="77777777" w:rsidR="006376AA" w:rsidRPr="007535E3" w:rsidRDefault="006376AA" w:rsidP="00D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35E3">
              <w:rPr>
                <w:rFonts w:ascii="Angsana New" w:hAnsi="Angsana New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900" w:type="dxa"/>
          </w:tcPr>
          <w:p w14:paraId="3A4B3CCC" w14:textId="76EF2795" w:rsidR="006376AA" w:rsidRPr="007535E3" w:rsidRDefault="006376AA" w:rsidP="00D4479A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4B1B5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26,159</w:t>
            </w:r>
          </w:p>
        </w:tc>
        <w:tc>
          <w:tcPr>
            <w:tcW w:w="270" w:type="dxa"/>
          </w:tcPr>
          <w:p w14:paraId="7368401D" w14:textId="77777777" w:rsidR="006376AA" w:rsidRPr="007535E3" w:rsidRDefault="006376AA" w:rsidP="00D4479A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017088DB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780,752</w:t>
            </w:r>
          </w:p>
        </w:tc>
        <w:tc>
          <w:tcPr>
            <w:tcW w:w="360" w:type="dxa"/>
          </w:tcPr>
          <w:p w14:paraId="553EF7D3" w14:textId="77777777" w:rsidR="006376AA" w:rsidRPr="007535E3" w:rsidRDefault="006376AA" w:rsidP="00D4479A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BB63151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62,064</w:t>
            </w:r>
          </w:p>
        </w:tc>
        <w:tc>
          <w:tcPr>
            <w:tcW w:w="270" w:type="dxa"/>
          </w:tcPr>
          <w:p w14:paraId="478EE9A9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A6CE56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64,953</w:t>
            </w:r>
          </w:p>
        </w:tc>
        <w:tc>
          <w:tcPr>
            <w:tcW w:w="270" w:type="dxa"/>
          </w:tcPr>
          <w:p w14:paraId="2A46A032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727C67AA" w14:textId="140FBBB6" w:rsidR="006376AA" w:rsidRPr="007535E3" w:rsidRDefault="006376AA" w:rsidP="00D447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4B1B56">
              <w:rPr>
                <w:rFonts w:ascii="Angsana New" w:hAnsi="Angsana New" w:cs="Angsana New"/>
                <w:sz w:val="28"/>
                <w:szCs w:val="28"/>
                <w:lang w:val="en-US"/>
              </w:rPr>
              <w:t>88,223</w:t>
            </w:r>
          </w:p>
        </w:tc>
        <w:tc>
          <w:tcPr>
            <w:tcW w:w="270" w:type="dxa"/>
          </w:tcPr>
          <w:p w14:paraId="29A1EC3B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3F0567F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845,705</w:t>
            </w:r>
          </w:p>
        </w:tc>
      </w:tr>
      <w:tr w:rsidR="006376AA" w:rsidRPr="007535E3" w14:paraId="7B66551A" w14:textId="77777777" w:rsidTr="00D4479A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060" w:type="dxa"/>
          </w:tcPr>
          <w:p w14:paraId="1FE34813" w14:textId="77777777" w:rsidR="006376AA" w:rsidRPr="007535E3" w:rsidRDefault="006376AA" w:rsidP="00D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35E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50D066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43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57CE8B" w14:textId="77777777" w:rsidR="006376AA" w:rsidRPr="007535E3" w:rsidRDefault="006376AA" w:rsidP="00D4479A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539B7D24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43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0F1CB555" w14:textId="77777777" w:rsidR="006376AA" w:rsidRPr="007535E3" w:rsidRDefault="006376AA" w:rsidP="00D4479A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B653CE4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601</w:t>
            </w:r>
          </w:p>
        </w:tc>
        <w:tc>
          <w:tcPr>
            <w:tcW w:w="270" w:type="dxa"/>
          </w:tcPr>
          <w:p w14:paraId="55DDEDD0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F92F7C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780</w:t>
            </w:r>
          </w:p>
        </w:tc>
        <w:tc>
          <w:tcPr>
            <w:tcW w:w="270" w:type="dxa"/>
          </w:tcPr>
          <w:p w14:paraId="1B9F899B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6EC5D1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601</w:t>
            </w:r>
          </w:p>
        </w:tc>
        <w:tc>
          <w:tcPr>
            <w:tcW w:w="270" w:type="dxa"/>
          </w:tcPr>
          <w:p w14:paraId="7EA7B9D7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39161EC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/>
              </w:rPr>
              <w:t>780</w:t>
            </w:r>
          </w:p>
        </w:tc>
      </w:tr>
      <w:tr w:rsidR="006376AA" w:rsidRPr="007535E3" w14:paraId="77A11554" w14:textId="77777777" w:rsidTr="00D4479A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060" w:type="dxa"/>
          </w:tcPr>
          <w:p w14:paraId="1FDBB365" w14:textId="77777777" w:rsidR="006376AA" w:rsidRPr="007535E3" w:rsidRDefault="006376AA" w:rsidP="00D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0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3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7DE15D" w14:textId="69465D6D" w:rsidR="006376AA" w:rsidRPr="007535E3" w:rsidRDefault="006376AA" w:rsidP="00D4479A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4B1B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26,159</w:t>
            </w:r>
          </w:p>
        </w:tc>
        <w:tc>
          <w:tcPr>
            <w:tcW w:w="270" w:type="dxa"/>
          </w:tcPr>
          <w:p w14:paraId="5A3B850D" w14:textId="77777777" w:rsidR="006376AA" w:rsidRPr="007535E3" w:rsidRDefault="006376AA" w:rsidP="00D4479A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6C1C83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780,752</w:t>
            </w:r>
          </w:p>
        </w:tc>
        <w:tc>
          <w:tcPr>
            <w:tcW w:w="360" w:type="dxa"/>
          </w:tcPr>
          <w:p w14:paraId="268EB0CC" w14:textId="77777777" w:rsidR="006376AA" w:rsidRPr="007535E3" w:rsidRDefault="006376AA" w:rsidP="00D4479A">
            <w:pPr>
              <w:pStyle w:val="acctfourfigures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B214877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62,665</w:t>
            </w:r>
          </w:p>
        </w:tc>
        <w:tc>
          <w:tcPr>
            <w:tcW w:w="270" w:type="dxa"/>
          </w:tcPr>
          <w:p w14:paraId="56E5EC93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B19A18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65,733</w:t>
            </w:r>
          </w:p>
        </w:tc>
        <w:tc>
          <w:tcPr>
            <w:tcW w:w="270" w:type="dxa"/>
          </w:tcPr>
          <w:p w14:paraId="31716AA1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7146925" w14:textId="24AF9E51" w:rsidR="006376AA" w:rsidRPr="007535E3" w:rsidRDefault="004B1B56" w:rsidP="00D447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888,824</w:t>
            </w:r>
          </w:p>
        </w:tc>
        <w:tc>
          <w:tcPr>
            <w:tcW w:w="270" w:type="dxa"/>
          </w:tcPr>
          <w:p w14:paraId="1512954C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4F64AD2" w14:textId="77777777" w:rsidR="006376AA" w:rsidRPr="007535E3" w:rsidRDefault="006376AA" w:rsidP="00D447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846,485</w:t>
            </w:r>
          </w:p>
        </w:tc>
      </w:tr>
    </w:tbl>
    <w:p w14:paraId="5778B713" w14:textId="4C81A801" w:rsidR="006376AA" w:rsidRPr="0087345F" w:rsidRDefault="006376AA" w:rsidP="005B5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F5B2245" w14:textId="5E4416E8" w:rsidR="002F36C1" w:rsidRPr="002F36C1" w:rsidRDefault="002F36C1" w:rsidP="002F36C1">
      <w:pPr>
        <w:autoSpaceDE w:val="0"/>
        <w:autoSpaceDN w:val="0"/>
        <w:spacing w:before="40" w:after="4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F36C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กลุ่มบริษัทเลือกใช้ข้อผ่อนปรนในทางปฏิบัติในการไม่เปิดเผยรายได้</w:t>
      </w:r>
      <w:r w:rsidRPr="002F36C1">
        <w:rPr>
          <w:rFonts w:ascii="Angsana New" w:hAnsi="Angsana New" w:hint="cs"/>
          <w:sz w:val="30"/>
          <w:szCs w:val="30"/>
          <w:cs/>
        </w:rPr>
        <w:t>ที่คาดว่าจะรับรู้ในอนาคตจากภาระที่ยังปฏิบัติไม่เสร็จสิ้น ณ วันที่</w:t>
      </w:r>
      <w:r w:rsidRPr="002F36C1">
        <w:rPr>
          <w:rFonts w:ascii="Angsana New" w:hAnsi="Angsana New"/>
          <w:sz w:val="30"/>
          <w:szCs w:val="30"/>
        </w:rPr>
        <w:t> </w:t>
      </w:r>
      <w:r w:rsidRPr="002F36C1">
        <w:rPr>
          <w:rFonts w:ascii="Angsana New" w:hAnsi="Angsana New" w:hint="cs"/>
          <w:sz w:val="30"/>
          <w:szCs w:val="30"/>
          <w:cs/>
        </w:rPr>
        <w:t>31</w:t>
      </w:r>
      <w:r w:rsidRPr="002F36C1">
        <w:rPr>
          <w:rFonts w:ascii="Angsana New" w:hAnsi="Angsana New"/>
          <w:sz w:val="30"/>
          <w:szCs w:val="30"/>
        </w:rPr>
        <w:t> </w:t>
      </w:r>
      <w:r w:rsidRPr="002F36C1">
        <w:rPr>
          <w:rFonts w:ascii="Angsana New" w:hAnsi="Angsana New" w:hint="cs"/>
          <w:sz w:val="30"/>
          <w:szCs w:val="30"/>
          <w:cs/>
        </w:rPr>
        <w:t>ธันวาคม</w:t>
      </w:r>
      <w:r w:rsidRPr="002F36C1">
        <w:rPr>
          <w:rFonts w:ascii="Angsana New" w:hAnsi="Angsana New"/>
          <w:sz w:val="30"/>
          <w:szCs w:val="30"/>
        </w:rPr>
        <w:t> </w:t>
      </w:r>
      <w:r w:rsidRPr="002F36C1">
        <w:rPr>
          <w:rFonts w:ascii="Angsana New" w:hAnsi="Angsana New" w:hint="cs"/>
          <w:sz w:val="30"/>
          <w:szCs w:val="30"/>
          <w:cs/>
        </w:rPr>
        <w:t>2562</w:t>
      </w:r>
      <w:r w:rsidRPr="002F36C1">
        <w:rPr>
          <w:rFonts w:ascii="Angsana New" w:hAnsi="Angsana New"/>
          <w:sz w:val="30"/>
          <w:szCs w:val="30"/>
        </w:rPr>
        <w:t> </w:t>
      </w:r>
      <w:r w:rsidRPr="002F36C1">
        <w:rPr>
          <w:rFonts w:ascii="Angsana New" w:hAnsi="Angsana New" w:hint="cs"/>
          <w:sz w:val="30"/>
          <w:szCs w:val="30"/>
          <w:cs/>
        </w:rPr>
        <w:t>หากคาดการณ์เมื่อเริ่มแรกว่าสัญญามีอายุหนึ่งปีหรือน้อยกว่า</w:t>
      </w:r>
      <w:r w:rsidRPr="002F36C1">
        <w:rPr>
          <w:rFonts w:ascii="Angsana New" w:hAnsi="Angsana New"/>
          <w:sz w:val="30"/>
          <w:szCs w:val="30"/>
        </w:rPr>
        <w:t> </w:t>
      </w:r>
      <w:r w:rsidRPr="002F36C1">
        <w:rPr>
          <w:rFonts w:ascii="Angsana New" w:hAnsi="Angsana New" w:hint="cs"/>
          <w:sz w:val="30"/>
          <w:szCs w:val="30"/>
          <w:cs/>
        </w:rPr>
        <w:t>กลุ่มบริษัทรับรู้รายได้ในจำนวนเงินซึ่งสอดคล้องโดยตรงกับมูลค่าที่ให้กับลูกค้า ณ วันที่ปฏิบัติตามภาระที่ระบุไว้ในสัญญา</w:t>
      </w:r>
      <w:r>
        <w:rPr>
          <w:rFonts w:ascii="Angsana New" w:hAnsi="Angsana New"/>
          <w:sz w:val="30"/>
          <w:szCs w:val="30"/>
        </w:rPr>
        <w:t xml:space="preserve">       </w:t>
      </w:r>
      <w:r w:rsidRPr="002F36C1">
        <w:rPr>
          <w:rFonts w:ascii="Angsana New" w:hAnsi="Angsana New" w:hint="cs"/>
          <w:sz w:val="30"/>
          <w:szCs w:val="30"/>
          <w:cs/>
        </w:rPr>
        <w:t>เสร็จสิ้น</w:t>
      </w:r>
      <w:r w:rsidRPr="002F36C1">
        <w:rPr>
          <w:rFonts w:ascii="Angsana New" w:hAnsi="Angsana New"/>
          <w:snapToGrid w:val="0"/>
          <w:sz w:val="30"/>
          <w:szCs w:val="30"/>
          <w:lang w:eastAsia="th-TH"/>
        </w:rPr>
        <w:t xml:space="preserve">  </w:t>
      </w:r>
    </w:p>
    <w:p w14:paraId="263E78A0" w14:textId="77777777" w:rsidR="002F36C1" w:rsidRDefault="002F36C1" w:rsidP="002F36C1">
      <w:pPr>
        <w:autoSpaceDE w:val="0"/>
        <w:autoSpaceDN w:val="0"/>
        <w:spacing w:line="240" w:lineRule="auto"/>
      </w:pPr>
      <w:r>
        <w:rPr>
          <w:rFonts w:ascii="Segoe UI" w:hAnsi="Segoe UI" w:cs="Segoe UI"/>
          <w:color w:val="4E586A"/>
          <w:sz w:val="16"/>
          <w:szCs w:val="16"/>
        </w:rPr>
        <w:t> </w:t>
      </w:r>
    </w:p>
    <w:p w14:paraId="45A65782" w14:textId="77777777" w:rsidR="002F36C1" w:rsidRDefault="002F36C1" w:rsidP="002F36C1">
      <w:pPr>
        <w:autoSpaceDE w:val="0"/>
        <w:autoSpaceDN w:val="0"/>
        <w:spacing w:line="240" w:lineRule="auto"/>
      </w:pPr>
      <w:r>
        <w:rPr>
          <w:sz w:val="19"/>
          <w:szCs w:val="19"/>
        </w:rPr>
        <w:t> </w:t>
      </w:r>
    </w:p>
    <w:p w14:paraId="34C64E35" w14:textId="0F433BD4" w:rsidR="002F36C1" w:rsidRPr="002F36C1" w:rsidRDefault="002F3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5AE5FF" w14:textId="186E00DB" w:rsidR="002F36C1" w:rsidRDefault="002F3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239957" w14:textId="77777777" w:rsidR="002F36C1" w:rsidRDefault="002F3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9E0EFE" w14:textId="74B1ED01" w:rsidR="002F36C1" w:rsidRDefault="002F3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9E6627C" w14:textId="3D886638" w:rsidR="006C3C88" w:rsidRPr="007535E3" w:rsidRDefault="006C3C88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การกระทบยอดสินทรัพย์และหนี้สินและรายการอื่น</w:t>
      </w:r>
      <w:r w:rsidR="00352EFF"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ที่สำคัญ</w:t>
      </w: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065CEF44" w14:textId="77777777" w:rsidR="006C3C88" w:rsidRPr="00C07F8C" w:rsidRDefault="006C3C88" w:rsidP="00C07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918"/>
        <w:gridCol w:w="252"/>
        <w:gridCol w:w="468"/>
        <w:gridCol w:w="342"/>
        <w:gridCol w:w="270"/>
        <w:gridCol w:w="918"/>
        <w:gridCol w:w="270"/>
        <w:gridCol w:w="810"/>
        <w:gridCol w:w="270"/>
        <w:gridCol w:w="990"/>
        <w:gridCol w:w="270"/>
        <w:gridCol w:w="990"/>
      </w:tblGrid>
      <w:tr w:rsidR="00B4788C" w:rsidRPr="007535E3" w14:paraId="34159AB0" w14:textId="77777777" w:rsidTr="00243652">
        <w:tc>
          <w:tcPr>
            <w:tcW w:w="4590" w:type="dxa"/>
            <w:gridSpan w:val="4"/>
          </w:tcPr>
          <w:p w14:paraId="3653AA5E" w14:textId="77777777" w:rsidR="00B4788C" w:rsidRPr="007535E3" w:rsidRDefault="00B4788C" w:rsidP="00243652">
            <w:pPr>
              <w:ind w:hanging="16"/>
              <w:jc w:val="both"/>
              <w:rPr>
                <w:rFonts w:ascii="Angsana New" w:hAnsi="Angsana New"/>
              </w:rPr>
            </w:pPr>
            <w:r w:rsidRPr="007535E3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5130" w:type="dxa"/>
            <w:gridSpan w:val="9"/>
          </w:tcPr>
          <w:p w14:paraId="42BBA77F" w14:textId="77777777" w:rsidR="00B4788C" w:rsidRPr="007535E3" w:rsidRDefault="00B4788C" w:rsidP="00F63688">
            <w:pPr>
              <w:ind w:left="-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4788C" w:rsidRPr="007535E3" w14:paraId="51F754C6" w14:textId="77777777" w:rsidTr="00243652">
        <w:tblPrEx>
          <w:tblLook w:val="01E0" w:firstRow="1" w:lastRow="1" w:firstColumn="1" w:lastColumn="1" w:noHBand="0" w:noVBand="0"/>
        </w:tblPrEx>
        <w:tc>
          <w:tcPr>
            <w:tcW w:w="2952" w:type="dxa"/>
          </w:tcPr>
          <w:p w14:paraId="3BDC2CD3" w14:textId="77777777" w:rsidR="00B4788C" w:rsidRPr="007535E3" w:rsidRDefault="00B4788C" w:rsidP="00243652">
            <w:pPr>
              <w:pStyle w:val="block"/>
              <w:spacing w:after="0" w:line="240" w:lineRule="auto"/>
              <w:ind w:left="0" w:hanging="1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gridSpan w:val="4"/>
            <w:vAlign w:val="bottom"/>
          </w:tcPr>
          <w:p w14:paraId="08B08128" w14:textId="77777777" w:rsidR="00B4788C" w:rsidRPr="007535E3" w:rsidRDefault="00B4788C" w:rsidP="00243652">
            <w:pPr>
              <w:pStyle w:val="block"/>
              <w:spacing w:after="0" w:line="240" w:lineRule="auto"/>
              <w:ind w:left="0" w:hanging="1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ja-JP" w:bidi="th-TH"/>
              </w:rPr>
              <w:t xml:space="preserve">ส่วนงาน </w:t>
            </w:r>
            <w:r w:rsidRPr="007535E3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eastAsia="ja-JP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657A196" w14:textId="77777777" w:rsidR="00B4788C" w:rsidRPr="007535E3" w:rsidRDefault="00B4788C" w:rsidP="00F63688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98" w:type="dxa"/>
            <w:gridSpan w:val="3"/>
            <w:vAlign w:val="bottom"/>
          </w:tcPr>
          <w:p w14:paraId="1ADEF154" w14:textId="77777777" w:rsidR="00B4788C" w:rsidRPr="007535E3" w:rsidRDefault="00B4788C" w:rsidP="00F6368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3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ส่วนงาน </w:t>
            </w:r>
            <w:r w:rsidRPr="007535E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75DCE47A" w14:textId="77777777" w:rsidR="00B4788C" w:rsidRPr="007535E3" w:rsidRDefault="00B4788C" w:rsidP="00F6368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63608AB" w14:textId="77777777" w:rsidR="00B4788C" w:rsidRPr="007535E3" w:rsidRDefault="00B4788C" w:rsidP="00F63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535E3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ja-JP" w:bidi="th-TH"/>
              </w:rPr>
              <w:t>รวม</w:t>
            </w:r>
          </w:p>
        </w:tc>
      </w:tr>
      <w:tr w:rsidR="00354C08" w:rsidRPr="007535E3" w14:paraId="006223C9" w14:textId="77777777" w:rsidTr="00243652">
        <w:tblPrEx>
          <w:tblLook w:val="01E0" w:firstRow="1" w:lastRow="1" w:firstColumn="1" w:lastColumn="1" w:noHBand="0" w:noVBand="0"/>
        </w:tblPrEx>
        <w:tc>
          <w:tcPr>
            <w:tcW w:w="2952" w:type="dxa"/>
          </w:tcPr>
          <w:p w14:paraId="187C02CE" w14:textId="77777777" w:rsidR="00354C08" w:rsidRPr="007535E3" w:rsidRDefault="00354C08" w:rsidP="00243652">
            <w:pPr>
              <w:pStyle w:val="block"/>
              <w:spacing w:after="0" w:line="240" w:lineRule="auto"/>
              <w:ind w:left="-125" w:firstLine="12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สำหรับปีสิ้นสุดวันที่ </w:t>
            </w: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7535E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18" w:type="dxa"/>
          </w:tcPr>
          <w:p w14:paraId="68844843" w14:textId="77777777" w:rsidR="00354C08" w:rsidRPr="007535E3" w:rsidRDefault="00CE25B1" w:rsidP="00243652">
            <w:pPr>
              <w:pStyle w:val="block"/>
              <w:spacing w:after="0" w:line="240" w:lineRule="auto"/>
              <w:ind w:left="0" w:hanging="1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52" w:type="dxa"/>
          </w:tcPr>
          <w:p w14:paraId="35D531B8" w14:textId="77777777" w:rsidR="00354C08" w:rsidRPr="007535E3" w:rsidRDefault="00354C08" w:rsidP="0024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4EE13197" w14:textId="77777777" w:rsidR="00354C08" w:rsidRPr="007535E3" w:rsidRDefault="00CE25B1" w:rsidP="0024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5E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30384E37" w14:textId="77777777" w:rsidR="00354C08" w:rsidRPr="007535E3" w:rsidRDefault="00354C08" w:rsidP="00354C08">
            <w:pPr>
              <w:pStyle w:val="acctfourfigures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</w:tcPr>
          <w:p w14:paraId="7B1D5E15" w14:textId="77777777" w:rsidR="00354C08" w:rsidRPr="007535E3" w:rsidRDefault="00CE25B1" w:rsidP="00354C08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0AF3E1F" w14:textId="77777777" w:rsidR="00354C08" w:rsidRPr="007535E3" w:rsidRDefault="00354C08" w:rsidP="00354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DEEF3B8" w14:textId="77777777" w:rsidR="00354C08" w:rsidRPr="007535E3" w:rsidRDefault="00CE25B1" w:rsidP="00354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5E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6308A61E" w14:textId="77777777" w:rsidR="00354C08" w:rsidRPr="007535E3" w:rsidRDefault="00354C08" w:rsidP="00354C0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D9C9A7" w14:textId="77777777" w:rsidR="00354C08" w:rsidRPr="007535E3" w:rsidRDefault="00CE25B1" w:rsidP="00354C08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719F612" w14:textId="77777777" w:rsidR="00354C08" w:rsidRPr="007535E3" w:rsidRDefault="00354C08" w:rsidP="00354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01C152" w14:textId="77777777" w:rsidR="00354C08" w:rsidRPr="007535E3" w:rsidRDefault="00CE25B1" w:rsidP="00354C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5E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54C08" w:rsidRPr="007535E3" w14:paraId="7584B710" w14:textId="77777777" w:rsidTr="00243652">
        <w:tblPrEx>
          <w:tblLook w:val="01E0" w:firstRow="1" w:lastRow="1" w:firstColumn="1" w:lastColumn="1" w:noHBand="0" w:noVBand="0"/>
        </w:tblPrEx>
        <w:trPr>
          <w:trHeight w:hRule="exact" w:val="299"/>
        </w:trPr>
        <w:tc>
          <w:tcPr>
            <w:tcW w:w="2952" w:type="dxa"/>
            <w:vAlign w:val="center"/>
          </w:tcPr>
          <w:p w14:paraId="500383F3" w14:textId="77777777" w:rsidR="00354C08" w:rsidRPr="007535E3" w:rsidRDefault="00354C08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08" w:firstLine="12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68" w:type="dxa"/>
            <w:gridSpan w:val="12"/>
          </w:tcPr>
          <w:p w14:paraId="31E9E862" w14:textId="77777777" w:rsidR="00354C08" w:rsidRPr="007535E3" w:rsidRDefault="00354C08" w:rsidP="00243652">
            <w:pPr>
              <w:pStyle w:val="acctfourfigures"/>
              <w:tabs>
                <w:tab w:val="decimal" w:pos="685"/>
              </w:tabs>
              <w:ind w:left="-92" w:right="-65"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CE25B1" w:rsidRPr="007535E3" w14:paraId="4D0965A8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2952" w:type="dxa"/>
          </w:tcPr>
          <w:p w14:paraId="7F6FDB3E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18" w:type="dxa"/>
          </w:tcPr>
          <w:p w14:paraId="013AD23D" w14:textId="77777777" w:rsidR="00CE25B1" w:rsidRPr="007535E3" w:rsidRDefault="00D6195B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196,364</w:t>
            </w:r>
          </w:p>
        </w:tc>
        <w:tc>
          <w:tcPr>
            <w:tcW w:w="252" w:type="dxa"/>
          </w:tcPr>
          <w:p w14:paraId="48A01340" w14:textId="77777777" w:rsidR="00CE25B1" w:rsidRPr="007535E3" w:rsidRDefault="00CE25B1" w:rsidP="00243652">
            <w:pPr>
              <w:pStyle w:val="acctfourfigures"/>
              <w:tabs>
                <w:tab w:val="clear" w:pos="765"/>
              </w:tabs>
              <w:spacing w:line="240" w:lineRule="auto"/>
              <w:ind w:left="-63" w:right="-108" w:hanging="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400F54B8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78,825</w:t>
            </w:r>
          </w:p>
        </w:tc>
        <w:tc>
          <w:tcPr>
            <w:tcW w:w="270" w:type="dxa"/>
          </w:tcPr>
          <w:p w14:paraId="2731ED50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</w:tcPr>
          <w:p w14:paraId="4169E111" w14:textId="77777777" w:rsidR="00CE25B1" w:rsidRPr="007535E3" w:rsidRDefault="00896A7B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3,597</w:t>
            </w:r>
          </w:p>
        </w:tc>
        <w:tc>
          <w:tcPr>
            <w:tcW w:w="270" w:type="dxa"/>
          </w:tcPr>
          <w:p w14:paraId="15EC1C33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028DE5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2,781</w:t>
            </w:r>
          </w:p>
        </w:tc>
        <w:tc>
          <w:tcPr>
            <w:tcW w:w="270" w:type="dxa"/>
          </w:tcPr>
          <w:p w14:paraId="630A5AF6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F50883B" w14:textId="77777777" w:rsidR="00CE25B1" w:rsidRPr="007535E3" w:rsidRDefault="00896A7B" w:rsidP="00CE25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199,961</w:t>
            </w:r>
          </w:p>
        </w:tc>
        <w:tc>
          <w:tcPr>
            <w:tcW w:w="270" w:type="dxa"/>
          </w:tcPr>
          <w:p w14:paraId="6F86F262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70D8739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81,606</w:t>
            </w:r>
          </w:p>
        </w:tc>
      </w:tr>
      <w:tr w:rsidR="00CE25B1" w:rsidRPr="007535E3" w14:paraId="692AA999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2952" w:type="dxa"/>
          </w:tcPr>
          <w:p w14:paraId="7C8DB099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มูลค่างานตามสัญญาระหว่างทำ</w:t>
            </w:r>
          </w:p>
        </w:tc>
        <w:tc>
          <w:tcPr>
            <w:tcW w:w="918" w:type="dxa"/>
          </w:tcPr>
          <w:p w14:paraId="62BCE43A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038C6EA6" w14:textId="77777777" w:rsidR="00CE25B1" w:rsidRPr="007535E3" w:rsidRDefault="00CE25B1" w:rsidP="00243652">
            <w:pPr>
              <w:pStyle w:val="acctfourfigures"/>
              <w:tabs>
                <w:tab w:val="clear" w:pos="765"/>
              </w:tabs>
              <w:spacing w:line="240" w:lineRule="auto"/>
              <w:ind w:left="-63" w:right="-108" w:hanging="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3D7D8729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B6F3DC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</w:tcPr>
          <w:p w14:paraId="6CB5E8BB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AE356A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43D124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BB1D4F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C602143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E8DEB5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6B497A6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E25B1" w:rsidRPr="007535E3" w14:paraId="7F0F20AF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2952" w:type="dxa"/>
          </w:tcPr>
          <w:p w14:paraId="24B93ACF" w14:textId="3CB71AA0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43652" w:rsidRPr="007535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ที่ยังไม่ได้เรียกเก็บจากลูกค้า</w:t>
            </w:r>
          </w:p>
        </w:tc>
        <w:tc>
          <w:tcPr>
            <w:tcW w:w="918" w:type="dxa"/>
          </w:tcPr>
          <w:p w14:paraId="7111E413" w14:textId="7BF718AB" w:rsidR="00CE25B1" w:rsidRPr="007535E3" w:rsidRDefault="00D6195B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F03C3"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F03C3"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587</w:t>
            </w:r>
          </w:p>
        </w:tc>
        <w:tc>
          <w:tcPr>
            <w:tcW w:w="252" w:type="dxa"/>
          </w:tcPr>
          <w:p w14:paraId="566794AD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5EBFA0B7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215,587</w:t>
            </w:r>
          </w:p>
        </w:tc>
        <w:tc>
          <w:tcPr>
            <w:tcW w:w="270" w:type="dxa"/>
          </w:tcPr>
          <w:p w14:paraId="78856D96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8" w:type="dxa"/>
          </w:tcPr>
          <w:p w14:paraId="31C9FCEB" w14:textId="77777777" w:rsidR="00CE25B1" w:rsidRPr="007535E3" w:rsidRDefault="00896A7B" w:rsidP="00AB067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5,158</w:t>
            </w:r>
          </w:p>
        </w:tc>
        <w:tc>
          <w:tcPr>
            <w:tcW w:w="270" w:type="dxa"/>
          </w:tcPr>
          <w:p w14:paraId="2CF88CBA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563B8EBD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13,396</w:t>
            </w:r>
          </w:p>
        </w:tc>
        <w:tc>
          <w:tcPr>
            <w:tcW w:w="270" w:type="dxa"/>
          </w:tcPr>
          <w:p w14:paraId="45DFDA54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7C7910C" w14:textId="5ACFF2D1" w:rsidR="00CE25B1" w:rsidRPr="007535E3" w:rsidRDefault="00896A7B" w:rsidP="00CE25B1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F03C3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F03C3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270" w:type="dxa"/>
          </w:tcPr>
          <w:p w14:paraId="7E144C9A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BCBA894" w14:textId="77777777" w:rsidR="00CE25B1" w:rsidRPr="007535E3" w:rsidRDefault="00CE25B1" w:rsidP="00CE25B1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228,983</w:t>
            </w:r>
          </w:p>
        </w:tc>
      </w:tr>
      <w:tr w:rsidR="00CE25B1" w:rsidRPr="007535E3" w14:paraId="5621E7CA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2952" w:type="dxa"/>
          </w:tcPr>
          <w:p w14:paraId="0265E193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98B6B98" w14:textId="77777777" w:rsidR="00CE25B1" w:rsidRPr="007535E3" w:rsidRDefault="00D6195B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334,600</w:t>
            </w:r>
          </w:p>
        </w:tc>
        <w:tc>
          <w:tcPr>
            <w:tcW w:w="252" w:type="dxa"/>
          </w:tcPr>
          <w:p w14:paraId="14AB59A0" w14:textId="77777777" w:rsidR="00CE25B1" w:rsidRPr="007535E3" w:rsidRDefault="00CE25B1" w:rsidP="00243652">
            <w:pPr>
              <w:pStyle w:val="acctfourfigures"/>
              <w:tabs>
                <w:tab w:val="clear" w:pos="765"/>
              </w:tabs>
              <w:spacing w:line="240" w:lineRule="auto"/>
              <w:ind w:left="-63" w:right="-108" w:hanging="1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0C9A0A79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386,520</w:t>
            </w:r>
          </w:p>
        </w:tc>
        <w:tc>
          <w:tcPr>
            <w:tcW w:w="270" w:type="dxa"/>
          </w:tcPr>
          <w:p w14:paraId="0C90720B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C73B84F" w14:textId="77777777" w:rsidR="00CE25B1" w:rsidRPr="007535E3" w:rsidRDefault="00896A7B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184,073</w:t>
            </w:r>
          </w:p>
        </w:tc>
        <w:tc>
          <w:tcPr>
            <w:tcW w:w="270" w:type="dxa"/>
          </w:tcPr>
          <w:p w14:paraId="1E727DE7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954BA2C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91,181</w:t>
            </w:r>
          </w:p>
        </w:tc>
        <w:tc>
          <w:tcPr>
            <w:tcW w:w="270" w:type="dxa"/>
          </w:tcPr>
          <w:p w14:paraId="3276E6C1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67F3981" w14:textId="77777777" w:rsidR="00CE25B1" w:rsidRPr="007535E3" w:rsidRDefault="00896A7B" w:rsidP="00CE25B1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518,673</w:t>
            </w:r>
          </w:p>
        </w:tc>
        <w:tc>
          <w:tcPr>
            <w:tcW w:w="270" w:type="dxa"/>
          </w:tcPr>
          <w:p w14:paraId="29CDD6F7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8BC980C" w14:textId="77777777" w:rsidR="00CE25B1" w:rsidRPr="007535E3" w:rsidRDefault="00CE25B1" w:rsidP="00CE25B1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477,701</w:t>
            </w:r>
          </w:p>
        </w:tc>
      </w:tr>
      <w:tr w:rsidR="00CE25B1" w:rsidRPr="007535E3" w14:paraId="73DFFBF8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2952" w:type="dxa"/>
          </w:tcPr>
          <w:p w14:paraId="6DC60BA5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61B99BEC" w14:textId="77777777" w:rsidR="00CE25B1" w:rsidRPr="007535E3" w:rsidRDefault="00CE25B1" w:rsidP="00243652">
            <w:pPr>
              <w:pStyle w:val="acctfourfigures"/>
              <w:ind w:left="-63" w:right="-108" w:hanging="16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52" w:type="dxa"/>
          </w:tcPr>
          <w:p w14:paraId="289F84A1" w14:textId="77777777" w:rsidR="00CE25B1" w:rsidRPr="007535E3" w:rsidRDefault="00CE25B1" w:rsidP="00243652">
            <w:pPr>
              <w:pStyle w:val="acctfourfigures"/>
              <w:tabs>
                <w:tab w:val="clear" w:pos="765"/>
              </w:tabs>
              <w:spacing w:line="240" w:lineRule="auto"/>
              <w:ind w:left="-63" w:right="-108" w:hanging="1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14:paraId="0AAFCA71" w14:textId="77777777" w:rsidR="00CE25B1" w:rsidRPr="007535E3" w:rsidRDefault="00CE25B1" w:rsidP="00243652">
            <w:pPr>
              <w:pStyle w:val="acctfourfigures"/>
              <w:ind w:left="-63" w:right="-108" w:hanging="16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F5FC23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3BD68F33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140721E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66B388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021896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760477" w14:textId="2C85E43E" w:rsidR="00CE25B1" w:rsidRPr="007535E3" w:rsidRDefault="00896A7B" w:rsidP="00CE25B1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EF03C3"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F03C3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951</w:t>
            </w:r>
          </w:p>
        </w:tc>
        <w:tc>
          <w:tcPr>
            <w:tcW w:w="270" w:type="dxa"/>
          </w:tcPr>
          <w:p w14:paraId="30961822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288E19" w14:textId="77777777" w:rsidR="00CE25B1" w:rsidRPr="007535E3" w:rsidRDefault="00CE25B1" w:rsidP="00CE25B1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858,536</w:t>
            </w:r>
          </w:p>
        </w:tc>
      </w:tr>
      <w:tr w:rsidR="00CE25B1" w:rsidRPr="007535E3" w14:paraId="623846F9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2952" w:type="dxa"/>
          </w:tcPr>
          <w:p w14:paraId="72D23D58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18" w:type="dxa"/>
          </w:tcPr>
          <w:p w14:paraId="06885AAC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380B3C25" w14:textId="77777777" w:rsidR="00CE25B1" w:rsidRPr="007535E3" w:rsidRDefault="00CE25B1" w:rsidP="00243652">
            <w:pPr>
              <w:pStyle w:val="acctfourfigures"/>
              <w:tabs>
                <w:tab w:val="clear" w:pos="765"/>
              </w:tabs>
              <w:spacing w:line="240" w:lineRule="auto"/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220F321B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020768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34E2F334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98E43E" w14:textId="77777777" w:rsidR="00CE25B1" w:rsidRPr="007535E3" w:rsidRDefault="00CE25B1" w:rsidP="00CE25B1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78C389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F254A1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A5A571" w14:textId="55215001" w:rsidR="00CE25B1" w:rsidRPr="007535E3" w:rsidRDefault="00896A7B" w:rsidP="00CE25B1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</w:t>
            </w:r>
            <w:r w:rsidR="00EF03C3"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F03C3"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CC8AAC1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4B8B9F" w14:textId="77777777" w:rsidR="00CE25B1" w:rsidRPr="007535E3" w:rsidRDefault="00CE25B1" w:rsidP="00CE25B1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1,646,826</w:t>
            </w:r>
          </w:p>
        </w:tc>
      </w:tr>
      <w:tr w:rsidR="00CE25B1" w:rsidRPr="007535E3" w14:paraId="30E47277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2952" w:type="dxa"/>
          </w:tcPr>
          <w:p w14:paraId="2407B42C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697BD2C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16411BE0" w14:textId="77777777" w:rsidR="00CE25B1" w:rsidRPr="007535E3" w:rsidRDefault="00CE25B1" w:rsidP="00243652">
            <w:pPr>
              <w:pStyle w:val="acctfourfigures"/>
              <w:tabs>
                <w:tab w:val="clear" w:pos="765"/>
              </w:tabs>
              <w:spacing w:line="240" w:lineRule="auto"/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5AD72083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72E04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507CFC8F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F1E120" w14:textId="77777777" w:rsidR="00CE25B1" w:rsidRPr="007535E3" w:rsidRDefault="00CE25B1" w:rsidP="00CE25B1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56670A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BB9904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3E9F2A4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0E3C4C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A2BE45B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E25B1" w:rsidRPr="007535E3" w14:paraId="09EFE375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2952" w:type="dxa"/>
          </w:tcPr>
          <w:p w14:paraId="47081F4A" w14:textId="1989A36C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จำนวนที่เรียกเก็บจากลูกค้าสูงกว่า</w:t>
            </w:r>
          </w:p>
        </w:tc>
        <w:tc>
          <w:tcPr>
            <w:tcW w:w="918" w:type="dxa"/>
          </w:tcPr>
          <w:p w14:paraId="1DA52E7B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4F4DAEE" w14:textId="77777777" w:rsidR="00CE25B1" w:rsidRPr="007535E3" w:rsidRDefault="00CE25B1" w:rsidP="00243652">
            <w:pPr>
              <w:pStyle w:val="acctfourfigures"/>
              <w:tabs>
                <w:tab w:val="clear" w:pos="765"/>
              </w:tabs>
              <w:spacing w:line="240" w:lineRule="auto"/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207FC9C9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6CD805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27A813E8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1067D2" w14:textId="77777777" w:rsidR="00CE25B1" w:rsidRPr="007535E3" w:rsidRDefault="00CE25B1" w:rsidP="00CE25B1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E6BDA7F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AA3A0A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816DDF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60CE7E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DE8062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E25B1" w:rsidRPr="007535E3" w14:paraId="57BBF0A8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2952" w:type="dxa"/>
          </w:tcPr>
          <w:p w14:paraId="52F5A74A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มูลค่าตามสัญญาระหว่างทำ</w:t>
            </w:r>
          </w:p>
        </w:tc>
        <w:tc>
          <w:tcPr>
            <w:tcW w:w="918" w:type="dxa"/>
          </w:tcPr>
          <w:p w14:paraId="351FAD08" w14:textId="77777777" w:rsidR="00CE25B1" w:rsidRPr="007535E3" w:rsidRDefault="00896A7B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9,169</w:t>
            </w:r>
          </w:p>
        </w:tc>
        <w:tc>
          <w:tcPr>
            <w:tcW w:w="252" w:type="dxa"/>
          </w:tcPr>
          <w:p w14:paraId="1B3DDC02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14:paraId="2F2DF2DF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9,004</w:t>
            </w:r>
          </w:p>
        </w:tc>
        <w:tc>
          <w:tcPr>
            <w:tcW w:w="270" w:type="dxa"/>
          </w:tcPr>
          <w:p w14:paraId="10CB2D0E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5D8C35F8" w14:textId="280A61DF" w:rsidR="00CE25B1" w:rsidRPr="007535E3" w:rsidRDefault="00EF03C3" w:rsidP="00EF03C3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FF5AA9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45F0FD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3B13D2" w14:textId="77777777" w:rsidR="00CE25B1" w:rsidRPr="007535E3" w:rsidRDefault="00CE25B1" w:rsidP="00CE25B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8742726" w14:textId="77777777" w:rsidR="00CE25B1" w:rsidRPr="007535E3" w:rsidRDefault="00896A7B" w:rsidP="00CE25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9,169</w:t>
            </w:r>
          </w:p>
        </w:tc>
        <w:tc>
          <w:tcPr>
            <w:tcW w:w="270" w:type="dxa"/>
          </w:tcPr>
          <w:p w14:paraId="6B0E97B2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9DE7F07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9,00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CE25B1" w:rsidRPr="007535E3" w14:paraId="0FE81C80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2952" w:type="dxa"/>
          </w:tcPr>
          <w:p w14:paraId="600C30F3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4EBEC4E6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0794979B" w14:textId="77777777" w:rsidR="00CE25B1" w:rsidRPr="007535E3" w:rsidRDefault="00CE25B1" w:rsidP="00243652">
            <w:pPr>
              <w:pStyle w:val="acctfourfigures"/>
              <w:tabs>
                <w:tab w:val="clear" w:pos="765"/>
              </w:tabs>
              <w:spacing w:line="240" w:lineRule="auto"/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14:paraId="6A88C5EF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E5D9C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53F9DFD8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D47D2" w14:textId="77777777" w:rsidR="00CE25B1" w:rsidRPr="007535E3" w:rsidRDefault="00CE25B1" w:rsidP="00CE25B1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C8921C5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E184A5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AA6E01" w14:textId="20A121CC" w:rsidR="00CE25B1" w:rsidRPr="007535E3" w:rsidRDefault="00896A7B" w:rsidP="00CE25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EF03C3" w:rsidRPr="007535E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535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F03C3" w:rsidRPr="007535E3">
              <w:rPr>
                <w:rFonts w:ascii="Angsana New" w:hAnsi="Angsana New" w:cs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3E4B01D1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9186AA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164,096</w:t>
            </w:r>
          </w:p>
        </w:tc>
      </w:tr>
      <w:tr w:rsidR="00CE25B1" w:rsidRPr="007535E3" w14:paraId="38347F3E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2952" w:type="dxa"/>
          </w:tcPr>
          <w:p w14:paraId="569A0DD3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918" w:type="dxa"/>
          </w:tcPr>
          <w:p w14:paraId="6F1141C0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04144463" w14:textId="77777777" w:rsidR="00CE25B1" w:rsidRPr="007535E3" w:rsidRDefault="00CE25B1" w:rsidP="00243652">
            <w:pPr>
              <w:pStyle w:val="acctfourfigures"/>
              <w:tabs>
                <w:tab w:val="clear" w:pos="765"/>
              </w:tabs>
              <w:spacing w:line="240" w:lineRule="auto"/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18903128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BA7EEE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03A46188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3E55A1" w14:textId="77777777" w:rsidR="00CE25B1" w:rsidRPr="007535E3" w:rsidRDefault="00CE25B1" w:rsidP="00CE25B1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667D64E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955FDB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8B0F3A" w14:textId="05BC152F" w:rsidR="00CE25B1" w:rsidRPr="007535E3" w:rsidRDefault="00896A7B" w:rsidP="00CE25B1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EF03C3"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F03C3"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270" w:type="dxa"/>
          </w:tcPr>
          <w:p w14:paraId="22D40687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B0B3672" w14:textId="77777777" w:rsidR="00CE25B1" w:rsidRPr="007535E3" w:rsidRDefault="00CE25B1" w:rsidP="00CE25B1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173,100</w:t>
            </w:r>
          </w:p>
        </w:tc>
      </w:tr>
      <w:tr w:rsidR="00CE25B1" w:rsidRPr="007535E3" w14:paraId="3CE03CA3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2952" w:type="dxa"/>
          </w:tcPr>
          <w:p w14:paraId="51024078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E70185A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0D632FF5" w14:textId="77777777" w:rsidR="00CE25B1" w:rsidRPr="007535E3" w:rsidRDefault="00CE25B1" w:rsidP="00243652">
            <w:pPr>
              <w:pStyle w:val="acctfourfigures"/>
              <w:tabs>
                <w:tab w:val="clear" w:pos="765"/>
              </w:tabs>
              <w:spacing w:line="240" w:lineRule="auto"/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313375C3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3996AE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225646B6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E3821E" w14:textId="77777777" w:rsidR="00CE25B1" w:rsidRPr="007535E3" w:rsidRDefault="00CE25B1" w:rsidP="00CE25B1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D03961C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A28884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F5BE958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13DA6C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8AF01AF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25B1" w:rsidRPr="007535E3" w14:paraId="79761561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2952" w:type="dxa"/>
          </w:tcPr>
          <w:p w14:paraId="01831D8C" w14:textId="1941DD3A" w:rsidR="00CE25B1" w:rsidRPr="007535E3" w:rsidRDefault="007740EE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18" w:type="dxa"/>
          </w:tcPr>
          <w:p w14:paraId="1E113FA8" w14:textId="6D308AAD" w:rsidR="00CE25B1" w:rsidRPr="007535E3" w:rsidRDefault="00EF03C3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352AA1"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252" w:type="dxa"/>
          </w:tcPr>
          <w:p w14:paraId="16C3C190" w14:textId="77777777" w:rsidR="00CE25B1" w:rsidRPr="007535E3" w:rsidRDefault="00CE25B1" w:rsidP="00243652">
            <w:pPr>
              <w:pStyle w:val="acctfourfigures"/>
              <w:tabs>
                <w:tab w:val="clear" w:pos="765"/>
              </w:tabs>
              <w:spacing w:line="240" w:lineRule="auto"/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6EE572C3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9,388</w:t>
            </w:r>
          </w:p>
        </w:tc>
        <w:tc>
          <w:tcPr>
            <w:tcW w:w="270" w:type="dxa"/>
          </w:tcPr>
          <w:p w14:paraId="737082EF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3E5BF632" w14:textId="77777777" w:rsidR="00CE25B1" w:rsidRPr="007535E3" w:rsidRDefault="00352AA1" w:rsidP="00352AA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00C13D" w14:textId="77777777" w:rsidR="00CE25B1" w:rsidRPr="007535E3" w:rsidRDefault="00CE25B1" w:rsidP="00CE25B1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0242A3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3AC33C42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EB9008" w14:textId="672A37AD" w:rsidR="00CE25B1" w:rsidRPr="007535E3" w:rsidRDefault="00EF03C3" w:rsidP="00CE25B1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3,815</w:t>
            </w:r>
          </w:p>
        </w:tc>
        <w:tc>
          <w:tcPr>
            <w:tcW w:w="270" w:type="dxa"/>
          </w:tcPr>
          <w:p w14:paraId="5E017DDD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4663F8" w14:textId="77777777" w:rsidR="00CE25B1" w:rsidRPr="007535E3" w:rsidRDefault="00CE25B1" w:rsidP="00CE25B1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9,401</w:t>
            </w:r>
          </w:p>
        </w:tc>
      </w:tr>
      <w:tr w:rsidR="00CE25B1" w:rsidRPr="007535E3" w14:paraId="796609F7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2952" w:type="dxa"/>
          </w:tcPr>
          <w:p w14:paraId="421F26D8" w14:textId="3CF9706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918" w:type="dxa"/>
          </w:tcPr>
          <w:p w14:paraId="40220901" w14:textId="77777777" w:rsidR="00CE25B1" w:rsidRPr="007535E3" w:rsidRDefault="00352AA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10,570</w:t>
            </w:r>
          </w:p>
        </w:tc>
        <w:tc>
          <w:tcPr>
            <w:tcW w:w="252" w:type="dxa"/>
          </w:tcPr>
          <w:p w14:paraId="74C051B6" w14:textId="77777777" w:rsidR="00CE25B1" w:rsidRPr="007535E3" w:rsidRDefault="00CE25B1" w:rsidP="00243652">
            <w:pPr>
              <w:pStyle w:val="acctfourfigures"/>
              <w:tabs>
                <w:tab w:val="clear" w:pos="765"/>
              </w:tabs>
              <w:spacing w:line="240" w:lineRule="auto"/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110BB7F8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18,935</w:t>
            </w:r>
          </w:p>
        </w:tc>
        <w:tc>
          <w:tcPr>
            <w:tcW w:w="270" w:type="dxa"/>
          </w:tcPr>
          <w:p w14:paraId="099D5A85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74A66758" w14:textId="77777777" w:rsidR="00CE25B1" w:rsidRPr="007535E3" w:rsidRDefault="00352AA1" w:rsidP="00EF03C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103,002</w:t>
            </w:r>
          </w:p>
        </w:tc>
        <w:tc>
          <w:tcPr>
            <w:tcW w:w="270" w:type="dxa"/>
          </w:tcPr>
          <w:p w14:paraId="2ED7A2AA" w14:textId="77777777" w:rsidR="00CE25B1" w:rsidRPr="007535E3" w:rsidRDefault="00CE25B1" w:rsidP="00D17264">
            <w:pPr>
              <w:pStyle w:val="acctfourfigures"/>
              <w:tabs>
                <w:tab w:val="decimal" w:pos="594"/>
                <w:tab w:val="decimal" w:pos="644"/>
                <w:tab w:val="decimal" w:pos="70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882BCD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87,211</w:t>
            </w:r>
          </w:p>
        </w:tc>
        <w:tc>
          <w:tcPr>
            <w:tcW w:w="270" w:type="dxa"/>
          </w:tcPr>
          <w:p w14:paraId="00051B5D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F761A0" w14:textId="77777777" w:rsidR="00CE25B1" w:rsidRPr="007535E3" w:rsidRDefault="00352AA1" w:rsidP="00CE25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113,572</w:t>
            </w:r>
          </w:p>
        </w:tc>
        <w:tc>
          <w:tcPr>
            <w:tcW w:w="270" w:type="dxa"/>
          </w:tcPr>
          <w:p w14:paraId="536922B9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65F49E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106,146</w:t>
            </w:r>
          </w:p>
        </w:tc>
      </w:tr>
      <w:tr w:rsidR="00CE25B1" w:rsidRPr="007535E3" w14:paraId="06B9AE5B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2952" w:type="dxa"/>
          </w:tcPr>
          <w:p w14:paraId="5A994E40" w14:textId="09DB89AE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918" w:type="dxa"/>
          </w:tcPr>
          <w:p w14:paraId="465BE177" w14:textId="77777777" w:rsidR="00CE25B1" w:rsidRPr="007535E3" w:rsidRDefault="00352AA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37,987</w:t>
            </w:r>
          </w:p>
        </w:tc>
        <w:tc>
          <w:tcPr>
            <w:tcW w:w="252" w:type="dxa"/>
          </w:tcPr>
          <w:p w14:paraId="4DE56181" w14:textId="77777777" w:rsidR="00CE25B1" w:rsidRPr="007535E3" w:rsidRDefault="00CE25B1" w:rsidP="00243652">
            <w:pPr>
              <w:pStyle w:val="acctfourfigures"/>
              <w:tabs>
                <w:tab w:val="clear" w:pos="765"/>
              </w:tabs>
              <w:spacing w:line="240" w:lineRule="auto"/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73DA7271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37,383</w:t>
            </w:r>
          </w:p>
        </w:tc>
        <w:tc>
          <w:tcPr>
            <w:tcW w:w="270" w:type="dxa"/>
          </w:tcPr>
          <w:p w14:paraId="1E655E6D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31E43B5D" w14:textId="3404DD15" w:rsidR="00CE25B1" w:rsidRPr="007535E3" w:rsidRDefault="002A26B1" w:rsidP="002A26B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1,113</w:t>
            </w:r>
          </w:p>
        </w:tc>
        <w:tc>
          <w:tcPr>
            <w:tcW w:w="270" w:type="dxa"/>
          </w:tcPr>
          <w:p w14:paraId="1BC6285E" w14:textId="77777777" w:rsidR="00CE25B1" w:rsidRPr="007535E3" w:rsidRDefault="00CE25B1" w:rsidP="00CE25B1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C075FDD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1,051</w:t>
            </w:r>
          </w:p>
        </w:tc>
        <w:tc>
          <w:tcPr>
            <w:tcW w:w="270" w:type="dxa"/>
          </w:tcPr>
          <w:p w14:paraId="61F56039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795ABA" w14:textId="0F993E51" w:rsidR="00CE25B1" w:rsidRPr="007535E3" w:rsidRDefault="002A26B1" w:rsidP="00CE25B1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39,100</w:t>
            </w:r>
          </w:p>
        </w:tc>
        <w:tc>
          <w:tcPr>
            <w:tcW w:w="270" w:type="dxa"/>
          </w:tcPr>
          <w:p w14:paraId="539A5A40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852A6E" w14:textId="77777777" w:rsidR="00CE25B1" w:rsidRPr="007535E3" w:rsidRDefault="00CE25B1" w:rsidP="00CE25B1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38,434</w:t>
            </w:r>
          </w:p>
        </w:tc>
      </w:tr>
      <w:tr w:rsidR="00CE25B1" w:rsidRPr="007535E3" w14:paraId="5993F230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2952" w:type="dxa"/>
          </w:tcPr>
          <w:p w14:paraId="1C629E38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1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(ขาดทุน) จากการจำหน่าย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18" w:type="dxa"/>
          </w:tcPr>
          <w:p w14:paraId="0E5C96EC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116A7A4" w14:textId="77777777" w:rsidR="00CE25B1" w:rsidRPr="007535E3" w:rsidRDefault="00CE25B1" w:rsidP="00243652">
            <w:pPr>
              <w:pStyle w:val="acctfourfigures"/>
              <w:tabs>
                <w:tab w:val="clear" w:pos="765"/>
              </w:tabs>
              <w:spacing w:line="240" w:lineRule="auto"/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2D29F221" w14:textId="77777777" w:rsidR="00CE25B1" w:rsidRPr="007535E3" w:rsidRDefault="00CE25B1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3AB4A1" w14:textId="77777777" w:rsidR="00CE25B1" w:rsidRPr="007535E3" w:rsidRDefault="00CE25B1" w:rsidP="00CE25B1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103059C3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F03614" w14:textId="77777777" w:rsidR="00CE25B1" w:rsidRPr="007535E3" w:rsidRDefault="00CE25B1" w:rsidP="00CE25B1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57657E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DD96DF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F1CBD8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25E75A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291EEC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E25B1" w:rsidRPr="007535E3" w14:paraId="1D16B50D" w14:textId="77777777" w:rsidTr="0024365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2952" w:type="dxa"/>
          </w:tcPr>
          <w:p w14:paraId="1BBF0CF5" w14:textId="4570D5C4" w:rsidR="00CE25B1" w:rsidRPr="007535E3" w:rsidRDefault="00CE25B1" w:rsidP="0096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hanging="2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    และตัดจำหน่าย</w:t>
            </w:r>
            <w:r w:rsidR="00EF03C3" w:rsidRPr="007535E3">
              <w:rPr>
                <w:rFonts w:ascii="Angsana New" w:hAnsi="Angsana New" w:hint="cs"/>
                <w:sz w:val="30"/>
                <w:szCs w:val="30"/>
                <w:cs/>
              </w:rPr>
              <w:t>ที่ดินและ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18" w:type="dxa"/>
          </w:tcPr>
          <w:p w14:paraId="6E30A435" w14:textId="77777777" w:rsidR="009623CD" w:rsidRPr="007535E3" w:rsidRDefault="009623CD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B60CD9A" w14:textId="57C36E0E" w:rsidR="00CE25B1" w:rsidRPr="007535E3" w:rsidRDefault="00EF03C3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D36154"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778F7"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252" w:type="dxa"/>
          </w:tcPr>
          <w:p w14:paraId="1BBC4212" w14:textId="77777777" w:rsidR="00CE25B1" w:rsidRPr="007535E3" w:rsidRDefault="00CE25B1" w:rsidP="00243652">
            <w:pPr>
              <w:pStyle w:val="acctfourfigures"/>
              <w:tabs>
                <w:tab w:val="clear" w:pos="765"/>
              </w:tabs>
              <w:spacing w:line="240" w:lineRule="auto"/>
              <w:ind w:left="-63" w:right="-108" w:hanging="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53E1EC90" w14:textId="77777777" w:rsidR="009623CD" w:rsidRPr="007535E3" w:rsidRDefault="009623CD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</w:rPr>
            </w:pPr>
          </w:p>
          <w:p w14:paraId="203F7E10" w14:textId="5B187233" w:rsidR="00CE25B1" w:rsidRPr="007535E3" w:rsidRDefault="00EF03C3" w:rsidP="00243652">
            <w:pPr>
              <w:pStyle w:val="acctfourfigures"/>
              <w:tabs>
                <w:tab w:val="clear" w:pos="765"/>
                <w:tab w:val="decimal" w:pos="702"/>
              </w:tabs>
              <w:ind w:left="-63" w:right="-108" w:hanging="16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E25B1" w:rsidRPr="007535E3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7535E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D3F744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3ED5C3ED" w14:textId="77777777" w:rsidR="006F7F96" w:rsidRPr="007535E3" w:rsidRDefault="006F7F96" w:rsidP="00CE25B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64C1C22B" w14:textId="7BBA8D90" w:rsidR="00CE25B1" w:rsidRPr="007535E3" w:rsidRDefault="00352AA1" w:rsidP="00CE25B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42DCFC" w14:textId="77777777" w:rsidR="00CE25B1" w:rsidRPr="007535E3" w:rsidRDefault="00CE25B1" w:rsidP="00CE25B1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B74B61" w14:textId="77777777" w:rsidR="006F7F96" w:rsidRPr="007535E3" w:rsidRDefault="006F7F96" w:rsidP="00CE25B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3824A8EE" w14:textId="29CA2341" w:rsidR="00CE25B1" w:rsidRPr="007535E3" w:rsidRDefault="00CE25B1" w:rsidP="00CE25B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535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719630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F1D46F" w14:textId="77777777" w:rsidR="006F7F96" w:rsidRPr="007535E3" w:rsidRDefault="006F7F96" w:rsidP="00CE25B1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2D9BA693" w14:textId="085BDC44" w:rsidR="00CE25B1" w:rsidRPr="007535E3" w:rsidRDefault="00EF03C3" w:rsidP="00CE25B1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36154" w:rsidRPr="007535E3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7778F7" w:rsidRPr="007535E3">
              <w:rPr>
                <w:rFonts w:ascii="Angsana New" w:hAnsi="Angsana New" w:cs="Angsana New"/>
                <w:sz w:val="30"/>
                <w:szCs w:val="30"/>
              </w:rPr>
              <w:t>923</w:t>
            </w:r>
          </w:p>
        </w:tc>
        <w:tc>
          <w:tcPr>
            <w:tcW w:w="270" w:type="dxa"/>
          </w:tcPr>
          <w:p w14:paraId="4752280C" w14:textId="77777777" w:rsidR="00CE25B1" w:rsidRPr="007535E3" w:rsidRDefault="00CE25B1" w:rsidP="00CE25B1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061351" w14:textId="77777777" w:rsidR="006F7F96" w:rsidRPr="007535E3" w:rsidRDefault="006F7F96" w:rsidP="00CE25B1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35D73B9D" w14:textId="146306BC" w:rsidR="00CE25B1" w:rsidRPr="007535E3" w:rsidRDefault="00E04073" w:rsidP="006F7F96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E25B1" w:rsidRPr="007535E3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7535E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0B2C8459" w14:textId="77777777" w:rsidR="00AC0107" w:rsidRPr="007535E3" w:rsidRDefault="00AC0107" w:rsidP="00474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5DE0EE4" w14:textId="77777777" w:rsidR="002F03B6" w:rsidRPr="007535E3" w:rsidRDefault="002F03B6" w:rsidP="002F0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72EE2262" w14:textId="77777777" w:rsidR="002F03B6" w:rsidRPr="007535E3" w:rsidRDefault="002F03B6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34A9F679" w14:textId="77777777" w:rsidR="002F03B6" w:rsidRPr="007535E3" w:rsidRDefault="005A5654" w:rsidP="006558B8">
      <w:pPr>
        <w:tabs>
          <w:tab w:val="clear" w:pos="454"/>
          <w:tab w:val="left" w:pos="540"/>
        </w:tabs>
        <w:ind w:left="540" w:right="-56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535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รายได้จากลูกค้ารายใหญ่จากส่วนงานที่ 1 และ </w:t>
      </w:r>
      <w:r w:rsidRPr="007535E3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 w:rsidR="001909EE" w:rsidRPr="007535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ของกลุ่มบริษัทเป็นเงินประมาณ</w:t>
      </w:r>
      <w:r w:rsidR="00D956CB" w:rsidRPr="007535E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AB0676" w:rsidRPr="007535E3">
        <w:rPr>
          <w:rFonts w:ascii="Angsana New" w:hAnsi="Angsana New"/>
          <w:snapToGrid w:val="0"/>
          <w:sz w:val="30"/>
          <w:szCs w:val="30"/>
          <w:lang w:eastAsia="th-TH"/>
        </w:rPr>
        <w:t>217.43</w:t>
      </w:r>
      <w:r w:rsidR="006A76AA" w:rsidRPr="007535E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7535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ล้านบาท </w:t>
      </w:r>
      <w:r w:rsidRPr="007535E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(</w:t>
      </w:r>
      <w:r w:rsidR="006A76AA" w:rsidRPr="007535E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256</w:t>
      </w:r>
      <w:r w:rsidR="00CE25B1" w:rsidRPr="007535E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</w:t>
      </w:r>
      <w:r w:rsidRPr="007535E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:</w:t>
      </w:r>
      <w:r w:rsidRPr="007535E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CE25B1" w:rsidRPr="007535E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226.63</w:t>
      </w:r>
      <w:r w:rsidR="006A76AA" w:rsidRPr="007535E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7535E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7535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คิดเป็นร้อยละ</w:t>
      </w:r>
      <w:r w:rsidR="00D956CB" w:rsidRPr="007535E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AB0676" w:rsidRPr="007535E3">
        <w:rPr>
          <w:rFonts w:ascii="Angsana New" w:hAnsi="Angsana New"/>
          <w:snapToGrid w:val="0"/>
          <w:sz w:val="30"/>
          <w:szCs w:val="30"/>
          <w:lang w:eastAsia="th-TH"/>
        </w:rPr>
        <w:t>24.48</w:t>
      </w:r>
      <w:r w:rsidR="001909EE" w:rsidRPr="007535E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7535E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(</w:t>
      </w:r>
      <w:r w:rsidR="006A76AA" w:rsidRPr="007535E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256</w:t>
      </w:r>
      <w:r w:rsidR="00CE25B1" w:rsidRPr="007535E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</w:t>
      </w:r>
      <w:r w:rsidRPr="007535E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Pr="007535E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ร้อยละ </w:t>
      </w:r>
      <w:r w:rsidR="00CE25B1" w:rsidRPr="007535E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26.89</w:t>
      </w:r>
      <w:r w:rsidR="00426FF6" w:rsidRPr="007535E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)</w:t>
      </w:r>
      <w:r w:rsidRPr="007535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ของรายได้รวมของกลุ่มบริษัท</w:t>
      </w:r>
      <w:r w:rsidR="00784FC7" w:rsidRPr="007535E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</w:p>
    <w:p w14:paraId="776156F2" w14:textId="77777777" w:rsidR="003A6C47" w:rsidRPr="007535E3" w:rsidRDefault="00C57C13" w:rsidP="003A6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</w:rPr>
        <w:br w:type="page"/>
      </w:r>
      <w:r w:rsidR="003A6C47" w:rsidRPr="007535E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FA2E36" w:rsidRPr="007535E3">
        <w:rPr>
          <w:rFonts w:ascii="Angsana New" w:hAnsi="Angsana New"/>
          <w:b/>
          <w:bCs/>
          <w:sz w:val="30"/>
          <w:szCs w:val="30"/>
        </w:rPr>
        <w:t>1</w:t>
      </w:r>
      <w:r w:rsidR="003A6C47" w:rsidRPr="007535E3">
        <w:rPr>
          <w:rFonts w:ascii="Angsana New" w:hAnsi="Angsana New"/>
          <w:b/>
          <w:bCs/>
          <w:sz w:val="30"/>
          <w:szCs w:val="30"/>
        </w:rPr>
        <w:tab/>
      </w:r>
      <w:r w:rsidR="003A6C47" w:rsidRPr="007535E3">
        <w:rPr>
          <w:rFonts w:ascii="Angsana New" w:hAnsi="Angsana New"/>
          <w:b/>
          <w:bCs/>
          <w:sz w:val="30"/>
          <w:szCs w:val="30"/>
          <w:cs/>
        </w:rPr>
        <w:t>รายได้อื่น</w:t>
      </w:r>
    </w:p>
    <w:p w14:paraId="6C517DB1" w14:textId="77777777" w:rsidR="003A6C47" w:rsidRPr="00EF4C08" w:rsidRDefault="003A6C47" w:rsidP="003A6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  <w:cs/>
        </w:rPr>
      </w:pPr>
    </w:p>
    <w:p w14:paraId="0D4FF234" w14:textId="27E1A900" w:rsidR="003A6C47" w:rsidRDefault="003A6C47" w:rsidP="003A6C4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ในปี </w:t>
      </w:r>
      <w:r w:rsidRPr="007535E3">
        <w:rPr>
          <w:rFonts w:ascii="Angsana New" w:hAnsi="Angsana New"/>
          <w:sz w:val="30"/>
          <w:szCs w:val="30"/>
        </w:rPr>
        <w:t>2556</w:t>
      </w:r>
      <w:r w:rsidRPr="007535E3">
        <w:rPr>
          <w:rFonts w:ascii="Angsana New" w:hAnsi="Angsana New"/>
          <w:sz w:val="30"/>
          <w:szCs w:val="30"/>
          <w:cs/>
        </w:rPr>
        <w:t xml:space="preserve"> บริษัทเป็นโจทก์ยื่นฟ้องบริษัทแห่งหนึ่ง (“จำเลย”) ต่อศาลแพ่ง เพื่อเรียกร้องค่าเสียหายในข้อหา</w:t>
      </w:r>
      <w:r w:rsidR="0047406A" w:rsidRPr="007535E3">
        <w:rPr>
          <w:rFonts w:ascii="Angsana New" w:hAnsi="Angsana New"/>
          <w:sz w:val="30"/>
          <w:szCs w:val="30"/>
        </w:rPr>
        <w:br/>
      </w:r>
      <w:r w:rsidRPr="007535E3">
        <w:rPr>
          <w:rFonts w:ascii="Angsana New" w:hAnsi="Angsana New"/>
          <w:sz w:val="30"/>
          <w:szCs w:val="30"/>
          <w:cs/>
        </w:rPr>
        <w:t xml:space="preserve">ผิดสัญญาจ้างเป็นจำนวน </w:t>
      </w:r>
      <w:r w:rsidRPr="007535E3">
        <w:rPr>
          <w:rFonts w:ascii="Angsana New" w:hAnsi="Angsana New"/>
          <w:sz w:val="30"/>
          <w:szCs w:val="30"/>
        </w:rPr>
        <w:t>30.46</w:t>
      </w:r>
      <w:r w:rsidRPr="007535E3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7535E3">
        <w:rPr>
          <w:rFonts w:ascii="Angsana New" w:hAnsi="Angsana New"/>
          <w:sz w:val="30"/>
          <w:szCs w:val="30"/>
        </w:rPr>
        <w:t>7.5</w:t>
      </w:r>
      <w:r w:rsidRPr="007535E3">
        <w:rPr>
          <w:rFonts w:ascii="Angsana New" w:hAnsi="Angsana New"/>
          <w:sz w:val="30"/>
          <w:szCs w:val="30"/>
          <w:cs/>
        </w:rPr>
        <w:t xml:space="preserve"> ต่อปี ต่อมาศาลแพ่งได้มีคำพิพากษาให้จำเลยชำระเงินชดใช้ค่าเสียหายเป็นจำนวน </w:t>
      </w:r>
      <w:r w:rsidRPr="007535E3">
        <w:rPr>
          <w:rFonts w:ascii="Angsana New" w:hAnsi="Angsana New"/>
          <w:sz w:val="30"/>
          <w:szCs w:val="30"/>
        </w:rPr>
        <w:t>2.36</w:t>
      </w:r>
      <w:r w:rsidRPr="007535E3">
        <w:rPr>
          <w:rFonts w:ascii="Angsana New" w:hAnsi="Angsana New"/>
          <w:sz w:val="30"/>
          <w:szCs w:val="30"/>
          <w:cs/>
        </w:rPr>
        <w:t xml:space="preserve"> ล้านบาทให้แก่โจทก์ พร้อมดอกเบี้ยในอัตราร้อยละ </w:t>
      </w:r>
      <w:r w:rsidRPr="007535E3">
        <w:rPr>
          <w:rFonts w:ascii="Angsana New" w:hAnsi="Angsana New"/>
          <w:sz w:val="30"/>
          <w:szCs w:val="30"/>
        </w:rPr>
        <w:t>7.5</w:t>
      </w:r>
      <w:r w:rsidRPr="007535E3">
        <w:rPr>
          <w:rFonts w:ascii="Angsana New" w:hAnsi="Angsana New"/>
          <w:sz w:val="30"/>
          <w:szCs w:val="30"/>
          <w:cs/>
        </w:rPr>
        <w:t xml:space="preserve"> ต่อปี ต่อมาโจทก์ยื่นอุทธรณ์ต่อศาลอุทธรณ์ ศาลอุทธรณ์ได้มีคำพิพากษาให้จำเลยชำระเงินชดใช้ค่าเสียหายเป็นจำนวน </w:t>
      </w:r>
      <w:r w:rsidRPr="007535E3">
        <w:rPr>
          <w:rFonts w:ascii="Angsana New" w:hAnsi="Angsana New"/>
          <w:sz w:val="30"/>
          <w:szCs w:val="30"/>
        </w:rPr>
        <w:t>11.57</w:t>
      </w:r>
      <w:r w:rsidRPr="007535E3">
        <w:rPr>
          <w:rFonts w:ascii="Angsana New" w:hAnsi="Angsana New"/>
          <w:sz w:val="30"/>
          <w:szCs w:val="30"/>
          <w:cs/>
        </w:rPr>
        <w:t xml:space="preserve"> ล้านบาทให้แก่โจทก์ พร้อมดอกเบี้ยในอัตราร้อยละ </w:t>
      </w:r>
      <w:r w:rsidRPr="007535E3">
        <w:rPr>
          <w:rFonts w:ascii="Angsana New" w:hAnsi="Angsana New"/>
          <w:sz w:val="30"/>
          <w:szCs w:val="30"/>
        </w:rPr>
        <w:t>7.5</w:t>
      </w:r>
      <w:r w:rsidRPr="007535E3">
        <w:rPr>
          <w:rFonts w:ascii="Angsana New" w:hAnsi="Angsana New"/>
          <w:sz w:val="30"/>
          <w:szCs w:val="30"/>
          <w:cs/>
        </w:rPr>
        <w:t xml:space="preserve"> ต่อปี ต่อมาจำเลยยื่นอุทธรณ์ต่อศาลฎีกา เมื่อวันที่ </w:t>
      </w:r>
      <w:r w:rsidRPr="007535E3">
        <w:rPr>
          <w:rFonts w:ascii="Angsana New" w:hAnsi="Angsana New"/>
          <w:sz w:val="30"/>
          <w:szCs w:val="30"/>
        </w:rPr>
        <w:t>6</w:t>
      </w:r>
      <w:r w:rsidRPr="007535E3">
        <w:rPr>
          <w:rFonts w:ascii="Angsana New" w:hAnsi="Angsana New"/>
          <w:sz w:val="30"/>
          <w:szCs w:val="30"/>
          <w:cs/>
        </w:rPr>
        <w:t xml:space="preserve"> มีนาคม </w:t>
      </w:r>
      <w:r w:rsidRPr="007535E3">
        <w:rPr>
          <w:rFonts w:ascii="Angsana New" w:hAnsi="Angsana New"/>
          <w:spacing w:val="-4"/>
          <w:sz w:val="30"/>
          <w:szCs w:val="30"/>
        </w:rPr>
        <w:t>2561</w:t>
      </w:r>
      <w:r w:rsidR="008D6F9F" w:rsidRPr="007535E3">
        <w:rPr>
          <w:rFonts w:ascii="Angsana New" w:hAnsi="Angsana New"/>
          <w:spacing w:val="-4"/>
          <w:sz w:val="30"/>
          <w:szCs w:val="30"/>
        </w:rPr>
        <w:t xml:space="preserve"> </w:t>
      </w:r>
      <w:r w:rsidRPr="007535E3">
        <w:rPr>
          <w:rFonts w:ascii="Angsana New" w:hAnsi="Angsana New"/>
          <w:spacing w:val="-4"/>
          <w:sz w:val="30"/>
          <w:szCs w:val="30"/>
          <w:cs/>
        </w:rPr>
        <w:t xml:space="preserve">ศาลฎีกาได้มีคำพิพากษายืนตามคำพิพากษาศาลอุทธรณ์ และต่อมาในเดือนกรกฎาคม </w:t>
      </w:r>
      <w:r w:rsidRPr="007535E3">
        <w:rPr>
          <w:rFonts w:ascii="Angsana New" w:hAnsi="Angsana New"/>
          <w:spacing w:val="-4"/>
          <w:sz w:val="30"/>
          <w:szCs w:val="30"/>
        </w:rPr>
        <w:t xml:space="preserve">2561 </w:t>
      </w:r>
      <w:r w:rsidRPr="007535E3">
        <w:rPr>
          <w:rFonts w:ascii="Angsana New" w:hAnsi="Angsana New"/>
          <w:spacing w:val="-4"/>
          <w:sz w:val="30"/>
          <w:szCs w:val="30"/>
          <w:cs/>
        </w:rPr>
        <w:t>บริษัทได้รับชำระเงิน</w:t>
      </w:r>
      <w:r w:rsidRPr="007535E3">
        <w:rPr>
          <w:rFonts w:ascii="Angsana New" w:hAnsi="Angsana New"/>
          <w:sz w:val="30"/>
          <w:szCs w:val="30"/>
          <w:cs/>
        </w:rPr>
        <w:t xml:space="preserve">ค่าเสียหายดังกล่าวแล้วทั้งจำนวน </w:t>
      </w:r>
    </w:p>
    <w:p w14:paraId="171D3B3F" w14:textId="577695FC" w:rsidR="00C96DE0" w:rsidRPr="00EF4C08" w:rsidRDefault="00C96DE0" w:rsidP="003A6C4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EBDA163" w14:textId="57B21EB5" w:rsidR="00821577" w:rsidRPr="007535E3" w:rsidRDefault="00C96DE0" w:rsidP="0082157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821577">
        <w:rPr>
          <w:rFonts w:ascii="Angsana New" w:hAnsi="Angsana New" w:hint="cs"/>
          <w:sz w:val="30"/>
          <w:szCs w:val="30"/>
          <w:cs/>
        </w:rPr>
        <w:t>ระหว่าง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 xml:space="preserve">2562 </w:t>
      </w:r>
      <w:r w:rsidR="00821577">
        <w:rPr>
          <w:rFonts w:ascii="Angsana New" w:hAnsi="Angsana New" w:hint="cs"/>
          <w:sz w:val="30"/>
          <w:szCs w:val="30"/>
          <w:cs/>
        </w:rPr>
        <w:t>บริษัทขายที่ดินแปลงหนึ่งในจังหวัดชลบุรี</w:t>
      </w:r>
      <w:r w:rsidR="00EA3649">
        <w:rPr>
          <w:rFonts w:ascii="Angsana New" w:hAnsi="Angsana New" w:hint="cs"/>
          <w:sz w:val="30"/>
          <w:szCs w:val="30"/>
          <w:cs/>
        </w:rPr>
        <w:t>ให้</w:t>
      </w:r>
      <w:r w:rsidR="00821577">
        <w:rPr>
          <w:rFonts w:ascii="Angsana New" w:hAnsi="Angsana New" w:hint="cs"/>
          <w:sz w:val="30"/>
          <w:szCs w:val="30"/>
          <w:cs/>
        </w:rPr>
        <w:t>กับบริษัทแห่งหนึ่ง และบริษัทได้รับชำระเงินทั้งจำนวน</w:t>
      </w:r>
      <w:r w:rsidR="006B49BC">
        <w:rPr>
          <w:rFonts w:ascii="Angsana New" w:hAnsi="Angsana New" w:hint="cs"/>
          <w:sz w:val="30"/>
          <w:szCs w:val="30"/>
          <w:cs/>
        </w:rPr>
        <w:t>แล้ว</w:t>
      </w:r>
      <w:r w:rsidR="00821577">
        <w:rPr>
          <w:rFonts w:ascii="Angsana New" w:hAnsi="Angsana New" w:hint="cs"/>
          <w:sz w:val="30"/>
          <w:szCs w:val="30"/>
          <w:cs/>
        </w:rPr>
        <w:t xml:space="preserve">จากผู้ซื้อเป็นจำนวน </w:t>
      </w:r>
      <w:r w:rsidR="00821577">
        <w:rPr>
          <w:rFonts w:ascii="Angsana New" w:hAnsi="Angsana New"/>
          <w:sz w:val="30"/>
          <w:szCs w:val="30"/>
        </w:rPr>
        <w:t xml:space="preserve">66.78 </w:t>
      </w:r>
      <w:r w:rsidR="00821577">
        <w:rPr>
          <w:rFonts w:ascii="Angsana New" w:hAnsi="Angsana New" w:hint="cs"/>
          <w:sz w:val="30"/>
          <w:szCs w:val="30"/>
          <w:cs/>
        </w:rPr>
        <w:t>ล้านบาท</w:t>
      </w:r>
      <w:r w:rsidR="006B49BC">
        <w:rPr>
          <w:rFonts w:ascii="Angsana New" w:hAnsi="Angsana New" w:hint="cs"/>
          <w:sz w:val="30"/>
          <w:szCs w:val="30"/>
          <w:cs/>
        </w:rPr>
        <w:t xml:space="preserve"> ที่ดินดังกล่าวมีราคาทุน</w:t>
      </w:r>
      <w:r w:rsidR="0056455D">
        <w:rPr>
          <w:rFonts w:ascii="Angsana New" w:hAnsi="Angsana New" w:hint="cs"/>
          <w:sz w:val="30"/>
          <w:szCs w:val="30"/>
          <w:cs/>
        </w:rPr>
        <w:t>จำนวน</w:t>
      </w:r>
      <w:r w:rsidR="00EA3649">
        <w:rPr>
          <w:rFonts w:ascii="Angsana New" w:hAnsi="Angsana New" w:hint="cs"/>
          <w:sz w:val="30"/>
          <w:szCs w:val="30"/>
          <w:cs/>
        </w:rPr>
        <w:t xml:space="preserve"> </w:t>
      </w:r>
      <w:r w:rsidR="00EA3649">
        <w:rPr>
          <w:rFonts w:ascii="Angsana New" w:hAnsi="Angsana New"/>
          <w:sz w:val="30"/>
          <w:szCs w:val="30"/>
        </w:rPr>
        <w:t xml:space="preserve">8.06 </w:t>
      </w:r>
      <w:r w:rsidR="00EA3649">
        <w:rPr>
          <w:rFonts w:ascii="Angsana New" w:hAnsi="Angsana New" w:hint="cs"/>
          <w:sz w:val="30"/>
          <w:szCs w:val="30"/>
          <w:cs/>
        </w:rPr>
        <w:t>ล้านบาท</w:t>
      </w:r>
    </w:p>
    <w:p w14:paraId="4F0B74F4" w14:textId="77777777" w:rsidR="003A6C47" w:rsidRPr="00EF4C08" w:rsidRDefault="003A6C47" w:rsidP="003A6C4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05929A19" w14:textId="77777777" w:rsidR="00246B4A" w:rsidRPr="007535E3" w:rsidRDefault="00A95242" w:rsidP="00435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</w:rPr>
        <w:t>2</w:t>
      </w:r>
      <w:r w:rsidR="00FA2E36" w:rsidRPr="007535E3">
        <w:rPr>
          <w:rFonts w:ascii="Angsana New" w:hAnsi="Angsana New"/>
          <w:b/>
          <w:bCs/>
          <w:sz w:val="30"/>
          <w:szCs w:val="30"/>
        </w:rPr>
        <w:t>2</w:t>
      </w:r>
      <w:r w:rsidR="00246B4A" w:rsidRPr="007535E3">
        <w:rPr>
          <w:rFonts w:ascii="Angsana New" w:hAnsi="Angsana New"/>
          <w:b/>
          <w:bCs/>
          <w:sz w:val="30"/>
          <w:szCs w:val="30"/>
        </w:rPr>
        <w:tab/>
      </w:r>
      <w:r w:rsidR="00246B4A" w:rsidRPr="007535E3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  <w:r w:rsidR="00225107" w:rsidRPr="007535E3">
        <w:rPr>
          <w:rFonts w:ascii="Angsana New" w:hAnsi="Angsana New"/>
          <w:b/>
          <w:bCs/>
          <w:sz w:val="30"/>
          <w:szCs w:val="30"/>
          <w:cs/>
        </w:rPr>
        <w:t>ผลประโยชน์</w:t>
      </w:r>
      <w:r w:rsidR="00FB215B" w:rsidRPr="007535E3">
        <w:rPr>
          <w:rFonts w:ascii="Angsana New" w:hAnsi="Angsana New"/>
          <w:b/>
          <w:bCs/>
          <w:sz w:val="30"/>
          <w:szCs w:val="30"/>
          <w:cs/>
        </w:rPr>
        <w:t>ของ</w:t>
      </w:r>
      <w:r w:rsidR="00246B4A" w:rsidRPr="007535E3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642E624F" w14:textId="77777777" w:rsidR="000259A2" w:rsidRPr="00EF4C08" w:rsidRDefault="000259A2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tbl>
      <w:tblPr>
        <w:tblW w:w="4661" w:type="pct"/>
        <w:tblInd w:w="450" w:type="dxa"/>
        <w:tblLook w:val="04A0" w:firstRow="1" w:lastRow="0" w:firstColumn="1" w:lastColumn="0" w:noHBand="0" w:noVBand="1"/>
      </w:tblPr>
      <w:tblGrid>
        <w:gridCol w:w="3873"/>
        <w:gridCol w:w="1066"/>
        <w:gridCol w:w="245"/>
        <w:gridCol w:w="1098"/>
        <w:gridCol w:w="267"/>
        <w:gridCol w:w="1067"/>
        <w:gridCol w:w="267"/>
        <w:gridCol w:w="1071"/>
      </w:tblGrid>
      <w:tr w:rsidR="00DD55D3" w:rsidRPr="007535E3" w14:paraId="5A5E3A32" w14:textId="77777777" w:rsidTr="00243652">
        <w:trPr>
          <w:cantSplit/>
        </w:trPr>
        <w:tc>
          <w:tcPr>
            <w:tcW w:w="2163" w:type="pct"/>
            <w:hideMark/>
          </w:tcPr>
          <w:p w14:paraId="627E5780" w14:textId="77777777" w:rsidR="00DD55D3" w:rsidRPr="007535E3" w:rsidRDefault="00DD55D3" w:rsidP="00DB02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  <w:hideMark/>
          </w:tcPr>
          <w:p w14:paraId="23EFAB6F" w14:textId="77777777" w:rsidR="00DD55D3" w:rsidRPr="007535E3" w:rsidRDefault="00DD55D3" w:rsidP="00E47FC8">
            <w:pPr>
              <w:pStyle w:val="30"/>
              <w:tabs>
                <w:tab w:val="clear" w:pos="360"/>
                <w:tab w:val="clear" w:pos="720"/>
              </w:tabs>
              <w:ind w:left="-123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9" w:type="pct"/>
          </w:tcPr>
          <w:p w14:paraId="3C908450" w14:textId="77777777" w:rsidR="00DD55D3" w:rsidRPr="007535E3" w:rsidRDefault="00DD55D3" w:rsidP="00E47FC8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43" w:type="pct"/>
            <w:gridSpan w:val="3"/>
            <w:hideMark/>
          </w:tcPr>
          <w:p w14:paraId="0F30B361" w14:textId="77777777" w:rsidR="00DD55D3" w:rsidRPr="007535E3" w:rsidRDefault="00DD55D3" w:rsidP="00E47FC8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65855" w:rsidRPr="007535E3" w14:paraId="70D7CBB3" w14:textId="77777777" w:rsidTr="00243652">
        <w:trPr>
          <w:cantSplit/>
        </w:trPr>
        <w:tc>
          <w:tcPr>
            <w:tcW w:w="2163" w:type="pct"/>
          </w:tcPr>
          <w:p w14:paraId="6BEB8593" w14:textId="77777777" w:rsidR="00E65855" w:rsidRPr="007535E3" w:rsidRDefault="00E65855" w:rsidP="00E658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5704A71" w14:textId="77777777" w:rsidR="00E65855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7" w:type="pct"/>
          </w:tcPr>
          <w:p w14:paraId="7FE4BC92" w14:textId="77777777" w:rsidR="00E65855" w:rsidRPr="007535E3" w:rsidRDefault="00E65855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5231FFC" w14:textId="77777777" w:rsidR="00E65855" w:rsidRPr="007535E3" w:rsidRDefault="00CE25B1" w:rsidP="00CE25B1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9" w:type="pct"/>
          </w:tcPr>
          <w:p w14:paraId="2F8EAC3D" w14:textId="77777777" w:rsidR="00E65855" w:rsidRPr="007535E3" w:rsidRDefault="00E65855" w:rsidP="00CE25B1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0F7261A7" w14:textId="77777777" w:rsidR="00E65855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9" w:type="pct"/>
          </w:tcPr>
          <w:p w14:paraId="3218EDB4" w14:textId="77777777" w:rsidR="00E65855" w:rsidRPr="007535E3" w:rsidRDefault="00E65855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0163E86A" w14:textId="77777777" w:rsidR="00E65855" w:rsidRPr="007535E3" w:rsidRDefault="00CE25B1" w:rsidP="00CE25B1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</w:tr>
      <w:tr w:rsidR="00354C08" w:rsidRPr="007535E3" w14:paraId="5383AC21" w14:textId="77777777" w:rsidTr="00243652">
        <w:trPr>
          <w:cantSplit/>
        </w:trPr>
        <w:tc>
          <w:tcPr>
            <w:tcW w:w="2163" w:type="pct"/>
          </w:tcPr>
          <w:p w14:paraId="21AE7DC7" w14:textId="77777777" w:rsidR="00354C08" w:rsidRPr="007535E3" w:rsidRDefault="00354C08" w:rsidP="00354C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7" w:type="pct"/>
            <w:gridSpan w:val="7"/>
            <w:hideMark/>
          </w:tcPr>
          <w:p w14:paraId="3E1C01F3" w14:textId="77777777" w:rsidR="00354C08" w:rsidRPr="007535E3" w:rsidRDefault="00354C08" w:rsidP="00354C08">
            <w:pPr>
              <w:pStyle w:val="30"/>
              <w:tabs>
                <w:tab w:val="clear" w:pos="360"/>
                <w:tab w:val="clear" w:pos="720"/>
              </w:tabs>
              <w:ind w:left="-123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54C08" w:rsidRPr="007535E3" w14:paraId="250E3A36" w14:textId="77777777" w:rsidTr="00243652">
        <w:trPr>
          <w:cantSplit/>
        </w:trPr>
        <w:tc>
          <w:tcPr>
            <w:tcW w:w="2163" w:type="pct"/>
            <w:hideMark/>
          </w:tcPr>
          <w:p w14:paraId="7D6F5A8E" w14:textId="77777777" w:rsidR="00354C08" w:rsidRPr="007535E3" w:rsidRDefault="00354C08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595" w:type="pct"/>
          </w:tcPr>
          <w:p w14:paraId="33F2015B" w14:textId="77777777" w:rsidR="00354C08" w:rsidRPr="007535E3" w:rsidRDefault="00354C08" w:rsidP="00354C08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662ADEFE" w14:textId="77777777" w:rsidR="00354C08" w:rsidRPr="007535E3" w:rsidRDefault="00354C08" w:rsidP="00354C0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hideMark/>
          </w:tcPr>
          <w:p w14:paraId="15B9956F" w14:textId="77777777" w:rsidR="00354C08" w:rsidRPr="007535E3" w:rsidRDefault="00354C08" w:rsidP="00354C08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0BA69107" w14:textId="77777777" w:rsidR="00354C08" w:rsidRPr="007535E3" w:rsidRDefault="00354C08" w:rsidP="0035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hideMark/>
          </w:tcPr>
          <w:p w14:paraId="10167AE2" w14:textId="77777777" w:rsidR="00354C08" w:rsidRPr="007535E3" w:rsidRDefault="00354C08" w:rsidP="00354C08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974F290" w14:textId="77777777" w:rsidR="00354C08" w:rsidRPr="007535E3" w:rsidRDefault="00354C08" w:rsidP="0035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hideMark/>
          </w:tcPr>
          <w:p w14:paraId="268A5C93" w14:textId="77777777" w:rsidR="00354C08" w:rsidRPr="007535E3" w:rsidRDefault="00354C08" w:rsidP="00354C08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839"/>
              </w:tabs>
              <w:ind w:left="-18" w:right="-17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E25B1" w:rsidRPr="007535E3" w14:paraId="3E0BFB32" w14:textId="77777777" w:rsidTr="00243652">
        <w:trPr>
          <w:cantSplit/>
        </w:trPr>
        <w:tc>
          <w:tcPr>
            <w:tcW w:w="2163" w:type="pct"/>
            <w:hideMark/>
          </w:tcPr>
          <w:p w14:paraId="2DDBF60C" w14:textId="71819A6A" w:rsidR="00CE25B1" w:rsidRPr="007535E3" w:rsidRDefault="007740EE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CE25B1" w:rsidRPr="007535E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="00CE25B1" w:rsidRPr="007535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25B1" w:rsidRPr="007535E3">
              <w:rPr>
                <w:rFonts w:ascii="Angsana New" w:hAnsi="Angsana New"/>
                <w:sz w:val="30"/>
                <w:szCs w:val="30"/>
                <w:cs/>
              </w:rPr>
              <w:t>ค่าแรง</w:t>
            </w:r>
            <w:r w:rsidR="00CE25B1" w:rsidRPr="007535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25B1" w:rsidRPr="007535E3">
              <w:rPr>
                <w:rFonts w:ascii="Angsana New" w:hAnsi="Angsana New"/>
                <w:sz w:val="30"/>
                <w:szCs w:val="30"/>
                <w:cs/>
              </w:rPr>
              <w:t>และโบนัส</w:t>
            </w:r>
          </w:p>
        </w:tc>
        <w:tc>
          <w:tcPr>
            <w:tcW w:w="595" w:type="pct"/>
          </w:tcPr>
          <w:p w14:paraId="6A7AE853" w14:textId="77777777" w:rsidR="00CE25B1" w:rsidRPr="007535E3" w:rsidRDefault="00CE5EE7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20,251</w:t>
            </w:r>
          </w:p>
        </w:tc>
        <w:tc>
          <w:tcPr>
            <w:tcW w:w="137" w:type="pct"/>
          </w:tcPr>
          <w:p w14:paraId="082F9A50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hideMark/>
          </w:tcPr>
          <w:p w14:paraId="253FA098" w14:textId="77777777" w:rsidR="00CE25B1" w:rsidRPr="007535E3" w:rsidRDefault="00CE25B1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16,608</w:t>
            </w:r>
          </w:p>
        </w:tc>
        <w:tc>
          <w:tcPr>
            <w:tcW w:w="149" w:type="pct"/>
          </w:tcPr>
          <w:p w14:paraId="15009D2C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539A4C11" w14:textId="77777777" w:rsidR="00CE25B1" w:rsidRPr="007535E3" w:rsidRDefault="00CE5EE7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18,669</w:t>
            </w:r>
          </w:p>
        </w:tc>
        <w:tc>
          <w:tcPr>
            <w:tcW w:w="149" w:type="pct"/>
          </w:tcPr>
          <w:p w14:paraId="61651306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hideMark/>
          </w:tcPr>
          <w:p w14:paraId="7D97A7C4" w14:textId="77777777" w:rsidR="00CE25B1" w:rsidRPr="007535E3" w:rsidRDefault="00CE25B1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16,608</w:t>
            </w:r>
          </w:p>
        </w:tc>
      </w:tr>
      <w:tr w:rsidR="00CE25B1" w:rsidRPr="007535E3" w14:paraId="0F838543" w14:textId="77777777" w:rsidTr="00243652">
        <w:trPr>
          <w:cantSplit/>
        </w:trPr>
        <w:tc>
          <w:tcPr>
            <w:tcW w:w="2163" w:type="pct"/>
            <w:hideMark/>
          </w:tcPr>
          <w:p w14:paraId="6CB083B4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95" w:type="pct"/>
          </w:tcPr>
          <w:p w14:paraId="4AB988BA" w14:textId="77777777" w:rsidR="00CE25B1" w:rsidRPr="007535E3" w:rsidRDefault="00CE5EE7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5,049</w:t>
            </w:r>
          </w:p>
        </w:tc>
        <w:tc>
          <w:tcPr>
            <w:tcW w:w="137" w:type="pct"/>
          </w:tcPr>
          <w:p w14:paraId="4ABF169F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hideMark/>
          </w:tcPr>
          <w:p w14:paraId="1FD39D71" w14:textId="77777777" w:rsidR="00CE25B1" w:rsidRPr="007535E3" w:rsidRDefault="00CE25B1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149" w:type="pct"/>
          </w:tcPr>
          <w:p w14:paraId="144BBD10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38A0CD74" w14:textId="77777777" w:rsidR="00CE25B1" w:rsidRPr="007535E3" w:rsidRDefault="00CE5EE7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5,049</w:t>
            </w:r>
          </w:p>
        </w:tc>
        <w:tc>
          <w:tcPr>
            <w:tcW w:w="149" w:type="pct"/>
          </w:tcPr>
          <w:p w14:paraId="0BF6AF4A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hideMark/>
          </w:tcPr>
          <w:p w14:paraId="11AF5CB0" w14:textId="77777777" w:rsidR="00CE25B1" w:rsidRPr="007535E3" w:rsidRDefault="00CE25B1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5,000</w:t>
            </w:r>
          </w:p>
        </w:tc>
      </w:tr>
      <w:tr w:rsidR="00CE25B1" w:rsidRPr="007535E3" w14:paraId="6500C884" w14:textId="77777777" w:rsidTr="00243652">
        <w:trPr>
          <w:cantSplit/>
        </w:trPr>
        <w:tc>
          <w:tcPr>
            <w:tcW w:w="2163" w:type="pct"/>
          </w:tcPr>
          <w:p w14:paraId="439C0D18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595" w:type="pct"/>
          </w:tcPr>
          <w:p w14:paraId="54AF1C92" w14:textId="77777777" w:rsidR="00CE25B1" w:rsidRPr="007535E3" w:rsidRDefault="00CE5EE7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849</w:t>
            </w:r>
          </w:p>
        </w:tc>
        <w:tc>
          <w:tcPr>
            <w:tcW w:w="137" w:type="pct"/>
          </w:tcPr>
          <w:p w14:paraId="5CE7F87C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4A349905" w14:textId="77777777" w:rsidR="00CE25B1" w:rsidRPr="007535E3" w:rsidRDefault="00CE25B1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777</w:t>
            </w:r>
          </w:p>
        </w:tc>
        <w:tc>
          <w:tcPr>
            <w:tcW w:w="149" w:type="pct"/>
          </w:tcPr>
          <w:p w14:paraId="5EDF24D7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319525A5" w14:textId="77777777" w:rsidR="00CE25B1" w:rsidRPr="007535E3" w:rsidRDefault="00CE5EE7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849</w:t>
            </w:r>
          </w:p>
        </w:tc>
        <w:tc>
          <w:tcPr>
            <w:tcW w:w="149" w:type="pct"/>
          </w:tcPr>
          <w:p w14:paraId="41D2071A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31675A52" w14:textId="77777777" w:rsidR="00CE25B1" w:rsidRPr="007535E3" w:rsidRDefault="00CE25B1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777</w:t>
            </w:r>
          </w:p>
        </w:tc>
      </w:tr>
      <w:tr w:rsidR="00CE25B1" w:rsidRPr="007535E3" w14:paraId="5A02633E" w14:textId="77777777" w:rsidTr="00243652">
        <w:trPr>
          <w:cantSplit/>
        </w:trPr>
        <w:tc>
          <w:tcPr>
            <w:tcW w:w="2163" w:type="pct"/>
            <w:hideMark/>
          </w:tcPr>
          <w:p w14:paraId="6A1949CA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95" w:type="pct"/>
          </w:tcPr>
          <w:p w14:paraId="6730C26A" w14:textId="77777777" w:rsidR="00CE25B1" w:rsidRPr="007535E3" w:rsidRDefault="00CE5EE7" w:rsidP="00CE25B1">
            <w:pPr>
              <w:pStyle w:val="E"/>
              <w:tabs>
                <w:tab w:val="decimal" w:pos="846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728</w:t>
            </w:r>
          </w:p>
        </w:tc>
        <w:tc>
          <w:tcPr>
            <w:tcW w:w="137" w:type="pct"/>
          </w:tcPr>
          <w:p w14:paraId="549F5C42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hideMark/>
          </w:tcPr>
          <w:p w14:paraId="00A34492" w14:textId="77777777" w:rsidR="00CE25B1" w:rsidRPr="007535E3" w:rsidRDefault="00CE25B1" w:rsidP="00CE25B1">
            <w:pPr>
              <w:pStyle w:val="E"/>
              <w:tabs>
                <w:tab w:val="decimal" w:pos="846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706</w:t>
            </w:r>
          </w:p>
        </w:tc>
        <w:tc>
          <w:tcPr>
            <w:tcW w:w="149" w:type="pct"/>
          </w:tcPr>
          <w:p w14:paraId="128A3A6E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5BF059F0" w14:textId="68F62F61" w:rsidR="00CE25B1" w:rsidRPr="007535E3" w:rsidRDefault="00CE5EE7" w:rsidP="00CE25B1">
            <w:pPr>
              <w:pStyle w:val="E"/>
              <w:tabs>
                <w:tab w:val="decimal" w:pos="846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72</w:t>
            </w:r>
            <w:r w:rsidR="00602299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</w:tcPr>
          <w:p w14:paraId="2EB73893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hideMark/>
          </w:tcPr>
          <w:p w14:paraId="46021C3E" w14:textId="77777777" w:rsidR="00CE25B1" w:rsidRPr="007535E3" w:rsidRDefault="00CE25B1" w:rsidP="00CE25B1">
            <w:pPr>
              <w:pStyle w:val="E"/>
              <w:tabs>
                <w:tab w:val="decimal" w:pos="846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706</w:t>
            </w:r>
          </w:p>
        </w:tc>
      </w:tr>
      <w:tr w:rsidR="00CE25B1" w:rsidRPr="007535E3" w14:paraId="7A840E52" w14:textId="77777777" w:rsidTr="00243652">
        <w:trPr>
          <w:cantSplit/>
        </w:trPr>
        <w:tc>
          <w:tcPr>
            <w:tcW w:w="2163" w:type="pct"/>
            <w:hideMark/>
          </w:tcPr>
          <w:p w14:paraId="28A630DE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AAD8B58" w14:textId="77777777" w:rsidR="00CE25B1" w:rsidRPr="007535E3" w:rsidRDefault="00CE5EE7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72</w:t>
            </w:r>
          </w:p>
        </w:tc>
        <w:tc>
          <w:tcPr>
            <w:tcW w:w="137" w:type="pct"/>
          </w:tcPr>
          <w:p w14:paraId="3EC76884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301569D" w14:textId="77777777" w:rsidR="00CE25B1" w:rsidRPr="007535E3" w:rsidRDefault="00CE25B1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72</w:t>
            </w:r>
          </w:p>
        </w:tc>
        <w:tc>
          <w:tcPr>
            <w:tcW w:w="149" w:type="pct"/>
          </w:tcPr>
          <w:p w14:paraId="65648386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69840" w14:textId="77777777" w:rsidR="00CE25B1" w:rsidRPr="007535E3" w:rsidRDefault="00CE5EE7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72</w:t>
            </w:r>
          </w:p>
        </w:tc>
        <w:tc>
          <w:tcPr>
            <w:tcW w:w="149" w:type="pct"/>
          </w:tcPr>
          <w:p w14:paraId="69DBC7A8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877444" w14:textId="77777777" w:rsidR="00CE25B1" w:rsidRPr="007535E3" w:rsidRDefault="00CE25B1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72</w:t>
            </w:r>
          </w:p>
        </w:tc>
      </w:tr>
      <w:tr w:rsidR="00CE25B1" w:rsidRPr="007535E3" w14:paraId="1C53221F" w14:textId="77777777" w:rsidTr="00243652">
        <w:trPr>
          <w:cantSplit/>
        </w:trPr>
        <w:tc>
          <w:tcPr>
            <w:tcW w:w="2163" w:type="pct"/>
            <w:hideMark/>
          </w:tcPr>
          <w:p w14:paraId="372653C7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5468DA06" w14:textId="77777777" w:rsidR="00CE25B1" w:rsidRPr="007535E3" w:rsidRDefault="00CE5EE7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26,949</w:t>
            </w:r>
          </w:p>
        </w:tc>
        <w:tc>
          <w:tcPr>
            <w:tcW w:w="137" w:type="pct"/>
          </w:tcPr>
          <w:p w14:paraId="55810520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AE7A82" w14:textId="77777777" w:rsidR="00CE25B1" w:rsidRPr="007535E3" w:rsidRDefault="00CE25B1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23,163</w:t>
            </w:r>
          </w:p>
        </w:tc>
        <w:tc>
          <w:tcPr>
            <w:tcW w:w="149" w:type="pct"/>
          </w:tcPr>
          <w:p w14:paraId="2D9EBDEC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8C167" w14:textId="77777777" w:rsidR="00CE25B1" w:rsidRPr="007535E3" w:rsidRDefault="00CE5EE7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25,367</w:t>
            </w:r>
          </w:p>
        </w:tc>
        <w:tc>
          <w:tcPr>
            <w:tcW w:w="149" w:type="pct"/>
          </w:tcPr>
          <w:p w14:paraId="25506EE0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BA54C7" w14:textId="77777777" w:rsidR="00CE25B1" w:rsidRPr="007535E3" w:rsidRDefault="00CE25B1" w:rsidP="00CE25B1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23,163</w:t>
            </w:r>
          </w:p>
        </w:tc>
      </w:tr>
      <w:tr w:rsidR="00EF4C08" w:rsidRPr="007535E3" w14:paraId="0206E058" w14:textId="77777777" w:rsidTr="00243652">
        <w:trPr>
          <w:cantSplit/>
        </w:trPr>
        <w:tc>
          <w:tcPr>
            <w:tcW w:w="2163" w:type="pct"/>
            <w:hideMark/>
          </w:tcPr>
          <w:p w14:paraId="31204AB6" w14:textId="77777777" w:rsidR="00EF4C08" w:rsidRPr="007535E3" w:rsidRDefault="00EF4C08" w:rsidP="00EF4C08">
            <w:pPr>
              <w:tabs>
                <w:tab w:val="left" w:pos="540"/>
              </w:tabs>
              <w:spacing w:line="240" w:lineRule="auto"/>
              <w:ind w:right="-4" w:hanging="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595" w:type="pct"/>
          </w:tcPr>
          <w:p w14:paraId="3EDEE7E2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087292AF" w14:textId="77777777" w:rsidR="00EF4C08" w:rsidRPr="007535E3" w:rsidRDefault="00EF4C08" w:rsidP="00EF4C0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left w:val="nil"/>
              <w:right w:val="nil"/>
            </w:tcBorders>
            <w:hideMark/>
          </w:tcPr>
          <w:p w14:paraId="2E72054A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6741A6D2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</w:tcPr>
          <w:p w14:paraId="5CA9B64E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5C3BD60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hideMark/>
          </w:tcPr>
          <w:p w14:paraId="7145136B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F4C08" w:rsidRPr="007535E3" w14:paraId="2C0F6F56" w14:textId="77777777" w:rsidTr="00243652">
        <w:trPr>
          <w:cantSplit/>
        </w:trPr>
        <w:tc>
          <w:tcPr>
            <w:tcW w:w="2163" w:type="pct"/>
            <w:hideMark/>
          </w:tcPr>
          <w:p w14:paraId="5CD935CE" w14:textId="77777777" w:rsidR="00EF4C08" w:rsidRPr="007535E3" w:rsidRDefault="00EF4C08" w:rsidP="00EF4C08">
            <w:pPr>
              <w:tabs>
                <w:tab w:val="left" w:pos="540"/>
              </w:tabs>
              <w:spacing w:line="240" w:lineRule="auto"/>
              <w:ind w:right="-4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595" w:type="pct"/>
          </w:tcPr>
          <w:p w14:paraId="13F215A1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199,972</w:t>
            </w:r>
          </w:p>
        </w:tc>
        <w:tc>
          <w:tcPr>
            <w:tcW w:w="137" w:type="pct"/>
          </w:tcPr>
          <w:p w14:paraId="49347A49" w14:textId="77777777" w:rsidR="00EF4C08" w:rsidRPr="007535E3" w:rsidRDefault="00EF4C08" w:rsidP="00EF4C0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left w:val="nil"/>
              <w:right w:val="nil"/>
            </w:tcBorders>
            <w:hideMark/>
          </w:tcPr>
          <w:p w14:paraId="7D441037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193,247</w:t>
            </w:r>
          </w:p>
        </w:tc>
        <w:tc>
          <w:tcPr>
            <w:tcW w:w="149" w:type="pct"/>
          </w:tcPr>
          <w:p w14:paraId="372F1C0C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</w:tcPr>
          <w:p w14:paraId="2553BAD3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194,152</w:t>
            </w:r>
          </w:p>
        </w:tc>
        <w:tc>
          <w:tcPr>
            <w:tcW w:w="149" w:type="pct"/>
          </w:tcPr>
          <w:p w14:paraId="1832E88D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hideMark/>
          </w:tcPr>
          <w:p w14:paraId="74103007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193,247</w:t>
            </w:r>
          </w:p>
        </w:tc>
      </w:tr>
      <w:tr w:rsidR="00EF4C08" w:rsidRPr="007535E3" w14:paraId="4384C3D8" w14:textId="77777777" w:rsidTr="00243652">
        <w:trPr>
          <w:cantSplit/>
        </w:trPr>
        <w:tc>
          <w:tcPr>
            <w:tcW w:w="2163" w:type="pct"/>
            <w:hideMark/>
          </w:tcPr>
          <w:p w14:paraId="672EF435" w14:textId="77777777" w:rsidR="00EF4C08" w:rsidRPr="007535E3" w:rsidRDefault="00EF4C08" w:rsidP="00EF4C08">
            <w:pPr>
              <w:tabs>
                <w:tab w:val="left" w:pos="540"/>
              </w:tabs>
              <w:spacing w:line="240" w:lineRule="auto"/>
              <w:ind w:right="-4" w:hanging="16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ค่าล่วงเวลา</w:t>
            </w:r>
          </w:p>
        </w:tc>
        <w:tc>
          <w:tcPr>
            <w:tcW w:w="595" w:type="pct"/>
          </w:tcPr>
          <w:p w14:paraId="0F5B776A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56,361</w:t>
            </w:r>
          </w:p>
        </w:tc>
        <w:tc>
          <w:tcPr>
            <w:tcW w:w="137" w:type="pct"/>
          </w:tcPr>
          <w:p w14:paraId="4300CF09" w14:textId="77777777" w:rsidR="00EF4C08" w:rsidRPr="007535E3" w:rsidRDefault="00EF4C08" w:rsidP="00EF4C0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left w:val="nil"/>
              <w:right w:val="nil"/>
            </w:tcBorders>
            <w:hideMark/>
          </w:tcPr>
          <w:p w14:paraId="11136896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40,053</w:t>
            </w:r>
          </w:p>
        </w:tc>
        <w:tc>
          <w:tcPr>
            <w:tcW w:w="149" w:type="pct"/>
          </w:tcPr>
          <w:p w14:paraId="309FED94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</w:tcPr>
          <w:p w14:paraId="026A0B41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56,361</w:t>
            </w:r>
          </w:p>
        </w:tc>
        <w:tc>
          <w:tcPr>
            <w:tcW w:w="149" w:type="pct"/>
          </w:tcPr>
          <w:p w14:paraId="393E70D7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hideMark/>
          </w:tcPr>
          <w:p w14:paraId="2B7BB2BD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40,053</w:t>
            </w:r>
          </w:p>
        </w:tc>
      </w:tr>
      <w:tr w:rsidR="00EF4C08" w:rsidRPr="007535E3" w14:paraId="3C100EAB" w14:textId="77777777" w:rsidTr="00243652">
        <w:trPr>
          <w:cantSplit/>
        </w:trPr>
        <w:tc>
          <w:tcPr>
            <w:tcW w:w="2163" w:type="pct"/>
            <w:hideMark/>
          </w:tcPr>
          <w:p w14:paraId="5759FE5F" w14:textId="77777777" w:rsidR="00EF4C08" w:rsidRPr="007535E3" w:rsidRDefault="00EF4C08" w:rsidP="00EF4C08">
            <w:pPr>
              <w:ind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95" w:type="pct"/>
          </w:tcPr>
          <w:p w14:paraId="3280789A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22,240</w:t>
            </w:r>
          </w:p>
        </w:tc>
        <w:tc>
          <w:tcPr>
            <w:tcW w:w="137" w:type="pct"/>
          </w:tcPr>
          <w:p w14:paraId="059F699D" w14:textId="77777777" w:rsidR="00EF4C08" w:rsidRPr="007535E3" w:rsidRDefault="00EF4C08" w:rsidP="00EF4C0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left w:val="nil"/>
              <w:right w:val="nil"/>
            </w:tcBorders>
            <w:hideMark/>
          </w:tcPr>
          <w:p w14:paraId="4FA37251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6,688</w:t>
            </w:r>
          </w:p>
        </w:tc>
        <w:tc>
          <w:tcPr>
            <w:tcW w:w="149" w:type="pct"/>
          </w:tcPr>
          <w:p w14:paraId="4C6575CD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</w:tcPr>
          <w:p w14:paraId="6B651449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22,240</w:t>
            </w:r>
          </w:p>
        </w:tc>
        <w:tc>
          <w:tcPr>
            <w:tcW w:w="149" w:type="pct"/>
          </w:tcPr>
          <w:p w14:paraId="1FC8140E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hideMark/>
          </w:tcPr>
          <w:p w14:paraId="59B62757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6,688</w:t>
            </w:r>
          </w:p>
        </w:tc>
      </w:tr>
      <w:tr w:rsidR="00EF4C08" w:rsidRPr="007535E3" w14:paraId="4C8277C4" w14:textId="77777777" w:rsidTr="00243652">
        <w:trPr>
          <w:cantSplit/>
        </w:trPr>
        <w:tc>
          <w:tcPr>
            <w:tcW w:w="2163" w:type="pct"/>
            <w:hideMark/>
          </w:tcPr>
          <w:p w14:paraId="4F0F9CB3" w14:textId="77777777" w:rsidR="00EF4C08" w:rsidRPr="007535E3" w:rsidRDefault="00EF4C08" w:rsidP="00EF4C08">
            <w:pPr>
              <w:ind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595" w:type="pct"/>
          </w:tcPr>
          <w:p w14:paraId="24FB4C0E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5,631</w:t>
            </w:r>
          </w:p>
        </w:tc>
        <w:tc>
          <w:tcPr>
            <w:tcW w:w="137" w:type="pct"/>
          </w:tcPr>
          <w:p w14:paraId="57A1846F" w14:textId="77777777" w:rsidR="00EF4C08" w:rsidRPr="007535E3" w:rsidRDefault="00EF4C08" w:rsidP="00EF4C0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left w:val="nil"/>
              <w:right w:val="nil"/>
            </w:tcBorders>
            <w:hideMark/>
          </w:tcPr>
          <w:p w14:paraId="6A627DDF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5,688</w:t>
            </w:r>
          </w:p>
        </w:tc>
        <w:tc>
          <w:tcPr>
            <w:tcW w:w="149" w:type="pct"/>
          </w:tcPr>
          <w:p w14:paraId="5F83D543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</w:tcPr>
          <w:p w14:paraId="5F9951D7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5,631</w:t>
            </w:r>
          </w:p>
        </w:tc>
        <w:tc>
          <w:tcPr>
            <w:tcW w:w="149" w:type="pct"/>
          </w:tcPr>
          <w:p w14:paraId="17E59188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hideMark/>
          </w:tcPr>
          <w:p w14:paraId="5D0CBB83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5,688</w:t>
            </w:r>
          </w:p>
        </w:tc>
      </w:tr>
      <w:tr w:rsidR="00EF4C08" w:rsidRPr="007535E3" w14:paraId="7519B745" w14:textId="77777777" w:rsidTr="00243652">
        <w:trPr>
          <w:cantSplit/>
        </w:trPr>
        <w:tc>
          <w:tcPr>
            <w:tcW w:w="2163" w:type="pct"/>
            <w:hideMark/>
          </w:tcPr>
          <w:p w14:paraId="4439789D" w14:textId="77777777" w:rsidR="00EF4C08" w:rsidRPr="007535E3" w:rsidRDefault="00EF4C08" w:rsidP="00EF4C08">
            <w:pPr>
              <w:tabs>
                <w:tab w:val="left" w:pos="540"/>
              </w:tabs>
              <w:spacing w:line="240" w:lineRule="auto"/>
              <w:ind w:right="-4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BD4F3C7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13,857</w:t>
            </w:r>
          </w:p>
        </w:tc>
        <w:tc>
          <w:tcPr>
            <w:tcW w:w="137" w:type="pct"/>
          </w:tcPr>
          <w:p w14:paraId="639903D7" w14:textId="77777777" w:rsidR="00EF4C08" w:rsidRPr="007535E3" w:rsidRDefault="00EF4C08" w:rsidP="00EF4C0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0353456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12,786</w:t>
            </w:r>
          </w:p>
        </w:tc>
        <w:tc>
          <w:tcPr>
            <w:tcW w:w="149" w:type="pct"/>
          </w:tcPr>
          <w:p w14:paraId="142589EE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left w:val="nil"/>
              <w:bottom w:val="single" w:sz="4" w:space="0" w:color="auto"/>
              <w:right w:val="nil"/>
            </w:tcBorders>
          </w:tcPr>
          <w:p w14:paraId="7F293C43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13,857</w:t>
            </w:r>
          </w:p>
        </w:tc>
        <w:tc>
          <w:tcPr>
            <w:tcW w:w="149" w:type="pct"/>
          </w:tcPr>
          <w:p w14:paraId="6BF9C583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81B29A6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12,786</w:t>
            </w:r>
          </w:p>
        </w:tc>
      </w:tr>
      <w:tr w:rsidR="00EF4C08" w:rsidRPr="007535E3" w14:paraId="1701F2FB" w14:textId="77777777" w:rsidTr="00243652">
        <w:trPr>
          <w:cantSplit/>
        </w:trPr>
        <w:tc>
          <w:tcPr>
            <w:tcW w:w="2163" w:type="pct"/>
            <w:hideMark/>
          </w:tcPr>
          <w:p w14:paraId="7698B678" w14:textId="77777777" w:rsidR="00EF4C08" w:rsidRPr="007535E3" w:rsidRDefault="00EF4C08" w:rsidP="00EF4C08">
            <w:pPr>
              <w:tabs>
                <w:tab w:val="left" w:pos="540"/>
              </w:tabs>
              <w:spacing w:line="240" w:lineRule="auto"/>
              <w:ind w:right="-4"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5B9D02B7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298,061</w:t>
            </w:r>
          </w:p>
        </w:tc>
        <w:tc>
          <w:tcPr>
            <w:tcW w:w="137" w:type="pct"/>
          </w:tcPr>
          <w:p w14:paraId="317E20B1" w14:textId="77777777" w:rsidR="00EF4C08" w:rsidRPr="007535E3" w:rsidRDefault="00EF4C08" w:rsidP="00EF4C0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B8E397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258,462</w:t>
            </w:r>
          </w:p>
        </w:tc>
        <w:tc>
          <w:tcPr>
            <w:tcW w:w="149" w:type="pct"/>
          </w:tcPr>
          <w:p w14:paraId="26000806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0A4CB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292,241</w:t>
            </w:r>
          </w:p>
        </w:tc>
        <w:tc>
          <w:tcPr>
            <w:tcW w:w="149" w:type="pct"/>
          </w:tcPr>
          <w:p w14:paraId="4CFEFF0C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8B6080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258,462</w:t>
            </w:r>
          </w:p>
        </w:tc>
      </w:tr>
      <w:tr w:rsidR="00EF4C08" w:rsidRPr="007535E3" w14:paraId="2445C077" w14:textId="77777777" w:rsidTr="00243652">
        <w:trPr>
          <w:cantSplit/>
        </w:trPr>
        <w:tc>
          <w:tcPr>
            <w:tcW w:w="2163" w:type="pct"/>
            <w:hideMark/>
          </w:tcPr>
          <w:p w14:paraId="40D350FD" w14:textId="77777777" w:rsidR="00EF4C08" w:rsidRPr="007535E3" w:rsidRDefault="00EF4C08" w:rsidP="00EF4C08">
            <w:pPr>
              <w:tabs>
                <w:tab w:val="left" w:pos="540"/>
              </w:tabs>
              <w:spacing w:line="240" w:lineRule="auto"/>
              <w:ind w:right="-4" w:hanging="1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05D6D088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pct"/>
          </w:tcPr>
          <w:p w14:paraId="1D0AA3FC" w14:textId="77777777" w:rsidR="00EF4C08" w:rsidRPr="007535E3" w:rsidRDefault="00EF4C08" w:rsidP="00EF4C0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3C41C553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9" w:type="pct"/>
          </w:tcPr>
          <w:p w14:paraId="423BE5A2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</w:tcPr>
          <w:p w14:paraId="0EE54196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9" w:type="pct"/>
          </w:tcPr>
          <w:p w14:paraId="0C11C0C8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201D6F5B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F4C08" w:rsidRPr="007535E3" w14:paraId="0E28DE0D" w14:textId="77777777" w:rsidTr="00243652">
        <w:trPr>
          <w:cantSplit/>
        </w:trPr>
        <w:tc>
          <w:tcPr>
            <w:tcW w:w="2163" w:type="pct"/>
            <w:hideMark/>
          </w:tcPr>
          <w:p w14:paraId="22F556DF" w14:textId="77777777" w:rsidR="00EF4C08" w:rsidRPr="007535E3" w:rsidRDefault="00EF4C08" w:rsidP="00EF4C08">
            <w:pPr>
              <w:tabs>
                <w:tab w:val="left" w:pos="540"/>
              </w:tabs>
              <w:spacing w:line="240" w:lineRule="auto"/>
              <w:ind w:right="-4"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รวมค่าใช้จ่ายผลประโยชน์ของพนักงาน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391260FC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325,010</w:t>
            </w:r>
          </w:p>
        </w:tc>
        <w:tc>
          <w:tcPr>
            <w:tcW w:w="137" w:type="pct"/>
          </w:tcPr>
          <w:p w14:paraId="111F7153" w14:textId="77777777" w:rsidR="00EF4C08" w:rsidRPr="007535E3" w:rsidRDefault="00EF4C08" w:rsidP="00EF4C0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7E4B4574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281,625</w:t>
            </w:r>
          </w:p>
        </w:tc>
        <w:tc>
          <w:tcPr>
            <w:tcW w:w="149" w:type="pct"/>
          </w:tcPr>
          <w:p w14:paraId="28B47E36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left w:val="nil"/>
              <w:bottom w:val="double" w:sz="4" w:space="0" w:color="auto"/>
              <w:right w:val="nil"/>
            </w:tcBorders>
          </w:tcPr>
          <w:p w14:paraId="2F5A95E4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317,608</w:t>
            </w:r>
          </w:p>
        </w:tc>
        <w:tc>
          <w:tcPr>
            <w:tcW w:w="149" w:type="pct"/>
          </w:tcPr>
          <w:p w14:paraId="41350F1D" w14:textId="77777777" w:rsidR="00EF4C08" w:rsidRPr="007535E3" w:rsidRDefault="00EF4C08" w:rsidP="00EF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2B91A9B9" w14:textId="77777777" w:rsidR="00EF4C08" w:rsidRPr="007535E3" w:rsidRDefault="00EF4C08" w:rsidP="00EF4C08">
            <w:pPr>
              <w:pStyle w:val="E"/>
              <w:tabs>
                <w:tab w:val="decimal" w:pos="84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281,625</w:t>
            </w:r>
          </w:p>
        </w:tc>
      </w:tr>
    </w:tbl>
    <w:p w14:paraId="50DB42E8" w14:textId="77777777" w:rsidR="00335FFC" w:rsidRPr="007535E3" w:rsidRDefault="00316C55" w:rsidP="00335FFC">
      <w:pPr>
        <w:ind w:firstLine="562"/>
        <w:rPr>
          <w:rFonts w:ascii="Angsana New" w:hAnsi="Angsana New"/>
          <w:i/>
          <w:iCs/>
          <w:sz w:val="30"/>
          <w:szCs w:val="30"/>
        </w:rPr>
      </w:pPr>
      <w:r w:rsidRPr="007535E3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335FFC" w:rsidRPr="007535E3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06A2A23D" w14:textId="77777777" w:rsidR="00117AC6" w:rsidRPr="007535E3" w:rsidRDefault="00117AC6" w:rsidP="00474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2836BD7A" w14:textId="6DFFE5F8" w:rsidR="00335FFC" w:rsidRPr="007535E3" w:rsidRDefault="00335FFC" w:rsidP="00335FFC">
      <w:pPr>
        <w:ind w:firstLine="540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รายละเอียดของโครงการผลประโยชน์ที่กำหนดเปิดเผยในหมายเหตุประกอบงบการเงิน </w:t>
      </w:r>
      <w:r w:rsidR="002F7AD3" w:rsidRPr="007535E3">
        <w:rPr>
          <w:rFonts w:ascii="Angsana New" w:hAnsi="Angsana New"/>
          <w:sz w:val="30"/>
          <w:szCs w:val="30"/>
        </w:rPr>
        <w:t>1</w:t>
      </w:r>
      <w:r w:rsidR="007740EE" w:rsidRPr="007535E3">
        <w:rPr>
          <w:rFonts w:ascii="Angsana New" w:hAnsi="Angsana New"/>
          <w:sz w:val="30"/>
          <w:szCs w:val="30"/>
        </w:rPr>
        <w:t>7</w:t>
      </w:r>
    </w:p>
    <w:p w14:paraId="570FB774" w14:textId="77777777" w:rsidR="00F22F10" w:rsidRPr="007535E3" w:rsidRDefault="00F22F10" w:rsidP="00474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10FDB795" w14:textId="77777777" w:rsidR="00335FFC" w:rsidRPr="007535E3" w:rsidRDefault="00335FFC" w:rsidP="00335FFC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535E3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70788BD1" w14:textId="77777777" w:rsidR="006C0645" w:rsidRPr="007535E3" w:rsidRDefault="006C0645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B98D612" w14:textId="77777777" w:rsidR="00F22F10" w:rsidRPr="007535E3" w:rsidRDefault="00BA07D7" w:rsidP="00F22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กลุ่ม</w:t>
      </w:r>
      <w:r w:rsidR="00B31C75" w:rsidRPr="007535E3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</w:t>
      </w:r>
      <w:r w:rsidRPr="007535E3">
        <w:rPr>
          <w:rFonts w:ascii="Angsana New" w:hAnsi="Angsana New"/>
          <w:sz w:val="30"/>
          <w:szCs w:val="30"/>
          <w:cs/>
        </w:rPr>
        <w:t>กลุ่ม</w:t>
      </w:r>
      <w:r w:rsidR="00B31C75" w:rsidRPr="007535E3">
        <w:rPr>
          <w:rFonts w:ascii="Angsana New" w:hAnsi="Angsana New"/>
          <w:sz w:val="30"/>
          <w:szCs w:val="30"/>
          <w:cs/>
        </w:rPr>
        <w:t xml:space="preserve">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B31C75" w:rsidRPr="007535E3">
        <w:rPr>
          <w:rFonts w:ascii="Angsana New" w:hAnsi="Angsana New"/>
          <w:sz w:val="30"/>
          <w:szCs w:val="30"/>
        </w:rPr>
        <w:t>3</w:t>
      </w:r>
      <w:r w:rsidR="00B31C75" w:rsidRPr="007535E3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B31C75" w:rsidRPr="007535E3">
        <w:rPr>
          <w:rFonts w:ascii="Angsana New" w:hAnsi="Angsana New"/>
          <w:sz w:val="30"/>
          <w:szCs w:val="30"/>
        </w:rPr>
        <w:t>5</w:t>
      </w:r>
      <w:r w:rsidR="00B31C75" w:rsidRPr="007535E3">
        <w:rPr>
          <w:rFonts w:ascii="Angsana New" w:hAnsi="Angsana New"/>
          <w:sz w:val="30"/>
          <w:szCs w:val="30"/>
          <w:cs/>
        </w:rPr>
        <w:t xml:space="preserve"> ของเงินเดือน</w:t>
      </w:r>
      <w:r w:rsidR="00BD43C9" w:rsidRPr="007535E3">
        <w:rPr>
          <w:rFonts w:ascii="Angsana New" w:hAnsi="Angsana New"/>
          <w:sz w:val="30"/>
          <w:szCs w:val="30"/>
          <w:cs/>
        </w:rPr>
        <w:br/>
      </w:r>
      <w:r w:rsidR="00B31C75" w:rsidRPr="007535E3">
        <w:rPr>
          <w:rFonts w:ascii="Angsana New" w:hAnsi="Angsana New"/>
          <w:sz w:val="30"/>
          <w:szCs w:val="30"/>
          <w:cs/>
        </w:rPr>
        <w:t xml:space="preserve">ทุกเดือน </w:t>
      </w:r>
      <w:r w:rsidR="003B6938" w:rsidRPr="007535E3">
        <w:rPr>
          <w:rFonts w:ascii="Angsana New" w:hAnsi="Angsana New"/>
          <w:sz w:val="30"/>
          <w:szCs w:val="30"/>
          <w:cs/>
        </w:rPr>
        <w:t xml:space="preserve">และกลุ่มบริษัทจ่ายสมทบในอัตราร้อยละ </w:t>
      </w:r>
      <w:r w:rsidR="003B6938" w:rsidRPr="007535E3">
        <w:rPr>
          <w:rFonts w:ascii="Angsana New" w:hAnsi="Angsana New"/>
          <w:sz w:val="30"/>
          <w:szCs w:val="30"/>
        </w:rPr>
        <w:t xml:space="preserve">3 </w:t>
      </w:r>
      <w:r w:rsidR="003B6938" w:rsidRPr="007535E3">
        <w:rPr>
          <w:rFonts w:ascii="Angsana New" w:hAnsi="Angsana New"/>
          <w:sz w:val="30"/>
          <w:szCs w:val="30"/>
          <w:cs/>
        </w:rPr>
        <w:t xml:space="preserve">ถึง อัตราร้อยละ </w:t>
      </w:r>
      <w:r w:rsidR="003B6938" w:rsidRPr="007535E3">
        <w:rPr>
          <w:rFonts w:ascii="Angsana New" w:hAnsi="Angsana New"/>
          <w:sz w:val="30"/>
          <w:szCs w:val="30"/>
        </w:rPr>
        <w:t xml:space="preserve">5 </w:t>
      </w:r>
      <w:r w:rsidR="003B6938" w:rsidRPr="007535E3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</w:t>
      </w:r>
      <w:r w:rsidR="003B6938" w:rsidRPr="007535E3">
        <w:rPr>
          <w:rFonts w:ascii="Angsana New" w:hAnsi="Angsana New"/>
          <w:sz w:val="30"/>
          <w:szCs w:val="30"/>
        </w:rPr>
        <w:t xml:space="preserve"> </w:t>
      </w:r>
      <w:r w:rsidR="00B31C75" w:rsidRPr="007535E3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1596834" w14:textId="77777777" w:rsidR="00117AC6" w:rsidRPr="007535E3" w:rsidRDefault="00117AC6" w:rsidP="00F22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DFF4971" w14:textId="77777777" w:rsidR="005547D7" w:rsidRPr="007535E3" w:rsidRDefault="00655692" w:rsidP="00F22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</w:rPr>
        <w:t>2</w:t>
      </w:r>
      <w:r w:rsidR="00FA2E36" w:rsidRPr="007535E3">
        <w:rPr>
          <w:rFonts w:ascii="Angsana New" w:hAnsi="Angsana New"/>
          <w:b/>
          <w:bCs/>
          <w:sz w:val="30"/>
          <w:szCs w:val="30"/>
        </w:rPr>
        <w:t>3</w:t>
      </w:r>
      <w:r w:rsidR="005547D7" w:rsidRPr="007535E3">
        <w:rPr>
          <w:rFonts w:ascii="Angsana New" w:hAnsi="Angsana New"/>
          <w:b/>
          <w:bCs/>
          <w:sz w:val="30"/>
          <w:szCs w:val="30"/>
        </w:rPr>
        <w:tab/>
      </w:r>
      <w:r w:rsidR="005547D7" w:rsidRPr="007535E3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35B13085" w14:textId="77777777" w:rsidR="00C512E0" w:rsidRPr="007535E3" w:rsidRDefault="00C512E0" w:rsidP="00474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99F2832" w14:textId="77777777" w:rsidR="00235D9E" w:rsidRPr="007535E3" w:rsidRDefault="00F22F10" w:rsidP="00C5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</w:t>
      </w:r>
      <w:r w:rsidR="00465D95"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ๆ ดังนี้</w:t>
      </w:r>
    </w:p>
    <w:p w14:paraId="19D5E3C1" w14:textId="77777777" w:rsidR="00F22F10" w:rsidRPr="007535E3" w:rsidRDefault="00F22F10" w:rsidP="00252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4700" w:type="pct"/>
        <w:tblInd w:w="450" w:type="dxa"/>
        <w:tblLook w:val="04A0" w:firstRow="1" w:lastRow="0" w:firstColumn="1" w:lastColumn="0" w:noHBand="0" w:noVBand="1"/>
      </w:tblPr>
      <w:tblGrid>
        <w:gridCol w:w="3930"/>
        <w:gridCol w:w="1100"/>
        <w:gridCol w:w="222"/>
        <w:gridCol w:w="1100"/>
        <w:gridCol w:w="237"/>
        <w:gridCol w:w="1100"/>
        <w:gridCol w:w="240"/>
        <w:gridCol w:w="1100"/>
      </w:tblGrid>
      <w:tr w:rsidR="00DD55D3" w:rsidRPr="007535E3" w14:paraId="7E842340" w14:textId="77777777" w:rsidTr="004E14E7">
        <w:trPr>
          <w:cantSplit/>
          <w:tblHeader/>
        </w:trPr>
        <w:tc>
          <w:tcPr>
            <w:tcW w:w="2177" w:type="pct"/>
            <w:hideMark/>
          </w:tcPr>
          <w:p w14:paraId="3D8F1192" w14:textId="77777777" w:rsidR="00DD55D3" w:rsidRPr="007535E3" w:rsidRDefault="00DD55D3" w:rsidP="002436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1" w:type="pct"/>
            <w:gridSpan w:val="3"/>
            <w:hideMark/>
          </w:tcPr>
          <w:p w14:paraId="34A1D931" w14:textId="77777777" w:rsidR="00DD55D3" w:rsidRPr="007535E3" w:rsidRDefault="00DD55D3" w:rsidP="00E47FC8">
            <w:pPr>
              <w:pStyle w:val="30"/>
              <w:tabs>
                <w:tab w:val="clear" w:pos="360"/>
                <w:tab w:val="clear" w:pos="720"/>
              </w:tabs>
              <w:ind w:left="-136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1" w:type="pct"/>
          </w:tcPr>
          <w:p w14:paraId="40160DC2" w14:textId="77777777" w:rsidR="00DD55D3" w:rsidRPr="007535E3" w:rsidRDefault="00DD55D3" w:rsidP="00E47FC8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1" w:type="pct"/>
            <w:gridSpan w:val="3"/>
            <w:hideMark/>
          </w:tcPr>
          <w:p w14:paraId="291AA6F7" w14:textId="77777777" w:rsidR="00DD55D3" w:rsidRPr="007535E3" w:rsidRDefault="00DD55D3" w:rsidP="00E47FC8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25B1" w:rsidRPr="007535E3" w14:paraId="3C0E4F31" w14:textId="77777777" w:rsidTr="004E14E7">
        <w:trPr>
          <w:cantSplit/>
          <w:tblHeader/>
        </w:trPr>
        <w:tc>
          <w:tcPr>
            <w:tcW w:w="2177" w:type="pct"/>
          </w:tcPr>
          <w:p w14:paraId="2E494011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4B2BA2B8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3" w:type="pct"/>
          </w:tcPr>
          <w:p w14:paraId="640E3ED0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118CA6D4" w14:textId="77777777" w:rsidR="00CE25B1" w:rsidRPr="007535E3" w:rsidRDefault="00CE25B1" w:rsidP="00CE25B1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1" w:type="pct"/>
          </w:tcPr>
          <w:p w14:paraId="5BE8D0C1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0D9D6FBB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3" w:type="pct"/>
          </w:tcPr>
          <w:p w14:paraId="6BD416D2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427C77D7" w14:textId="77777777" w:rsidR="00CE25B1" w:rsidRPr="007535E3" w:rsidRDefault="00CE25B1" w:rsidP="00CE25B1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</w:tr>
      <w:tr w:rsidR="00CE25B1" w:rsidRPr="007535E3" w14:paraId="54F93269" w14:textId="77777777" w:rsidTr="004E14E7">
        <w:trPr>
          <w:cantSplit/>
          <w:tblHeader/>
        </w:trPr>
        <w:tc>
          <w:tcPr>
            <w:tcW w:w="2177" w:type="pct"/>
          </w:tcPr>
          <w:p w14:paraId="0C00EDB6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3" w:type="pct"/>
            <w:gridSpan w:val="7"/>
            <w:hideMark/>
          </w:tcPr>
          <w:p w14:paraId="1AAC099B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36" w:right="-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E25B1" w:rsidRPr="007535E3" w14:paraId="750B7A71" w14:textId="77777777" w:rsidTr="004E14E7">
        <w:trPr>
          <w:cantSplit/>
        </w:trPr>
        <w:tc>
          <w:tcPr>
            <w:tcW w:w="2177" w:type="pct"/>
            <w:hideMark/>
          </w:tcPr>
          <w:p w14:paraId="770FBB56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รวมอยู่ในต้นทุนงานตามสัญญา</w:t>
            </w:r>
          </w:p>
        </w:tc>
        <w:tc>
          <w:tcPr>
            <w:tcW w:w="609" w:type="pct"/>
          </w:tcPr>
          <w:p w14:paraId="3192C03D" w14:textId="77777777" w:rsidR="00CE25B1" w:rsidRPr="007535E3" w:rsidRDefault="00CE25B1" w:rsidP="00CE25B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14:paraId="65E5B083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37B16EF4" w14:textId="77777777" w:rsidR="00CE25B1" w:rsidRPr="007535E3" w:rsidRDefault="00CE25B1" w:rsidP="00CE25B1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CFA468E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hideMark/>
          </w:tcPr>
          <w:p w14:paraId="18718D1B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573EFE47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hideMark/>
          </w:tcPr>
          <w:p w14:paraId="26ADCFD9" w14:textId="77777777" w:rsidR="00CE25B1" w:rsidRPr="007535E3" w:rsidRDefault="00CE25B1" w:rsidP="00CE25B1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839"/>
              </w:tabs>
              <w:ind w:left="-18" w:right="-17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E25B1" w:rsidRPr="007535E3" w14:paraId="167CFA4A" w14:textId="77777777" w:rsidTr="004E14E7">
        <w:trPr>
          <w:cantSplit/>
        </w:trPr>
        <w:tc>
          <w:tcPr>
            <w:tcW w:w="2177" w:type="pct"/>
            <w:hideMark/>
          </w:tcPr>
          <w:p w14:paraId="54652D3F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609" w:type="pct"/>
          </w:tcPr>
          <w:p w14:paraId="4885AED1" w14:textId="77777777" w:rsidR="00CE25B1" w:rsidRPr="007535E3" w:rsidRDefault="00263CB3" w:rsidP="00CE25B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305,771</w:t>
            </w:r>
          </w:p>
        </w:tc>
        <w:tc>
          <w:tcPr>
            <w:tcW w:w="123" w:type="pct"/>
          </w:tcPr>
          <w:p w14:paraId="4B90551A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hideMark/>
          </w:tcPr>
          <w:p w14:paraId="7B1DA3BA" w14:textId="77777777" w:rsidR="00CE25B1" w:rsidRPr="007535E3" w:rsidRDefault="00CE25B1" w:rsidP="00CE25B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451,874</w:t>
            </w:r>
          </w:p>
        </w:tc>
        <w:tc>
          <w:tcPr>
            <w:tcW w:w="131" w:type="pct"/>
          </w:tcPr>
          <w:p w14:paraId="3B1F1C3E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338B5229" w14:textId="77777777" w:rsidR="00CE25B1" w:rsidRPr="007535E3" w:rsidRDefault="001A0AB6" w:rsidP="00CE25B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305,771</w:t>
            </w:r>
          </w:p>
        </w:tc>
        <w:tc>
          <w:tcPr>
            <w:tcW w:w="133" w:type="pct"/>
          </w:tcPr>
          <w:p w14:paraId="02DBCE5B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hideMark/>
          </w:tcPr>
          <w:p w14:paraId="45883C45" w14:textId="77777777" w:rsidR="00CE25B1" w:rsidRPr="007535E3" w:rsidRDefault="00CE25B1" w:rsidP="00CE25B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451,874</w:t>
            </w:r>
          </w:p>
        </w:tc>
      </w:tr>
      <w:tr w:rsidR="00DD3384" w:rsidRPr="007535E3" w14:paraId="5785D356" w14:textId="77777777" w:rsidTr="004E14E7">
        <w:trPr>
          <w:cantSplit/>
        </w:trPr>
        <w:tc>
          <w:tcPr>
            <w:tcW w:w="2177" w:type="pct"/>
          </w:tcPr>
          <w:p w14:paraId="4498A7E1" w14:textId="63B4B088" w:rsidR="00DD3384" w:rsidRPr="007535E3" w:rsidRDefault="00DD3384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EA3649">
              <w:rPr>
                <w:rFonts w:ascii="Angsana New" w:hAnsi="Angsana New" w:hint="cs"/>
                <w:sz w:val="30"/>
                <w:szCs w:val="30"/>
                <w:cs/>
              </w:rPr>
              <w:t>แรง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รับเหมา</w:t>
            </w:r>
          </w:p>
        </w:tc>
        <w:tc>
          <w:tcPr>
            <w:tcW w:w="609" w:type="pct"/>
          </w:tcPr>
          <w:p w14:paraId="2F6D3DB4" w14:textId="0BFA1EC2" w:rsidR="00DD3384" w:rsidRPr="007535E3" w:rsidRDefault="00DD3384" w:rsidP="00CE25B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278,942</w:t>
            </w:r>
          </w:p>
        </w:tc>
        <w:tc>
          <w:tcPr>
            <w:tcW w:w="123" w:type="pct"/>
          </w:tcPr>
          <w:p w14:paraId="0CE4E980" w14:textId="77777777" w:rsidR="00DD3384" w:rsidRPr="007535E3" w:rsidRDefault="00DD3384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44DE9570" w14:textId="34E8CD78" w:rsidR="00DD3384" w:rsidRPr="007535E3" w:rsidRDefault="00DD3384" w:rsidP="00CE25B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47,523</w:t>
            </w:r>
          </w:p>
        </w:tc>
        <w:tc>
          <w:tcPr>
            <w:tcW w:w="131" w:type="pct"/>
          </w:tcPr>
          <w:p w14:paraId="2A17BD89" w14:textId="77777777" w:rsidR="00DD3384" w:rsidRPr="007535E3" w:rsidRDefault="00DD3384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6BCEEE0F" w14:textId="050C1A9D" w:rsidR="00DD3384" w:rsidRPr="007535E3" w:rsidRDefault="00DD3384" w:rsidP="00CE25B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278,942</w:t>
            </w:r>
          </w:p>
        </w:tc>
        <w:tc>
          <w:tcPr>
            <w:tcW w:w="133" w:type="pct"/>
          </w:tcPr>
          <w:p w14:paraId="7C8FA59D" w14:textId="77777777" w:rsidR="00DD3384" w:rsidRPr="007535E3" w:rsidRDefault="00DD3384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2DD17518" w14:textId="2B7095AE" w:rsidR="00DD3384" w:rsidRPr="007535E3" w:rsidRDefault="00DD3384" w:rsidP="00CE25B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47,523</w:t>
            </w:r>
          </w:p>
        </w:tc>
      </w:tr>
      <w:tr w:rsidR="001A0AB6" w:rsidRPr="007535E3" w14:paraId="63A23140" w14:textId="77777777" w:rsidTr="004E14E7">
        <w:trPr>
          <w:cantSplit/>
        </w:trPr>
        <w:tc>
          <w:tcPr>
            <w:tcW w:w="2177" w:type="pct"/>
            <w:hideMark/>
          </w:tcPr>
          <w:p w14:paraId="539A9D7B" w14:textId="77777777" w:rsidR="001A0AB6" w:rsidRPr="007535E3" w:rsidRDefault="001A0AB6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609" w:type="pct"/>
          </w:tcPr>
          <w:p w14:paraId="6D986527" w14:textId="77777777" w:rsidR="001A0AB6" w:rsidRPr="007535E3" w:rsidRDefault="001A0AB6" w:rsidP="001A0AB6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241,968</w:t>
            </w:r>
          </w:p>
        </w:tc>
        <w:tc>
          <w:tcPr>
            <w:tcW w:w="123" w:type="pct"/>
          </w:tcPr>
          <w:p w14:paraId="0A6D7179" w14:textId="77777777" w:rsidR="001A0AB6" w:rsidRPr="007535E3" w:rsidRDefault="001A0AB6" w:rsidP="001A0AB6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hideMark/>
          </w:tcPr>
          <w:p w14:paraId="23A6DC71" w14:textId="77777777" w:rsidR="001A0AB6" w:rsidRPr="007535E3" w:rsidRDefault="001A0AB6" w:rsidP="001A0AB6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207,025</w:t>
            </w:r>
          </w:p>
        </w:tc>
        <w:tc>
          <w:tcPr>
            <w:tcW w:w="131" w:type="pct"/>
          </w:tcPr>
          <w:p w14:paraId="53639857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</w:tcPr>
          <w:p w14:paraId="2ED831C6" w14:textId="77777777" w:rsidR="001A0AB6" w:rsidRPr="007535E3" w:rsidRDefault="001A0AB6" w:rsidP="001A0AB6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241,968</w:t>
            </w:r>
          </w:p>
        </w:tc>
        <w:tc>
          <w:tcPr>
            <w:tcW w:w="133" w:type="pct"/>
          </w:tcPr>
          <w:p w14:paraId="36FA4F8C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hideMark/>
          </w:tcPr>
          <w:p w14:paraId="3BCA86CD" w14:textId="77777777" w:rsidR="001A0AB6" w:rsidRPr="007535E3" w:rsidRDefault="001A0AB6" w:rsidP="001A0AB6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207,025</w:t>
            </w:r>
          </w:p>
        </w:tc>
      </w:tr>
      <w:tr w:rsidR="001A0AB6" w:rsidRPr="007535E3" w14:paraId="5263B02E" w14:textId="77777777" w:rsidTr="004E14E7">
        <w:trPr>
          <w:cantSplit/>
        </w:trPr>
        <w:tc>
          <w:tcPr>
            <w:tcW w:w="2177" w:type="pct"/>
            <w:hideMark/>
          </w:tcPr>
          <w:p w14:paraId="604848BA" w14:textId="77777777" w:rsidR="001A0AB6" w:rsidRPr="007535E3" w:rsidRDefault="001A0AB6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09" w:type="pct"/>
          </w:tcPr>
          <w:p w14:paraId="501AF7AA" w14:textId="3877C459" w:rsidR="001A0AB6" w:rsidRPr="007535E3" w:rsidRDefault="001A0AB6" w:rsidP="001A0AB6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33,06</w:t>
            </w:r>
            <w:r w:rsidR="00DD3384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123" w:type="pct"/>
          </w:tcPr>
          <w:p w14:paraId="359C0468" w14:textId="77777777" w:rsidR="001A0AB6" w:rsidRPr="007535E3" w:rsidRDefault="001A0AB6" w:rsidP="001A0AB6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hideMark/>
          </w:tcPr>
          <w:p w14:paraId="3D61E6D8" w14:textId="77777777" w:rsidR="001A0AB6" w:rsidRPr="007535E3" w:rsidRDefault="001A0AB6" w:rsidP="001A0AB6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32,919</w:t>
            </w:r>
          </w:p>
        </w:tc>
        <w:tc>
          <w:tcPr>
            <w:tcW w:w="131" w:type="pct"/>
          </w:tcPr>
          <w:p w14:paraId="6FE1B6DF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</w:tcPr>
          <w:p w14:paraId="41317103" w14:textId="77777777" w:rsidR="001A0AB6" w:rsidRPr="007535E3" w:rsidRDefault="001A0AB6" w:rsidP="001A0AB6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33,065</w:t>
            </w:r>
          </w:p>
        </w:tc>
        <w:tc>
          <w:tcPr>
            <w:tcW w:w="133" w:type="pct"/>
          </w:tcPr>
          <w:p w14:paraId="20C95E6D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  <w:hideMark/>
          </w:tcPr>
          <w:p w14:paraId="6838495F" w14:textId="77777777" w:rsidR="001A0AB6" w:rsidRPr="007535E3" w:rsidRDefault="001A0AB6" w:rsidP="001A0AB6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32,919</w:t>
            </w:r>
          </w:p>
        </w:tc>
      </w:tr>
      <w:tr w:rsidR="001A0AB6" w:rsidRPr="007535E3" w14:paraId="48D931AC" w14:textId="77777777" w:rsidTr="004E14E7">
        <w:trPr>
          <w:cantSplit/>
        </w:trPr>
        <w:tc>
          <w:tcPr>
            <w:tcW w:w="2177" w:type="pct"/>
            <w:hideMark/>
          </w:tcPr>
          <w:p w14:paraId="556AB96A" w14:textId="77777777" w:rsidR="001A0AB6" w:rsidRPr="007535E3" w:rsidRDefault="001A0AB6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A57F624" w14:textId="5042718B" w:rsidR="001A0AB6" w:rsidRPr="007535E3" w:rsidRDefault="00DD3384" w:rsidP="001A0AB6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99,112</w:t>
            </w:r>
          </w:p>
        </w:tc>
        <w:tc>
          <w:tcPr>
            <w:tcW w:w="123" w:type="pct"/>
          </w:tcPr>
          <w:p w14:paraId="1B8AACBB" w14:textId="77777777" w:rsidR="001A0AB6" w:rsidRPr="007535E3" w:rsidRDefault="001A0AB6" w:rsidP="001A0AB6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21139E8" w14:textId="5563C7C8" w:rsidR="001A0AB6" w:rsidRPr="007535E3" w:rsidRDefault="00DD3384" w:rsidP="001A0AB6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58,178</w:t>
            </w:r>
          </w:p>
        </w:tc>
        <w:tc>
          <w:tcPr>
            <w:tcW w:w="131" w:type="pct"/>
          </w:tcPr>
          <w:p w14:paraId="59E7470E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bottom w:val="single" w:sz="4" w:space="0" w:color="auto"/>
              <w:right w:val="nil"/>
            </w:tcBorders>
          </w:tcPr>
          <w:p w14:paraId="189DD2C2" w14:textId="52D0033C" w:rsidR="001A0AB6" w:rsidRPr="007535E3" w:rsidRDefault="00DD3384" w:rsidP="001A0AB6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99,112</w:t>
            </w:r>
          </w:p>
        </w:tc>
        <w:tc>
          <w:tcPr>
            <w:tcW w:w="133" w:type="pct"/>
          </w:tcPr>
          <w:p w14:paraId="79AB1AD0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430A290" w14:textId="65ACD883" w:rsidR="001A0AB6" w:rsidRPr="007535E3" w:rsidRDefault="00DD3384" w:rsidP="001A0AB6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58,178</w:t>
            </w:r>
          </w:p>
        </w:tc>
      </w:tr>
      <w:tr w:rsidR="001A0AB6" w:rsidRPr="007535E3" w14:paraId="0063A3A2" w14:textId="77777777" w:rsidTr="004E14E7">
        <w:trPr>
          <w:cantSplit/>
        </w:trPr>
        <w:tc>
          <w:tcPr>
            <w:tcW w:w="2177" w:type="pct"/>
            <w:hideMark/>
          </w:tcPr>
          <w:p w14:paraId="4F5378A3" w14:textId="77777777" w:rsidR="001A0AB6" w:rsidRPr="007535E3" w:rsidRDefault="001A0AB6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5047E74C" w14:textId="77777777" w:rsidR="001A0AB6" w:rsidRPr="007535E3" w:rsidRDefault="001A0AB6" w:rsidP="001A0AB6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958,858</w:t>
            </w:r>
          </w:p>
        </w:tc>
        <w:tc>
          <w:tcPr>
            <w:tcW w:w="123" w:type="pct"/>
          </w:tcPr>
          <w:p w14:paraId="71811F87" w14:textId="77777777" w:rsidR="001A0AB6" w:rsidRPr="007535E3" w:rsidRDefault="001A0AB6" w:rsidP="001A0AB6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A384D8" w14:textId="77777777" w:rsidR="001A0AB6" w:rsidRPr="007535E3" w:rsidRDefault="001A0AB6" w:rsidP="001A0AB6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797,519</w:t>
            </w:r>
          </w:p>
        </w:tc>
        <w:tc>
          <w:tcPr>
            <w:tcW w:w="131" w:type="pct"/>
          </w:tcPr>
          <w:p w14:paraId="792BFD40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F7597" w14:textId="77777777" w:rsidR="001A0AB6" w:rsidRPr="007535E3" w:rsidRDefault="001A0AB6" w:rsidP="001A0AB6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958,858</w:t>
            </w:r>
          </w:p>
        </w:tc>
        <w:tc>
          <w:tcPr>
            <w:tcW w:w="133" w:type="pct"/>
          </w:tcPr>
          <w:p w14:paraId="2B6EF21B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4ABDE3" w14:textId="77777777" w:rsidR="001A0AB6" w:rsidRPr="007535E3" w:rsidRDefault="001A0AB6" w:rsidP="001A0AB6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797,519</w:t>
            </w:r>
          </w:p>
        </w:tc>
      </w:tr>
      <w:tr w:rsidR="001A0AB6" w:rsidRPr="007535E3" w14:paraId="284753D4" w14:textId="77777777" w:rsidTr="004E14E7">
        <w:trPr>
          <w:cantSplit/>
          <w:trHeight w:val="197"/>
        </w:trPr>
        <w:tc>
          <w:tcPr>
            <w:tcW w:w="2177" w:type="pct"/>
            <w:hideMark/>
          </w:tcPr>
          <w:p w14:paraId="09891C20" w14:textId="77777777" w:rsidR="001A0AB6" w:rsidRPr="007535E3" w:rsidRDefault="001A0AB6" w:rsidP="002436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6C08B9C9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" w:type="pct"/>
          </w:tcPr>
          <w:p w14:paraId="25CC4B26" w14:textId="77777777" w:rsidR="001A0AB6" w:rsidRPr="007535E3" w:rsidRDefault="001A0AB6" w:rsidP="001A0AB6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609" w:type="pct"/>
            <w:tcBorders>
              <w:top w:val="double" w:sz="4" w:space="0" w:color="auto"/>
              <w:left w:val="nil"/>
              <w:right w:val="nil"/>
            </w:tcBorders>
            <w:hideMark/>
          </w:tcPr>
          <w:p w14:paraId="296BB42B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" w:type="pct"/>
          </w:tcPr>
          <w:p w14:paraId="23EB946A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09" w:type="pct"/>
            <w:tcBorders>
              <w:top w:val="double" w:sz="4" w:space="0" w:color="auto"/>
              <w:left w:val="nil"/>
              <w:right w:val="nil"/>
            </w:tcBorders>
          </w:tcPr>
          <w:p w14:paraId="1FA9623A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3" w:type="pct"/>
          </w:tcPr>
          <w:p w14:paraId="402A1BFE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09" w:type="pct"/>
            <w:tcBorders>
              <w:top w:val="double" w:sz="4" w:space="0" w:color="auto"/>
              <w:left w:val="nil"/>
              <w:right w:val="nil"/>
            </w:tcBorders>
            <w:hideMark/>
          </w:tcPr>
          <w:p w14:paraId="2A80BFB5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A0AB6" w:rsidRPr="007535E3" w14:paraId="19045747" w14:textId="77777777" w:rsidTr="004E14E7">
        <w:trPr>
          <w:cantSplit/>
        </w:trPr>
        <w:tc>
          <w:tcPr>
            <w:tcW w:w="2177" w:type="pct"/>
          </w:tcPr>
          <w:p w14:paraId="5367B405" w14:textId="77777777" w:rsidR="001A0AB6" w:rsidRPr="007535E3" w:rsidRDefault="001A0AB6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4C721302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14:paraId="4F5022D8" w14:textId="77777777" w:rsidR="001A0AB6" w:rsidRPr="007535E3" w:rsidRDefault="001A0AB6" w:rsidP="001A0AB6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</w:tcPr>
          <w:p w14:paraId="5055A09E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7FFFB9AB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</w:tcPr>
          <w:p w14:paraId="1082C105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0333A5E0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</w:tcPr>
          <w:p w14:paraId="6F6F39AB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A0AB6" w:rsidRPr="007535E3" w14:paraId="31B70581" w14:textId="77777777" w:rsidTr="004E14E7">
        <w:trPr>
          <w:cantSplit/>
          <w:trHeight w:val="479"/>
        </w:trPr>
        <w:tc>
          <w:tcPr>
            <w:tcW w:w="2177" w:type="pct"/>
          </w:tcPr>
          <w:p w14:paraId="5694F677" w14:textId="77777777" w:rsidR="001A0AB6" w:rsidRPr="007535E3" w:rsidRDefault="001A0AB6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2BC00B7F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14:paraId="0185DFEE" w14:textId="77777777" w:rsidR="001A0AB6" w:rsidRPr="007535E3" w:rsidRDefault="001A0AB6" w:rsidP="001A0AB6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</w:tcPr>
          <w:p w14:paraId="07EC6A4E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3B6F8B3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</w:tcPr>
          <w:p w14:paraId="6D6F9925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6D5305C8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</w:tcPr>
          <w:p w14:paraId="2511AA17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A0AB6" w:rsidRPr="007535E3" w14:paraId="4F93EC59" w14:textId="77777777" w:rsidTr="004E14E7">
        <w:trPr>
          <w:cantSplit/>
          <w:trHeight w:val="479"/>
        </w:trPr>
        <w:tc>
          <w:tcPr>
            <w:tcW w:w="2177" w:type="pct"/>
          </w:tcPr>
          <w:p w14:paraId="555AF4D6" w14:textId="77777777" w:rsidR="001A0AB6" w:rsidRPr="007535E3" w:rsidRDefault="001A0AB6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1D6FA0D1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14:paraId="5E793B0E" w14:textId="77777777" w:rsidR="001A0AB6" w:rsidRPr="007535E3" w:rsidRDefault="001A0AB6" w:rsidP="001A0AB6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</w:tcPr>
          <w:p w14:paraId="6BDB6CB6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BE68025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</w:tcPr>
          <w:p w14:paraId="34CEF95D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03412A2C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</w:tcPr>
          <w:p w14:paraId="75FB951A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A0AB6" w:rsidRPr="007535E3" w14:paraId="2E59456C" w14:textId="77777777" w:rsidTr="004E14E7">
        <w:trPr>
          <w:cantSplit/>
          <w:trHeight w:val="479"/>
        </w:trPr>
        <w:tc>
          <w:tcPr>
            <w:tcW w:w="2177" w:type="pct"/>
          </w:tcPr>
          <w:p w14:paraId="78DF0472" w14:textId="77777777" w:rsidR="001A0AB6" w:rsidRPr="007535E3" w:rsidRDefault="001A0AB6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1EBA7BC2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14:paraId="732A7C25" w14:textId="77777777" w:rsidR="001A0AB6" w:rsidRPr="007535E3" w:rsidRDefault="001A0AB6" w:rsidP="001A0AB6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</w:tcPr>
          <w:p w14:paraId="3FE979E6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7AF63A1A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</w:tcPr>
          <w:p w14:paraId="531FF792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0C698D42" w14:textId="77777777" w:rsidR="001A0AB6" w:rsidRPr="007535E3" w:rsidRDefault="001A0AB6" w:rsidP="001A0AB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left w:val="nil"/>
              <w:right w:val="nil"/>
            </w:tcBorders>
          </w:tcPr>
          <w:p w14:paraId="485CE20F" w14:textId="77777777" w:rsidR="001A0AB6" w:rsidRPr="007535E3" w:rsidRDefault="001A0AB6" w:rsidP="001A0AB6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</w:tbl>
    <w:p w14:paraId="7362B5AC" w14:textId="22A08AB9" w:rsidR="008F5418" w:rsidRPr="007535E3" w:rsidRDefault="008F5418">
      <w:pPr>
        <w:rPr>
          <w:rFonts w:ascii="Angsana New" w:hAnsi="Angsana New"/>
        </w:rPr>
      </w:pPr>
    </w:p>
    <w:tbl>
      <w:tblPr>
        <w:tblW w:w="4701" w:type="pct"/>
        <w:tblInd w:w="360" w:type="dxa"/>
        <w:tblLook w:val="04A0" w:firstRow="1" w:lastRow="0" w:firstColumn="1" w:lastColumn="0" w:noHBand="0" w:noVBand="1"/>
      </w:tblPr>
      <w:tblGrid>
        <w:gridCol w:w="3926"/>
        <w:gridCol w:w="1099"/>
        <w:gridCol w:w="222"/>
        <w:gridCol w:w="1099"/>
        <w:gridCol w:w="237"/>
        <w:gridCol w:w="1102"/>
        <w:gridCol w:w="244"/>
        <w:gridCol w:w="1102"/>
      </w:tblGrid>
      <w:tr w:rsidR="004872F8" w:rsidRPr="007535E3" w14:paraId="2497E287" w14:textId="77777777" w:rsidTr="006C7B03">
        <w:trPr>
          <w:cantSplit/>
          <w:trHeight w:val="479"/>
        </w:trPr>
        <w:tc>
          <w:tcPr>
            <w:tcW w:w="2174" w:type="pct"/>
            <w:hideMark/>
          </w:tcPr>
          <w:p w14:paraId="2CE079D4" w14:textId="77777777" w:rsidR="004872F8" w:rsidRPr="007535E3" w:rsidRDefault="004872F8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" w:firstLine="110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0" w:type="pct"/>
            <w:gridSpan w:val="3"/>
          </w:tcPr>
          <w:p w14:paraId="3AAE74AF" w14:textId="77777777" w:rsidR="004872F8" w:rsidRPr="007535E3" w:rsidRDefault="004872F8" w:rsidP="004872F8">
            <w:pPr>
              <w:pStyle w:val="30"/>
              <w:tabs>
                <w:tab w:val="clear" w:pos="360"/>
                <w:tab w:val="clear" w:pos="720"/>
              </w:tabs>
              <w:ind w:left="-136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1" w:type="pct"/>
          </w:tcPr>
          <w:p w14:paraId="51BF4007" w14:textId="77777777" w:rsidR="004872F8" w:rsidRPr="007535E3" w:rsidRDefault="004872F8" w:rsidP="00E65855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5" w:type="pct"/>
            <w:gridSpan w:val="3"/>
            <w:tcBorders>
              <w:left w:val="nil"/>
              <w:right w:val="nil"/>
            </w:tcBorders>
          </w:tcPr>
          <w:p w14:paraId="3108404F" w14:textId="77777777" w:rsidR="004872F8" w:rsidRPr="007535E3" w:rsidRDefault="004872F8" w:rsidP="004872F8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25B1" w:rsidRPr="007535E3" w14:paraId="7F29DB76" w14:textId="77777777" w:rsidTr="006C7B03">
        <w:trPr>
          <w:cantSplit/>
          <w:trHeight w:val="479"/>
        </w:trPr>
        <w:tc>
          <w:tcPr>
            <w:tcW w:w="2174" w:type="pct"/>
          </w:tcPr>
          <w:p w14:paraId="71DA27FC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" w:firstLine="110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593CF1AC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3" w:type="pct"/>
          </w:tcPr>
          <w:p w14:paraId="12102888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</w:tcPr>
          <w:p w14:paraId="10EFA31B" w14:textId="77777777" w:rsidR="00CE25B1" w:rsidRPr="007535E3" w:rsidRDefault="00CE25B1" w:rsidP="00CE25B1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1" w:type="pct"/>
          </w:tcPr>
          <w:p w14:paraId="5450F10A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</w:tcPr>
          <w:p w14:paraId="403BE93F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" w:type="pct"/>
          </w:tcPr>
          <w:p w14:paraId="556FDCD8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</w:tcPr>
          <w:p w14:paraId="3F7824D5" w14:textId="77777777" w:rsidR="00CE25B1" w:rsidRPr="007535E3" w:rsidRDefault="00CE25B1" w:rsidP="00CE25B1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</w:tr>
      <w:tr w:rsidR="00CE25B1" w:rsidRPr="007535E3" w14:paraId="0FCB9FC8" w14:textId="77777777" w:rsidTr="00C07F8C">
        <w:trPr>
          <w:cantSplit/>
          <w:trHeight w:val="479"/>
        </w:trPr>
        <w:tc>
          <w:tcPr>
            <w:tcW w:w="2174" w:type="pct"/>
          </w:tcPr>
          <w:p w14:paraId="03D54724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" w:firstLine="110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pct"/>
            <w:gridSpan w:val="7"/>
          </w:tcPr>
          <w:p w14:paraId="2816DA90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36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E25B1" w:rsidRPr="007535E3" w14:paraId="53866014" w14:textId="77777777" w:rsidTr="006C7B03">
        <w:trPr>
          <w:cantSplit/>
          <w:trHeight w:val="479"/>
        </w:trPr>
        <w:tc>
          <w:tcPr>
            <w:tcW w:w="2174" w:type="pct"/>
          </w:tcPr>
          <w:p w14:paraId="11BD6A7D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200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รวมอยู่ในค่าใช้จ่ายในการจัดจำหน่าย</w:t>
            </w:r>
          </w:p>
        </w:tc>
        <w:tc>
          <w:tcPr>
            <w:tcW w:w="608" w:type="pct"/>
          </w:tcPr>
          <w:p w14:paraId="2AAB050B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14:paraId="7DED4358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</w:tcPr>
          <w:p w14:paraId="123D8AB2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DFE8EBA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</w:tcPr>
          <w:p w14:paraId="09B65B07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14:paraId="33CECCC6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</w:tcPr>
          <w:p w14:paraId="1F92885F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E25B1" w:rsidRPr="007535E3" w14:paraId="64953072" w14:textId="77777777" w:rsidTr="006C7B03">
        <w:trPr>
          <w:cantSplit/>
        </w:trPr>
        <w:tc>
          <w:tcPr>
            <w:tcW w:w="2174" w:type="pct"/>
            <w:hideMark/>
          </w:tcPr>
          <w:p w14:paraId="6520C89D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firstLine="20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608" w:type="pct"/>
          </w:tcPr>
          <w:p w14:paraId="35BD17B6" w14:textId="77777777" w:rsidR="00CE25B1" w:rsidRPr="007535E3" w:rsidRDefault="00FA2E36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15,693</w:t>
            </w:r>
          </w:p>
        </w:tc>
        <w:tc>
          <w:tcPr>
            <w:tcW w:w="123" w:type="pct"/>
          </w:tcPr>
          <w:p w14:paraId="32437171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hideMark/>
          </w:tcPr>
          <w:p w14:paraId="6063CB19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21,771</w:t>
            </w:r>
          </w:p>
        </w:tc>
        <w:tc>
          <w:tcPr>
            <w:tcW w:w="131" w:type="pct"/>
          </w:tcPr>
          <w:p w14:paraId="6F73701F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</w:tcPr>
          <w:p w14:paraId="3AA140A2" w14:textId="77777777" w:rsidR="00CE25B1" w:rsidRPr="007535E3" w:rsidRDefault="00FA2E36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15,693</w:t>
            </w:r>
          </w:p>
        </w:tc>
        <w:tc>
          <w:tcPr>
            <w:tcW w:w="135" w:type="pct"/>
          </w:tcPr>
          <w:p w14:paraId="57396BEE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  <w:hideMark/>
          </w:tcPr>
          <w:p w14:paraId="50EE6493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21,771</w:t>
            </w:r>
          </w:p>
        </w:tc>
      </w:tr>
      <w:tr w:rsidR="00CE25B1" w:rsidRPr="007535E3" w14:paraId="71CD0598" w14:textId="77777777" w:rsidTr="006C7B03">
        <w:trPr>
          <w:cantSplit/>
        </w:trPr>
        <w:tc>
          <w:tcPr>
            <w:tcW w:w="2174" w:type="pct"/>
          </w:tcPr>
          <w:p w14:paraId="4A706579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firstLine="20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8" w:type="pct"/>
          </w:tcPr>
          <w:p w14:paraId="54F1A78D" w14:textId="6063C33D" w:rsidR="00CE25B1" w:rsidRPr="007535E3" w:rsidRDefault="00C07F8C" w:rsidP="00CE25B1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6,821</w:t>
            </w:r>
          </w:p>
        </w:tc>
        <w:tc>
          <w:tcPr>
            <w:tcW w:w="123" w:type="pct"/>
          </w:tcPr>
          <w:p w14:paraId="55B5A8D5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</w:tcPr>
          <w:p w14:paraId="351AE0B3" w14:textId="77777777" w:rsidR="00CE25B1" w:rsidRPr="007535E3" w:rsidRDefault="00CE25B1" w:rsidP="00CE25B1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9,291</w:t>
            </w:r>
          </w:p>
        </w:tc>
        <w:tc>
          <w:tcPr>
            <w:tcW w:w="131" w:type="pct"/>
          </w:tcPr>
          <w:p w14:paraId="632B0D64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</w:tcPr>
          <w:p w14:paraId="05AD916B" w14:textId="25BC04D5" w:rsidR="00CE25B1" w:rsidRPr="007535E3" w:rsidRDefault="005D5964" w:rsidP="00CE25B1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6,821</w:t>
            </w:r>
          </w:p>
        </w:tc>
        <w:tc>
          <w:tcPr>
            <w:tcW w:w="135" w:type="pct"/>
          </w:tcPr>
          <w:p w14:paraId="6EB07269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</w:tcPr>
          <w:p w14:paraId="02221D5C" w14:textId="77777777" w:rsidR="00CE25B1" w:rsidRPr="007535E3" w:rsidRDefault="00CE25B1" w:rsidP="00CE25B1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9,291</w:t>
            </w:r>
          </w:p>
        </w:tc>
      </w:tr>
      <w:tr w:rsidR="00CE25B1" w:rsidRPr="007535E3" w14:paraId="1D89A066" w14:textId="77777777" w:rsidTr="006C7B03">
        <w:trPr>
          <w:cantSplit/>
        </w:trPr>
        <w:tc>
          <w:tcPr>
            <w:tcW w:w="2174" w:type="pct"/>
            <w:hideMark/>
          </w:tcPr>
          <w:p w14:paraId="615C9ABF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firstLine="20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608" w:type="pct"/>
          </w:tcPr>
          <w:p w14:paraId="38A96BFA" w14:textId="1C32B558" w:rsidR="00CE25B1" w:rsidRPr="007535E3" w:rsidRDefault="00C07F8C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,362</w:t>
            </w:r>
          </w:p>
        </w:tc>
        <w:tc>
          <w:tcPr>
            <w:tcW w:w="123" w:type="pct"/>
          </w:tcPr>
          <w:p w14:paraId="56A02073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hideMark/>
          </w:tcPr>
          <w:p w14:paraId="5809B252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2,590</w:t>
            </w:r>
          </w:p>
        </w:tc>
        <w:tc>
          <w:tcPr>
            <w:tcW w:w="131" w:type="pct"/>
          </w:tcPr>
          <w:p w14:paraId="070AC5C4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</w:tcPr>
          <w:p w14:paraId="435198BD" w14:textId="62A5ECE3" w:rsidR="00CE25B1" w:rsidRPr="007535E3" w:rsidRDefault="005D5964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3,362</w:t>
            </w:r>
          </w:p>
        </w:tc>
        <w:tc>
          <w:tcPr>
            <w:tcW w:w="135" w:type="pct"/>
          </w:tcPr>
          <w:p w14:paraId="2C5D6EC4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  <w:hideMark/>
          </w:tcPr>
          <w:p w14:paraId="176F2275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2,590</w:t>
            </w:r>
          </w:p>
        </w:tc>
      </w:tr>
      <w:tr w:rsidR="00CE25B1" w:rsidRPr="007535E3" w14:paraId="1806EE86" w14:textId="77777777" w:rsidTr="006C7B03">
        <w:trPr>
          <w:cantSplit/>
        </w:trPr>
        <w:tc>
          <w:tcPr>
            <w:tcW w:w="2174" w:type="pct"/>
            <w:hideMark/>
          </w:tcPr>
          <w:p w14:paraId="43DB1DE1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firstLine="20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8161CC0" w14:textId="77777777" w:rsidR="00CE25B1" w:rsidRPr="007535E3" w:rsidRDefault="00FA2E36" w:rsidP="00CE25B1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489</w:t>
            </w:r>
          </w:p>
        </w:tc>
        <w:tc>
          <w:tcPr>
            <w:tcW w:w="123" w:type="pct"/>
          </w:tcPr>
          <w:p w14:paraId="1359CDB1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734ADE7" w14:textId="77777777" w:rsidR="00CE25B1" w:rsidRPr="007535E3" w:rsidRDefault="00CE25B1" w:rsidP="00CE25B1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848</w:t>
            </w:r>
          </w:p>
        </w:tc>
        <w:tc>
          <w:tcPr>
            <w:tcW w:w="131" w:type="pct"/>
          </w:tcPr>
          <w:p w14:paraId="3B00765F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bottom w:val="single" w:sz="4" w:space="0" w:color="auto"/>
              <w:right w:val="nil"/>
            </w:tcBorders>
          </w:tcPr>
          <w:p w14:paraId="1BC9F34E" w14:textId="77777777" w:rsidR="00CE25B1" w:rsidRPr="007535E3" w:rsidRDefault="00FA2E36" w:rsidP="00CE25B1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489</w:t>
            </w:r>
          </w:p>
        </w:tc>
        <w:tc>
          <w:tcPr>
            <w:tcW w:w="135" w:type="pct"/>
          </w:tcPr>
          <w:p w14:paraId="2D87B42E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A180F11" w14:textId="77777777" w:rsidR="00CE25B1" w:rsidRPr="007535E3" w:rsidRDefault="00CE25B1" w:rsidP="00CE25B1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848</w:t>
            </w:r>
          </w:p>
        </w:tc>
      </w:tr>
      <w:tr w:rsidR="00CE25B1" w:rsidRPr="007535E3" w14:paraId="2B3346AA" w14:textId="77777777" w:rsidTr="006C7B03">
        <w:trPr>
          <w:cantSplit/>
        </w:trPr>
        <w:tc>
          <w:tcPr>
            <w:tcW w:w="2174" w:type="pct"/>
            <w:hideMark/>
          </w:tcPr>
          <w:p w14:paraId="5CF93B02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firstLine="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0599BA2" w14:textId="77777777" w:rsidR="00CE25B1" w:rsidRPr="007535E3" w:rsidRDefault="00FA2E36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26,365</w:t>
            </w:r>
          </w:p>
        </w:tc>
        <w:tc>
          <w:tcPr>
            <w:tcW w:w="123" w:type="pct"/>
          </w:tcPr>
          <w:p w14:paraId="68B482DF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0D89DD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34,500</w:t>
            </w:r>
          </w:p>
        </w:tc>
        <w:tc>
          <w:tcPr>
            <w:tcW w:w="131" w:type="pct"/>
          </w:tcPr>
          <w:p w14:paraId="526ECFDB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28E60B" w14:textId="77777777" w:rsidR="00CE25B1" w:rsidRPr="007535E3" w:rsidRDefault="00FA2E36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26,365</w:t>
            </w:r>
          </w:p>
        </w:tc>
        <w:tc>
          <w:tcPr>
            <w:tcW w:w="135" w:type="pct"/>
          </w:tcPr>
          <w:p w14:paraId="3C0DF389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44A9CE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34,500</w:t>
            </w:r>
          </w:p>
        </w:tc>
      </w:tr>
      <w:tr w:rsidR="00CE25B1" w:rsidRPr="007535E3" w14:paraId="7C413DCA" w14:textId="77777777" w:rsidTr="006C7B03">
        <w:trPr>
          <w:cantSplit/>
        </w:trPr>
        <w:tc>
          <w:tcPr>
            <w:tcW w:w="2174" w:type="pct"/>
            <w:hideMark/>
          </w:tcPr>
          <w:p w14:paraId="692AA0ED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5" w:firstLine="2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236C94A4" w14:textId="77777777" w:rsidR="00CE25B1" w:rsidRPr="007535E3" w:rsidRDefault="00CE25B1" w:rsidP="00CE25B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</w:tcPr>
          <w:p w14:paraId="178F2AAD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08" w:type="pct"/>
            <w:tcBorders>
              <w:top w:val="double" w:sz="4" w:space="0" w:color="auto"/>
              <w:left w:val="nil"/>
              <w:right w:val="nil"/>
            </w:tcBorders>
            <w:hideMark/>
          </w:tcPr>
          <w:p w14:paraId="6A64F32E" w14:textId="77777777" w:rsidR="00CE25B1" w:rsidRPr="007535E3" w:rsidRDefault="00CE25B1" w:rsidP="00CE25B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1" w:type="pct"/>
          </w:tcPr>
          <w:p w14:paraId="3DD21EBA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double" w:sz="4" w:space="0" w:color="auto"/>
              <w:left w:val="nil"/>
              <w:right w:val="nil"/>
            </w:tcBorders>
          </w:tcPr>
          <w:p w14:paraId="40F19871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" w:type="pct"/>
          </w:tcPr>
          <w:p w14:paraId="0F71FCD9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double" w:sz="4" w:space="0" w:color="auto"/>
              <w:left w:val="nil"/>
              <w:right w:val="nil"/>
            </w:tcBorders>
            <w:hideMark/>
          </w:tcPr>
          <w:p w14:paraId="22FDC37C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E25B1" w:rsidRPr="007535E3" w14:paraId="01F7132D" w14:textId="77777777" w:rsidTr="006C7B03">
        <w:trPr>
          <w:cantSplit/>
        </w:trPr>
        <w:tc>
          <w:tcPr>
            <w:tcW w:w="2174" w:type="pct"/>
            <w:hideMark/>
          </w:tcPr>
          <w:p w14:paraId="6DEC751A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firstLine="20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608" w:type="pct"/>
          </w:tcPr>
          <w:p w14:paraId="23555711" w14:textId="77777777" w:rsidR="00CE25B1" w:rsidRPr="007535E3" w:rsidRDefault="00CE25B1" w:rsidP="00CE25B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14:paraId="1BF9DAF4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hideMark/>
          </w:tcPr>
          <w:p w14:paraId="5B5189D2" w14:textId="77777777" w:rsidR="00CE25B1" w:rsidRPr="007535E3" w:rsidRDefault="00CE25B1" w:rsidP="00CE25B1">
            <w:pPr>
              <w:pStyle w:val="E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62212C8E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</w:tcPr>
          <w:p w14:paraId="2DB739AD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14:paraId="692C5F83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  <w:hideMark/>
          </w:tcPr>
          <w:p w14:paraId="6659113C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E25B1" w:rsidRPr="007535E3" w14:paraId="559706D2" w14:textId="77777777" w:rsidTr="006C7B03">
        <w:trPr>
          <w:cantSplit/>
        </w:trPr>
        <w:tc>
          <w:tcPr>
            <w:tcW w:w="2174" w:type="pct"/>
            <w:hideMark/>
          </w:tcPr>
          <w:p w14:paraId="7EA759CB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firstLine="20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608" w:type="pct"/>
          </w:tcPr>
          <w:p w14:paraId="752CC6A4" w14:textId="77777777" w:rsidR="00CE25B1" w:rsidRPr="007535E3" w:rsidRDefault="00FA2E36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67,349</w:t>
            </w:r>
          </w:p>
        </w:tc>
        <w:tc>
          <w:tcPr>
            <w:tcW w:w="123" w:type="pct"/>
          </w:tcPr>
          <w:p w14:paraId="51CD891F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hideMark/>
          </w:tcPr>
          <w:p w14:paraId="55125ABA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52,829</w:t>
            </w:r>
          </w:p>
        </w:tc>
        <w:tc>
          <w:tcPr>
            <w:tcW w:w="131" w:type="pct"/>
          </w:tcPr>
          <w:p w14:paraId="3C2F8410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</w:tcPr>
          <w:p w14:paraId="05EA2246" w14:textId="77777777" w:rsidR="00CE25B1" w:rsidRPr="007535E3" w:rsidRDefault="00FA2E36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59,947</w:t>
            </w:r>
          </w:p>
        </w:tc>
        <w:tc>
          <w:tcPr>
            <w:tcW w:w="135" w:type="pct"/>
          </w:tcPr>
          <w:p w14:paraId="02317D59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  <w:hideMark/>
          </w:tcPr>
          <w:p w14:paraId="3FA26F5D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52,829</w:t>
            </w:r>
          </w:p>
        </w:tc>
      </w:tr>
      <w:tr w:rsidR="00CE25B1" w:rsidRPr="007535E3" w14:paraId="79547463" w14:textId="77777777" w:rsidTr="006C7B03">
        <w:trPr>
          <w:cantSplit/>
        </w:trPr>
        <w:tc>
          <w:tcPr>
            <w:tcW w:w="2174" w:type="pct"/>
            <w:hideMark/>
          </w:tcPr>
          <w:p w14:paraId="1DED9470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firstLine="20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08" w:type="pct"/>
          </w:tcPr>
          <w:p w14:paraId="3E64409D" w14:textId="77777777" w:rsidR="00CE25B1" w:rsidRPr="007535E3" w:rsidRDefault="00FA2E36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6,036</w:t>
            </w:r>
          </w:p>
        </w:tc>
        <w:tc>
          <w:tcPr>
            <w:tcW w:w="123" w:type="pct"/>
          </w:tcPr>
          <w:p w14:paraId="270F9C28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hideMark/>
          </w:tcPr>
          <w:p w14:paraId="1CE66B32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5,515</w:t>
            </w:r>
          </w:p>
        </w:tc>
        <w:tc>
          <w:tcPr>
            <w:tcW w:w="131" w:type="pct"/>
          </w:tcPr>
          <w:p w14:paraId="4EAB2DA3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</w:tcPr>
          <w:p w14:paraId="1802A334" w14:textId="77777777" w:rsidR="00CE25B1" w:rsidRPr="007535E3" w:rsidRDefault="00FA2E36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4,923</w:t>
            </w:r>
          </w:p>
        </w:tc>
        <w:tc>
          <w:tcPr>
            <w:tcW w:w="135" w:type="pct"/>
          </w:tcPr>
          <w:p w14:paraId="383BC554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  <w:hideMark/>
          </w:tcPr>
          <w:p w14:paraId="680DED46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4,464</w:t>
            </w:r>
          </w:p>
        </w:tc>
      </w:tr>
      <w:tr w:rsidR="006C7B03" w:rsidRPr="007535E3" w14:paraId="0212A95E" w14:textId="77777777" w:rsidTr="006C7B03">
        <w:trPr>
          <w:cantSplit/>
        </w:trPr>
        <w:tc>
          <w:tcPr>
            <w:tcW w:w="2174" w:type="pct"/>
          </w:tcPr>
          <w:p w14:paraId="1B4E3418" w14:textId="74E7A9BF" w:rsidR="006C7B03" w:rsidRPr="007535E3" w:rsidRDefault="006C7B03" w:rsidP="006C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firstLine="20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8" w:type="pct"/>
          </w:tcPr>
          <w:p w14:paraId="223147B9" w14:textId="76680124" w:rsidR="006C7B03" w:rsidRPr="007535E3" w:rsidRDefault="006C7B03" w:rsidP="006C7B0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2,452</w:t>
            </w:r>
          </w:p>
        </w:tc>
        <w:tc>
          <w:tcPr>
            <w:tcW w:w="123" w:type="pct"/>
          </w:tcPr>
          <w:p w14:paraId="5799573A" w14:textId="77777777" w:rsidR="006C7B03" w:rsidRPr="007535E3" w:rsidRDefault="006C7B03" w:rsidP="006C7B0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</w:tcPr>
          <w:p w14:paraId="30B42FCD" w14:textId="0F00AC8E" w:rsidR="006C7B03" w:rsidRPr="007535E3" w:rsidRDefault="006C7B03" w:rsidP="006C7B0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206</w:t>
            </w:r>
          </w:p>
        </w:tc>
        <w:tc>
          <w:tcPr>
            <w:tcW w:w="131" w:type="pct"/>
          </w:tcPr>
          <w:p w14:paraId="0B9A9C40" w14:textId="77777777" w:rsidR="006C7B03" w:rsidRPr="007535E3" w:rsidRDefault="006C7B03" w:rsidP="006C7B0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</w:tcPr>
          <w:p w14:paraId="4568EF62" w14:textId="27E87B69" w:rsidR="006C7B03" w:rsidRPr="007535E3" w:rsidRDefault="006C7B03" w:rsidP="006C7B0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1,199</w:t>
            </w:r>
          </w:p>
        </w:tc>
        <w:tc>
          <w:tcPr>
            <w:tcW w:w="135" w:type="pct"/>
          </w:tcPr>
          <w:p w14:paraId="65B45BEA" w14:textId="77777777" w:rsidR="006C7B03" w:rsidRPr="007535E3" w:rsidRDefault="006C7B03" w:rsidP="006C7B0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</w:tcPr>
          <w:p w14:paraId="53370DA1" w14:textId="1CD32AFC" w:rsidR="006C7B03" w:rsidRPr="007535E3" w:rsidRDefault="006C7B03" w:rsidP="006C7B0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1,206</w:t>
            </w:r>
          </w:p>
        </w:tc>
      </w:tr>
      <w:tr w:rsidR="006C7B03" w:rsidRPr="007535E3" w14:paraId="0FD0BD98" w14:textId="77777777" w:rsidTr="006C7B03">
        <w:trPr>
          <w:cantSplit/>
        </w:trPr>
        <w:tc>
          <w:tcPr>
            <w:tcW w:w="2174" w:type="pct"/>
          </w:tcPr>
          <w:p w14:paraId="7A6F5F2E" w14:textId="77777777" w:rsidR="006C7B03" w:rsidRPr="007535E3" w:rsidRDefault="006C7B03" w:rsidP="006C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firstLine="20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ค่าเบี้ยปรับงาน</w:t>
            </w:r>
          </w:p>
        </w:tc>
        <w:tc>
          <w:tcPr>
            <w:tcW w:w="608" w:type="pct"/>
          </w:tcPr>
          <w:p w14:paraId="1DA354BC" w14:textId="3B01D710" w:rsidR="006C7B03" w:rsidRPr="007535E3" w:rsidRDefault="006C7B03" w:rsidP="006C7B0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265</w:t>
            </w:r>
          </w:p>
        </w:tc>
        <w:tc>
          <w:tcPr>
            <w:tcW w:w="123" w:type="pct"/>
          </w:tcPr>
          <w:p w14:paraId="1DF66EDD" w14:textId="77777777" w:rsidR="006C7B03" w:rsidRPr="007535E3" w:rsidRDefault="006C7B03" w:rsidP="006C7B0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</w:tcPr>
          <w:p w14:paraId="1207E177" w14:textId="0DC2FCB8" w:rsidR="006C7B03" w:rsidRPr="007535E3" w:rsidRDefault="006C7B03" w:rsidP="006C7B0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354</w:t>
            </w:r>
          </w:p>
        </w:tc>
        <w:tc>
          <w:tcPr>
            <w:tcW w:w="131" w:type="pct"/>
          </w:tcPr>
          <w:p w14:paraId="53614927" w14:textId="77777777" w:rsidR="006C7B03" w:rsidRPr="007535E3" w:rsidRDefault="006C7B03" w:rsidP="006C7B0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</w:tcPr>
          <w:p w14:paraId="56403C7A" w14:textId="145692E9" w:rsidR="006C7B03" w:rsidRPr="007535E3" w:rsidRDefault="006C7B03" w:rsidP="006C7B0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265</w:t>
            </w:r>
          </w:p>
        </w:tc>
        <w:tc>
          <w:tcPr>
            <w:tcW w:w="135" w:type="pct"/>
          </w:tcPr>
          <w:p w14:paraId="795CEFF4" w14:textId="77777777" w:rsidR="006C7B03" w:rsidRPr="007535E3" w:rsidRDefault="006C7B03" w:rsidP="006C7B0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right w:val="nil"/>
            </w:tcBorders>
          </w:tcPr>
          <w:p w14:paraId="7D6E6976" w14:textId="77777777" w:rsidR="006C7B03" w:rsidRPr="007535E3" w:rsidRDefault="006C7B03" w:rsidP="006C7B0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1,354</w:t>
            </w:r>
          </w:p>
        </w:tc>
      </w:tr>
      <w:tr w:rsidR="006C7B03" w:rsidRPr="007535E3" w14:paraId="1DCC5D52" w14:textId="77777777" w:rsidTr="006C7B03">
        <w:trPr>
          <w:cantSplit/>
        </w:trPr>
        <w:tc>
          <w:tcPr>
            <w:tcW w:w="2174" w:type="pct"/>
            <w:hideMark/>
          </w:tcPr>
          <w:p w14:paraId="006F856D" w14:textId="77777777" w:rsidR="006C7B03" w:rsidRPr="007535E3" w:rsidRDefault="006C7B03" w:rsidP="006C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firstLine="20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15E5F78" w14:textId="77777777" w:rsidR="006C7B03" w:rsidRPr="007535E3" w:rsidRDefault="006C7B03" w:rsidP="006C7B0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44,655</w:t>
            </w:r>
          </w:p>
        </w:tc>
        <w:tc>
          <w:tcPr>
            <w:tcW w:w="123" w:type="pct"/>
          </w:tcPr>
          <w:p w14:paraId="2C815344" w14:textId="77777777" w:rsidR="006C7B03" w:rsidRPr="007535E3" w:rsidRDefault="006C7B03" w:rsidP="006C7B0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8642061" w14:textId="77777777" w:rsidR="006C7B03" w:rsidRPr="007535E3" w:rsidRDefault="006C7B03" w:rsidP="006C7B0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26,441</w:t>
            </w:r>
          </w:p>
        </w:tc>
        <w:tc>
          <w:tcPr>
            <w:tcW w:w="131" w:type="pct"/>
          </w:tcPr>
          <w:p w14:paraId="343B30C9" w14:textId="77777777" w:rsidR="006C7B03" w:rsidRPr="007535E3" w:rsidRDefault="006C7B03" w:rsidP="006C7B0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bottom w:val="single" w:sz="4" w:space="0" w:color="auto"/>
              <w:right w:val="nil"/>
            </w:tcBorders>
          </w:tcPr>
          <w:p w14:paraId="5DCB591F" w14:textId="77777777" w:rsidR="006C7B03" w:rsidRPr="007535E3" w:rsidRDefault="006C7B03" w:rsidP="006C7B0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40,060</w:t>
            </w:r>
          </w:p>
        </w:tc>
        <w:tc>
          <w:tcPr>
            <w:tcW w:w="135" w:type="pct"/>
          </w:tcPr>
          <w:p w14:paraId="5D26ECC0" w14:textId="77777777" w:rsidR="006C7B03" w:rsidRPr="007535E3" w:rsidRDefault="006C7B03" w:rsidP="006C7B0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557092" w14:textId="77777777" w:rsidR="006C7B03" w:rsidRPr="007535E3" w:rsidRDefault="006C7B03" w:rsidP="006C7B0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24,940</w:t>
            </w:r>
          </w:p>
        </w:tc>
      </w:tr>
      <w:tr w:rsidR="006C7B03" w:rsidRPr="007535E3" w14:paraId="26AC191A" w14:textId="77777777" w:rsidTr="006C7B03">
        <w:trPr>
          <w:cantSplit/>
        </w:trPr>
        <w:tc>
          <w:tcPr>
            <w:tcW w:w="2174" w:type="pct"/>
            <w:hideMark/>
          </w:tcPr>
          <w:p w14:paraId="4424C2D1" w14:textId="77777777" w:rsidR="006C7B03" w:rsidRPr="007535E3" w:rsidRDefault="006C7B03" w:rsidP="006C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firstLine="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152B653" w14:textId="77777777" w:rsidR="006C7B03" w:rsidRPr="007535E3" w:rsidRDefault="006C7B03" w:rsidP="006C7B0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120,757</w:t>
            </w:r>
          </w:p>
        </w:tc>
        <w:tc>
          <w:tcPr>
            <w:tcW w:w="123" w:type="pct"/>
          </w:tcPr>
          <w:p w14:paraId="6D29654B" w14:textId="77777777" w:rsidR="006C7B03" w:rsidRPr="007535E3" w:rsidRDefault="006C7B03" w:rsidP="006C7B03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1FD199" w14:textId="77777777" w:rsidR="006C7B03" w:rsidRPr="007535E3" w:rsidRDefault="006C7B03" w:rsidP="006C7B0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87,345</w:t>
            </w:r>
          </w:p>
        </w:tc>
        <w:tc>
          <w:tcPr>
            <w:tcW w:w="131" w:type="pct"/>
          </w:tcPr>
          <w:p w14:paraId="27B8D564" w14:textId="77777777" w:rsidR="006C7B03" w:rsidRPr="007535E3" w:rsidRDefault="006C7B03" w:rsidP="006C7B0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F2C00" w14:textId="77777777" w:rsidR="006C7B03" w:rsidRPr="007535E3" w:rsidRDefault="006C7B03" w:rsidP="006C7B0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106,394</w:t>
            </w:r>
          </w:p>
        </w:tc>
        <w:tc>
          <w:tcPr>
            <w:tcW w:w="135" w:type="pct"/>
          </w:tcPr>
          <w:p w14:paraId="24A7F191" w14:textId="77777777" w:rsidR="006C7B03" w:rsidRPr="007535E3" w:rsidRDefault="006C7B03" w:rsidP="006C7B03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EAFB00" w14:textId="77777777" w:rsidR="006C7B03" w:rsidRPr="007535E3" w:rsidRDefault="006C7B03" w:rsidP="006C7B03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84,793</w:t>
            </w:r>
          </w:p>
        </w:tc>
      </w:tr>
    </w:tbl>
    <w:p w14:paraId="334BB5B7" w14:textId="77777777" w:rsidR="00442973" w:rsidRPr="007535E3" w:rsidRDefault="00442973" w:rsidP="006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A86FAF4" w14:textId="6A8C3302" w:rsidR="00BB5187" w:rsidRPr="007535E3" w:rsidRDefault="006E1857" w:rsidP="00843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</w:rPr>
        <w:t>2</w:t>
      </w:r>
      <w:r w:rsidR="00500FE8" w:rsidRPr="007535E3">
        <w:rPr>
          <w:rFonts w:ascii="Angsana New" w:hAnsi="Angsana New"/>
          <w:b/>
          <w:bCs/>
          <w:sz w:val="30"/>
          <w:szCs w:val="30"/>
        </w:rPr>
        <w:t>4</w:t>
      </w:r>
      <w:r w:rsidR="006C0645" w:rsidRPr="007535E3">
        <w:rPr>
          <w:rFonts w:ascii="Angsana New" w:hAnsi="Angsana New"/>
          <w:b/>
          <w:bCs/>
          <w:sz w:val="30"/>
          <w:szCs w:val="30"/>
        </w:rPr>
        <w:tab/>
      </w:r>
      <w:r w:rsidR="00247F6D" w:rsidRPr="007535E3">
        <w:rPr>
          <w:rFonts w:ascii="Angsana New" w:hAnsi="Angsana New"/>
          <w:b/>
          <w:bCs/>
          <w:sz w:val="30"/>
          <w:szCs w:val="30"/>
          <w:cs/>
        </w:rPr>
        <w:t>ภ</w:t>
      </w:r>
      <w:r w:rsidR="00BB5187" w:rsidRPr="007535E3">
        <w:rPr>
          <w:rFonts w:ascii="Angsana New" w:hAnsi="Angsana New"/>
          <w:b/>
          <w:bCs/>
          <w:sz w:val="30"/>
          <w:szCs w:val="30"/>
          <w:cs/>
        </w:rPr>
        <w:t>าษีเงินได้</w:t>
      </w:r>
    </w:p>
    <w:p w14:paraId="27565BCD" w14:textId="77777777" w:rsidR="00BB5187" w:rsidRPr="007535E3" w:rsidRDefault="00BB5187" w:rsidP="00474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370C965F" w14:textId="77777777" w:rsidR="006520D4" w:rsidRPr="007535E3" w:rsidRDefault="006520D4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535E3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8F19E9D" w14:textId="77777777" w:rsidR="008033A3" w:rsidRPr="007535E3" w:rsidRDefault="008033A3" w:rsidP="00474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4678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631"/>
        <w:gridCol w:w="1170"/>
        <w:gridCol w:w="270"/>
        <w:gridCol w:w="990"/>
        <w:gridCol w:w="270"/>
        <w:gridCol w:w="1157"/>
        <w:gridCol w:w="271"/>
        <w:gridCol w:w="1077"/>
      </w:tblGrid>
      <w:tr w:rsidR="00AE3A71" w:rsidRPr="007535E3" w14:paraId="73715190" w14:textId="77777777" w:rsidTr="00243652">
        <w:trPr>
          <w:cantSplit/>
        </w:trPr>
        <w:tc>
          <w:tcPr>
            <w:tcW w:w="1753" w:type="pct"/>
            <w:hideMark/>
          </w:tcPr>
          <w:p w14:paraId="685EE0A6" w14:textId="77777777" w:rsidR="00AE3A71" w:rsidRPr="007535E3" w:rsidRDefault="00AE3A71" w:rsidP="00E47F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" w:type="pct"/>
            <w:hideMark/>
          </w:tcPr>
          <w:p w14:paraId="1ADD24A3" w14:textId="77777777" w:rsidR="00AE3A71" w:rsidRPr="007535E3" w:rsidRDefault="00AE3A71" w:rsidP="00AE3A71">
            <w:pPr>
              <w:pStyle w:val="E"/>
              <w:tabs>
                <w:tab w:val="decimal" w:pos="883"/>
              </w:tabs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2" w:type="pct"/>
            <w:gridSpan w:val="3"/>
          </w:tcPr>
          <w:p w14:paraId="30D33D02" w14:textId="77777777" w:rsidR="00AE3A71" w:rsidRPr="007535E3" w:rsidRDefault="00AE3A71" w:rsidP="00A767E4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0" w:type="pct"/>
          </w:tcPr>
          <w:p w14:paraId="32D84D9E" w14:textId="77777777" w:rsidR="00AE3A71" w:rsidRPr="007535E3" w:rsidRDefault="00AE3A71" w:rsidP="00E47FC8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4" w:type="pct"/>
            <w:gridSpan w:val="3"/>
            <w:hideMark/>
          </w:tcPr>
          <w:p w14:paraId="2F2682B6" w14:textId="77777777" w:rsidR="00AE3A71" w:rsidRPr="007535E3" w:rsidRDefault="00AE3A71" w:rsidP="00E47FC8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A26B1" w:rsidRPr="007535E3" w14:paraId="653F9A3B" w14:textId="77777777" w:rsidTr="00243652">
        <w:trPr>
          <w:cantSplit/>
        </w:trPr>
        <w:tc>
          <w:tcPr>
            <w:tcW w:w="1753" w:type="pct"/>
          </w:tcPr>
          <w:p w14:paraId="5D52EC29" w14:textId="77777777" w:rsidR="00CE25B1" w:rsidRPr="007535E3" w:rsidRDefault="00CE25B1" w:rsidP="00CE25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513ABBA2" w14:textId="302FC423" w:rsidR="00CE25B1" w:rsidRPr="007535E3" w:rsidRDefault="00CE25B1" w:rsidP="00CE25B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51" w:type="pct"/>
          </w:tcPr>
          <w:p w14:paraId="553D0E6A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0" w:type="pct"/>
          </w:tcPr>
          <w:p w14:paraId="225EED2C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" w:type="pct"/>
          </w:tcPr>
          <w:p w14:paraId="2EBD83B5" w14:textId="77777777" w:rsidR="00CE25B1" w:rsidRPr="007535E3" w:rsidRDefault="00CE25B1" w:rsidP="00CE25B1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50" w:type="pct"/>
          </w:tcPr>
          <w:p w14:paraId="37727E9C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</w:tcPr>
          <w:p w14:paraId="3E7007EE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1" w:type="pct"/>
          </w:tcPr>
          <w:p w14:paraId="6AED0675" w14:textId="77777777" w:rsidR="00CE25B1" w:rsidRPr="007535E3" w:rsidRDefault="00CE25B1" w:rsidP="00CE2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221D9DE8" w14:textId="77777777" w:rsidR="00CE25B1" w:rsidRPr="007535E3" w:rsidRDefault="00CE25B1" w:rsidP="00CE25B1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</w:tr>
      <w:tr w:rsidR="00CE25B1" w:rsidRPr="007535E3" w14:paraId="4CD8848A" w14:textId="77777777" w:rsidTr="00243652">
        <w:trPr>
          <w:cantSplit/>
        </w:trPr>
        <w:tc>
          <w:tcPr>
            <w:tcW w:w="1753" w:type="pct"/>
          </w:tcPr>
          <w:p w14:paraId="540CB82D" w14:textId="77777777" w:rsidR="00CE25B1" w:rsidRPr="007535E3" w:rsidRDefault="00CE25B1" w:rsidP="00CE25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07028206" w14:textId="77777777" w:rsidR="00CE25B1" w:rsidRPr="007535E3" w:rsidRDefault="00CE25B1" w:rsidP="00CE25B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96" w:type="pct"/>
            <w:gridSpan w:val="7"/>
          </w:tcPr>
          <w:p w14:paraId="0642D455" w14:textId="77777777" w:rsidR="00CE25B1" w:rsidRPr="007535E3" w:rsidRDefault="00CE25B1" w:rsidP="00CE25B1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A26B1" w:rsidRPr="007535E3" w14:paraId="0E387EA4" w14:textId="77777777" w:rsidTr="00243652">
        <w:trPr>
          <w:cantSplit/>
        </w:trPr>
        <w:tc>
          <w:tcPr>
            <w:tcW w:w="1753" w:type="pct"/>
            <w:hideMark/>
          </w:tcPr>
          <w:p w14:paraId="29617CCC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51" w:type="pct"/>
          </w:tcPr>
          <w:p w14:paraId="1BFD6FB5" w14:textId="77777777" w:rsidR="00CE25B1" w:rsidRPr="007535E3" w:rsidRDefault="00CE25B1" w:rsidP="00CE25B1">
            <w:pPr>
              <w:pStyle w:val="E"/>
              <w:tabs>
                <w:tab w:val="decimal" w:pos="882"/>
              </w:tabs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51" w:type="pct"/>
          </w:tcPr>
          <w:p w14:paraId="64B3452C" w14:textId="77777777" w:rsidR="00CE25B1" w:rsidRPr="007535E3" w:rsidRDefault="00CE25B1" w:rsidP="00CE25B1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4C71A1B2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hideMark/>
          </w:tcPr>
          <w:p w14:paraId="3E54F50B" w14:textId="77777777" w:rsidR="00CE25B1" w:rsidRPr="007535E3" w:rsidRDefault="00CE25B1" w:rsidP="00CE25B1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C49767E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0953B544" w14:textId="77777777" w:rsidR="00CE25B1" w:rsidRPr="007535E3" w:rsidRDefault="00CE25B1" w:rsidP="00CE25B1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6B5D9DFC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hideMark/>
          </w:tcPr>
          <w:p w14:paraId="0182B3CD" w14:textId="77777777" w:rsidR="00CE25B1" w:rsidRPr="007535E3" w:rsidRDefault="00CE25B1" w:rsidP="00CE25B1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2A26B1" w:rsidRPr="007535E3" w14:paraId="7DA2C059" w14:textId="77777777" w:rsidTr="00243652">
        <w:trPr>
          <w:cantSplit/>
        </w:trPr>
        <w:tc>
          <w:tcPr>
            <w:tcW w:w="1753" w:type="pct"/>
            <w:hideMark/>
          </w:tcPr>
          <w:p w14:paraId="285F11C7" w14:textId="77777777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351" w:type="pct"/>
          </w:tcPr>
          <w:p w14:paraId="6239C71C" w14:textId="45718CB5" w:rsidR="00CE25B1" w:rsidRPr="007535E3" w:rsidRDefault="00CE25B1" w:rsidP="0047406A">
            <w:pPr>
              <w:pStyle w:val="E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5D986E20" w14:textId="77777777" w:rsidR="00CE25B1" w:rsidRPr="007535E3" w:rsidRDefault="00500FE8" w:rsidP="00243652">
            <w:pPr>
              <w:pStyle w:val="E"/>
              <w:tabs>
                <w:tab w:val="decimal" w:pos="958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(7,289)</w:t>
            </w:r>
          </w:p>
        </w:tc>
        <w:tc>
          <w:tcPr>
            <w:tcW w:w="150" w:type="pct"/>
          </w:tcPr>
          <w:p w14:paraId="3BC5A7D4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C44091" w14:textId="77777777" w:rsidR="00CE25B1" w:rsidRPr="007535E3" w:rsidRDefault="00CE25B1" w:rsidP="00243652">
            <w:pPr>
              <w:pStyle w:val="E"/>
              <w:tabs>
                <w:tab w:val="decimal" w:pos="79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(1,853)</w:t>
            </w:r>
          </w:p>
        </w:tc>
        <w:tc>
          <w:tcPr>
            <w:tcW w:w="150" w:type="pct"/>
          </w:tcPr>
          <w:p w14:paraId="0BEDB845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2EE62" w14:textId="77777777" w:rsidR="00CE25B1" w:rsidRPr="007535E3" w:rsidRDefault="00500FE8" w:rsidP="00243652">
            <w:pPr>
              <w:pStyle w:val="E"/>
              <w:tabs>
                <w:tab w:val="decimal" w:pos="884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(7,289)</w:t>
            </w:r>
          </w:p>
        </w:tc>
        <w:tc>
          <w:tcPr>
            <w:tcW w:w="151" w:type="pct"/>
          </w:tcPr>
          <w:p w14:paraId="063FEBBD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4365BC" w14:textId="77777777" w:rsidR="00CE25B1" w:rsidRPr="007535E3" w:rsidRDefault="00CE25B1" w:rsidP="00243652">
            <w:pPr>
              <w:pStyle w:val="E"/>
              <w:tabs>
                <w:tab w:val="decimal" w:pos="804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(1,853)</w:t>
            </w:r>
          </w:p>
        </w:tc>
      </w:tr>
      <w:tr w:rsidR="002A26B1" w:rsidRPr="007535E3" w14:paraId="3644A73A" w14:textId="77777777" w:rsidTr="00243652">
        <w:trPr>
          <w:cantSplit/>
        </w:trPr>
        <w:tc>
          <w:tcPr>
            <w:tcW w:w="1753" w:type="pct"/>
            <w:hideMark/>
          </w:tcPr>
          <w:p w14:paraId="1ACB52E9" w14:textId="4A0252E4" w:rsidR="00CE25B1" w:rsidRPr="007535E3" w:rsidRDefault="00CE25B1" w:rsidP="002436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351" w:type="pct"/>
          </w:tcPr>
          <w:p w14:paraId="0538801A" w14:textId="77777777" w:rsidR="00CE25B1" w:rsidRPr="007535E3" w:rsidRDefault="00CE25B1" w:rsidP="00CE25B1">
            <w:pPr>
              <w:pStyle w:val="E"/>
              <w:tabs>
                <w:tab w:val="decimal" w:pos="882"/>
              </w:tabs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6397158C" w14:textId="77777777" w:rsidR="00CE25B1" w:rsidRPr="007535E3" w:rsidRDefault="00500FE8" w:rsidP="00243652">
            <w:pPr>
              <w:pStyle w:val="E"/>
              <w:tabs>
                <w:tab w:val="decimal" w:pos="958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(7,289)</w:t>
            </w:r>
          </w:p>
        </w:tc>
        <w:tc>
          <w:tcPr>
            <w:tcW w:w="150" w:type="pct"/>
          </w:tcPr>
          <w:p w14:paraId="36228D3A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51" w:type="pct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6690BD17" w14:textId="77777777" w:rsidR="00CE25B1" w:rsidRPr="007535E3" w:rsidRDefault="00CE25B1" w:rsidP="00243652">
            <w:pPr>
              <w:pStyle w:val="E"/>
              <w:tabs>
                <w:tab w:val="decimal" w:pos="792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(1,853)</w:t>
            </w:r>
          </w:p>
        </w:tc>
        <w:tc>
          <w:tcPr>
            <w:tcW w:w="150" w:type="pct"/>
          </w:tcPr>
          <w:p w14:paraId="59B2FF15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tcBorders>
              <w:left w:val="nil"/>
              <w:bottom w:val="double" w:sz="4" w:space="0" w:color="auto"/>
              <w:right w:val="nil"/>
            </w:tcBorders>
          </w:tcPr>
          <w:p w14:paraId="42F0BFC4" w14:textId="77777777" w:rsidR="00CE25B1" w:rsidRPr="007535E3" w:rsidRDefault="00500FE8" w:rsidP="00243652">
            <w:pPr>
              <w:pStyle w:val="E"/>
              <w:tabs>
                <w:tab w:val="decimal" w:pos="884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(7,289)</w:t>
            </w:r>
          </w:p>
        </w:tc>
        <w:tc>
          <w:tcPr>
            <w:tcW w:w="151" w:type="pct"/>
          </w:tcPr>
          <w:p w14:paraId="28F994B3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09CA7058" w14:textId="77777777" w:rsidR="00CE25B1" w:rsidRPr="007535E3" w:rsidRDefault="00CE25B1" w:rsidP="00243652">
            <w:pPr>
              <w:pStyle w:val="E"/>
              <w:tabs>
                <w:tab w:val="decimal" w:pos="804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(1,853)</w:t>
            </w:r>
          </w:p>
        </w:tc>
      </w:tr>
    </w:tbl>
    <w:p w14:paraId="314A3AF0" w14:textId="77777777" w:rsidR="0047406A" w:rsidRPr="007535E3" w:rsidRDefault="0047406A">
      <w:r w:rsidRPr="007535E3">
        <w:br w:type="page"/>
      </w:r>
    </w:p>
    <w:tbl>
      <w:tblPr>
        <w:tblW w:w="9281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1080"/>
        <w:gridCol w:w="270"/>
        <w:gridCol w:w="1091"/>
      </w:tblGrid>
      <w:tr w:rsidR="008A6276" w:rsidRPr="007535E3" w14:paraId="25E7964C" w14:textId="77777777" w:rsidTr="00060BEC">
        <w:tc>
          <w:tcPr>
            <w:tcW w:w="4320" w:type="dxa"/>
            <w:shd w:val="clear" w:color="auto" w:fill="auto"/>
          </w:tcPr>
          <w:p w14:paraId="17FC4722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</w:tcPr>
          <w:p w14:paraId="4441A86F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6276" w:rsidRPr="007535E3" w14:paraId="68F76752" w14:textId="77777777" w:rsidTr="00060BEC">
        <w:tc>
          <w:tcPr>
            <w:tcW w:w="4320" w:type="dxa"/>
            <w:shd w:val="clear" w:color="auto" w:fill="auto"/>
          </w:tcPr>
          <w:p w14:paraId="407DB1A2" w14:textId="7008D397" w:rsidR="008A6276" w:rsidRPr="007535E3" w:rsidRDefault="00897D09" w:rsidP="00897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31146D64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7B5717D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06CFB24A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8A6276" w:rsidRPr="007535E3" w14:paraId="7375EFEE" w14:textId="77777777" w:rsidTr="00060BEC">
        <w:tc>
          <w:tcPr>
            <w:tcW w:w="4320" w:type="dxa"/>
            <w:shd w:val="clear" w:color="auto" w:fill="auto"/>
          </w:tcPr>
          <w:p w14:paraId="76439598" w14:textId="77777777" w:rsidR="008A6276" w:rsidRPr="007535E3" w:rsidRDefault="008A6276" w:rsidP="00060BE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CEDC23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FDFDE31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A5BCF79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F332E58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985DA8F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F1E6BB4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16A45F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8AC8B08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E5E866D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1B57D93E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435EA9B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6276" w:rsidRPr="007535E3" w14:paraId="3077A489" w14:textId="77777777" w:rsidTr="00060BEC">
        <w:tc>
          <w:tcPr>
            <w:tcW w:w="4320" w:type="dxa"/>
            <w:shd w:val="clear" w:color="auto" w:fill="auto"/>
          </w:tcPr>
          <w:p w14:paraId="0E828370" w14:textId="24B526C5" w:rsidR="008A6276" w:rsidRPr="007535E3" w:rsidRDefault="008A6276" w:rsidP="00060B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3FF90A79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1392EE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19F89F89" w14:textId="5C610534" w:rsidR="008A6276" w:rsidRPr="007535E3" w:rsidRDefault="008A6276" w:rsidP="00060BEC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</w:t>
            </w:r>
            <w:r w:rsidR="00613600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="00EE35C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59,171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0D13E6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C1432E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3B39D0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7225D55F" w14:textId="77777777" w:rsidR="008A6276" w:rsidRPr="007535E3" w:rsidRDefault="008A6276" w:rsidP="00060BEC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(39,083)</w:t>
            </w:r>
          </w:p>
        </w:tc>
      </w:tr>
      <w:tr w:rsidR="008A6276" w:rsidRPr="007535E3" w14:paraId="16994A67" w14:textId="77777777" w:rsidTr="00060BEC">
        <w:tc>
          <w:tcPr>
            <w:tcW w:w="4320" w:type="dxa"/>
            <w:shd w:val="clear" w:color="auto" w:fill="auto"/>
          </w:tcPr>
          <w:p w14:paraId="78EFDB88" w14:textId="77777777" w:rsidR="008A6276" w:rsidRPr="007535E3" w:rsidRDefault="008A6276" w:rsidP="00060BEC">
            <w:pPr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4C5E05A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20.0</w:t>
            </w:r>
          </w:p>
        </w:tc>
        <w:tc>
          <w:tcPr>
            <w:tcW w:w="236" w:type="dxa"/>
            <w:shd w:val="clear" w:color="auto" w:fill="auto"/>
          </w:tcPr>
          <w:p w14:paraId="563C9E8E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6E9BA0D3" w14:textId="00A686DA" w:rsidR="008A6276" w:rsidRPr="007535E3" w:rsidRDefault="008A6276" w:rsidP="00060BEC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</w:t>
            </w:r>
            <w:r w:rsidR="00EE35C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31,834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75A66D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7E9377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19EC1D57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122E55AB" w14:textId="77777777" w:rsidR="008A6276" w:rsidRPr="007535E3" w:rsidRDefault="008A6276" w:rsidP="00060BEC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(7,817)</w:t>
            </w:r>
          </w:p>
        </w:tc>
      </w:tr>
      <w:tr w:rsidR="00AE0826" w:rsidRPr="007535E3" w14:paraId="3AA099EE" w14:textId="77777777" w:rsidTr="00060BEC">
        <w:tc>
          <w:tcPr>
            <w:tcW w:w="4320" w:type="dxa"/>
            <w:shd w:val="clear" w:color="auto" w:fill="auto"/>
          </w:tcPr>
          <w:p w14:paraId="11C81DA0" w14:textId="77777777" w:rsidR="00AE0826" w:rsidRPr="007535E3" w:rsidRDefault="00AE0826" w:rsidP="00AE0826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รายจ่ายที่มีสิทธิหักเพิ่ม</w:t>
            </w:r>
          </w:p>
        </w:tc>
        <w:tc>
          <w:tcPr>
            <w:tcW w:w="990" w:type="dxa"/>
            <w:shd w:val="clear" w:color="auto" w:fill="auto"/>
          </w:tcPr>
          <w:p w14:paraId="45252C30" w14:textId="77777777" w:rsidR="00AE0826" w:rsidRPr="007535E3" w:rsidRDefault="00AE0826" w:rsidP="00AE0826">
            <w:pPr>
              <w:pStyle w:val="acctfourfigures"/>
              <w:tabs>
                <w:tab w:val="clear" w:pos="765"/>
              </w:tabs>
              <w:spacing w:line="240" w:lineRule="atLeast"/>
              <w:ind w:left="-79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1CF598" w14:textId="77777777" w:rsidR="00AE0826" w:rsidRPr="007535E3" w:rsidRDefault="00AE0826" w:rsidP="00AE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8069EFC" w14:textId="0FB85849" w:rsidR="00AE0826" w:rsidRPr="007535E3" w:rsidRDefault="00AE0826" w:rsidP="00AE0826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514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0E106D" w14:textId="77777777" w:rsidR="00AE0826" w:rsidRPr="007535E3" w:rsidRDefault="00AE0826" w:rsidP="00AE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98E837" w14:textId="77777777" w:rsidR="00AE0826" w:rsidRPr="007535E3" w:rsidRDefault="00AE0826" w:rsidP="00AE0826">
            <w:pPr>
              <w:pStyle w:val="acctfourfigures"/>
              <w:tabs>
                <w:tab w:val="clear" w:pos="765"/>
              </w:tabs>
              <w:spacing w:line="240" w:lineRule="atLeast"/>
              <w:ind w:left="-79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112574" w14:textId="77777777" w:rsidR="00AE0826" w:rsidRPr="007535E3" w:rsidRDefault="00AE0826" w:rsidP="00AE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8D691B4" w14:textId="77777777" w:rsidR="00AE0826" w:rsidRPr="007535E3" w:rsidRDefault="00AE0826" w:rsidP="00AE0826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(652)</w:t>
            </w:r>
          </w:p>
        </w:tc>
      </w:tr>
      <w:tr w:rsidR="00AE0826" w:rsidRPr="007535E3" w14:paraId="404E3375" w14:textId="77777777" w:rsidTr="00060BEC">
        <w:tc>
          <w:tcPr>
            <w:tcW w:w="4320" w:type="dxa"/>
            <w:shd w:val="clear" w:color="auto" w:fill="auto"/>
          </w:tcPr>
          <w:p w14:paraId="3E3E1CBF" w14:textId="77777777" w:rsidR="00AE0826" w:rsidRPr="007535E3" w:rsidRDefault="00AE0826" w:rsidP="00AE0826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6FE1AAB1" w14:textId="77777777" w:rsidR="00AE0826" w:rsidRPr="007535E3" w:rsidRDefault="00AE0826" w:rsidP="00AE0826">
            <w:pPr>
              <w:pStyle w:val="acctfourfigures"/>
              <w:tabs>
                <w:tab w:val="clear" w:pos="765"/>
              </w:tabs>
              <w:spacing w:line="240" w:lineRule="atLeast"/>
              <w:ind w:left="-79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5E4A4D" w14:textId="77777777" w:rsidR="00AE0826" w:rsidRPr="007535E3" w:rsidRDefault="00AE0826" w:rsidP="00AE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F554B82" w14:textId="0C62FD51" w:rsidR="00AE0826" w:rsidRPr="007535E3" w:rsidRDefault="00AE0826" w:rsidP="00AE0826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263E8468" w14:textId="77777777" w:rsidR="00AE0826" w:rsidRPr="007535E3" w:rsidRDefault="00AE0826" w:rsidP="00AE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6A5CE0" w14:textId="77777777" w:rsidR="00AE0826" w:rsidRPr="007535E3" w:rsidRDefault="00AE0826" w:rsidP="00AE0826">
            <w:pPr>
              <w:pStyle w:val="acctfourfigures"/>
              <w:tabs>
                <w:tab w:val="clear" w:pos="765"/>
              </w:tabs>
              <w:spacing w:line="240" w:lineRule="atLeast"/>
              <w:ind w:left="-79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79E812" w14:textId="77777777" w:rsidR="00AE0826" w:rsidRPr="007535E3" w:rsidRDefault="00AE0826" w:rsidP="00AE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DC8ED8E" w14:textId="77777777" w:rsidR="00AE0826" w:rsidRPr="007535E3" w:rsidRDefault="00AE0826" w:rsidP="00AE0826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24</w:t>
            </w:r>
          </w:p>
        </w:tc>
      </w:tr>
      <w:tr w:rsidR="008A6276" w:rsidRPr="007535E3" w14:paraId="1442980D" w14:textId="77777777" w:rsidTr="00060BEC">
        <w:tc>
          <w:tcPr>
            <w:tcW w:w="4320" w:type="dxa"/>
            <w:shd w:val="clear" w:color="auto" w:fill="auto"/>
          </w:tcPr>
          <w:p w14:paraId="1318E54D" w14:textId="77777777" w:rsidR="008A6276" w:rsidRPr="007535E3" w:rsidRDefault="008A6276" w:rsidP="00060BE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D216DA0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7764DF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D659F5E" w14:textId="77777777" w:rsidR="008A6276" w:rsidRPr="007535E3" w:rsidRDefault="008A6276" w:rsidP="00060BEC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  <w:p w14:paraId="6E9FC99D" w14:textId="31E646A4" w:rsidR="008A6276" w:rsidRPr="007535E3" w:rsidRDefault="00AE0826" w:rsidP="00060BEC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25,001</w:t>
            </w:r>
          </w:p>
        </w:tc>
        <w:tc>
          <w:tcPr>
            <w:tcW w:w="270" w:type="dxa"/>
            <w:shd w:val="clear" w:color="auto" w:fill="auto"/>
          </w:tcPr>
          <w:p w14:paraId="03067E9B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33A972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F8498A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B2A1CC9" w14:textId="77777777" w:rsidR="008A6276" w:rsidRPr="007535E3" w:rsidRDefault="008A6276" w:rsidP="00060BEC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  <w:p w14:paraId="699F02FD" w14:textId="77777777" w:rsidR="008A6276" w:rsidRPr="007535E3" w:rsidRDefault="008A6276" w:rsidP="00060BEC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6,592</w:t>
            </w:r>
          </w:p>
        </w:tc>
      </w:tr>
      <w:tr w:rsidR="008A6276" w:rsidRPr="007535E3" w14:paraId="2EDD164C" w14:textId="77777777" w:rsidTr="00060BEC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59CFF307" w14:textId="77777777" w:rsidR="008A6276" w:rsidRPr="007535E3" w:rsidRDefault="008A6276" w:rsidP="00060BE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B3840" w14:textId="3BEC17AF" w:rsidR="008A6276" w:rsidRPr="007535E3" w:rsidRDefault="008A580D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2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4.2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99A785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C82F8" w14:textId="5821720B" w:rsidR="008A6276" w:rsidRPr="007535E3" w:rsidRDefault="008A6276" w:rsidP="00060BEC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(7,2</w:t>
            </w:r>
            <w:r w:rsidR="00643678">
              <w:rPr>
                <w:rFonts w:ascii="Angsana New" w:hAnsi="Angsana New" w:cs="Angsana New"/>
                <w:sz w:val="30"/>
                <w:szCs w:val="30"/>
                <w:lang w:val="en-US"/>
              </w:rPr>
              <w:t>89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F91BEA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0C636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2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5.3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B0D62B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4ED37" w14:textId="77777777" w:rsidR="008A6276" w:rsidRPr="007535E3" w:rsidRDefault="008A6276" w:rsidP="00060BEC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(1,853)</w:t>
            </w:r>
          </w:p>
        </w:tc>
      </w:tr>
    </w:tbl>
    <w:p w14:paraId="72AD27BD" w14:textId="77777777" w:rsidR="008A6276" w:rsidRPr="007535E3" w:rsidRDefault="008A6276" w:rsidP="00897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27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1080"/>
        <w:gridCol w:w="270"/>
        <w:gridCol w:w="1080"/>
      </w:tblGrid>
      <w:tr w:rsidR="008A6276" w:rsidRPr="007535E3" w14:paraId="6A66B776" w14:textId="77777777" w:rsidTr="00060BEC">
        <w:tc>
          <w:tcPr>
            <w:tcW w:w="4320" w:type="dxa"/>
            <w:shd w:val="clear" w:color="auto" w:fill="auto"/>
          </w:tcPr>
          <w:p w14:paraId="77DA7E75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4950" w:type="dxa"/>
            <w:gridSpan w:val="7"/>
            <w:shd w:val="clear" w:color="auto" w:fill="auto"/>
          </w:tcPr>
          <w:p w14:paraId="14325800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6276" w:rsidRPr="007535E3" w14:paraId="0CE6CA11" w14:textId="77777777" w:rsidTr="00060BEC">
        <w:tc>
          <w:tcPr>
            <w:tcW w:w="4320" w:type="dxa"/>
            <w:shd w:val="clear" w:color="auto" w:fill="auto"/>
          </w:tcPr>
          <w:p w14:paraId="0199244E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B12702B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D66056D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DEB09E2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8A6276" w:rsidRPr="007535E3" w14:paraId="67C65935" w14:textId="77777777" w:rsidTr="00060BEC">
        <w:tc>
          <w:tcPr>
            <w:tcW w:w="4320" w:type="dxa"/>
            <w:shd w:val="clear" w:color="auto" w:fill="auto"/>
          </w:tcPr>
          <w:p w14:paraId="0CE2B30A" w14:textId="77777777" w:rsidR="008A6276" w:rsidRPr="007535E3" w:rsidRDefault="008A6276" w:rsidP="00060BE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FB3755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386BAA2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2B28AFB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68A8685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B574CCC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F29F598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BF86A2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99CDA75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17579AB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2C973AE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567BCE4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6276" w:rsidRPr="007535E3" w14:paraId="1C590E1D" w14:textId="77777777" w:rsidTr="00060BEC">
        <w:tc>
          <w:tcPr>
            <w:tcW w:w="4320" w:type="dxa"/>
            <w:shd w:val="clear" w:color="auto" w:fill="auto"/>
          </w:tcPr>
          <w:p w14:paraId="3F59330D" w14:textId="387FFA02" w:rsidR="008A6276" w:rsidRPr="007535E3" w:rsidRDefault="008A6276" w:rsidP="00060B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5C0849AB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FF1E0E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A30DF5F" w14:textId="77777777" w:rsidR="008A6276" w:rsidRPr="007535E3" w:rsidRDefault="008A6276" w:rsidP="00060BEC">
            <w:pPr>
              <w:pStyle w:val="E"/>
              <w:tabs>
                <w:tab w:val="decimal" w:pos="77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(142,784)</w:t>
            </w:r>
          </w:p>
        </w:tc>
        <w:tc>
          <w:tcPr>
            <w:tcW w:w="270" w:type="dxa"/>
            <w:shd w:val="clear" w:color="auto" w:fill="auto"/>
          </w:tcPr>
          <w:p w14:paraId="0FF602A7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D06A8D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9491AB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FA51D12" w14:textId="77777777" w:rsidR="008A6276" w:rsidRPr="007535E3" w:rsidRDefault="008A6276" w:rsidP="00060BEC">
            <w:pPr>
              <w:pStyle w:val="E"/>
              <w:tabs>
                <w:tab w:val="decimal" w:pos="77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(36,545)</w:t>
            </w:r>
          </w:p>
        </w:tc>
      </w:tr>
      <w:tr w:rsidR="008A6276" w:rsidRPr="007535E3" w14:paraId="295825E8" w14:textId="77777777" w:rsidTr="00060BEC">
        <w:tc>
          <w:tcPr>
            <w:tcW w:w="4320" w:type="dxa"/>
            <w:shd w:val="clear" w:color="auto" w:fill="auto"/>
          </w:tcPr>
          <w:p w14:paraId="1F7F2875" w14:textId="77777777" w:rsidR="008A6276" w:rsidRPr="007535E3" w:rsidRDefault="008A6276" w:rsidP="00060BEC">
            <w:pPr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C3FD3A3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67A70AD3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E572F2D" w14:textId="77777777" w:rsidR="008A6276" w:rsidRPr="007535E3" w:rsidRDefault="008A6276" w:rsidP="00060BEC">
            <w:pPr>
              <w:pStyle w:val="E"/>
              <w:tabs>
                <w:tab w:val="decimal" w:pos="77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(28,557)</w:t>
            </w:r>
          </w:p>
        </w:tc>
        <w:tc>
          <w:tcPr>
            <w:tcW w:w="270" w:type="dxa"/>
            <w:shd w:val="clear" w:color="auto" w:fill="auto"/>
          </w:tcPr>
          <w:p w14:paraId="41B981C0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B389A1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76B3A806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541D368" w14:textId="77777777" w:rsidR="008A6276" w:rsidRPr="007535E3" w:rsidRDefault="008A6276" w:rsidP="00060BEC">
            <w:pPr>
              <w:pStyle w:val="E"/>
              <w:tabs>
                <w:tab w:val="decimal" w:pos="77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(7,309)</w:t>
            </w:r>
          </w:p>
        </w:tc>
      </w:tr>
      <w:tr w:rsidR="008A6276" w:rsidRPr="007535E3" w14:paraId="15CBB94D" w14:textId="77777777" w:rsidTr="00060BEC">
        <w:tc>
          <w:tcPr>
            <w:tcW w:w="4320" w:type="dxa"/>
            <w:shd w:val="clear" w:color="auto" w:fill="auto"/>
          </w:tcPr>
          <w:p w14:paraId="35B3090D" w14:textId="77777777" w:rsidR="008A6276" w:rsidRPr="007535E3" w:rsidRDefault="008A6276" w:rsidP="00060BE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รายจ่ายที่มีสิทธิหักเพิ่ม</w:t>
            </w:r>
          </w:p>
        </w:tc>
        <w:tc>
          <w:tcPr>
            <w:tcW w:w="990" w:type="dxa"/>
            <w:shd w:val="clear" w:color="auto" w:fill="auto"/>
          </w:tcPr>
          <w:p w14:paraId="306F1469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6ECE12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E45EC9" w14:textId="659805A3" w:rsidR="008A6276" w:rsidRPr="007535E3" w:rsidRDefault="008A6276" w:rsidP="00060BEC">
            <w:pPr>
              <w:pStyle w:val="E"/>
              <w:tabs>
                <w:tab w:val="decimal" w:pos="77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</w:t>
            </w:r>
            <w:r w:rsidR="00662569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514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14FB1E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F28D48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22E5C4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D5452D" w14:textId="77777777" w:rsidR="008A6276" w:rsidRPr="007535E3" w:rsidRDefault="008A6276" w:rsidP="00060BEC">
            <w:pPr>
              <w:pStyle w:val="E"/>
              <w:tabs>
                <w:tab w:val="decimal" w:pos="77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(652)</w:t>
            </w:r>
          </w:p>
        </w:tc>
      </w:tr>
      <w:tr w:rsidR="008A6276" w:rsidRPr="007535E3" w14:paraId="35AD2B54" w14:textId="77777777" w:rsidTr="00060BEC">
        <w:tc>
          <w:tcPr>
            <w:tcW w:w="4320" w:type="dxa"/>
            <w:shd w:val="clear" w:color="auto" w:fill="auto"/>
          </w:tcPr>
          <w:p w14:paraId="43906C4E" w14:textId="77777777" w:rsidR="008A6276" w:rsidRPr="007535E3" w:rsidRDefault="008A6276" w:rsidP="00060BE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697C20F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FC6522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BC09F39" w14:textId="72FE0E71" w:rsidR="008A6276" w:rsidRPr="007535E3" w:rsidRDefault="00662569" w:rsidP="00060BEC">
            <w:pPr>
              <w:pStyle w:val="E"/>
              <w:tabs>
                <w:tab w:val="decimal" w:pos="77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A90754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A8AEF24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0518CF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195AA26" w14:textId="77777777" w:rsidR="008A6276" w:rsidRPr="007535E3" w:rsidRDefault="008A6276" w:rsidP="00060BEC">
            <w:pPr>
              <w:pStyle w:val="E"/>
              <w:tabs>
                <w:tab w:val="decimal" w:pos="77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24</w:t>
            </w:r>
          </w:p>
        </w:tc>
      </w:tr>
      <w:tr w:rsidR="008A6276" w:rsidRPr="007535E3" w14:paraId="6664D742" w14:textId="77777777" w:rsidTr="00060BEC">
        <w:tc>
          <w:tcPr>
            <w:tcW w:w="4320" w:type="dxa"/>
            <w:shd w:val="clear" w:color="auto" w:fill="auto"/>
          </w:tcPr>
          <w:p w14:paraId="4F63FFD8" w14:textId="77777777" w:rsidR="008A6276" w:rsidRPr="007535E3" w:rsidRDefault="008A6276" w:rsidP="00060BE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A5AE280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B02AF5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06CC667" w14:textId="77777777" w:rsidR="008A6276" w:rsidRPr="007535E3" w:rsidRDefault="008A6276" w:rsidP="00060BEC">
            <w:pPr>
              <w:pStyle w:val="E"/>
              <w:tabs>
                <w:tab w:val="decimal" w:pos="77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  <w:p w14:paraId="78044F9B" w14:textId="4DCDBEB5" w:rsidR="008A6276" w:rsidRPr="007535E3" w:rsidRDefault="008A6276" w:rsidP="00060BEC">
            <w:pPr>
              <w:pStyle w:val="E"/>
              <w:tabs>
                <w:tab w:val="decimal" w:pos="77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21,</w:t>
            </w:r>
            <w:r w:rsidR="00662569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6EE69E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92183C" w14:textId="77777777" w:rsidR="008A6276" w:rsidRPr="007535E3" w:rsidRDefault="008A6276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B891A9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FB8CE65" w14:textId="77777777" w:rsidR="008A6276" w:rsidRPr="007535E3" w:rsidRDefault="008A6276" w:rsidP="00060BEC">
            <w:pPr>
              <w:pStyle w:val="E"/>
              <w:tabs>
                <w:tab w:val="decimal" w:pos="77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  <w:p w14:paraId="4FD2D5E7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6,084</w:t>
            </w:r>
          </w:p>
        </w:tc>
      </w:tr>
      <w:tr w:rsidR="008A6276" w:rsidRPr="007535E3" w14:paraId="5B520260" w14:textId="77777777" w:rsidTr="00060BEC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45A2DEBC" w14:textId="77777777" w:rsidR="008A6276" w:rsidRPr="007535E3" w:rsidRDefault="008A6276" w:rsidP="00060BE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7B162" w14:textId="77777777" w:rsidR="008A6276" w:rsidRPr="007535E3" w:rsidRDefault="008A6276" w:rsidP="00060BEC">
            <w:pPr>
              <w:pStyle w:val="acctfourfigures"/>
              <w:tabs>
                <w:tab w:val="clear" w:pos="765"/>
                <w:tab w:val="left" w:pos="687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5.1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6CC356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E7FB3" w14:textId="7929B79C" w:rsidR="008A6276" w:rsidRPr="007535E3" w:rsidRDefault="008A6276" w:rsidP="00060BEC">
            <w:pPr>
              <w:pStyle w:val="E"/>
              <w:tabs>
                <w:tab w:val="decimal" w:pos="774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(7,2</w:t>
            </w:r>
            <w:r w:rsidR="00643678">
              <w:rPr>
                <w:rFonts w:ascii="Angsana New" w:hAnsi="Angsana New" w:cs="Angsana New"/>
                <w:sz w:val="30"/>
                <w:szCs w:val="30"/>
                <w:lang w:val="en-US"/>
              </w:rPr>
              <w:t>89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C5DE7B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4D041" w14:textId="77777777" w:rsidR="008A6276" w:rsidRPr="007535E3" w:rsidRDefault="008A6276" w:rsidP="00060BEC">
            <w:pPr>
              <w:pStyle w:val="acctfourfigures"/>
              <w:tabs>
                <w:tab w:val="clear" w:pos="765"/>
                <w:tab w:val="left" w:pos="687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5.6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E61099" w14:textId="77777777" w:rsidR="008A6276" w:rsidRPr="007535E3" w:rsidRDefault="008A6276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7A642" w14:textId="77777777" w:rsidR="008A6276" w:rsidRPr="007535E3" w:rsidRDefault="008A6276" w:rsidP="00060BEC">
            <w:pPr>
              <w:pStyle w:val="E"/>
              <w:tabs>
                <w:tab w:val="decimal" w:pos="774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(1,853)</w:t>
            </w:r>
          </w:p>
        </w:tc>
      </w:tr>
    </w:tbl>
    <w:p w14:paraId="7431F2E4" w14:textId="77777777" w:rsidR="008A6276" w:rsidRPr="007535E3" w:rsidRDefault="008A6276" w:rsidP="008A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2657CC3" w14:textId="31D7CCA6" w:rsidR="0070693B" w:rsidRPr="007535E3" w:rsidRDefault="008A6276" w:rsidP="00665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  <w:r w:rsidRPr="007535E3">
        <w:rPr>
          <w:rFonts w:ascii="Angsana New" w:hAnsi="Angsana New"/>
          <w:b/>
          <w:bCs/>
          <w:sz w:val="24"/>
          <w:szCs w:val="24"/>
          <w:cs/>
        </w:rPr>
        <w:br w:type="page"/>
      </w:r>
    </w:p>
    <w:tbl>
      <w:tblPr>
        <w:tblW w:w="9281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32"/>
        <w:gridCol w:w="1260"/>
        <w:gridCol w:w="254"/>
        <w:gridCol w:w="1024"/>
        <w:gridCol w:w="270"/>
        <w:gridCol w:w="1080"/>
        <w:gridCol w:w="270"/>
        <w:gridCol w:w="1091"/>
      </w:tblGrid>
      <w:tr w:rsidR="0070693B" w:rsidRPr="007535E3" w14:paraId="1E56F9D8" w14:textId="77777777" w:rsidTr="002E3A02">
        <w:tc>
          <w:tcPr>
            <w:tcW w:w="4032" w:type="dxa"/>
            <w:shd w:val="clear" w:color="auto" w:fill="auto"/>
          </w:tcPr>
          <w:p w14:paraId="060B3D38" w14:textId="77777777" w:rsidR="0070693B" w:rsidRPr="007535E3" w:rsidRDefault="0070693B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49" w:type="dxa"/>
            <w:gridSpan w:val="7"/>
            <w:shd w:val="clear" w:color="auto" w:fill="auto"/>
          </w:tcPr>
          <w:p w14:paraId="78382E59" w14:textId="77777777" w:rsidR="0070693B" w:rsidRPr="007535E3" w:rsidRDefault="0070693B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0693B" w:rsidRPr="007535E3" w14:paraId="22EE4250" w14:textId="77777777" w:rsidTr="002E3A02">
        <w:tc>
          <w:tcPr>
            <w:tcW w:w="4032" w:type="dxa"/>
            <w:shd w:val="clear" w:color="auto" w:fill="auto"/>
          </w:tcPr>
          <w:p w14:paraId="09BB85C0" w14:textId="697CCBBA" w:rsidR="0070693B" w:rsidRPr="007535E3" w:rsidRDefault="00665DFD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38" w:type="dxa"/>
            <w:gridSpan w:val="3"/>
            <w:tcBorders>
              <w:bottom w:val="nil"/>
            </w:tcBorders>
            <w:shd w:val="clear" w:color="auto" w:fill="auto"/>
          </w:tcPr>
          <w:p w14:paraId="7A06C5A7" w14:textId="09CFDC87" w:rsidR="0070693B" w:rsidRPr="007535E3" w:rsidRDefault="0070693B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D98CA1" w14:textId="77777777" w:rsidR="0070693B" w:rsidRPr="007535E3" w:rsidRDefault="0070693B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bottom w:val="nil"/>
            </w:tcBorders>
            <w:shd w:val="clear" w:color="auto" w:fill="auto"/>
          </w:tcPr>
          <w:p w14:paraId="64F4EB28" w14:textId="6092958B" w:rsidR="0070693B" w:rsidRPr="007535E3" w:rsidRDefault="0070693B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E3A02" w:rsidRPr="007535E3" w14:paraId="26434B26" w14:textId="77777777" w:rsidTr="002E3A02">
        <w:tc>
          <w:tcPr>
            <w:tcW w:w="4032" w:type="dxa"/>
            <w:shd w:val="clear" w:color="auto" w:fill="auto"/>
          </w:tcPr>
          <w:p w14:paraId="2972B64E" w14:textId="7629CE4C" w:rsidR="002E3A02" w:rsidRPr="007535E3" w:rsidRDefault="002E3A02" w:rsidP="002E3A02">
            <w:pPr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8E94610" w14:textId="5C7BC021" w:rsidR="002E3A02" w:rsidRPr="007535E3" w:rsidRDefault="002E3A02" w:rsidP="002E3A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auto"/>
          </w:tcPr>
          <w:p w14:paraId="48319021" w14:textId="77777777" w:rsidR="002E3A02" w:rsidRPr="007535E3" w:rsidRDefault="002E3A02" w:rsidP="002E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C443713" w14:textId="6BA74432" w:rsidR="002E3A02" w:rsidRPr="007535E3" w:rsidRDefault="002E3A02" w:rsidP="002E3A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01A7F8" w14:textId="77777777" w:rsidR="002E3A02" w:rsidRPr="007535E3" w:rsidRDefault="002E3A02" w:rsidP="002E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FFF638C" w14:textId="4A3AF067" w:rsidR="002E3A02" w:rsidRPr="007535E3" w:rsidRDefault="002E3A02" w:rsidP="002E3A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9AD091" w14:textId="77777777" w:rsidR="002E3A02" w:rsidRPr="007535E3" w:rsidRDefault="002E3A02" w:rsidP="002E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5C2F8662" w14:textId="00E94A4B" w:rsidR="002E3A02" w:rsidRPr="007535E3" w:rsidRDefault="002E3A02" w:rsidP="002E3A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C07F8C" w:rsidRPr="007535E3" w14:paraId="4F5632EE" w14:textId="77777777" w:rsidTr="00D4479A">
        <w:tc>
          <w:tcPr>
            <w:tcW w:w="4032" w:type="dxa"/>
            <w:shd w:val="clear" w:color="auto" w:fill="auto"/>
          </w:tcPr>
          <w:p w14:paraId="0B8E3711" w14:textId="77777777" w:rsidR="00C07F8C" w:rsidRPr="007535E3" w:rsidRDefault="00C07F8C" w:rsidP="00D4479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9" w:type="dxa"/>
            <w:gridSpan w:val="7"/>
            <w:tcBorders>
              <w:bottom w:val="nil"/>
            </w:tcBorders>
            <w:shd w:val="clear" w:color="auto" w:fill="auto"/>
          </w:tcPr>
          <w:p w14:paraId="69E34836" w14:textId="77777777" w:rsidR="00C07F8C" w:rsidRPr="00C07F8C" w:rsidRDefault="00C07F8C" w:rsidP="00D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7F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93B" w:rsidRPr="00C47232" w14:paraId="40500C69" w14:textId="77777777" w:rsidTr="002E3A02">
        <w:tc>
          <w:tcPr>
            <w:tcW w:w="4032" w:type="dxa"/>
            <w:shd w:val="clear" w:color="auto" w:fill="auto"/>
          </w:tcPr>
          <w:p w14:paraId="6B1B18FB" w14:textId="2FA9BB33" w:rsidR="0070693B" w:rsidRPr="00C47232" w:rsidRDefault="00665DFD" w:rsidP="00060BEC">
            <w:pPr>
              <w:rPr>
                <w:rFonts w:ascii="Angsana New" w:hAnsi="Angsana New"/>
                <w:sz w:val="30"/>
                <w:szCs w:val="30"/>
              </w:rPr>
            </w:pPr>
            <w:r w:rsidRPr="00C4723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99A3758" w14:textId="0D9FC685" w:rsidR="0070693B" w:rsidRPr="00C47232" w:rsidRDefault="00665DFD" w:rsidP="002E3A02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C4723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19,73</w:t>
            </w:r>
            <w:r w:rsidR="00535E88" w:rsidRPr="00C4723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</w:tcPr>
          <w:p w14:paraId="7C49DCA5" w14:textId="77777777" w:rsidR="0070693B" w:rsidRPr="00C47232" w:rsidRDefault="0070693B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38A29031" w14:textId="299525EA" w:rsidR="0070693B" w:rsidRPr="00C47232" w:rsidRDefault="00665DFD" w:rsidP="002E3A02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C4723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12,2</w:t>
            </w:r>
            <w:r w:rsidR="00602299" w:rsidRPr="00C4723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827128" w14:textId="77777777" w:rsidR="0070693B" w:rsidRPr="00C47232" w:rsidRDefault="0070693B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3BDEB3" w14:textId="0504D50A" w:rsidR="0070693B" w:rsidRPr="00C47232" w:rsidRDefault="00665DFD" w:rsidP="002E3A02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C4723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(200)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DB6AB2" w14:textId="77777777" w:rsidR="0070693B" w:rsidRPr="00C47232" w:rsidRDefault="0070693B" w:rsidP="002E3A02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0D98F733" w14:textId="0F399E67" w:rsidR="0070693B" w:rsidRPr="00C47232" w:rsidRDefault="0070693B" w:rsidP="002E3A02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C4723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</w:t>
            </w:r>
            <w:r w:rsidR="00602299" w:rsidRPr="00C4723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  <w:r w:rsidRPr="00C4723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</w:tr>
      <w:tr w:rsidR="00665DFD" w:rsidRPr="007535E3" w14:paraId="7679B61C" w14:textId="77777777" w:rsidTr="002E3A02">
        <w:tc>
          <w:tcPr>
            <w:tcW w:w="4032" w:type="dxa"/>
            <w:shd w:val="clear" w:color="auto" w:fill="auto"/>
          </w:tcPr>
          <w:p w14:paraId="19A33B57" w14:textId="65E23352" w:rsidR="00665DFD" w:rsidRPr="007535E3" w:rsidRDefault="00665DFD" w:rsidP="00060BE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6282B7C" w14:textId="36AF5169" w:rsidR="00665DFD" w:rsidRPr="007535E3" w:rsidRDefault="00D36154" w:rsidP="00665DFD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</w:t>
            </w:r>
            <w:r w:rsidR="00665DFD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200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</w:tcPr>
          <w:p w14:paraId="6E18F455" w14:textId="77777777" w:rsidR="00665DFD" w:rsidRPr="007535E3" w:rsidRDefault="00665DFD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4E625B3C" w14:textId="6E9CA426" w:rsidR="00665DFD" w:rsidRPr="007535E3" w:rsidRDefault="00665DFD" w:rsidP="002E3A02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</w:t>
            </w:r>
            <w:r w:rsidR="005A6A4F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52FE77" w14:textId="77777777" w:rsidR="00665DFD" w:rsidRPr="007535E3" w:rsidRDefault="00665DFD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0F8E3C3" w14:textId="18B842E7" w:rsidR="00665DFD" w:rsidRPr="007535E3" w:rsidRDefault="00665DFD" w:rsidP="002E3A02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468316" w14:textId="77777777" w:rsidR="00665DFD" w:rsidRPr="007535E3" w:rsidRDefault="00665DFD" w:rsidP="002E3A02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571FB543" w14:textId="4724B234" w:rsidR="00665DFD" w:rsidRPr="007535E3" w:rsidRDefault="005A6A4F" w:rsidP="002E3A02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</w:tr>
      <w:tr w:rsidR="0070693B" w:rsidRPr="007535E3" w14:paraId="347DF2EC" w14:textId="77777777" w:rsidTr="002E3A02">
        <w:tc>
          <w:tcPr>
            <w:tcW w:w="4032" w:type="dxa"/>
            <w:tcBorders>
              <w:bottom w:val="nil"/>
            </w:tcBorders>
            <w:shd w:val="clear" w:color="auto" w:fill="auto"/>
          </w:tcPr>
          <w:p w14:paraId="437ECCFF" w14:textId="3C1C14D6" w:rsidR="0070693B" w:rsidRPr="007535E3" w:rsidRDefault="00665DFD" w:rsidP="00060BE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</w:t>
            </w:r>
            <w:r w:rsidR="002E3A02"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์</w:t>
            </w: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B3491" w14:textId="3177BA4E" w:rsidR="0070693B" w:rsidRPr="007535E3" w:rsidRDefault="00665DFD" w:rsidP="002E3A02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19,53</w:t>
            </w:r>
            <w:r w:rsidR="00535E8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auto"/>
          </w:tcPr>
          <w:p w14:paraId="616C8806" w14:textId="77777777" w:rsidR="0070693B" w:rsidRPr="007535E3" w:rsidRDefault="0070693B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B3702" w14:textId="2A5B560A" w:rsidR="0070693B" w:rsidRPr="007535E3" w:rsidRDefault="00665DFD" w:rsidP="002E3A02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12,2</w:t>
            </w:r>
            <w:r w:rsidR="00D36154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69FFA0" w14:textId="77777777" w:rsidR="0070693B" w:rsidRPr="007535E3" w:rsidRDefault="0070693B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063F0" w14:textId="082D0AC4" w:rsidR="0070693B" w:rsidRPr="007535E3" w:rsidRDefault="00665DFD" w:rsidP="002E3A02">
            <w:pPr>
              <w:pStyle w:val="E"/>
              <w:tabs>
                <w:tab w:val="decimal" w:pos="503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869440" w14:textId="77777777" w:rsidR="0070693B" w:rsidRPr="007535E3" w:rsidRDefault="0070693B" w:rsidP="002E3A02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23F94" w14:textId="58F1735B" w:rsidR="0070693B" w:rsidRPr="007535E3" w:rsidRDefault="00665DFD" w:rsidP="002E3A02">
            <w:pPr>
              <w:pStyle w:val="E"/>
              <w:tabs>
                <w:tab w:val="decimal" w:pos="59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14:paraId="5EDD1FA0" w14:textId="335F3874" w:rsidR="0070693B" w:rsidRPr="00C07F8C" w:rsidRDefault="0070693B" w:rsidP="00C07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281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32"/>
        <w:gridCol w:w="1260"/>
        <w:gridCol w:w="254"/>
        <w:gridCol w:w="1024"/>
        <w:gridCol w:w="270"/>
        <w:gridCol w:w="1080"/>
        <w:gridCol w:w="270"/>
        <w:gridCol w:w="1091"/>
      </w:tblGrid>
      <w:tr w:rsidR="002E3A02" w:rsidRPr="007535E3" w14:paraId="19304950" w14:textId="77777777" w:rsidTr="00060BEC">
        <w:tc>
          <w:tcPr>
            <w:tcW w:w="4032" w:type="dxa"/>
            <w:shd w:val="clear" w:color="auto" w:fill="auto"/>
          </w:tcPr>
          <w:p w14:paraId="67D7F020" w14:textId="77777777" w:rsidR="002E3A02" w:rsidRPr="007535E3" w:rsidRDefault="002E3A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49" w:type="dxa"/>
            <w:gridSpan w:val="7"/>
            <w:shd w:val="clear" w:color="auto" w:fill="auto"/>
          </w:tcPr>
          <w:p w14:paraId="6223F9BA" w14:textId="0A1FF174" w:rsidR="002E3A02" w:rsidRPr="007535E3" w:rsidRDefault="002E3A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2E3A02" w:rsidRPr="007535E3" w14:paraId="4CD1E716" w14:textId="77777777" w:rsidTr="00060BEC">
        <w:tc>
          <w:tcPr>
            <w:tcW w:w="4032" w:type="dxa"/>
            <w:shd w:val="clear" w:color="auto" w:fill="auto"/>
          </w:tcPr>
          <w:p w14:paraId="6C793563" w14:textId="77777777" w:rsidR="002E3A02" w:rsidRPr="007535E3" w:rsidRDefault="002E3A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38" w:type="dxa"/>
            <w:gridSpan w:val="3"/>
            <w:tcBorders>
              <w:bottom w:val="nil"/>
            </w:tcBorders>
            <w:shd w:val="clear" w:color="auto" w:fill="auto"/>
          </w:tcPr>
          <w:p w14:paraId="01020111" w14:textId="77777777" w:rsidR="002E3A02" w:rsidRPr="007535E3" w:rsidRDefault="002E3A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EFA472" w14:textId="77777777" w:rsidR="002E3A02" w:rsidRPr="007535E3" w:rsidRDefault="002E3A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bottom w:val="nil"/>
            </w:tcBorders>
            <w:shd w:val="clear" w:color="auto" w:fill="auto"/>
          </w:tcPr>
          <w:p w14:paraId="388476E4" w14:textId="77777777" w:rsidR="002E3A02" w:rsidRPr="007535E3" w:rsidRDefault="002E3A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E3A02" w:rsidRPr="007535E3" w14:paraId="2BD6ED34" w14:textId="77777777" w:rsidTr="00060BEC">
        <w:tc>
          <w:tcPr>
            <w:tcW w:w="4032" w:type="dxa"/>
            <w:shd w:val="clear" w:color="auto" w:fill="auto"/>
          </w:tcPr>
          <w:p w14:paraId="2B9B242A" w14:textId="77777777" w:rsidR="002E3A02" w:rsidRPr="007535E3" w:rsidRDefault="002E3A02" w:rsidP="00060BEC">
            <w:pPr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9C72BAE" w14:textId="77777777" w:rsidR="002E3A02" w:rsidRPr="007535E3" w:rsidRDefault="002E3A02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auto"/>
          </w:tcPr>
          <w:p w14:paraId="68E3BCE7" w14:textId="77777777" w:rsidR="002E3A02" w:rsidRPr="007535E3" w:rsidRDefault="002E3A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3D2CC27" w14:textId="77777777" w:rsidR="002E3A02" w:rsidRPr="007535E3" w:rsidRDefault="002E3A02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8EEACAA" w14:textId="77777777" w:rsidR="002E3A02" w:rsidRPr="007535E3" w:rsidRDefault="002E3A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762CDF4" w14:textId="77777777" w:rsidR="002E3A02" w:rsidRPr="007535E3" w:rsidRDefault="002E3A02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83B519" w14:textId="77777777" w:rsidR="002E3A02" w:rsidRPr="007535E3" w:rsidRDefault="002E3A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7BC76768" w14:textId="77777777" w:rsidR="002E3A02" w:rsidRPr="007535E3" w:rsidRDefault="002E3A02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C07F8C" w:rsidRPr="007535E3" w14:paraId="326FEA43" w14:textId="77777777" w:rsidTr="00D4479A">
        <w:tc>
          <w:tcPr>
            <w:tcW w:w="4032" w:type="dxa"/>
            <w:shd w:val="clear" w:color="auto" w:fill="auto"/>
          </w:tcPr>
          <w:p w14:paraId="286CDB29" w14:textId="77777777" w:rsidR="00C07F8C" w:rsidRPr="007535E3" w:rsidRDefault="00C07F8C" w:rsidP="00060BE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9" w:type="dxa"/>
            <w:gridSpan w:val="7"/>
            <w:tcBorders>
              <w:bottom w:val="nil"/>
            </w:tcBorders>
            <w:shd w:val="clear" w:color="auto" w:fill="auto"/>
          </w:tcPr>
          <w:p w14:paraId="774879A7" w14:textId="4AF5EAC5" w:rsidR="00C07F8C" w:rsidRPr="00C07F8C" w:rsidRDefault="00C07F8C" w:rsidP="00C0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7F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3A02" w:rsidRPr="00C47232" w14:paraId="7EC53B39" w14:textId="77777777" w:rsidTr="00060BEC">
        <w:tc>
          <w:tcPr>
            <w:tcW w:w="4032" w:type="dxa"/>
            <w:shd w:val="clear" w:color="auto" w:fill="auto"/>
          </w:tcPr>
          <w:p w14:paraId="6F56B76F" w14:textId="77777777" w:rsidR="002E3A02" w:rsidRPr="00C47232" w:rsidRDefault="002E3A02" w:rsidP="00060BEC">
            <w:pPr>
              <w:rPr>
                <w:rFonts w:ascii="Angsana New" w:hAnsi="Angsana New"/>
                <w:sz w:val="30"/>
                <w:szCs w:val="30"/>
              </w:rPr>
            </w:pPr>
            <w:r w:rsidRPr="00C4723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CC80B77" w14:textId="169C353E" w:rsidR="002E3A02" w:rsidRPr="00C47232" w:rsidRDefault="002E3A02" w:rsidP="00060BEC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C4723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19,73</w:t>
            </w:r>
            <w:r w:rsidR="00535E88" w:rsidRPr="00C4723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</w:tcPr>
          <w:p w14:paraId="516CD508" w14:textId="77777777" w:rsidR="002E3A02" w:rsidRPr="00C47232" w:rsidRDefault="002E3A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57357709" w14:textId="23FC929D" w:rsidR="002E3A02" w:rsidRPr="00C47232" w:rsidRDefault="002E3A02" w:rsidP="00060BEC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C4723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12,2</w:t>
            </w:r>
            <w:r w:rsidR="00044003" w:rsidRPr="00C4723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247A06" w14:textId="77777777" w:rsidR="002E3A02" w:rsidRPr="00C47232" w:rsidRDefault="002E3A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76A0548" w14:textId="77777777" w:rsidR="002E3A02" w:rsidRPr="00C47232" w:rsidRDefault="002E3A02" w:rsidP="00060BEC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C4723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(200)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597179" w14:textId="77777777" w:rsidR="002E3A02" w:rsidRPr="00C47232" w:rsidRDefault="002E3A02" w:rsidP="00060BEC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07631264" w14:textId="065D0D64" w:rsidR="002E3A02" w:rsidRPr="00C47232" w:rsidRDefault="002E3A02" w:rsidP="00060BEC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C4723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</w:t>
            </w:r>
            <w:r w:rsidR="00044003" w:rsidRPr="00C4723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  <w:r w:rsidRPr="00C4723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</w:tr>
      <w:tr w:rsidR="002E3A02" w:rsidRPr="007535E3" w14:paraId="2F194C28" w14:textId="77777777" w:rsidTr="00060BEC">
        <w:tc>
          <w:tcPr>
            <w:tcW w:w="4032" w:type="dxa"/>
            <w:shd w:val="clear" w:color="auto" w:fill="auto"/>
          </w:tcPr>
          <w:p w14:paraId="6F7E030C" w14:textId="77777777" w:rsidR="002E3A02" w:rsidRPr="007535E3" w:rsidRDefault="002E3A02" w:rsidP="00060BE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047E19D" w14:textId="65A3E978" w:rsidR="002E3A02" w:rsidRPr="007535E3" w:rsidRDefault="00D36154" w:rsidP="00060BEC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</w:t>
            </w:r>
            <w:r w:rsidR="002E3A02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200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</w:tcPr>
          <w:p w14:paraId="70A7206B" w14:textId="77777777" w:rsidR="002E3A02" w:rsidRPr="007535E3" w:rsidRDefault="002E3A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5693A7A6" w14:textId="1A891DD8" w:rsidR="002E3A02" w:rsidRPr="007535E3" w:rsidRDefault="002E3A02" w:rsidP="00060BEC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</w:t>
            </w:r>
            <w:r w:rsidR="00044003"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937207" w14:textId="77777777" w:rsidR="002E3A02" w:rsidRPr="007535E3" w:rsidRDefault="002E3A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88A77DF" w14:textId="77777777" w:rsidR="002E3A02" w:rsidRPr="007535E3" w:rsidRDefault="002E3A02" w:rsidP="00060BEC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256D44" w14:textId="77777777" w:rsidR="002E3A02" w:rsidRPr="007535E3" w:rsidRDefault="002E3A02" w:rsidP="00060BEC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2DDDBFF1" w14:textId="6717DF6F" w:rsidR="002E3A02" w:rsidRPr="007535E3" w:rsidRDefault="000B6C18" w:rsidP="00060BEC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</w:tr>
      <w:tr w:rsidR="002E3A02" w:rsidRPr="007535E3" w14:paraId="0A69D556" w14:textId="77777777" w:rsidTr="00060BEC">
        <w:tc>
          <w:tcPr>
            <w:tcW w:w="4032" w:type="dxa"/>
            <w:tcBorders>
              <w:bottom w:val="nil"/>
            </w:tcBorders>
            <w:shd w:val="clear" w:color="auto" w:fill="auto"/>
          </w:tcPr>
          <w:p w14:paraId="788B5892" w14:textId="77777777" w:rsidR="002E3A02" w:rsidRPr="007535E3" w:rsidRDefault="002E3A02" w:rsidP="00060BE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1C22B" w14:textId="5425D8F0" w:rsidR="002E3A02" w:rsidRPr="007535E3" w:rsidRDefault="002E3A02" w:rsidP="00060BEC">
            <w:pPr>
              <w:pStyle w:val="E"/>
              <w:tabs>
                <w:tab w:val="decimal" w:pos="808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19,53</w:t>
            </w:r>
            <w:r w:rsidR="00535E8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auto"/>
          </w:tcPr>
          <w:p w14:paraId="4E12991A" w14:textId="77777777" w:rsidR="002E3A02" w:rsidRPr="007535E3" w:rsidRDefault="002E3A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85E1A" w14:textId="5CABDB7B" w:rsidR="002E3A02" w:rsidRPr="007535E3" w:rsidRDefault="002E3A02" w:rsidP="00060BEC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12,2</w:t>
            </w:r>
            <w:r w:rsidR="00D36154"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8ED541" w14:textId="77777777" w:rsidR="002E3A02" w:rsidRPr="007535E3" w:rsidRDefault="002E3A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7CEDE" w14:textId="77777777" w:rsidR="002E3A02" w:rsidRPr="007535E3" w:rsidRDefault="002E3A02" w:rsidP="00060BEC">
            <w:pPr>
              <w:pStyle w:val="E"/>
              <w:tabs>
                <w:tab w:val="decimal" w:pos="503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E7F397" w14:textId="77777777" w:rsidR="002E3A02" w:rsidRPr="007535E3" w:rsidRDefault="002E3A02" w:rsidP="00060BEC">
            <w:pPr>
              <w:pStyle w:val="E"/>
              <w:tabs>
                <w:tab w:val="decimal" w:pos="71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8B2A3" w14:textId="77777777" w:rsidR="002E3A02" w:rsidRPr="007535E3" w:rsidRDefault="002E3A02" w:rsidP="00060BEC">
            <w:pPr>
              <w:pStyle w:val="E"/>
              <w:tabs>
                <w:tab w:val="decimal" w:pos="59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147B29B" w14:textId="067EB367" w:rsidR="00E82BFA" w:rsidRPr="007535E3" w:rsidRDefault="00E82BFA" w:rsidP="000C2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i/>
          <w:iCs/>
          <w:sz w:val="24"/>
          <w:szCs w:val="24"/>
        </w:rPr>
      </w:pPr>
    </w:p>
    <w:p w14:paraId="4BE2926D" w14:textId="77777777" w:rsidR="002E3A02" w:rsidRPr="007535E3" w:rsidRDefault="002E3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53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4CF8870" w14:textId="21AED9B4" w:rsidR="002E3A02" w:rsidRPr="007535E3" w:rsidRDefault="002E3A02" w:rsidP="0044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35E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ภาษีเงินได้รอการตัดบัญชี</w:t>
      </w:r>
    </w:p>
    <w:p w14:paraId="488F6C46" w14:textId="77777777" w:rsidR="002E3A02" w:rsidRPr="007535E3" w:rsidRDefault="002E3A02" w:rsidP="0044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569BB3CE" w14:textId="5EE31452" w:rsidR="000C2E87" w:rsidRPr="007535E3" w:rsidRDefault="00FF1F89" w:rsidP="0044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535E3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2E4DDB53" w14:textId="77777777" w:rsidR="00FF1F89" w:rsidRPr="007535E3" w:rsidRDefault="00FF1F89" w:rsidP="00474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8"/>
        <w:gridCol w:w="1622"/>
        <w:gridCol w:w="243"/>
        <w:gridCol w:w="1737"/>
        <w:gridCol w:w="297"/>
        <w:gridCol w:w="1593"/>
      </w:tblGrid>
      <w:tr w:rsidR="00471D85" w:rsidRPr="007535E3" w14:paraId="5407BCF3" w14:textId="77777777" w:rsidTr="00243652">
        <w:tc>
          <w:tcPr>
            <w:tcW w:w="3778" w:type="dxa"/>
          </w:tcPr>
          <w:p w14:paraId="7BE3D1CB" w14:textId="77777777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2" w:type="dxa"/>
            <w:gridSpan w:val="5"/>
          </w:tcPr>
          <w:p w14:paraId="6DF4665C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71D85" w:rsidRPr="007535E3" w14:paraId="13B1C6B6" w14:textId="77777777" w:rsidTr="00243652">
        <w:tc>
          <w:tcPr>
            <w:tcW w:w="3778" w:type="dxa"/>
          </w:tcPr>
          <w:p w14:paraId="47E894E9" w14:textId="77777777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</w:tcPr>
          <w:p w14:paraId="40A5984B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D0536F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vMerge w:val="restart"/>
          </w:tcPr>
          <w:p w14:paraId="721D8929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7535E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535E3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7535E3">
              <w:rPr>
                <w:rFonts w:asciiTheme="majorBidi" w:hAnsiTheme="majorBidi" w:cstheme="majorBidi"/>
                <w:sz w:val="30"/>
                <w:szCs w:val="30"/>
              </w:rPr>
              <w:t xml:space="preserve">) / </w:t>
            </w:r>
            <w:r w:rsidRPr="007535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  <w:p w14:paraId="7223E0CE" w14:textId="77777777" w:rsidR="00471D85" w:rsidRPr="007535E3" w:rsidRDefault="00471D85" w:rsidP="00473BD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97" w:type="dxa"/>
          </w:tcPr>
          <w:p w14:paraId="657422DD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336A6502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D85" w:rsidRPr="007535E3" w14:paraId="18C1D762" w14:textId="77777777" w:rsidTr="00243652">
        <w:tc>
          <w:tcPr>
            <w:tcW w:w="3778" w:type="dxa"/>
            <w:shd w:val="clear" w:color="auto" w:fill="auto"/>
          </w:tcPr>
          <w:p w14:paraId="2620E473" w14:textId="77777777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</w:tcPr>
          <w:p w14:paraId="56E8C952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B803BCF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43" w:type="dxa"/>
            <w:vAlign w:val="bottom"/>
          </w:tcPr>
          <w:p w14:paraId="4183590E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7" w:type="dxa"/>
            <w:vMerge/>
            <w:vAlign w:val="bottom"/>
          </w:tcPr>
          <w:p w14:paraId="66FC344B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" w:type="dxa"/>
            <w:vAlign w:val="bottom"/>
          </w:tcPr>
          <w:p w14:paraId="746F02A6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61C59F9A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588B62D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471D85" w:rsidRPr="007535E3" w14:paraId="5DB0470F" w14:textId="77777777" w:rsidTr="00243652">
        <w:tc>
          <w:tcPr>
            <w:tcW w:w="3778" w:type="dxa"/>
          </w:tcPr>
          <w:p w14:paraId="23B4ACD5" w14:textId="77777777" w:rsidR="00471D85" w:rsidRPr="007535E3" w:rsidRDefault="00471D85" w:rsidP="0024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" w:right="-405" w:hanging="16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92" w:type="dxa"/>
            <w:gridSpan w:val="5"/>
          </w:tcPr>
          <w:p w14:paraId="6557359A" w14:textId="77777777" w:rsidR="00471D85" w:rsidRPr="007535E3" w:rsidRDefault="00471D85" w:rsidP="00473BD2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535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71D85" w:rsidRPr="007535E3" w14:paraId="6B742FD0" w14:textId="77777777" w:rsidTr="00243652">
        <w:tc>
          <w:tcPr>
            <w:tcW w:w="3778" w:type="dxa"/>
          </w:tcPr>
          <w:p w14:paraId="4EA2FCCA" w14:textId="77777777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79" w:hanging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535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2" w:type="dxa"/>
          </w:tcPr>
          <w:p w14:paraId="5DC8B243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76BAF38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792DF359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</w:tcPr>
          <w:p w14:paraId="72DD8ED8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38BDFBDD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71D85" w:rsidRPr="007535E3" w14:paraId="34B78DD1" w14:textId="77777777" w:rsidTr="00243652">
        <w:tc>
          <w:tcPr>
            <w:tcW w:w="3778" w:type="dxa"/>
          </w:tcPr>
          <w:p w14:paraId="635B394B" w14:textId="77777777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79" w:hanging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7535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35E3">
              <w:rPr>
                <w:rFonts w:asciiTheme="majorBidi" w:hAnsiTheme="majorBidi" w:cstheme="majorBidi"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622" w:type="dxa"/>
          </w:tcPr>
          <w:p w14:paraId="3DB1E077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</w:p>
        </w:tc>
        <w:tc>
          <w:tcPr>
            <w:tcW w:w="243" w:type="dxa"/>
          </w:tcPr>
          <w:p w14:paraId="6BFD167C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67548A68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3,576</w:t>
            </w:r>
          </w:p>
        </w:tc>
        <w:tc>
          <w:tcPr>
            <w:tcW w:w="297" w:type="dxa"/>
          </w:tcPr>
          <w:p w14:paraId="314E9F42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30407AE6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2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3,601</w:t>
            </w:r>
          </w:p>
        </w:tc>
      </w:tr>
      <w:tr w:rsidR="00471D85" w:rsidRPr="007535E3" w14:paraId="008C4D01" w14:textId="77777777" w:rsidTr="00243652">
        <w:tc>
          <w:tcPr>
            <w:tcW w:w="3778" w:type="dxa"/>
          </w:tcPr>
          <w:p w14:paraId="00C8509D" w14:textId="77777777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(ค่าเผื่อมูลค่าสินค้าลดลง)</w:t>
            </w:r>
          </w:p>
        </w:tc>
        <w:tc>
          <w:tcPr>
            <w:tcW w:w="1622" w:type="dxa"/>
          </w:tcPr>
          <w:p w14:paraId="1FC947AA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1,338</w:t>
            </w:r>
          </w:p>
        </w:tc>
        <w:tc>
          <w:tcPr>
            <w:tcW w:w="243" w:type="dxa"/>
          </w:tcPr>
          <w:p w14:paraId="07CF1A2E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2F2C1863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(93)</w:t>
            </w:r>
          </w:p>
        </w:tc>
        <w:tc>
          <w:tcPr>
            <w:tcW w:w="297" w:type="dxa"/>
          </w:tcPr>
          <w:p w14:paraId="49B05C9A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0DDD5ED8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28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1,245</w:t>
            </w:r>
          </w:p>
        </w:tc>
      </w:tr>
      <w:tr w:rsidR="00471D85" w:rsidRPr="007535E3" w14:paraId="05036CC4" w14:textId="77777777" w:rsidTr="00243652">
        <w:tc>
          <w:tcPr>
            <w:tcW w:w="3778" w:type="dxa"/>
          </w:tcPr>
          <w:p w14:paraId="2172CC3F" w14:textId="77777777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79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หนี้สินหมุนเวียนอื่น </w:t>
            </w:r>
            <w:r w:rsidRPr="007535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35E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ประมาณการผลขาดทุน</w:t>
            </w:r>
          </w:p>
        </w:tc>
        <w:tc>
          <w:tcPr>
            <w:tcW w:w="1622" w:type="dxa"/>
          </w:tcPr>
          <w:p w14:paraId="4C125F29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793"/>
                <w:tab w:val="decimal" w:pos="13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7D977CD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6CD5FC24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871"/>
                <w:tab w:val="decimal" w:pos="143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</w:tcPr>
          <w:p w14:paraId="6836D6E7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1ADF566E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793"/>
                <w:tab w:val="decimal" w:pos="12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71D85" w:rsidRPr="007535E3" w14:paraId="32FD7711" w14:textId="77777777" w:rsidTr="00243652">
        <w:tc>
          <w:tcPr>
            <w:tcW w:w="3778" w:type="dxa"/>
          </w:tcPr>
          <w:p w14:paraId="6F705485" w14:textId="77777777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79" w:hanging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ที่คาดว่าจะเกิดขึ้นจากงานตามสัญญา</w:t>
            </w:r>
          </w:p>
        </w:tc>
        <w:tc>
          <w:tcPr>
            <w:tcW w:w="1622" w:type="dxa"/>
          </w:tcPr>
          <w:p w14:paraId="436770CC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25F0CF6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438124D1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</w:tcPr>
          <w:p w14:paraId="4C6E2BAF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398EB689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28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71D85" w:rsidRPr="007535E3" w14:paraId="2021C7F9" w14:textId="77777777" w:rsidTr="00243652">
        <w:tc>
          <w:tcPr>
            <w:tcW w:w="3778" w:type="dxa"/>
          </w:tcPr>
          <w:p w14:paraId="40CDA416" w14:textId="77777777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79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535E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ระหว่างทำ</w:t>
            </w:r>
            <w:r w:rsidRPr="007535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2" w:type="dxa"/>
          </w:tcPr>
          <w:p w14:paraId="2C1CC2D3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753</w:t>
            </w:r>
          </w:p>
        </w:tc>
        <w:tc>
          <w:tcPr>
            <w:tcW w:w="243" w:type="dxa"/>
          </w:tcPr>
          <w:p w14:paraId="666AE288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2D8158FE" w14:textId="0784D138" w:rsidR="00471D85" w:rsidRPr="007535E3" w:rsidRDefault="00471D85" w:rsidP="0047406A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2,48</w:t>
            </w:r>
            <w:r w:rsidR="00535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97" w:type="dxa"/>
          </w:tcPr>
          <w:p w14:paraId="563FDD17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6B11ACDF" w14:textId="0462BB4D" w:rsidR="00471D85" w:rsidRPr="007535E3" w:rsidRDefault="00471D85" w:rsidP="0047406A">
            <w:pPr>
              <w:pStyle w:val="acctfourfigures"/>
              <w:tabs>
                <w:tab w:val="clear" w:pos="765"/>
                <w:tab w:val="decimal" w:pos="128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3,23</w:t>
            </w:r>
            <w:r w:rsidR="00535E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471D85" w:rsidRPr="007535E3" w14:paraId="3FBFF2C9" w14:textId="77777777" w:rsidTr="00243652">
        <w:tc>
          <w:tcPr>
            <w:tcW w:w="3778" w:type="dxa"/>
          </w:tcPr>
          <w:p w14:paraId="4B0150BB" w14:textId="0A72AB30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79" w:hanging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="00770712" w:rsidRPr="007535E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7535E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2A26B1" w:rsidRPr="007535E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535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622" w:type="dxa"/>
          </w:tcPr>
          <w:p w14:paraId="0C82F565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0CE6E8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10,132</w:t>
            </w:r>
          </w:p>
        </w:tc>
        <w:tc>
          <w:tcPr>
            <w:tcW w:w="243" w:type="dxa"/>
          </w:tcPr>
          <w:p w14:paraId="65030322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3F9C19AD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291D205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1,476</w:t>
            </w:r>
          </w:p>
        </w:tc>
        <w:tc>
          <w:tcPr>
            <w:tcW w:w="297" w:type="dxa"/>
          </w:tcPr>
          <w:p w14:paraId="0F32F14C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305F9E2B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2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F439BE1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2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11,608</w:t>
            </w:r>
          </w:p>
        </w:tc>
      </w:tr>
      <w:tr w:rsidR="00471D85" w:rsidRPr="007535E3" w14:paraId="08DC69DD" w14:textId="77777777" w:rsidTr="00243652">
        <w:tc>
          <w:tcPr>
            <w:tcW w:w="3778" w:type="dxa"/>
          </w:tcPr>
          <w:p w14:paraId="41D1E003" w14:textId="77777777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79" w:hanging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22" w:type="dxa"/>
          </w:tcPr>
          <w:p w14:paraId="2B8BA882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7CC5FC4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6682A231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</w:t>
            </w:r>
          </w:p>
        </w:tc>
        <w:tc>
          <w:tcPr>
            <w:tcW w:w="297" w:type="dxa"/>
          </w:tcPr>
          <w:p w14:paraId="3C951049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3D9E9C3B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2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</w:t>
            </w:r>
          </w:p>
        </w:tc>
      </w:tr>
      <w:tr w:rsidR="00471D85" w:rsidRPr="007535E3" w14:paraId="1E5C531F" w14:textId="77777777" w:rsidTr="00243652">
        <w:tc>
          <w:tcPr>
            <w:tcW w:w="3778" w:type="dxa"/>
          </w:tcPr>
          <w:p w14:paraId="0AD60261" w14:textId="77777777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79" w:hanging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4F25F477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12,248</w:t>
            </w:r>
          </w:p>
        </w:tc>
        <w:tc>
          <w:tcPr>
            <w:tcW w:w="243" w:type="dxa"/>
          </w:tcPr>
          <w:p w14:paraId="7E206007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</w:tcPr>
          <w:p w14:paraId="3B10F4D7" w14:textId="79222EF5" w:rsidR="00471D85" w:rsidRPr="007535E3" w:rsidRDefault="00471D85" w:rsidP="0047406A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7,48</w:t>
            </w:r>
            <w:r w:rsidR="00535E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97" w:type="dxa"/>
          </w:tcPr>
          <w:p w14:paraId="148D9F2B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181FFDE7" w14:textId="67825E74" w:rsidR="00471D85" w:rsidRPr="007535E3" w:rsidRDefault="00471D85" w:rsidP="0047406A">
            <w:pPr>
              <w:pStyle w:val="acctfourfigures"/>
              <w:tabs>
                <w:tab w:val="clear" w:pos="765"/>
                <w:tab w:val="decimal" w:pos="12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19,73</w:t>
            </w:r>
            <w:r w:rsidR="00535E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471D85" w:rsidRPr="007535E3" w14:paraId="75D3ABB8" w14:textId="77777777" w:rsidTr="00243652">
        <w:tc>
          <w:tcPr>
            <w:tcW w:w="3778" w:type="dxa"/>
          </w:tcPr>
          <w:p w14:paraId="56ED9BAF" w14:textId="77777777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79" w:hanging="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747A7717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793"/>
                <w:tab w:val="decimal" w:pos="13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1937AA7D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  <w:tcBorders>
              <w:top w:val="double" w:sz="4" w:space="0" w:color="auto"/>
            </w:tcBorders>
          </w:tcPr>
          <w:p w14:paraId="07943E14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871"/>
                <w:tab w:val="decimal" w:pos="143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</w:tcPr>
          <w:p w14:paraId="5D1E2F60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14:paraId="6A0C52DC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793"/>
                <w:tab w:val="decimal" w:pos="12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71D85" w:rsidRPr="007535E3" w14:paraId="2A4E4502" w14:textId="77777777" w:rsidTr="00243652">
        <w:tc>
          <w:tcPr>
            <w:tcW w:w="3778" w:type="dxa"/>
          </w:tcPr>
          <w:p w14:paraId="546F9DF7" w14:textId="77777777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79" w:hanging="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2" w:type="dxa"/>
          </w:tcPr>
          <w:p w14:paraId="590BEAC4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793"/>
                <w:tab w:val="decimal" w:pos="13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393A3978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09BB8963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871"/>
                <w:tab w:val="decimal" w:pos="143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</w:tcPr>
          <w:p w14:paraId="7A9257CE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5B3F668E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793"/>
                <w:tab w:val="decimal" w:pos="12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71D85" w:rsidRPr="007535E3" w14:paraId="1024FDF2" w14:textId="77777777" w:rsidTr="00243652">
        <w:tc>
          <w:tcPr>
            <w:tcW w:w="3778" w:type="dxa"/>
          </w:tcPr>
          <w:p w14:paraId="17BA1507" w14:textId="77777777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79" w:hanging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58C562F7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(4)</w:t>
            </w:r>
          </w:p>
        </w:tc>
        <w:tc>
          <w:tcPr>
            <w:tcW w:w="243" w:type="dxa"/>
          </w:tcPr>
          <w:p w14:paraId="27728B21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14:paraId="70502BF4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(196)</w:t>
            </w:r>
          </w:p>
        </w:tc>
        <w:tc>
          <w:tcPr>
            <w:tcW w:w="297" w:type="dxa"/>
          </w:tcPr>
          <w:p w14:paraId="4EB32DF8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4AF76686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28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(200)</w:t>
            </w:r>
          </w:p>
        </w:tc>
      </w:tr>
      <w:tr w:rsidR="00471D85" w:rsidRPr="007535E3" w14:paraId="57CC92E0" w14:textId="77777777" w:rsidTr="00243652">
        <w:tc>
          <w:tcPr>
            <w:tcW w:w="3778" w:type="dxa"/>
          </w:tcPr>
          <w:p w14:paraId="762EE987" w14:textId="77777777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79" w:hanging="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00C1DE3A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(4)</w:t>
            </w:r>
          </w:p>
        </w:tc>
        <w:tc>
          <w:tcPr>
            <w:tcW w:w="243" w:type="dxa"/>
          </w:tcPr>
          <w:p w14:paraId="2877060D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792FF64A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(196)</w:t>
            </w:r>
          </w:p>
        </w:tc>
        <w:tc>
          <w:tcPr>
            <w:tcW w:w="297" w:type="dxa"/>
          </w:tcPr>
          <w:p w14:paraId="40086ADC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1DF8406F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2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(200)</w:t>
            </w:r>
          </w:p>
        </w:tc>
      </w:tr>
      <w:tr w:rsidR="00471D85" w:rsidRPr="007535E3" w14:paraId="7C124217" w14:textId="77777777" w:rsidTr="00243652">
        <w:tc>
          <w:tcPr>
            <w:tcW w:w="3778" w:type="dxa"/>
          </w:tcPr>
          <w:p w14:paraId="5E2B9030" w14:textId="77777777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79" w:hanging="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48476218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793"/>
                <w:tab w:val="decimal" w:pos="13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58B18B1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  <w:tcBorders>
              <w:top w:val="double" w:sz="4" w:space="0" w:color="auto"/>
            </w:tcBorders>
          </w:tcPr>
          <w:p w14:paraId="743F46AB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871"/>
                <w:tab w:val="decimal" w:pos="143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</w:tcPr>
          <w:p w14:paraId="3A86FE70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14:paraId="67DBF350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793"/>
                <w:tab w:val="decimal" w:pos="12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71D85" w:rsidRPr="007535E3" w14:paraId="175A5D46" w14:textId="77777777" w:rsidTr="00243652">
        <w:tc>
          <w:tcPr>
            <w:tcW w:w="3778" w:type="dxa"/>
          </w:tcPr>
          <w:p w14:paraId="637E5A20" w14:textId="77777777" w:rsidR="00471D85" w:rsidRPr="007535E3" w:rsidRDefault="00471D85" w:rsidP="0024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79" w:hanging="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2" w:type="dxa"/>
            <w:tcBorders>
              <w:bottom w:val="double" w:sz="4" w:space="0" w:color="auto"/>
            </w:tcBorders>
          </w:tcPr>
          <w:p w14:paraId="01545B84" w14:textId="77777777" w:rsidR="00471D85" w:rsidRPr="007535E3" w:rsidRDefault="00471D85" w:rsidP="0047406A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12,244</w:t>
            </w:r>
          </w:p>
        </w:tc>
        <w:tc>
          <w:tcPr>
            <w:tcW w:w="243" w:type="dxa"/>
          </w:tcPr>
          <w:p w14:paraId="1C477AEC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  <w:tcBorders>
              <w:bottom w:val="double" w:sz="4" w:space="0" w:color="auto"/>
            </w:tcBorders>
          </w:tcPr>
          <w:p w14:paraId="7D436A67" w14:textId="160C69F3" w:rsidR="00471D85" w:rsidRPr="007535E3" w:rsidRDefault="00471D85" w:rsidP="0047406A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7,2</w:t>
            </w:r>
            <w:r w:rsidR="009F41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</w:t>
            </w:r>
          </w:p>
        </w:tc>
        <w:tc>
          <w:tcPr>
            <w:tcW w:w="297" w:type="dxa"/>
          </w:tcPr>
          <w:p w14:paraId="1E55DF61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tcBorders>
              <w:bottom w:val="double" w:sz="4" w:space="0" w:color="auto"/>
            </w:tcBorders>
          </w:tcPr>
          <w:p w14:paraId="5F6741F6" w14:textId="1D9F9315" w:rsidR="00471D85" w:rsidRPr="007535E3" w:rsidRDefault="00471D85" w:rsidP="0047406A">
            <w:pPr>
              <w:pStyle w:val="acctfourfigures"/>
              <w:tabs>
                <w:tab w:val="clear" w:pos="765"/>
                <w:tab w:val="decimal" w:pos="12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19,53</w:t>
            </w:r>
            <w:r w:rsidR="00535E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</w:tbl>
    <w:p w14:paraId="00B91748" w14:textId="77777777" w:rsidR="00471D85" w:rsidRPr="007535E3" w:rsidRDefault="00471D85" w:rsidP="0044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</w:rPr>
      </w:pPr>
      <w:r w:rsidRPr="007535E3">
        <w:rPr>
          <w:sz w:val="28"/>
          <w:szCs w:val="28"/>
        </w:rPr>
        <w:br w:type="page"/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6"/>
        <w:gridCol w:w="1622"/>
        <w:gridCol w:w="243"/>
        <w:gridCol w:w="1737"/>
        <w:gridCol w:w="297"/>
        <w:gridCol w:w="1593"/>
      </w:tblGrid>
      <w:tr w:rsidR="00471D85" w:rsidRPr="007535E3" w14:paraId="441A3814" w14:textId="77777777" w:rsidTr="00060BEC">
        <w:tc>
          <w:tcPr>
            <w:tcW w:w="3886" w:type="dxa"/>
          </w:tcPr>
          <w:p w14:paraId="57BED842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2" w:type="dxa"/>
            <w:gridSpan w:val="5"/>
          </w:tcPr>
          <w:p w14:paraId="4F7B312C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D85" w:rsidRPr="007535E3" w14:paraId="3D67F983" w14:textId="77777777" w:rsidTr="00060BEC">
        <w:tc>
          <w:tcPr>
            <w:tcW w:w="3886" w:type="dxa"/>
          </w:tcPr>
          <w:p w14:paraId="3CE641F7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14:paraId="687D6D61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EDA1B79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7" w:type="dxa"/>
            <w:vMerge w:val="restart"/>
          </w:tcPr>
          <w:p w14:paraId="005CC6C1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  <w:p w14:paraId="02418CC5" w14:textId="77777777" w:rsidR="00471D85" w:rsidRPr="007535E3" w:rsidRDefault="00471D85" w:rsidP="00473BD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97" w:type="dxa"/>
          </w:tcPr>
          <w:p w14:paraId="27C20CF4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</w:tcPr>
          <w:p w14:paraId="5A77B502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D85" w:rsidRPr="007535E3" w14:paraId="2344949B" w14:textId="77777777" w:rsidTr="00060BEC">
        <w:tc>
          <w:tcPr>
            <w:tcW w:w="3886" w:type="dxa"/>
            <w:shd w:val="clear" w:color="auto" w:fill="auto"/>
          </w:tcPr>
          <w:p w14:paraId="58DBE869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14:paraId="076FEB79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BA946F0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43" w:type="dxa"/>
            <w:vAlign w:val="bottom"/>
          </w:tcPr>
          <w:p w14:paraId="5813580D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7" w:type="dxa"/>
            <w:vMerge/>
            <w:vAlign w:val="bottom"/>
          </w:tcPr>
          <w:p w14:paraId="7925D617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" w:type="dxa"/>
            <w:vAlign w:val="bottom"/>
          </w:tcPr>
          <w:p w14:paraId="3B933BB9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</w:tcPr>
          <w:p w14:paraId="1A66FC5B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BEBE1DB" w14:textId="35E2BF8A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44003"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471D85" w:rsidRPr="007535E3" w14:paraId="298B383F" w14:textId="77777777" w:rsidTr="00060BEC">
        <w:tc>
          <w:tcPr>
            <w:tcW w:w="3886" w:type="dxa"/>
          </w:tcPr>
          <w:p w14:paraId="0AEB3FE3" w14:textId="77777777" w:rsidR="00471D85" w:rsidRPr="007535E3" w:rsidRDefault="00471D85" w:rsidP="00473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92" w:type="dxa"/>
            <w:gridSpan w:val="5"/>
          </w:tcPr>
          <w:p w14:paraId="7DFE8D9A" w14:textId="77777777" w:rsidR="00471D85" w:rsidRPr="007535E3" w:rsidRDefault="00471D85" w:rsidP="00473BD2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71D85" w:rsidRPr="007535E3" w14:paraId="1D63162F" w14:textId="77777777" w:rsidTr="00060BEC">
        <w:tc>
          <w:tcPr>
            <w:tcW w:w="3886" w:type="dxa"/>
          </w:tcPr>
          <w:p w14:paraId="5CF9808F" w14:textId="77777777" w:rsidR="00471D85" w:rsidRPr="007535E3" w:rsidRDefault="00471D85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2" w:type="dxa"/>
          </w:tcPr>
          <w:p w14:paraId="6AC5C636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405204C5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258DDCD9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</w:tcPr>
          <w:p w14:paraId="4E5E3E28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10836FC2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71D85" w:rsidRPr="007535E3" w14:paraId="0C8092BC" w14:textId="77777777" w:rsidTr="00060BEC">
        <w:tc>
          <w:tcPr>
            <w:tcW w:w="3886" w:type="dxa"/>
          </w:tcPr>
          <w:p w14:paraId="7D56BF18" w14:textId="77777777" w:rsidR="00471D85" w:rsidRPr="007535E3" w:rsidRDefault="00471D85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ลูกหนี</w:t>
            </w: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622" w:type="dxa"/>
          </w:tcPr>
          <w:p w14:paraId="03EDFA80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130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</w:p>
        </w:tc>
        <w:tc>
          <w:tcPr>
            <w:tcW w:w="243" w:type="dxa"/>
          </w:tcPr>
          <w:p w14:paraId="5BAFC0DD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0086B941" w14:textId="77777777" w:rsidR="00471D85" w:rsidRPr="007535E3" w:rsidRDefault="00471D85" w:rsidP="009E1C3F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97" w:type="dxa"/>
          </w:tcPr>
          <w:p w14:paraId="4B7D935B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2B8AF25D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130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</w:p>
        </w:tc>
      </w:tr>
      <w:tr w:rsidR="00471D85" w:rsidRPr="007535E3" w14:paraId="500BC04A" w14:textId="77777777" w:rsidTr="00060BEC">
        <w:tc>
          <w:tcPr>
            <w:tcW w:w="3886" w:type="dxa"/>
          </w:tcPr>
          <w:p w14:paraId="3B89EB92" w14:textId="77777777" w:rsidR="00471D85" w:rsidRPr="007535E3" w:rsidRDefault="00471D85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 xml:space="preserve"> (ค่าเผื่อมูลค่าสินค้าลดลง)</w:t>
            </w:r>
          </w:p>
        </w:tc>
        <w:tc>
          <w:tcPr>
            <w:tcW w:w="1622" w:type="dxa"/>
          </w:tcPr>
          <w:p w14:paraId="351F1F80" w14:textId="77777777" w:rsidR="00471D85" w:rsidRPr="007535E3" w:rsidRDefault="00471D85" w:rsidP="002A26B1">
            <w:pPr>
              <w:pStyle w:val="acctfourfigures"/>
              <w:tabs>
                <w:tab w:val="clear" w:pos="765"/>
              </w:tabs>
              <w:spacing w:line="240" w:lineRule="atLeast"/>
              <w:ind w:right="72" w:hanging="2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1,421</w:t>
            </w:r>
          </w:p>
        </w:tc>
        <w:tc>
          <w:tcPr>
            <w:tcW w:w="243" w:type="dxa"/>
          </w:tcPr>
          <w:p w14:paraId="060834B7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03DB0156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(83)</w:t>
            </w:r>
          </w:p>
        </w:tc>
        <w:tc>
          <w:tcPr>
            <w:tcW w:w="297" w:type="dxa"/>
          </w:tcPr>
          <w:p w14:paraId="03CF0435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37E10F11" w14:textId="77777777" w:rsidR="00471D85" w:rsidRPr="007535E3" w:rsidRDefault="00471D85" w:rsidP="009E1C3F">
            <w:pPr>
              <w:pStyle w:val="acctfourfigures"/>
              <w:tabs>
                <w:tab w:val="clear" w:pos="765"/>
                <w:tab w:val="decimal" w:pos="128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1,338</w:t>
            </w:r>
          </w:p>
        </w:tc>
      </w:tr>
      <w:tr w:rsidR="00471D85" w:rsidRPr="007535E3" w14:paraId="59D9F942" w14:textId="77777777" w:rsidTr="00060BEC">
        <w:tc>
          <w:tcPr>
            <w:tcW w:w="3886" w:type="dxa"/>
          </w:tcPr>
          <w:p w14:paraId="6DDCAACD" w14:textId="77777777" w:rsidR="00471D85" w:rsidRPr="007535E3" w:rsidRDefault="00471D85" w:rsidP="004B1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มูลค่างานตามสัญญาระหว่างทำที่ยัง</w:t>
            </w:r>
          </w:p>
        </w:tc>
        <w:tc>
          <w:tcPr>
            <w:tcW w:w="1622" w:type="dxa"/>
          </w:tcPr>
          <w:p w14:paraId="45916518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5E035D6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357E5711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871"/>
                <w:tab w:val="decimal" w:pos="135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</w:tcPr>
          <w:p w14:paraId="4ADEF89F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66F4D69B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71D85" w:rsidRPr="007535E3" w14:paraId="15E52847" w14:textId="77777777" w:rsidTr="00060BEC">
        <w:tc>
          <w:tcPr>
            <w:tcW w:w="3886" w:type="dxa"/>
          </w:tcPr>
          <w:p w14:paraId="1A3C49F9" w14:textId="1E190CA3" w:rsidR="00471D85" w:rsidRPr="007535E3" w:rsidRDefault="00471D85" w:rsidP="004B1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ไม่เรียกเก็บจากลูกค้า (ค่าเผื่อผลขาดทุน</w:t>
            </w:r>
          </w:p>
        </w:tc>
        <w:tc>
          <w:tcPr>
            <w:tcW w:w="1622" w:type="dxa"/>
          </w:tcPr>
          <w:p w14:paraId="15EE85A4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A89902F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0A6D5057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871"/>
                <w:tab w:val="decimal" w:pos="135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</w:tcPr>
          <w:p w14:paraId="1EAFD76C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5AE81E74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71D85" w:rsidRPr="007535E3" w14:paraId="2CDD299D" w14:textId="77777777" w:rsidTr="00060BEC">
        <w:tc>
          <w:tcPr>
            <w:tcW w:w="3886" w:type="dxa"/>
          </w:tcPr>
          <w:p w14:paraId="1346E0FF" w14:textId="65A1DE6F" w:rsidR="00471D85" w:rsidRPr="007535E3" w:rsidRDefault="00471D85" w:rsidP="004B1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จากงานตามสัญญาระหว่างทำที่ยัง</w:t>
            </w:r>
          </w:p>
        </w:tc>
        <w:tc>
          <w:tcPr>
            <w:tcW w:w="1622" w:type="dxa"/>
          </w:tcPr>
          <w:p w14:paraId="213248C4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211E4E89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22B7B49D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871"/>
                <w:tab w:val="decimal" w:pos="135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</w:tcPr>
          <w:p w14:paraId="7C98B283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090556BC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71D85" w:rsidRPr="007535E3" w14:paraId="378ED2B9" w14:textId="77777777" w:rsidTr="00060BEC">
        <w:tc>
          <w:tcPr>
            <w:tcW w:w="3886" w:type="dxa"/>
          </w:tcPr>
          <w:p w14:paraId="3B92322B" w14:textId="1F4268B7" w:rsidR="00471D85" w:rsidRPr="007535E3" w:rsidRDefault="00471D85" w:rsidP="004B1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ไม่เรียกเก็บจากลูกค้า)</w:t>
            </w:r>
          </w:p>
        </w:tc>
        <w:tc>
          <w:tcPr>
            <w:tcW w:w="1622" w:type="dxa"/>
          </w:tcPr>
          <w:p w14:paraId="729B760F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510D0081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7AD933CB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753</w:t>
            </w:r>
          </w:p>
        </w:tc>
        <w:tc>
          <w:tcPr>
            <w:tcW w:w="297" w:type="dxa"/>
          </w:tcPr>
          <w:p w14:paraId="79A4F844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48D53CEB" w14:textId="77777777" w:rsidR="00471D85" w:rsidRPr="007535E3" w:rsidRDefault="00471D85" w:rsidP="002E3A02">
            <w:pPr>
              <w:pStyle w:val="acctfourfigures"/>
              <w:tabs>
                <w:tab w:val="clear" w:pos="765"/>
                <w:tab w:val="decimal" w:pos="128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753</w:t>
            </w:r>
          </w:p>
        </w:tc>
      </w:tr>
      <w:tr w:rsidR="004B1B56" w:rsidRPr="007535E3" w14:paraId="0D26FB60" w14:textId="77777777" w:rsidTr="00060BEC">
        <w:tc>
          <w:tcPr>
            <w:tcW w:w="3886" w:type="dxa"/>
          </w:tcPr>
          <w:p w14:paraId="27CDC023" w14:textId="6655AB86" w:rsidR="004B1B56" w:rsidRPr="007535E3" w:rsidRDefault="004B1B56" w:rsidP="004B1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622" w:type="dxa"/>
          </w:tcPr>
          <w:p w14:paraId="1B50D8A2" w14:textId="77777777" w:rsidR="004B1B56" w:rsidRPr="007535E3" w:rsidRDefault="004B1B56" w:rsidP="00473BD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07937122" w14:textId="77777777" w:rsidR="004B1B56" w:rsidRPr="007535E3" w:rsidRDefault="004B1B56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3E67D442" w14:textId="77777777" w:rsidR="004B1B56" w:rsidRPr="007535E3" w:rsidRDefault="004B1B56" w:rsidP="00473BD2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</w:tcPr>
          <w:p w14:paraId="3046B694" w14:textId="77777777" w:rsidR="004B1B56" w:rsidRPr="007535E3" w:rsidRDefault="004B1B56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23D71400" w14:textId="77777777" w:rsidR="004B1B56" w:rsidRPr="007535E3" w:rsidRDefault="004B1B56" w:rsidP="002E3A02">
            <w:pPr>
              <w:pStyle w:val="acctfourfigures"/>
              <w:tabs>
                <w:tab w:val="clear" w:pos="765"/>
                <w:tab w:val="decimal" w:pos="128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71D85" w:rsidRPr="007535E3" w14:paraId="0F41480D" w14:textId="77777777" w:rsidTr="00060BEC">
        <w:tc>
          <w:tcPr>
            <w:tcW w:w="3886" w:type="dxa"/>
          </w:tcPr>
          <w:p w14:paraId="7D36C464" w14:textId="7FA22E7C" w:rsidR="00471D85" w:rsidRPr="007535E3" w:rsidRDefault="00471D85" w:rsidP="004B1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622" w:type="dxa"/>
          </w:tcPr>
          <w:p w14:paraId="168FE158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130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9,115</w:t>
            </w:r>
          </w:p>
        </w:tc>
        <w:tc>
          <w:tcPr>
            <w:tcW w:w="243" w:type="dxa"/>
          </w:tcPr>
          <w:p w14:paraId="28C4B9FF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5583BD19" w14:textId="77777777" w:rsidR="00471D85" w:rsidRPr="007535E3" w:rsidRDefault="00471D85" w:rsidP="002E3A02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1,017</w:t>
            </w:r>
          </w:p>
        </w:tc>
        <w:tc>
          <w:tcPr>
            <w:tcW w:w="297" w:type="dxa"/>
          </w:tcPr>
          <w:p w14:paraId="39FA42F9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70EB55A3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130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10,132</w:t>
            </w:r>
          </w:p>
        </w:tc>
      </w:tr>
      <w:tr w:rsidR="00471D85" w:rsidRPr="007535E3" w14:paraId="6264B389" w14:textId="77777777" w:rsidTr="00060BEC">
        <w:tc>
          <w:tcPr>
            <w:tcW w:w="3886" w:type="dxa"/>
          </w:tcPr>
          <w:p w14:paraId="5675DBAF" w14:textId="77777777" w:rsidR="00471D85" w:rsidRPr="007535E3" w:rsidRDefault="00471D85" w:rsidP="002A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0279B4ED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130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10,561</w:t>
            </w:r>
          </w:p>
        </w:tc>
        <w:tc>
          <w:tcPr>
            <w:tcW w:w="243" w:type="dxa"/>
          </w:tcPr>
          <w:p w14:paraId="121E8E3D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</w:tcPr>
          <w:p w14:paraId="39437F19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1,687</w:t>
            </w:r>
          </w:p>
        </w:tc>
        <w:tc>
          <w:tcPr>
            <w:tcW w:w="297" w:type="dxa"/>
          </w:tcPr>
          <w:p w14:paraId="6D6FB0C1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70DCD1AC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130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12,248</w:t>
            </w:r>
          </w:p>
        </w:tc>
      </w:tr>
      <w:tr w:rsidR="00471D85" w:rsidRPr="007535E3" w14:paraId="6C9BA126" w14:textId="77777777" w:rsidTr="00060BEC">
        <w:tc>
          <w:tcPr>
            <w:tcW w:w="3886" w:type="dxa"/>
          </w:tcPr>
          <w:p w14:paraId="4C4878F1" w14:textId="77777777" w:rsidR="00471D85" w:rsidRPr="007535E3" w:rsidRDefault="00471D85" w:rsidP="002A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13549E27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30440786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  <w:tcBorders>
              <w:top w:val="double" w:sz="4" w:space="0" w:color="auto"/>
            </w:tcBorders>
          </w:tcPr>
          <w:p w14:paraId="3CE172DA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</w:tcPr>
          <w:p w14:paraId="2FFFE080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14:paraId="06545709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71D85" w:rsidRPr="007535E3" w14:paraId="249903F0" w14:textId="77777777" w:rsidTr="00060BEC">
        <w:tc>
          <w:tcPr>
            <w:tcW w:w="3886" w:type="dxa"/>
          </w:tcPr>
          <w:p w14:paraId="29822771" w14:textId="77777777" w:rsidR="00471D85" w:rsidRPr="007535E3" w:rsidRDefault="00471D85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22" w:type="dxa"/>
          </w:tcPr>
          <w:p w14:paraId="012FDE9D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247BE83B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</w:tcPr>
          <w:p w14:paraId="4088E5F1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</w:tcPr>
          <w:p w14:paraId="5EEA30F8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</w:tcPr>
          <w:p w14:paraId="59657727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71D85" w:rsidRPr="007535E3" w14:paraId="175BEF0B" w14:textId="77777777" w:rsidTr="00060BEC">
        <w:tc>
          <w:tcPr>
            <w:tcW w:w="3886" w:type="dxa"/>
          </w:tcPr>
          <w:p w14:paraId="1D38CFD4" w14:textId="77777777" w:rsidR="00471D85" w:rsidRPr="007535E3" w:rsidRDefault="00471D85" w:rsidP="00EE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2789AFFD" w14:textId="77777777" w:rsidR="00471D85" w:rsidRPr="007535E3" w:rsidRDefault="00471D85" w:rsidP="002E3A02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(170)</w:t>
            </w:r>
          </w:p>
        </w:tc>
        <w:tc>
          <w:tcPr>
            <w:tcW w:w="243" w:type="dxa"/>
          </w:tcPr>
          <w:p w14:paraId="68314AAF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14:paraId="460B0A3E" w14:textId="77777777" w:rsidR="00471D85" w:rsidRPr="007535E3" w:rsidRDefault="00471D85" w:rsidP="002E3A02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166</w:t>
            </w:r>
          </w:p>
        </w:tc>
        <w:tc>
          <w:tcPr>
            <w:tcW w:w="297" w:type="dxa"/>
          </w:tcPr>
          <w:p w14:paraId="3094D13A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582B7CB4" w14:textId="77777777" w:rsidR="00471D85" w:rsidRPr="007535E3" w:rsidRDefault="00471D85" w:rsidP="002E3A02">
            <w:pPr>
              <w:pStyle w:val="acctfourfigures"/>
              <w:tabs>
                <w:tab w:val="clear" w:pos="765"/>
                <w:tab w:val="decimal" w:pos="128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bidi="th-TH"/>
              </w:rPr>
              <w:t>(4)</w:t>
            </w:r>
          </w:p>
        </w:tc>
      </w:tr>
      <w:tr w:rsidR="00471D85" w:rsidRPr="007535E3" w14:paraId="0CC83906" w14:textId="77777777" w:rsidTr="007535E3">
        <w:trPr>
          <w:trHeight w:val="397"/>
        </w:trPr>
        <w:tc>
          <w:tcPr>
            <w:tcW w:w="3886" w:type="dxa"/>
          </w:tcPr>
          <w:p w14:paraId="3CEE30D1" w14:textId="77777777" w:rsidR="00471D85" w:rsidRPr="007535E3" w:rsidRDefault="00471D85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18D3A821" w14:textId="77777777" w:rsidR="00471D85" w:rsidRPr="007535E3" w:rsidRDefault="00471D85" w:rsidP="002E3A02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(170)</w:t>
            </w:r>
          </w:p>
        </w:tc>
        <w:tc>
          <w:tcPr>
            <w:tcW w:w="243" w:type="dxa"/>
          </w:tcPr>
          <w:p w14:paraId="0AE5CA8A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2C97CDBA" w14:textId="77777777" w:rsidR="00471D85" w:rsidRPr="007535E3" w:rsidRDefault="00471D85" w:rsidP="002E3A02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166</w:t>
            </w:r>
          </w:p>
        </w:tc>
        <w:tc>
          <w:tcPr>
            <w:tcW w:w="297" w:type="dxa"/>
          </w:tcPr>
          <w:p w14:paraId="56BC17E2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08ED259A" w14:textId="77777777" w:rsidR="00471D85" w:rsidRPr="007535E3" w:rsidRDefault="00471D85" w:rsidP="002E3A02">
            <w:pPr>
              <w:pStyle w:val="acctfourfigures"/>
              <w:tabs>
                <w:tab w:val="clear" w:pos="765"/>
                <w:tab w:val="decimal" w:pos="128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(4)</w:t>
            </w:r>
          </w:p>
        </w:tc>
      </w:tr>
      <w:tr w:rsidR="00471D85" w:rsidRPr="007535E3" w14:paraId="10E46106" w14:textId="77777777" w:rsidTr="00060BEC">
        <w:tc>
          <w:tcPr>
            <w:tcW w:w="3886" w:type="dxa"/>
          </w:tcPr>
          <w:p w14:paraId="784057DE" w14:textId="77777777" w:rsidR="00471D85" w:rsidRPr="007535E3" w:rsidRDefault="00471D85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5777E4CB" w14:textId="77777777" w:rsidR="00471D85" w:rsidRPr="007535E3" w:rsidRDefault="00471D85" w:rsidP="002E3A02">
            <w:pPr>
              <w:pStyle w:val="acctfourfigures"/>
              <w:tabs>
                <w:tab w:val="clear" w:pos="765"/>
                <w:tab w:val="decimal" w:pos="793"/>
                <w:tab w:val="decimal" w:pos="132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2D913768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  <w:tcBorders>
              <w:top w:val="double" w:sz="4" w:space="0" w:color="auto"/>
            </w:tcBorders>
          </w:tcPr>
          <w:p w14:paraId="37076DB1" w14:textId="77777777" w:rsidR="00471D85" w:rsidRPr="007535E3" w:rsidRDefault="00471D85" w:rsidP="002E3A02">
            <w:pPr>
              <w:pStyle w:val="acctfourfigures"/>
              <w:tabs>
                <w:tab w:val="clear" w:pos="765"/>
                <w:tab w:val="decimal" w:pos="871"/>
                <w:tab w:val="decimal" w:pos="134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</w:tcPr>
          <w:p w14:paraId="33080222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14:paraId="55469C3B" w14:textId="77777777" w:rsidR="00471D85" w:rsidRPr="007535E3" w:rsidRDefault="00471D85" w:rsidP="002E3A02">
            <w:pPr>
              <w:pStyle w:val="acctfourfigures"/>
              <w:tabs>
                <w:tab w:val="clear" w:pos="765"/>
                <w:tab w:val="decimal" w:pos="793"/>
                <w:tab w:val="decimal" w:pos="128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71D85" w:rsidRPr="007535E3" w14:paraId="3784344E" w14:textId="77777777" w:rsidTr="00060BEC">
        <w:tc>
          <w:tcPr>
            <w:tcW w:w="3886" w:type="dxa"/>
          </w:tcPr>
          <w:p w14:paraId="246AD1A3" w14:textId="77777777" w:rsidR="00471D85" w:rsidRPr="007535E3" w:rsidRDefault="00471D85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2" w:type="dxa"/>
            <w:tcBorders>
              <w:bottom w:val="double" w:sz="4" w:space="0" w:color="auto"/>
            </w:tcBorders>
          </w:tcPr>
          <w:p w14:paraId="30F9255F" w14:textId="77777777" w:rsidR="00471D85" w:rsidRPr="007535E3" w:rsidRDefault="00471D85" w:rsidP="002E3A02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10,391</w:t>
            </w:r>
          </w:p>
        </w:tc>
        <w:tc>
          <w:tcPr>
            <w:tcW w:w="243" w:type="dxa"/>
          </w:tcPr>
          <w:p w14:paraId="611B681B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37" w:type="dxa"/>
            <w:tcBorders>
              <w:bottom w:val="double" w:sz="4" w:space="0" w:color="auto"/>
            </w:tcBorders>
          </w:tcPr>
          <w:p w14:paraId="7375AF4B" w14:textId="77777777" w:rsidR="00471D85" w:rsidRPr="007535E3" w:rsidRDefault="00471D85" w:rsidP="002E3A02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1,853</w:t>
            </w:r>
          </w:p>
        </w:tc>
        <w:tc>
          <w:tcPr>
            <w:tcW w:w="297" w:type="dxa"/>
          </w:tcPr>
          <w:p w14:paraId="04D2C823" w14:textId="77777777" w:rsidR="00471D85" w:rsidRPr="007535E3" w:rsidRDefault="00471D85" w:rsidP="00473B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tcBorders>
              <w:bottom w:val="double" w:sz="4" w:space="0" w:color="auto"/>
            </w:tcBorders>
          </w:tcPr>
          <w:p w14:paraId="25548BCE" w14:textId="77777777" w:rsidR="00471D85" w:rsidRPr="007535E3" w:rsidRDefault="00471D85" w:rsidP="002E3A02">
            <w:pPr>
              <w:pStyle w:val="acctfourfigures"/>
              <w:tabs>
                <w:tab w:val="clear" w:pos="765"/>
                <w:tab w:val="decimal" w:pos="128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12,244</w:t>
            </w:r>
          </w:p>
        </w:tc>
      </w:tr>
    </w:tbl>
    <w:p w14:paraId="65D75F56" w14:textId="77777777" w:rsidR="00471D85" w:rsidRPr="007535E3" w:rsidRDefault="00471D85" w:rsidP="00471D85">
      <w:pPr>
        <w:tabs>
          <w:tab w:val="clear" w:pos="454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24"/>
          <w:szCs w:val="24"/>
        </w:rPr>
      </w:pPr>
    </w:p>
    <w:p w14:paraId="12715FA1" w14:textId="5342FD05" w:rsidR="00471D85" w:rsidRPr="007535E3" w:rsidRDefault="00471D85" w:rsidP="00471D85">
      <w:pPr>
        <w:tabs>
          <w:tab w:val="clear" w:pos="454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 w:hint="cs"/>
          <w:sz w:val="30"/>
          <w:szCs w:val="30"/>
          <w:cs/>
        </w:rPr>
        <w:t xml:space="preserve">ผลขาดทุนทางภาษีที่ไม่ได้รับรู้เป็นสินทรัพย์ภาษีเงินได้รอการตัดบัญชีในงบการเงิน ณ วันที่ </w:t>
      </w:r>
      <w:r w:rsidRPr="007535E3">
        <w:rPr>
          <w:rFonts w:ascii="Angsana New" w:hAnsi="Angsana New"/>
          <w:sz w:val="30"/>
          <w:szCs w:val="30"/>
        </w:rPr>
        <w:t xml:space="preserve">31 </w:t>
      </w:r>
      <w:r w:rsidRPr="007535E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535E3">
        <w:rPr>
          <w:rFonts w:ascii="Angsana New" w:hAnsi="Angsana New"/>
          <w:sz w:val="30"/>
          <w:szCs w:val="30"/>
        </w:rPr>
        <w:t>256</w:t>
      </w:r>
      <w:r w:rsidR="009E1C3F" w:rsidRPr="007535E3">
        <w:rPr>
          <w:rFonts w:ascii="Angsana New" w:hAnsi="Angsana New"/>
          <w:sz w:val="30"/>
          <w:szCs w:val="30"/>
        </w:rPr>
        <w:t>2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535E3">
        <w:rPr>
          <w:rFonts w:ascii="Angsana New" w:hAnsi="Angsana New"/>
          <w:sz w:val="30"/>
          <w:szCs w:val="30"/>
        </w:rPr>
        <w:t>256</w:t>
      </w:r>
      <w:r w:rsidR="009E1C3F" w:rsidRPr="007535E3">
        <w:rPr>
          <w:rFonts w:ascii="Angsana New" w:hAnsi="Angsana New"/>
          <w:sz w:val="30"/>
          <w:szCs w:val="30"/>
        </w:rPr>
        <w:t>1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26E60DB" w14:textId="77777777" w:rsidR="00471D85" w:rsidRPr="007535E3" w:rsidRDefault="00471D85" w:rsidP="00471D85">
      <w:pPr>
        <w:tabs>
          <w:tab w:val="clear" w:pos="454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4872" w:type="pct"/>
        <w:tblInd w:w="450" w:type="dxa"/>
        <w:tblLook w:val="04A0" w:firstRow="1" w:lastRow="0" w:firstColumn="1" w:lastColumn="0" w:noHBand="0" w:noVBand="1"/>
      </w:tblPr>
      <w:tblGrid>
        <w:gridCol w:w="3870"/>
        <w:gridCol w:w="1168"/>
        <w:gridCol w:w="270"/>
        <w:gridCol w:w="1172"/>
        <w:gridCol w:w="256"/>
        <w:gridCol w:w="1099"/>
        <w:gridCol w:w="268"/>
        <w:gridCol w:w="1256"/>
      </w:tblGrid>
      <w:tr w:rsidR="00471D85" w:rsidRPr="007535E3" w14:paraId="5B42C536" w14:textId="77777777" w:rsidTr="00060BEC">
        <w:trPr>
          <w:cantSplit/>
        </w:trPr>
        <w:tc>
          <w:tcPr>
            <w:tcW w:w="2068" w:type="pct"/>
            <w:hideMark/>
          </w:tcPr>
          <w:p w14:paraId="7F868254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4" w:type="pct"/>
            <w:gridSpan w:val="3"/>
            <w:hideMark/>
          </w:tcPr>
          <w:p w14:paraId="6642C95F" w14:textId="77777777" w:rsidR="00471D85" w:rsidRPr="007535E3" w:rsidRDefault="00471D85" w:rsidP="00473BD2">
            <w:pPr>
              <w:pStyle w:val="30"/>
              <w:tabs>
                <w:tab w:val="clear" w:pos="360"/>
                <w:tab w:val="clear" w:pos="720"/>
              </w:tabs>
              <w:ind w:left="-108" w:right="-8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</w:tcPr>
          <w:p w14:paraId="2B344144" w14:textId="77777777" w:rsidR="00471D85" w:rsidRPr="007535E3" w:rsidRDefault="00471D85" w:rsidP="00473BD2">
            <w:pPr>
              <w:pStyle w:val="30"/>
              <w:tabs>
                <w:tab w:val="clear" w:pos="360"/>
                <w:tab w:val="clear" w:pos="720"/>
              </w:tabs>
              <w:ind w:left="-108" w:right="-8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01" w:type="pct"/>
            <w:gridSpan w:val="3"/>
            <w:hideMark/>
          </w:tcPr>
          <w:p w14:paraId="0EB89BEE" w14:textId="77777777" w:rsidR="00471D85" w:rsidRPr="007535E3" w:rsidRDefault="00471D85" w:rsidP="00473BD2">
            <w:pPr>
              <w:pStyle w:val="30"/>
              <w:tabs>
                <w:tab w:val="clear" w:pos="360"/>
                <w:tab w:val="clear" w:pos="720"/>
              </w:tabs>
              <w:ind w:left="-108" w:right="-8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70712" w:rsidRPr="007535E3" w14:paraId="3DB91A31" w14:textId="77777777" w:rsidTr="00060BEC">
        <w:trPr>
          <w:cantSplit/>
        </w:trPr>
        <w:tc>
          <w:tcPr>
            <w:tcW w:w="2068" w:type="pct"/>
          </w:tcPr>
          <w:p w14:paraId="2B949AF6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F0989E2" w14:textId="77777777" w:rsidR="00471D85" w:rsidRPr="007535E3" w:rsidRDefault="00471D85" w:rsidP="00473BD2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44" w:type="pct"/>
          </w:tcPr>
          <w:p w14:paraId="2BFB9DFC" w14:textId="77777777" w:rsidR="00471D85" w:rsidRPr="007535E3" w:rsidRDefault="00471D85" w:rsidP="00473BD2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hideMark/>
          </w:tcPr>
          <w:p w14:paraId="6EE8A230" w14:textId="77777777" w:rsidR="00471D85" w:rsidRPr="007535E3" w:rsidRDefault="00471D85" w:rsidP="00473BD2">
            <w:pPr>
              <w:pStyle w:val="E"/>
              <w:tabs>
                <w:tab w:val="decimal" w:pos="703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7" w:type="pct"/>
          </w:tcPr>
          <w:p w14:paraId="6DA2FCE0" w14:textId="77777777" w:rsidR="00471D85" w:rsidRPr="007535E3" w:rsidRDefault="00471D85" w:rsidP="00473BD2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hideMark/>
          </w:tcPr>
          <w:p w14:paraId="20CC1DE1" w14:textId="77777777" w:rsidR="00471D85" w:rsidRPr="007535E3" w:rsidRDefault="00471D85" w:rsidP="00473BD2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43" w:type="pct"/>
          </w:tcPr>
          <w:p w14:paraId="51A307FF" w14:textId="77777777" w:rsidR="00471D85" w:rsidRPr="007535E3" w:rsidRDefault="00471D85" w:rsidP="00473BD2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0" w:type="pct"/>
            <w:hideMark/>
          </w:tcPr>
          <w:p w14:paraId="76769182" w14:textId="77777777" w:rsidR="00471D85" w:rsidRPr="007535E3" w:rsidRDefault="00471D85" w:rsidP="00473BD2">
            <w:pPr>
              <w:pStyle w:val="E"/>
              <w:tabs>
                <w:tab w:val="decimal" w:pos="703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</w:tr>
      <w:tr w:rsidR="00471D85" w:rsidRPr="007535E3" w14:paraId="28ADD91E" w14:textId="77777777" w:rsidTr="00060BEC">
        <w:trPr>
          <w:cantSplit/>
        </w:trPr>
        <w:tc>
          <w:tcPr>
            <w:tcW w:w="2068" w:type="pct"/>
            <w:hideMark/>
          </w:tcPr>
          <w:p w14:paraId="012EAE49" w14:textId="77777777" w:rsidR="00471D85" w:rsidRPr="007535E3" w:rsidRDefault="00471D85" w:rsidP="00473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2" w:type="pct"/>
            <w:gridSpan w:val="7"/>
          </w:tcPr>
          <w:p w14:paraId="76E0C9E2" w14:textId="77777777" w:rsidR="00471D85" w:rsidRPr="007535E3" w:rsidRDefault="00471D85" w:rsidP="00473BD2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70712" w:rsidRPr="007535E3" w14:paraId="54933AE5" w14:textId="77777777" w:rsidTr="00060BEC">
        <w:trPr>
          <w:cantSplit/>
        </w:trPr>
        <w:tc>
          <w:tcPr>
            <w:tcW w:w="2068" w:type="pct"/>
            <w:hideMark/>
          </w:tcPr>
          <w:p w14:paraId="306F1636" w14:textId="77777777" w:rsidR="00471D85" w:rsidRPr="007535E3" w:rsidRDefault="00471D85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0B3E5F1" w14:textId="0592540C" w:rsidR="00471D85" w:rsidRPr="007535E3" w:rsidRDefault="004B1B56" w:rsidP="00473BD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72,2</w:t>
            </w:r>
            <w:r w:rsidR="00E17839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66</w:t>
            </w:r>
          </w:p>
        </w:tc>
        <w:tc>
          <w:tcPr>
            <w:tcW w:w="144" w:type="pct"/>
          </w:tcPr>
          <w:p w14:paraId="00891D9B" w14:textId="77777777" w:rsidR="00471D85" w:rsidRPr="007535E3" w:rsidRDefault="00471D85" w:rsidP="00473BD2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4168A0" w14:textId="77777777" w:rsidR="00471D85" w:rsidRPr="007535E3" w:rsidRDefault="00471D85" w:rsidP="00473BD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39,976</w:t>
            </w:r>
          </w:p>
        </w:tc>
        <w:tc>
          <w:tcPr>
            <w:tcW w:w="137" w:type="pct"/>
          </w:tcPr>
          <w:p w14:paraId="13578723" w14:textId="77777777" w:rsidR="00471D85" w:rsidRPr="007535E3" w:rsidRDefault="00471D85" w:rsidP="00473BD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813DC" w14:textId="17D52258" w:rsidR="00471D85" w:rsidRPr="007535E3" w:rsidRDefault="00C96DE0" w:rsidP="00473BD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59,</w:t>
            </w:r>
            <w:r w:rsidR="00E17839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434</w:t>
            </w:r>
          </w:p>
        </w:tc>
        <w:tc>
          <w:tcPr>
            <w:tcW w:w="143" w:type="pct"/>
          </w:tcPr>
          <w:p w14:paraId="254E9B5A" w14:textId="77777777" w:rsidR="00471D85" w:rsidRPr="007535E3" w:rsidRDefault="00471D85" w:rsidP="00473BD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AAA545" w14:textId="77777777" w:rsidR="00471D85" w:rsidRPr="007535E3" w:rsidRDefault="00471D85" w:rsidP="009E1C3F">
            <w:pPr>
              <w:pStyle w:val="E"/>
              <w:tabs>
                <w:tab w:val="decimal" w:pos="96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30,421</w:t>
            </w:r>
          </w:p>
        </w:tc>
      </w:tr>
      <w:tr w:rsidR="00770712" w:rsidRPr="007535E3" w14:paraId="525E402A" w14:textId="77777777" w:rsidTr="00060BEC">
        <w:trPr>
          <w:cantSplit/>
        </w:trPr>
        <w:tc>
          <w:tcPr>
            <w:tcW w:w="2068" w:type="pct"/>
            <w:hideMark/>
          </w:tcPr>
          <w:p w14:paraId="2F4737DD" w14:textId="77777777" w:rsidR="00471D85" w:rsidRPr="007535E3" w:rsidRDefault="00471D85" w:rsidP="00060B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5A36D680" w14:textId="2469A00E" w:rsidR="00471D85" w:rsidRPr="007535E3" w:rsidRDefault="00C96DE0" w:rsidP="00473BD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4B1B56">
              <w:rPr>
                <w:rFonts w:ascii="Angsana New" w:hAnsi="Angsana New" w:cs="Angsana New"/>
                <w:sz w:val="30"/>
                <w:szCs w:val="30"/>
                <w:lang w:val="en-US"/>
              </w:rPr>
              <w:t>2,2</w:t>
            </w:r>
            <w:r w:rsidR="00E17839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144" w:type="pct"/>
          </w:tcPr>
          <w:p w14:paraId="04CFD5B4" w14:textId="77777777" w:rsidR="00471D85" w:rsidRPr="007535E3" w:rsidRDefault="00471D85" w:rsidP="00473BD2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460EC4" w14:textId="77777777" w:rsidR="00471D85" w:rsidRPr="007535E3" w:rsidRDefault="00471D85" w:rsidP="00473BD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39,976</w:t>
            </w:r>
          </w:p>
        </w:tc>
        <w:tc>
          <w:tcPr>
            <w:tcW w:w="137" w:type="pct"/>
          </w:tcPr>
          <w:p w14:paraId="7EB14DC4" w14:textId="77777777" w:rsidR="00471D85" w:rsidRPr="007535E3" w:rsidRDefault="00471D85" w:rsidP="00473BD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014CDD" w14:textId="4F70A3B7" w:rsidR="00471D85" w:rsidRPr="007535E3" w:rsidRDefault="00C96DE0" w:rsidP="00473BD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59,</w:t>
            </w:r>
            <w:r w:rsidR="00E17839">
              <w:rPr>
                <w:rFonts w:ascii="Angsana New" w:hAnsi="Angsana New" w:cs="Angsana New"/>
                <w:sz w:val="30"/>
                <w:szCs w:val="30"/>
                <w:lang w:val="en-US"/>
              </w:rPr>
              <w:t>434</w:t>
            </w:r>
          </w:p>
        </w:tc>
        <w:tc>
          <w:tcPr>
            <w:tcW w:w="143" w:type="pct"/>
          </w:tcPr>
          <w:p w14:paraId="13EEB372" w14:textId="77777777" w:rsidR="00471D85" w:rsidRPr="007535E3" w:rsidRDefault="00471D85" w:rsidP="00473BD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766EB50" w14:textId="77777777" w:rsidR="00471D85" w:rsidRPr="007535E3" w:rsidRDefault="00471D85" w:rsidP="009E1C3F">
            <w:pPr>
              <w:pStyle w:val="E"/>
              <w:tabs>
                <w:tab w:val="decimal" w:pos="96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30,421</w:t>
            </w:r>
          </w:p>
        </w:tc>
      </w:tr>
    </w:tbl>
    <w:p w14:paraId="04D07EE0" w14:textId="77777777" w:rsidR="00471D85" w:rsidRPr="007535E3" w:rsidRDefault="00471D85" w:rsidP="00471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7535E3">
        <w:rPr>
          <w:rFonts w:ascii="Angsana New" w:hAnsi="Angsana New"/>
          <w:sz w:val="28"/>
          <w:szCs w:val="28"/>
        </w:rPr>
        <w:t xml:space="preserve"> </w:t>
      </w:r>
    </w:p>
    <w:p w14:paraId="4DA01544" w14:textId="77342E50" w:rsidR="00471D85" w:rsidRPr="007535E3" w:rsidRDefault="00471D85" w:rsidP="00471D85">
      <w:pPr>
        <w:tabs>
          <w:tab w:val="clear" w:pos="454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 w:hint="cs"/>
          <w:sz w:val="30"/>
          <w:szCs w:val="30"/>
          <w:cs/>
        </w:rPr>
        <w:lastRenderedPageBreak/>
        <w:t>ผลขาดทุนทางภาษี</w:t>
      </w:r>
      <w:r w:rsidR="009E1C3F" w:rsidRPr="007535E3">
        <w:rPr>
          <w:rFonts w:asciiTheme="majorBidi" w:hAnsiTheme="majorBidi" w:cstheme="majorBidi"/>
          <w:sz w:val="28"/>
          <w:szCs w:val="28"/>
          <w:cs/>
        </w:rPr>
        <w:t xml:space="preserve">จะสิ้นอายุในปี </w:t>
      </w:r>
      <w:r w:rsidR="009E1C3F" w:rsidRPr="007535E3">
        <w:rPr>
          <w:rFonts w:asciiTheme="majorBidi" w:hAnsiTheme="majorBidi" w:cstheme="majorBidi"/>
          <w:sz w:val="28"/>
          <w:szCs w:val="28"/>
        </w:rPr>
        <w:t>25</w:t>
      </w:r>
      <w:r w:rsidR="00C96DE0">
        <w:rPr>
          <w:rFonts w:asciiTheme="majorBidi" w:hAnsiTheme="majorBidi" w:cstheme="majorBidi"/>
          <w:sz w:val="28"/>
          <w:szCs w:val="28"/>
        </w:rPr>
        <w:t xml:space="preserve">63 </w:t>
      </w:r>
      <w:r w:rsidR="009E1C3F" w:rsidRPr="007535E3">
        <w:rPr>
          <w:rFonts w:asciiTheme="majorBidi" w:hAnsiTheme="majorBidi" w:cstheme="majorBidi" w:hint="cs"/>
          <w:sz w:val="28"/>
          <w:szCs w:val="28"/>
          <w:cs/>
        </w:rPr>
        <w:t xml:space="preserve">ถึง </w:t>
      </w:r>
      <w:r w:rsidR="009E1C3F" w:rsidRPr="007535E3">
        <w:rPr>
          <w:rFonts w:asciiTheme="majorBidi" w:hAnsiTheme="majorBidi" w:cstheme="majorBidi"/>
          <w:sz w:val="28"/>
          <w:szCs w:val="28"/>
        </w:rPr>
        <w:t>2567</w:t>
      </w:r>
      <w:r w:rsidR="009E1C3F" w:rsidRPr="007535E3">
        <w:rPr>
          <w:rFonts w:asciiTheme="majorBidi" w:hAnsiTheme="majorBidi" w:cstheme="majorBidi"/>
          <w:sz w:val="28"/>
          <w:szCs w:val="28"/>
          <w:cs/>
        </w:rPr>
        <w:t xml:space="preserve"> ผลแตกต่างชั่วคราวที่ใช้หักภาษีที่</w:t>
      </w:r>
      <w:r w:rsidRPr="007535E3">
        <w:rPr>
          <w:rFonts w:ascii="Angsana New" w:hAnsi="Angsana New" w:hint="cs"/>
          <w:sz w:val="30"/>
          <w:szCs w:val="30"/>
          <w:cs/>
        </w:rPr>
        <w:t>ยังไม่สิ้นอายุตามกฎหมายเกี่ยวกับภาษีเงินได้ปัจจุบัน</w:t>
      </w:r>
      <w:r w:rsidR="009E1C3F" w:rsidRPr="007535E3">
        <w:rPr>
          <w:rFonts w:ascii="Angsana New" w:hAnsi="Angsana New" w:hint="cs"/>
          <w:sz w:val="30"/>
          <w:szCs w:val="30"/>
          <w:cs/>
        </w:rPr>
        <w:t>นั้น</w:t>
      </w:r>
      <w:r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 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115CACE5" w14:textId="77777777" w:rsidR="00FF1F89" w:rsidRPr="007535E3" w:rsidRDefault="00FF1F89" w:rsidP="00770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B6182D7" w14:textId="362CE037" w:rsidR="00112CB6" w:rsidRPr="007535E3" w:rsidRDefault="00112CB6" w:rsidP="00112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</w:rPr>
        <w:t>2</w:t>
      </w:r>
      <w:r w:rsidR="009E1C3F" w:rsidRPr="007535E3">
        <w:rPr>
          <w:rFonts w:ascii="Angsana New" w:hAnsi="Angsana New"/>
          <w:b/>
          <w:bCs/>
          <w:sz w:val="30"/>
          <w:szCs w:val="30"/>
        </w:rPr>
        <w:t>5</w:t>
      </w:r>
      <w:r w:rsidRPr="007535E3">
        <w:rPr>
          <w:rFonts w:ascii="Angsana New" w:hAnsi="Angsana New"/>
          <w:b/>
          <w:bCs/>
          <w:sz w:val="30"/>
          <w:szCs w:val="30"/>
        </w:rPr>
        <w:t xml:space="preserve"> </w:t>
      </w:r>
      <w:r w:rsidRPr="007535E3">
        <w:rPr>
          <w:rFonts w:ascii="Angsana New" w:hAnsi="Angsana New"/>
          <w:b/>
          <w:bCs/>
          <w:sz w:val="30"/>
          <w:szCs w:val="30"/>
        </w:rPr>
        <w:tab/>
      </w:r>
      <w:r w:rsidR="004A79EE" w:rsidRPr="007535E3">
        <w:rPr>
          <w:rFonts w:ascii="Angsana New" w:hAnsi="Angsana New"/>
          <w:b/>
          <w:bCs/>
          <w:sz w:val="30"/>
          <w:szCs w:val="30"/>
          <w:cs/>
        </w:rPr>
        <w:t>ขาดทุน</w:t>
      </w:r>
      <w:r w:rsidRPr="007535E3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56E54E0B" w14:textId="77777777" w:rsidR="00112CB6" w:rsidRPr="007535E3" w:rsidRDefault="00112CB6" w:rsidP="00112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5EFD0F7" w14:textId="1E331335" w:rsidR="00112CB6" w:rsidRPr="007535E3" w:rsidRDefault="005F3BE4" w:rsidP="00112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ขาดทุน</w:t>
      </w:r>
      <w:r w:rsidR="00112CB6" w:rsidRPr="007535E3">
        <w:rPr>
          <w:rFonts w:ascii="Angsana New" w:hAnsi="Angsana New"/>
          <w:sz w:val="30"/>
          <w:szCs w:val="30"/>
          <w:cs/>
        </w:rPr>
        <w:t xml:space="preserve">ต่อหุ้นขั้นพื้นฐานสำหรับแต่ละปีสิ้นสุดวันที่ </w:t>
      </w:r>
      <w:r w:rsidR="00112CB6" w:rsidRPr="007535E3">
        <w:rPr>
          <w:rFonts w:ascii="Angsana New" w:hAnsi="Angsana New"/>
          <w:sz w:val="30"/>
          <w:szCs w:val="30"/>
        </w:rPr>
        <w:t xml:space="preserve">31 </w:t>
      </w:r>
      <w:r w:rsidR="00112CB6" w:rsidRPr="007535E3">
        <w:rPr>
          <w:rFonts w:ascii="Angsana New" w:hAnsi="Angsana New"/>
          <w:sz w:val="30"/>
          <w:szCs w:val="30"/>
          <w:cs/>
        </w:rPr>
        <w:t xml:space="preserve">ธันวาคม </w:t>
      </w:r>
      <w:r w:rsidR="000E5573" w:rsidRPr="007535E3">
        <w:rPr>
          <w:rFonts w:ascii="Angsana New" w:hAnsi="Angsana New"/>
          <w:sz w:val="30"/>
          <w:szCs w:val="30"/>
        </w:rPr>
        <w:t xml:space="preserve">2562 </w:t>
      </w:r>
      <w:r w:rsidR="000E5573" w:rsidRPr="007535E3">
        <w:rPr>
          <w:rFonts w:ascii="Angsana New" w:hAnsi="Angsana New"/>
          <w:sz w:val="30"/>
          <w:szCs w:val="30"/>
          <w:cs/>
        </w:rPr>
        <w:t xml:space="preserve">และ </w:t>
      </w:r>
      <w:r w:rsidR="000E5573" w:rsidRPr="007535E3">
        <w:rPr>
          <w:rFonts w:ascii="Angsana New" w:hAnsi="Angsana New"/>
          <w:sz w:val="30"/>
          <w:szCs w:val="30"/>
        </w:rPr>
        <w:t>2561</w:t>
      </w:r>
      <w:r w:rsidR="00112CB6" w:rsidRPr="007535E3">
        <w:rPr>
          <w:rFonts w:ascii="Angsana New" w:hAnsi="Angsana New"/>
          <w:sz w:val="30"/>
          <w:szCs w:val="30"/>
          <w:cs/>
        </w:rPr>
        <w:t xml:space="preserve"> คำนวณจาก</w:t>
      </w:r>
      <w:r w:rsidRPr="007535E3">
        <w:rPr>
          <w:rFonts w:ascii="Angsana New" w:hAnsi="Angsana New"/>
          <w:sz w:val="30"/>
          <w:szCs w:val="30"/>
          <w:cs/>
        </w:rPr>
        <w:t>ขาดทุน</w:t>
      </w:r>
      <w:r w:rsidR="00112CB6" w:rsidRPr="007535E3">
        <w:rPr>
          <w:rFonts w:ascii="Angsana New" w:hAnsi="Angsana New"/>
          <w:sz w:val="30"/>
          <w:szCs w:val="30"/>
          <w:cs/>
        </w:rPr>
        <w:t>สำหรับปีที่เป็นส่วนของผู้ถือ</w:t>
      </w:r>
      <w:r w:rsidR="00112CB6" w:rsidRPr="007535E3">
        <w:rPr>
          <w:rFonts w:ascii="Angsana New" w:hAnsi="Angsana New"/>
          <w:spacing w:val="4"/>
          <w:sz w:val="30"/>
          <w:szCs w:val="30"/>
          <w:cs/>
        </w:rPr>
        <w:t>หุ้นสามัญของบริษัท</w:t>
      </w:r>
      <w:r w:rsidR="00112CB6" w:rsidRPr="007535E3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112CB6" w:rsidRPr="007535E3">
        <w:rPr>
          <w:rFonts w:ascii="Angsana New" w:hAnsi="Angsana New"/>
          <w:spacing w:val="4"/>
          <w:sz w:val="30"/>
          <w:szCs w:val="30"/>
          <w:cs/>
        </w:rPr>
        <w:t>และจำนวนหุ้นสามัญที่ออกจำหน่ายแล้วระหว่างปี</w:t>
      </w:r>
      <w:r w:rsidR="00112CB6" w:rsidRPr="007535E3">
        <w:rPr>
          <w:rFonts w:ascii="Angsana New" w:hAnsi="Angsana New"/>
          <w:sz w:val="30"/>
          <w:szCs w:val="30"/>
          <w:cs/>
        </w:rPr>
        <w:t xml:space="preserve">โดยแสดงการคำนวณดังนี้ </w:t>
      </w:r>
    </w:p>
    <w:p w14:paraId="4C306CD2" w14:textId="77777777" w:rsidR="00112CB6" w:rsidRPr="007535E3" w:rsidRDefault="00112CB6" w:rsidP="00112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4763" w:type="pct"/>
        <w:tblInd w:w="450" w:type="dxa"/>
        <w:tblLook w:val="04A0" w:firstRow="1" w:lastRow="0" w:firstColumn="1" w:lastColumn="0" w:noHBand="0" w:noVBand="1"/>
      </w:tblPr>
      <w:tblGrid>
        <w:gridCol w:w="3672"/>
        <w:gridCol w:w="1165"/>
        <w:gridCol w:w="222"/>
        <w:gridCol w:w="1165"/>
        <w:gridCol w:w="222"/>
        <w:gridCol w:w="1240"/>
        <w:gridCol w:w="222"/>
        <w:gridCol w:w="1219"/>
        <w:gridCol w:w="23"/>
      </w:tblGrid>
      <w:tr w:rsidR="00471D85" w:rsidRPr="007535E3" w14:paraId="1C2C69FF" w14:textId="77777777" w:rsidTr="002507CD">
        <w:trPr>
          <w:gridAfter w:val="1"/>
          <w:wAfter w:w="13" w:type="pct"/>
          <w:cantSplit/>
        </w:trPr>
        <w:tc>
          <w:tcPr>
            <w:tcW w:w="2009" w:type="pct"/>
          </w:tcPr>
          <w:p w14:paraId="78CB8D00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sz w:val="30"/>
                <w:szCs w:val="30"/>
              </w:rPr>
              <w:br w:type="page"/>
            </w:r>
          </w:p>
        </w:tc>
        <w:tc>
          <w:tcPr>
            <w:tcW w:w="1390" w:type="pct"/>
            <w:gridSpan w:val="3"/>
            <w:hideMark/>
          </w:tcPr>
          <w:p w14:paraId="33ED3B9A" w14:textId="77777777" w:rsidR="00471D85" w:rsidRPr="007535E3" w:rsidRDefault="00471D85" w:rsidP="00473BD2">
            <w:pPr>
              <w:pStyle w:val="30"/>
              <w:tabs>
                <w:tab w:val="clear" w:pos="360"/>
                <w:tab w:val="clear" w:pos="720"/>
              </w:tabs>
              <w:ind w:lef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1" w:type="pct"/>
          </w:tcPr>
          <w:p w14:paraId="2F144D80" w14:textId="77777777" w:rsidR="00471D85" w:rsidRPr="007535E3" w:rsidRDefault="00471D85" w:rsidP="00473BD2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7" w:type="pct"/>
            <w:gridSpan w:val="3"/>
            <w:hideMark/>
          </w:tcPr>
          <w:p w14:paraId="38EDF713" w14:textId="77777777" w:rsidR="00471D85" w:rsidRPr="007535E3" w:rsidRDefault="00471D85" w:rsidP="00473BD2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70712" w:rsidRPr="007535E3" w14:paraId="1EC98AD6" w14:textId="77777777" w:rsidTr="002507CD">
        <w:trPr>
          <w:gridAfter w:val="1"/>
          <w:wAfter w:w="13" w:type="pct"/>
          <w:cantSplit/>
        </w:trPr>
        <w:tc>
          <w:tcPr>
            <w:tcW w:w="2009" w:type="pct"/>
            <w:hideMark/>
          </w:tcPr>
          <w:p w14:paraId="6EEB2A29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4EBD4E85" w14:textId="77777777" w:rsidR="00471D85" w:rsidRPr="007535E3" w:rsidRDefault="00471D85" w:rsidP="00473BD2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21" w:type="pct"/>
          </w:tcPr>
          <w:p w14:paraId="4F7A263F" w14:textId="77777777" w:rsidR="00471D85" w:rsidRPr="007535E3" w:rsidRDefault="00471D85" w:rsidP="00473BD2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hideMark/>
          </w:tcPr>
          <w:p w14:paraId="1C1A283D" w14:textId="77777777" w:rsidR="00471D85" w:rsidRPr="007535E3" w:rsidRDefault="00471D85" w:rsidP="00473BD2">
            <w:pPr>
              <w:pStyle w:val="E"/>
              <w:tabs>
                <w:tab w:val="decimal" w:pos="703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1" w:type="pct"/>
          </w:tcPr>
          <w:p w14:paraId="32866E79" w14:textId="77777777" w:rsidR="00471D85" w:rsidRPr="007535E3" w:rsidRDefault="00471D85" w:rsidP="00473BD2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hideMark/>
          </w:tcPr>
          <w:p w14:paraId="6A48E847" w14:textId="77777777" w:rsidR="00471D85" w:rsidRPr="007535E3" w:rsidRDefault="00471D85" w:rsidP="00473BD2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21" w:type="pct"/>
          </w:tcPr>
          <w:p w14:paraId="0A03E136" w14:textId="77777777" w:rsidR="00471D85" w:rsidRPr="007535E3" w:rsidRDefault="00471D85" w:rsidP="00473BD2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7" w:type="pct"/>
            <w:hideMark/>
          </w:tcPr>
          <w:p w14:paraId="51E379EE" w14:textId="77777777" w:rsidR="00471D85" w:rsidRPr="007535E3" w:rsidRDefault="00471D85" w:rsidP="00473BD2">
            <w:pPr>
              <w:pStyle w:val="E"/>
              <w:tabs>
                <w:tab w:val="decimal" w:pos="703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</w:tr>
      <w:tr w:rsidR="00471D85" w:rsidRPr="007535E3" w14:paraId="7119118C" w14:textId="77777777" w:rsidTr="002507CD">
        <w:trPr>
          <w:gridAfter w:val="1"/>
          <w:wAfter w:w="13" w:type="pct"/>
          <w:cantSplit/>
        </w:trPr>
        <w:tc>
          <w:tcPr>
            <w:tcW w:w="2009" w:type="pct"/>
          </w:tcPr>
          <w:p w14:paraId="34DFF262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9" w:type="pct"/>
            <w:gridSpan w:val="7"/>
          </w:tcPr>
          <w:p w14:paraId="0E626DC0" w14:textId="77777777" w:rsidR="00471D85" w:rsidRPr="007535E3" w:rsidRDefault="00471D85" w:rsidP="00473BD2">
            <w:pPr>
              <w:pStyle w:val="30"/>
              <w:tabs>
                <w:tab w:val="clear" w:pos="360"/>
                <w:tab w:val="clear" w:pos="720"/>
              </w:tabs>
              <w:ind w:left="-117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 xml:space="preserve">พันบาท 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7535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70712" w:rsidRPr="007535E3" w14:paraId="4BB6D45A" w14:textId="77777777" w:rsidTr="002507CD">
        <w:trPr>
          <w:cantSplit/>
        </w:trPr>
        <w:tc>
          <w:tcPr>
            <w:tcW w:w="2009" w:type="pct"/>
            <w:hideMark/>
          </w:tcPr>
          <w:p w14:paraId="69C32DE7" w14:textId="3828A43D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ที่เป็นส่วนของผู้ถือหุ้นสามัญ </w:t>
            </w:r>
          </w:p>
          <w:p w14:paraId="7FC4F578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98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4" w:type="pct"/>
          </w:tcPr>
          <w:p w14:paraId="4209F4C7" w14:textId="77777777" w:rsidR="00471D85" w:rsidRPr="007535E3" w:rsidRDefault="00471D85" w:rsidP="00473BD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3005D9F" w14:textId="77777777" w:rsidR="00471D85" w:rsidRPr="007535E3" w:rsidRDefault="00471D85" w:rsidP="00473BD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14:paraId="101462BF" w14:textId="77777777" w:rsidR="00471D85" w:rsidRPr="007535E3" w:rsidRDefault="00471D85" w:rsidP="00473BD2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top w:val="nil"/>
              <w:left w:val="nil"/>
              <w:right w:val="nil"/>
            </w:tcBorders>
          </w:tcPr>
          <w:p w14:paraId="791D05E3" w14:textId="77777777" w:rsidR="00471D85" w:rsidRPr="007535E3" w:rsidRDefault="00471D85" w:rsidP="00473BD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14:paraId="6977C0C3" w14:textId="77777777" w:rsidR="00471D85" w:rsidRPr="007535E3" w:rsidRDefault="00471D85" w:rsidP="00473BD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right w:val="nil"/>
            </w:tcBorders>
          </w:tcPr>
          <w:p w14:paraId="322AD6E0" w14:textId="77777777" w:rsidR="00471D85" w:rsidRPr="007535E3" w:rsidRDefault="00471D85" w:rsidP="00473BD2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14:paraId="308227A4" w14:textId="77777777" w:rsidR="00471D85" w:rsidRPr="007535E3" w:rsidRDefault="00471D85" w:rsidP="00473BD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gridSpan w:val="2"/>
            <w:tcBorders>
              <w:top w:val="nil"/>
              <w:left w:val="nil"/>
              <w:right w:val="nil"/>
            </w:tcBorders>
          </w:tcPr>
          <w:p w14:paraId="0C37975F" w14:textId="77777777" w:rsidR="00471D85" w:rsidRPr="007535E3" w:rsidRDefault="00471D85" w:rsidP="00473BD2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70712" w:rsidRPr="007535E3" w14:paraId="60B4481D" w14:textId="77777777" w:rsidTr="002507CD">
        <w:trPr>
          <w:cantSplit/>
        </w:trPr>
        <w:tc>
          <w:tcPr>
            <w:tcW w:w="2009" w:type="pct"/>
          </w:tcPr>
          <w:p w14:paraId="3FFD6D6B" w14:textId="08B078A5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ขาดทุนสำหรับปี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ที่เป็นส่วนของผู้ถือหุ้น </w:t>
            </w:r>
          </w:p>
          <w:p w14:paraId="785B6AD9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สามัญ</w:t>
            </w: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634" w:type="pct"/>
          </w:tcPr>
          <w:p w14:paraId="661F03E3" w14:textId="77777777" w:rsidR="00471D85" w:rsidRPr="007535E3" w:rsidRDefault="00471D85" w:rsidP="00473BD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  <w:p w14:paraId="4EE4FB73" w14:textId="532B3F3E" w:rsidR="00471D85" w:rsidRPr="007535E3" w:rsidRDefault="00471D85" w:rsidP="0020650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</w:t>
            </w:r>
            <w:r w:rsidR="00475F18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51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="00475F18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882</w:t>
            </w: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121" w:type="pct"/>
          </w:tcPr>
          <w:p w14:paraId="418F3867" w14:textId="77777777" w:rsidR="00471D85" w:rsidRPr="007535E3" w:rsidRDefault="00471D85" w:rsidP="00473BD2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</w:tcPr>
          <w:p w14:paraId="2E73A827" w14:textId="77777777" w:rsidR="00471D85" w:rsidRPr="007535E3" w:rsidRDefault="00471D85" w:rsidP="00473BD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  <w:p w14:paraId="2606A6C1" w14:textId="77777777" w:rsidR="00471D85" w:rsidRPr="007535E3" w:rsidRDefault="00471D85" w:rsidP="0020650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(37,229)</w:t>
            </w:r>
          </w:p>
        </w:tc>
        <w:tc>
          <w:tcPr>
            <w:tcW w:w="121" w:type="pct"/>
          </w:tcPr>
          <w:p w14:paraId="6837F1A2" w14:textId="77777777" w:rsidR="00471D85" w:rsidRPr="007535E3" w:rsidRDefault="00471D85" w:rsidP="00473BD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left w:val="nil"/>
              <w:bottom w:val="nil"/>
              <w:right w:val="nil"/>
            </w:tcBorders>
          </w:tcPr>
          <w:p w14:paraId="453DC48B" w14:textId="77777777" w:rsidR="00471D85" w:rsidRPr="007535E3" w:rsidRDefault="00471D85" w:rsidP="00473BD2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  <w:p w14:paraId="6DA9E987" w14:textId="77777777" w:rsidR="00471D85" w:rsidRPr="007535E3" w:rsidRDefault="00471D85" w:rsidP="009E1C3F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(135,495)</w:t>
            </w:r>
          </w:p>
        </w:tc>
        <w:tc>
          <w:tcPr>
            <w:tcW w:w="121" w:type="pct"/>
          </w:tcPr>
          <w:p w14:paraId="2A70C280" w14:textId="77777777" w:rsidR="00471D85" w:rsidRPr="007535E3" w:rsidRDefault="00471D85" w:rsidP="00473BD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gridSpan w:val="2"/>
            <w:tcBorders>
              <w:left w:val="nil"/>
              <w:bottom w:val="nil"/>
              <w:right w:val="nil"/>
            </w:tcBorders>
          </w:tcPr>
          <w:p w14:paraId="42E2760D" w14:textId="77777777" w:rsidR="00471D85" w:rsidRPr="007535E3" w:rsidRDefault="00471D85" w:rsidP="00473BD2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  <w:p w14:paraId="04D7AA7E" w14:textId="77777777" w:rsidR="00471D85" w:rsidRPr="007535E3" w:rsidRDefault="00471D85" w:rsidP="009E1C3F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(34,691)</w:t>
            </w:r>
          </w:p>
        </w:tc>
      </w:tr>
      <w:tr w:rsidR="00770712" w:rsidRPr="007535E3" w14:paraId="29EE5611" w14:textId="77777777" w:rsidTr="002507CD">
        <w:trPr>
          <w:cantSplit/>
        </w:trPr>
        <w:tc>
          <w:tcPr>
            <w:tcW w:w="2009" w:type="pct"/>
          </w:tcPr>
          <w:p w14:paraId="7F3F5E0B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3D07C036" w14:textId="77777777" w:rsidR="00471D85" w:rsidRPr="007535E3" w:rsidRDefault="00471D85" w:rsidP="00473BD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14:paraId="6D65A6F7" w14:textId="77777777" w:rsidR="00471D85" w:rsidRPr="007535E3" w:rsidRDefault="00471D85" w:rsidP="00473BD2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C33947" w14:textId="77777777" w:rsidR="00471D85" w:rsidRPr="007535E3" w:rsidRDefault="00471D85" w:rsidP="00473BD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14:paraId="2F795A32" w14:textId="77777777" w:rsidR="00471D85" w:rsidRPr="007535E3" w:rsidRDefault="00471D85" w:rsidP="00473BD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85FE50" w14:textId="77777777" w:rsidR="00471D85" w:rsidRPr="007535E3" w:rsidRDefault="00471D85" w:rsidP="00473BD2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14:paraId="787A2E35" w14:textId="77777777" w:rsidR="00471D85" w:rsidRPr="007535E3" w:rsidRDefault="00471D85" w:rsidP="00473BD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4B9DB8" w14:textId="77777777" w:rsidR="00471D85" w:rsidRPr="007535E3" w:rsidRDefault="00471D85" w:rsidP="00473BD2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770712" w:rsidRPr="007535E3" w14:paraId="6DAC01E4" w14:textId="77777777" w:rsidTr="002507CD">
        <w:trPr>
          <w:cantSplit/>
        </w:trPr>
        <w:tc>
          <w:tcPr>
            <w:tcW w:w="2009" w:type="pct"/>
            <w:hideMark/>
          </w:tcPr>
          <w:p w14:paraId="376882D3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3F6FAF6B" w14:textId="77777777" w:rsidR="00471D85" w:rsidRPr="007535E3" w:rsidRDefault="00471D85" w:rsidP="00473BD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570,511</w:t>
            </w:r>
          </w:p>
        </w:tc>
        <w:tc>
          <w:tcPr>
            <w:tcW w:w="121" w:type="pct"/>
          </w:tcPr>
          <w:p w14:paraId="3AA982C0" w14:textId="77777777" w:rsidR="00471D85" w:rsidRPr="007535E3" w:rsidRDefault="00471D85" w:rsidP="00473BD2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hideMark/>
          </w:tcPr>
          <w:p w14:paraId="1409C24A" w14:textId="77777777" w:rsidR="00471D85" w:rsidRPr="007535E3" w:rsidRDefault="00471D85" w:rsidP="00473BD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570,511</w:t>
            </w:r>
          </w:p>
        </w:tc>
        <w:tc>
          <w:tcPr>
            <w:tcW w:w="121" w:type="pct"/>
          </w:tcPr>
          <w:p w14:paraId="556F4FBF" w14:textId="77777777" w:rsidR="00471D85" w:rsidRPr="007535E3" w:rsidRDefault="00471D85" w:rsidP="00473BD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left w:val="nil"/>
              <w:bottom w:val="nil"/>
              <w:right w:val="nil"/>
            </w:tcBorders>
          </w:tcPr>
          <w:p w14:paraId="2A533B70" w14:textId="77777777" w:rsidR="00471D85" w:rsidRPr="007535E3" w:rsidRDefault="00471D85" w:rsidP="00473BD2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570,511</w:t>
            </w:r>
          </w:p>
        </w:tc>
        <w:tc>
          <w:tcPr>
            <w:tcW w:w="121" w:type="pct"/>
          </w:tcPr>
          <w:p w14:paraId="561C047D" w14:textId="77777777" w:rsidR="00471D85" w:rsidRPr="007535E3" w:rsidRDefault="00471D85" w:rsidP="00473BD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gridSpan w:val="2"/>
            <w:tcBorders>
              <w:left w:val="nil"/>
              <w:bottom w:val="nil"/>
              <w:right w:val="nil"/>
            </w:tcBorders>
            <w:hideMark/>
          </w:tcPr>
          <w:p w14:paraId="0BE51039" w14:textId="77777777" w:rsidR="00471D85" w:rsidRPr="007535E3" w:rsidRDefault="00471D85" w:rsidP="009E1C3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570,511</w:t>
            </w:r>
          </w:p>
        </w:tc>
      </w:tr>
      <w:tr w:rsidR="00770712" w:rsidRPr="007535E3" w14:paraId="323745A9" w14:textId="77777777" w:rsidTr="002507CD">
        <w:trPr>
          <w:cantSplit/>
        </w:trPr>
        <w:tc>
          <w:tcPr>
            <w:tcW w:w="2009" w:type="pct"/>
            <w:hideMark/>
          </w:tcPr>
          <w:p w14:paraId="7AD187F4" w14:textId="6B46B16E" w:rsidR="00471D85" w:rsidRPr="007535E3" w:rsidRDefault="00471D85" w:rsidP="00473BD2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3598CDB" w14:textId="7562DE8F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(0.2</w:t>
            </w:r>
            <w:r w:rsidR="00475F1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1" w:type="pct"/>
          </w:tcPr>
          <w:p w14:paraId="2D7D9915" w14:textId="77777777" w:rsidR="00471D85" w:rsidRPr="007535E3" w:rsidRDefault="00471D85" w:rsidP="00473BD2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668735" w14:textId="77777777" w:rsidR="00471D85" w:rsidRPr="007535E3" w:rsidRDefault="00471D85" w:rsidP="009E1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(0.07)</w:t>
            </w:r>
          </w:p>
        </w:tc>
        <w:tc>
          <w:tcPr>
            <w:tcW w:w="121" w:type="pct"/>
          </w:tcPr>
          <w:p w14:paraId="665DC827" w14:textId="77777777" w:rsidR="00471D85" w:rsidRPr="007535E3" w:rsidRDefault="00471D85" w:rsidP="00473BD2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48072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(0.24)</w:t>
            </w:r>
          </w:p>
        </w:tc>
        <w:tc>
          <w:tcPr>
            <w:tcW w:w="121" w:type="pct"/>
          </w:tcPr>
          <w:p w14:paraId="11506E0F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decimal" w:pos="504"/>
              </w:tabs>
              <w:spacing w:line="240" w:lineRule="auto"/>
              <w:ind w:left="-81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9AE45A" w14:textId="77777777" w:rsidR="00471D85" w:rsidRPr="007535E3" w:rsidRDefault="00471D85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(0.06)</w:t>
            </w:r>
          </w:p>
        </w:tc>
      </w:tr>
    </w:tbl>
    <w:p w14:paraId="0F5081AE" w14:textId="77777777" w:rsidR="0005490F" w:rsidRPr="007535E3" w:rsidRDefault="0005490F" w:rsidP="00112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2A0EF44" w14:textId="1D9CF787" w:rsidR="00B31C75" w:rsidRPr="007535E3" w:rsidRDefault="003E7538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</w:rPr>
        <w:t>2</w:t>
      </w:r>
      <w:r w:rsidR="00206502" w:rsidRPr="007535E3">
        <w:rPr>
          <w:rFonts w:ascii="Angsana New" w:hAnsi="Angsana New"/>
          <w:b/>
          <w:bCs/>
          <w:sz w:val="30"/>
          <w:szCs w:val="30"/>
        </w:rPr>
        <w:t>6</w:t>
      </w:r>
      <w:r w:rsidR="00B31C75" w:rsidRPr="007535E3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5307FF8F" w14:textId="77777777" w:rsidR="00E65855" w:rsidRPr="007535E3" w:rsidRDefault="00E65855" w:rsidP="00E6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74E3F473" w14:textId="49A77313" w:rsidR="002A16F2" w:rsidRPr="007535E3" w:rsidRDefault="00206502" w:rsidP="002A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</w:t>
      </w:r>
      <w:r w:rsidR="002A16F2" w:rsidRPr="007535E3">
        <w:rPr>
          <w:rFonts w:ascii="Angsana New" w:hAnsi="Angsana New"/>
          <w:sz w:val="30"/>
          <w:szCs w:val="30"/>
          <w:cs/>
        </w:rPr>
        <w:t>เงินปันผลดัง</w:t>
      </w:r>
      <w:r w:rsidRPr="007535E3">
        <w:rPr>
          <w:rFonts w:ascii="Angsana New" w:hAnsi="Angsana New" w:hint="cs"/>
          <w:sz w:val="30"/>
          <w:szCs w:val="30"/>
          <w:cs/>
        </w:rPr>
        <w:t>ต่อไป</w:t>
      </w:r>
      <w:r w:rsidR="002A16F2" w:rsidRPr="007535E3">
        <w:rPr>
          <w:rFonts w:ascii="Angsana New" w:hAnsi="Angsana New"/>
          <w:sz w:val="30"/>
          <w:szCs w:val="30"/>
          <w:cs/>
        </w:rPr>
        <w:t>นี้</w:t>
      </w:r>
      <w:r w:rsidR="002A16F2" w:rsidRPr="007535E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25E85F" w14:textId="77777777" w:rsidR="002A16F2" w:rsidRPr="007535E3" w:rsidRDefault="002A16F2" w:rsidP="002A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68"/>
        <w:gridCol w:w="1440"/>
        <w:gridCol w:w="1692"/>
        <w:gridCol w:w="1350"/>
        <w:gridCol w:w="270"/>
        <w:gridCol w:w="1260"/>
      </w:tblGrid>
      <w:tr w:rsidR="002A16F2" w:rsidRPr="007535E3" w:rsidDel="00D43E7A" w14:paraId="4D291547" w14:textId="77777777" w:rsidTr="00473BD2">
        <w:tc>
          <w:tcPr>
            <w:tcW w:w="3168" w:type="dxa"/>
            <w:shd w:val="clear" w:color="auto" w:fill="auto"/>
            <w:vAlign w:val="bottom"/>
          </w:tcPr>
          <w:p w14:paraId="11506373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" w:name="_Hlk15401195"/>
          </w:p>
        </w:tc>
        <w:tc>
          <w:tcPr>
            <w:tcW w:w="1440" w:type="dxa"/>
            <w:shd w:val="clear" w:color="auto" w:fill="auto"/>
            <w:vAlign w:val="bottom"/>
          </w:tcPr>
          <w:p w14:paraId="5403EB92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571341B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52E8B125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E0C144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14:paraId="20632BF7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179A698A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CF9F90" w14:textId="77777777" w:rsidR="002A16F2" w:rsidRPr="007535E3" w:rsidDel="00D43E7A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A16F2" w:rsidRPr="007535E3" w14:paraId="243AB6F4" w14:textId="77777777" w:rsidTr="00473BD2">
        <w:tc>
          <w:tcPr>
            <w:tcW w:w="3168" w:type="dxa"/>
            <w:shd w:val="clear" w:color="auto" w:fill="auto"/>
          </w:tcPr>
          <w:p w14:paraId="3C2226F3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53D102C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12A21DF0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0632B45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77FE0EA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E44BBE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16F2" w:rsidRPr="007535E3" w14:paraId="5FFEC363" w14:textId="77777777" w:rsidTr="00473BD2">
        <w:tc>
          <w:tcPr>
            <w:tcW w:w="3168" w:type="dxa"/>
            <w:shd w:val="clear" w:color="auto" w:fill="auto"/>
          </w:tcPr>
          <w:p w14:paraId="7B897D16" w14:textId="77777777" w:rsidR="002A16F2" w:rsidRPr="007535E3" w:rsidRDefault="002A16F2" w:rsidP="0025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52" w:hanging="8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535E3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6490BC03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1F89A538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941EEB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732BD0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648994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6F2" w:rsidRPr="007535E3" w14:paraId="6AF2B5BA" w14:textId="77777777" w:rsidTr="00473BD2">
        <w:tc>
          <w:tcPr>
            <w:tcW w:w="3168" w:type="dxa"/>
            <w:shd w:val="clear" w:color="auto" w:fill="auto"/>
          </w:tcPr>
          <w:p w14:paraId="4B9A97E3" w14:textId="77777777" w:rsidR="002A16F2" w:rsidRPr="007535E3" w:rsidRDefault="002A16F2" w:rsidP="0025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52" w:hanging="84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440" w:type="dxa"/>
            <w:shd w:val="clear" w:color="auto" w:fill="auto"/>
          </w:tcPr>
          <w:p w14:paraId="04C1C107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535E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92" w:type="dxa"/>
            <w:shd w:val="clear" w:color="auto" w:fill="auto"/>
          </w:tcPr>
          <w:p w14:paraId="1816C9B1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7535E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D443BDB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0.02</w:t>
            </w:r>
          </w:p>
        </w:tc>
        <w:tc>
          <w:tcPr>
            <w:tcW w:w="270" w:type="dxa"/>
            <w:shd w:val="clear" w:color="auto" w:fill="auto"/>
          </w:tcPr>
          <w:p w14:paraId="7DB90F01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F81A062" w14:textId="77777777" w:rsidR="002A16F2" w:rsidRPr="007535E3" w:rsidRDefault="002A16F2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11.41</w:t>
            </w:r>
          </w:p>
        </w:tc>
      </w:tr>
      <w:bookmarkEnd w:id="1"/>
    </w:tbl>
    <w:p w14:paraId="7C329083" w14:textId="77777777" w:rsidR="002A16F2" w:rsidRPr="007535E3" w:rsidRDefault="002A16F2" w:rsidP="002A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ADED9D1" w14:textId="77777777" w:rsidR="00AA4FD4" w:rsidRPr="007535E3" w:rsidRDefault="00AA4FD4" w:rsidP="00612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4D7DE75" w14:textId="77777777" w:rsidR="00770712" w:rsidRPr="007535E3" w:rsidRDefault="00770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7535E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256F3E1" w14:textId="078C29F9" w:rsidR="00B31C75" w:rsidRPr="007535E3" w:rsidRDefault="00BD493F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535E3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206502" w:rsidRPr="007535E3">
        <w:rPr>
          <w:rFonts w:ascii="Angsana New" w:hAnsi="Angsana New"/>
          <w:b/>
          <w:bCs/>
          <w:sz w:val="30"/>
          <w:szCs w:val="30"/>
        </w:rPr>
        <w:t>7</w:t>
      </w:r>
      <w:r w:rsidR="00B31C75" w:rsidRPr="007535E3">
        <w:rPr>
          <w:rFonts w:ascii="Angsana New" w:hAnsi="Angsana New"/>
          <w:b/>
          <w:bCs/>
          <w:sz w:val="30"/>
          <w:szCs w:val="30"/>
        </w:rPr>
        <w:tab/>
      </w:r>
      <w:r w:rsidR="00B31C75" w:rsidRPr="007535E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CD6C71F" w14:textId="77777777" w:rsidR="00B31C75" w:rsidRPr="007535E3" w:rsidRDefault="00B31C75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6A1B592" w14:textId="77777777" w:rsidR="00B31C75" w:rsidRPr="007535E3" w:rsidRDefault="00B31C75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4BF7C8D" w14:textId="77777777" w:rsidR="00B31C75" w:rsidRPr="007535E3" w:rsidRDefault="00B31C75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11A1740" w14:textId="77777777" w:rsidR="00B31C75" w:rsidRPr="007535E3" w:rsidRDefault="003B6FCA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กลุ่ม</w:t>
      </w:r>
      <w:r w:rsidR="00B31C75" w:rsidRPr="007535E3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</w:t>
      </w:r>
      <w:r w:rsidR="003217C5" w:rsidRPr="007535E3">
        <w:rPr>
          <w:rFonts w:ascii="Angsana New" w:hAnsi="Angsana New"/>
          <w:sz w:val="30"/>
          <w:szCs w:val="30"/>
          <w:cs/>
        </w:rPr>
        <w:t xml:space="preserve">ดตามสัญญาของคู่สัญญา </w:t>
      </w:r>
      <w:r w:rsidRPr="007535E3">
        <w:rPr>
          <w:rFonts w:ascii="Angsana New" w:hAnsi="Angsana New"/>
          <w:sz w:val="30"/>
          <w:szCs w:val="30"/>
          <w:cs/>
        </w:rPr>
        <w:t>กลุ่ม</w:t>
      </w:r>
      <w:r w:rsidR="003217C5" w:rsidRPr="007535E3">
        <w:rPr>
          <w:rFonts w:ascii="Angsana New" w:hAnsi="Angsana New"/>
          <w:sz w:val="30"/>
          <w:szCs w:val="30"/>
          <w:cs/>
        </w:rPr>
        <w:t>บริษัทไม่มีการ</w:t>
      </w:r>
      <w:r w:rsidR="008E0017" w:rsidRPr="007535E3">
        <w:rPr>
          <w:rFonts w:ascii="Angsana New" w:hAnsi="Angsana New"/>
          <w:sz w:val="30"/>
          <w:szCs w:val="30"/>
          <w:cs/>
        </w:rPr>
        <w:t>ถือหรือ</w:t>
      </w:r>
      <w:r w:rsidR="00B31C75" w:rsidRPr="007535E3">
        <w:rPr>
          <w:rFonts w:ascii="Angsana New" w:hAnsi="Angsana New"/>
          <w:sz w:val="30"/>
          <w:szCs w:val="30"/>
          <w:cs/>
        </w:rPr>
        <w:t xml:space="preserve">ออกตราสารอนุพันธ์ เพื่อการเก็งกำไรหรือการค้า </w:t>
      </w:r>
    </w:p>
    <w:p w14:paraId="60FAA68C" w14:textId="77777777" w:rsidR="00A95242" w:rsidRPr="007535E3" w:rsidRDefault="00A95242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AD440D3" w14:textId="77777777" w:rsidR="006C0645" w:rsidRPr="007535E3" w:rsidRDefault="006C0645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</w:t>
      </w:r>
      <w:r w:rsidR="00B57631"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จัดการทุน</w:t>
      </w:r>
    </w:p>
    <w:p w14:paraId="0BC7962D" w14:textId="77777777" w:rsidR="00B57631" w:rsidRPr="007535E3" w:rsidRDefault="00B57631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2D906AE" w14:textId="77777777" w:rsidR="00B57631" w:rsidRPr="007535E3" w:rsidRDefault="00B57631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นโยบายของคณะกรรมการบริษัท</w:t>
      </w:r>
      <w:r w:rsidR="004F2D98" w:rsidRPr="007535E3">
        <w:rPr>
          <w:rFonts w:ascii="Angsana New" w:hAnsi="Angsana New"/>
          <w:sz w:val="30"/>
          <w:szCs w:val="30"/>
          <w:cs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คือการรักษาระดับเงินทุนให้มั่นคงเพื่อรักษา</w:t>
      </w:r>
      <w:r w:rsidR="00473424" w:rsidRPr="007535E3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7535E3">
        <w:rPr>
          <w:rFonts w:ascii="Angsana New" w:hAnsi="Angsana New"/>
          <w:sz w:val="30"/>
          <w:szCs w:val="30"/>
          <w:cs/>
        </w:rPr>
        <w:t>นักลงทุน เจ้าหนี้และตลาด และก่อให้เกิดการพัฒนาธุรกิจในอนาคต คณะกรรมการได้มีการกำกับดูแลผลตอบแทนจากการลงทุน ซึ่ง</w:t>
      </w:r>
      <w:r w:rsidR="003B6FCA" w:rsidRPr="007535E3">
        <w:rPr>
          <w:rFonts w:ascii="Angsana New" w:hAnsi="Angsana New"/>
          <w:sz w:val="30"/>
          <w:szCs w:val="30"/>
          <w:cs/>
        </w:rPr>
        <w:t>กลุ่ม</w:t>
      </w:r>
      <w:r w:rsidRPr="007535E3">
        <w:rPr>
          <w:rFonts w:ascii="Angsana New" w:hAnsi="Angsana New"/>
          <w:sz w:val="30"/>
          <w:szCs w:val="30"/>
          <w:cs/>
        </w:rPr>
        <w:t>บริษัทพิจารณาจากสัดส่วนของผลตอบแทนจากกิจกรรมดำเนินงานต่อส่วน</w:t>
      </w:r>
      <w:r w:rsidR="00F86666" w:rsidRPr="007535E3">
        <w:rPr>
          <w:rFonts w:ascii="Angsana New" w:hAnsi="Angsana New"/>
          <w:sz w:val="30"/>
          <w:szCs w:val="30"/>
          <w:cs/>
        </w:rPr>
        <w:t>ของเจ้าของรวม อีกทั้งยังกำกับดูแลระดับการจ่ายเงินปันผลให้แก่ผู้ถือหุ้นสามัญ</w:t>
      </w:r>
    </w:p>
    <w:p w14:paraId="5AE1FBE1" w14:textId="77777777" w:rsidR="00A41F5B" w:rsidRPr="007535E3" w:rsidRDefault="00A41F5B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A88C933" w14:textId="77777777" w:rsidR="00B31C75" w:rsidRPr="007535E3" w:rsidRDefault="00B31C75" w:rsidP="00C8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5C9B6791" w14:textId="77777777" w:rsidR="00B31C75" w:rsidRPr="007535E3" w:rsidRDefault="00B31C75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0E10ECD" w14:textId="010EAA5C" w:rsidR="00B31C75" w:rsidRPr="007535E3" w:rsidRDefault="00B31C75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535E3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</w:t>
      </w:r>
      <w:r w:rsidR="00C904E0" w:rsidRPr="007535E3">
        <w:rPr>
          <w:rFonts w:ascii="Angsana New" w:hAnsi="Angsana New"/>
          <w:sz w:val="30"/>
          <w:szCs w:val="30"/>
          <w:cs/>
        </w:rPr>
        <w:t>ที่จะเกิดในอนาคต</w:t>
      </w:r>
      <w:r w:rsidRPr="007535E3">
        <w:rPr>
          <w:rFonts w:ascii="Angsana New" w:hAnsi="Angsana New"/>
          <w:sz w:val="30"/>
          <w:szCs w:val="30"/>
          <w:cs/>
        </w:rPr>
        <w:t>ของอัตราดอกเบี้ยในตลาด ซึ่งส่งผลกระทบต่อการดำเนินงานและกระแสเงินสดของ</w:t>
      </w:r>
      <w:r w:rsidR="003B6FCA" w:rsidRPr="007535E3">
        <w:rPr>
          <w:rFonts w:ascii="Angsana New" w:hAnsi="Angsana New"/>
          <w:sz w:val="30"/>
          <w:szCs w:val="30"/>
          <w:cs/>
        </w:rPr>
        <w:t>กลุ่ม</w:t>
      </w:r>
      <w:r w:rsidRPr="007535E3">
        <w:rPr>
          <w:rFonts w:ascii="Angsana New" w:hAnsi="Angsana New"/>
          <w:sz w:val="30"/>
          <w:szCs w:val="30"/>
          <w:cs/>
        </w:rPr>
        <w:t>บริษัท</w:t>
      </w:r>
      <w:r w:rsidR="00C47232">
        <w:rPr>
          <w:rFonts w:ascii="Angsana New" w:hAnsi="Angsana New" w:hint="cs"/>
          <w:sz w:val="30"/>
          <w:szCs w:val="30"/>
          <w:cs/>
        </w:rPr>
        <w:t xml:space="preserve"> ดอกเบี้ยของเงินให้กู้ยืมแก่บุคคลหรือกิจการที่เกี่ยวข้องกันมีอัตราคงที่</w:t>
      </w:r>
    </w:p>
    <w:p w14:paraId="42F08F1E" w14:textId="77777777" w:rsidR="00206502" w:rsidRPr="00C47232" w:rsidRDefault="00206502" w:rsidP="00C47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70"/>
        <w:gridCol w:w="990"/>
        <w:gridCol w:w="270"/>
        <w:gridCol w:w="1170"/>
        <w:gridCol w:w="270"/>
        <w:gridCol w:w="1080"/>
        <w:gridCol w:w="270"/>
        <w:gridCol w:w="1080"/>
      </w:tblGrid>
      <w:tr w:rsidR="005673A8" w:rsidRPr="007535E3" w14:paraId="4A8CF14E" w14:textId="77777777" w:rsidTr="00243652">
        <w:trPr>
          <w:tblHeader/>
        </w:trPr>
        <w:tc>
          <w:tcPr>
            <w:tcW w:w="2970" w:type="dxa"/>
          </w:tcPr>
          <w:p w14:paraId="21AF56AE" w14:textId="436809DF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9"/>
          </w:tcPr>
          <w:p w14:paraId="5E9D1073" w14:textId="25DDFBD4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673A8" w:rsidRPr="007535E3" w14:paraId="282155AF" w14:textId="77777777" w:rsidTr="00243652">
        <w:trPr>
          <w:tblHeader/>
        </w:trPr>
        <w:tc>
          <w:tcPr>
            <w:tcW w:w="2970" w:type="dxa"/>
          </w:tcPr>
          <w:p w14:paraId="1C121BE6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C502DE" w14:textId="77777777" w:rsidR="00206502" w:rsidRPr="007535E3" w:rsidRDefault="00206502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A0C0752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  <w:vAlign w:val="bottom"/>
          </w:tcPr>
          <w:p w14:paraId="0A819442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913A58" w:rsidRPr="007535E3" w14:paraId="44AE55F1" w14:textId="77777777" w:rsidTr="00243652">
        <w:trPr>
          <w:tblHeader/>
        </w:trPr>
        <w:tc>
          <w:tcPr>
            <w:tcW w:w="2970" w:type="dxa"/>
            <w:vAlign w:val="bottom"/>
          </w:tcPr>
          <w:p w14:paraId="21E0ECC6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535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535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CE8255F" w14:textId="2BABA3FA" w:rsidR="00206502" w:rsidRPr="007535E3" w:rsidRDefault="00206502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อัตราดอกเบี้ยที่แท้จริง</w:t>
            </w:r>
          </w:p>
        </w:tc>
        <w:tc>
          <w:tcPr>
            <w:tcW w:w="270" w:type="dxa"/>
          </w:tcPr>
          <w:p w14:paraId="00EE8542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7ADCFD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7535E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97CAF99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697626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7535E3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  <w:p w14:paraId="2BE6430F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 xml:space="preserve">แต่ภายใน </w:t>
            </w:r>
            <w:r w:rsidRPr="007535E3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BA75337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304ABC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7535E3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0AFDB65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80AE5F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673A8" w:rsidRPr="007535E3" w14:paraId="535E9A3D" w14:textId="77777777" w:rsidTr="00243652">
        <w:trPr>
          <w:tblHeader/>
        </w:trPr>
        <w:tc>
          <w:tcPr>
            <w:tcW w:w="2970" w:type="dxa"/>
          </w:tcPr>
          <w:p w14:paraId="6F23D9D0" w14:textId="61F23CA9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7E38B" w14:textId="77777777" w:rsidR="00206502" w:rsidRPr="007535E3" w:rsidRDefault="00206502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535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5912364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4C076947" w14:textId="1BECA070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C07F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535E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13A58" w:rsidRPr="007535E3" w14:paraId="11D21153" w14:textId="77777777" w:rsidTr="00243652">
        <w:tc>
          <w:tcPr>
            <w:tcW w:w="2970" w:type="dxa"/>
          </w:tcPr>
          <w:p w14:paraId="6F500101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6B438450" w14:textId="77777777" w:rsidR="00206502" w:rsidRPr="007535E3" w:rsidRDefault="00206502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837E222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EAE993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90F8138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DD32DC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AF502F4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7F2D1A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DF1E57C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FD91DF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3A58" w:rsidRPr="007535E3" w14:paraId="69BEBF1C" w14:textId="77777777" w:rsidTr="00243652">
        <w:tc>
          <w:tcPr>
            <w:tcW w:w="2970" w:type="dxa"/>
          </w:tcPr>
          <w:p w14:paraId="42EF538D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2651D1D" w14:textId="77777777" w:rsidR="00206502" w:rsidRPr="007535E3" w:rsidRDefault="00206502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1ADA05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2ACEA8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6B889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220768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82FDFF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56D19D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B453CB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F71D5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A58" w:rsidRPr="007535E3" w14:paraId="6FDE253D" w14:textId="77777777" w:rsidTr="00243652">
        <w:tc>
          <w:tcPr>
            <w:tcW w:w="2970" w:type="dxa"/>
          </w:tcPr>
          <w:p w14:paraId="07DCC366" w14:textId="77777777" w:rsidR="0024365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เงินให้กู้ยืมแก่บุคคลหรือกิจการที่</w:t>
            </w:r>
            <w:r w:rsidR="00243652" w:rsidRPr="007535E3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77F423ED" w14:textId="17890900" w:rsidR="00206502" w:rsidRPr="007535E3" w:rsidRDefault="0024365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206502" w:rsidRPr="007535E3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170" w:type="dxa"/>
          </w:tcPr>
          <w:p w14:paraId="7132D12D" w14:textId="77777777" w:rsidR="009F7E7E" w:rsidRPr="007535E3" w:rsidRDefault="009F7E7E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C133168" w14:textId="1E850C3A" w:rsidR="00206502" w:rsidRPr="007535E3" w:rsidRDefault="005673A8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35E3">
              <w:rPr>
                <w:rFonts w:ascii="Angsana New" w:hAnsi="Angsana New" w:cs="Angsana New" w:hint="cs"/>
                <w:sz w:val="30"/>
                <w:szCs w:val="30"/>
              </w:rPr>
              <w:t>1.25</w:t>
            </w:r>
          </w:p>
        </w:tc>
        <w:tc>
          <w:tcPr>
            <w:tcW w:w="270" w:type="dxa"/>
          </w:tcPr>
          <w:p w14:paraId="375B5BCB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58EA86" w14:textId="77777777" w:rsidR="009F7E7E" w:rsidRPr="007535E3" w:rsidRDefault="009F7E7E" w:rsidP="005673A8">
            <w:pPr>
              <w:pStyle w:val="E"/>
              <w:tabs>
                <w:tab w:val="decimal" w:pos="442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  <w:p w14:paraId="46DD3BB5" w14:textId="458FAFD2" w:rsidR="00206502" w:rsidRPr="007535E3" w:rsidRDefault="005673A8" w:rsidP="005673A8">
            <w:pPr>
              <w:pStyle w:val="E"/>
              <w:tabs>
                <w:tab w:val="decimal" w:pos="442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487B1A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3698EA" w14:textId="77777777" w:rsidR="009F7E7E" w:rsidRPr="007535E3" w:rsidRDefault="009F7E7E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7A760F2" w14:textId="5229EB59" w:rsidR="00206502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sz w:val="30"/>
                <w:szCs w:val="30"/>
              </w:rPr>
              <w:t>59,953</w:t>
            </w:r>
          </w:p>
        </w:tc>
        <w:tc>
          <w:tcPr>
            <w:tcW w:w="270" w:type="dxa"/>
          </w:tcPr>
          <w:p w14:paraId="1B3F0F37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43835" w14:textId="77777777" w:rsidR="009F7E7E" w:rsidRPr="007535E3" w:rsidRDefault="009F7E7E" w:rsidP="005673A8">
            <w:pPr>
              <w:pStyle w:val="E"/>
              <w:tabs>
                <w:tab w:val="decimal" w:pos="461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  <w:p w14:paraId="5D3768A7" w14:textId="22950BD9" w:rsidR="00206502" w:rsidRPr="007535E3" w:rsidRDefault="005673A8" w:rsidP="005673A8">
            <w:pPr>
              <w:pStyle w:val="E"/>
              <w:tabs>
                <w:tab w:val="decimal" w:pos="461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B6A6EF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A74396" w14:textId="77777777" w:rsidR="009F7E7E" w:rsidRPr="007535E3" w:rsidRDefault="009F7E7E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72EF79D" w14:textId="161D21D2" w:rsidR="00206502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sz w:val="30"/>
                <w:szCs w:val="30"/>
              </w:rPr>
              <w:t>59,953</w:t>
            </w:r>
          </w:p>
        </w:tc>
      </w:tr>
      <w:tr w:rsidR="00913A58" w:rsidRPr="007535E3" w14:paraId="62B43BEF" w14:textId="77777777" w:rsidTr="00243652">
        <w:tc>
          <w:tcPr>
            <w:tcW w:w="2970" w:type="dxa"/>
          </w:tcPr>
          <w:p w14:paraId="384781E2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A4E8429" w14:textId="77777777" w:rsidR="00206502" w:rsidRPr="007535E3" w:rsidRDefault="00206502" w:rsidP="00060B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0D032" w14:textId="77777777" w:rsidR="00206502" w:rsidRPr="007535E3" w:rsidRDefault="00206502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AFC396" w14:textId="1E59BC7A" w:rsidR="00206502" w:rsidRPr="007535E3" w:rsidRDefault="005673A8" w:rsidP="005673A8">
            <w:pPr>
              <w:pStyle w:val="E"/>
              <w:tabs>
                <w:tab w:val="decimal" w:pos="442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EF3EE3" w14:textId="77777777" w:rsidR="00206502" w:rsidRPr="007535E3" w:rsidRDefault="00206502" w:rsidP="005673A8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4C6BCC" w14:textId="51BC65B4" w:rsidR="00206502" w:rsidRPr="007535E3" w:rsidRDefault="005673A8" w:rsidP="00243652">
            <w:pPr>
              <w:pStyle w:val="E"/>
              <w:tabs>
                <w:tab w:val="decimal" w:pos="957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59,953</w:t>
            </w:r>
          </w:p>
        </w:tc>
        <w:tc>
          <w:tcPr>
            <w:tcW w:w="270" w:type="dxa"/>
          </w:tcPr>
          <w:p w14:paraId="50D04913" w14:textId="77777777" w:rsidR="00206502" w:rsidRPr="007535E3" w:rsidRDefault="00206502" w:rsidP="005673A8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90412E" w14:textId="042CF123" w:rsidR="00206502" w:rsidRPr="007535E3" w:rsidRDefault="005673A8" w:rsidP="005673A8">
            <w:pPr>
              <w:pStyle w:val="E"/>
              <w:tabs>
                <w:tab w:val="decimal" w:pos="461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217566" w14:textId="77777777" w:rsidR="00206502" w:rsidRPr="007535E3" w:rsidRDefault="00206502" w:rsidP="005673A8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A1B546" w14:textId="1F12DF8E" w:rsidR="00206502" w:rsidRPr="007535E3" w:rsidRDefault="005673A8" w:rsidP="0056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 w:hint="cs"/>
                <w:b/>
                <w:bCs/>
                <w:sz w:val="30"/>
                <w:szCs w:val="30"/>
              </w:rPr>
              <w:t>59,953</w:t>
            </w:r>
          </w:p>
        </w:tc>
      </w:tr>
    </w:tbl>
    <w:p w14:paraId="7C6ED50F" w14:textId="77777777" w:rsidR="00206502" w:rsidRPr="007535E3" w:rsidRDefault="00206502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68A3440" w14:textId="4DDB6D92" w:rsidR="00010767" w:rsidRPr="007535E3" w:rsidRDefault="00010767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535E3">
        <w:rPr>
          <w:rFonts w:ascii="Angsana New" w:hAnsi="Angsana New"/>
          <w:sz w:val="24"/>
          <w:szCs w:val="24"/>
        </w:rPr>
        <w:br w:type="page"/>
      </w:r>
    </w:p>
    <w:p w14:paraId="0ABA0137" w14:textId="2B370D05" w:rsidR="00B31C75" w:rsidRPr="007535E3" w:rsidRDefault="00B31C75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1CCD428C" w14:textId="77777777" w:rsidR="00247F6D" w:rsidRPr="007535E3" w:rsidRDefault="00247F6D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97EA4BE" w14:textId="43D1689C" w:rsidR="00247F6D" w:rsidRPr="007535E3" w:rsidRDefault="003B6FCA" w:rsidP="002E5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กลุ่ม</w:t>
      </w:r>
      <w:r w:rsidR="00B31C75" w:rsidRPr="007535E3">
        <w:rPr>
          <w:rFonts w:ascii="Angsana New" w:hAnsi="Angsana New"/>
          <w:sz w:val="30"/>
          <w:szCs w:val="30"/>
          <w:cs/>
        </w:rPr>
        <w:t xml:space="preserve"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</w:t>
      </w:r>
      <w:r w:rsidR="00456157" w:rsidRPr="007535E3">
        <w:rPr>
          <w:rFonts w:ascii="Angsana New" w:hAnsi="Angsana New"/>
          <w:sz w:val="30"/>
          <w:szCs w:val="30"/>
          <w:cs/>
        </w:rPr>
        <w:t>กลุ่ม</w:t>
      </w:r>
      <w:r w:rsidR="00B31C75" w:rsidRPr="007535E3">
        <w:rPr>
          <w:rFonts w:ascii="Angsana New" w:hAnsi="Angsana New"/>
          <w:sz w:val="30"/>
          <w:szCs w:val="30"/>
          <w:cs/>
        </w:rPr>
        <w:t>บริษัทลดความเสี่ยงจากอัตราแลกเปลี่ยนโดยการเปิดบัญชีเงินฝากสกุลเงินเหรียญสหรัฐอเมริกา</w:t>
      </w:r>
      <w:r w:rsidR="008865DC" w:rsidRPr="007535E3">
        <w:rPr>
          <w:rFonts w:ascii="Angsana New" w:hAnsi="Angsana New"/>
          <w:sz w:val="30"/>
          <w:szCs w:val="30"/>
        </w:rPr>
        <w:t xml:space="preserve"> </w:t>
      </w:r>
      <w:r w:rsidR="00B31C75" w:rsidRPr="007535E3">
        <w:rPr>
          <w:rFonts w:ascii="Angsana New" w:hAnsi="Angsana New"/>
          <w:sz w:val="30"/>
          <w:szCs w:val="30"/>
          <w:cs/>
        </w:rPr>
        <w:t>เพื่อรองรับรายการหมุนเวียนของสินทรัพย์และหนี้สินดังกล่าว</w:t>
      </w:r>
      <w:r w:rsidR="00C904E0" w:rsidRPr="007535E3">
        <w:rPr>
          <w:rFonts w:ascii="Angsana New" w:hAnsi="Angsana New"/>
          <w:sz w:val="30"/>
          <w:szCs w:val="30"/>
          <w:cs/>
        </w:rPr>
        <w:t xml:space="preserve"> และ</w:t>
      </w:r>
      <w:r w:rsidRPr="007535E3">
        <w:rPr>
          <w:rFonts w:ascii="Angsana New" w:hAnsi="Angsana New"/>
          <w:sz w:val="30"/>
          <w:szCs w:val="30"/>
          <w:cs/>
        </w:rPr>
        <w:t>กลุ่ม</w:t>
      </w:r>
      <w:r w:rsidR="00C904E0" w:rsidRPr="007535E3">
        <w:rPr>
          <w:rFonts w:ascii="Angsana New" w:hAnsi="Angsana New"/>
          <w:sz w:val="30"/>
          <w:szCs w:val="30"/>
          <w:cs/>
        </w:rPr>
        <w:t>บริษัทได้ทำสัญญา</w:t>
      </w:r>
      <w:r w:rsidR="00797AED" w:rsidRPr="007535E3">
        <w:rPr>
          <w:rFonts w:ascii="Angsana New" w:hAnsi="Angsana New"/>
          <w:sz w:val="30"/>
          <w:szCs w:val="30"/>
          <w:cs/>
        </w:rPr>
        <w:t>ซื้อและ</w:t>
      </w:r>
      <w:r w:rsidR="00C904E0" w:rsidRPr="007535E3">
        <w:rPr>
          <w:rFonts w:ascii="Angsana New" w:hAnsi="Angsana New"/>
          <w:sz w:val="30"/>
          <w:szCs w:val="30"/>
          <w:cs/>
        </w:rPr>
        <w:t>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</w:t>
      </w:r>
      <w:r w:rsidR="00A358DB" w:rsidRPr="007535E3">
        <w:rPr>
          <w:rFonts w:ascii="Angsana New" w:hAnsi="Angsana New"/>
          <w:sz w:val="30"/>
          <w:szCs w:val="30"/>
          <w:cs/>
        </w:rPr>
        <w:t>และหนี้สิน</w:t>
      </w:r>
      <w:r w:rsidR="00C904E0" w:rsidRPr="007535E3">
        <w:rPr>
          <w:rFonts w:ascii="Angsana New" w:hAnsi="Angsana New"/>
          <w:sz w:val="30"/>
          <w:szCs w:val="30"/>
          <w:cs/>
        </w:rPr>
        <w:t>ทางการเงินที่เป็นเงินตราต่างประเทศ</w:t>
      </w:r>
      <w:r w:rsidR="00340C08" w:rsidRPr="007535E3">
        <w:rPr>
          <w:rFonts w:ascii="Angsana New" w:hAnsi="Angsana New"/>
          <w:sz w:val="30"/>
          <w:szCs w:val="30"/>
          <w:cs/>
        </w:rPr>
        <w:t xml:space="preserve">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5A82C31F" w14:textId="77777777" w:rsidR="00316776" w:rsidRPr="007535E3" w:rsidRDefault="00316776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5845BA5" w14:textId="77777777" w:rsidR="00316776" w:rsidRPr="007535E3" w:rsidRDefault="00316776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eastAsia="MS Mincho" w:hAnsi="Angsana New"/>
          <w:sz w:val="30"/>
          <w:szCs w:val="30"/>
          <w:cs/>
          <w:lang w:eastAsia="ja-JP"/>
        </w:rPr>
        <w:t xml:space="preserve">ณ </w:t>
      </w:r>
      <w:r w:rsidRPr="007535E3">
        <w:rPr>
          <w:rFonts w:ascii="Angsana New" w:hAnsi="Angsana New"/>
          <w:sz w:val="30"/>
          <w:szCs w:val="30"/>
          <w:cs/>
        </w:rPr>
        <w:t xml:space="preserve">วันที่ 31 ธันวาคม </w:t>
      </w:r>
      <w:r w:rsidR="00456157" w:rsidRPr="007535E3">
        <w:rPr>
          <w:rFonts w:ascii="Angsana New" w:hAnsi="Angsana New"/>
          <w:sz w:val="30"/>
          <w:szCs w:val="30"/>
          <w:cs/>
        </w:rPr>
        <w:t>กลุ่มบริษัท</w:t>
      </w:r>
      <w:r w:rsidR="00685473" w:rsidRPr="007535E3">
        <w:rPr>
          <w:rFonts w:ascii="Angsana New" w:hAnsi="Angsana New"/>
          <w:sz w:val="30"/>
          <w:szCs w:val="30"/>
          <w:cs/>
        </w:rPr>
        <w:t>และ</w:t>
      </w:r>
      <w:r w:rsidRPr="007535E3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357CFD20" w14:textId="77777777" w:rsidR="00770712" w:rsidRPr="007535E3" w:rsidRDefault="00770712" w:rsidP="00E47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270"/>
        <w:gridCol w:w="990"/>
        <w:gridCol w:w="270"/>
        <w:gridCol w:w="990"/>
        <w:gridCol w:w="270"/>
        <w:gridCol w:w="990"/>
      </w:tblGrid>
      <w:tr w:rsidR="008B40F1" w:rsidRPr="007535E3" w14:paraId="6AC1513A" w14:textId="77777777" w:rsidTr="00473BD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DF532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27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4691D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7535E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</w:tr>
      <w:tr w:rsidR="008B40F1" w:rsidRPr="007535E3" w14:paraId="5F6979F1" w14:textId="77777777" w:rsidTr="00473BD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61A28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สินทรัพย์และหนี้สินที่เป็นเงินตราต่างประเทศ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23361C37" w14:textId="06396766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24"/>
                <w:szCs w:val="24"/>
                <w:lang w:eastAsia="ja-JP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53FD9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เหรียญสหรัฐ</w:t>
            </w:r>
          </w:p>
          <w:p w14:paraId="0ECF47D2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2EAA0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EFE3D4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ยูโร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03FE7A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9466C94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  <w:p w14:paraId="4DC056F0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535E3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อื่น 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D4019D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EC85D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8B40F1" w:rsidRPr="007535E3" w14:paraId="05850E2B" w14:textId="77777777" w:rsidTr="00473BD2">
        <w:tc>
          <w:tcPr>
            <w:tcW w:w="45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C77EA97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52"/>
              <w:jc w:val="center"/>
              <w:rPr>
                <w:rFonts w:ascii="Angsana New" w:eastAsia="MS Mincho" w:hAnsi="Angsana New"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F6F8D1A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 w:hint="cs"/>
                <w:i/>
                <w:iCs/>
                <w:sz w:val="28"/>
                <w:szCs w:val="28"/>
                <w:cs/>
                <w:lang w:eastAsia="ja-JP"/>
              </w:rPr>
              <w:t>(พันบาท)</w:t>
            </w:r>
          </w:p>
        </w:tc>
      </w:tr>
      <w:tr w:rsidR="008B40F1" w:rsidRPr="007535E3" w14:paraId="4B558D08" w14:textId="77777777" w:rsidTr="00473BD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D346D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12B43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F5983C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E090B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0DBD44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D22C47A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85004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27F2D" w14:textId="77777777" w:rsidR="008B40F1" w:rsidRPr="007535E3" w:rsidRDefault="008B40F1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913F12" w:rsidRPr="007535E3" w14:paraId="344B3643" w14:textId="77777777" w:rsidTr="00473BD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041C7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828EB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34,252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0666A2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C3596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C08213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4AF0CB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1,554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043FB7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D0A26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35,806</w:t>
            </w:r>
          </w:p>
        </w:tc>
      </w:tr>
      <w:tr w:rsidR="00913F12" w:rsidRPr="007535E3" w14:paraId="4E4FF36F" w14:textId="77777777" w:rsidTr="00473BD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D75BE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C5DA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4,280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950F23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2B4D8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907126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519EDD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485908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C4C18" w14:textId="0D8C0CA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4,2</w:t>
            </w:r>
            <w:r w:rsidR="0088023E"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</w:t>
            </w: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</w:t>
            </w:r>
          </w:p>
        </w:tc>
      </w:tr>
      <w:tr w:rsidR="00913F12" w:rsidRPr="007535E3" w14:paraId="29C6A34C" w14:textId="77777777" w:rsidTr="00473BD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3AC46F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ED1BC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(64,502)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10D310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E0EBC" w14:textId="185680C4" w:rsidR="00913F12" w:rsidRPr="007535E3" w:rsidRDefault="00770712" w:rsidP="0077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(2,247)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08414C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BDFC3D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82A51F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84DA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(66,749)</w:t>
            </w:r>
          </w:p>
        </w:tc>
      </w:tr>
      <w:tr w:rsidR="00913F12" w:rsidRPr="007535E3" w14:paraId="7FA33F00" w14:textId="77777777" w:rsidTr="00473BD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35714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E06426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(25,970)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6EBD08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568A5D" w14:textId="514C2215" w:rsidR="00913F12" w:rsidRPr="007535E3" w:rsidRDefault="00770712" w:rsidP="0077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(2,247)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6DCF0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56C426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1,554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AF9AEE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D76DFC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(26,663)</w:t>
            </w:r>
          </w:p>
        </w:tc>
      </w:tr>
      <w:tr w:rsidR="00913F12" w:rsidRPr="007535E3" w14:paraId="7B68329C" w14:textId="77777777" w:rsidTr="00473BD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4D6C4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สัญญาซื้อเงินตราต่างประเทศ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FE91C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64,502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BE8AB9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CB3D9" w14:textId="7486132A" w:rsidR="00913F12" w:rsidRPr="007535E3" w:rsidRDefault="00770712" w:rsidP="0077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EC611B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55F10C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0D2197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E7B97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66,749</w:t>
            </w:r>
          </w:p>
        </w:tc>
      </w:tr>
      <w:tr w:rsidR="00913F12" w:rsidRPr="007535E3" w14:paraId="711E1A16" w14:textId="77777777" w:rsidTr="00473BD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A73F2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สัญญาขายเงินตราต่างประเทศ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EEECB1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(4,280)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FB4413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F7DD3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3AB0DD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9FE461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092BC4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E0BF77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(4,280)</w:t>
            </w:r>
          </w:p>
        </w:tc>
      </w:tr>
      <w:tr w:rsidR="00913F12" w:rsidRPr="007535E3" w14:paraId="62BBFB54" w14:textId="77777777" w:rsidTr="00473BD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BA060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A44962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34,252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00B85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E6BBC4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BE2EDC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1893E6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1,554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EEC08F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5E1E45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35,806</w:t>
            </w:r>
          </w:p>
        </w:tc>
      </w:tr>
      <w:tr w:rsidR="00913F12" w:rsidRPr="007535E3" w14:paraId="5E2FB527" w14:textId="77777777" w:rsidTr="005673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5C38B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4B9944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43A384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E4C250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FF5C37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7B818C35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ECD27A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536AAA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673A8" w:rsidRPr="007535E3" w14:paraId="7D042819" w14:textId="77777777" w:rsidTr="005673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CA10F" w14:textId="77777777" w:rsidR="005673A8" w:rsidRPr="007535E3" w:rsidRDefault="005673A8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BB3E2" w14:textId="77777777" w:rsidR="005673A8" w:rsidRPr="007535E3" w:rsidRDefault="005673A8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10D379" w14:textId="77777777" w:rsidR="005673A8" w:rsidRPr="007535E3" w:rsidRDefault="005673A8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D91CA" w14:textId="77777777" w:rsidR="005673A8" w:rsidRPr="007535E3" w:rsidRDefault="005673A8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1EBB23" w14:textId="77777777" w:rsidR="005673A8" w:rsidRPr="007535E3" w:rsidRDefault="005673A8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4FE15DD" w14:textId="77777777" w:rsidR="005673A8" w:rsidRPr="007535E3" w:rsidRDefault="005673A8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99AB8E" w14:textId="77777777" w:rsidR="005673A8" w:rsidRPr="007535E3" w:rsidRDefault="005673A8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7527C" w14:textId="77777777" w:rsidR="005673A8" w:rsidRPr="007535E3" w:rsidRDefault="005673A8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</w:tbl>
    <w:p w14:paraId="2FC0282E" w14:textId="77777777" w:rsidR="005673A8" w:rsidRPr="007535E3" w:rsidRDefault="005673A8">
      <w:r w:rsidRPr="007535E3"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270"/>
        <w:gridCol w:w="990"/>
        <w:gridCol w:w="270"/>
        <w:gridCol w:w="990"/>
        <w:gridCol w:w="270"/>
        <w:gridCol w:w="990"/>
      </w:tblGrid>
      <w:tr w:rsidR="005673A8" w:rsidRPr="007535E3" w14:paraId="380C425B" w14:textId="77777777" w:rsidTr="00060BE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34B1C" w14:textId="1079E7D9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27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26BE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7535E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</w:tr>
      <w:tr w:rsidR="005673A8" w:rsidRPr="007535E3" w14:paraId="11F22A0F" w14:textId="77777777" w:rsidTr="00060BE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A764C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สินทรัพย์และหนี้สินที่เป็นเงินตราต่างประเทศ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2E792843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24"/>
                <w:szCs w:val="24"/>
                <w:lang w:eastAsia="ja-JP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A6655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เหรียญสหรัฐ</w:t>
            </w:r>
          </w:p>
          <w:p w14:paraId="1F04BC79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BF2F86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ED8AF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ยูโร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1B8379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98F80E4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  <w:p w14:paraId="51506CB0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535E3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อื่น 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668F2E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F9920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5673A8" w:rsidRPr="007535E3" w14:paraId="5F61BB84" w14:textId="77777777" w:rsidTr="00060BEC">
        <w:tc>
          <w:tcPr>
            <w:tcW w:w="45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244353A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52"/>
              <w:jc w:val="center"/>
              <w:rPr>
                <w:rFonts w:ascii="Angsana New" w:eastAsia="MS Mincho" w:hAnsi="Angsana New"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DBAB940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 w:hint="cs"/>
                <w:i/>
                <w:iCs/>
                <w:sz w:val="28"/>
                <w:szCs w:val="28"/>
                <w:cs/>
                <w:lang w:eastAsia="ja-JP"/>
              </w:rPr>
              <w:t>(พันบาท)</w:t>
            </w:r>
          </w:p>
        </w:tc>
      </w:tr>
      <w:tr w:rsidR="00913F12" w:rsidRPr="007535E3" w14:paraId="2540E170" w14:textId="77777777" w:rsidTr="00473BD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57840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31C58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0347CB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E5F8E8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8AC508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0B59B32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FBE75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A5A8F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913F12" w:rsidRPr="007535E3" w14:paraId="078D548B" w14:textId="77777777" w:rsidTr="00473BD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55616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46002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67,010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341AA5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F17B0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6C9C92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BF5A85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04CC0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D3094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67,927</w:t>
            </w:r>
          </w:p>
        </w:tc>
      </w:tr>
      <w:tr w:rsidR="00913F12" w:rsidRPr="007535E3" w14:paraId="2A4CF4DE" w14:textId="77777777" w:rsidTr="00473BD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F10381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04FBE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3,230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A00ABB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8988D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1334A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F695E18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4BB21D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CAB85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3,230</w:t>
            </w:r>
          </w:p>
        </w:tc>
      </w:tr>
      <w:tr w:rsidR="00913F12" w:rsidRPr="007535E3" w14:paraId="6303CCF1" w14:textId="77777777" w:rsidTr="00473BD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AC389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C4545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(4,652)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CA547C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812E2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992911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C93729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(20)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55EC66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AC9FE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(4,672)</w:t>
            </w:r>
          </w:p>
        </w:tc>
      </w:tr>
      <w:tr w:rsidR="00913F12" w:rsidRPr="007535E3" w14:paraId="0E7E150D" w14:textId="77777777" w:rsidTr="00473BD2">
        <w:trPr>
          <w:trHeight w:val="30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DA382E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ยอดบัญชีในงบแสดงฐานะการเงินที่ม</w:t>
            </w:r>
            <w:r w:rsidRPr="007535E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>ี</w:t>
            </w: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AA1581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65,588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07B2B4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5F901C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287184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97ABA6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897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A0B8DA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049DA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66,485</w:t>
            </w:r>
          </w:p>
        </w:tc>
      </w:tr>
      <w:tr w:rsidR="00913F12" w:rsidRPr="007535E3" w14:paraId="24F7FD1C" w14:textId="77777777" w:rsidTr="00473BD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FA59EF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สัญญ</w:t>
            </w:r>
            <w:r w:rsidRPr="007535E3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าซื้อ</w:t>
            </w: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เงินตราต่างประเทศ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58E0DE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4,652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B78396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FCA4A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404696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E0A9D5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E012D6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3FA05D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4,652</w:t>
            </w:r>
          </w:p>
        </w:tc>
      </w:tr>
      <w:tr w:rsidR="00913F12" w:rsidRPr="007535E3" w14:paraId="535AF934" w14:textId="77777777" w:rsidTr="00473BD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5CF3F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สัญญา</w:t>
            </w:r>
            <w:r w:rsidRPr="007535E3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ขาย</w:t>
            </w: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เงินตราต่างประเทศ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DC86F1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(3,230)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31AA57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07677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AD892D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7443EF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5F17B2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1CC268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(3,230)</w:t>
            </w:r>
          </w:p>
        </w:tc>
      </w:tr>
      <w:tr w:rsidR="00913F12" w:rsidRPr="007535E3" w14:paraId="3F40D7FF" w14:textId="77777777" w:rsidTr="00473BD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72F9B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8A46D7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67,010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C97C6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E74F77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EE0351D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26BCF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897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CCEA89B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273C4B" w14:textId="77777777" w:rsidR="00913F12" w:rsidRPr="007535E3" w:rsidRDefault="00913F12" w:rsidP="0091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67,907</w:t>
            </w:r>
          </w:p>
        </w:tc>
      </w:tr>
    </w:tbl>
    <w:p w14:paraId="35AB27CE" w14:textId="77777777" w:rsidR="003C73F3" w:rsidRPr="007535E3" w:rsidRDefault="003C73F3" w:rsidP="00316776">
      <w:pPr>
        <w:spacing w:line="240" w:lineRule="auto"/>
        <w:rPr>
          <w:rFonts w:ascii="Angsana New" w:hAnsi="Angsana New"/>
          <w:sz w:val="24"/>
          <w:szCs w:val="24"/>
        </w:rPr>
      </w:pPr>
    </w:p>
    <w:p w14:paraId="0222DF55" w14:textId="79D236F6" w:rsidR="003C73F3" w:rsidRPr="007535E3" w:rsidRDefault="00ED327B" w:rsidP="00ED3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rPr>
          <w:rFonts w:ascii="Angsana New" w:hAnsi="Angsana New"/>
          <w:sz w:val="2"/>
          <w:szCs w:val="2"/>
        </w:rPr>
      </w:pPr>
      <w:r w:rsidRPr="007535E3">
        <w:rPr>
          <w:rFonts w:ascii="Angsana New" w:hAnsi="Angsana New"/>
          <w:sz w:val="30"/>
          <w:szCs w:val="30"/>
        </w:rPr>
        <w:tab/>
      </w:r>
      <w:r w:rsidRPr="007535E3">
        <w:rPr>
          <w:rFonts w:ascii="Angsana New" w:hAnsi="Angsana New"/>
          <w:sz w:val="30"/>
          <w:szCs w:val="30"/>
        </w:rPr>
        <w:tab/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062"/>
        <w:gridCol w:w="270"/>
        <w:gridCol w:w="990"/>
        <w:gridCol w:w="270"/>
        <w:gridCol w:w="990"/>
        <w:gridCol w:w="270"/>
        <w:gridCol w:w="990"/>
      </w:tblGrid>
      <w:tr w:rsidR="007515EC" w:rsidRPr="007535E3" w14:paraId="2707C139" w14:textId="77777777" w:rsidTr="005673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E7D06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7535E3">
              <w:rPr>
                <w:rFonts w:ascii="Angsana New" w:hAnsi="Angsana New"/>
                <w:sz w:val="28"/>
                <w:szCs w:val="28"/>
              </w:rPr>
              <w:br w:type="page"/>
            </w:r>
            <w:r w:rsidRPr="007535E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8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F0B0E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7535E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7515EC" w:rsidRPr="007535E3" w14:paraId="08A0A1FE" w14:textId="77777777" w:rsidTr="005673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C76D4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สินทรัพย์และหนี้สินที่เป็นเงินตราต่างประเทศ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</w:p>
          <w:p w14:paraId="7AB79C06" w14:textId="7EC5B7BE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97981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เหรียญสหรัฐ</w:t>
            </w:r>
          </w:p>
          <w:p w14:paraId="47E73649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A6211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0EDF4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ยูโร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25AA4B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E9CBAAF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  <w:p w14:paraId="6DB297EC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535E3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อื่น 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7B3C75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B3AEE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7515EC" w:rsidRPr="007535E3" w14:paraId="76B432BC" w14:textId="77777777" w:rsidTr="005673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34579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48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EF47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 w:hint="cs"/>
                <w:i/>
                <w:iCs/>
                <w:sz w:val="28"/>
                <w:szCs w:val="28"/>
                <w:cs/>
                <w:lang w:eastAsia="ja-JP"/>
              </w:rPr>
              <w:t>(พันบาท)</w:t>
            </w:r>
          </w:p>
        </w:tc>
      </w:tr>
      <w:tr w:rsidR="007515EC" w:rsidRPr="007535E3" w14:paraId="51CD51A3" w14:textId="77777777" w:rsidTr="005673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B3C20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E82B3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B8D63B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F8109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05E374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1F3A0EC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715806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AB34C" w14:textId="77777777" w:rsidR="007515EC" w:rsidRPr="007535E3" w:rsidRDefault="007515EC" w:rsidP="0047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A14FDF" w:rsidRPr="007535E3" w14:paraId="094A9C81" w14:textId="77777777" w:rsidTr="005673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1AAB0" w14:textId="77777777" w:rsidR="00A14FDF" w:rsidRPr="007535E3" w:rsidRDefault="00A14FDF" w:rsidP="00A1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เงินสดและรายการเทียบเท่าเงินสด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DFEED" w14:textId="77777777" w:rsidR="00A14FDF" w:rsidRPr="007535E3" w:rsidRDefault="00A14FDF" w:rsidP="00A1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17,724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E98D88" w14:textId="77777777" w:rsidR="00A14FDF" w:rsidRPr="007535E3" w:rsidRDefault="00A14FDF" w:rsidP="00A1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78688" w14:textId="77777777" w:rsidR="00A14FDF" w:rsidRPr="007535E3" w:rsidRDefault="00A14FDF" w:rsidP="00A1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20C701" w14:textId="77777777" w:rsidR="00A14FDF" w:rsidRPr="007535E3" w:rsidRDefault="00A14FDF" w:rsidP="00A1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27F42A9" w14:textId="77777777" w:rsidR="00A14FDF" w:rsidRPr="007535E3" w:rsidRDefault="00170550" w:rsidP="00A1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2D2A4F" w14:textId="77777777" w:rsidR="00A14FDF" w:rsidRPr="007535E3" w:rsidRDefault="00A14FDF" w:rsidP="00A1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CD52C" w14:textId="77777777" w:rsidR="00A14FDF" w:rsidRPr="007535E3" w:rsidRDefault="00F23F43" w:rsidP="00A1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17,744</w:t>
            </w:r>
          </w:p>
        </w:tc>
      </w:tr>
      <w:tr w:rsidR="00170550" w:rsidRPr="007535E3" w14:paraId="0811BBF1" w14:textId="77777777" w:rsidTr="005673A8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62B817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ลูกหนี้การค้า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CF8CF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4,280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220EB7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B6384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57B0C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8E48C2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8A2CAB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06F11" w14:textId="77777777" w:rsidR="00170550" w:rsidRPr="007535E3" w:rsidRDefault="00F23F43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4,280</w:t>
            </w:r>
          </w:p>
        </w:tc>
      </w:tr>
      <w:tr w:rsidR="00170550" w:rsidRPr="007535E3" w14:paraId="354B120B" w14:textId="77777777" w:rsidTr="005673A8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63BB15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เงินให้กู้ยืมแก่กิจการที่เกี่ยวข้องกัน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0CE6C0" w14:textId="0840B952" w:rsidR="00170550" w:rsidRPr="007535E3" w:rsidRDefault="00454FCC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ja-JP"/>
              </w:rPr>
              <w:t>59,953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FD3097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DC65A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F5F10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B1E9FA8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DFEEBD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68221" w14:textId="7F73DBDF" w:rsidR="00170550" w:rsidRPr="007535E3" w:rsidRDefault="00454FCC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ja-JP"/>
              </w:rPr>
              <w:t>59,953</w:t>
            </w:r>
          </w:p>
        </w:tc>
      </w:tr>
      <w:tr w:rsidR="00170550" w:rsidRPr="007535E3" w14:paraId="17FF0A48" w14:textId="77777777" w:rsidTr="005673A8">
        <w:tc>
          <w:tcPr>
            <w:tcW w:w="45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FFF2C2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เจ้าหนี้การค้า</w:t>
            </w: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0D03F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(64,502)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11DD93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E1E55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(2,247)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8E52C2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09B8F0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08AE91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DF9A6" w14:textId="77777777" w:rsidR="00170550" w:rsidRPr="007535E3" w:rsidRDefault="00F23F43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(66,749)</w:t>
            </w:r>
          </w:p>
        </w:tc>
      </w:tr>
      <w:tr w:rsidR="00170550" w:rsidRPr="007535E3" w14:paraId="25412F36" w14:textId="77777777" w:rsidTr="005673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A2FBE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465FB9" w14:textId="68CF7F97" w:rsidR="00170550" w:rsidRPr="007535E3" w:rsidRDefault="00454FCC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17,455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D2EB8F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A3C55D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(2,247)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D7305D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746BD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118A2A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EE4E5D" w14:textId="3BEEADB5" w:rsidR="00170550" w:rsidRPr="007535E3" w:rsidRDefault="00454FCC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15,228</w:t>
            </w:r>
          </w:p>
        </w:tc>
      </w:tr>
      <w:tr w:rsidR="00170550" w:rsidRPr="007535E3" w14:paraId="6027E8C2" w14:textId="77777777" w:rsidTr="005673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BCF3E5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สัญญาซื้อเงินตราต่างประเทศ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E58AC1" w14:textId="77777777" w:rsidR="00170550" w:rsidRPr="007535E3" w:rsidRDefault="00170550" w:rsidP="0045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64,502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0903E7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77D12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B618AC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DD3F00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C6A589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95DFF" w14:textId="77777777" w:rsidR="00170550" w:rsidRPr="007535E3" w:rsidRDefault="00F23F43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66,749</w:t>
            </w:r>
          </w:p>
        </w:tc>
      </w:tr>
      <w:tr w:rsidR="00170550" w:rsidRPr="007535E3" w14:paraId="0A1F4C57" w14:textId="77777777" w:rsidTr="005673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954AE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สัญญาขายเงินตราต่างประเทศ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D2A13B" w14:textId="77777777" w:rsidR="00170550" w:rsidRPr="007535E3" w:rsidRDefault="00170550" w:rsidP="0045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(4,280)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801E63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AA085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8CDF05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467FC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5E59F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E6CBA5" w14:textId="77777777" w:rsidR="00170550" w:rsidRPr="007535E3" w:rsidRDefault="00F23F43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(4,280)</w:t>
            </w:r>
          </w:p>
        </w:tc>
      </w:tr>
      <w:tr w:rsidR="00170550" w:rsidRPr="007535E3" w14:paraId="4D027EA0" w14:textId="77777777" w:rsidTr="005673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C05F73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ยอดความเสี่ยงคงเหลือสุทธิ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1AA150" w14:textId="591F8224" w:rsidR="00170550" w:rsidRPr="007535E3" w:rsidRDefault="00454FCC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77,677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B2826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2FE21E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026819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606C29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223C03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64EDC5" w14:textId="57460BAB" w:rsidR="00170550" w:rsidRPr="007535E3" w:rsidRDefault="00454FCC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77,697</w:t>
            </w:r>
          </w:p>
        </w:tc>
      </w:tr>
      <w:tr w:rsidR="00170550" w:rsidRPr="007535E3" w14:paraId="0FCDD9A8" w14:textId="77777777" w:rsidTr="005673A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094B7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63375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0D675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F0473C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97EAC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08AD56F8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E0A55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F5F74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</w:tr>
    </w:tbl>
    <w:p w14:paraId="097AFD7A" w14:textId="77777777" w:rsidR="005673A8" w:rsidRPr="007535E3" w:rsidRDefault="005673A8">
      <w:r w:rsidRPr="007535E3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62"/>
        <w:gridCol w:w="270"/>
        <w:gridCol w:w="990"/>
        <w:gridCol w:w="270"/>
        <w:gridCol w:w="990"/>
        <w:gridCol w:w="270"/>
        <w:gridCol w:w="990"/>
        <w:gridCol w:w="18"/>
      </w:tblGrid>
      <w:tr w:rsidR="005673A8" w:rsidRPr="007535E3" w14:paraId="33740B62" w14:textId="77777777" w:rsidTr="00C4723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B8D92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7535E3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7535E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8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2D1B7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7535E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5673A8" w:rsidRPr="007535E3" w14:paraId="771982F6" w14:textId="77777777" w:rsidTr="00C47232">
        <w:trPr>
          <w:gridAfter w:val="1"/>
          <w:wAfter w:w="18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58765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สินทรัพย์และหนี้สินที่เป็นเงินตราต่างประเทศ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</w:p>
          <w:p w14:paraId="5187EA88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D5020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เหรียญสหรัฐ</w:t>
            </w:r>
          </w:p>
          <w:p w14:paraId="5937CAF8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262C9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4498ED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ยูโร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ABA91E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7B95A79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  <w:p w14:paraId="3CD09CF0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7535E3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อื่น 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2179E2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D8CA5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5673A8" w:rsidRPr="007535E3" w14:paraId="572E9E28" w14:textId="77777777" w:rsidTr="00C47232">
        <w:trPr>
          <w:gridAfter w:val="1"/>
          <w:wAfter w:w="18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1FC39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48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5DD11" w14:textId="77777777" w:rsidR="005673A8" w:rsidRPr="007535E3" w:rsidRDefault="005673A8" w:rsidP="0006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 w:hint="cs"/>
                <w:i/>
                <w:iCs/>
                <w:sz w:val="28"/>
                <w:szCs w:val="28"/>
                <w:cs/>
                <w:lang w:eastAsia="ja-JP"/>
              </w:rPr>
              <w:t>(พันบาท)</w:t>
            </w:r>
          </w:p>
        </w:tc>
      </w:tr>
      <w:tr w:rsidR="00170550" w:rsidRPr="007535E3" w14:paraId="474396E3" w14:textId="77777777" w:rsidTr="00C47232">
        <w:trPr>
          <w:gridAfter w:val="1"/>
          <w:wAfter w:w="18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3C6D0" w14:textId="1BA44F18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2561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F1006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6696B0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FB5FA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52211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758D5E5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12855D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30C16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0550" w:rsidRPr="007535E3" w14:paraId="4C55A345" w14:textId="77777777" w:rsidTr="00C47232">
        <w:trPr>
          <w:gridAfter w:val="1"/>
          <w:wAfter w:w="18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055B7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เงินสดและรายการเทียบเท่าเงินสด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4F964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035BE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A6747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3903E8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57B173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3F5E45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06092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251</w:t>
            </w:r>
          </w:p>
        </w:tc>
      </w:tr>
      <w:tr w:rsidR="00170550" w:rsidRPr="007535E3" w14:paraId="4FBB6BAD" w14:textId="77777777" w:rsidTr="00C47232">
        <w:trPr>
          <w:gridAfter w:val="1"/>
          <w:wAfter w:w="18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656CEE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ลูกหนี้การค้า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984A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3,230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AF20B4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680B8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04D8D3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FF0984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1CF853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F6D27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3,230</w:t>
            </w:r>
          </w:p>
        </w:tc>
      </w:tr>
      <w:tr w:rsidR="00170550" w:rsidRPr="007535E3" w14:paraId="56A20456" w14:textId="77777777" w:rsidTr="00C47232">
        <w:trPr>
          <w:gridAfter w:val="1"/>
          <w:wAfter w:w="18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EA503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เจ้าหนี้การค้า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D43C7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(4,652)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0DDB0C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992636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5BD111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703EEF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(20)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2B34C8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94D451" w14:textId="77777777" w:rsidR="00170550" w:rsidRPr="007535E3" w:rsidRDefault="00170550" w:rsidP="0017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(4,672)</w:t>
            </w:r>
          </w:p>
        </w:tc>
      </w:tr>
      <w:tr w:rsidR="00C1711D" w:rsidRPr="007535E3" w14:paraId="0F191260" w14:textId="77777777" w:rsidTr="00C47232">
        <w:trPr>
          <w:gridAfter w:val="1"/>
          <w:wAfter w:w="18" w:type="dxa"/>
          <w:trHeight w:val="3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D3A13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F9B4C8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(1,212)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993A3E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5C3158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DDC81F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532E38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20F5D4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3BDE7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(1,191)</w:t>
            </w:r>
          </w:p>
        </w:tc>
      </w:tr>
      <w:tr w:rsidR="00C1711D" w:rsidRPr="007535E3" w14:paraId="3FD32833" w14:textId="77777777" w:rsidTr="00C47232">
        <w:trPr>
          <w:gridAfter w:val="1"/>
          <w:wAfter w:w="18" w:type="dxa"/>
          <w:trHeight w:val="3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E29CFA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สัญญา</w:t>
            </w:r>
            <w:r w:rsidRPr="007535E3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ซื้อ</w:t>
            </w: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เงินตราต่างประเท</w:t>
            </w:r>
            <w:r w:rsidRPr="007535E3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ศ</w:t>
            </w: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D1430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4,652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C4875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4943C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D79293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D1EBD89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5A0A15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1B540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4,652</w:t>
            </w:r>
          </w:p>
        </w:tc>
      </w:tr>
      <w:tr w:rsidR="00C1711D" w:rsidRPr="007535E3" w14:paraId="17E30328" w14:textId="77777777" w:rsidTr="00C47232">
        <w:trPr>
          <w:gridAfter w:val="1"/>
          <w:wAfter w:w="18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9FF1A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สัญญา</w:t>
            </w:r>
            <w:r w:rsidRPr="007535E3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ขาย</w:t>
            </w:r>
            <w:r w:rsidRPr="007535E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เงินตราต่างประเท</w:t>
            </w:r>
            <w:r w:rsidRPr="007535E3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ศ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7C425D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(3,230)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0AD349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867C5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91B8A6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65881A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233871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392F93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(3,230)</w:t>
            </w:r>
          </w:p>
        </w:tc>
      </w:tr>
      <w:tr w:rsidR="00C1711D" w:rsidRPr="007535E3" w14:paraId="73FA598E" w14:textId="77777777" w:rsidTr="00C47232">
        <w:trPr>
          <w:gridAfter w:val="1"/>
          <w:wAfter w:w="18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CC675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ยอดความเสี่ยงคงเหลือสุทธิ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5667CC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210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8C929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AA11C0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D779CC9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C6A109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F1CC431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F512F" w14:textId="77777777" w:rsidR="00C1711D" w:rsidRPr="007535E3" w:rsidRDefault="00C1711D" w:rsidP="00C1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7535E3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231</w:t>
            </w:r>
          </w:p>
        </w:tc>
      </w:tr>
    </w:tbl>
    <w:p w14:paraId="664A827D" w14:textId="77777777" w:rsidR="003C73F3" w:rsidRPr="007535E3" w:rsidRDefault="003C73F3" w:rsidP="00567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37CD072" w14:textId="32763B39" w:rsidR="00B31C75" w:rsidRPr="007535E3" w:rsidRDefault="00B31C75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765599DA" w14:textId="77777777" w:rsidR="00B31C75" w:rsidRPr="007535E3" w:rsidRDefault="00B31C75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CFC2460" w14:textId="2D324ED9" w:rsidR="00B31C75" w:rsidRPr="007535E3" w:rsidRDefault="00EA78E6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pacing w:val="8"/>
          <w:sz w:val="30"/>
          <w:szCs w:val="30"/>
          <w:cs/>
        </w:rPr>
        <w:t>ความเสี่ยงทางด้านสินเชื่อ คือ</w:t>
      </w:r>
      <w:r w:rsidR="00B31C75" w:rsidRPr="007535E3">
        <w:rPr>
          <w:rFonts w:ascii="Angsana New" w:hAnsi="Angsana New"/>
          <w:spacing w:val="8"/>
          <w:sz w:val="30"/>
          <w:szCs w:val="30"/>
          <w:cs/>
        </w:rPr>
        <w:t>ความเสี่ยงที่ลูกค้า</w:t>
      </w:r>
      <w:r w:rsidR="00A91070" w:rsidRPr="007535E3">
        <w:rPr>
          <w:rFonts w:ascii="Angsana New" w:hAnsi="Angsana New"/>
          <w:spacing w:val="8"/>
          <w:sz w:val="30"/>
          <w:szCs w:val="30"/>
          <w:cs/>
        </w:rPr>
        <w:t>หรือคู่สัญญาไม่สามารถชำระหนี้แก่กลุ่ม</w:t>
      </w:r>
      <w:r w:rsidR="00B31C75" w:rsidRPr="007535E3">
        <w:rPr>
          <w:rFonts w:ascii="Angsana New" w:hAnsi="Angsana New"/>
          <w:spacing w:val="8"/>
          <w:sz w:val="30"/>
          <w:szCs w:val="30"/>
          <w:cs/>
        </w:rPr>
        <w:t>บริษัทตามเงื่อนไข</w:t>
      </w:r>
      <w:r w:rsidR="00B31C75" w:rsidRPr="007535E3">
        <w:rPr>
          <w:rFonts w:ascii="Angsana New" w:hAnsi="Angsana New"/>
          <w:spacing w:val="4"/>
          <w:sz w:val="30"/>
          <w:szCs w:val="30"/>
          <w:cs/>
        </w:rPr>
        <w:t>ที่</w:t>
      </w:r>
      <w:r w:rsidR="00B31C75" w:rsidRPr="007535E3">
        <w:rPr>
          <w:rFonts w:ascii="Angsana New" w:hAnsi="Angsana New"/>
          <w:sz w:val="30"/>
          <w:szCs w:val="30"/>
          <w:cs/>
        </w:rPr>
        <w:t>ตกลงไว้เมื่อครบกำหนด</w:t>
      </w:r>
    </w:p>
    <w:p w14:paraId="000C4B2C" w14:textId="77777777" w:rsidR="00B31C75" w:rsidRPr="007535E3" w:rsidRDefault="00B31C75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2AC97B8" w14:textId="1FE4F25B" w:rsidR="00B31C75" w:rsidRPr="007535E3" w:rsidRDefault="00B31C75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</w:t>
      </w:r>
      <w:r w:rsidR="00BE26BB" w:rsidRPr="007535E3">
        <w:rPr>
          <w:rFonts w:ascii="Angsana New" w:hAnsi="Angsana New"/>
          <w:sz w:val="30"/>
          <w:szCs w:val="30"/>
          <w:cs/>
        </w:rPr>
        <w:t>เคราะห์ฐานะทางการเงินของลูกค้าทุกรายที</w:t>
      </w:r>
      <w:r w:rsidR="008805EF" w:rsidRPr="007535E3">
        <w:rPr>
          <w:rFonts w:ascii="Angsana New" w:hAnsi="Angsana New"/>
          <w:sz w:val="30"/>
          <w:szCs w:val="30"/>
          <w:cs/>
        </w:rPr>
        <w:t>่ขอวงเงินสินเชื่อในระดับหนึ่ง</w:t>
      </w:r>
      <w:r w:rsidR="00193221" w:rsidRPr="007535E3">
        <w:rPr>
          <w:rFonts w:ascii="Angsana New" w:hAnsi="Angsana New"/>
          <w:sz w:val="30"/>
          <w:szCs w:val="30"/>
        </w:rPr>
        <w:t xml:space="preserve"> </w:t>
      </w:r>
      <w:r w:rsidR="00CD7497" w:rsidRPr="007535E3">
        <w:rPr>
          <w:rFonts w:ascii="Angsana New" w:hAnsi="Angsana New"/>
          <w:sz w:val="30"/>
          <w:szCs w:val="30"/>
          <w:cs/>
        </w:rPr>
        <w:t>ๆ</w:t>
      </w:r>
      <w:r w:rsidR="00193221" w:rsidRPr="007535E3">
        <w:rPr>
          <w:rFonts w:ascii="Angsana New" w:hAnsi="Angsana New"/>
          <w:sz w:val="30"/>
          <w:szCs w:val="30"/>
        </w:rPr>
        <w:t xml:space="preserve"> </w:t>
      </w:r>
      <w:r w:rsidR="00BE26BB" w:rsidRPr="007535E3">
        <w:rPr>
          <w:rFonts w:ascii="Angsana New" w:hAnsi="Angsana New"/>
          <w:sz w:val="30"/>
          <w:szCs w:val="30"/>
          <w:cs/>
        </w:rPr>
        <w:t>ณ</w:t>
      </w:r>
      <w:r w:rsidR="00193221" w:rsidRPr="007535E3">
        <w:rPr>
          <w:rFonts w:ascii="Angsana New" w:hAnsi="Angsana New"/>
          <w:sz w:val="30"/>
          <w:szCs w:val="30"/>
        </w:rPr>
        <w:t xml:space="preserve"> </w:t>
      </w:r>
      <w:r w:rsidR="00564C07" w:rsidRPr="007535E3">
        <w:rPr>
          <w:rFonts w:ascii="Angsana New" w:hAnsi="Angsana New"/>
          <w:sz w:val="30"/>
          <w:szCs w:val="30"/>
          <w:cs/>
        </w:rPr>
        <w:t>วันที่</w:t>
      </w:r>
      <w:r w:rsidR="00602132" w:rsidRPr="007535E3">
        <w:rPr>
          <w:rFonts w:ascii="Angsana New" w:hAnsi="Angsana New"/>
          <w:sz w:val="30"/>
          <w:szCs w:val="30"/>
          <w:cs/>
        </w:rPr>
        <w:t>รายงาน</w:t>
      </w:r>
      <w:r w:rsidR="00564C07" w:rsidRPr="007535E3">
        <w:rPr>
          <w:rFonts w:ascii="Angsana New" w:hAnsi="Angsana New"/>
          <w:sz w:val="30"/>
          <w:szCs w:val="30"/>
          <w:cs/>
        </w:rPr>
        <w:t>ไม่พบว่า</w:t>
      </w:r>
      <w:r w:rsidRPr="007535E3">
        <w:rPr>
          <w:rFonts w:ascii="Angsana New" w:hAnsi="Angsana New"/>
          <w:sz w:val="30"/>
          <w:szCs w:val="30"/>
          <w:cs/>
        </w:rPr>
        <w:t>มีความเสี่ยงจากสินเชื่อที่เป็นสาระสำคัญ ความเสี่ยง</w:t>
      </w:r>
      <w:r w:rsidR="00BE26BB" w:rsidRPr="007535E3">
        <w:rPr>
          <w:rFonts w:ascii="Angsana New" w:hAnsi="Angsana New"/>
          <w:sz w:val="30"/>
          <w:szCs w:val="30"/>
          <w:cs/>
        </w:rPr>
        <w:t>สูงสุด</w:t>
      </w:r>
      <w:r w:rsidRPr="007535E3">
        <w:rPr>
          <w:rFonts w:ascii="Angsana New" w:hAnsi="Angsana New"/>
          <w:sz w:val="30"/>
          <w:szCs w:val="30"/>
          <w:cs/>
        </w:rPr>
        <w:t>ทางด้านสินเชื่อแสดงไว้ในราคาตามบัญชีของสินทรัพย์ทางการเงินแต่ละรายการในงบ</w:t>
      </w:r>
      <w:r w:rsidR="00913A73" w:rsidRPr="007535E3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7535E3">
        <w:rPr>
          <w:rFonts w:ascii="Angsana New" w:hAnsi="Angsana New"/>
          <w:sz w:val="30"/>
          <w:szCs w:val="30"/>
          <w:cs/>
        </w:rPr>
        <w:t xml:space="preserve"> อย่างไรก็ตามเนื่องจาก</w:t>
      </w:r>
      <w:r w:rsidR="00A91070" w:rsidRPr="007535E3">
        <w:rPr>
          <w:rFonts w:ascii="Angsana New" w:hAnsi="Angsana New"/>
          <w:sz w:val="30"/>
          <w:szCs w:val="30"/>
          <w:cs/>
        </w:rPr>
        <w:t>กลุ่ม</w:t>
      </w:r>
      <w:r w:rsidRPr="007535E3">
        <w:rPr>
          <w:rFonts w:ascii="Angsana New" w:hAnsi="Angsana New"/>
          <w:sz w:val="30"/>
          <w:szCs w:val="30"/>
          <w:cs/>
        </w:rPr>
        <w:t>บริษัทมี</w:t>
      </w:r>
      <w:r w:rsidR="00BE26BB" w:rsidRPr="007535E3">
        <w:rPr>
          <w:rFonts w:ascii="Angsana New" w:hAnsi="Angsana New"/>
          <w:sz w:val="30"/>
          <w:szCs w:val="30"/>
          <w:cs/>
        </w:rPr>
        <w:t>ฐาน</w:t>
      </w:r>
      <w:r w:rsidR="00564C07" w:rsidRPr="007535E3">
        <w:rPr>
          <w:rFonts w:ascii="Angsana New" w:hAnsi="Angsana New"/>
          <w:sz w:val="30"/>
          <w:szCs w:val="30"/>
          <w:cs/>
        </w:rPr>
        <w:t>ลูกค้าจำนวนมาก</w:t>
      </w:r>
      <w:r w:rsidR="00564C07" w:rsidRPr="007535E3">
        <w:rPr>
          <w:rFonts w:ascii="Angsana New" w:hAnsi="Angsana New"/>
          <w:sz w:val="30"/>
          <w:szCs w:val="30"/>
        </w:rPr>
        <w:t xml:space="preserve"> </w:t>
      </w:r>
      <w:r w:rsidRPr="007535E3">
        <w:rPr>
          <w:rFonts w:ascii="Angsana New" w:hAnsi="Angsana New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14:paraId="62456BA6" w14:textId="77777777" w:rsidR="00602132" w:rsidRPr="007535E3" w:rsidRDefault="00602132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C3FA5E2" w14:textId="77777777" w:rsidR="00B31C75" w:rsidRPr="007535E3" w:rsidRDefault="00B31C75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535E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ความเสี่ยงจากการขาดสภาพคล่อง</w:t>
      </w:r>
    </w:p>
    <w:p w14:paraId="50CB9C21" w14:textId="77777777" w:rsidR="006C732E" w:rsidRPr="007535E3" w:rsidRDefault="006C732E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E316D57" w14:textId="77777777" w:rsidR="00B31C75" w:rsidRPr="007535E3" w:rsidRDefault="00A91070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กลุ่ม</w:t>
      </w:r>
      <w:r w:rsidR="00B31C75" w:rsidRPr="007535E3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6B64CF" w:rsidRPr="007535E3">
        <w:rPr>
          <w:rFonts w:ascii="Angsana New" w:hAnsi="Angsana New"/>
          <w:sz w:val="30"/>
          <w:szCs w:val="30"/>
        </w:rPr>
        <w:br/>
      </w:r>
      <w:r w:rsidR="00B31C75" w:rsidRPr="007535E3">
        <w:rPr>
          <w:rFonts w:ascii="Angsana New" w:hAnsi="Angsana New"/>
          <w:sz w:val="30"/>
          <w:szCs w:val="30"/>
          <w:cs/>
        </w:rPr>
        <w:t>เงินสด</w:t>
      </w:r>
      <w:r w:rsidR="00564C07" w:rsidRPr="007535E3">
        <w:rPr>
          <w:rFonts w:ascii="Angsana New" w:hAnsi="Angsana New"/>
          <w:sz w:val="30"/>
          <w:szCs w:val="30"/>
        </w:rPr>
        <w:t xml:space="preserve"> </w:t>
      </w:r>
      <w:r w:rsidR="00B31C75" w:rsidRPr="007535E3">
        <w:rPr>
          <w:rFonts w:ascii="Angsana New" w:hAnsi="Angsana New"/>
          <w:sz w:val="30"/>
          <w:szCs w:val="30"/>
          <w:cs/>
        </w:rPr>
        <w:t>ให้เพียงพอต่อการดำเนินงานของ</w:t>
      </w:r>
      <w:r w:rsidRPr="007535E3">
        <w:rPr>
          <w:rFonts w:ascii="Angsana New" w:hAnsi="Angsana New"/>
          <w:sz w:val="30"/>
          <w:szCs w:val="30"/>
          <w:cs/>
        </w:rPr>
        <w:t>กลุ่ม</w:t>
      </w:r>
      <w:r w:rsidR="00BE26BB" w:rsidRPr="007535E3">
        <w:rPr>
          <w:rFonts w:ascii="Angsana New" w:hAnsi="Angsana New"/>
          <w:sz w:val="30"/>
          <w:szCs w:val="30"/>
          <w:cs/>
        </w:rPr>
        <w:t>บริษัท</w:t>
      </w:r>
      <w:r w:rsidR="00B31C75" w:rsidRPr="007535E3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393C63CB" w14:textId="177114CD" w:rsidR="00BA6523" w:rsidRPr="007535E3" w:rsidRDefault="00BA6523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837B591" w14:textId="3C3D6540" w:rsidR="005673A8" w:rsidRPr="007535E3" w:rsidRDefault="005673A8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A621F78" w14:textId="415E028E" w:rsidR="005673A8" w:rsidRPr="007535E3" w:rsidRDefault="005673A8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E94D1C2" w14:textId="3E3FE6F4" w:rsidR="005673A8" w:rsidRPr="007535E3" w:rsidRDefault="005673A8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48BF290" w14:textId="3A749DDA" w:rsidR="005673A8" w:rsidRDefault="005673A8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6D88A37" w14:textId="77777777" w:rsidR="002359A8" w:rsidRPr="007535E3" w:rsidRDefault="002359A8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CCD3DA2" w14:textId="053FE2E2" w:rsidR="00B31C75" w:rsidRPr="007535E3" w:rsidRDefault="00C47232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14:paraId="48C2565A" w14:textId="77777777" w:rsidR="00BA6523" w:rsidRPr="007535E3" w:rsidRDefault="00BA6523" w:rsidP="0013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277A71D" w14:textId="77777777" w:rsidR="00137727" w:rsidRPr="007535E3" w:rsidRDefault="00137727" w:rsidP="0013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352FD5F" w14:textId="77777777" w:rsidR="00F93B98" w:rsidRPr="007535E3" w:rsidRDefault="00F93B98" w:rsidP="00770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="485" w:tblpY="183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180"/>
        <w:gridCol w:w="1429"/>
      </w:tblGrid>
      <w:tr w:rsidR="004D3A69" w:rsidRPr="007535E3" w14:paraId="3853E4A2" w14:textId="77777777" w:rsidTr="00503A49">
        <w:trPr>
          <w:trHeight w:val="363"/>
          <w:tblHeader/>
        </w:trPr>
        <w:tc>
          <w:tcPr>
            <w:tcW w:w="6300" w:type="dxa"/>
            <w:shd w:val="clear" w:color="auto" w:fill="auto"/>
            <w:vAlign w:val="bottom"/>
          </w:tcPr>
          <w:p w14:paraId="41CEE653" w14:textId="77777777" w:rsidR="004D3A69" w:rsidRPr="007535E3" w:rsidRDefault="004D3A69" w:rsidP="00250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  <w:shd w:val="clear" w:color="auto" w:fill="auto"/>
          </w:tcPr>
          <w:p w14:paraId="3966DC90" w14:textId="77777777" w:rsidR="004D3A69" w:rsidRPr="007535E3" w:rsidRDefault="004D3A69" w:rsidP="002507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</w:p>
          <w:p w14:paraId="3A28550F" w14:textId="77777777" w:rsidR="004D3A69" w:rsidRPr="007535E3" w:rsidRDefault="004D3A69" w:rsidP="002507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3A69" w:rsidRPr="007535E3" w14:paraId="5BC37B8D" w14:textId="77777777" w:rsidTr="00503A49">
        <w:trPr>
          <w:trHeight w:val="363"/>
          <w:tblHeader/>
        </w:trPr>
        <w:tc>
          <w:tcPr>
            <w:tcW w:w="6300" w:type="dxa"/>
            <w:shd w:val="clear" w:color="auto" w:fill="auto"/>
            <w:vAlign w:val="bottom"/>
          </w:tcPr>
          <w:p w14:paraId="0576FFEF" w14:textId="77777777" w:rsidR="004D3A69" w:rsidRPr="007535E3" w:rsidRDefault="004D3A69" w:rsidP="00250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452893" w14:textId="77777777" w:rsidR="004D3A69" w:rsidRPr="007535E3" w:rsidRDefault="004D3A69" w:rsidP="002507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14:paraId="15326473" w14:textId="77777777" w:rsidR="004D3A69" w:rsidRPr="007535E3" w:rsidRDefault="004D3A69" w:rsidP="002507C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49444979" w14:textId="77777777" w:rsidR="004D3A69" w:rsidRPr="007535E3" w:rsidRDefault="004D3A69" w:rsidP="002507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D3A69" w:rsidRPr="007535E3" w14:paraId="2EE43178" w14:textId="77777777" w:rsidTr="00503A49">
        <w:trPr>
          <w:trHeight w:val="363"/>
          <w:tblHeader/>
        </w:trPr>
        <w:tc>
          <w:tcPr>
            <w:tcW w:w="6300" w:type="dxa"/>
            <w:shd w:val="clear" w:color="auto" w:fill="auto"/>
            <w:vAlign w:val="bottom"/>
          </w:tcPr>
          <w:p w14:paraId="7567ACD5" w14:textId="77777777" w:rsidR="004D3A69" w:rsidRPr="007535E3" w:rsidRDefault="004D3A69" w:rsidP="00250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  <w:shd w:val="clear" w:color="auto" w:fill="auto"/>
          </w:tcPr>
          <w:p w14:paraId="255E54B4" w14:textId="77777777" w:rsidR="004D3A69" w:rsidRPr="007535E3" w:rsidRDefault="004D3A69" w:rsidP="002507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E25B1" w:rsidRPr="007535E3" w14:paraId="3608CA14" w14:textId="77777777" w:rsidTr="00503A49">
        <w:trPr>
          <w:cantSplit/>
        </w:trPr>
        <w:tc>
          <w:tcPr>
            <w:tcW w:w="6300" w:type="dxa"/>
            <w:shd w:val="clear" w:color="auto" w:fill="auto"/>
          </w:tcPr>
          <w:p w14:paraId="034A854A" w14:textId="77777777" w:rsidR="00CE25B1" w:rsidRPr="007535E3" w:rsidRDefault="00CE25B1" w:rsidP="002507C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5CE8204D" w14:textId="77777777" w:rsidR="00CE25B1" w:rsidRPr="007535E3" w:rsidRDefault="00CE25B1" w:rsidP="002507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02C218F" w14:textId="77777777" w:rsidR="00CE25B1" w:rsidRPr="007535E3" w:rsidRDefault="00CE25B1" w:rsidP="002507C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81057E5" w14:textId="77777777" w:rsidR="00CE25B1" w:rsidRPr="007535E3" w:rsidRDefault="00CE25B1" w:rsidP="002507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273B" w:rsidRPr="007535E3" w14:paraId="1B6E3071" w14:textId="77777777" w:rsidTr="00503A49">
        <w:trPr>
          <w:cantSplit/>
        </w:trPr>
        <w:tc>
          <w:tcPr>
            <w:tcW w:w="6300" w:type="dxa"/>
            <w:shd w:val="clear" w:color="auto" w:fill="auto"/>
          </w:tcPr>
          <w:p w14:paraId="629AE75D" w14:textId="3EBA729E" w:rsidR="0042273B" w:rsidRPr="007535E3" w:rsidRDefault="0042273B" w:rsidP="002507C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6BAACB7A" w14:textId="77777777" w:rsidR="0042273B" w:rsidRPr="007535E3" w:rsidRDefault="0042273B" w:rsidP="002507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4CE85B" w14:textId="77777777" w:rsidR="0042273B" w:rsidRPr="007535E3" w:rsidRDefault="0042273B" w:rsidP="002507C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B7AA73A" w14:textId="77777777" w:rsidR="0042273B" w:rsidRPr="007535E3" w:rsidRDefault="0042273B" w:rsidP="002507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5B1" w:rsidRPr="007535E3" w14:paraId="3BEB475C" w14:textId="77777777" w:rsidTr="00503A49">
        <w:trPr>
          <w:cantSplit/>
        </w:trPr>
        <w:tc>
          <w:tcPr>
            <w:tcW w:w="6300" w:type="dxa"/>
            <w:shd w:val="clear" w:color="auto" w:fill="auto"/>
          </w:tcPr>
          <w:p w14:paraId="0A3D2B99" w14:textId="77777777" w:rsidR="00CE25B1" w:rsidRPr="007535E3" w:rsidRDefault="00CE25B1" w:rsidP="002507CD">
            <w:pPr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</w:tcPr>
          <w:p w14:paraId="67BE4740" w14:textId="77777777" w:rsidR="00CE25B1" w:rsidRPr="007535E3" w:rsidRDefault="00191E72" w:rsidP="008E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C044B6" w14:textId="77777777" w:rsidR="00CE25B1" w:rsidRPr="007535E3" w:rsidRDefault="00CE25B1" w:rsidP="002507C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018A128" w14:textId="0C327770" w:rsidR="00CE25B1" w:rsidRPr="007535E3" w:rsidRDefault="00191E72" w:rsidP="002507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D33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1,552</w:t>
            </w: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2273B" w:rsidRPr="007535E3" w14:paraId="1FAB7121" w14:textId="77777777" w:rsidTr="00503A49">
        <w:trPr>
          <w:cantSplit/>
        </w:trPr>
        <w:tc>
          <w:tcPr>
            <w:tcW w:w="6300" w:type="dxa"/>
            <w:shd w:val="clear" w:color="auto" w:fill="auto"/>
          </w:tcPr>
          <w:p w14:paraId="318B7F4D" w14:textId="0C9F7B41" w:rsidR="0042273B" w:rsidRPr="007535E3" w:rsidRDefault="0042273B" w:rsidP="002507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F9F8E01" w14:textId="40EFC7F5" w:rsidR="0042273B" w:rsidRPr="007535E3" w:rsidRDefault="00D500D0" w:rsidP="008F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8F5B1F">
              <w:rPr>
                <w:rFonts w:ascii="Angsana New" w:hAnsi="Angsana New"/>
                <w:sz w:val="30"/>
                <w:szCs w:val="30"/>
              </w:rPr>
              <w:t>,</w:t>
            </w:r>
            <w:r w:rsidR="00EC3E96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80" w:type="dxa"/>
            <w:shd w:val="clear" w:color="auto" w:fill="auto"/>
          </w:tcPr>
          <w:p w14:paraId="37179ED2" w14:textId="77777777" w:rsidR="0042273B" w:rsidRPr="007535E3" w:rsidRDefault="0042273B" w:rsidP="002507C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034ABB1" w14:textId="5CEE3998" w:rsidR="0042273B" w:rsidRPr="007535E3" w:rsidRDefault="00D500D0" w:rsidP="00D500D0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00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  <w:r w:rsidR="008F5B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500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8F5B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4D3A69" w:rsidRPr="007535E3" w14:paraId="6BCAE272" w14:textId="77777777" w:rsidTr="00503A49">
        <w:trPr>
          <w:cantSplit/>
        </w:trPr>
        <w:tc>
          <w:tcPr>
            <w:tcW w:w="6300" w:type="dxa"/>
            <w:shd w:val="clear" w:color="auto" w:fill="auto"/>
          </w:tcPr>
          <w:p w14:paraId="4C1D675E" w14:textId="77777777" w:rsidR="004D3A69" w:rsidRPr="007535E3" w:rsidRDefault="004D3A69" w:rsidP="002507C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135DE9" w14:textId="77777777" w:rsidR="004D3A69" w:rsidRPr="007535E3" w:rsidRDefault="004D3A69" w:rsidP="00503A4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506888A" w14:textId="77777777" w:rsidR="004D3A69" w:rsidRPr="007535E3" w:rsidRDefault="004D3A69" w:rsidP="002507CD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14:paraId="26B0E842" w14:textId="77777777" w:rsidR="004D3A69" w:rsidRPr="007535E3" w:rsidRDefault="004D3A69" w:rsidP="002507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5B1" w:rsidRPr="007535E3" w14:paraId="4FB6D7CD" w14:textId="77777777" w:rsidTr="00503A49">
        <w:trPr>
          <w:cantSplit/>
        </w:trPr>
        <w:tc>
          <w:tcPr>
            <w:tcW w:w="6300" w:type="dxa"/>
            <w:shd w:val="clear" w:color="auto" w:fill="auto"/>
          </w:tcPr>
          <w:p w14:paraId="615E31A3" w14:textId="77777777" w:rsidR="00CE25B1" w:rsidRPr="007535E3" w:rsidRDefault="00CE25B1" w:rsidP="002507C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535E3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14:paraId="75A32EBA" w14:textId="77777777" w:rsidR="00CE25B1" w:rsidRPr="007535E3" w:rsidRDefault="00CE25B1" w:rsidP="00503A49">
            <w:pPr>
              <w:pStyle w:val="acctfourfigures"/>
              <w:tabs>
                <w:tab w:val="clear" w:pos="765"/>
                <w:tab w:val="decimal" w:pos="646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4480B9" w14:textId="77777777" w:rsidR="00CE25B1" w:rsidRPr="007535E3" w:rsidRDefault="00CE25B1" w:rsidP="002507C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F0AE318" w14:textId="77777777" w:rsidR="00CE25B1" w:rsidRPr="007535E3" w:rsidRDefault="00CE25B1" w:rsidP="002507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273B" w:rsidRPr="007535E3" w14:paraId="3BE4135D" w14:textId="77777777" w:rsidTr="00503A49">
        <w:trPr>
          <w:cantSplit/>
        </w:trPr>
        <w:tc>
          <w:tcPr>
            <w:tcW w:w="6300" w:type="dxa"/>
            <w:shd w:val="clear" w:color="auto" w:fill="auto"/>
          </w:tcPr>
          <w:p w14:paraId="5784DBB7" w14:textId="137107A4" w:rsidR="0042273B" w:rsidRPr="007535E3" w:rsidRDefault="0042273B" w:rsidP="0042273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1EEDD446" w14:textId="77777777" w:rsidR="0042273B" w:rsidRPr="007535E3" w:rsidRDefault="0042273B" w:rsidP="0042273B">
            <w:pPr>
              <w:pStyle w:val="acctfourfigures"/>
              <w:tabs>
                <w:tab w:val="clear" w:pos="765"/>
                <w:tab w:val="decimal" w:pos="646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F53E46" w14:textId="77777777" w:rsidR="0042273B" w:rsidRPr="007535E3" w:rsidRDefault="0042273B" w:rsidP="004227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F62C9C9" w14:textId="77777777" w:rsidR="0042273B" w:rsidRPr="007535E3" w:rsidRDefault="0042273B" w:rsidP="004227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273B" w:rsidRPr="007535E3" w14:paraId="04C02184" w14:textId="77777777" w:rsidTr="00503A49">
        <w:trPr>
          <w:cantSplit/>
        </w:trPr>
        <w:tc>
          <w:tcPr>
            <w:tcW w:w="6300" w:type="dxa"/>
            <w:shd w:val="clear" w:color="auto" w:fill="auto"/>
          </w:tcPr>
          <w:p w14:paraId="3481A346" w14:textId="77777777" w:rsidR="0042273B" w:rsidRPr="007535E3" w:rsidRDefault="0042273B" w:rsidP="0042273B">
            <w:pPr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</w:tcPr>
          <w:p w14:paraId="6C617910" w14:textId="77777777" w:rsidR="0042273B" w:rsidRPr="007535E3" w:rsidRDefault="0042273B" w:rsidP="0042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6E4356" w14:textId="77777777" w:rsidR="0042273B" w:rsidRPr="007535E3" w:rsidRDefault="0042273B" w:rsidP="004227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B1A2312" w14:textId="77777777" w:rsidR="0042273B" w:rsidRPr="007535E3" w:rsidRDefault="0042273B" w:rsidP="004227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(271)</w:t>
            </w:r>
          </w:p>
        </w:tc>
      </w:tr>
    </w:tbl>
    <w:p w14:paraId="3137C716" w14:textId="77777777" w:rsidR="005673A8" w:rsidRPr="0042273B" w:rsidRDefault="005673A8" w:rsidP="00E15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AF4BDFF" w14:textId="7D38CEBB" w:rsidR="00E40A38" w:rsidRPr="00E40A38" w:rsidRDefault="00E15108" w:rsidP="00E15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เพื่อวัตถุประสงค์ในการเปิดเผย กลุ่มบริษัทพิจารณามูลค่ายุติธรรมระดับ </w:t>
      </w:r>
      <w:r w:rsidRPr="007535E3">
        <w:rPr>
          <w:rFonts w:ascii="Angsana New" w:hAnsi="Angsana New"/>
          <w:sz w:val="30"/>
          <w:szCs w:val="30"/>
        </w:rPr>
        <w:t xml:space="preserve">2 </w:t>
      </w:r>
      <w:r w:rsidRPr="007535E3">
        <w:rPr>
          <w:rFonts w:ascii="Angsana New" w:hAnsi="Angsana New"/>
          <w:sz w:val="30"/>
          <w:szCs w:val="30"/>
          <w:cs/>
        </w:rPr>
        <w:t>สำหรับสัญญา</w:t>
      </w:r>
      <w:r w:rsidR="00EA78E6" w:rsidRPr="007535E3">
        <w:rPr>
          <w:rFonts w:ascii="Angsana New" w:hAnsi="Angsana New"/>
          <w:sz w:val="30"/>
          <w:szCs w:val="30"/>
          <w:cs/>
        </w:rPr>
        <w:t>ซื้อ</w:t>
      </w:r>
      <w:r w:rsidRPr="007535E3">
        <w:rPr>
          <w:rFonts w:ascii="Angsana New" w:hAnsi="Angsana New"/>
          <w:sz w:val="30"/>
          <w:szCs w:val="30"/>
          <w:cs/>
        </w:rPr>
        <w:t>ขายเงินตราต่างประเทศ อ้างอิงราคาจากคู่สัญญา มูลค่ายุติธรรมของเครื่องมือทางการเงินสะท้อนผลกระทบความเสี่ยงด้านเครดิตและ         ได้รวมการปรับปรุงความเสี่ยงด้านเครดิต</w:t>
      </w:r>
      <w:r w:rsidR="008F5B1F">
        <w:rPr>
          <w:rFonts w:ascii="Angsana New" w:hAnsi="Angsana New"/>
          <w:sz w:val="30"/>
          <w:szCs w:val="30"/>
        </w:rPr>
        <w:t xml:space="preserve"> </w:t>
      </w:r>
      <w:r w:rsidR="008F5B1F">
        <w:rPr>
          <w:rFonts w:ascii="Angsana New" w:hAnsi="Angsana New" w:hint="cs"/>
          <w:sz w:val="30"/>
          <w:szCs w:val="30"/>
          <w:cs/>
        </w:rPr>
        <w:t>และ</w:t>
      </w:r>
      <w:r w:rsidR="00E40A38" w:rsidRPr="007535E3">
        <w:rPr>
          <w:rFonts w:ascii="Angsana New" w:hAnsi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EA3649">
        <w:rPr>
          <w:rFonts w:ascii="Angsana New" w:hAnsi="Angsana New"/>
          <w:sz w:val="30"/>
          <w:szCs w:val="30"/>
        </w:rPr>
        <w:t>3</w:t>
      </w:r>
      <w:r w:rsidR="00E40A38" w:rsidRPr="007535E3">
        <w:rPr>
          <w:rFonts w:ascii="Angsana New" w:hAnsi="Angsana New"/>
          <w:sz w:val="30"/>
          <w:szCs w:val="30"/>
        </w:rPr>
        <w:t xml:space="preserve"> </w:t>
      </w:r>
      <w:r w:rsidR="00E40A38" w:rsidRPr="007535E3">
        <w:rPr>
          <w:rFonts w:ascii="Angsana New" w:hAnsi="Angsana New"/>
          <w:sz w:val="30"/>
          <w:szCs w:val="30"/>
          <w:cs/>
        </w:rPr>
        <w:t>สำหรับ</w:t>
      </w:r>
      <w:r w:rsidR="00E40A38">
        <w:rPr>
          <w:rFonts w:ascii="Angsana New" w:hAnsi="Angsana New" w:hint="cs"/>
          <w:sz w:val="30"/>
          <w:szCs w:val="30"/>
          <w:cs/>
        </w:rPr>
        <w:t xml:space="preserve">เงินให้กู้ยืมแก่บุคคลหรือกิจการที่เกี่ยวข้องกัน </w:t>
      </w:r>
      <w:r w:rsidR="00EA3649">
        <w:rPr>
          <w:rFonts w:ascii="Angsana New" w:hAnsi="Angsana New" w:hint="cs"/>
          <w:sz w:val="30"/>
          <w:szCs w:val="30"/>
          <w:cs/>
        </w:rPr>
        <w:t>โดยวิธี</w:t>
      </w:r>
      <w:r w:rsidR="00E40A38" w:rsidRPr="00E40A38">
        <w:rPr>
          <w:rFonts w:ascii="Angsana New" w:hAnsi="Angsana New" w:hint="cs"/>
          <w:sz w:val="30"/>
          <w:szCs w:val="30"/>
          <w:cs/>
        </w:rPr>
        <w:t>การคิดลดกระแสเงินสด รูปแบบการประเมินมูลค่าพิจารณาถึงมูลค่าปัจจุบันที่คาดว่าจะ</w:t>
      </w:r>
      <w:r w:rsidR="00E40A38">
        <w:rPr>
          <w:rFonts w:ascii="Angsana New" w:hAnsi="Angsana New" w:hint="cs"/>
          <w:sz w:val="30"/>
          <w:szCs w:val="30"/>
          <w:cs/>
        </w:rPr>
        <w:t>ได้รับ</w:t>
      </w:r>
      <w:r w:rsidR="00E40A38" w:rsidRPr="00E40A38">
        <w:rPr>
          <w:rFonts w:ascii="Angsana New" w:hAnsi="Angsana New" w:hint="cs"/>
          <w:sz w:val="30"/>
          <w:szCs w:val="30"/>
          <w:cs/>
        </w:rPr>
        <w:t>ในอนาคตคิดลดโดยใช้อัตรา</w:t>
      </w:r>
      <w:r w:rsidR="00EA3649">
        <w:rPr>
          <w:rFonts w:ascii="Angsana New" w:hAnsi="Angsana New" w:hint="cs"/>
          <w:sz w:val="30"/>
          <w:szCs w:val="30"/>
          <w:cs/>
        </w:rPr>
        <w:t>ดอกเบี้ย</w:t>
      </w:r>
      <w:r w:rsidR="00E40A38" w:rsidRPr="00E40A38">
        <w:rPr>
          <w:rFonts w:ascii="Angsana New" w:hAnsi="Angsana New" w:hint="cs"/>
          <w:sz w:val="30"/>
          <w:szCs w:val="30"/>
          <w:cs/>
        </w:rPr>
        <w:t>ที่ปรับค่าความเสี่ยงแล้ว</w:t>
      </w:r>
    </w:p>
    <w:p w14:paraId="78941A73" w14:textId="77777777" w:rsidR="00E15108" w:rsidRPr="007535E3" w:rsidRDefault="00E15108" w:rsidP="00770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4C7B8D8" w14:textId="77777777" w:rsidR="00E15108" w:rsidRPr="007535E3" w:rsidRDefault="00E15108" w:rsidP="00E15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972E0E" w:rsidRPr="007535E3">
        <w:rPr>
          <w:rFonts w:ascii="Angsana New" w:hAnsi="Angsana New"/>
          <w:sz w:val="30"/>
          <w:szCs w:val="30"/>
          <w:cs/>
        </w:rPr>
        <w:t>สินทรัพย์และหนี้สิน</w:t>
      </w:r>
      <w:r w:rsidRPr="007535E3">
        <w:rPr>
          <w:rFonts w:ascii="Angsana New" w:hAnsi="Angsana New"/>
          <w:sz w:val="30"/>
          <w:szCs w:val="30"/>
          <w:cs/>
        </w:rPr>
        <w:t>ทางการเงิน</w:t>
      </w:r>
      <w:r w:rsidR="00972E0E" w:rsidRPr="007535E3">
        <w:rPr>
          <w:rFonts w:ascii="Angsana New" w:hAnsi="Angsana New"/>
          <w:sz w:val="30"/>
          <w:szCs w:val="30"/>
          <w:cs/>
        </w:rPr>
        <w:t>ส่วนที่หมุนเวียน</w:t>
      </w:r>
      <w:r w:rsidRPr="007535E3">
        <w:rPr>
          <w:rFonts w:ascii="Angsana New" w:hAnsi="Angsana New"/>
          <w:sz w:val="30"/>
          <w:szCs w:val="30"/>
          <w:cs/>
        </w:rPr>
        <w:t xml:space="preserve"> เช่น ลูกหนี้การค้าและลูกหนี้อื่น และเจ้าหนี้การค้าและเจ้าหนี้อื่น </w:t>
      </w:r>
      <w:r w:rsidR="00972E0E" w:rsidRPr="007535E3">
        <w:rPr>
          <w:rFonts w:ascii="Angsana New" w:hAnsi="Angsana New"/>
          <w:sz w:val="30"/>
          <w:szCs w:val="30"/>
          <w:cs/>
        </w:rPr>
        <w:t>มีมูลค่าใกล้เคียงกับมูลค่าตามบัญชี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5D0B151A" w14:textId="77777777" w:rsidR="00E15108" w:rsidRPr="007535E3" w:rsidRDefault="00E15108" w:rsidP="00770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D6F1B5" w14:textId="77777777" w:rsidR="005673A8" w:rsidRPr="007535E3" w:rsidRDefault="00567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7535E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D357019" w14:textId="43DD6E22" w:rsidR="00B31C75" w:rsidRPr="007535E3" w:rsidRDefault="0085618E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81635D" w:rsidRPr="007535E3">
        <w:rPr>
          <w:rFonts w:ascii="Angsana New" w:hAnsi="Angsana New"/>
          <w:b/>
          <w:bCs/>
          <w:sz w:val="30"/>
          <w:szCs w:val="30"/>
        </w:rPr>
        <w:t>8</w:t>
      </w:r>
      <w:r w:rsidR="00B31C75" w:rsidRPr="007535E3">
        <w:rPr>
          <w:rFonts w:ascii="Angsana New" w:hAnsi="Angsana New"/>
          <w:b/>
          <w:bCs/>
          <w:sz w:val="30"/>
          <w:szCs w:val="30"/>
        </w:rPr>
        <w:tab/>
      </w:r>
      <w:r w:rsidR="00B31C75" w:rsidRPr="007535E3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BD493F" w:rsidRPr="007535E3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561A26E7" w14:textId="77777777" w:rsidR="002E5B20" w:rsidRPr="007535E3" w:rsidRDefault="002E5B20" w:rsidP="00770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4700" w:type="pct"/>
        <w:tblInd w:w="468" w:type="dxa"/>
        <w:tblLook w:val="04A0" w:firstRow="1" w:lastRow="0" w:firstColumn="1" w:lastColumn="0" w:noHBand="0" w:noVBand="1"/>
      </w:tblPr>
      <w:tblGrid>
        <w:gridCol w:w="3948"/>
        <w:gridCol w:w="1098"/>
        <w:gridCol w:w="222"/>
        <w:gridCol w:w="24"/>
        <w:gridCol w:w="1080"/>
        <w:gridCol w:w="222"/>
        <w:gridCol w:w="1098"/>
        <w:gridCol w:w="239"/>
        <w:gridCol w:w="1098"/>
      </w:tblGrid>
      <w:tr w:rsidR="00354C1B" w:rsidRPr="007535E3" w14:paraId="784C1FF6" w14:textId="77777777" w:rsidTr="0054236D">
        <w:trPr>
          <w:cantSplit/>
        </w:trPr>
        <w:tc>
          <w:tcPr>
            <w:tcW w:w="2198" w:type="pct"/>
          </w:tcPr>
          <w:p w14:paraId="4453521F" w14:textId="77777777" w:rsidR="00354C1B" w:rsidRPr="007535E3" w:rsidRDefault="00354C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4"/>
            <w:hideMark/>
          </w:tcPr>
          <w:p w14:paraId="4B823FCF" w14:textId="77777777" w:rsidR="00354C1B" w:rsidRPr="007535E3" w:rsidRDefault="00354C1B" w:rsidP="00FF1065">
            <w:pPr>
              <w:pStyle w:val="30"/>
              <w:tabs>
                <w:tab w:val="clear" w:pos="360"/>
                <w:tab w:val="clear" w:pos="720"/>
              </w:tabs>
              <w:ind w:left="-115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7" w:type="pct"/>
          </w:tcPr>
          <w:p w14:paraId="5ED6CC27" w14:textId="77777777" w:rsidR="00354C1B" w:rsidRPr="007535E3" w:rsidRDefault="00354C1B" w:rsidP="00FF1065">
            <w:pPr>
              <w:pStyle w:val="30"/>
              <w:tabs>
                <w:tab w:val="clear" w:pos="360"/>
                <w:tab w:val="clear" w:pos="720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9" w:type="pct"/>
            <w:gridSpan w:val="3"/>
            <w:hideMark/>
          </w:tcPr>
          <w:p w14:paraId="7162D9D8" w14:textId="77777777" w:rsidR="00354C1B" w:rsidRPr="007535E3" w:rsidRDefault="00354C1B" w:rsidP="00FF1065">
            <w:pPr>
              <w:pStyle w:val="30"/>
              <w:tabs>
                <w:tab w:val="clear" w:pos="360"/>
                <w:tab w:val="clear" w:pos="720"/>
              </w:tabs>
              <w:ind w:left="-115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54C08" w:rsidRPr="007535E3" w14:paraId="6A4722EB" w14:textId="77777777" w:rsidTr="00CE25B1">
        <w:trPr>
          <w:cantSplit/>
        </w:trPr>
        <w:tc>
          <w:tcPr>
            <w:tcW w:w="2198" w:type="pct"/>
          </w:tcPr>
          <w:p w14:paraId="1B73212C" w14:textId="77777777" w:rsidR="00354C08" w:rsidRPr="007535E3" w:rsidRDefault="00354C08" w:rsidP="00354C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CC51C1" w14:textId="77777777" w:rsidR="00354C08" w:rsidRPr="007535E3" w:rsidRDefault="00CE25B1" w:rsidP="00354C08">
            <w:pPr>
              <w:pStyle w:val="30"/>
              <w:tabs>
                <w:tab w:val="clear" w:pos="360"/>
                <w:tab w:val="clear" w:pos="720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  <w:gridSpan w:val="2"/>
          </w:tcPr>
          <w:p w14:paraId="7B691880" w14:textId="77777777" w:rsidR="00354C08" w:rsidRPr="007535E3" w:rsidRDefault="00354C08" w:rsidP="00354C08">
            <w:pPr>
              <w:pStyle w:val="30"/>
              <w:tabs>
                <w:tab w:val="clear" w:pos="360"/>
                <w:tab w:val="clear" w:pos="720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09DDD9F8" w14:textId="77777777" w:rsidR="00354C08" w:rsidRPr="007535E3" w:rsidRDefault="00CE25B1" w:rsidP="00354C08">
            <w:pPr>
              <w:pStyle w:val="E"/>
              <w:ind w:left="-115" w:right="-101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7" w:type="pct"/>
          </w:tcPr>
          <w:p w14:paraId="1EFFAF20" w14:textId="77777777" w:rsidR="00354C08" w:rsidRPr="007535E3" w:rsidRDefault="00354C08" w:rsidP="00354C08">
            <w:pPr>
              <w:pStyle w:val="30"/>
              <w:tabs>
                <w:tab w:val="clear" w:pos="360"/>
                <w:tab w:val="clear" w:pos="720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51EE22A9" w14:textId="77777777" w:rsidR="00354C08" w:rsidRPr="007535E3" w:rsidRDefault="00CE25B1" w:rsidP="00354C08">
            <w:pPr>
              <w:pStyle w:val="30"/>
              <w:tabs>
                <w:tab w:val="clear" w:pos="360"/>
                <w:tab w:val="clear" w:pos="720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7" w:type="pct"/>
          </w:tcPr>
          <w:p w14:paraId="37B48489" w14:textId="77777777" w:rsidR="00354C08" w:rsidRPr="007535E3" w:rsidRDefault="00354C08" w:rsidP="00354C08">
            <w:pPr>
              <w:pStyle w:val="30"/>
              <w:tabs>
                <w:tab w:val="clear" w:pos="360"/>
                <w:tab w:val="clear" w:pos="720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34D5F20" w14:textId="77777777" w:rsidR="00354C08" w:rsidRPr="007535E3" w:rsidRDefault="00CE25B1" w:rsidP="00354C08">
            <w:pPr>
              <w:pStyle w:val="E"/>
              <w:ind w:left="-115" w:right="-101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2561</w:t>
            </w:r>
          </w:p>
        </w:tc>
      </w:tr>
      <w:tr w:rsidR="00354C08" w:rsidRPr="007535E3" w14:paraId="7B33CEEB" w14:textId="77777777" w:rsidTr="0054236D">
        <w:trPr>
          <w:cantSplit/>
        </w:trPr>
        <w:tc>
          <w:tcPr>
            <w:tcW w:w="2198" w:type="pct"/>
          </w:tcPr>
          <w:p w14:paraId="46137879" w14:textId="77777777" w:rsidR="00354C08" w:rsidRPr="007535E3" w:rsidRDefault="00354C08" w:rsidP="00354C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2" w:type="pct"/>
            <w:gridSpan w:val="8"/>
          </w:tcPr>
          <w:p w14:paraId="74019165" w14:textId="77777777" w:rsidR="00354C08" w:rsidRPr="007535E3" w:rsidRDefault="00354C08" w:rsidP="00354C08">
            <w:pPr>
              <w:pStyle w:val="30"/>
              <w:tabs>
                <w:tab w:val="clear" w:pos="360"/>
                <w:tab w:val="clear" w:pos="720"/>
              </w:tabs>
              <w:ind w:left="-115" w:right="-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535E3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54C08" w:rsidRPr="007535E3" w14:paraId="78946450" w14:textId="77777777" w:rsidTr="0054236D">
        <w:trPr>
          <w:cantSplit/>
        </w:trPr>
        <w:tc>
          <w:tcPr>
            <w:tcW w:w="2198" w:type="pct"/>
            <w:hideMark/>
          </w:tcPr>
          <w:p w14:paraId="0D95F7B3" w14:textId="77777777" w:rsidR="00354C08" w:rsidRPr="007535E3" w:rsidRDefault="00354C08" w:rsidP="00354C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4" w:type="pct"/>
          </w:tcPr>
          <w:p w14:paraId="4D4C37E9" w14:textId="77777777" w:rsidR="00354C08" w:rsidRPr="007535E3" w:rsidRDefault="00354C08" w:rsidP="00354C0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0009D418" w14:textId="77777777" w:rsidR="00354C08" w:rsidRPr="007535E3" w:rsidRDefault="00354C08" w:rsidP="00354C0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141A4628" w14:textId="77777777" w:rsidR="00354C08" w:rsidRPr="007535E3" w:rsidRDefault="00354C08" w:rsidP="00354C08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F02312B" w14:textId="77777777" w:rsidR="00354C08" w:rsidRPr="007535E3" w:rsidRDefault="00354C08" w:rsidP="0035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2250E71" w14:textId="77777777" w:rsidR="00354C08" w:rsidRPr="007535E3" w:rsidRDefault="00354C08" w:rsidP="00354C08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2A7C1D2" w14:textId="77777777" w:rsidR="00354C08" w:rsidRPr="007535E3" w:rsidRDefault="00354C08" w:rsidP="0035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78C354AD" w14:textId="77777777" w:rsidR="00354C08" w:rsidRPr="007535E3" w:rsidRDefault="00354C08" w:rsidP="00354C08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ind w:left="-81" w:right="-171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54C08" w:rsidRPr="007535E3" w14:paraId="11B07116" w14:textId="77777777" w:rsidTr="0054236D">
        <w:trPr>
          <w:cantSplit/>
        </w:trPr>
        <w:tc>
          <w:tcPr>
            <w:tcW w:w="2198" w:type="pct"/>
            <w:hideMark/>
          </w:tcPr>
          <w:p w14:paraId="6FD93E61" w14:textId="77777777" w:rsidR="00354C08" w:rsidRPr="007535E3" w:rsidRDefault="00354C08" w:rsidP="00354C0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84" w:type="pct"/>
          </w:tcPr>
          <w:p w14:paraId="7C3B1009" w14:textId="77777777" w:rsidR="00354C08" w:rsidRPr="007535E3" w:rsidRDefault="00354C08" w:rsidP="00354C0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00E332C4" w14:textId="77777777" w:rsidR="00354C08" w:rsidRPr="007535E3" w:rsidRDefault="00354C08" w:rsidP="00354C08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271F48AB" w14:textId="77777777" w:rsidR="00354C08" w:rsidRPr="007535E3" w:rsidRDefault="00354C08" w:rsidP="00354C08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6339C30" w14:textId="77777777" w:rsidR="00354C08" w:rsidRPr="007535E3" w:rsidRDefault="00354C08" w:rsidP="0035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34FBE180" w14:textId="77777777" w:rsidR="00354C08" w:rsidRPr="007535E3" w:rsidRDefault="00354C08" w:rsidP="00354C08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E06B7B4" w14:textId="77777777" w:rsidR="00354C08" w:rsidRPr="007535E3" w:rsidRDefault="00354C08" w:rsidP="00354C0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22C243D1" w14:textId="77777777" w:rsidR="00354C08" w:rsidRPr="007535E3" w:rsidRDefault="00354C08" w:rsidP="00354C08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CE25B1" w:rsidRPr="007535E3" w14:paraId="5A451C4D" w14:textId="77777777" w:rsidTr="0054236D">
        <w:trPr>
          <w:cantSplit/>
        </w:trPr>
        <w:tc>
          <w:tcPr>
            <w:tcW w:w="2198" w:type="pct"/>
            <w:hideMark/>
          </w:tcPr>
          <w:p w14:paraId="38EF0966" w14:textId="77777777" w:rsidR="00CE25B1" w:rsidRPr="007535E3" w:rsidRDefault="00CE25B1" w:rsidP="00CE25B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7535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45484E91" w14:textId="77777777" w:rsidR="00CE25B1" w:rsidRPr="007535E3" w:rsidRDefault="00AC349A" w:rsidP="00CE25B1">
            <w:pPr>
              <w:pStyle w:val="E"/>
              <w:tabs>
                <w:tab w:val="decimal" w:pos="86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8,332</w:t>
            </w:r>
          </w:p>
        </w:tc>
        <w:tc>
          <w:tcPr>
            <w:tcW w:w="142" w:type="pct"/>
            <w:gridSpan w:val="2"/>
          </w:tcPr>
          <w:p w14:paraId="01FAF994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44561A2" w14:textId="77777777" w:rsidR="00CE25B1" w:rsidRPr="007535E3" w:rsidRDefault="00CE25B1" w:rsidP="00CE25B1">
            <w:pPr>
              <w:pStyle w:val="E"/>
              <w:tabs>
                <w:tab w:val="decimal" w:pos="86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77,843</w:t>
            </w:r>
          </w:p>
        </w:tc>
        <w:tc>
          <w:tcPr>
            <w:tcW w:w="147" w:type="pct"/>
          </w:tcPr>
          <w:p w14:paraId="44BF468A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01FFEF" w14:textId="77777777" w:rsidR="00CE25B1" w:rsidRPr="007535E3" w:rsidRDefault="00AC349A" w:rsidP="00CE25B1">
            <w:pPr>
              <w:pStyle w:val="E"/>
              <w:tabs>
                <w:tab w:val="decimal" w:pos="565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5CC471ED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75385E8" w14:textId="77777777" w:rsidR="00CE25B1" w:rsidRPr="007535E3" w:rsidRDefault="00CE25B1" w:rsidP="00CE25B1">
            <w:pPr>
              <w:pStyle w:val="E"/>
              <w:tabs>
                <w:tab w:val="decimal" w:pos="565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CE25B1" w:rsidRPr="007535E3" w14:paraId="5BCAED14" w14:textId="77777777" w:rsidTr="0054236D">
        <w:trPr>
          <w:cantSplit/>
        </w:trPr>
        <w:tc>
          <w:tcPr>
            <w:tcW w:w="2198" w:type="pct"/>
          </w:tcPr>
          <w:p w14:paraId="285B9C1A" w14:textId="77777777" w:rsidR="00CE25B1" w:rsidRPr="007535E3" w:rsidRDefault="00CE25B1" w:rsidP="00CE25B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5D805B06" w14:textId="77777777" w:rsidR="00CE25B1" w:rsidRPr="007535E3" w:rsidRDefault="00CE25B1" w:rsidP="00CE25B1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2030DD42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0DA4EBEB" w14:textId="77777777" w:rsidR="00CE25B1" w:rsidRPr="007535E3" w:rsidRDefault="00CE25B1" w:rsidP="00CE25B1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AFB6007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89FB539" w14:textId="77777777" w:rsidR="00CE25B1" w:rsidRPr="007535E3" w:rsidRDefault="00CE25B1" w:rsidP="00CE25B1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1F82CE3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38DEF0DC" w14:textId="77777777" w:rsidR="00CE25B1" w:rsidRPr="007535E3" w:rsidRDefault="00CE25B1" w:rsidP="00CE25B1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CE25B1" w:rsidRPr="007535E3" w14:paraId="378B2615" w14:textId="77777777" w:rsidTr="0054236D">
        <w:trPr>
          <w:cantSplit/>
        </w:trPr>
        <w:tc>
          <w:tcPr>
            <w:tcW w:w="2198" w:type="pct"/>
            <w:hideMark/>
          </w:tcPr>
          <w:p w14:paraId="12F60B35" w14:textId="77777777" w:rsidR="00CE25B1" w:rsidRPr="007535E3" w:rsidRDefault="00CE25B1" w:rsidP="00CE25B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ภาระผูกพันตามสัญญาเช่าที่ดิน </w:t>
            </w:r>
          </w:p>
        </w:tc>
        <w:tc>
          <w:tcPr>
            <w:tcW w:w="584" w:type="pct"/>
          </w:tcPr>
          <w:p w14:paraId="0418BC29" w14:textId="77777777" w:rsidR="00CE25B1" w:rsidRPr="007535E3" w:rsidRDefault="00CE25B1" w:rsidP="00CE25B1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43F72472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7B3E020D" w14:textId="77777777" w:rsidR="00CE25B1" w:rsidRPr="007535E3" w:rsidRDefault="00CE25B1" w:rsidP="00CE25B1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4E1A85B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300479CF" w14:textId="77777777" w:rsidR="00CE25B1" w:rsidRPr="007535E3" w:rsidRDefault="00CE25B1" w:rsidP="00CE25B1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6C1D05E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44637BA4" w14:textId="77777777" w:rsidR="00CE25B1" w:rsidRPr="007535E3" w:rsidRDefault="00CE25B1" w:rsidP="00CE25B1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CE25B1" w:rsidRPr="007535E3" w14:paraId="3C918CD7" w14:textId="77777777" w:rsidTr="0054236D">
        <w:trPr>
          <w:cantSplit/>
        </w:trPr>
        <w:tc>
          <w:tcPr>
            <w:tcW w:w="2198" w:type="pct"/>
            <w:hideMark/>
          </w:tcPr>
          <w:p w14:paraId="7040D5DB" w14:textId="77777777" w:rsidR="00CE25B1" w:rsidRPr="007535E3" w:rsidRDefault="00CE25B1" w:rsidP="00CE25B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84" w:type="pct"/>
          </w:tcPr>
          <w:p w14:paraId="025937C9" w14:textId="77777777" w:rsidR="00CE25B1" w:rsidRPr="007535E3" w:rsidRDefault="00807A20" w:rsidP="00CE25B1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672</w:t>
            </w:r>
          </w:p>
        </w:tc>
        <w:tc>
          <w:tcPr>
            <w:tcW w:w="142" w:type="pct"/>
            <w:gridSpan w:val="2"/>
          </w:tcPr>
          <w:p w14:paraId="33BDCBFF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hideMark/>
          </w:tcPr>
          <w:p w14:paraId="1347D567" w14:textId="77777777" w:rsidR="00CE25B1" w:rsidRPr="007535E3" w:rsidRDefault="00CE25B1" w:rsidP="00CE25B1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660</w:t>
            </w:r>
          </w:p>
        </w:tc>
        <w:tc>
          <w:tcPr>
            <w:tcW w:w="147" w:type="pct"/>
          </w:tcPr>
          <w:p w14:paraId="45D279C7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3696AB53" w14:textId="77777777" w:rsidR="00CE25B1" w:rsidRPr="007535E3" w:rsidRDefault="00807A20" w:rsidP="00CE25B1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672</w:t>
            </w:r>
          </w:p>
        </w:tc>
        <w:tc>
          <w:tcPr>
            <w:tcW w:w="147" w:type="pct"/>
          </w:tcPr>
          <w:p w14:paraId="4D37556F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hideMark/>
          </w:tcPr>
          <w:p w14:paraId="5ED56BB3" w14:textId="77777777" w:rsidR="00CE25B1" w:rsidRPr="007535E3" w:rsidRDefault="00CE25B1" w:rsidP="00CE25B1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660</w:t>
            </w:r>
          </w:p>
        </w:tc>
      </w:tr>
      <w:tr w:rsidR="00CE25B1" w:rsidRPr="007535E3" w14:paraId="31FBA609" w14:textId="77777777" w:rsidTr="0054236D">
        <w:trPr>
          <w:cantSplit/>
        </w:trPr>
        <w:tc>
          <w:tcPr>
            <w:tcW w:w="2198" w:type="pct"/>
            <w:hideMark/>
          </w:tcPr>
          <w:p w14:paraId="36D4F3A4" w14:textId="77777777" w:rsidR="00CE25B1" w:rsidRPr="007535E3" w:rsidRDefault="00CE25B1" w:rsidP="00CE25B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84" w:type="pct"/>
          </w:tcPr>
          <w:p w14:paraId="2293A4C2" w14:textId="77777777" w:rsidR="00CE25B1" w:rsidRPr="007535E3" w:rsidRDefault="00807A20" w:rsidP="00CE25B1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840</w:t>
            </w:r>
          </w:p>
        </w:tc>
        <w:tc>
          <w:tcPr>
            <w:tcW w:w="142" w:type="pct"/>
            <w:gridSpan w:val="2"/>
          </w:tcPr>
          <w:p w14:paraId="15247993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hideMark/>
          </w:tcPr>
          <w:p w14:paraId="3358C0BD" w14:textId="77777777" w:rsidR="00CE25B1" w:rsidRPr="007535E3" w:rsidRDefault="00CE25B1" w:rsidP="00CE25B1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1,512</w:t>
            </w:r>
          </w:p>
        </w:tc>
        <w:tc>
          <w:tcPr>
            <w:tcW w:w="147" w:type="pct"/>
          </w:tcPr>
          <w:p w14:paraId="6EE6DF4F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A11D2EF" w14:textId="77777777" w:rsidR="00CE25B1" w:rsidRPr="007535E3" w:rsidRDefault="00776D1F" w:rsidP="00CE25B1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840</w:t>
            </w:r>
          </w:p>
        </w:tc>
        <w:tc>
          <w:tcPr>
            <w:tcW w:w="147" w:type="pct"/>
          </w:tcPr>
          <w:p w14:paraId="08D5F0C5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hideMark/>
          </w:tcPr>
          <w:p w14:paraId="12827628" w14:textId="77777777" w:rsidR="00CE25B1" w:rsidRPr="007535E3" w:rsidRDefault="00CE25B1" w:rsidP="00CE25B1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1,512</w:t>
            </w:r>
          </w:p>
        </w:tc>
      </w:tr>
      <w:tr w:rsidR="00CE25B1" w:rsidRPr="007535E3" w14:paraId="603156CE" w14:textId="77777777" w:rsidTr="0054236D">
        <w:trPr>
          <w:cantSplit/>
        </w:trPr>
        <w:tc>
          <w:tcPr>
            <w:tcW w:w="2198" w:type="pct"/>
            <w:hideMark/>
          </w:tcPr>
          <w:p w14:paraId="1E1D8861" w14:textId="77777777" w:rsidR="00CE25B1" w:rsidRPr="007535E3" w:rsidRDefault="00CE25B1" w:rsidP="00CE25B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E05B44C" w14:textId="77777777" w:rsidR="00CE25B1" w:rsidRPr="007535E3" w:rsidRDefault="00807A20" w:rsidP="00CE25B1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1,512</w:t>
            </w:r>
          </w:p>
        </w:tc>
        <w:tc>
          <w:tcPr>
            <w:tcW w:w="142" w:type="pct"/>
            <w:gridSpan w:val="2"/>
          </w:tcPr>
          <w:p w14:paraId="6BE2B740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39D04F6" w14:textId="77777777" w:rsidR="00CE25B1" w:rsidRPr="007535E3" w:rsidRDefault="00CE25B1" w:rsidP="00CE25B1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2,172</w:t>
            </w:r>
          </w:p>
        </w:tc>
        <w:tc>
          <w:tcPr>
            <w:tcW w:w="147" w:type="pct"/>
          </w:tcPr>
          <w:p w14:paraId="69D4552A" w14:textId="77777777" w:rsidR="00CE25B1" w:rsidRPr="007535E3" w:rsidRDefault="00CE25B1" w:rsidP="00CE25B1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ind w:left="-81" w:right="-17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D41995" w14:textId="77777777" w:rsidR="00CE25B1" w:rsidRPr="007535E3" w:rsidRDefault="00776D1F" w:rsidP="00CE25B1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1,512</w:t>
            </w:r>
          </w:p>
        </w:tc>
        <w:tc>
          <w:tcPr>
            <w:tcW w:w="147" w:type="pct"/>
          </w:tcPr>
          <w:p w14:paraId="10E61D22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F85713" w14:textId="77777777" w:rsidR="00CE25B1" w:rsidRPr="007535E3" w:rsidRDefault="00CE25B1" w:rsidP="00CE25B1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2,172</w:t>
            </w:r>
          </w:p>
        </w:tc>
      </w:tr>
      <w:tr w:rsidR="00CE25B1" w:rsidRPr="007535E3" w14:paraId="2F7493C2" w14:textId="77777777" w:rsidTr="0054236D">
        <w:trPr>
          <w:cantSplit/>
        </w:trPr>
        <w:tc>
          <w:tcPr>
            <w:tcW w:w="2198" w:type="pct"/>
          </w:tcPr>
          <w:p w14:paraId="5FDC140C" w14:textId="77777777" w:rsidR="00CE25B1" w:rsidRPr="007535E3" w:rsidRDefault="00CE25B1" w:rsidP="00CE25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18F9E9D4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68C18D9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14:paraId="07A20478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6D921594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1852D27E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C61EBD6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13A15633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CE25B1" w:rsidRPr="007535E3" w14:paraId="0B2534E8" w14:textId="77777777" w:rsidTr="0054236D">
        <w:trPr>
          <w:cantSplit/>
        </w:trPr>
        <w:tc>
          <w:tcPr>
            <w:tcW w:w="2198" w:type="pct"/>
          </w:tcPr>
          <w:p w14:paraId="265539EB" w14:textId="076FA03F" w:rsidR="00CE25B1" w:rsidRPr="007535E3" w:rsidRDefault="00CE25B1" w:rsidP="00CE25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770712"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535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84" w:type="pct"/>
          </w:tcPr>
          <w:p w14:paraId="2E9BA7F1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4868B8A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14:paraId="58A3EF71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425B8BD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562CF9B5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67486CC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0F64051F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CE25B1" w:rsidRPr="007535E3" w14:paraId="1965C495" w14:textId="77777777" w:rsidTr="00FE01F3">
        <w:trPr>
          <w:cantSplit/>
        </w:trPr>
        <w:tc>
          <w:tcPr>
            <w:tcW w:w="2198" w:type="pct"/>
          </w:tcPr>
          <w:p w14:paraId="2D6B5610" w14:textId="77777777" w:rsidR="00CE25B1" w:rsidRPr="007535E3" w:rsidRDefault="00CE25B1" w:rsidP="00CE25B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84" w:type="pct"/>
          </w:tcPr>
          <w:p w14:paraId="09D17CFB" w14:textId="77777777" w:rsidR="00CE25B1" w:rsidRPr="007535E3" w:rsidRDefault="00776D1F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228,778</w:t>
            </w:r>
          </w:p>
        </w:tc>
        <w:tc>
          <w:tcPr>
            <w:tcW w:w="128" w:type="pct"/>
          </w:tcPr>
          <w:p w14:paraId="44B46281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14:paraId="5733C6FA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336,574</w:t>
            </w:r>
          </w:p>
        </w:tc>
        <w:tc>
          <w:tcPr>
            <w:tcW w:w="147" w:type="pct"/>
          </w:tcPr>
          <w:p w14:paraId="78655609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2A282B7" w14:textId="77777777" w:rsidR="00CE25B1" w:rsidRPr="007535E3" w:rsidRDefault="00776D1F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228,778</w:t>
            </w:r>
          </w:p>
        </w:tc>
        <w:tc>
          <w:tcPr>
            <w:tcW w:w="147" w:type="pct"/>
          </w:tcPr>
          <w:p w14:paraId="0F7D929B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5F6DFBE7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336,574</w:t>
            </w:r>
          </w:p>
        </w:tc>
      </w:tr>
      <w:tr w:rsidR="00CE25B1" w:rsidRPr="007535E3" w14:paraId="67657A28" w14:textId="77777777" w:rsidTr="00FE01F3">
        <w:trPr>
          <w:cantSplit/>
        </w:trPr>
        <w:tc>
          <w:tcPr>
            <w:tcW w:w="2198" w:type="pct"/>
          </w:tcPr>
          <w:p w14:paraId="70333EAD" w14:textId="77777777" w:rsidR="00CE25B1" w:rsidRPr="007535E3" w:rsidRDefault="00CE25B1" w:rsidP="00CE25B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584" w:type="pct"/>
          </w:tcPr>
          <w:p w14:paraId="78F855AD" w14:textId="77777777" w:rsidR="00CE25B1" w:rsidRPr="007535E3" w:rsidRDefault="00776D1F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76,409</w:t>
            </w:r>
          </w:p>
        </w:tc>
        <w:tc>
          <w:tcPr>
            <w:tcW w:w="128" w:type="pct"/>
          </w:tcPr>
          <w:p w14:paraId="69FBBE2A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right w:val="nil"/>
            </w:tcBorders>
          </w:tcPr>
          <w:p w14:paraId="79BB35E2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1,640</w:t>
            </w:r>
          </w:p>
        </w:tc>
        <w:tc>
          <w:tcPr>
            <w:tcW w:w="147" w:type="pct"/>
          </w:tcPr>
          <w:p w14:paraId="1E0F1D22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44DD68E8" w14:textId="77777777" w:rsidR="00CE25B1" w:rsidRPr="007535E3" w:rsidRDefault="00776D1F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76,409</w:t>
            </w:r>
          </w:p>
        </w:tc>
        <w:tc>
          <w:tcPr>
            <w:tcW w:w="147" w:type="pct"/>
          </w:tcPr>
          <w:p w14:paraId="7D0E7806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2F1F8607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1,640</w:t>
            </w:r>
          </w:p>
        </w:tc>
      </w:tr>
      <w:tr w:rsidR="00CE25B1" w:rsidRPr="007535E3" w14:paraId="5E4CD42C" w14:textId="77777777" w:rsidTr="00FE01F3">
        <w:trPr>
          <w:cantSplit/>
        </w:trPr>
        <w:tc>
          <w:tcPr>
            <w:tcW w:w="2198" w:type="pct"/>
          </w:tcPr>
          <w:p w14:paraId="3B0C328A" w14:textId="77777777" w:rsidR="00CE25B1" w:rsidRPr="007535E3" w:rsidRDefault="00CE25B1" w:rsidP="00CE25B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DFBA216" w14:textId="77777777" w:rsidR="00CE25B1" w:rsidRPr="007535E3" w:rsidRDefault="00776D1F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36</w:t>
            </w:r>
          </w:p>
        </w:tc>
        <w:tc>
          <w:tcPr>
            <w:tcW w:w="128" w:type="pct"/>
          </w:tcPr>
          <w:p w14:paraId="19860A8C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64F6D8F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2,390</w:t>
            </w:r>
          </w:p>
        </w:tc>
        <w:tc>
          <w:tcPr>
            <w:tcW w:w="147" w:type="pct"/>
          </w:tcPr>
          <w:p w14:paraId="702AD279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</w:tcPr>
          <w:p w14:paraId="35D96FC2" w14:textId="77777777" w:rsidR="00CE25B1" w:rsidRPr="007535E3" w:rsidRDefault="00776D1F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36</w:t>
            </w:r>
          </w:p>
        </w:tc>
        <w:tc>
          <w:tcPr>
            <w:tcW w:w="147" w:type="pct"/>
          </w:tcPr>
          <w:p w14:paraId="71A12C6E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left w:val="nil"/>
              <w:bottom w:val="single" w:sz="4" w:space="0" w:color="auto"/>
              <w:right w:val="nil"/>
            </w:tcBorders>
          </w:tcPr>
          <w:p w14:paraId="4F3278B0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2,390</w:t>
            </w:r>
          </w:p>
        </w:tc>
      </w:tr>
      <w:tr w:rsidR="00CE25B1" w:rsidRPr="007535E3" w14:paraId="79757A21" w14:textId="77777777" w:rsidTr="0054236D">
        <w:trPr>
          <w:cantSplit/>
        </w:trPr>
        <w:tc>
          <w:tcPr>
            <w:tcW w:w="2198" w:type="pct"/>
          </w:tcPr>
          <w:p w14:paraId="44748CD4" w14:textId="77777777" w:rsidR="00CE25B1" w:rsidRPr="007535E3" w:rsidRDefault="00CE25B1" w:rsidP="00CE25B1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64B699F" w14:textId="77777777" w:rsidR="00CE25B1" w:rsidRPr="007535E3" w:rsidRDefault="00776D1F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305,223</w:t>
            </w:r>
          </w:p>
        </w:tc>
        <w:tc>
          <w:tcPr>
            <w:tcW w:w="128" w:type="pct"/>
          </w:tcPr>
          <w:p w14:paraId="561FD2F9" w14:textId="77777777" w:rsidR="00CE25B1" w:rsidRPr="007535E3" w:rsidRDefault="00CE25B1" w:rsidP="00CE25B1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ED8EF9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340,604</w:t>
            </w:r>
          </w:p>
        </w:tc>
        <w:tc>
          <w:tcPr>
            <w:tcW w:w="147" w:type="pct"/>
          </w:tcPr>
          <w:p w14:paraId="3D92AB3E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0399F" w14:textId="77777777" w:rsidR="00CE25B1" w:rsidRPr="007535E3" w:rsidRDefault="00776D1F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305,223</w:t>
            </w:r>
          </w:p>
        </w:tc>
        <w:tc>
          <w:tcPr>
            <w:tcW w:w="147" w:type="pct"/>
          </w:tcPr>
          <w:p w14:paraId="6F6F6944" w14:textId="77777777" w:rsidR="00CE25B1" w:rsidRPr="007535E3" w:rsidRDefault="00CE25B1" w:rsidP="00CE25B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26541C" w14:textId="77777777" w:rsidR="00CE25B1" w:rsidRPr="007535E3" w:rsidRDefault="00CE25B1" w:rsidP="00CE25B1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35E3">
              <w:rPr>
                <w:rFonts w:ascii="Angsana New" w:hAnsi="Angsana New" w:cs="Angsana New"/>
                <w:sz w:val="30"/>
                <w:szCs w:val="30"/>
                <w:lang w:val="en-US"/>
              </w:rPr>
              <w:t>340,604</w:t>
            </w:r>
          </w:p>
        </w:tc>
      </w:tr>
    </w:tbl>
    <w:p w14:paraId="2ADB3A87" w14:textId="77777777" w:rsidR="00FF1065" w:rsidRPr="007535E3" w:rsidRDefault="00FF1065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7610E4E" w14:textId="7103810C" w:rsidR="006A708B" w:rsidRPr="007535E3" w:rsidRDefault="006A708B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="000E5573" w:rsidRPr="007535E3">
        <w:rPr>
          <w:rFonts w:ascii="Angsana New" w:hAnsi="Angsana New"/>
          <w:sz w:val="30"/>
          <w:szCs w:val="30"/>
          <w:cs/>
        </w:rPr>
        <w:t>2562 และ 2561</w:t>
      </w:r>
      <w:r w:rsidR="00494932" w:rsidRPr="007535E3">
        <w:rPr>
          <w:rFonts w:ascii="Angsana New" w:hAnsi="Angsana New"/>
          <w:sz w:val="30"/>
          <w:szCs w:val="30"/>
        </w:rPr>
        <w:t xml:space="preserve"> </w:t>
      </w:r>
      <w:r w:rsidR="00B34199" w:rsidRPr="007535E3">
        <w:rPr>
          <w:rFonts w:ascii="Angsana New" w:hAnsi="Angsana New"/>
          <w:sz w:val="30"/>
          <w:szCs w:val="30"/>
          <w:cs/>
        </w:rPr>
        <w:t>กลุ่ม</w:t>
      </w:r>
      <w:r w:rsidRPr="007535E3">
        <w:rPr>
          <w:rFonts w:ascii="Angsana New" w:hAnsi="Angsana New"/>
          <w:sz w:val="30"/>
          <w:szCs w:val="30"/>
          <w:cs/>
        </w:rPr>
        <w:t>บริษัท</w:t>
      </w:r>
      <w:r w:rsidR="000E1E2E" w:rsidRPr="007535E3">
        <w:rPr>
          <w:rFonts w:ascii="Angsana New" w:hAnsi="Angsana New"/>
          <w:sz w:val="30"/>
          <w:szCs w:val="30"/>
          <w:cs/>
        </w:rPr>
        <w:t>มี</w:t>
      </w:r>
    </w:p>
    <w:p w14:paraId="216EA832" w14:textId="77777777" w:rsidR="006A708B" w:rsidRPr="007535E3" w:rsidRDefault="006A708B" w:rsidP="00770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D37422F" w14:textId="77777777" w:rsidR="006A708B" w:rsidRPr="007535E3" w:rsidRDefault="00ED78CA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both"/>
        <w:rPr>
          <w:rFonts w:ascii="Angsana New" w:hAnsi="Angsana New"/>
          <w:sz w:val="30"/>
          <w:szCs w:val="30"/>
          <w:cs/>
        </w:rPr>
      </w:pPr>
      <w:r w:rsidRPr="007535E3">
        <w:rPr>
          <w:rFonts w:ascii="Angsana New" w:hAnsi="Angsana New"/>
          <w:sz w:val="30"/>
          <w:szCs w:val="30"/>
          <w:cs/>
        </w:rPr>
        <w:t>(</w:t>
      </w:r>
      <w:r w:rsidR="006A708B" w:rsidRPr="007535E3">
        <w:rPr>
          <w:rFonts w:ascii="Angsana New" w:hAnsi="Angsana New"/>
          <w:sz w:val="30"/>
          <w:szCs w:val="30"/>
          <w:cs/>
        </w:rPr>
        <w:t>ก)</w:t>
      </w:r>
      <w:r w:rsidR="006A708B" w:rsidRPr="007535E3">
        <w:rPr>
          <w:rFonts w:ascii="Angsana New" w:hAnsi="Angsana New"/>
          <w:sz w:val="30"/>
          <w:szCs w:val="30"/>
          <w:cs/>
        </w:rPr>
        <w:tab/>
        <w:t>สัญญาเช่าที่ดินเพื่อ</w:t>
      </w:r>
      <w:r w:rsidR="00B45EAB" w:rsidRPr="007535E3">
        <w:rPr>
          <w:rFonts w:ascii="Angsana New" w:hAnsi="Angsana New"/>
          <w:sz w:val="30"/>
          <w:szCs w:val="30"/>
          <w:cs/>
        </w:rPr>
        <w:t>เป็น</w:t>
      </w:r>
      <w:r w:rsidR="006A708B" w:rsidRPr="007535E3">
        <w:rPr>
          <w:rFonts w:ascii="Angsana New" w:hAnsi="Angsana New"/>
          <w:sz w:val="30"/>
          <w:szCs w:val="30"/>
          <w:cs/>
        </w:rPr>
        <w:t>ที่ตั้งสำนักงานของ</w:t>
      </w:r>
      <w:r w:rsidR="00A91070" w:rsidRPr="007535E3">
        <w:rPr>
          <w:rFonts w:ascii="Angsana New" w:hAnsi="Angsana New"/>
          <w:sz w:val="30"/>
          <w:szCs w:val="30"/>
          <w:cs/>
        </w:rPr>
        <w:t>กลุ่ม</w:t>
      </w:r>
      <w:r w:rsidR="006A708B" w:rsidRPr="007535E3">
        <w:rPr>
          <w:rFonts w:ascii="Angsana New" w:hAnsi="Angsana New"/>
          <w:sz w:val="30"/>
          <w:szCs w:val="30"/>
          <w:cs/>
        </w:rPr>
        <w:t xml:space="preserve">บริษัท </w:t>
      </w:r>
      <w:r w:rsidR="00210FCF" w:rsidRPr="007535E3">
        <w:rPr>
          <w:rFonts w:ascii="Angsana New" w:hAnsi="Angsana New"/>
          <w:sz w:val="30"/>
          <w:szCs w:val="30"/>
          <w:cs/>
        </w:rPr>
        <w:t>สัญญา</w:t>
      </w:r>
      <w:r w:rsidR="006A708B" w:rsidRPr="007535E3">
        <w:rPr>
          <w:rFonts w:ascii="Angsana New" w:hAnsi="Angsana New"/>
          <w:sz w:val="30"/>
          <w:szCs w:val="30"/>
          <w:cs/>
        </w:rPr>
        <w:t xml:space="preserve">สิ้นสุดในวันที่ </w:t>
      </w:r>
      <w:r w:rsidR="004126CB" w:rsidRPr="007535E3">
        <w:rPr>
          <w:rFonts w:ascii="Angsana New" w:hAnsi="Angsana New"/>
          <w:sz w:val="30"/>
          <w:szCs w:val="30"/>
          <w:cs/>
        </w:rPr>
        <w:t>31 มีนาคม</w:t>
      </w:r>
      <w:r w:rsidR="00973B51" w:rsidRPr="007535E3">
        <w:rPr>
          <w:rFonts w:ascii="Angsana New" w:hAnsi="Angsana New"/>
          <w:sz w:val="30"/>
          <w:szCs w:val="30"/>
          <w:cs/>
        </w:rPr>
        <w:t xml:space="preserve"> 2565</w:t>
      </w:r>
    </w:p>
    <w:p w14:paraId="3BF2CB82" w14:textId="77777777" w:rsidR="006A708B" w:rsidRPr="007535E3" w:rsidRDefault="006A708B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6C760A2C" w14:textId="77777777" w:rsidR="00FE1A17" w:rsidRPr="007535E3" w:rsidRDefault="00ED78CA" w:rsidP="00DC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t>(</w:t>
      </w:r>
      <w:r w:rsidR="006A708B" w:rsidRPr="007535E3">
        <w:rPr>
          <w:rFonts w:ascii="Angsana New" w:hAnsi="Angsana New"/>
          <w:sz w:val="30"/>
          <w:szCs w:val="30"/>
          <w:cs/>
        </w:rPr>
        <w:t>ข)</w:t>
      </w:r>
      <w:r w:rsidR="006A708B" w:rsidRPr="007535E3">
        <w:rPr>
          <w:rFonts w:ascii="Angsana New" w:hAnsi="Angsana New"/>
          <w:sz w:val="30"/>
          <w:szCs w:val="30"/>
          <w:cs/>
        </w:rPr>
        <w:tab/>
      </w:r>
      <w:r w:rsidR="008A7E3C" w:rsidRPr="007535E3">
        <w:rPr>
          <w:rFonts w:ascii="Angsana New" w:hAnsi="Angsana New"/>
          <w:sz w:val="30"/>
          <w:szCs w:val="30"/>
          <w:cs/>
        </w:rPr>
        <w:t>หนังสือค้ำประกันที่ธนาคารออกให้แก่บริษัทเอกชนหลายแห่งและหน่วยงานรัฐบาลสำหรับค้ำประกันการปฏิบัติงานต่อลูกค้าบางรายและการใช้ไฟฟ้า</w:t>
      </w:r>
    </w:p>
    <w:p w14:paraId="077132EC" w14:textId="77777777" w:rsidR="003F371B" w:rsidRPr="007535E3" w:rsidRDefault="003F371B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24"/>
          <w:szCs w:val="24"/>
        </w:rPr>
      </w:pPr>
    </w:p>
    <w:p w14:paraId="1CBB41CE" w14:textId="1B9D2DBF" w:rsidR="0093600B" w:rsidRPr="007535E3" w:rsidRDefault="0093600B" w:rsidP="00936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</w:rPr>
        <w:t>(</w:t>
      </w:r>
      <w:r w:rsidRPr="007535E3">
        <w:rPr>
          <w:rFonts w:ascii="Angsana New" w:hAnsi="Angsana New"/>
          <w:sz w:val="30"/>
          <w:szCs w:val="30"/>
          <w:cs/>
        </w:rPr>
        <w:t>ค)</w:t>
      </w:r>
      <w:r w:rsidRPr="007535E3">
        <w:rPr>
          <w:rFonts w:ascii="Angsana New" w:hAnsi="Angsana New"/>
          <w:sz w:val="30"/>
          <w:szCs w:val="30"/>
        </w:rPr>
        <w:tab/>
      </w:r>
      <w:r w:rsidRPr="007535E3">
        <w:rPr>
          <w:rFonts w:ascii="Angsana New" w:hAnsi="Angsana New"/>
          <w:spacing w:val="6"/>
          <w:sz w:val="30"/>
          <w:szCs w:val="30"/>
          <w:cs/>
        </w:rPr>
        <w:t>สัญญาซื้อเงินตราต่างประเทศล่วงหน้ากับธนาคารในประเทศ</w:t>
      </w:r>
      <w:r w:rsidR="0023700D" w:rsidRPr="007535E3">
        <w:rPr>
          <w:rFonts w:ascii="Angsana New" w:hAnsi="Angsana New"/>
          <w:spacing w:val="6"/>
          <w:sz w:val="30"/>
          <w:szCs w:val="30"/>
          <w:cs/>
        </w:rPr>
        <w:t>หลาย</w:t>
      </w:r>
      <w:r w:rsidRPr="007535E3">
        <w:rPr>
          <w:rFonts w:ascii="Angsana New" w:hAnsi="Angsana New"/>
          <w:spacing w:val="6"/>
          <w:sz w:val="30"/>
          <w:szCs w:val="30"/>
          <w:cs/>
        </w:rPr>
        <w:t>แห่งเป็นจำนว</w:t>
      </w:r>
      <w:r w:rsidR="00832B93" w:rsidRPr="007535E3">
        <w:rPr>
          <w:rFonts w:ascii="Angsana New" w:hAnsi="Angsana New"/>
          <w:spacing w:val="6"/>
          <w:sz w:val="30"/>
          <w:szCs w:val="30"/>
          <w:cs/>
        </w:rPr>
        <w:t xml:space="preserve">น </w:t>
      </w:r>
      <w:r w:rsidR="00776D1F" w:rsidRPr="007535E3">
        <w:rPr>
          <w:rFonts w:ascii="Angsana New" w:hAnsi="Angsana New"/>
          <w:spacing w:val="6"/>
          <w:sz w:val="30"/>
          <w:szCs w:val="30"/>
        </w:rPr>
        <w:t>2.62</w:t>
      </w:r>
      <w:r w:rsidRPr="007535E3">
        <w:rPr>
          <w:rFonts w:ascii="Angsana New" w:hAnsi="Angsana New"/>
          <w:spacing w:val="6"/>
          <w:sz w:val="30"/>
          <w:szCs w:val="30"/>
        </w:rPr>
        <w:t xml:space="preserve"> </w:t>
      </w:r>
      <w:r w:rsidRPr="007535E3">
        <w:rPr>
          <w:rFonts w:ascii="Angsana New" w:hAnsi="Angsana New"/>
          <w:spacing w:val="6"/>
          <w:sz w:val="30"/>
          <w:szCs w:val="30"/>
          <w:cs/>
        </w:rPr>
        <w:t>ล้านเหรียญ</w:t>
      </w:r>
      <w:r w:rsidRPr="007535E3">
        <w:rPr>
          <w:rFonts w:ascii="Angsana New" w:hAnsi="Angsana New"/>
          <w:spacing w:val="4"/>
          <w:sz w:val="30"/>
          <w:szCs w:val="30"/>
          <w:cs/>
        </w:rPr>
        <w:t>สหรัฐอเมริกา</w:t>
      </w:r>
      <w:r w:rsidR="00527122" w:rsidRPr="007535E3">
        <w:rPr>
          <w:rFonts w:ascii="Angsana New" w:hAnsi="Angsana New"/>
          <w:spacing w:val="4"/>
          <w:sz w:val="30"/>
          <w:szCs w:val="30"/>
          <w:cs/>
        </w:rPr>
        <w:t>หรือเทียบเท่ากับ</w:t>
      </w:r>
      <w:r w:rsidR="003451F5" w:rsidRPr="007535E3">
        <w:rPr>
          <w:rFonts w:ascii="Angsana New" w:hAnsi="Angsana New"/>
          <w:spacing w:val="4"/>
          <w:sz w:val="30"/>
          <w:szCs w:val="30"/>
        </w:rPr>
        <w:t xml:space="preserve"> </w:t>
      </w:r>
      <w:r w:rsidR="00776D1F" w:rsidRPr="007535E3">
        <w:rPr>
          <w:rFonts w:ascii="Angsana New" w:hAnsi="Angsana New"/>
          <w:spacing w:val="4"/>
          <w:sz w:val="30"/>
          <w:szCs w:val="30"/>
        </w:rPr>
        <w:t>80.30</w:t>
      </w:r>
      <w:r w:rsidR="00527122" w:rsidRPr="007535E3">
        <w:rPr>
          <w:rFonts w:ascii="Angsana New" w:hAnsi="Angsana New"/>
          <w:spacing w:val="4"/>
          <w:sz w:val="30"/>
          <w:szCs w:val="30"/>
          <w:cs/>
        </w:rPr>
        <w:t xml:space="preserve"> ล้านบาท</w:t>
      </w:r>
      <w:r w:rsidRPr="007535E3">
        <w:rPr>
          <w:rFonts w:ascii="Angsana New" w:hAnsi="Angsana New"/>
          <w:spacing w:val="4"/>
          <w:sz w:val="30"/>
          <w:szCs w:val="30"/>
        </w:rPr>
        <w:t xml:space="preserve"> </w:t>
      </w:r>
      <w:r w:rsidR="00CF3973" w:rsidRPr="007535E3">
        <w:rPr>
          <w:rFonts w:ascii="Angsana New" w:hAnsi="Angsana New"/>
          <w:i/>
          <w:iCs/>
          <w:spacing w:val="4"/>
          <w:sz w:val="30"/>
          <w:szCs w:val="30"/>
        </w:rPr>
        <w:t>(256</w:t>
      </w:r>
      <w:r w:rsidR="00CE25B1" w:rsidRPr="007535E3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Pr="007535E3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CE25B1" w:rsidRPr="007535E3">
        <w:rPr>
          <w:rFonts w:ascii="Angsana New" w:hAnsi="Angsana New"/>
          <w:i/>
          <w:iCs/>
          <w:spacing w:val="6"/>
          <w:sz w:val="30"/>
          <w:szCs w:val="30"/>
        </w:rPr>
        <w:t>1.56</w:t>
      </w:r>
      <w:r w:rsidR="00CF3973" w:rsidRPr="007535E3">
        <w:rPr>
          <w:rFonts w:ascii="Angsana New" w:hAnsi="Angsana New"/>
          <w:i/>
          <w:iCs/>
          <w:spacing w:val="6"/>
          <w:sz w:val="30"/>
          <w:szCs w:val="30"/>
        </w:rPr>
        <w:t xml:space="preserve"> </w:t>
      </w:r>
      <w:r w:rsidR="00CF3973" w:rsidRPr="007535E3">
        <w:rPr>
          <w:rFonts w:ascii="Angsana New" w:hAnsi="Angsana New"/>
          <w:i/>
          <w:iCs/>
          <w:spacing w:val="6"/>
          <w:sz w:val="30"/>
          <w:szCs w:val="30"/>
          <w:cs/>
        </w:rPr>
        <w:t>ล้านเหรียญ</w:t>
      </w:r>
      <w:r w:rsidR="00CF3973" w:rsidRPr="007535E3">
        <w:rPr>
          <w:rFonts w:ascii="Angsana New" w:hAnsi="Angsana New"/>
          <w:i/>
          <w:iCs/>
          <w:spacing w:val="4"/>
          <w:sz w:val="30"/>
          <w:szCs w:val="30"/>
          <w:cs/>
        </w:rPr>
        <w:t>สหรัฐอเมริกาหรือเทียบเท่ากับ</w:t>
      </w:r>
      <w:r w:rsidR="00CF3973" w:rsidRPr="007535E3">
        <w:rPr>
          <w:rFonts w:ascii="Angsana New" w:hAnsi="Angsana New"/>
          <w:spacing w:val="4"/>
          <w:sz w:val="30"/>
          <w:szCs w:val="30"/>
        </w:rPr>
        <w:t xml:space="preserve"> </w:t>
      </w:r>
      <w:r w:rsidR="00CE25B1" w:rsidRPr="007535E3">
        <w:rPr>
          <w:rFonts w:ascii="Angsana New" w:hAnsi="Angsana New"/>
          <w:i/>
          <w:iCs/>
          <w:spacing w:val="4"/>
          <w:sz w:val="30"/>
          <w:szCs w:val="30"/>
        </w:rPr>
        <w:t>50.85</w:t>
      </w:r>
      <w:r w:rsidR="00CF3973" w:rsidRPr="007535E3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</w:t>
      </w:r>
      <w:r w:rsidRPr="007535E3">
        <w:rPr>
          <w:rFonts w:ascii="Angsana New" w:hAnsi="Angsana New"/>
          <w:i/>
          <w:iCs/>
          <w:spacing w:val="4"/>
          <w:sz w:val="30"/>
          <w:szCs w:val="30"/>
        </w:rPr>
        <w:t>)</w:t>
      </w:r>
      <w:r w:rsidRPr="007535E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535E3">
        <w:rPr>
          <w:rFonts w:ascii="Angsana New" w:hAnsi="Angsana New"/>
          <w:spacing w:val="6"/>
          <w:sz w:val="30"/>
          <w:szCs w:val="30"/>
          <w:cs/>
        </w:rPr>
        <w:t>สัญญาทั้งหมดดังกล่าวจะครบกำหนดภายในเดือน</w:t>
      </w:r>
      <w:r w:rsidR="008D4245" w:rsidRPr="007535E3">
        <w:rPr>
          <w:rFonts w:ascii="Angsana New" w:hAnsi="Angsana New" w:hint="cs"/>
          <w:spacing w:val="6"/>
          <w:sz w:val="30"/>
          <w:szCs w:val="30"/>
          <w:cs/>
        </w:rPr>
        <w:t xml:space="preserve">กรกฎาคม </w:t>
      </w:r>
      <w:r w:rsidRPr="007535E3">
        <w:rPr>
          <w:rFonts w:ascii="Angsana New" w:hAnsi="Angsana New"/>
          <w:sz w:val="30"/>
          <w:szCs w:val="30"/>
          <w:cs/>
        </w:rPr>
        <w:t>25</w:t>
      </w:r>
      <w:r w:rsidR="003451F5" w:rsidRPr="007535E3">
        <w:rPr>
          <w:rFonts w:ascii="Angsana New" w:hAnsi="Angsana New"/>
          <w:sz w:val="30"/>
          <w:szCs w:val="30"/>
        </w:rPr>
        <w:t>6</w:t>
      </w:r>
      <w:r w:rsidR="008D4245" w:rsidRPr="007535E3">
        <w:rPr>
          <w:rFonts w:ascii="Angsana New" w:hAnsi="Angsana New"/>
          <w:sz w:val="30"/>
          <w:szCs w:val="30"/>
        </w:rPr>
        <w:t>3</w:t>
      </w:r>
      <w:r w:rsidRPr="007535E3">
        <w:rPr>
          <w:rFonts w:ascii="Angsana New" w:hAnsi="Angsana New"/>
          <w:sz w:val="30"/>
          <w:szCs w:val="30"/>
          <w:cs/>
        </w:rPr>
        <w:t xml:space="preserve"> </w:t>
      </w:r>
    </w:p>
    <w:p w14:paraId="56D84CE8" w14:textId="77777777" w:rsidR="0093600B" w:rsidRPr="007535E3" w:rsidRDefault="0093600B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24"/>
          <w:szCs w:val="24"/>
        </w:rPr>
      </w:pPr>
    </w:p>
    <w:p w14:paraId="430B4EA7" w14:textId="77777777" w:rsidR="00CB24D7" w:rsidRPr="007535E3" w:rsidRDefault="004126CB" w:rsidP="00936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="Angsana New" w:hAnsi="Angsana New"/>
          <w:sz w:val="30"/>
          <w:szCs w:val="30"/>
          <w:cs/>
        </w:rPr>
        <w:lastRenderedPageBreak/>
        <w:t>(</w:t>
      </w:r>
      <w:r w:rsidR="0093600B" w:rsidRPr="007535E3">
        <w:rPr>
          <w:rFonts w:ascii="Angsana New" w:hAnsi="Angsana New"/>
          <w:sz w:val="30"/>
          <w:szCs w:val="30"/>
          <w:cs/>
        </w:rPr>
        <w:t>ง</w:t>
      </w:r>
      <w:r w:rsidR="00CB24D7" w:rsidRPr="007535E3">
        <w:rPr>
          <w:rFonts w:ascii="Angsana New" w:hAnsi="Angsana New"/>
          <w:sz w:val="30"/>
          <w:szCs w:val="30"/>
          <w:cs/>
        </w:rPr>
        <w:t>)</w:t>
      </w:r>
      <w:r w:rsidR="00CB24D7" w:rsidRPr="007535E3">
        <w:rPr>
          <w:rFonts w:ascii="Angsana New" w:hAnsi="Angsana New"/>
          <w:sz w:val="30"/>
          <w:szCs w:val="30"/>
        </w:rPr>
        <w:tab/>
      </w:r>
      <w:r w:rsidR="008A7E3C" w:rsidRPr="007535E3">
        <w:rPr>
          <w:rFonts w:ascii="Angsana New" w:hAnsi="Angsana New"/>
          <w:spacing w:val="6"/>
          <w:sz w:val="30"/>
          <w:szCs w:val="30"/>
          <w:cs/>
        </w:rPr>
        <w:t>สัญญาขายเงินตราต่างประเทศล่วงหน้ากั</w:t>
      </w:r>
      <w:r w:rsidR="00625210" w:rsidRPr="007535E3">
        <w:rPr>
          <w:rFonts w:ascii="Angsana New" w:hAnsi="Angsana New"/>
          <w:spacing w:val="6"/>
          <w:sz w:val="30"/>
          <w:szCs w:val="30"/>
          <w:cs/>
        </w:rPr>
        <w:t>บธนาคารในประเทศ</w:t>
      </w:r>
      <w:r w:rsidR="0093600B" w:rsidRPr="007535E3">
        <w:rPr>
          <w:rFonts w:ascii="Angsana New" w:hAnsi="Angsana New"/>
          <w:spacing w:val="6"/>
          <w:sz w:val="30"/>
          <w:szCs w:val="30"/>
          <w:cs/>
        </w:rPr>
        <w:t>หลายแห่ง</w:t>
      </w:r>
      <w:r w:rsidR="00625210" w:rsidRPr="007535E3">
        <w:rPr>
          <w:rFonts w:ascii="Angsana New" w:hAnsi="Angsana New"/>
          <w:spacing w:val="6"/>
          <w:sz w:val="30"/>
          <w:szCs w:val="30"/>
          <w:cs/>
        </w:rPr>
        <w:t>เป็นจำนว</w:t>
      </w:r>
      <w:r w:rsidR="003451F5" w:rsidRPr="007535E3">
        <w:rPr>
          <w:rFonts w:ascii="Angsana New" w:hAnsi="Angsana New"/>
          <w:spacing w:val="6"/>
          <w:sz w:val="30"/>
          <w:szCs w:val="30"/>
          <w:cs/>
        </w:rPr>
        <w:t>น</w:t>
      </w:r>
      <w:r w:rsidR="003451F5" w:rsidRPr="007535E3">
        <w:rPr>
          <w:rFonts w:ascii="Angsana New" w:hAnsi="Angsana New"/>
          <w:spacing w:val="6"/>
          <w:sz w:val="30"/>
          <w:szCs w:val="30"/>
        </w:rPr>
        <w:t xml:space="preserve"> </w:t>
      </w:r>
      <w:r w:rsidR="00776D1F" w:rsidRPr="007535E3">
        <w:rPr>
          <w:rFonts w:ascii="Angsana New" w:hAnsi="Angsana New"/>
          <w:spacing w:val="6"/>
          <w:sz w:val="30"/>
          <w:szCs w:val="30"/>
        </w:rPr>
        <w:t>0.28</w:t>
      </w:r>
      <w:r w:rsidR="008A7E3C" w:rsidRPr="007535E3">
        <w:rPr>
          <w:rFonts w:ascii="Angsana New" w:hAnsi="Angsana New"/>
          <w:spacing w:val="6"/>
          <w:sz w:val="30"/>
          <w:szCs w:val="30"/>
        </w:rPr>
        <w:t xml:space="preserve"> </w:t>
      </w:r>
      <w:r w:rsidR="008A7E3C" w:rsidRPr="007535E3">
        <w:rPr>
          <w:rFonts w:ascii="Angsana New" w:hAnsi="Angsana New"/>
          <w:spacing w:val="6"/>
          <w:sz w:val="30"/>
          <w:szCs w:val="30"/>
          <w:cs/>
        </w:rPr>
        <w:t>ล้านเหรียญ</w:t>
      </w:r>
      <w:r w:rsidR="00625210" w:rsidRPr="007535E3">
        <w:rPr>
          <w:rFonts w:ascii="Angsana New" w:hAnsi="Angsana New"/>
          <w:spacing w:val="4"/>
          <w:sz w:val="30"/>
          <w:szCs w:val="30"/>
          <w:cs/>
        </w:rPr>
        <w:t>สหรัฐอเมริกา</w:t>
      </w:r>
      <w:r w:rsidR="0044005E" w:rsidRPr="007535E3">
        <w:rPr>
          <w:rFonts w:ascii="Angsana New" w:hAnsi="Angsana New"/>
          <w:spacing w:val="4"/>
          <w:sz w:val="30"/>
          <w:szCs w:val="30"/>
        </w:rPr>
        <w:t xml:space="preserve"> </w:t>
      </w:r>
      <w:r w:rsidR="0044005E" w:rsidRPr="007535E3">
        <w:rPr>
          <w:rFonts w:ascii="Angsana New" w:hAnsi="Angsana New"/>
          <w:spacing w:val="4"/>
          <w:sz w:val="30"/>
          <w:szCs w:val="30"/>
          <w:cs/>
        </w:rPr>
        <w:t>หรือเทียบเท่ากับ</w:t>
      </w:r>
      <w:r w:rsidR="00776D1F" w:rsidRPr="007535E3">
        <w:rPr>
          <w:rFonts w:ascii="Angsana New" w:hAnsi="Angsana New"/>
          <w:spacing w:val="4"/>
          <w:sz w:val="30"/>
          <w:szCs w:val="30"/>
        </w:rPr>
        <w:t xml:space="preserve"> 8.52</w:t>
      </w:r>
      <w:r w:rsidR="00527122" w:rsidRPr="007535E3">
        <w:rPr>
          <w:rFonts w:ascii="Angsana New" w:hAnsi="Angsana New"/>
          <w:spacing w:val="4"/>
          <w:sz w:val="30"/>
          <w:szCs w:val="30"/>
        </w:rPr>
        <w:t xml:space="preserve"> </w:t>
      </w:r>
      <w:r w:rsidR="00527122" w:rsidRPr="007535E3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="004D4E5D" w:rsidRPr="007535E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A7E3C" w:rsidRPr="007535E3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CF3973" w:rsidRPr="007535E3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501C62" w:rsidRPr="007535E3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="008A7E3C" w:rsidRPr="007535E3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B02207" w:rsidRPr="007535E3">
        <w:rPr>
          <w:rFonts w:ascii="Angsana New" w:hAnsi="Angsana New"/>
          <w:i/>
          <w:iCs/>
          <w:spacing w:val="4"/>
          <w:sz w:val="30"/>
          <w:szCs w:val="30"/>
          <w:cs/>
        </w:rPr>
        <w:t>0.</w:t>
      </w:r>
      <w:r w:rsidR="00CE25B1" w:rsidRPr="007535E3">
        <w:rPr>
          <w:rFonts w:ascii="Angsana New" w:hAnsi="Angsana New"/>
          <w:i/>
          <w:iCs/>
          <w:spacing w:val="4"/>
          <w:sz w:val="30"/>
          <w:szCs w:val="30"/>
        </w:rPr>
        <w:t>8</w:t>
      </w:r>
      <w:r w:rsidR="00CF3973" w:rsidRPr="007535E3">
        <w:rPr>
          <w:rFonts w:ascii="Angsana New" w:hAnsi="Angsana New"/>
          <w:i/>
          <w:iCs/>
          <w:spacing w:val="4"/>
          <w:sz w:val="30"/>
          <w:szCs w:val="30"/>
        </w:rPr>
        <w:t>6</w:t>
      </w:r>
      <w:r w:rsidR="00FF1065" w:rsidRPr="007535E3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B02207" w:rsidRPr="007535E3">
        <w:rPr>
          <w:rFonts w:ascii="Angsana New" w:hAnsi="Angsana New"/>
          <w:i/>
          <w:iCs/>
          <w:spacing w:val="4"/>
          <w:sz w:val="30"/>
          <w:szCs w:val="30"/>
          <w:cs/>
        </w:rPr>
        <w:t>ล้านยูโร</w:t>
      </w:r>
      <w:r w:rsidR="00527122" w:rsidRPr="007535E3">
        <w:rPr>
          <w:rFonts w:ascii="Angsana New" w:hAnsi="Angsana New"/>
          <w:i/>
          <w:iCs/>
          <w:spacing w:val="4"/>
          <w:sz w:val="30"/>
          <w:szCs w:val="30"/>
          <w:cs/>
        </w:rPr>
        <w:t>หรือเทียบเท่ากับ</w:t>
      </w:r>
      <w:r w:rsidR="00527122" w:rsidRPr="007535E3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CE25B1" w:rsidRPr="007535E3">
        <w:rPr>
          <w:rFonts w:ascii="Angsana New" w:hAnsi="Angsana New"/>
          <w:i/>
          <w:iCs/>
          <w:spacing w:val="4"/>
          <w:sz w:val="30"/>
          <w:szCs w:val="30"/>
        </w:rPr>
        <w:t>27.79</w:t>
      </w:r>
      <w:r w:rsidR="00527122" w:rsidRPr="007535E3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527122" w:rsidRPr="007535E3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</w:t>
      </w:r>
      <w:r w:rsidR="008A7E3C" w:rsidRPr="007535E3">
        <w:rPr>
          <w:rFonts w:ascii="Angsana New" w:hAnsi="Angsana New"/>
          <w:i/>
          <w:iCs/>
          <w:spacing w:val="4"/>
          <w:sz w:val="30"/>
          <w:szCs w:val="30"/>
          <w:cs/>
        </w:rPr>
        <w:t>)</w:t>
      </w:r>
      <w:r w:rsidR="008A7E3C" w:rsidRPr="007535E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C65B6" w:rsidRPr="007535E3">
        <w:rPr>
          <w:rFonts w:ascii="Angsana New" w:hAnsi="Angsana New"/>
          <w:spacing w:val="6"/>
          <w:sz w:val="30"/>
          <w:szCs w:val="30"/>
          <w:cs/>
        </w:rPr>
        <w:t>สัญญาทั้งหมดดังกล่าวจะครบกำหนดภายในเดือน</w:t>
      </w:r>
      <w:r w:rsidR="00776D1F" w:rsidRPr="007535E3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="0044005E" w:rsidRPr="007535E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44005E" w:rsidRPr="007535E3">
        <w:rPr>
          <w:rFonts w:ascii="Angsana New" w:hAnsi="Angsana New"/>
          <w:spacing w:val="6"/>
          <w:sz w:val="30"/>
          <w:szCs w:val="30"/>
        </w:rPr>
        <w:t>256</w:t>
      </w:r>
      <w:r w:rsidR="00776D1F" w:rsidRPr="007535E3">
        <w:rPr>
          <w:rFonts w:ascii="Angsana New" w:hAnsi="Angsana New"/>
          <w:spacing w:val="6"/>
          <w:sz w:val="30"/>
          <w:szCs w:val="30"/>
        </w:rPr>
        <w:t>3</w:t>
      </w:r>
      <w:r w:rsidR="00CB24D7" w:rsidRPr="007535E3">
        <w:rPr>
          <w:rFonts w:ascii="Angsana New" w:hAnsi="Angsana New"/>
          <w:sz w:val="30"/>
          <w:szCs w:val="30"/>
          <w:cs/>
        </w:rPr>
        <w:t xml:space="preserve"> </w:t>
      </w:r>
    </w:p>
    <w:p w14:paraId="23D52580" w14:textId="77777777" w:rsidR="00AD4FB7" w:rsidRPr="007535E3" w:rsidRDefault="00AD4FB7" w:rsidP="00DB2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30C6841" w14:textId="3200EC70" w:rsidR="008722B1" w:rsidRPr="007535E3" w:rsidRDefault="0081635D" w:rsidP="0087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535E3">
        <w:rPr>
          <w:rFonts w:ascii="Angsana New" w:hAnsi="Angsana New"/>
          <w:b/>
          <w:bCs/>
          <w:sz w:val="30"/>
          <w:szCs w:val="30"/>
        </w:rPr>
        <w:t>29</w:t>
      </w:r>
      <w:r w:rsidR="008722B1" w:rsidRPr="007535E3">
        <w:rPr>
          <w:rFonts w:ascii="Angsana New" w:hAnsi="Angsana New"/>
          <w:b/>
          <w:bCs/>
          <w:sz w:val="30"/>
          <w:szCs w:val="30"/>
          <w:cs/>
        </w:rPr>
        <w:tab/>
        <w:t>มาตรฐานการรายงานทางการเงินที่ยังไม่ได้ใช้</w:t>
      </w:r>
      <w:r w:rsidR="008722B1" w:rsidRPr="007535E3">
        <w:rPr>
          <w:rFonts w:ascii="Angsana New" w:hAnsi="Angsana New"/>
          <w:szCs w:val="30"/>
        </w:rPr>
        <w:t xml:space="preserve">    </w:t>
      </w:r>
    </w:p>
    <w:p w14:paraId="4E086DC3" w14:textId="77777777" w:rsidR="008722B1" w:rsidRPr="007535E3" w:rsidRDefault="008722B1" w:rsidP="00816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467BE1D" w14:textId="6198A69E" w:rsidR="00B779EF" w:rsidRPr="007535E3" w:rsidRDefault="00BA52C3" w:rsidP="00B779E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535E3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มาตรฐานการรายงานทางการเงินที่ออกและปรับปรุงใหม่ที่เกี่ยวกับการดำเนินงาน</w:t>
      </w:r>
      <w:r w:rsidR="00402A9B" w:rsidRPr="007535E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ของกลุ่มบริษัท </w:t>
      </w:r>
      <w:r w:rsidRPr="007535E3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Pr="007535E3">
        <w:rPr>
          <w:rFonts w:ascii="Angsana New" w:hAnsi="Angsana New" w:cs="Angsana New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</w:t>
      </w:r>
      <w:r w:rsidR="005031AC" w:rsidRPr="007535E3">
        <w:rPr>
          <w:rFonts w:ascii="Angsana New" w:hAnsi="Angsana New" w:cs="Angsana New"/>
          <w:sz w:val="30"/>
          <w:szCs w:val="30"/>
          <w:cs/>
          <w:lang w:val="en-US" w:bidi="th-TH"/>
        </w:rPr>
        <w:t>รวมหรืองบการเงินเฉพาะกิจการ</w:t>
      </w:r>
      <w:r w:rsidRPr="007535E3">
        <w:rPr>
          <w:rFonts w:ascii="Angsana New" w:hAnsi="Angsana New" w:cs="Angsana New"/>
          <w:sz w:val="30"/>
          <w:szCs w:val="30"/>
          <w:cs/>
          <w:lang w:val="en-US" w:bidi="th-TH"/>
        </w:rPr>
        <w:t>ของบริษัท เมื่อนำมาถือปฏิบัติเป็นครั้งแรก</w:t>
      </w:r>
      <w:r w:rsidRPr="007535E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535E3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มาตรฐานการรายงานทางการเงินดังกล่าวกำหนดให้ถือปฏิบัติกับงบการเงิน</w:t>
      </w:r>
      <w:r w:rsidRPr="007535E3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7535E3">
        <w:rPr>
          <w:rFonts w:ascii="Angsana New" w:hAnsi="Angsana New" w:cs="Angsana New"/>
          <w:sz w:val="30"/>
          <w:szCs w:val="30"/>
        </w:rPr>
        <w:t xml:space="preserve"> 1</w:t>
      </w:r>
      <w:r w:rsidRPr="007535E3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</w:t>
      </w:r>
      <w:r w:rsidR="00D41E6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41E6E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7535E3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D41E6E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7535E3">
        <w:rPr>
          <w:rFonts w:ascii="Angsana New" w:hAnsi="Angsana New" w:cs="Angsana New"/>
          <w:sz w:val="30"/>
          <w:szCs w:val="30"/>
          <w:cs/>
          <w:lang w:bidi="th-TH"/>
        </w:rPr>
        <w:t>ดังต่อไปนี้</w:t>
      </w:r>
    </w:p>
    <w:p w14:paraId="0AF52412" w14:textId="77777777" w:rsidR="00516FA7" w:rsidRPr="007535E3" w:rsidRDefault="00516FA7" w:rsidP="00B779E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798"/>
        <w:gridCol w:w="4302"/>
      </w:tblGrid>
      <w:tr w:rsidR="00D41E6E" w:rsidRPr="007535E3" w14:paraId="73F7B7D0" w14:textId="77777777" w:rsidTr="005031AC">
        <w:trPr>
          <w:tblHeader/>
        </w:trPr>
        <w:tc>
          <w:tcPr>
            <w:tcW w:w="3798" w:type="dxa"/>
            <w:shd w:val="clear" w:color="auto" w:fill="auto"/>
            <w:vAlign w:val="bottom"/>
          </w:tcPr>
          <w:p w14:paraId="79758F97" w14:textId="77777777" w:rsidR="00D41E6E" w:rsidRPr="007535E3" w:rsidRDefault="00D41E6E" w:rsidP="0066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7535E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02" w:type="dxa"/>
            <w:shd w:val="clear" w:color="auto" w:fill="auto"/>
            <w:vAlign w:val="bottom"/>
          </w:tcPr>
          <w:p w14:paraId="2E1297E1" w14:textId="77777777" w:rsidR="00D41E6E" w:rsidRPr="007535E3" w:rsidRDefault="00D41E6E" w:rsidP="0066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7535E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D41E6E" w:rsidRPr="007535E3" w14:paraId="27EFF0CB" w14:textId="77777777" w:rsidTr="005031AC">
        <w:tc>
          <w:tcPr>
            <w:tcW w:w="3798" w:type="dxa"/>
            <w:shd w:val="clear" w:color="auto" w:fill="auto"/>
          </w:tcPr>
          <w:p w14:paraId="0153A605" w14:textId="77777777" w:rsidR="00D41E6E" w:rsidRPr="007535E3" w:rsidRDefault="00D41E6E" w:rsidP="0066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535E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535E3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302" w:type="dxa"/>
            <w:shd w:val="clear" w:color="auto" w:fill="auto"/>
          </w:tcPr>
          <w:p w14:paraId="0114C03F" w14:textId="77777777" w:rsidR="00D41E6E" w:rsidRPr="007535E3" w:rsidRDefault="00D41E6E" w:rsidP="0066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D41E6E" w:rsidRPr="007535E3" w14:paraId="1DA6DB5E" w14:textId="77777777" w:rsidTr="005031AC">
        <w:tc>
          <w:tcPr>
            <w:tcW w:w="3798" w:type="dxa"/>
            <w:shd w:val="clear" w:color="auto" w:fill="auto"/>
          </w:tcPr>
          <w:p w14:paraId="3AF55C5F" w14:textId="77777777" w:rsidR="00D41E6E" w:rsidRPr="007535E3" w:rsidRDefault="00D41E6E" w:rsidP="0066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535E3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302" w:type="dxa"/>
            <w:shd w:val="clear" w:color="auto" w:fill="auto"/>
          </w:tcPr>
          <w:p w14:paraId="71E588AE" w14:textId="77777777" w:rsidR="00D41E6E" w:rsidRPr="007535E3" w:rsidRDefault="00D41E6E" w:rsidP="0066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41E6E" w:rsidRPr="007535E3" w14:paraId="320E2EA2" w14:textId="77777777" w:rsidTr="005031AC">
        <w:tc>
          <w:tcPr>
            <w:tcW w:w="3798" w:type="dxa"/>
            <w:shd w:val="clear" w:color="auto" w:fill="auto"/>
          </w:tcPr>
          <w:p w14:paraId="253A5B8C" w14:textId="2D263F06" w:rsidR="00D41E6E" w:rsidRPr="007535E3" w:rsidRDefault="00D41E6E" w:rsidP="0081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535E3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4302" w:type="dxa"/>
            <w:shd w:val="clear" w:color="auto" w:fill="auto"/>
          </w:tcPr>
          <w:p w14:paraId="4AD6DEC1" w14:textId="3C4E8FF3" w:rsidR="00D41E6E" w:rsidRPr="007535E3" w:rsidRDefault="00D41E6E" w:rsidP="0081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D41E6E" w:rsidRPr="007535E3" w14:paraId="48762A88" w14:textId="77777777" w:rsidTr="005031AC">
        <w:tc>
          <w:tcPr>
            <w:tcW w:w="3798" w:type="dxa"/>
            <w:shd w:val="clear" w:color="auto" w:fill="auto"/>
          </w:tcPr>
          <w:p w14:paraId="651FD8B6" w14:textId="77777777" w:rsidR="00D41E6E" w:rsidRPr="007535E3" w:rsidRDefault="00D41E6E" w:rsidP="0066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535E3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302" w:type="dxa"/>
            <w:shd w:val="clear" w:color="auto" w:fill="auto"/>
          </w:tcPr>
          <w:p w14:paraId="11C9B27C" w14:textId="77777777" w:rsidR="00D41E6E" w:rsidRPr="007535E3" w:rsidRDefault="00D41E6E" w:rsidP="0066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D41E6E" w:rsidRPr="007535E3" w14:paraId="7D0F8CAE" w14:textId="77777777" w:rsidTr="005031AC">
        <w:tc>
          <w:tcPr>
            <w:tcW w:w="3798" w:type="dxa"/>
            <w:shd w:val="clear" w:color="auto" w:fill="auto"/>
          </w:tcPr>
          <w:p w14:paraId="784A832A" w14:textId="77777777" w:rsidR="00D41E6E" w:rsidRPr="007535E3" w:rsidRDefault="00D41E6E" w:rsidP="0066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535E3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302" w:type="dxa"/>
            <w:shd w:val="clear" w:color="auto" w:fill="auto"/>
          </w:tcPr>
          <w:p w14:paraId="5D96D858" w14:textId="77777777" w:rsidR="00D41E6E" w:rsidRPr="007535E3" w:rsidRDefault="00D41E6E" w:rsidP="0066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</w:t>
            </w:r>
          </w:p>
          <w:p w14:paraId="7EF68BFF" w14:textId="77777777" w:rsidR="00D41E6E" w:rsidRPr="007535E3" w:rsidRDefault="00D41E6E" w:rsidP="0066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535E3">
              <w:rPr>
                <w:rFonts w:ascii="Angsana New" w:hAnsi="Angsana New"/>
                <w:sz w:val="30"/>
                <w:szCs w:val="30"/>
                <w:cs/>
              </w:rPr>
              <w:t>ในหน่วยงานต่างประเทศ</w:t>
            </w:r>
          </w:p>
        </w:tc>
      </w:tr>
      <w:tr w:rsidR="00D41E6E" w:rsidRPr="007535E3" w14:paraId="0CBD7CFD" w14:textId="77777777" w:rsidTr="005031AC">
        <w:tc>
          <w:tcPr>
            <w:tcW w:w="3798" w:type="dxa"/>
            <w:shd w:val="clear" w:color="auto" w:fill="auto"/>
          </w:tcPr>
          <w:p w14:paraId="5894D7F6" w14:textId="77777777" w:rsidR="00D41E6E" w:rsidRPr="007535E3" w:rsidRDefault="00D41E6E" w:rsidP="0066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535E3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302" w:type="dxa"/>
            <w:shd w:val="clear" w:color="auto" w:fill="auto"/>
          </w:tcPr>
          <w:p w14:paraId="612DCFCF" w14:textId="77777777" w:rsidR="00D41E6E" w:rsidRPr="007535E3" w:rsidRDefault="00D41E6E" w:rsidP="00661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35E3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C70B825" w14:textId="77777777" w:rsidR="00B708DB" w:rsidRPr="007535E3" w:rsidRDefault="00B708DB" w:rsidP="00B7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6B555328" w14:textId="2E7A9076" w:rsidR="00B708DB" w:rsidRPr="007535E3" w:rsidRDefault="00B708DB" w:rsidP="00B7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535E3">
        <w:rPr>
          <w:rFonts w:ascii="Angsana New" w:hAnsi="Angsana New"/>
          <w:i/>
          <w:iCs/>
          <w:sz w:val="30"/>
          <w:szCs w:val="30"/>
        </w:rPr>
        <w:t xml:space="preserve">* </w:t>
      </w:r>
      <w:r w:rsidRPr="007535E3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F04D64F" w14:textId="77777777" w:rsidR="005673A8" w:rsidRPr="007535E3" w:rsidRDefault="005673A8" w:rsidP="00B7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6B053254" w14:textId="77777777" w:rsidR="0081635D" w:rsidRPr="007535E3" w:rsidRDefault="0081635D" w:rsidP="0081635D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7535E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4168AE23" w14:textId="77777777" w:rsidR="0081635D" w:rsidRPr="00DF057F" w:rsidRDefault="0081635D" w:rsidP="008163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CC"/>
          <w:sz w:val="24"/>
          <w:szCs w:val="24"/>
          <w:shd w:val="clear" w:color="auto" w:fill="D9D9D9"/>
        </w:rPr>
      </w:pPr>
    </w:p>
    <w:p w14:paraId="67ED44A9" w14:textId="052CC8E6" w:rsidR="0081635D" w:rsidRPr="007535E3" w:rsidRDefault="0081635D" w:rsidP="00C44A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35E3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r w:rsidR="00D41E6E">
        <w:rPr>
          <w:rFonts w:asciiTheme="majorBidi" w:hAnsiTheme="majorBidi" w:cstheme="majorBidi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="008E7AB4">
        <w:rPr>
          <w:rFonts w:asciiTheme="majorBidi" w:hAnsiTheme="majorBidi" w:cstheme="majorBidi" w:hint="cs"/>
          <w:sz w:val="30"/>
          <w:szCs w:val="30"/>
          <w:cs/>
        </w:rPr>
        <w:t>จะทำให้มาตรฐานการบัญชี การตีความ</w:t>
      </w:r>
      <w:r w:rsidR="00013D04">
        <w:rPr>
          <w:rFonts w:asciiTheme="majorBidi" w:hAnsiTheme="majorBidi" w:cstheme="majorBidi" w:hint="cs"/>
          <w:sz w:val="30"/>
          <w:szCs w:val="30"/>
          <w:cs/>
        </w:rPr>
        <w:t>มาตรฐานการบัญชี</w:t>
      </w:r>
      <w:r w:rsidR="00DF057F">
        <w:rPr>
          <w:rFonts w:asciiTheme="majorBidi" w:hAnsiTheme="majorBidi" w:cstheme="majorBidi" w:hint="cs"/>
          <w:sz w:val="30"/>
          <w:szCs w:val="30"/>
          <w:cs/>
        </w:rPr>
        <w:t>และแนวปฏิบัติทางการบัญชีบางฉบับที่มีผลบังคับใช้อยู่ในปัจจุบันถูกยกเลิกไป</w:t>
      </w:r>
    </w:p>
    <w:p w14:paraId="371DC63A" w14:textId="77777777" w:rsidR="0081635D" w:rsidRPr="007535E3" w:rsidRDefault="0081635D" w:rsidP="00567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0E1F5122" w14:textId="71BB405B" w:rsidR="0081635D" w:rsidRPr="007535E3" w:rsidRDefault="0081635D" w:rsidP="00DF057F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535E3">
        <w:rPr>
          <w:rFonts w:ascii="Angsana New" w:hAnsi="Angsana New" w:cs="Angsana New"/>
          <w:sz w:val="30"/>
          <w:szCs w:val="30"/>
          <w:cs/>
          <w:lang w:bidi="th-TH"/>
        </w:rPr>
        <w:t>ขณะนี้ผู้บริหาร</w:t>
      </w:r>
      <w:r w:rsidRPr="007535E3">
        <w:rPr>
          <w:rFonts w:ascii="Angsana New" w:hAnsi="Angsana New" w:cs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</w:t>
      </w:r>
      <w:r w:rsidR="00DF057F">
        <w:rPr>
          <w:rFonts w:ascii="Angsana New" w:hAnsi="Angsana New" w:cs="Angsana New" w:hint="cs"/>
          <w:sz w:val="30"/>
          <w:szCs w:val="30"/>
          <w:cs/>
          <w:lang w:val="en-US" w:bidi="th-TH"/>
        </w:rPr>
        <w:t>ต่องบการเงินในงวดแรกที่</w:t>
      </w:r>
      <w:r w:rsidRPr="007535E3">
        <w:rPr>
          <w:rFonts w:ascii="Angsana New" w:hAnsi="Angsana New" w:cs="Angsana New"/>
          <w:sz w:val="30"/>
          <w:szCs w:val="30"/>
          <w:cs/>
          <w:lang w:val="en-US" w:bidi="th-TH"/>
        </w:rPr>
        <w:t>ถือปฏิบัติตามมาตรฐานการรายงานทางการเงิน</w:t>
      </w:r>
      <w:r w:rsidR="00DF057F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</w:t>
      </w:r>
    </w:p>
    <w:p w14:paraId="0B7F21AA" w14:textId="77777777" w:rsidR="005673A8" w:rsidRPr="007535E3" w:rsidRDefault="005673A8" w:rsidP="006D3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083152CC" w14:textId="77777777" w:rsidR="0081635D" w:rsidRPr="007535E3" w:rsidRDefault="0081635D" w:rsidP="00C44AD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7535E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 xml:space="preserve">มาตรฐานการรายงานทางการเงิน ฉบับที่ </w:t>
      </w:r>
      <w:r w:rsidRPr="007535E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16</w:t>
      </w:r>
      <w:r w:rsidRPr="007535E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เรื่อง สัญญาเช่า</w:t>
      </w:r>
    </w:p>
    <w:p w14:paraId="674202B2" w14:textId="77777777" w:rsidR="0081635D" w:rsidRPr="007535E3" w:rsidRDefault="0081635D" w:rsidP="00567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2FADB918" w14:textId="77777777" w:rsidR="00010767" w:rsidRPr="007535E3" w:rsidRDefault="00010767" w:rsidP="0001076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535E3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7535E3">
        <w:rPr>
          <w:rFonts w:asciiTheme="majorBidi" w:hAnsiTheme="majorBidi" w:cstheme="majorBidi" w:hint="cs"/>
          <w:sz w:val="30"/>
          <w:szCs w:val="30"/>
        </w:rPr>
        <w:t>16</w:t>
      </w:r>
      <w:r w:rsidRPr="007535E3">
        <w:rPr>
          <w:rFonts w:asciiTheme="majorBidi" w:hAnsiTheme="majorBidi" w:cstheme="majorBidi" w:hint="cs"/>
          <w:sz w:val="30"/>
          <w:szCs w:val="30"/>
          <w:cs/>
        </w:rPr>
        <w:t xml:space="preserve"> ได้นำเสนอวิธีการ</w:t>
      </w:r>
      <w:r w:rsidRPr="007535E3">
        <w:rPr>
          <w:rFonts w:asciiTheme="majorBidi" w:hAnsiTheme="majorBidi" w:cstheme="majorBidi" w:hint="cs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เมื่อ</w:t>
      </w:r>
      <w:r w:rsidRPr="007535E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36A29414" w14:textId="77777777" w:rsidR="00010767" w:rsidRPr="008F5B1F" w:rsidRDefault="00010767" w:rsidP="008F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16178C40" w14:textId="77777777" w:rsidR="00010767" w:rsidRPr="007535E3" w:rsidRDefault="00010767" w:rsidP="0001076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535E3">
        <w:rPr>
          <w:rFonts w:ascii="Angsana New" w:eastAsia="Calibri" w:hAnsi="Angsana New" w:hint="cs"/>
          <w:sz w:val="30"/>
          <w:szCs w:val="30"/>
          <w:cs/>
        </w:rPr>
        <w:t xml:space="preserve"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  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            ตามมาตรฐานการรายงานทางการเงิน ฉบับที่ </w:t>
      </w:r>
      <w:r w:rsidRPr="007535E3">
        <w:rPr>
          <w:rFonts w:ascii="Angsana New" w:eastAsia="Calibri" w:hAnsi="Angsana New" w:hint="cs"/>
          <w:sz w:val="30"/>
          <w:szCs w:val="30"/>
        </w:rPr>
        <w:t xml:space="preserve">16 </w:t>
      </w:r>
      <w:r w:rsidRPr="007535E3">
        <w:rPr>
          <w:rFonts w:ascii="Angsana New" w:eastAsia="Calibri" w:hAnsi="Angsana New" w:hint="cs"/>
          <w:sz w:val="30"/>
          <w:szCs w:val="30"/>
          <w:cs/>
        </w:rPr>
        <w:t xml:space="preserve">กลุ่มบริษัทจะรับรู้สินทรัพย์สิทธิการใช้และหนี้สินตามสัญญาเช่าสำหรับสัญญาเช่าดำเนินงานทั้งหมดที่กลุ่มบริษัทเป็นผู้เช่า ส่งผลให้ลักษณะของค่าใช้จ่ายที่เกี่ยวข้องกับ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206C2395" w14:textId="77777777" w:rsidR="00010767" w:rsidRPr="008F5B1F" w:rsidRDefault="00010767" w:rsidP="008F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6F9DC4AC" w14:textId="77777777" w:rsidR="00010767" w:rsidRPr="00096CBE" w:rsidRDefault="00010767" w:rsidP="00010767">
      <w:pPr>
        <w:pStyle w:val="ListParagraph"/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535E3">
        <w:rPr>
          <w:rFonts w:ascii="Angsana New" w:hAnsi="Angsana New" w:hint="cs"/>
          <w:spacing w:val="-2"/>
          <w:sz w:val="30"/>
          <w:szCs w:val="30"/>
          <w:cs/>
        </w:rPr>
        <w:t>กลุ่มบริษัทได้ประเมิน</w:t>
      </w:r>
      <w:r w:rsidRPr="007535E3">
        <w:rPr>
          <w:rFonts w:ascii="Angsana New" w:hAnsi="Angsana New"/>
          <w:spacing w:val="-2"/>
          <w:sz w:val="30"/>
          <w:szCs w:val="30"/>
          <w:cs/>
        </w:rPr>
        <w:t>ผลกระทบ</w:t>
      </w:r>
      <w:r w:rsidRPr="007535E3">
        <w:rPr>
          <w:rFonts w:ascii="Angsana New" w:hAnsi="Angsana New" w:hint="cs"/>
          <w:spacing w:val="-2"/>
          <w:sz w:val="30"/>
          <w:szCs w:val="30"/>
          <w:cs/>
        </w:rPr>
        <w:t>เบื้องต้น</w:t>
      </w:r>
      <w:r w:rsidRPr="007535E3">
        <w:rPr>
          <w:rFonts w:ascii="Angsana New" w:hAnsi="Angsana New"/>
          <w:spacing w:val="-2"/>
          <w:sz w:val="30"/>
          <w:szCs w:val="30"/>
          <w:cs/>
        </w:rPr>
        <w:t>ที่อาจเกิดขึ้นจากการถือปฏิบัติตามมาตรฐานการรายงานทางการเงิน</w:t>
      </w:r>
      <w:r w:rsidRPr="007535E3">
        <w:rPr>
          <w:rFonts w:ascii="Angsana New" w:hAnsi="Angsana New"/>
          <w:spacing w:val="-2"/>
          <w:sz w:val="30"/>
          <w:szCs w:val="30"/>
        </w:rPr>
        <w:t xml:space="preserve"> </w:t>
      </w:r>
      <w:r w:rsidRPr="007535E3">
        <w:rPr>
          <w:rFonts w:ascii="Angsana New" w:hAnsi="Angsana New" w:hint="cs"/>
          <w:spacing w:val="-2"/>
          <w:sz w:val="30"/>
          <w:szCs w:val="30"/>
          <w:cs/>
        </w:rPr>
        <w:t xml:space="preserve">        ฉบับที่ </w:t>
      </w:r>
      <w:r w:rsidRPr="007535E3">
        <w:rPr>
          <w:rFonts w:ascii="Angsana New" w:hAnsi="Angsana New"/>
          <w:spacing w:val="-2"/>
          <w:sz w:val="30"/>
          <w:szCs w:val="30"/>
        </w:rPr>
        <w:t>16</w:t>
      </w:r>
      <w:r w:rsidRPr="007535E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535E3">
        <w:rPr>
          <w:rFonts w:ascii="Angsana New" w:hAnsi="Angsana New"/>
          <w:spacing w:val="-2"/>
          <w:sz w:val="30"/>
          <w:szCs w:val="30"/>
          <w:cs/>
        </w:rPr>
        <w:t>เป็นครั้งแรกต่องบการเงินรวม</w:t>
      </w:r>
      <w:r w:rsidRPr="007535E3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7535E3">
        <w:rPr>
          <w:rFonts w:ascii="Angsana New" w:hAnsi="Angsana New"/>
          <w:spacing w:val="-2"/>
          <w:sz w:val="30"/>
          <w:szCs w:val="30"/>
          <w:cs/>
        </w:rPr>
        <w:t>งบการเงินเฉพาะกิจการ</w:t>
      </w:r>
      <w:r w:rsidRPr="007535E3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7535E3">
        <w:rPr>
          <w:rFonts w:ascii="Angsana New" w:hAnsi="Angsana New"/>
          <w:spacing w:val="-2"/>
          <w:sz w:val="30"/>
          <w:szCs w:val="30"/>
          <w:cs/>
        </w:rPr>
        <w:t>คาดว่า</w:t>
      </w:r>
      <w:r w:rsidRPr="007535E3">
        <w:rPr>
          <w:rFonts w:ascii="Angsana New" w:hAnsi="Angsana New" w:hint="cs"/>
          <w:spacing w:val="-2"/>
          <w:sz w:val="30"/>
          <w:szCs w:val="30"/>
          <w:cs/>
        </w:rPr>
        <w:t>ไม่</w:t>
      </w:r>
      <w:r w:rsidRPr="007535E3">
        <w:rPr>
          <w:rFonts w:ascii="Angsana New" w:hAnsi="Angsana New"/>
          <w:spacing w:val="-2"/>
          <w:sz w:val="30"/>
          <w:szCs w:val="30"/>
          <w:cs/>
        </w:rPr>
        <w:t>มีผลกระทบ</w:t>
      </w:r>
      <w:r w:rsidRPr="007535E3">
        <w:rPr>
          <w:rFonts w:ascii="Angsana New" w:hAnsi="Angsana New" w:hint="cs"/>
          <w:spacing w:val="-2"/>
          <w:sz w:val="30"/>
          <w:szCs w:val="30"/>
          <w:cs/>
        </w:rPr>
        <w:t>ที่มี</w:t>
      </w:r>
      <w:r w:rsidRPr="007535E3">
        <w:rPr>
          <w:rFonts w:ascii="Angsana New" w:hAnsi="Angsana New"/>
          <w:spacing w:val="-2"/>
          <w:sz w:val="30"/>
          <w:szCs w:val="30"/>
          <w:cs/>
        </w:rPr>
        <w:t>สาระสำคัญต่องบการเงินรวม</w:t>
      </w:r>
      <w:r w:rsidRPr="007535E3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7535E3">
        <w:rPr>
          <w:rFonts w:ascii="Angsana New" w:hAnsi="Angsana New"/>
          <w:spacing w:val="-2"/>
          <w:sz w:val="30"/>
          <w:szCs w:val="30"/>
          <w:cs/>
        </w:rPr>
        <w:t>งบการเงินเฉพาะกิจการ</w:t>
      </w:r>
      <w:r w:rsidRPr="007535E3">
        <w:rPr>
          <w:rFonts w:ascii="Angsana New" w:hAnsi="Angsana New" w:hint="cs"/>
          <w:spacing w:val="-2"/>
          <w:sz w:val="30"/>
          <w:szCs w:val="30"/>
          <w:cs/>
        </w:rPr>
        <w:t>ในงวดแรกที่ถือปฏิบัติ</w:t>
      </w:r>
    </w:p>
    <w:p w14:paraId="443673E5" w14:textId="77777777" w:rsidR="00EF609B" w:rsidRPr="008F5B1F" w:rsidRDefault="00EF609B" w:rsidP="008F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sectPr w:rsidR="00EF609B" w:rsidRPr="008F5B1F" w:rsidSect="00A74558">
      <w:head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28BCC" w14:textId="77777777" w:rsidR="00C20E7B" w:rsidRDefault="00C20E7B">
      <w:r>
        <w:separator/>
      </w:r>
    </w:p>
  </w:endnote>
  <w:endnote w:type="continuationSeparator" w:id="0">
    <w:p w14:paraId="1A3AD644" w14:textId="77777777" w:rsidR="00C20E7B" w:rsidRDefault="00C20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CD10D" w14:textId="77777777" w:rsidR="005D5964" w:rsidRPr="00CA461E" w:rsidRDefault="005D5964" w:rsidP="00CD7D32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A461E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61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29</w: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62CCB52" w14:textId="77777777" w:rsidR="005D5964" w:rsidRPr="00CD7D32" w:rsidRDefault="005D5964" w:rsidP="001646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19706" w14:textId="77DC1396" w:rsidR="005D5964" w:rsidRPr="00CA461E" w:rsidRDefault="005D5964" w:rsidP="00CA461E">
    <w:pPr>
      <w:pStyle w:val="Footer"/>
      <w:framePr w:w="283" w:wrap="around" w:vAnchor="text" w:hAnchor="page" w:x="15382" w:y="3"/>
      <w:rPr>
        <w:rStyle w:val="PageNumber"/>
        <w:rFonts w:ascii="Angsana New" w:hAnsi="Angsana New"/>
        <w:sz w:val="30"/>
        <w:szCs w:val="30"/>
      </w:rPr>
    </w:pPr>
    <w:r w:rsidRPr="00CA461E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61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51</w: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55B9B77" w14:textId="3421C86B" w:rsidR="005D5964" w:rsidRPr="003E53CC" w:rsidRDefault="005D5964" w:rsidP="00CA461E">
    <w:pPr>
      <w:pStyle w:val="Footer"/>
      <w:ind w:right="360"/>
      <w:rPr>
        <w:rFonts w:ascii="Angsana New" w:hAnsi="Angsana New"/>
        <w:sz w:val="30"/>
        <w:szCs w:val="30"/>
      </w:rPr>
    </w:pPr>
    <w:r w:rsidRPr="003E53CC">
      <w:rPr>
        <w:rFonts w:ascii="Angsana New" w:hAnsi="Angsana New"/>
        <w:sz w:val="30"/>
        <w:szCs w:val="30"/>
      </w:rPr>
      <w:fldChar w:fldCharType="begin"/>
    </w:r>
    <w:r w:rsidRPr="003E53CC">
      <w:rPr>
        <w:rFonts w:ascii="Angsana New" w:hAnsi="Angsana New"/>
        <w:sz w:val="30"/>
        <w:szCs w:val="30"/>
      </w:rPr>
      <w:instrText xml:space="preserve"> FILENAME </w:instrText>
    </w:r>
    <w:r w:rsidRPr="003E53CC">
      <w:rPr>
        <w:rFonts w:ascii="Angsana New" w:hAnsi="Angsana New"/>
        <w:sz w:val="30"/>
        <w:szCs w:val="30"/>
      </w:rPr>
      <w:fldChar w:fldCharType="separate"/>
    </w:r>
    <w:r w:rsidR="0043323E">
      <w:rPr>
        <w:rFonts w:ascii="Angsana New" w:hAnsi="Angsana New"/>
        <w:noProof/>
        <w:sz w:val="30"/>
        <w:szCs w:val="30"/>
      </w:rPr>
      <w:t>uect3</w:t>
    </w:r>
    <w:r w:rsidRPr="003E53CC">
      <w:rPr>
        <w:rFonts w:ascii="Angsana New" w:hAnsi="Angsana New"/>
        <w:sz w:val="30"/>
        <w:szCs w:val="30"/>
      </w:rPr>
      <w:fldChar w:fldCharType="end"/>
    </w:r>
    <w:r w:rsidRPr="003E53CC">
      <w:rPr>
        <w:rFonts w:ascii="Angsana New" w:hAnsi="Angsana New"/>
        <w:sz w:val="30"/>
        <w:szCs w:val="30"/>
        <w:cs/>
      </w:rPr>
      <w:t xml:space="preserve"> 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EE73E" w14:textId="77777777" w:rsidR="005D5964" w:rsidRPr="00CA461E" w:rsidRDefault="005D5964" w:rsidP="00CD7D32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A461E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61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44</w: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CAA2D90" w14:textId="77777777" w:rsidR="005D5964" w:rsidRPr="00CD7D32" w:rsidRDefault="005D5964" w:rsidP="00BC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3B793" w14:textId="7D283CAB" w:rsidR="005D5964" w:rsidRPr="00CA461E" w:rsidRDefault="005D5964" w:rsidP="00CA461E">
    <w:pPr>
      <w:pStyle w:val="Footer"/>
      <w:framePr w:w="283" w:wrap="around" w:vAnchor="text" w:hAnchor="page" w:x="15382" w:y="3"/>
      <w:rPr>
        <w:rStyle w:val="PageNumber"/>
        <w:rFonts w:ascii="Angsana New" w:hAnsi="Angsana New"/>
        <w:sz w:val="30"/>
        <w:szCs w:val="30"/>
      </w:rPr>
    </w:pPr>
    <w:r w:rsidRPr="00CA461E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61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12</w: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4D64611" w14:textId="563D8FD4" w:rsidR="005D5964" w:rsidRPr="003E53CC" w:rsidRDefault="005D5964" w:rsidP="00CA461E">
    <w:pPr>
      <w:pStyle w:val="Footer"/>
      <w:ind w:right="360"/>
      <w:rPr>
        <w:rFonts w:ascii="Angsana New" w:hAnsi="Angsana New"/>
        <w:sz w:val="30"/>
        <w:szCs w:val="30"/>
      </w:rPr>
    </w:pPr>
    <w:r w:rsidRPr="003E53CC">
      <w:rPr>
        <w:rFonts w:ascii="Angsana New" w:hAnsi="Angsana New"/>
        <w:sz w:val="30"/>
        <w:szCs w:val="30"/>
      </w:rPr>
      <w:fldChar w:fldCharType="begin"/>
    </w:r>
    <w:r w:rsidRPr="003E53CC">
      <w:rPr>
        <w:rFonts w:ascii="Angsana New" w:hAnsi="Angsana New"/>
        <w:sz w:val="30"/>
        <w:szCs w:val="30"/>
      </w:rPr>
      <w:instrText xml:space="preserve"> FILENAME </w:instrText>
    </w:r>
    <w:r w:rsidRPr="003E53CC">
      <w:rPr>
        <w:rFonts w:ascii="Angsana New" w:hAnsi="Angsana New"/>
        <w:sz w:val="30"/>
        <w:szCs w:val="30"/>
      </w:rPr>
      <w:fldChar w:fldCharType="separate"/>
    </w:r>
    <w:r w:rsidR="0043323E">
      <w:rPr>
        <w:rFonts w:ascii="Angsana New" w:hAnsi="Angsana New"/>
        <w:noProof/>
        <w:sz w:val="30"/>
        <w:szCs w:val="30"/>
      </w:rPr>
      <w:t>uect3</w:t>
    </w:r>
    <w:r w:rsidRPr="003E53CC">
      <w:rPr>
        <w:rFonts w:ascii="Angsana New" w:hAnsi="Angsana New"/>
        <w:sz w:val="30"/>
        <w:szCs w:val="30"/>
      </w:rPr>
      <w:fldChar w:fldCharType="end"/>
    </w:r>
    <w:r w:rsidRPr="003E53CC">
      <w:rPr>
        <w:rFonts w:ascii="Angsana New" w:hAnsi="Angsana New"/>
        <w:sz w:val="30"/>
        <w:szCs w:val="30"/>
        <w:cs/>
      </w:rPr>
      <w:t xml:space="preserve">                                                                                                                                                   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44FEA" w14:textId="77777777" w:rsidR="005D5964" w:rsidRPr="00CA461E" w:rsidRDefault="005D5964" w:rsidP="00CD7D32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A461E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61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72</w: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54ABCCC" w14:textId="77777777" w:rsidR="005D5964" w:rsidRPr="00CD7D32" w:rsidRDefault="005D5964" w:rsidP="001646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38618" w14:textId="2C86AB38" w:rsidR="005D5964" w:rsidRPr="00CA461E" w:rsidRDefault="005D5964" w:rsidP="00CA461E">
    <w:pPr>
      <w:pStyle w:val="Footer"/>
      <w:framePr w:w="283" w:wrap="around" w:vAnchor="text" w:hAnchor="page" w:x="15382" w:y="3"/>
      <w:rPr>
        <w:rStyle w:val="PageNumber"/>
        <w:rFonts w:ascii="Angsana New" w:hAnsi="Angsana New"/>
        <w:sz w:val="30"/>
        <w:szCs w:val="30"/>
      </w:rPr>
    </w:pPr>
    <w:r w:rsidRPr="00CA461E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61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51</w: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3EC3C94" w14:textId="77DE40C4" w:rsidR="005D5964" w:rsidRPr="003E53CC" w:rsidRDefault="005D5964" w:rsidP="00CA46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9180"/>
      </w:tabs>
      <w:ind w:right="-43"/>
      <w:rPr>
        <w:rFonts w:ascii="Angsana New" w:hAnsi="Angsana New"/>
        <w:sz w:val="30"/>
        <w:szCs w:val="30"/>
      </w:rPr>
    </w:pPr>
    <w:r w:rsidRPr="003E53CC">
      <w:rPr>
        <w:rFonts w:ascii="Angsana New" w:hAnsi="Angsana New"/>
        <w:sz w:val="30"/>
        <w:szCs w:val="30"/>
      </w:rPr>
      <w:fldChar w:fldCharType="begin"/>
    </w:r>
    <w:r w:rsidRPr="003E53CC">
      <w:rPr>
        <w:rFonts w:ascii="Angsana New" w:hAnsi="Angsana New"/>
        <w:sz w:val="30"/>
        <w:szCs w:val="30"/>
      </w:rPr>
      <w:instrText xml:space="preserve"> FILENAME </w:instrText>
    </w:r>
    <w:r w:rsidRPr="003E53CC">
      <w:rPr>
        <w:rFonts w:ascii="Angsana New" w:hAnsi="Angsana New"/>
        <w:sz w:val="30"/>
        <w:szCs w:val="30"/>
      </w:rPr>
      <w:fldChar w:fldCharType="separate"/>
    </w:r>
    <w:r w:rsidR="0043323E">
      <w:rPr>
        <w:rFonts w:ascii="Angsana New" w:hAnsi="Angsana New"/>
        <w:noProof/>
        <w:sz w:val="30"/>
        <w:szCs w:val="30"/>
      </w:rPr>
      <w:t>uect3</w:t>
    </w:r>
    <w:r w:rsidRPr="003E53CC">
      <w:rPr>
        <w:rFonts w:ascii="Angsana New" w:hAnsi="Angsana New"/>
        <w:sz w:val="30"/>
        <w:szCs w:val="30"/>
      </w:rPr>
      <w:fldChar w:fldCharType="end"/>
    </w:r>
    <w:r w:rsidRPr="003E53CC">
      <w:rPr>
        <w:rFonts w:ascii="Angsana New" w:hAnsi="Angsana New"/>
        <w:sz w:val="30"/>
        <w:szCs w:val="30"/>
        <w:cs/>
      </w:rPr>
      <w:t xml:space="preserve">          </w:t>
    </w:r>
    <w:r>
      <w:rPr>
        <w:rFonts w:ascii="Angsana New" w:hAnsi="Angsana New" w:hint="cs"/>
        <w:sz w:val="30"/>
        <w:szCs w:val="30"/>
        <w:cs/>
      </w:rPr>
      <w:tab/>
    </w:r>
    <w:r w:rsidRPr="00CA461E">
      <w:rPr>
        <w:rStyle w:val="PageNumber"/>
        <w:rFonts w:ascii="Angsana New" w:hAnsi="Angsana New"/>
        <w:sz w:val="30"/>
        <w:szCs w:val="30"/>
      </w:rPr>
      <w:fldChar w:fldCharType="begin"/>
    </w:r>
    <w:r w:rsidRPr="00CA461E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CA461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51</w:t>
    </w:r>
    <w:r w:rsidRPr="00CA461E">
      <w:rPr>
        <w:rStyle w:val="PageNumber"/>
        <w:rFonts w:ascii="Angsana New" w:hAnsi="Angsana New"/>
        <w:sz w:val="30"/>
        <w:szCs w:val="30"/>
      </w:rPr>
      <w:fldChar w:fldCharType="end"/>
    </w:r>
    <w:r w:rsidRPr="00CA461E">
      <w:rPr>
        <w:rFonts w:ascii="Angsana New" w:hAnsi="Angsana New"/>
        <w:sz w:val="30"/>
        <w:szCs w:val="30"/>
        <w:cs/>
      </w:rPr>
      <w:t xml:space="preserve"> </w:t>
    </w:r>
    <w:r w:rsidRPr="003E53CC">
      <w:rPr>
        <w:rFonts w:ascii="Angsana New" w:hAnsi="Angsana New"/>
        <w:sz w:val="30"/>
        <w:szCs w:val="30"/>
        <w:cs/>
      </w:rPr>
      <w:t xml:space="preserve">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A1664" w14:textId="77777777" w:rsidR="00C20E7B" w:rsidRDefault="00C20E7B">
      <w:r>
        <w:separator/>
      </w:r>
    </w:p>
  </w:footnote>
  <w:footnote w:type="continuationSeparator" w:id="0">
    <w:p w14:paraId="00DEB82F" w14:textId="77777777" w:rsidR="00C20E7B" w:rsidRDefault="00C20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A30F4" w14:textId="77777777" w:rsidR="005D5964" w:rsidRPr="00FB3AE0" w:rsidRDefault="005D5964" w:rsidP="00FB3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FB3AE0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FB3AE0">
      <w:rPr>
        <w:rFonts w:ascii="Angsana New" w:hAnsi="Angsana New"/>
        <w:b/>
        <w:bCs/>
        <w:sz w:val="32"/>
        <w:szCs w:val="32"/>
      </w:rPr>
      <w:t xml:space="preserve"> </w:t>
    </w:r>
    <w:r w:rsidRPr="00FB3AE0">
      <w:rPr>
        <w:rFonts w:ascii="Angsana New" w:hAnsi="Angsana New"/>
        <w:b/>
        <w:bCs/>
        <w:sz w:val="32"/>
        <w:szCs w:val="32"/>
        <w:cs/>
      </w:rPr>
      <w:t>(มหาชน)</w:t>
    </w:r>
    <w:r w:rsidRPr="00FB3AE0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1B50843" w14:textId="77777777" w:rsidR="005D5964" w:rsidRDefault="005D5964" w:rsidP="005D73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B3AE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90AC37E" w14:textId="77777777" w:rsidR="005D5964" w:rsidRPr="00FB3AE0" w:rsidRDefault="005D5964" w:rsidP="005D73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7CFA6162" w14:textId="77777777" w:rsidR="005D5964" w:rsidRPr="00A92232" w:rsidRDefault="005D5964" w:rsidP="005D73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57024" w14:textId="77777777" w:rsidR="005D5964" w:rsidRPr="00AE343D" w:rsidRDefault="005D5964" w:rsidP="000D6E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C0F4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DC0F48">
      <w:rPr>
        <w:rFonts w:ascii="Angsana New" w:hAnsi="Angsana New"/>
        <w:b/>
        <w:bCs/>
        <w:sz w:val="32"/>
        <w:szCs w:val="32"/>
      </w:rPr>
      <w:t xml:space="preserve"> </w:t>
    </w:r>
    <w:r w:rsidRPr="00DC0F4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FC0BE9" w14:textId="77777777" w:rsidR="005D5964" w:rsidRDefault="005D5964" w:rsidP="000D6E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DC0F4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E61ECFF" w14:textId="77777777" w:rsidR="005D5964" w:rsidRDefault="005D5964" w:rsidP="000D6E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4DCDB626" w14:textId="77777777" w:rsidR="005D5964" w:rsidRPr="00F95292" w:rsidRDefault="005D5964" w:rsidP="002E1F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64321" w14:textId="77777777" w:rsidR="005D5964" w:rsidRPr="00AE343D" w:rsidRDefault="005D5964" w:rsidP="00082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C0F48">
      <w:rPr>
        <w:rFonts w:ascii="Angsana New" w:hAnsi="Angsana New"/>
        <w:b/>
        <w:bCs/>
        <w:sz w:val="32"/>
        <w:szCs w:val="32"/>
        <w:cs/>
      </w:rPr>
      <w:t>บริษัท ยูนิมิต เอนจิเนียริ่ง จำกัด</w:t>
    </w:r>
    <w:r w:rsidRPr="00DC0F48">
      <w:rPr>
        <w:rFonts w:ascii="Angsana New" w:hAnsi="Angsana New"/>
        <w:b/>
        <w:bCs/>
        <w:sz w:val="32"/>
        <w:szCs w:val="32"/>
      </w:rPr>
      <w:t xml:space="preserve"> </w:t>
    </w:r>
    <w:r w:rsidRPr="00DC0F4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CDA2C1E" w14:textId="77777777" w:rsidR="005D5964" w:rsidRDefault="005D5964" w:rsidP="00082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C0F4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8DB60A7" w14:textId="77777777" w:rsidR="005D5964" w:rsidRDefault="005D5964" w:rsidP="00D21A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3317B3C5" w14:textId="77777777" w:rsidR="005D5964" w:rsidRPr="005D733C" w:rsidRDefault="005D5964" w:rsidP="005423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E8742F68"/>
    <w:lvl w:ilvl="0" w:tplc="F0BCEE8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2BF41B6"/>
    <w:multiLevelType w:val="hybridMultilevel"/>
    <w:tmpl w:val="7EE6DCFA"/>
    <w:lvl w:ilvl="0" w:tplc="35128038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09E4FA6"/>
    <w:multiLevelType w:val="hybridMultilevel"/>
    <w:tmpl w:val="D6E2554A"/>
    <w:lvl w:ilvl="0" w:tplc="5A8C445C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465B9"/>
    <w:multiLevelType w:val="hybridMultilevel"/>
    <w:tmpl w:val="519064A4"/>
    <w:lvl w:ilvl="0" w:tplc="659A2540">
      <w:start w:val="32"/>
      <w:numFmt w:val="bullet"/>
      <w:lvlText w:val="-"/>
      <w:lvlJc w:val="left"/>
      <w:pPr>
        <w:ind w:left="81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CC2992"/>
    <w:multiLevelType w:val="hybridMultilevel"/>
    <w:tmpl w:val="EA266B5E"/>
    <w:lvl w:ilvl="0" w:tplc="5A8C445C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AC7E48"/>
    <w:multiLevelType w:val="hybridMultilevel"/>
    <w:tmpl w:val="BFF0ED42"/>
    <w:lvl w:ilvl="0" w:tplc="7B9EE9B2">
      <w:start w:val="2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1A2F6F"/>
    <w:multiLevelType w:val="hybridMultilevel"/>
    <w:tmpl w:val="CBFC0A0A"/>
    <w:lvl w:ilvl="0" w:tplc="50B23B6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F7F36"/>
    <w:multiLevelType w:val="hybridMultilevel"/>
    <w:tmpl w:val="49489BAC"/>
    <w:lvl w:ilvl="0" w:tplc="A4A6FC60">
      <w:start w:val="1"/>
      <w:numFmt w:val="thaiLetters"/>
      <w:lvlText w:val="(%1)"/>
      <w:lvlJc w:val="left"/>
      <w:pPr>
        <w:ind w:left="720" w:hanging="360"/>
      </w:pPr>
      <w:rPr>
        <w:rFonts w:hint="default"/>
        <w:lang w:val="x-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27048A"/>
    <w:multiLevelType w:val="hybridMultilevel"/>
    <w:tmpl w:val="20B886B8"/>
    <w:lvl w:ilvl="0" w:tplc="50B23B6C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AD63451"/>
    <w:multiLevelType w:val="hybridMultilevel"/>
    <w:tmpl w:val="83E21382"/>
    <w:lvl w:ilvl="0" w:tplc="5A8C445C">
      <w:numFmt w:val="bullet"/>
      <w:lvlText w:val="-"/>
      <w:lvlJc w:val="left"/>
      <w:pPr>
        <w:ind w:left="81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7E607460"/>
    <w:multiLevelType w:val="hybridMultilevel"/>
    <w:tmpl w:val="7CA89638"/>
    <w:lvl w:ilvl="0" w:tplc="659A2540">
      <w:start w:val="3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28"/>
  </w:num>
  <w:num w:numId="14">
    <w:abstractNumId w:val="18"/>
  </w:num>
  <w:num w:numId="15">
    <w:abstractNumId w:val="22"/>
  </w:num>
  <w:num w:numId="16">
    <w:abstractNumId w:val="10"/>
  </w:num>
  <w:num w:numId="17">
    <w:abstractNumId w:val="32"/>
  </w:num>
  <w:num w:numId="18">
    <w:abstractNumId w:val="33"/>
  </w:num>
  <w:num w:numId="19">
    <w:abstractNumId w:val="23"/>
  </w:num>
  <w:num w:numId="20">
    <w:abstractNumId w:val="12"/>
  </w:num>
  <w:num w:numId="21">
    <w:abstractNumId w:val="27"/>
  </w:num>
  <w:num w:numId="22">
    <w:abstractNumId w:val="36"/>
  </w:num>
  <w:num w:numId="23">
    <w:abstractNumId w:val="31"/>
  </w:num>
  <w:num w:numId="24">
    <w:abstractNumId w:val="17"/>
  </w:num>
  <w:num w:numId="25">
    <w:abstractNumId w:val="29"/>
  </w:num>
  <w:num w:numId="26">
    <w:abstractNumId w:val="19"/>
  </w:num>
  <w:num w:numId="27">
    <w:abstractNumId w:val="25"/>
  </w:num>
  <w:num w:numId="28">
    <w:abstractNumId w:val="15"/>
  </w:num>
  <w:num w:numId="29">
    <w:abstractNumId w:val="35"/>
  </w:num>
  <w:num w:numId="30">
    <w:abstractNumId w:val="13"/>
  </w:num>
  <w:num w:numId="31">
    <w:abstractNumId w:val="11"/>
  </w:num>
  <w:num w:numId="32">
    <w:abstractNumId w:val="24"/>
  </w:num>
  <w:num w:numId="33">
    <w:abstractNumId w:val="26"/>
  </w:num>
  <w:num w:numId="34">
    <w:abstractNumId w:val="21"/>
  </w:num>
  <w:num w:numId="35">
    <w:abstractNumId w:val="34"/>
  </w:num>
  <w:num w:numId="36">
    <w:abstractNumId w:val="14"/>
  </w:num>
  <w:num w:numId="37">
    <w:abstractNumId w:val="3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BE"/>
    <w:rsid w:val="000006EA"/>
    <w:rsid w:val="00000A23"/>
    <w:rsid w:val="00000F6F"/>
    <w:rsid w:val="00000FF6"/>
    <w:rsid w:val="00001049"/>
    <w:rsid w:val="00001385"/>
    <w:rsid w:val="0000143A"/>
    <w:rsid w:val="000022C0"/>
    <w:rsid w:val="000024B9"/>
    <w:rsid w:val="00003149"/>
    <w:rsid w:val="000036E9"/>
    <w:rsid w:val="0000411F"/>
    <w:rsid w:val="00005179"/>
    <w:rsid w:val="00005209"/>
    <w:rsid w:val="00006B2C"/>
    <w:rsid w:val="00006E02"/>
    <w:rsid w:val="000076BA"/>
    <w:rsid w:val="00007795"/>
    <w:rsid w:val="00010767"/>
    <w:rsid w:val="00012F04"/>
    <w:rsid w:val="00012F35"/>
    <w:rsid w:val="000130F0"/>
    <w:rsid w:val="00013D04"/>
    <w:rsid w:val="000156BC"/>
    <w:rsid w:val="000156C4"/>
    <w:rsid w:val="00015980"/>
    <w:rsid w:val="00015DB7"/>
    <w:rsid w:val="000161E6"/>
    <w:rsid w:val="000169BA"/>
    <w:rsid w:val="00017E80"/>
    <w:rsid w:val="00020A06"/>
    <w:rsid w:val="00020DA6"/>
    <w:rsid w:val="00021302"/>
    <w:rsid w:val="00021673"/>
    <w:rsid w:val="00021AA7"/>
    <w:rsid w:val="000220D4"/>
    <w:rsid w:val="00022395"/>
    <w:rsid w:val="00022980"/>
    <w:rsid w:val="00022D15"/>
    <w:rsid w:val="00022E2B"/>
    <w:rsid w:val="0002325D"/>
    <w:rsid w:val="000234C2"/>
    <w:rsid w:val="000237B4"/>
    <w:rsid w:val="00024929"/>
    <w:rsid w:val="000259A2"/>
    <w:rsid w:val="00025A2E"/>
    <w:rsid w:val="00025BC7"/>
    <w:rsid w:val="00025C88"/>
    <w:rsid w:val="00025C8F"/>
    <w:rsid w:val="00025E8B"/>
    <w:rsid w:val="000262DE"/>
    <w:rsid w:val="00027639"/>
    <w:rsid w:val="0002789C"/>
    <w:rsid w:val="00027A37"/>
    <w:rsid w:val="00027DD0"/>
    <w:rsid w:val="000302D3"/>
    <w:rsid w:val="000308F1"/>
    <w:rsid w:val="00031144"/>
    <w:rsid w:val="000316AC"/>
    <w:rsid w:val="00031B0A"/>
    <w:rsid w:val="00031D92"/>
    <w:rsid w:val="00032573"/>
    <w:rsid w:val="00032AC8"/>
    <w:rsid w:val="00032E27"/>
    <w:rsid w:val="000334DA"/>
    <w:rsid w:val="00033AAD"/>
    <w:rsid w:val="000340FF"/>
    <w:rsid w:val="000342C8"/>
    <w:rsid w:val="000344B6"/>
    <w:rsid w:val="00034B3F"/>
    <w:rsid w:val="0003522C"/>
    <w:rsid w:val="0003560E"/>
    <w:rsid w:val="00035702"/>
    <w:rsid w:val="0003706C"/>
    <w:rsid w:val="000379AF"/>
    <w:rsid w:val="000405E6"/>
    <w:rsid w:val="00040779"/>
    <w:rsid w:val="000409CA"/>
    <w:rsid w:val="00040D5B"/>
    <w:rsid w:val="0004131B"/>
    <w:rsid w:val="00042FBA"/>
    <w:rsid w:val="000431DC"/>
    <w:rsid w:val="00043474"/>
    <w:rsid w:val="00044003"/>
    <w:rsid w:val="00044345"/>
    <w:rsid w:val="0004486F"/>
    <w:rsid w:val="0004559F"/>
    <w:rsid w:val="0004596D"/>
    <w:rsid w:val="00045EB1"/>
    <w:rsid w:val="000464CB"/>
    <w:rsid w:val="00046B58"/>
    <w:rsid w:val="0005078A"/>
    <w:rsid w:val="000509C1"/>
    <w:rsid w:val="000514D6"/>
    <w:rsid w:val="000517C6"/>
    <w:rsid w:val="00052AD1"/>
    <w:rsid w:val="0005383E"/>
    <w:rsid w:val="0005490F"/>
    <w:rsid w:val="00054C44"/>
    <w:rsid w:val="00054E1D"/>
    <w:rsid w:val="00055080"/>
    <w:rsid w:val="00055871"/>
    <w:rsid w:val="00055D39"/>
    <w:rsid w:val="00055F0E"/>
    <w:rsid w:val="000574E8"/>
    <w:rsid w:val="00060179"/>
    <w:rsid w:val="000604E8"/>
    <w:rsid w:val="00060634"/>
    <w:rsid w:val="00060ADF"/>
    <w:rsid w:val="00060BEC"/>
    <w:rsid w:val="00061EC9"/>
    <w:rsid w:val="00061F7B"/>
    <w:rsid w:val="000627DA"/>
    <w:rsid w:val="00062A40"/>
    <w:rsid w:val="00062B27"/>
    <w:rsid w:val="00063009"/>
    <w:rsid w:val="000634B0"/>
    <w:rsid w:val="000646F4"/>
    <w:rsid w:val="00064719"/>
    <w:rsid w:val="0006526E"/>
    <w:rsid w:val="0006563C"/>
    <w:rsid w:val="00065699"/>
    <w:rsid w:val="000666C3"/>
    <w:rsid w:val="00066A24"/>
    <w:rsid w:val="00070140"/>
    <w:rsid w:val="000702F3"/>
    <w:rsid w:val="00071A55"/>
    <w:rsid w:val="00071C92"/>
    <w:rsid w:val="000724A9"/>
    <w:rsid w:val="00072939"/>
    <w:rsid w:val="0007356F"/>
    <w:rsid w:val="00073664"/>
    <w:rsid w:val="00074587"/>
    <w:rsid w:val="00074A44"/>
    <w:rsid w:val="00074EAE"/>
    <w:rsid w:val="00074F74"/>
    <w:rsid w:val="000756B3"/>
    <w:rsid w:val="0007572D"/>
    <w:rsid w:val="000757CB"/>
    <w:rsid w:val="00075B2F"/>
    <w:rsid w:val="00076364"/>
    <w:rsid w:val="0007648D"/>
    <w:rsid w:val="00077D9D"/>
    <w:rsid w:val="000801C3"/>
    <w:rsid w:val="000801D8"/>
    <w:rsid w:val="000806C3"/>
    <w:rsid w:val="00080700"/>
    <w:rsid w:val="00080C4D"/>
    <w:rsid w:val="00081E59"/>
    <w:rsid w:val="00082A13"/>
    <w:rsid w:val="00082C6D"/>
    <w:rsid w:val="000835AC"/>
    <w:rsid w:val="000843CE"/>
    <w:rsid w:val="0008588A"/>
    <w:rsid w:val="00086FC3"/>
    <w:rsid w:val="00087EC3"/>
    <w:rsid w:val="00087F40"/>
    <w:rsid w:val="000909D1"/>
    <w:rsid w:val="00090AD2"/>
    <w:rsid w:val="00090B98"/>
    <w:rsid w:val="00091069"/>
    <w:rsid w:val="0009168F"/>
    <w:rsid w:val="000938EB"/>
    <w:rsid w:val="00093EF6"/>
    <w:rsid w:val="00096560"/>
    <w:rsid w:val="00096C08"/>
    <w:rsid w:val="00096F4B"/>
    <w:rsid w:val="000A0460"/>
    <w:rsid w:val="000A0526"/>
    <w:rsid w:val="000A0857"/>
    <w:rsid w:val="000A135D"/>
    <w:rsid w:val="000A1C38"/>
    <w:rsid w:val="000A1D4B"/>
    <w:rsid w:val="000A298A"/>
    <w:rsid w:val="000A2D71"/>
    <w:rsid w:val="000A35AD"/>
    <w:rsid w:val="000A4EB5"/>
    <w:rsid w:val="000A51AF"/>
    <w:rsid w:val="000A59C1"/>
    <w:rsid w:val="000A5A12"/>
    <w:rsid w:val="000A5A75"/>
    <w:rsid w:val="000A638C"/>
    <w:rsid w:val="000A73B0"/>
    <w:rsid w:val="000A7417"/>
    <w:rsid w:val="000A7492"/>
    <w:rsid w:val="000A767C"/>
    <w:rsid w:val="000B0BD2"/>
    <w:rsid w:val="000B0FBD"/>
    <w:rsid w:val="000B23E8"/>
    <w:rsid w:val="000B29D3"/>
    <w:rsid w:val="000B2D72"/>
    <w:rsid w:val="000B301E"/>
    <w:rsid w:val="000B3080"/>
    <w:rsid w:val="000B31F3"/>
    <w:rsid w:val="000B3638"/>
    <w:rsid w:val="000B3BFA"/>
    <w:rsid w:val="000B3D12"/>
    <w:rsid w:val="000B4ABD"/>
    <w:rsid w:val="000B6920"/>
    <w:rsid w:val="000B6C18"/>
    <w:rsid w:val="000B719C"/>
    <w:rsid w:val="000B71F1"/>
    <w:rsid w:val="000B72B9"/>
    <w:rsid w:val="000B766C"/>
    <w:rsid w:val="000C0826"/>
    <w:rsid w:val="000C087F"/>
    <w:rsid w:val="000C0D98"/>
    <w:rsid w:val="000C195A"/>
    <w:rsid w:val="000C2E87"/>
    <w:rsid w:val="000C2E91"/>
    <w:rsid w:val="000C2F69"/>
    <w:rsid w:val="000C3699"/>
    <w:rsid w:val="000C3D7D"/>
    <w:rsid w:val="000C40F7"/>
    <w:rsid w:val="000C49E5"/>
    <w:rsid w:val="000C4E24"/>
    <w:rsid w:val="000C511C"/>
    <w:rsid w:val="000C55AE"/>
    <w:rsid w:val="000C5616"/>
    <w:rsid w:val="000C5AD2"/>
    <w:rsid w:val="000C69AD"/>
    <w:rsid w:val="000C6A1C"/>
    <w:rsid w:val="000C7083"/>
    <w:rsid w:val="000C7C6C"/>
    <w:rsid w:val="000D05BF"/>
    <w:rsid w:val="000D0661"/>
    <w:rsid w:val="000D0DAA"/>
    <w:rsid w:val="000D0E9F"/>
    <w:rsid w:val="000D1C86"/>
    <w:rsid w:val="000D2305"/>
    <w:rsid w:val="000D23BE"/>
    <w:rsid w:val="000D3419"/>
    <w:rsid w:val="000D372A"/>
    <w:rsid w:val="000D3ADF"/>
    <w:rsid w:val="000D4D4C"/>
    <w:rsid w:val="000D515D"/>
    <w:rsid w:val="000D5FBC"/>
    <w:rsid w:val="000D6187"/>
    <w:rsid w:val="000D68C8"/>
    <w:rsid w:val="000D6C6F"/>
    <w:rsid w:val="000D6CAC"/>
    <w:rsid w:val="000D6E7E"/>
    <w:rsid w:val="000D7813"/>
    <w:rsid w:val="000D7C94"/>
    <w:rsid w:val="000D7FC3"/>
    <w:rsid w:val="000E053E"/>
    <w:rsid w:val="000E112F"/>
    <w:rsid w:val="000E12FA"/>
    <w:rsid w:val="000E1333"/>
    <w:rsid w:val="000E174F"/>
    <w:rsid w:val="000E1E2E"/>
    <w:rsid w:val="000E22EF"/>
    <w:rsid w:val="000E344E"/>
    <w:rsid w:val="000E4157"/>
    <w:rsid w:val="000E4242"/>
    <w:rsid w:val="000E4D1D"/>
    <w:rsid w:val="000E4F49"/>
    <w:rsid w:val="000E54B3"/>
    <w:rsid w:val="000E54D5"/>
    <w:rsid w:val="000E5573"/>
    <w:rsid w:val="000E5701"/>
    <w:rsid w:val="000E57F3"/>
    <w:rsid w:val="000E5A05"/>
    <w:rsid w:val="000E5F38"/>
    <w:rsid w:val="000E5F85"/>
    <w:rsid w:val="000E6C2B"/>
    <w:rsid w:val="000E6D79"/>
    <w:rsid w:val="000F012E"/>
    <w:rsid w:val="000F069B"/>
    <w:rsid w:val="000F0DE5"/>
    <w:rsid w:val="000F12B5"/>
    <w:rsid w:val="000F12D2"/>
    <w:rsid w:val="000F1491"/>
    <w:rsid w:val="000F14DE"/>
    <w:rsid w:val="000F1BDC"/>
    <w:rsid w:val="000F2B2E"/>
    <w:rsid w:val="000F2D91"/>
    <w:rsid w:val="000F328F"/>
    <w:rsid w:val="000F3F8A"/>
    <w:rsid w:val="000F4037"/>
    <w:rsid w:val="000F4921"/>
    <w:rsid w:val="000F5411"/>
    <w:rsid w:val="000F577B"/>
    <w:rsid w:val="000F5BC6"/>
    <w:rsid w:val="000F5D83"/>
    <w:rsid w:val="000F62DE"/>
    <w:rsid w:val="000F6C80"/>
    <w:rsid w:val="000F6EAA"/>
    <w:rsid w:val="000F735F"/>
    <w:rsid w:val="000F7542"/>
    <w:rsid w:val="000F77D2"/>
    <w:rsid w:val="000F7920"/>
    <w:rsid w:val="000F7A12"/>
    <w:rsid w:val="00100C3A"/>
    <w:rsid w:val="00101619"/>
    <w:rsid w:val="00101AE7"/>
    <w:rsid w:val="00101B2B"/>
    <w:rsid w:val="001025D8"/>
    <w:rsid w:val="001025F9"/>
    <w:rsid w:val="0010291B"/>
    <w:rsid w:val="00103A66"/>
    <w:rsid w:val="00105418"/>
    <w:rsid w:val="0010567A"/>
    <w:rsid w:val="0010621C"/>
    <w:rsid w:val="00106854"/>
    <w:rsid w:val="001101A9"/>
    <w:rsid w:val="0011048B"/>
    <w:rsid w:val="0011105E"/>
    <w:rsid w:val="0011118A"/>
    <w:rsid w:val="00111B09"/>
    <w:rsid w:val="00111E8A"/>
    <w:rsid w:val="00112CB6"/>
    <w:rsid w:val="001132F5"/>
    <w:rsid w:val="001134D0"/>
    <w:rsid w:val="0011523C"/>
    <w:rsid w:val="0011734C"/>
    <w:rsid w:val="0011753B"/>
    <w:rsid w:val="00117AC6"/>
    <w:rsid w:val="00117C91"/>
    <w:rsid w:val="00120267"/>
    <w:rsid w:val="0012065B"/>
    <w:rsid w:val="00120BAB"/>
    <w:rsid w:val="00120CF0"/>
    <w:rsid w:val="00120E1A"/>
    <w:rsid w:val="00120E3D"/>
    <w:rsid w:val="0012158C"/>
    <w:rsid w:val="0012184F"/>
    <w:rsid w:val="001220B9"/>
    <w:rsid w:val="00122DB5"/>
    <w:rsid w:val="00124A11"/>
    <w:rsid w:val="00125167"/>
    <w:rsid w:val="0012588D"/>
    <w:rsid w:val="00125961"/>
    <w:rsid w:val="001265AB"/>
    <w:rsid w:val="00127507"/>
    <w:rsid w:val="00127563"/>
    <w:rsid w:val="001301BF"/>
    <w:rsid w:val="00130D9E"/>
    <w:rsid w:val="00131328"/>
    <w:rsid w:val="00131B95"/>
    <w:rsid w:val="00131FD4"/>
    <w:rsid w:val="00132349"/>
    <w:rsid w:val="0013283B"/>
    <w:rsid w:val="00132E22"/>
    <w:rsid w:val="0013417A"/>
    <w:rsid w:val="00134A5B"/>
    <w:rsid w:val="00134EBE"/>
    <w:rsid w:val="00135590"/>
    <w:rsid w:val="00137727"/>
    <w:rsid w:val="001400A1"/>
    <w:rsid w:val="00140502"/>
    <w:rsid w:val="00140C90"/>
    <w:rsid w:val="0014162B"/>
    <w:rsid w:val="00142721"/>
    <w:rsid w:val="0014295C"/>
    <w:rsid w:val="00142A33"/>
    <w:rsid w:val="00142AD9"/>
    <w:rsid w:val="00143EA8"/>
    <w:rsid w:val="001448E6"/>
    <w:rsid w:val="00145637"/>
    <w:rsid w:val="001458E1"/>
    <w:rsid w:val="00145A74"/>
    <w:rsid w:val="00145EC3"/>
    <w:rsid w:val="001465B2"/>
    <w:rsid w:val="0014665B"/>
    <w:rsid w:val="00146725"/>
    <w:rsid w:val="0014686F"/>
    <w:rsid w:val="00147977"/>
    <w:rsid w:val="00147B5F"/>
    <w:rsid w:val="00147EC9"/>
    <w:rsid w:val="001509D8"/>
    <w:rsid w:val="00150FBA"/>
    <w:rsid w:val="0015183C"/>
    <w:rsid w:val="001518F0"/>
    <w:rsid w:val="00151A24"/>
    <w:rsid w:val="00151E83"/>
    <w:rsid w:val="001520DA"/>
    <w:rsid w:val="00153CA2"/>
    <w:rsid w:val="0015462D"/>
    <w:rsid w:val="0015518C"/>
    <w:rsid w:val="00155C9C"/>
    <w:rsid w:val="00156082"/>
    <w:rsid w:val="00156964"/>
    <w:rsid w:val="00157F07"/>
    <w:rsid w:val="00160400"/>
    <w:rsid w:val="001605B7"/>
    <w:rsid w:val="00160753"/>
    <w:rsid w:val="0016076F"/>
    <w:rsid w:val="00161501"/>
    <w:rsid w:val="00161A41"/>
    <w:rsid w:val="00162490"/>
    <w:rsid w:val="0016265E"/>
    <w:rsid w:val="001628CB"/>
    <w:rsid w:val="00162AF2"/>
    <w:rsid w:val="00163253"/>
    <w:rsid w:val="00163383"/>
    <w:rsid w:val="00163B7A"/>
    <w:rsid w:val="00164185"/>
    <w:rsid w:val="0016453B"/>
    <w:rsid w:val="001646ED"/>
    <w:rsid w:val="00164D8E"/>
    <w:rsid w:val="00165F50"/>
    <w:rsid w:val="00166369"/>
    <w:rsid w:val="0016672D"/>
    <w:rsid w:val="00166E7C"/>
    <w:rsid w:val="00166EB2"/>
    <w:rsid w:val="00167A00"/>
    <w:rsid w:val="00170550"/>
    <w:rsid w:val="0017087C"/>
    <w:rsid w:val="00170EEF"/>
    <w:rsid w:val="0017102D"/>
    <w:rsid w:val="00171552"/>
    <w:rsid w:val="0017157D"/>
    <w:rsid w:val="00172B77"/>
    <w:rsid w:val="00172DE9"/>
    <w:rsid w:val="001735A0"/>
    <w:rsid w:val="00173C56"/>
    <w:rsid w:val="00173DB7"/>
    <w:rsid w:val="00174EB6"/>
    <w:rsid w:val="00175246"/>
    <w:rsid w:val="00175533"/>
    <w:rsid w:val="00175610"/>
    <w:rsid w:val="001759BA"/>
    <w:rsid w:val="00176E07"/>
    <w:rsid w:val="00176EAA"/>
    <w:rsid w:val="001810ED"/>
    <w:rsid w:val="0018190F"/>
    <w:rsid w:val="001819BA"/>
    <w:rsid w:val="0018266A"/>
    <w:rsid w:val="00182D79"/>
    <w:rsid w:val="001833A3"/>
    <w:rsid w:val="001838E5"/>
    <w:rsid w:val="00184581"/>
    <w:rsid w:val="00184599"/>
    <w:rsid w:val="0018501E"/>
    <w:rsid w:val="00185076"/>
    <w:rsid w:val="001855C2"/>
    <w:rsid w:val="0018608D"/>
    <w:rsid w:val="00186107"/>
    <w:rsid w:val="001864DB"/>
    <w:rsid w:val="0018655B"/>
    <w:rsid w:val="001870CD"/>
    <w:rsid w:val="00187DF8"/>
    <w:rsid w:val="001909EE"/>
    <w:rsid w:val="00190EBA"/>
    <w:rsid w:val="00191568"/>
    <w:rsid w:val="00191AA0"/>
    <w:rsid w:val="00191E72"/>
    <w:rsid w:val="00192051"/>
    <w:rsid w:val="00192BF9"/>
    <w:rsid w:val="00193221"/>
    <w:rsid w:val="0019350F"/>
    <w:rsid w:val="00193644"/>
    <w:rsid w:val="00193CE7"/>
    <w:rsid w:val="001947D7"/>
    <w:rsid w:val="00195833"/>
    <w:rsid w:val="00195A14"/>
    <w:rsid w:val="00196239"/>
    <w:rsid w:val="001962C6"/>
    <w:rsid w:val="001974FA"/>
    <w:rsid w:val="001A01F1"/>
    <w:rsid w:val="001A02A9"/>
    <w:rsid w:val="001A0956"/>
    <w:rsid w:val="001A0AB6"/>
    <w:rsid w:val="001A0CC0"/>
    <w:rsid w:val="001A1EDD"/>
    <w:rsid w:val="001A3243"/>
    <w:rsid w:val="001A35B4"/>
    <w:rsid w:val="001A37E8"/>
    <w:rsid w:val="001A3CCB"/>
    <w:rsid w:val="001A3D42"/>
    <w:rsid w:val="001A41CF"/>
    <w:rsid w:val="001A4A52"/>
    <w:rsid w:val="001A4EAE"/>
    <w:rsid w:val="001A52CB"/>
    <w:rsid w:val="001A6B75"/>
    <w:rsid w:val="001A6E0A"/>
    <w:rsid w:val="001A6F3D"/>
    <w:rsid w:val="001A75B7"/>
    <w:rsid w:val="001B032A"/>
    <w:rsid w:val="001B0723"/>
    <w:rsid w:val="001B0801"/>
    <w:rsid w:val="001B0FED"/>
    <w:rsid w:val="001B0FF8"/>
    <w:rsid w:val="001B1177"/>
    <w:rsid w:val="001B135E"/>
    <w:rsid w:val="001B18FB"/>
    <w:rsid w:val="001B2805"/>
    <w:rsid w:val="001B31AD"/>
    <w:rsid w:val="001B33F6"/>
    <w:rsid w:val="001B386B"/>
    <w:rsid w:val="001B3911"/>
    <w:rsid w:val="001B3CC2"/>
    <w:rsid w:val="001B4C39"/>
    <w:rsid w:val="001B4F52"/>
    <w:rsid w:val="001B4FC2"/>
    <w:rsid w:val="001B55D8"/>
    <w:rsid w:val="001B5D78"/>
    <w:rsid w:val="001B610C"/>
    <w:rsid w:val="001B678A"/>
    <w:rsid w:val="001B67C9"/>
    <w:rsid w:val="001B6E7F"/>
    <w:rsid w:val="001B71AA"/>
    <w:rsid w:val="001B7806"/>
    <w:rsid w:val="001B7D77"/>
    <w:rsid w:val="001B7E10"/>
    <w:rsid w:val="001C09F6"/>
    <w:rsid w:val="001C0BAF"/>
    <w:rsid w:val="001C0EC6"/>
    <w:rsid w:val="001C120D"/>
    <w:rsid w:val="001C1B8C"/>
    <w:rsid w:val="001C1F75"/>
    <w:rsid w:val="001C2482"/>
    <w:rsid w:val="001C28D5"/>
    <w:rsid w:val="001C35CE"/>
    <w:rsid w:val="001C3865"/>
    <w:rsid w:val="001C3D40"/>
    <w:rsid w:val="001C47B8"/>
    <w:rsid w:val="001C480E"/>
    <w:rsid w:val="001C4958"/>
    <w:rsid w:val="001C4987"/>
    <w:rsid w:val="001C5A9D"/>
    <w:rsid w:val="001C6BC4"/>
    <w:rsid w:val="001C76B5"/>
    <w:rsid w:val="001D0992"/>
    <w:rsid w:val="001D1037"/>
    <w:rsid w:val="001D151C"/>
    <w:rsid w:val="001D1647"/>
    <w:rsid w:val="001D1A12"/>
    <w:rsid w:val="001D1C76"/>
    <w:rsid w:val="001D2C4D"/>
    <w:rsid w:val="001D2E26"/>
    <w:rsid w:val="001D323D"/>
    <w:rsid w:val="001D3454"/>
    <w:rsid w:val="001D35A7"/>
    <w:rsid w:val="001D3773"/>
    <w:rsid w:val="001D3ED3"/>
    <w:rsid w:val="001D46EE"/>
    <w:rsid w:val="001D4C60"/>
    <w:rsid w:val="001D4E48"/>
    <w:rsid w:val="001D4F5A"/>
    <w:rsid w:val="001D579C"/>
    <w:rsid w:val="001D5A6A"/>
    <w:rsid w:val="001D5C38"/>
    <w:rsid w:val="001D6FAF"/>
    <w:rsid w:val="001D7313"/>
    <w:rsid w:val="001D7369"/>
    <w:rsid w:val="001D7CD8"/>
    <w:rsid w:val="001D7D16"/>
    <w:rsid w:val="001D7EA1"/>
    <w:rsid w:val="001E06E0"/>
    <w:rsid w:val="001E0A75"/>
    <w:rsid w:val="001E0B85"/>
    <w:rsid w:val="001E0E26"/>
    <w:rsid w:val="001E18C9"/>
    <w:rsid w:val="001E1E0A"/>
    <w:rsid w:val="001E1EC6"/>
    <w:rsid w:val="001E1EF0"/>
    <w:rsid w:val="001E2647"/>
    <w:rsid w:val="001E29B7"/>
    <w:rsid w:val="001E2AD8"/>
    <w:rsid w:val="001E34BF"/>
    <w:rsid w:val="001E3EA6"/>
    <w:rsid w:val="001E4045"/>
    <w:rsid w:val="001E4728"/>
    <w:rsid w:val="001E48E9"/>
    <w:rsid w:val="001E4D52"/>
    <w:rsid w:val="001E5258"/>
    <w:rsid w:val="001E5D28"/>
    <w:rsid w:val="001E66ED"/>
    <w:rsid w:val="001E692D"/>
    <w:rsid w:val="001E7619"/>
    <w:rsid w:val="001E7720"/>
    <w:rsid w:val="001E7F25"/>
    <w:rsid w:val="001F0A4F"/>
    <w:rsid w:val="001F2314"/>
    <w:rsid w:val="001F2A43"/>
    <w:rsid w:val="001F2A6B"/>
    <w:rsid w:val="001F2B69"/>
    <w:rsid w:val="001F2FDE"/>
    <w:rsid w:val="001F35BE"/>
    <w:rsid w:val="001F41CC"/>
    <w:rsid w:val="001F4E4F"/>
    <w:rsid w:val="001F5A0B"/>
    <w:rsid w:val="001F5DDA"/>
    <w:rsid w:val="001F6070"/>
    <w:rsid w:val="001F63CD"/>
    <w:rsid w:val="001F73FE"/>
    <w:rsid w:val="001F763B"/>
    <w:rsid w:val="00201320"/>
    <w:rsid w:val="0020285C"/>
    <w:rsid w:val="002028FD"/>
    <w:rsid w:val="00202E55"/>
    <w:rsid w:val="002033B2"/>
    <w:rsid w:val="0020484C"/>
    <w:rsid w:val="00204C30"/>
    <w:rsid w:val="00205395"/>
    <w:rsid w:val="00205D40"/>
    <w:rsid w:val="00205E94"/>
    <w:rsid w:val="00205FA7"/>
    <w:rsid w:val="00206185"/>
    <w:rsid w:val="00206502"/>
    <w:rsid w:val="00206B70"/>
    <w:rsid w:val="00210107"/>
    <w:rsid w:val="00210116"/>
    <w:rsid w:val="002101EB"/>
    <w:rsid w:val="002109A0"/>
    <w:rsid w:val="00210FCF"/>
    <w:rsid w:val="00211268"/>
    <w:rsid w:val="002118B8"/>
    <w:rsid w:val="002119BA"/>
    <w:rsid w:val="00211E7F"/>
    <w:rsid w:val="00212017"/>
    <w:rsid w:val="002122EE"/>
    <w:rsid w:val="00212DDA"/>
    <w:rsid w:val="002149BE"/>
    <w:rsid w:val="00214C06"/>
    <w:rsid w:val="00215517"/>
    <w:rsid w:val="00216574"/>
    <w:rsid w:val="00216C44"/>
    <w:rsid w:val="00216D60"/>
    <w:rsid w:val="00216E6A"/>
    <w:rsid w:val="00217143"/>
    <w:rsid w:val="002179D3"/>
    <w:rsid w:val="00217A70"/>
    <w:rsid w:val="00220127"/>
    <w:rsid w:val="002201B5"/>
    <w:rsid w:val="00220699"/>
    <w:rsid w:val="00220988"/>
    <w:rsid w:val="00220EAF"/>
    <w:rsid w:val="002220B5"/>
    <w:rsid w:val="002228F6"/>
    <w:rsid w:val="00223622"/>
    <w:rsid w:val="002238C6"/>
    <w:rsid w:val="00223950"/>
    <w:rsid w:val="00223A7F"/>
    <w:rsid w:val="00224BB6"/>
    <w:rsid w:val="00225107"/>
    <w:rsid w:val="002251DE"/>
    <w:rsid w:val="002252B7"/>
    <w:rsid w:val="002254C5"/>
    <w:rsid w:val="002254CF"/>
    <w:rsid w:val="00225B4B"/>
    <w:rsid w:val="00225CE6"/>
    <w:rsid w:val="00225EB6"/>
    <w:rsid w:val="00226054"/>
    <w:rsid w:val="002260B7"/>
    <w:rsid w:val="0022620B"/>
    <w:rsid w:val="002266CF"/>
    <w:rsid w:val="00226881"/>
    <w:rsid w:val="00226A80"/>
    <w:rsid w:val="00227763"/>
    <w:rsid w:val="002278A6"/>
    <w:rsid w:val="0022792E"/>
    <w:rsid w:val="002279E2"/>
    <w:rsid w:val="00227CBA"/>
    <w:rsid w:val="00227CC2"/>
    <w:rsid w:val="00227DA6"/>
    <w:rsid w:val="00227ED2"/>
    <w:rsid w:val="00230DE1"/>
    <w:rsid w:val="0023103D"/>
    <w:rsid w:val="00231086"/>
    <w:rsid w:val="00231CE3"/>
    <w:rsid w:val="00232094"/>
    <w:rsid w:val="00232AB4"/>
    <w:rsid w:val="00233353"/>
    <w:rsid w:val="00233536"/>
    <w:rsid w:val="00233A39"/>
    <w:rsid w:val="002346D8"/>
    <w:rsid w:val="0023492E"/>
    <w:rsid w:val="00234F50"/>
    <w:rsid w:val="0023557E"/>
    <w:rsid w:val="0023566E"/>
    <w:rsid w:val="00235711"/>
    <w:rsid w:val="00235819"/>
    <w:rsid w:val="002359A8"/>
    <w:rsid w:val="00235B34"/>
    <w:rsid w:val="00235D9E"/>
    <w:rsid w:val="0023607D"/>
    <w:rsid w:val="0023636F"/>
    <w:rsid w:val="002365DB"/>
    <w:rsid w:val="002365EF"/>
    <w:rsid w:val="002368F6"/>
    <w:rsid w:val="00236F58"/>
    <w:rsid w:val="0023700D"/>
    <w:rsid w:val="0023729F"/>
    <w:rsid w:val="002408AE"/>
    <w:rsid w:val="002412C5"/>
    <w:rsid w:val="0024158B"/>
    <w:rsid w:val="00242729"/>
    <w:rsid w:val="00243652"/>
    <w:rsid w:val="002444CE"/>
    <w:rsid w:val="00244AF8"/>
    <w:rsid w:val="002451DC"/>
    <w:rsid w:val="00246096"/>
    <w:rsid w:val="0024614D"/>
    <w:rsid w:val="002466E0"/>
    <w:rsid w:val="00246B4A"/>
    <w:rsid w:val="00246FC0"/>
    <w:rsid w:val="00246FC8"/>
    <w:rsid w:val="002470AD"/>
    <w:rsid w:val="002478E3"/>
    <w:rsid w:val="0024793E"/>
    <w:rsid w:val="00247BFE"/>
    <w:rsid w:val="00247F6D"/>
    <w:rsid w:val="002502BF"/>
    <w:rsid w:val="00250558"/>
    <w:rsid w:val="002507CD"/>
    <w:rsid w:val="002511BF"/>
    <w:rsid w:val="00251802"/>
    <w:rsid w:val="00251AF4"/>
    <w:rsid w:val="00252E35"/>
    <w:rsid w:val="0025358D"/>
    <w:rsid w:val="0025417D"/>
    <w:rsid w:val="0025470A"/>
    <w:rsid w:val="0025470B"/>
    <w:rsid w:val="0025495D"/>
    <w:rsid w:val="00254DBF"/>
    <w:rsid w:val="002550CD"/>
    <w:rsid w:val="0025514A"/>
    <w:rsid w:val="002551F4"/>
    <w:rsid w:val="00256639"/>
    <w:rsid w:val="00256728"/>
    <w:rsid w:val="00256C34"/>
    <w:rsid w:val="00256C82"/>
    <w:rsid w:val="00256FC7"/>
    <w:rsid w:val="00256FFC"/>
    <w:rsid w:val="00257117"/>
    <w:rsid w:val="00257680"/>
    <w:rsid w:val="00257C34"/>
    <w:rsid w:val="002609D7"/>
    <w:rsid w:val="002617DB"/>
    <w:rsid w:val="00261973"/>
    <w:rsid w:val="002619BA"/>
    <w:rsid w:val="00263013"/>
    <w:rsid w:val="00263799"/>
    <w:rsid w:val="002638B3"/>
    <w:rsid w:val="002639B9"/>
    <w:rsid w:val="00263B40"/>
    <w:rsid w:val="00263CB3"/>
    <w:rsid w:val="00263D92"/>
    <w:rsid w:val="00263EA0"/>
    <w:rsid w:val="00263F3E"/>
    <w:rsid w:val="00264308"/>
    <w:rsid w:val="00264318"/>
    <w:rsid w:val="002647DD"/>
    <w:rsid w:val="00265017"/>
    <w:rsid w:val="00265DEF"/>
    <w:rsid w:val="00266316"/>
    <w:rsid w:val="00266594"/>
    <w:rsid w:val="00266980"/>
    <w:rsid w:val="002671E3"/>
    <w:rsid w:val="00267DB7"/>
    <w:rsid w:val="002705A2"/>
    <w:rsid w:val="00270A73"/>
    <w:rsid w:val="00270D27"/>
    <w:rsid w:val="00270E14"/>
    <w:rsid w:val="0027149C"/>
    <w:rsid w:val="002719C1"/>
    <w:rsid w:val="0027254C"/>
    <w:rsid w:val="00273B80"/>
    <w:rsid w:val="00274E94"/>
    <w:rsid w:val="002750A1"/>
    <w:rsid w:val="00275279"/>
    <w:rsid w:val="00275361"/>
    <w:rsid w:val="002756FC"/>
    <w:rsid w:val="00275CD6"/>
    <w:rsid w:val="0027612A"/>
    <w:rsid w:val="00277067"/>
    <w:rsid w:val="00277263"/>
    <w:rsid w:val="002774AD"/>
    <w:rsid w:val="002777E9"/>
    <w:rsid w:val="002779C8"/>
    <w:rsid w:val="00280C9E"/>
    <w:rsid w:val="00280D5D"/>
    <w:rsid w:val="0028137A"/>
    <w:rsid w:val="00281D86"/>
    <w:rsid w:val="00282743"/>
    <w:rsid w:val="00282827"/>
    <w:rsid w:val="00282DF4"/>
    <w:rsid w:val="0028378E"/>
    <w:rsid w:val="00283DDC"/>
    <w:rsid w:val="00283EB0"/>
    <w:rsid w:val="00283ED6"/>
    <w:rsid w:val="002841C4"/>
    <w:rsid w:val="00284361"/>
    <w:rsid w:val="00285334"/>
    <w:rsid w:val="00285397"/>
    <w:rsid w:val="00285E3A"/>
    <w:rsid w:val="002869E2"/>
    <w:rsid w:val="00286CE9"/>
    <w:rsid w:val="00286CEA"/>
    <w:rsid w:val="00287EC4"/>
    <w:rsid w:val="00287EC9"/>
    <w:rsid w:val="00290290"/>
    <w:rsid w:val="002911AE"/>
    <w:rsid w:val="002921B2"/>
    <w:rsid w:val="00292BEA"/>
    <w:rsid w:val="00292D79"/>
    <w:rsid w:val="00293054"/>
    <w:rsid w:val="00293116"/>
    <w:rsid w:val="00293BE7"/>
    <w:rsid w:val="00294D6B"/>
    <w:rsid w:val="0029547C"/>
    <w:rsid w:val="002955E4"/>
    <w:rsid w:val="002959F1"/>
    <w:rsid w:val="00296390"/>
    <w:rsid w:val="00297051"/>
    <w:rsid w:val="00297FCB"/>
    <w:rsid w:val="002A00E7"/>
    <w:rsid w:val="002A0281"/>
    <w:rsid w:val="002A0BC2"/>
    <w:rsid w:val="002A1039"/>
    <w:rsid w:val="002A16F2"/>
    <w:rsid w:val="002A2025"/>
    <w:rsid w:val="002A24FE"/>
    <w:rsid w:val="002A26B1"/>
    <w:rsid w:val="002A3596"/>
    <w:rsid w:val="002A3A95"/>
    <w:rsid w:val="002A42A5"/>
    <w:rsid w:val="002A4678"/>
    <w:rsid w:val="002A473E"/>
    <w:rsid w:val="002A496B"/>
    <w:rsid w:val="002A4ED8"/>
    <w:rsid w:val="002A528B"/>
    <w:rsid w:val="002A6528"/>
    <w:rsid w:val="002A7206"/>
    <w:rsid w:val="002A7C19"/>
    <w:rsid w:val="002B0E0C"/>
    <w:rsid w:val="002B1C20"/>
    <w:rsid w:val="002B29D0"/>
    <w:rsid w:val="002B3B08"/>
    <w:rsid w:val="002B3DB5"/>
    <w:rsid w:val="002B3FAB"/>
    <w:rsid w:val="002B42B7"/>
    <w:rsid w:val="002B4A27"/>
    <w:rsid w:val="002B4AA9"/>
    <w:rsid w:val="002B4F64"/>
    <w:rsid w:val="002B5602"/>
    <w:rsid w:val="002B5AC3"/>
    <w:rsid w:val="002B5E78"/>
    <w:rsid w:val="002B6827"/>
    <w:rsid w:val="002B6FE0"/>
    <w:rsid w:val="002B7482"/>
    <w:rsid w:val="002B7DED"/>
    <w:rsid w:val="002B7FD7"/>
    <w:rsid w:val="002C072A"/>
    <w:rsid w:val="002C11AD"/>
    <w:rsid w:val="002C1365"/>
    <w:rsid w:val="002C1648"/>
    <w:rsid w:val="002C1AC0"/>
    <w:rsid w:val="002C2119"/>
    <w:rsid w:val="002C28F9"/>
    <w:rsid w:val="002C3D86"/>
    <w:rsid w:val="002C4BDE"/>
    <w:rsid w:val="002C5172"/>
    <w:rsid w:val="002C5A32"/>
    <w:rsid w:val="002C6059"/>
    <w:rsid w:val="002C64A8"/>
    <w:rsid w:val="002C7099"/>
    <w:rsid w:val="002C7ADE"/>
    <w:rsid w:val="002D0146"/>
    <w:rsid w:val="002D25CA"/>
    <w:rsid w:val="002D25D6"/>
    <w:rsid w:val="002D2797"/>
    <w:rsid w:val="002D3716"/>
    <w:rsid w:val="002D3BBB"/>
    <w:rsid w:val="002D3C09"/>
    <w:rsid w:val="002D4125"/>
    <w:rsid w:val="002D4946"/>
    <w:rsid w:val="002D4D12"/>
    <w:rsid w:val="002D5067"/>
    <w:rsid w:val="002D5C9E"/>
    <w:rsid w:val="002D6057"/>
    <w:rsid w:val="002D6B24"/>
    <w:rsid w:val="002D7855"/>
    <w:rsid w:val="002D7B37"/>
    <w:rsid w:val="002E019F"/>
    <w:rsid w:val="002E0CF8"/>
    <w:rsid w:val="002E0E38"/>
    <w:rsid w:val="002E12AC"/>
    <w:rsid w:val="002E1B6B"/>
    <w:rsid w:val="002E1F16"/>
    <w:rsid w:val="002E2517"/>
    <w:rsid w:val="002E2567"/>
    <w:rsid w:val="002E26A4"/>
    <w:rsid w:val="002E291E"/>
    <w:rsid w:val="002E340C"/>
    <w:rsid w:val="002E3524"/>
    <w:rsid w:val="002E3A02"/>
    <w:rsid w:val="002E54F2"/>
    <w:rsid w:val="002E56CC"/>
    <w:rsid w:val="002E5B20"/>
    <w:rsid w:val="002E5CD2"/>
    <w:rsid w:val="002E6149"/>
    <w:rsid w:val="002E6707"/>
    <w:rsid w:val="002E6DF0"/>
    <w:rsid w:val="002E710A"/>
    <w:rsid w:val="002E784E"/>
    <w:rsid w:val="002E7867"/>
    <w:rsid w:val="002E7CAF"/>
    <w:rsid w:val="002F03B6"/>
    <w:rsid w:val="002F076C"/>
    <w:rsid w:val="002F0879"/>
    <w:rsid w:val="002F092C"/>
    <w:rsid w:val="002F1073"/>
    <w:rsid w:val="002F2143"/>
    <w:rsid w:val="002F3244"/>
    <w:rsid w:val="002F3664"/>
    <w:rsid w:val="002F36C1"/>
    <w:rsid w:val="002F3A07"/>
    <w:rsid w:val="002F3A4C"/>
    <w:rsid w:val="002F3EB9"/>
    <w:rsid w:val="002F3EF2"/>
    <w:rsid w:val="002F4794"/>
    <w:rsid w:val="002F4E42"/>
    <w:rsid w:val="002F4F90"/>
    <w:rsid w:val="002F5078"/>
    <w:rsid w:val="002F6A0B"/>
    <w:rsid w:val="002F7006"/>
    <w:rsid w:val="002F7476"/>
    <w:rsid w:val="002F7639"/>
    <w:rsid w:val="002F7AD3"/>
    <w:rsid w:val="002F7F07"/>
    <w:rsid w:val="003013C2"/>
    <w:rsid w:val="0030157F"/>
    <w:rsid w:val="00301C48"/>
    <w:rsid w:val="003027DA"/>
    <w:rsid w:val="003036C8"/>
    <w:rsid w:val="0030469F"/>
    <w:rsid w:val="00304DB5"/>
    <w:rsid w:val="00306778"/>
    <w:rsid w:val="00306A40"/>
    <w:rsid w:val="0030737C"/>
    <w:rsid w:val="0031012D"/>
    <w:rsid w:val="0031025B"/>
    <w:rsid w:val="0031037F"/>
    <w:rsid w:val="00310A8F"/>
    <w:rsid w:val="00310DBF"/>
    <w:rsid w:val="003110F0"/>
    <w:rsid w:val="00311293"/>
    <w:rsid w:val="00311B0B"/>
    <w:rsid w:val="00311B5F"/>
    <w:rsid w:val="00311C5F"/>
    <w:rsid w:val="00311CF6"/>
    <w:rsid w:val="00311EB5"/>
    <w:rsid w:val="00312007"/>
    <w:rsid w:val="0031221C"/>
    <w:rsid w:val="0031279B"/>
    <w:rsid w:val="00312834"/>
    <w:rsid w:val="0031285C"/>
    <w:rsid w:val="003130EE"/>
    <w:rsid w:val="003132AA"/>
    <w:rsid w:val="00313918"/>
    <w:rsid w:val="00314BE0"/>
    <w:rsid w:val="00314F07"/>
    <w:rsid w:val="00314F28"/>
    <w:rsid w:val="00315250"/>
    <w:rsid w:val="0031546B"/>
    <w:rsid w:val="00315545"/>
    <w:rsid w:val="003157AA"/>
    <w:rsid w:val="00315A6F"/>
    <w:rsid w:val="003162F8"/>
    <w:rsid w:val="00316776"/>
    <w:rsid w:val="00316C55"/>
    <w:rsid w:val="00316DF8"/>
    <w:rsid w:val="003170C1"/>
    <w:rsid w:val="003177BE"/>
    <w:rsid w:val="003179FE"/>
    <w:rsid w:val="00317AEA"/>
    <w:rsid w:val="00320923"/>
    <w:rsid w:val="00320D12"/>
    <w:rsid w:val="0032168A"/>
    <w:rsid w:val="003217C5"/>
    <w:rsid w:val="00321E4D"/>
    <w:rsid w:val="003220BB"/>
    <w:rsid w:val="00322E71"/>
    <w:rsid w:val="00322F73"/>
    <w:rsid w:val="003237C0"/>
    <w:rsid w:val="00323832"/>
    <w:rsid w:val="00323F82"/>
    <w:rsid w:val="00325025"/>
    <w:rsid w:val="00325866"/>
    <w:rsid w:val="00325FED"/>
    <w:rsid w:val="003263BA"/>
    <w:rsid w:val="00326C20"/>
    <w:rsid w:val="00326E9E"/>
    <w:rsid w:val="003279F1"/>
    <w:rsid w:val="00327A00"/>
    <w:rsid w:val="00327BC0"/>
    <w:rsid w:val="003304E2"/>
    <w:rsid w:val="00330782"/>
    <w:rsid w:val="003307B2"/>
    <w:rsid w:val="003307CF"/>
    <w:rsid w:val="00330BAD"/>
    <w:rsid w:val="00331DBA"/>
    <w:rsid w:val="00331DFA"/>
    <w:rsid w:val="00332567"/>
    <w:rsid w:val="003329DB"/>
    <w:rsid w:val="0033339C"/>
    <w:rsid w:val="00333608"/>
    <w:rsid w:val="00333721"/>
    <w:rsid w:val="00333BF7"/>
    <w:rsid w:val="00334F6B"/>
    <w:rsid w:val="00335025"/>
    <w:rsid w:val="00335B8B"/>
    <w:rsid w:val="00335FFC"/>
    <w:rsid w:val="0033645B"/>
    <w:rsid w:val="003372E3"/>
    <w:rsid w:val="0034015D"/>
    <w:rsid w:val="00340BCF"/>
    <w:rsid w:val="00340C08"/>
    <w:rsid w:val="0034186F"/>
    <w:rsid w:val="00341D03"/>
    <w:rsid w:val="00341D85"/>
    <w:rsid w:val="003423FE"/>
    <w:rsid w:val="0034292A"/>
    <w:rsid w:val="00342EA1"/>
    <w:rsid w:val="0034322A"/>
    <w:rsid w:val="003434F3"/>
    <w:rsid w:val="003441CA"/>
    <w:rsid w:val="00344357"/>
    <w:rsid w:val="00344504"/>
    <w:rsid w:val="00344783"/>
    <w:rsid w:val="003447E6"/>
    <w:rsid w:val="00344A93"/>
    <w:rsid w:val="00344EC0"/>
    <w:rsid w:val="00344EFD"/>
    <w:rsid w:val="003450FE"/>
    <w:rsid w:val="003451F5"/>
    <w:rsid w:val="00345272"/>
    <w:rsid w:val="003456A1"/>
    <w:rsid w:val="00345D07"/>
    <w:rsid w:val="00346D12"/>
    <w:rsid w:val="0035061B"/>
    <w:rsid w:val="003516E0"/>
    <w:rsid w:val="0035186D"/>
    <w:rsid w:val="00351C89"/>
    <w:rsid w:val="00351EA9"/>
    <w:rsid w:val="00352AA1"/>
    <w:rsid w:val="00352EFF"/>
    <w:rsid w:val="0035328D"/>
    <w:rsid w:val="00353AF1"/>
    <w:rsid w:val="00353CD5"/>
    <w:rsid w:val="00353DAC"/>
    <w:rsid w:val="00353E38"/>
    <w:rsid w:val="00354A8A"/>
    <w:rsid w:val="00354C08"/>
    <w:rsid w:val="00354C1B"/>
    <w:rsid w:val="0035500B"/>
    <w:rsid w:val="0035549F"/>
    <w:rsid w:val="003556CC"/>
    <w:rsid w:val="00355870"/>
    <w:rsid w:val="00355D43"/>
    <w:rsid w:val="003560EE"/>
    <w:rsid w:val="00356D2A"/>
    <w:rsid w:val="00357895"/>
    <w:rsid w:val="00357A2E"/>
    <w:rsid w:val="003609BF"/>
    <w:rsid w:val="00360F88"/>
    <w:rsid w:val="00361AAE"/>
    <w:rsid w:val="00361C7E"/>
    <w:rsid w:val="00361F62"/>
    <w:rsid w:val="003621BF"/>
    <w:rsid w:val="00362827"/>
    <w:rsid w:val="00362D7F"/>
    <w:rsid w:val="00363E99"/>
    <w:rsid w:val="0036498A"/>
    <w:rsid w:val="00365E68"/>
    <w:rsid w:val="0036631E"/>
    <w:rsid w:val="00366CDD"/>
    <w:rsid w:val="00366D8B"/>
    <w:rsid w:val="00367B70"/>
    <w:rsid w:val="00367CA7"/>
    <w:rsid w:val="00370261"/>
    <w:rsid w:val="00370602"/>
    <w:rsid w:val="00370752"/>
    <w:rsid w:val="003708D0"/>
    <w:rsid w:val="00370FCB"/>
    <w:rsid w:val="00370FF6"/>
    <w:rsid w:val="0037151C"/>
    <w:rsid w:val="00371BBE"/>
    <w:rsid w:val="00372E9D"/>
    <w:rsid w:val="00372FEF"/>
    <w:rsid w:val="00373033"/>
    <w:rsid w:val="003730E7"/>
    <w:rsid w:val="003733E4"/>
    <w:rsid w:val="003741DE"/>
    <w:rsid w:val="003748D5"/>
    <w:rsid w:val="00374A7B"/>
    <w:rsid w:val="00374B5B"/>
    <w:rsid w:val="00374EB7"/>
    <w:rsid w:val="00374F31"/>
    <w:rsid w:val="00375172"/>
    <w:rsid w:val="00375617"/>
    <w:rsid w:val="00375A9A"/>
    <w:rsid w:val="00375C3A"/>
    <w:rsid w:val="00376447"/>
    <w:rsid w:val="0037654B"/>
    <w:rsid w:val="0037695D"/>
    <w:rsid w:val="003769B3"/>
    <w:rsid w:val="00376CD2"/>
    <w:rsid w:val="003770A9"/>
    <w:rsid w:val="003776EF"/>
    <w:rsid w:val="00377BF8"/>
    <w:rsid w:val="00377C81"/>
    <w:rsid w:val="003801D6"/>
    <w:rsid w:val="00380CDA"/>
    <w:rsid w:val="00381B90"/>
    <w:rsid w:val="00381B9B"/>
    <w:rsid w:val="00382019"/>
    <w:rsid w:val="00382ACB"/>
    <w:rsid w:val="00382E17"/>
    <w:rsid w:val="00382E67"/>
    <w:rsid w:val="00383001"/>
    <w:rsid w:val="0038309B"/>
    <w:rsid w:val="00383DC8"/>
    <w:rsid w:val="003844A8"/>
    <w:rsid w:val="00384B87"/>
    <w:rsid w:val="00384F6F"/>
    <w:rsid w:val="00385873"/>
    <w:rsid w:val="00385E92"/>
    <w:rsid w:val="00385F39"/>
    <w:rsid w:val="003869EC"/>
    <w:rsid w:val="00386D89"/>
    <w:rsid w:val="003877A0"/>
    <w:rsid w:val="00387B85"/>
    <w:rsid w:val="00391184"/>
    <w:rsid w:val="00392925"/>
    <w:rsid w:val="0039379D"/>
    <w:rsid w:val="003939EB"/>
    <w:rsid w:val="00394055"/>
    <w:rsid w:val="0039549B"/>
    <w:rsid w:val="003957DE"/>
    <w:rsid w:val="003960D5"/>
    <w:rsid w:val="003968F6"/>
    <w:rsid w:val="003968FA"/>
    <w:rsid w:val="00397230"/>
    <w:rsid w:val="0039744D"/>
    <w:rsid w:val="003977F7"/>
    <w:rsid w:val="003979CD"/>
    <w:rsid w:val="003A03F1"/>
    <w:rsid w:val="003A0F98"/>
    <w:rsid w:val="003A1158"/>
    <w:rsid w:val="003A13F7"/>
    <w:rsid w:val="003A1679"/>
    <w:rsid w:val="003A2604"/>
    <w:rsid w:val="003A2883"/>
    <w:rsid w:val="003A2EE9"/>
    <w:rsid w:val="003A317B"/>
    <w:rsid w:val="003A3229"/>
    <w:rsid w:val="003A38C8"/>
    <w:rsid w:val="003A4748"/>
    <w:rsid w:val="003A478F"/>
    <w:rsid w:val="003A60D7"/>
    <w:rsid w:val="003A6911"/>
    <w:rsid w:val="003A6A06"/>
    <w:rsid w:val="003A6C47"/>
    <w:rsid w:val="003A6D22"/>
    <w:rsid w:val="003A6D49"/>
    <w:rsid w:val="003B112F"/>
    <w:rsid w:val="003B120B"/>
    <w:rsid w:val="003B2EC9"/>
    <w:rsid w:val="003B2EE4"/>
    <w:rsid w:val="003B3717"/>
    <w:rsid w:val="003B4515"/>
    <w:rsid w:val="003B4A37"/>
    <w:rsid w:val="003B509D"/>
    <w:rsid w:val="003B5FB4"/>
    <w:rsid w:val="003B607C"/>
    <w:rsid w:val="003B62E6"/>
    <w:rsid w:val="003B62EC"/>
    <w:rsid w:val="003B66B8"/>
    <w:rsid w:val="003B6938"/>
    <w:rsid w:val="003B6C72"/>
    <w:rsid w:val="003B6FCA"/>
    <w:rsid w:val="003B767F"/>
    <w:rsid w:val="003B78B1"/>
    <w:rsid w:val="003C0A83"/>
    <w:rsid w:val="003C0D80"/>
    <w:rsid w:val="003C135C"/>
    <w:rsid w:val="003C1D72"/>
    <w:rsid w:val="003C316E"/>
    <w:rsid w:val="003C372B"/>
    <w:rsid w:val="003C3B83"/>
    <w:rsid w:val="003C3EFD"/>
    <w:rsid w:val="003C403F"/>
    <w:rsid w:val="003C42CC"/>
    <w:rsid w:val="003C446B"/>
    <w:rsid w:val="003C4D98"/>
    <w:rsid w:val="003C5B4B"/>
    <w:rsid w:val="003C5DA0"/>
    <w:rsid w:val="003C6387"/>
    <w:rsid w:val="003C7249"/>
    <w:rsid w:val="003C73F3"/>
    <w:rsid w:val="003D1D2C"/>
    <w:rsid w:val="003D2683"/>
    <w:rsid w:val="003D27BE"/>
    <w:rsid w:val="003D2F76"/>
    <w:rsid w:val="003D3476"/>
    <w:rsid w:val="003D391F"/>
    <w:rsid w:val="003D4162"/>
    <w:rsid w:val="003D44C2"/>
    <w:rsid w:val="003D45D9"/>
    <w:rsid w:val="003D45E8"/>
    <w:rsid w:val="003D46F1"/>
    <w:rsid w:val="003D54E5"/>
    <w:rsid w:val="003D604C"/>
    <w:rsid w:val="003D62E1"/>
    <w:rsid w:val="003D7928"/>
    <w:rsid w:val="003D7B8B"/>
    <w:rsid w:val="003E044D"/>
    <w:rsid w:val="003E08B0"/>
    <w:rsid w:val="003E0A4B"/>
    <w:rsid w:val="003E0B15"/>
    <w:rsid w:val="003E0C49"/>
    <w:rsid w:val="003E1130"/>
    <w:rsid w:val="003E1DB1"/>
    <w:rsid w:val="003E2275"/>
    <w:rsid w:val="003E2844"/>
    <w:rsid w:val="003E2862"/>
    <w:rsid w:val="003E303C"/>
    <w:rsid w:val="003E32F9"/>
    <w:rsid w:val="003E3E25"/>
    <w:rsid w:val="003E4605"/>
    <w:rsid w:val="003E4661"/>
    <w:rsid w:val="003E46D8"/>
    <w:rsid w:val="003E48C1"/>
    <w:rsid w:val="003E4B36"/>
    <w:rsid w:val="003E4F7D"/>
    <w:rsid w:val="003E510E"/>
    <w:rsid w:val="003E53B6"/>
    <w:rsid w:val="003E53CC"/>
    <w:rsid w:val="003E571E"/>
    <w:rsid w:val="003E618A"/>
    <w:rsid w:val="003E7227"/>
    <w:rsid w:val="003E728B"/>
    <w:rsid w:val="003E7538"/>
    <w:rsid w:val="003E7A77"/>
    <w:rsid w:val="003E7B0E"/>
    <w:rsid w:val="003E7D89"/>
    <w:rsid w:val="003F04F3"/>
    <w:rsid w:val="003F12AE"/>
    <w:rsid w:val="003F1431"/>
    <w:rsid w:val="003F1A57"/>
    <w:rsid w:val="003F345E"/>
    <w:rsid w:val="003F371B"/>
    <w:rsid w:val="003F388D"/>
    <w:rsid w:val="003F3DD4"/>
    <w:rsid w:val="003F3FCC"/>
    <w:rsid w:val="003F4DF8"/>
    <w:rsid w:val="003F6FAA"/>
    <w:rsid w:val="003F7B1B"/>
    <w:rsid w:val="0040067C"/>
    <w:rsid w:val="00400AD2"/>
    <w:rsid w:val="004017FE"/>
    <w:rsid w:val="00402830"/>
    <w:rsid w:val="00402A9B"/>
    <w:rsid w:val="00402AA0"/>
    <w:rsid w:val="00402B89"/>
    <w:rsid w:val="00402D9C"/>
    <w:rsid w:val="00403763"/>
    <w:rsid w:val="00403905"/>
    <w:rsid w:val="00403F6E"/>
    <w:rsid w:val="0040461F"/>
    <w:rsid w:val="00404F6F"/>
    <w:rsid w:val="00404FB4"/>
    <w:rsid w:val="0040515E"/>
    <w:rsid w:val="0040579B"/>
    <w:rsid w:val="004060E5"/>
    <w:rsid w:val="00406CBB"/>
    <w:rsid w:val="00406F71"/>
    <w:rsid w:val="00407103"/>
    <w:rsid w:val="00407BF4"/>
    <w:rsid w:val="00407D74"/>
    <w:rsid w:val="00407FAF"/>
    <w:rsid w:val="0041003C"/>
    <w:rsid w:val="00410BC0"/>
    <w:rsid w:val="00410E0B"/>
    <w:rsid w:val="004116D1"/>
    <w:rsid w:val="004126C0"/>
    <w:rsid w:val="004126CB"/>
    <w:rsid w:val="00412D69"/>
    <w:rsid w:val="004134AF"/>
    <w:rsid w:val="004135EB"/>
    <w:rsid w:val="00414D23"/>
    <w:rsid w:val="004150B4"/>
    <w:rsid w:val="00415B21"/>
    <w:rsid w:val="004162E9"/>
    <w:rsid w:val="0041673A"/>
    <w:rsid w:val="00416961"/>
    <w:rsid w:val="004170FD"/>
    <w:rsid w:val="00417623"/>
    <w:rsid w:val="00420B62"/>
    <w:rsid w:val="00420E73"/>
    <w:rsid w:val="00421229"/>
    <w:rsid w:val="00421AD7"/>
    <w:rsid w:val="00421B63"/>
    <w:rsid w:val="00421FA9"/>
    <w:rsid w:val="00422010"/>
    <w:rsid w:val="0042273B"/>
    <w:rsid w:val="0042334B"/>
    <w:rsid w:val="0042334D"/>
    <w:rsid w:val="004235D4"/>
    <w:rsid w:val="004237FF"/>
    <w:rsid w:val="00423847"/>
    <w:rsid w:val="00423C78"/>
    <w:rsid w:val="00424652"/>
    <w:rsid w:val="004254E7"/>
    <w:rsid w:val="004261E6"/>
    <w:rsid w:val="00426FD3"/>
    <w:rsid w:val="00426FF6"/>
    <w:rsid w:val="004270C2"/>
    <w:rsid w:val="004271AD"/>
    <w:rsid w:val="00427558"/>
    <w:rsid w:val="00427BAD"/>
    <w:rsid w:val="00427C49"/>
    <w:rsid w:val="00427CC9"/>
    <w:rsid w:val="00427FF1"/>
    <w:rsid w:val="004311C0"/>
    <w:rsid w:val="004315D2"/>
    <w:rsid w:val="00431F5A"/>
    <w:rsid w:val="00432038"/>
    <w:rsid w:val="0043240B"/>
    <w:rsid w:val="00432492"/>
    <w:rsid w:val="004325F7"/>
    <w:rsid w:val="00432888"/>
    <w:rsid w:val="00432C6C"/>
    <w:rsid w:val="0043323E"/>
    <w:rsid w:val="004334C1"/>
    <w:rsid w:val="004336B1"/>
    <w:rsid w:val="004339BC"/>
    <w:rsid w:val="00433D70"/>
    <w:rsid w:val="00433EEA"/>
    <w:rsid w:val="00434639"/>
    <w:rsid w:val="004353F2"/>
    <w:rsid w:val="0043572E"/>
    <w:rsid w:val="00435955"/>
    <w:rsid w:val="0043599B"/>
    <w:rsid w:val="004361EA"/>
    <w:rsid w:val="00436320"/>
    <w:rsid w:val="00436622"/>
    <w:rsid w:val="00437A33"/>
    <w:rsid w:val="0044005E"/>
    <w:rsid w:val="00440629"/>
    <w:rsid w:val="00440CCF"/>
    <w:rsid w:val="00440EE6"/>
    <w:rsid w:val="00440F57"/>
    <w:rsid w:val="00441E95"/>
    <w:rsid w:val="00442973"/>
    <w:rsid w:val="004432E5"/>
    <w:rsid w:val="004437C4"/>
    <w:rsid w:val="00443A14"/>
    <w:rsid w:val="00444C15"/>
    <w:rsid w:val="00444E34"/>
    <w:rsid w:val="00445BF6"/>
    <w:rsid w:val="00446058"/>
    <w:rsid w:val="004464EF"/>
    <w:rsid w:val="004469EB"/>
    <w:rsid w:val="00446D6F"/>
    <w:rsid w:val="00447532"/>
    <w:rsid w:val="00447ACC"/>
    <w:rsid w:val="00447BAF"/>
    <w:rsid w:val="00447FD7"/>
    <w:rsid w:val="004505A9"/>
    <w:rsid w:val="00450B39"/>
    <w:rsid w:val="00450E51"/>
    <w:rsid w:val="00451EFC"/>
    <w:rsid w:val="00452439"/>
    <w:rsid w:val="0045283B"/>
    <w:rsid w:val="00452BAC"/>
    <w:rsid w:val="00452E67"/>
    <w:rsid w:val="00452ECE"/>
    <w:rsid w:val="004537FD"/>
    <w:rsid w:val="00454057"/>
    <w:rsid w:val="004544A5"/>
    <w:rsid w:val="00454FCC"/>
    <w:rsid w:val="004550C4"/>
    <w:rsid w:val="0045531A"/>
    <w:rsid w:val="00455C5A"/>
    <w:rsid w:val="00455C6B"/>
    <w:rsid w:val="00455D80"/>
    <w:rsid w:val="00456157"/>
    <w:rsid w:val="00456A34"/>
    <w:rsid w:val="00456F4F"/>
    <w:rsid w:val="0045775B"/>
    <w:rsid w:val="00457B1B"/>
    <w:rsid w:val="004601B4"/>
    <w:rsid w:val="004602A0"/>
    <w:rsid w:val="00460596"/>
    <w:rsid w:val="00461038"/>
    <w:rsid w:val="004613ED"/>
    <w:rsid w:val="00461B24"/>
    <w:rsid w:val="00461E61"/>
    <w:rsid w:val="0046246C"/>
    <w:rsid w:val="004627C2"/>
    <w:rsid w:val="00462B4F"/>
    <w:rsid w:val="00462BA7"/>
    <w:rsid w:val="00464A10"/>
    <w:rsid w:val="00464DD7"/>
    <w:rsid w:val="00465070"/>
    <w:rsid w:val="004655EA"/>
    <w:rsid w:val="00465D95"/>
    <w:rsid w:val="004662DE"/>
    <w:rsid w:val="0046632D"/>
    <w:rsid w:val="00466EE3"/>
    <w:rsid w:val="004679F3"/>
    <w:rsid w:val="00467A38"/>
    <w:rsid w:val="00470245"/>
    <w:rsid w:val="004707A7"/>
    <w:rsid w:val="00470D8C"/>
    <w:rsid w:val="0047140A"/>
    <w:rsid w:val="00471D6F"/>
    <w:rsid w:val="00471D85"/>
    <w:rsid w:val="00471DB2"/>
    <w:rsid w:val="004732CB"/>
    <w:rsid w:val="00473424"/>
    <w:rsid w:val="00473BD2"/>
    <w:rsid w:val="00473D18"/>
    <w:rsid w:val="0047406A"/>
    <w:rsid w:val="004742A0"/>
    <w:rsid w:val="00474475"/>
    <w:rsid w:val="004747B5"/>
    <w:rsid w:val="0047500B"/>
    <w:rsid w:val="00475275"/>
    <w:rsid w:val="00475F18"/>
    <w:rsid w:val="004764A4"/>
    <w:rsid w:val="00476B91"/>
    <w:rsid w:val="00476C68"/>
    <w:rsid w:val="0048052B"/>
    <w:rsid w:val="00480566"/>
    <w:rsid w:val="00480944"/>
    <w:rsid w:val="00481026"/>
    <w:rsid w:val="004821E0"/>
    <w:rsid w:val="0048265C"/>
    <w:rsid w:val="00482792"/>
    <w:rsid w:val="00482C3F"/>
    <w:rsid w:val="00482F86"/>
    <w:rsid w:val="0048347A"/>
    <w:rsid w:val="00483AA9"/>
    <w:rsid w:val="00484148"/>
    <w:rsid w:val="004863DA"/>
    <w:rsid w:val="0048669C"/>
    <w:rsid w:val="0048697B"/>
    <w:rsid w:val="00486EC1"/>
    <w:rsid w:val="004872F8"/>
    <w:rsid w:val="00487A00"/>
    <w:rsid w:val="00490CF4"/>
    <w:rsid w:val="00490F9C"/>
    <w:rsid w:val="004927ED"/>
    <w:rsid w:val="00492955"/>
    <w:rsid w:val="004929D3"/>
    <w:rsid w:val="00493515"/>
    <w:rsid w:val="00493D51"/>
    <w:rsid w:val="004940EE"/>
    <w:rsid w:val="00494932"/>
    <w:rsid w:val="00495D93"/>
    <w:rsid w:val="00495DD7"/>
    <w:rsid w:val="0049675F"/>
    <w:rsid w:val="004A0113"/>
    <w:rsid w:val="004A0F56"/>
    <w:rsid w:val="004A10AD"/>
    <w:rsid w:val="004A1190"/>
    <w:rsid w:val="004A140C"/>
    <w:rsid w:val="004A16C9"/>
    <w:rsid w:val="004A2009"/>
    <w:rsid w:val="004A2323"/>
    <w:rsid w:val="004A2B51"/>
    <w:rsid w:val="004A3087"/>
    <w:rsid w:val="004A3E5D"/>
    <w:rsid w:val="004A4675"/>
    <w:rsid w:val="004A48BB"/>
    <w:rsid w:val="004A4E35"/>
    <w:rsid w:val="004A58BD"/>
    <w:rsid w:val="004A5CDA"/>
    <w:rsid w:val="004A60C5"/>
    <w:rsid w:val="004A6178"/>
    <w:rsid w:val="004A61C0"/>
    <w:rsid w:val="004A6217"/>
    <w:rsid w:val="004A79EE"/>
    <w:rsid w:val="004A7E90"/>
    <w:rsid w:val="004B0223"/>
    <w:rsid w:val="004B1927"/>
    <w:rsid w:val="004B1B56"/>
    <w:rsid w:val="004B1C4E"/>
    <w:rsid w:val="004B2A38"/>
    <w:rsid w:val="004B3123"/>
    <w:rsid w:val="004B3124"/>
    <w:rsid w:val="004B32B0"/>
    <w:rsid w:val="004B34E7"/>
    <w:rsid w:val="004B3899"/>
    <w:rsid w:val="004B50E8"/>
    <w:rsid w:val="004B58C8"/>
    <w:rsid w:val="004B6382"/>
    <w:rsid w:val="004B6777"/>
    <w:rsid w:val="004B6DD6"/>
    <w:rsid w:val="004B743F"/>
    <w:rsid w:val="004B75C0"/>
    <w:rsid w:val="004B795D"/>
    <w:rsid w:val="004B7D9B"/>
    <w:rsid w:val="004C0835"/>
    <w:rsid w:val="004C0C66"/>
    <w:rsid w:val="004C14C2"/>
    <w:rsid w:val="004C153B"/>
    <w:rsid w:val="004C15F0"/>
    <w:rsid w:val="004C1845"/>
    <w:rsid w:val="004C23DA"/>
    <w:rsid w:val="004C27B1"/>
    <w:rsid w:val="004C2EFD"/>
    <w:rsid w:val="004C340E"/>
    <w:rsid w:val="004C3743"/>
    <w:rsid w:val="004C40E8"/>
    <w:rsid w:val="004C4B86"/>
    <w:rsid w:val="004C4CE8"/>
    <w:rsid w:val="004C5920"/>
    <w:rsid w:val="004C6545"/>
    <w:rsid w:val="004C6DC6"/>
    <w:rsid w:val="004C7F15"/>
    <w:rsid w:val="004D0E76"/>
    <w:rsid w:val="004D100F"/>
    <w:rsid w:val="004D2255"/>
    <w:rsid w:val="004D2C27"/>
    <w:rsid w:val="004D30E4"/>
    <w:rsid w:val="004D3A69"/>
    <w:rsid w:val="004D3BE2"/>
    <w:rsid w:val="004D437F"/>
    <w:rsid w:val="004D452A"/>
    <w:rsid w:val="004D4E5D"/>
    <w:rsid w:val="004D5248"/>
    <w:rsid w:val="004D5429"/>
    <w:rsid w:val="004D5BC2"/>
    <w:rsid w:val="004D5C2A"/>
    <w:rsid w:val="004D5D40"/>
    <w:rsid w:val="004D5D8B"/>
    <w:rsid w:val="004D6F83"/>
    <w:rsid w:val="004D70A9"/>
    <w:rsid w:val="004D7A3D"/>
    <w:rsid w:val="004E0015"/>
    <w:rsid w:val="004E0E30"/>
    <w:rsid w:val="004E132B"/>
    <w:rsid w:val="004E14E7"/>
    <w:rsid w:val="004E1DBE"/>
    <w:rsid w:val="004E1F24"/>
    <w:rsid w:val="004E34DB"/>
    <w:rsid w:val="004E360E"/>
    <w:rsid w:val="004E38A8"/>
    <w:rsid w:val="004E38B6"/>
    <w:rsid w:val="004E3BBD"/>
    <w:rsid w:val="004E42ED"/>
    <w:rsid w:val="004E4A90"/>
    <w:rsid w:val="004E534B"/>
    <w:rsid w:val="004E5499"/>
    <w:rsid w:val="004E5B02"/>
    <w:rsid w:val="004E5BBD"/>
    <w:rsid w:val="004E5E8F"/>
    <w:rsid w:val="004E6377"/>
    <w:rsid w:val="004E64F5"/>
    <w:rsid w:val="004E6EFD"/>
    <w:rsid w:val="004E71C9"/>
    <w:rsid w:val="004E7B27"/>
    <w:rsid w:val="004E7E48"/>
    <w:rsid w:val="004E7F69"/>
    <w:rsid w:val="004F16A4"/>
    <w:rsid w:val="004F2D15"/>
    <w:rsid w:val="004F2D98"/>
    <w:rsid w:val="004F3C91"/>
    <w:rsid w:val="004F4361"/>
    <w:rsid w:val="004F44C0"/>
    <w:rsid w:val="004F46B6"/>
    <w:rsid w:val="004F47E2"/>
    <w:rsid w:val="004F513F"/>
    <w:rsid w:val="004F5C15"/>
    <w:rsid w:val="004F5C2C"/>
    <w:rsid w:val="004F5FA7"/>
    <w:rsid w:val="004F757A"/>
    <w:rsid w:val="004F7939"/>
    <w:rsid w:val="004F7F8B"/>
    <w:rsid w:val="00500359"/>
    <w:rsid w:val="00500783"/>
    <w:rsid w:val="00500944"/>
    <w:rsid w:val="00500FE8"/>
    <w:rsid w:val="00501422"/>
    <w:rsid w:val="00501C62"/>
    <w:rsid w:val="00502092"/>
    <w:rsid w:val="005021C1"/>
    <w:rsid w:val="00502B9D"/>
    <w:rsid w:val="005031AC"/>
    <w:rsid w:val="005033AB"/>
    <w:rsid w:val="00503A49"/>
    <w:rsid w:val="00503CF9"/>
    <w:rsid w:val="00504507"/>
    <w:rsid w:val="005047CD"/>
    <w:rsid w:val="005049FA"/>
    <w:rsid w:val="00504A41"/>
    <w:rsid w:val="00504E3B"/>
    <w:rsid w:val="00505694"/>
    <w:rsid w:val="0050606A"/>
    <w:rsid w:val="005063DD"/>
    <w:rsid w:val="005073FC"/>
    <w:rsid w:val="00507604"/>
    <w:rsid w:val="00507701"/>
    <w:rsid w:val="00512193"/>
    <w:rsid w:val="00512BB1"/>
    <w:rsid w:val="00512C99"/>
    <w:rsid w:val="00513036"/>
    <w:rsid w:val="00513C6B"/>
    <w:rsid w:val="0051514B"/>
    <w:rsid w:val="00515560"/>
    <w:rsid w:val="00515700"/>
    <w:rsid w:val="00515B2A"/>
    <w:rsid w:val="00516086"/>
    <w:rsid w:val="0051625E"/>
    <w:rsid w:val="005163B3"/>
    <w:rsid w:val="00516618"/>
    <w:rsid w:val="00516AA0"/>
    <w:rsid w:val="00516D4D"/>
    <w:rsid w:val="00516EF7"/>
    <w:rsid w:val="00516FA7"/>
    <w:rsid w:val="00517941"/>
    <w:rsid w:val="00520D00"/>
    <w:rsid w:val="00521471"/>
    <w:rsid w:val="00521C55"/>
    <w:rsid w:val="005226A6"/>
    <w:rsid w:val="00522F37"/>
    <w:rsid w:val="00523000"/>
    <w:rsid w:val="005232D5"/>
    <w:rsid w:val="005254A3"/>
    <w:rsid w:val="00525854"/>
    <w:rsid w:val="00525EF9"/>
    <w:rsid w:val="005267F4"/>
    <w:rsid w:val="005269ED"/>
    <w:rsid w:val="00526E94"/>
    <w:rsid w:val="00527122"/>
    <w:rsid w:val="00527A1E"/>
    <w:rsid w:val="00527DAF"/>
    <w:rsid w:val="00530BF2"/>
    <w:rsid w:val="005318F9"/>
    <w:rsid w:val="00531C81"/>
    <w:rsid w:val="00531F60"/>
    <w:rsid w:val="00532495"/>
    <w:rsid w:val="00532C96"/>
    <w:rsid w:val="00532EDB"/>
    <w:rsid w:val="00532F35"/>
    <w:rsid w:val="00533325"/>
    <w:rsid w:val="005337FC"/>
    <w:rsid w:val="00534997"/>
    <w:rsid w:val="00535238"/>
    <w:rsid w:val="00535E88"/>
    <w:rsid w:val="00536A7E"/>
    <w:rsid w:val="00536B04"/>
    <w:rsid w:val="00536F07"/>
    <w:rsid w:val="00537324"/>
    <w:rsid w:val="005406C1"/>
    <w:rsid w:val="0054087F"/>
    <w:rsid w:val="00540F8C"/>
    <w:rsid w:val="0054177D"/>
    <w:rsid w:val="00541DF4"/>
    <w:rsid w:val="0054236D"/>
    <w:rsid w:val="0054247E"/>
    <w:rsid w:val="005424D5"/>
    <w:rsid w:val="0054302E"/>
    <w:rsid w:val="00543610"/>
    <w:rsid w:val="00543C6E"/>
    <w:rsid w:val="00543C8C"/>
    <w:rsid w:val="0054451F"/>
    <w:rsid w:val="00544AC7"/>
    <w:rsid w:val="00544FE2"/>
    <w:rsid w:val="005455F8"/>
    <w:rsid w:val="00545DFB"/>
    <w:rsid w:val="00547089"/>
    <w:rsid w:val="00547504"/>
    <w:rsid w:val="005476C0"/>
    <w:rsid w:val="00550AFC"/>
    <w:rsid w:val="00550B5B"/>
    <w:rsid w:val="00550B6B"/>
    <w:rsid w:val="00551C51"/>
    <w:rsid w:val="00551C8D"/>
    <w:rsid w:val="00551ED4"/>
    <w:rsid w:val="00552034"/>
    <w:rsid w:val="005522C9"/>
    <w:rsid w:val="00552793"/>
    <w:rsid w:val="00553323"/>
    <w:rsid w:val="00554274"/>
    <w:rsid w:val="005547D7"/>
    <w:rsid w:val="00555261"/>
    <w:rsid w:val="00555EB4"/>
    <w:rsid w:val="00556D08"/>
    <w:rsid w:val="00556DE6"/>
    <w:rsid w:val="00557B96"/>
    <w:rsid w:val="0056022E"/>
    <w:rsid w:val="005604BD"/>
    <w:rsid w:val="00561ABA"/>
    <w:rsid w:val="00562EC0"/>
    <w:rsid w:val="0056330F"/>
    <w:rsid w:val="00563515"/>
    <w:rsid w:val="005635B9"/>
    <w:rsid w:val="00563E20"/>
    <w:rsid w:val="0056455D"/>
    <w:rsid w:val="00564A5D"/>
    <w:rsid w:val="00564A79"/>
    <w:rsid w:val="00564C07"/>
    <w:rsid w:val="005651E4"/>
    <w:rsid w:val="0056565F"/>
    <w:rsid w:val="00565F8F"/>
    <w:rsid w:val="00566135"/>
    <w:rsid w:val="005669CE"/>
    <w:rsid w:val="005673A8"/>
    <w:rsid w:val="0056773A"/>
    <w:rsid w:val="00567BE9"/>
    <w:rsid w:val="00570082"/>
    <w:rsid w:val="00570DE3"/>
    <w:rsid w:val="005718D2"/>
    <w:rsid w:val="00571A57"/>
    <w:rsid w:val="00571DE0"/>
    <w:rsid w:val="00571E2E"/>
    <w:rsid w:val="00571E72"/>
    <w:rsid w:val="00571EC4"/>
    <w:rsid w:val="005723B7"/>
    <w:rsid w:val="0057260E"/>
    <w:rsid w:val="00572C28"/>
    <w:rsid w:val="0057346D"/>
    <w:rsid w:val="0057374B"/>
    <w:rsid w:val="005738A4"/>
    <w:rsid w:val="00573CF0"/>
    <w:rsid w:val="00573E42"/>
    <w:rsid w:val="00574203"/>
    <w:rsid w:val="00574219"/>
    <w:rsid w:val="0057471F"/>
    <w:rsid w:val="00575516"/>
    <w:rsid w:val="005759E6"/>
    <w:rsid w:val="00576BD8"/>
    <w:rsid w:val="005770D0"/>
    <w:rsid w:val="00577F82"/>
    <w:rsid w:val="005801A2"/>
    <w:rsid w:val="00580B48"/>
    <w:rsid w:val="00581C35"/>
    <w:rsid w:val="0058227E"/>
    <w:rsid w:val="00582EC9"/>
    <w:rsid w:val="00583034"/>
    <w:rsid w:val="00583065"/>
    <w:rsid w:val="00585490"/>
    <w:rsid w:val="00585DEA"/>
    <w:rsid w:val="00590A93"/>
    <w:rsid w:val="00590EA8"/>
    <w:rsid w:val="00591ABF"/>
    <w:rsid w:val="00592BAD"/>
    <w:rsid w:val="005931CE"/>
    <w:rsid w:val="00593294"/>
    <w:rsid w:val="00593D0F"/>
    <w:rsid w:val="00594462"/>
    <w:rsid w:val="00594A6F"/>
    <w:rsid w:val="0059687A"/>
    <w:rsid w:val="00596CC7"/>
    <w:rsid w:val="00597272"/>
    <w:rsid w:val="005973E8"/>
    <w:rsid w:val="0059782C"/>
    <w:rsid w:val="005A0438"/>
    <w:rsid w:val="005A0753"/>
    <w:rsid w:val="005A13BC"/>
    <w:rsid w:val="005A1822"/>
    <w:rsid w:val="005A1CAD"/>
    <w:rsid w:val="005A200A"/>
    <w:rsid w:val="005A2A67"/>
    <w:rsid w:val="005A2ACC"/>
    <w:rsid w:val="005A2B74"/>
    <w:rsid w:val="005A3916"/>
    <w:rsid w:val="005A3A74"/>
    <w:rsid w:val="005A3B8D"/>
    <w:rsid w:val="005A3BD5"/>
    <w:rsid w:val="005A3BDA"/>
    <w:rsid w:val="005A4BC9"/>
    <w:rsid w:val="005A5126"/>
    <w:rsid w:val="005A53A2"/>
    <w:rsid w:val="005A5429"/>
    <w:rsid w:val="005A564B"/>
    <w:rsid w:val="005A5654"/>
    <w:rsid w:val="005A597F"/>
    <w:rsid w:val="005A5EC1"/>
    <w:rsid w:val="005A6A4F"/>
    <w:rsid w:val="005A6E83"/>
    <w:rsid w:val="005A72FD"/>
    <w:rsid w:val="005B04BB"/>
    <w:rsid w:val="005B0DBF"/>
    <w:rsid w:val="005B1009"/>
    <w:rsid w:val="005B163E"/>
    <w:rsid w:val="005B2498"/>
    <w:rsid w:val="005B2E56"/>
    <w:rsid w:val="005B392D"/>
    <w:rsid w:val="005B404A"/>
    <w:rsid w:val="005B43C7"/>
    <w:rsid w:val="005B493C"/>
    <w:rsid w:val="005B4DDE"/>
    <w:rsid w:val="005B56AB"/>
    <w:rsid w:val="005B5EDC"/>
    <w:rsid w:val="005B6E2B"/>
    <w:rsid w:val="005B754F"/>
    <w:rsid w:val="005B7FD3"/>
    <w:rsid w:val="005C0484"/>
    <w:rsid w:val="005C06B9"/>
    <w:rsid w:val="005C075F"/>
    <w:rsid w:val="005C0EF9"/>
    <w:rsid w:val="005C1375"/>
    <w:rsid w:val="005C187B"/>
    <w:rsid w:val="005C20C2"/>
    <w:rsid w:val="005C25C8"/>
    <w:rsid w:val="005C2A82"/>
    <w:rsid w:val="005C3081"/>
    <w:rsid w:val="005C38A1"/>
    <w:rsid w:val="005C40D7"/>
    <w:rsid w:val="005C4213"/>
    <w:rsid w:val="005C498E"/>
    <w:rsid w:val="005C4A76"/>
    <w:rsid w:val="005C4CD8"/>
    <w:rsid w:val="005C58A6"/>
    <w:rsid w:val="005C5A0D"/>
    <w:rsid w:val="005C5FEF"/>
    <w:rsid w:val="005C6506"/>
    <w:rsid w:val="005C6AF0"/>
    <w:rsid w:val="005C6CBD"/>
    <w:rsid w:val="005C6FB1"/>
    <w:rsid w:val="005C7588"/>
    <w:rsid w:val="005C76EF"/>
    <w:rsid w:val="005D0366"/>
    <w:rsid w:val="005D1855"/>
    <w:rsid w:val="005D200B"/>
    <w:rsid w:val="005D22D2"/>
    <w:rsid w:val="005D2716"/>
    <w:rsid w:val="005D2800"/>
    <w:rsid w:val="005D2CB9"/>
    <w:rsid w:val="005D2E24"/>
    <w:rsid w:val="005D443C"/>
    <w:rsid w:val="005D54E8"/>
    <w:rsid w:val="005D5964"/>
    <w:rsid w:val="005D5C81"/>
    <w:rsid w:val="005D5F1E"/>
    <w:rsid w:val="005D6563"/>
    <w:rsid w:val="005D6A04"/>
    <w:rsid w:val="005D6B0A"/>
    <w:rsid w:val="005D6DAD"/>
    <w:rsid w:val="005D733C"/>
    <w:rsid w:val="005D7437"/>
    <w:rsid w:val="005D7D79"/>
    <w:rsid w:val="005E01BE"/>
    <w:rsid w:val="005E07A4"/>
    <w:rsid w:val="005E0EF7"/>
    <w:rsid w:val="005E10F0"/>
    <w:rsid w:val="005E11C3"/>
    <w:rsid w:val="005E18C3"/>
    <w:rsid w:val="005E1B50"/>
    <w:rsid w:val="005E2FEF"/>
    <w:rsid w:val="005E3112"/>
    <w:rsid w:val="005E3C40"/>
    <w:rsid w:val="005E42C0"/>
    <w:rsid w:val="005E43FA"/>
    <w:rsid w:val="005E441A"/>
    <w:rsid w:val="005E5553"/>
    <w:rsid w:val="005E55E9"/>
    <w:rsid w:val="005E5BA5"/>
    <w:rsid w:val="005E6160"/>
    <w:rsid w:val="005E61C6"/>
    <w:rsid w:val="005E642E"/>
    <w:rsid w:val="005E68FC"/>
    <w:rsid w:val="005E76EF"/>
    <w:rsid w:val="005E7CD7"/>
    <w:rsid w:val="005F04D5"/>
    <w:rsid w:val="005F063A"/>
    <w:rsid w:val="005F0A42"/>
    <w:rsid w:val="005F162F"/>
    <w:rsid w:val="005F19DD"/>
    <w:rsid w:val="005F2094"/>
    <w:rsid w:val="005F2CE8"/>
    <w:rsid w:val="005F362D"/>
    <w:rsid w:val="005F3BE4"/>
    <w:rsid w:val="005F44D5"/>
    <w:rsid w:val="005F4633"/>
    <w:rsid w:val="005F46CD"/>
    <w:rsid w:val="005F4FC0"/>
    <w:rsid w:val="005F5056"/>
    <w:rsid w:val="005F6134"/>
    <w:rsid w:val="005F663F"/>
    <w:rsid w:val="005F676D"/>
    <w:rsid w:val="005F680E"/>
    <w:rsid w:val="005F69BF"/>
    <w:rsid w:val="005F6C1A"/>
    <w:rsid w:val="005F6D8D"/>
    <w:rsid w:val="005F6DF7"/>
    <w:rsid w:val="005F6F9D"/>
    <w:rsid w:val="005F772B"/>
    <w:rsid w:val="005F7C08"/>
    <w:rsid w:val="0060004F"/>
    <w:rsid w:val="00600379"/>
    <w:rsid w:val="00600B70"/>
    <w:rsid w:val="00602132"/>
    <w:rsid w:val="00602299"/>
    <w:rsid w:val="00602781"/>
    <w:rsid w:val="00602FED"/>
    <w:rsid w:val="00603D07"/>
    <w:rsid w:val="00605D2F"/>
    <w:rsid w:val="00605FC7"/>
    <w:rsid w:val="006065AB"/>
    <w:rsid w:val="0060743E"/>
    <w:rsid w:val="006077CF"/>
    <w:rsid w:val="006105DA"/>
    <w:rsid w:val="00610742"/>
    <w:rsid w:val="0061089F"/>
    <w:rsid w:val="00610A5F"/>
    <w:rsid w:val="00610BE4"/>
    <w:rsid w:val="00610F51"/>
    <w:rsid w:val="00611A21"/>
    <w:rsid w:val="00611ED5"/>
    <w:rsid w:val="006120E8"/>
    <w:rsid w:val="0061241A"/>
    <w:rsid w:val="006126E4"/>
    <w:rsid w:val="00612BF0"/>
    <w:rsid w:val="00612D27"/>
    <w:rsid w:val="00612D97"/>
    <w:rsid w:val="00613174"/>
    <w:rsid w:val="006133D0"/>
    <w:rsid w:val="006135CA"/>
    <w:rsid w:val="00613600"/>
    <w:rsid w:val="00614DC0"/>
    <w:rsid w:val="00615636"/>
    <w:rsid w:val="0061579C"/>
    <w:rsid w:val="00615FE7"/>
    <w:rsid w:val="00616503"/>
    <w:rsid w:val="0061671F"/>
    <w:rsid w:val="00616BB7"/>
    <w:rsid w:val="006202E4"/>
    <w:rsid w:val="0062046B"/>
    <w:rsid w:val="0062117C"/>
    <w:rsid w:val="00622196"/>
    <w:rsid w:val="006230AB"/>
    <w:rsid w:val="006230F8"/>
    <w:rsid w:val="00623DCF"/>
    <w:rsid w:val="00624D10"/>
    <w:rsid w:val="00624F6C"/>
    <w:rsid w:val="00625210"/>
    <w:rsid w:val="00625AEB"/>
    <w:rsid w:val="00626147"/>
    <w:rsid w:val="00626479"/>
    <w:rsid w:val="0062676E"/>
    <w:rsid w:val="006269BD"/>
    <w:rsid w:val="00627006"/>
    <w:rsid w:val="0062743B"/>
    <w:rsid w:val="00627EBD"/>
    <w:rsid w:val="00630530"/>
    <w:rsid w:val="00630AFA"/>
    <w:rsid w:val="0063113E"/>
    <w:rsid w:val="00631C21"/>
    <w:rsid w:val="00631E76"/>
    <w:rsid w:val="00632070"/>
    <w:rsid w:val="00632AAE"/>
    <w:rsid w:val="00632FCF"/>
    <w:rsid w:val="006330D1"/>
    <w:rsid w:val="0063322D"/>
    <w:rsid w:val="00633645"/>
    <w:rsid w:val="00633791"/>
    <w:rsid w:val="00633B48"/>
    <w:rsid w:val="00634E23"/>
    <w:rsid w:val="0063538C"/>
    <w:rsid w:val="006356DA"/>
    <w:rsid w:val="006359DD"/>
    <w:rsid w:val="00635BDB"/>
    <w:rsid w:val="00635F65"/>
    <w:rsid w:val="0063719E"/>
    <w:rsid w:val="0063723A"/>
    <w:rsid w:val="006375B6"/>
    <w:rsid w:val="006376AA"/>
    <w:rsid w:val="0064089B"/>
    <w:rsid w:val="00641492"/>
    <w:rsid w:val="00641594"/>
    <w:rsid w:val="0064160F"/>
    <w:rsid w:val="00641B73"/>
    <w:rsid w:val="00641BCC"/>
    <w:rsid w:val="0064217A"/>
    <w:rsid w:val="00642694"/>
    <w:rsid w:val="00642DB4"/>
    <w:rsid w:val="00642FED"/>
    <w:rsid w:val="00643678"/>
    <w:rsid w:val="00643A67"/>
    <w:rsid w:val="00643C1C"/>
    <w:rsid w:val="00644933"/>
    <w:rsid w:val="00644FE9"/>
    <w:rsid w:val="00645345"/>
    <w:rsid w:val="00646127"/>
    <w:rsid w:val="00647318"/>
    <w:rsid w:val="0064790B"/>
    <w:rsid w:val="006503AF"/>
    <w:rsid w:val="00650FDD"/>
    <w:rsid w:val="006511AA"/>
    <w:rsid w:val="00651A1E"/>
    <w:rsid w:val="00651A20"/>
    <w:rsid w:val="00651B15"/>
    <w:rsid w:val="00651D39"/>
    <w:rsid w:val="006520D4"/>
    <w:rsid w:val="00652401"/>
    <w:rsid w:val="0065297E"/>
    <w:rsid w:val="00653077"/>
    <w:rsid w:val="00653465"/>
    <w:rsid w:val="00653F70"/>
    <w:rsid w:val="0065403E"/>
    <w:rsid w:val="00654967"/>
    <w:rsid w:val="00654BB4"/>
    <w:rsid w:val="00654E23"/>
    <w:rsid w:val="006550E0"/>
    <w:rsid w:val="00655692"/>
    <w:rsid w:val="006558B8"/>
    <w:rsid w:val="006559ED"/>
    <w:rsid w:val="006574C7"/>
    <w:rsid w:val="006579D9"/>
    <w:rsid w:val="00657C4B"/>
    <w:rsid w:val="00657F29"/>
    <w:rsid w:val="00660097"/>
    <w:rsid w:val="00660CF4"/>
    <w:rsid w:val="006610D3"/>
    <w:rsid w:val="006617D1"/>
    <w:rsid w:val="00662569"/>
    <w:rsid w:val="00663013"/>
    <w:rsid w:val="006631F5"/>
    <w:rsid w:val="00663513"/>
    <w:rsid w:val="006639EE"/>
    <w:rsid w:val="00663F04"/>
    <w:rsid w:val="0066403B"/>
    <w:rsid w:val="0066452E"/>
    <w:rsid w:val="00664C86"/>
    <w:rsid w:val="006652A0"/>
    <w:rsid w:val="00665DFD"/>
    <w:rsid w:val="00666087"/>
    <w:rsid w:val="00666244"/>
    <w:rsid w:val="00666581"/>
    <w:rsid w:val="00666701"/>
    <w:rsid w:val="00666924"/>
    <w:rsid w:val="00666990"/>
    <w:rsid w:val="00666BCA"/>
    <w:rsid w:val="00666C46"/>
    <w:rsid w:val="00667913"/>
    <w:rsid w:val="00670088"/>
    <w:rsid w:val="006708CD"/>
    <w:rsid w:val="00670CCE"/>
    <w:rsid w:val="00671A57"/>
    <w:rsid w:val="00672535"/>
    <w:rsid w:val="006728F0"/>
    <w:rsid w:val="00673105"/>
    <w:rsid w:val="006736FD"/>
    <w:rsid w:val="00673AE9"/>
    <w:rsid w:val="00675366"/>
    <w:rsid w:val="00676060"/>
    <w:rsid w:val="00676265"/>
    <w:rsid w:val="006764CB"/>
    <w:rsid w:val="006765FD"/>
    <w:rsid w:val="006767D4"/>
    <w:rsid w:val="006772DC"/>
    <w:rsid w:val="006774C8"/>
    <w:rsid w:val="00677C07"/>
    <w:rsid w:val="00680568"/>
    <w:rsid w:val="00680CF5"/>
    <w:rsid w:val="00680E9A"/>
    <w:rsid w:val="00681700"/>
    <w:rsid w:val="00681C0E"/>
    <w:rsid w:val="00682274"/>
    <w:rsid w:val="0068347F"/>
    <w:rsid w:val="00683782"/>
    <w:rsid w:val="006837D6"/>
    <w:rsid w:val="006837DD"/>
    <w:rsid w:val="00683F1B"/>
    <w:rsid w:val="00684E07"/>
    <w:rsid w:val="00685055"/>
    <w:rsid w:val="0068517C"/>
    <w:rsid w:val="00685473"/>
    <w:rsid w:val="0068569C"/>
    <w:rsid w:val="00686F2C"/>
    <w:rsid w:val="00686FE4"/>
    <w:rsid w:val="00687061"/>
    <w:rsid w:val="00687F8A"/>
    <w:rsid w:val="00690145"/>
    <w:rsid w:val="006901E7"/>
    <w:rsid w:val="006906FB"/>
    <w:rsid w:val="00691154"/>
    <w:rsid w:val="00692FB1"/>
    <w:rsid w:val="006931D4"/>
    <w:rsid w:val="00693D95"/>
    <w:rsid w:val="006942E3"/>
    <w:rsid w:val="00694647"/>
    <w:rsid w:val="00695932"/>
    <w:rsid w:val="00695C95"/>
    <w:rsid w:val="00696396"/>
    <w:rsid w:val="006971CF"/>
    <w:rsid w:val="0069727C"/>
    <w:rsid w:val="00697586"/>
    <w:rsid w:val="00697BEE"/>
    <w:rsid w:val="00697C5F"/>
    <w:rsid w:val="006A0349"/>
    <w:rsid w:val="006A06BC"/>
    <w:rsid w:val="006A1225"/>
    <w:rsid w:val="006A36C3"/>
    <w:rsid w:val="006A42C2"/>
    <w:rsid w:val="006A45A5"/>
    <w:rsid w:val="006A4A16"/>
    <w:rsid w:val="006A4AA0"/>
    <w:rsid w:val="006A6BAA"/>
    <w:rsid w:val="006A6F6D"/>
    <w:rsid w:val="006A708B"/>
    <w:rsid w:val="006A74B4"/>
    <w:rsid w:val="006A76AA"/>
    <w:rsid w:val="006B032D"/>
    <w:rsid w:val="006B073C"/>
    <w:rsid w:val="006B0A20"/>
    <w:rsid w:val="006B1296"/>
    <w:rsid w:val="006B1A71"/>
    <w:rsid w:val="006B1DAF"/>
    <w:rsid w:val="006B212A"/>
    <w:rsid w:val="006B2196"/>
    <w:rsid w:val="006B27FF"/>
    <w:rsid w:val="006B29BE"/>
    <w:rsid w:val="006B3240"/>
    <w:rsid w:val="006B389A"/>
    <w:rsid w:val="006B3CE3"/>
    <w:rsid w:val="006B49BC"/>
    <w:rsid w:val="006B5222"/>
    <w:rsid w:val="006B58E1"/>
    <w:rsid w:val="006B6219"/>
    <w:rsid w:val="006B64CF"/>
    <w:rsid w:val="006B6CD8"/>
    <w:rsid w:val="006B71B8"/>
    <w:rsid w:val="006B752E"/>
    <w:rsid w:val="006B7FF7"/>
    <w:rsid w:val="006C0300"/>
    <w:rsid w:val="006C0645"/>
    <w:rsid w:val="006C14BB"/>
    <w:rsid w:val="006C18D1"/>
    <w:rsid w:val="006C215B"/>
    <w:rsid w:val="006C375E"/>
    <w:rsid w:val="006C3C88"/>
    <w:rsid w:val="006C5176"/>
    <w:rsid w:val="006C5335"/>
    <w:rsid w:val="006C599B"/>
    <w:rsid w:val="006C6492"/>
    <w:rsid w:val="006C65D7"/>
    <w:rsid w:val="006C6811"/>
    <w:rsid w:val="006C6D3F"/>
    <w:rsid w:val="006C6F07"/>
    <w:rsid w:val="006C6FF7"/>
    <w:rsid w:val="006C732E"/>
    <w:rsid w:val="006C7B03"/>
    <w:rsid w:val="006D0628"/>
    <w:rsid w:val="006D0ECB"/>
    <w:rsid w:val="006D1BCC"/>
    <w:rsid w:val="006D2154"/>
    <w:rsid w:val="006D26E6"/>
    <w:rsid w:val="006D2C2D"/>
    <w:rsid w:val="006D2D70"/>
    <w:rsid w:val="006D35F1"/>
    <w:rsid w:val="006D36E1"/>
    <w:rsid w:val="006D4426"/>
    <w:rsid w:val="006D57D6"/>
    <w:rsid w:val="006D5DAB"/>
    <w:rsid w:val="006D62AF"/>
    <w:rsid w:val="006D6633"/>
    <w:rsid w:val="006D6A83"/>
    <w:rsid w:val="006D73FB"/>
    <w:rsid w:val="006E0025"/>
    <w:rsid w:val="006E01B2"/>
    <w:rsid w:val="006E0A7A"/>
    <w:rsid w:val="006E1186"/>
    <w:rsid w:val="006E129D"/>
    <w:rsid w:val="006E140D"/>
    <w:rsid w:val="006E1857"/>
    <w:rsid w:val="006E18D6"/>
    <w:rsid w:val="006E3112"/>
    <w:rsid w:val="006E3160"/>
    <w:rsid w:val="006E3481"/>
    <w:rsid w:val="006E44C0"/>
    <w:rsid w:val="006E4DE7"/>
    <w:rsid w:val="006E5E37"/>
    <w:rsid w:val="006E618E"/>
    <w:rsid w:val="006E6202"/>
    <w:rsid w:val="006E6498"/>
    <w:rsid w:val="006E6E22"/>
    <w:rsid w:val="006E708E"/>
    <w:rsid w:val="006F037F"/>
    <w:rsid w:val="006F1275"/>
    <w:rsid w:val="006F2672"/>
    <w:rsid w:val="006F283C"/>
    <w:rsid w:val="006F2A4B"/>
    <w:rsid w:val="006F2C06"/>
    <w:rsid w:val="006F3463"/>
    <w:rsid w:val="006F3A7C"/>
    <w:rsid w:val="006F3B5B"/>
    <w:rsid w:val="006F4E94"/>
    <w:rsid w:val="006F5881"/>
    <w:rsid w:val="006F659B"/>
    <w:rsid w:val="006F6E49"/>
    <w:rsid w:val="006F72C3"/>
    <w:rsid w:val="006F75EB"/>
    <w:rsid w:val="006F75F5"/>
    <w:rsid w:val="006F7F96"/>
    <w:rsid w:val="00700196"/>
    <w:rsid w:val="0070059B"/>
    <w:rsid w:val="00700C6F"/>
    <w:rsid w:val="0070192D"/>
    <w:rsid w:val="00701945"/>
    <w:rsid w:val="00701F5C"/>
    <w:rsid w:val="00702509"/>
    <w:rsid w:val="007026BA"/>
    <w:rsid w:val="007026D1"/>
    <w:rsid w:val="00703E80"/>
    <w:rsid w:val="007041B3"/>
    <w:rsid w:val="00704F69"/>
    <w:rsid w:val="00705583"/>
    <w:rsid w:val="00706117"/>
    <w:rsid w:val="0070693B"/>
    <w:rsid w:val="0070697A"/>
    <w:rsid w:val="00706EBF"/>
    <w:rsid w:val="00707454"/>
    <w:rsid w:val="007077DD"/>
    <w:rsid w:val="0071118D"/>
    <w:rsid w:val="007115EC"/>
    <w:rsid w:val="0071193C"/>
    <w:rsid w:val="00712147"/>
    <w:rsid w:val="00712E7C"/>
    <w:rsid w:val="00713086"/>
    <w:rsid w:val="00713271"/>
    <w:rsid w:val="007133AC"/>
    <w:rsid w:val="00713723"/>
    <w:rsid w:val="0071425F"/>
    <w:rsid w:val="00715C65"/>
    <w:rsid w:val="007161B3"/>
    <w:rsid w:val="007161D0"/>
    <w:rsid w:val="007164D1"/>
    <w:rsid w:val="0071650E"/>
    <w:rsid w:val="00716F7B"/>
    <w:rsid w:val="0071754A"/>
    <w:rsid w:val="00721784"/>
    <w:rsid w:val="00721D7F"/>
    <w:rsid w:val="00721DD2"/>
    <w:rsid w:val="007223AB"/>
    <w:rsid w:val="0072263E"/>
    <w:rsid w:val="007229B0"/>
    <w:rsid w:val="007229F0"/>
    <w:rsid w:val="00722D25"/>
    <w:rsid w:val="0072347F"/>
    <w:rsid w:val="007237C8"/>
    <w:rsid w:val="0072457C"/>
    <w:rsid w:val="007246B8"/>
    <w:rsid w:val="00724747"/>
    <w:rsid w:val="00724F8B"/>
    <w:rsid w:val="00725905"/>
    <w:rsid w:val="00725E74"/>
    <w:rsid w:val="0072617B"/>
    <w:rsid w:val="00726890"/>
    <w:rsid w:val="007268DD"/>
    <w:rsid w:val="00726E7D"/>
    <w:rsid w:val="0072788A"/>
    <w:rsid w:val="00727A73"/>
    <w:rsid w:val="007309F4"/>
    <w:rsid w:val="00730BE8"/>
    <w:rsid w:val="00730E29"/>
    <w:rsid w:val="00730E2F"/>
    <w:rsid w:val="007316C5"/>
    <w:rsid w:val="007332E9"/>
    <w:rsid w:val="007334C0"/>
    <w:rsid w:val="00733802"/>
    <w:rsid w:val="00733CF1"/>
    <w:rsid w:val="00733EBD"/>
    <w:rsid w:val="007341B0"/>
    <w:rsid w:val="0073455D"/>
    <w:rsid w:val="00735572"/>
    <w:rsid w:val="0073593E"/>
    <w:rsid w:val="007374A8"/>
    <w:rsid w:val="00737994"/>
    <w:rsid w:val="00740044"/>
    <w:rsid w:val="007406B5"/>
    <w:rsid w:val="00740AA1"/>
    <w:rsid w:val="007426EB"/>
    <w:rsid w:val="007429F0"/>
    <w:rsid w:val="007431DF"/>
    <w:rsid w:val="00744A57"/>
    <w:rsid w:val="00744AD8"/>
    <w:rsid w:val="00744FE4"/>
    <w:rsid w:val="00744FF9"/>
    <w:rsid w:val="007458C2"/>
    <w:rsid w:val="00745D64"/>
    <w:rsid w:val="00745FC4"/>
    <w:rsid w:val="007466EC"/>
    <w:rsid w:val="00747651"/>
    <w:rsid w:val="00747659"/>
    <w:rsid w:val="00747A10"/>
    <w:rsid w:val="00747D3B"/>
    <w:rsid w:val="00750020"/>
    <w:rsid w:val="007515B8"/>
    <w:rsid w:val="007515EC"/>
    <w:rsid w:val="00751FE3"/>
    <w:rsid w:val="0075297C"/>
    <w:rsid w:val="0075316D"/>
    <w:rsid w:val="0075353E"/>
    <w:rsid w:val="007535E3"/>
    <w:rsid w:val="007538CE"/>
    <w:rsid w:val="00754423"/>
    <w:rsid w:val="007549B9"/>
    <w:rsid w:val="0075686F"/>
    <w:rsid w:val="007570D8"/>
    <w:rsid w:val="00760E7E"/>
    <w:rsid w:val="007620A7"/>
    <w:rsid w:val="007620DA"/>
    <w:rsid w:val="00762747"/>
    <w:rsid w:val="0076298D"/>
    <w:rsid w:val="00762BDA"/>
    <w:rsid w:val="00763057"/>
    <w:rsid w:val="00763908"/>
    <w:rsid w:val="00763AEC"/>
    <w:rsid w:val="007648DD"/>
    <w:rsid w:val="00765354"/>
    <w:rsid w:val="00765A0C"/>
    <w:rsid w:val="00765A40"/>
    <w:rsid w:val="00766CCE"/>
    <w:rsid w:val="00766EC7"/>
    <w:rsid w:val="0076734C"/>
    <w:rsid w:val="00770712"/>
    <w:rsid w:val="00770D99"/>
    <w:rsid w:val="00771676"/>
    <w:rsid w:val="00771CFA"/>
    <w:rsid w:val="00772385"/>
    <w:rsid w:val="0077373B"/>
    <w:rsid w:val="00773AAD"/>
    <w:rsid w:val="007740EE"/>
    <w:rsid w:val="0077437A"/>
    <w:rsid w:val="007748A9"/>
    <w:rsid w:val="007755AF"/>
    <w:rsid w:val="00775681"/>
    <w:rsid w:val="00775C5A"/>
    <w:rsid w:val="007764AF"/>
    <w:rsid w:val="00776564"/>
    <w:rsid w:val="00776A9B"/>
    <w:rsid w:val="00776D1F"/>
    <w:rsid w:val="00777012"/>
    <w:rsid w:val="007773D9"/>
    <w:rsid w:val="007776CF"/>
    <w:rsid w:val="007778F7"/>
    <w:rsid w:val="00777916"/>
    <w:rsid w:val="00777BD9"/>
    <w:rsid w:val="00777E52"/>
    <w:rsid w:val="0078034A"/>
    <w:rsid w:val="00780A0B"/>
    <w:rsid w:val="00780A24"/>
    <w:rsid w:val="00781311"/>
    <w:rsid w:val="007813F5"/>
    <w:rsid w:val="00781B6D"/>
    <w:rsid w:val="00783467"/>
    <w:rsid w:val="00783DE5"/>
    <w:rsid w:val="00784FC7"/>
    <w:rsid w:val="007855E3"/>
    <w:rsid w:val="007856F7"/>
    <w:rsid w:val="00785B0E"/>
    <w:rsid w:val="0078616B"/>
    <w:rsid w:val="00786B94"/>
    <w:rsid w:val="007870A1"/>
    <w:rsid w:val="0079065E"/>
    <w:rsid w:val="00790D25"/>
    <w:rsid w:val="00790E5B"/>
    <w:rsid w:val="007910A3"/>
    <w:rsid w:val="00791148"/>
    <w:rsid w:val="00791270"/>
    <w:rsid w:val="00791475"/>
    <w:rsid w:val="007914B4"/>
    <w:rsid w:val="0079183F"/>
    <w:rsid w:val="00791B16"/>
    <w:rsid w:val="00791C55"/>
    <w:rsid w:val="00792FE5"/>
    <w:rsid w:val="0079302C"/>
    <w:rsid w:val="007933F7"/>
    <w:rsid w:val="00793DCB"/>
    <w:rsid w:val="00793E96"/>
    <w:rsid w:val="007941A5"/>
    <w:rsid w:val="0079452E"/>
    <w:rsid w:val="00794AFE"/>
    <w:rsid w:val="00794CF3"/>
    <w:rsid w:val="00795DF3"/>
    <w:rsid w:val="007969D6"/>
    <w:rsid w:val="00796CD7"/>
    <w:rsid w:val="00796D9E"/>
    <w:rsid w:val="00796E0F"/>
    <w:rsid w:val="00797AED"/>
    <w:rsid w:val="007A0117"/>
    <w:rsid w:val="007A0879"/>
    <w:rsid w:val="007A0BD4"/>
    <w:rsid w:val="007A1007"/>
    <w:rsid w:val="007A11E8"/>
    <w:rsid w:val="007A14D6"/>
    <w:rsid w:val="007A17EB"/>
    <w:rsid w:val="007A2440"/>
    <w:rsid w:val="007A2DEC"/>
    <w:rsid w:val="007A40DC"/>
    <w:rsid w:val="007A516E"/>
    <w:rsid w:val="007A5C4F"/>
    <w:rsid w:val="007A75A4"/>
    <w:rsid w:val="007A7DCD"/>
    <w:rsid w:val="007B228A"/>
    <w:rsid w:val="007B2F00"/>
    <w:rsid w:val="007B2F3D"/>
    <w:rsid w:val="007B3104"/>
    <w:rsid w:val="007B32D9"/>
    <w:rsid w:val="007B3570"/>
    <w:rsid w:val="007B415B"/>
    <w:rsid w:val="007B4B13"/>
    <w:rsid w:val="007B51A4"/>
    <w:rsid w:val="007B548C"/>
    <w:rsid w:val="007B54E4"/>
    <w:rsid w:val="007B59CD"/>
    <w:rsid w:val="007B5F1A"/>
    <w:rsid w:val="007B6A51"/>
    <w:rsid w:val="007B6FB6"/>
    <w:rsid w:val="007B7061"/>
    <w:rsid w:val="007B7134"/>
    <w:rsid w:val="007B72A1"/>
    <w:rsid w:val="007B751A"/>
    <w:rsid w:val="007B7B4B"/>
    <w:rsid w:val="007C032A"/>
    <w:rsid w:val="007C0DEC"/>
    <w:rsid w:val="007C0EBE"/>
    <w:rsid w:val="007C150B"/>
    <w:rsid w:val="007C1CDF"/>
    <w:rsid w:val="007C27F7"/>
    <w:rsid w:val="007C2AA1"/>
    <w:rsid w:val="007C3255"/>
    <w:rsid w:val="007C329D"/>
    <w:rsid w:val="007C336C"/>
    <w:rsid w:val="007C344B"/>
    <w:rsid w:val="007C37F7"/>
    <w:rsid w:val="007C4E18"/>
    <w:rsid w:val="007C527C"/>
    <w:rsid w:val="007C5530"/>
    <w:rsid w:val="007C573C"/>
    <w:rsid w:val="007C57C5"/>
    <w:rsid w:val="007C5B3D"/>
    <w:rsid w:val="007C5B69"/>
    <w:rsid w:val="007C6E18"/>
    <w:rsid w:val="007C75FD"/>
    <w:rsid w:val="007D0AB2"/>
    <w:rsid w:val="007D0EC1"/>
    <w:rsid w:val="007D1098"/>
    <w:rsid w:val="007D1791"/>
    <w:rsid w:val="007D1AF5"/>
    <w:rsid w:val="007D1DDE"/>
    <w:rsid w:val="007D53C3"/>
    <w:rsid w:val="007D54D8"/>
    <w:rsid w:val="007D55E3"/>
    <w:rsid w:val="007D5A37"/>
    <w:rsid w:val="007D60C0"/>
    <w:rsid w:val="007D65C1"/>
    <w:rsid w:val="007D6BBC"/>
    <w:rsid w:val="007D7760"/>
    <w:rsid w:val="007D7EC0"/>
    <w:rsid w:val="007D7F1A"/>
    <w:rsid w:val="007E0ABB"/>
    <w:rsid w:val="007E0ECB"/>
    <w:rsid w:val="007E1C84"/>
    <w:rsid w:val="007E2015"/>
    <w:rsid w:val="007E24C4"/>
    <w:rsid w:val="007E2805"/>
    <w:rsid w:val="007E2B9F"/>
    <w:rsid w:val="007E2F08"/>
    <w:rsid w:val="007E375A"/>
    <w:rsid w:val="007E3AE9"/>
    <w:rsid w:val="007E42B0"/>
    <w:rsid w:val="007E5612"/>
    <w:rsid w:val="007E5994"/>
    <w:rsid w:val="007E5C29"/>
    <w:rsid w:val="007E5D02"/>
    <w:rsid w:val="007E610E"/>
    <w:rsid w:val="007E6274"/>
    <w:rsid w:val="007E6426"/>
    <w:rsid w:val="007E7C2F"/>
    <w:rsid w:val="007E7CD8"/>
    <w:rsid w:val="007E7ECE"/>
    <w:rsid w:val="007F1ABF"/>
    <w:rsid w:val="007F1B26"/>
    <w:rsid w:val="007F330A"/>
    <w:rsid w:val="007F3C00"/>
    <w:rsid w:val="007F3CD1"/>
    <w:rsid w:val="007F4529"/>
    <w:rsid w:val="007F46D6"/>
    <w:rsid w:val="007F561E"/>
    <w:rsid w:val="007F5FDD"/>
    <w:rsid w:val="007F63C4"/>
    <w:rsid w:val="007F67FF"/>
    <w:rsid w:val="007F6DBA"/>
    <w:rsid w:val="007F7963"/>
    <w:rsid w:val="007F7974"/>
    <w:rsid w:val="007F7E27"/>
    <w:rsid w:val="007F7E29"/>
    <w:rsid w:val="0080067E"/>
    <w:rsid w:val="00800829"/>
    <w:rsid w:val="00800B5B"/>
    <w:rsid w:val="0080147F"/>
    <w:rsid w:val="00801DB0"/>
    <w:rsid w:val="00802555"/>
    <w:rsid w:val="00802CA6"/>
    <w:rsid w:val="008030A3"/>
    <w:rsid w:val="0080310D"/>
    <w:rsid w:val="008033A3"/>
    <w:rsid w:val="00803E0F"/>
    <w:rsid w:val="00804E7A"/>
    <w:rsid w:val="008050E2"/>
    <w:rsid w:val="0080578C"/>
    <w:rsid w:val="0080709B"/>
    <w:rsid w:val="0080753D"/>
    <w:rsid w:val="00807A20"/>
    <w:rsid w:val="0081022C"/>
    <w:rsid w:val="00810DDE"/>
    <w:rsid w:val="00810FB1"/>
    <w:rsid w:val="008110EA"/>
    <w:rsid w:val="008111B1"/>
    <w:rsid w:val="008113C2"/>
    <w:rsid w:val="0081155B"/>
    <w:rsid w:val="0081234A"/>
    <w:rsid w:val="00812B38"/>
    <w:rsid w:val="00813A37"/>
    <w:rsid w:val="0081413A"/>
    <w:rsid w:val="0081442F"/>
    <w:rsid w:val="00814525"/>
    <w:rsid w:val="00814877"/>
    <w:rsid w:val="00814E63"/>
    <w:rsid w:val="0081635D"/>
    <w:rsid w:val="00817020"/>
    <w:rsid w:val="00817338"/>
    <w:rsid w:val="00820E0E"/>
    <w:rsid w:val="00821135"/>
    <w:rsid w:val="00821577"/>
    <w:rsid w:val="00821CFB"/>
    <w:rsid w:val="00822136"/>
    <w:rsid w:val="008229A1"/>
    <w:rsid w:val="008232AE"/>
    <w:rsid w:val="008234B3"/>
    <w:rsid w:val="00823853"/>
    <w:rsid w:val="00823984"/>
    <w:rsid w:val="00823C2C"/>
    <w:rsid w:val="00824796"/>
    <w:rsid w:val="00824816"/>
    <w:rsid w:val="008259AF"/>
    <w:rsid w:val="00825D6A"/>
    <w:rsid w:val="00825EA4"/>
    <w:rsid w:val="0083031B"/>
    <w:rsid w:val="0083048D"/>
    <w:rsid w:val="008305F4"/>
    <w:rsid w:val="00830AAF"/>
    <w:rsid w:val="00830ED1"/>
    <w:rsid w:val="0083179C"/>
    <w:rsid w:val="00831BDC"/>
    <w:rsid w:val="008324A3"/>
    <w:rsid w:val="00832B93"/>
    <w:rsid w:val="0083329D"/>
    <w:rsid w:val="00833419"/>
    <w:rsid w:val="00833A98"/>
    <w:rsid w:val="00833D8B"/>
    <w:rsid w:val="0083424C"/>
    <w:rsid w:val="00834670"/>
    <w:rsid w:val="00834FB4"/>
    <w:rsid w:val="0083554E"/>
    <w:rsid w:val="00835AF4"/>
    <w:rsid w:val="00837096"/>
    <w:rsid w:val="008373D4"/>
    <w:rsid w:val="00837580"/>
    <w:rsid w:val="008401B6"/>
    <w:rsid w:val="008406AA"/>
    <w:rsid w:val="00840CE5"/>
    <w:rsid w:val="00840D14"/>
    <w:rsid w:val="00841000"/>
    <w:rsid w:val="008411A7"/>
    <w:rsid w:val="0084122E"/>
    <w:rsid w:val="00841867"/>
    <w:rsid w:val="00841872"/>
    <w:rsid w:val="008418A4"/>
    <w:rsid w:val="008419B2"/>
    <w:rsid w:val="0084249A"/>
    <w:rsid w:val="00842D24"/>
    <w:rsid w:val="00843601"/>
    <w:rsid w:val="00843712"/>
    <w:rsid w:val="0084397A"/>
    <w:rsid w:val="00843D2D"/>
    <w:rsid w:val="008442E8"/>
    <w:rsid w:val="00844E8A"/>
    <w:rsid w:val="00846010"/>
    <w:rsid w:val="008461A6"/>
    <w:rsid w:val="00846574"/>
    <w:rsid w:val="00846D41"/>
    <w:rsid w:val="00846D7C"/>
    <w:rsid w:val="008475EA"/>
    <w:rsid w:val="00847C57"/>
    <w:rsid w:val="008502A9"/>
    <w:rsid w:val="0085056E"/>
    <w:rsid w:val="008506E5"/>
    <w:rsid w:val="00850A04"/>
    <w:rsid w:val="00850C69"/>
    <w:rsid w:val="00851E9E"/>
    <w:rsid w:val="00852369"/>
    <w:rsid w:val="0085275E"/>
    <w:rsid w:val="00852CD5"/>
    <w:rsid w:val="00853085"/>
    <w:rsid w:val="00855755"/>
    <w:rsid w:val="00855D79"/>
    <w:rsid w:val="00855E0E"/>
    <w:rsid w:val="00855E64"/>
    <w:rsid w:val="0085618E"/>
    <w:rsid w:val="00856B46"/>
    <w:rsid w:val="008600C4"/>
    <w:rsid w:val="00860588"/>
    <w:rsid w:val="00860674"/>
    <w:rsid w:val="008609D2"/>
    <w:rsid w:val="00860B4D"/>
    <w:rsid w:val="0086146F"/>
    <w:rsid w:val="008618B3"/>
    <w:rsid w:val="00862A79"/>
    <w:rsid w:val="00862F49"/>
    <w:rsid w:val="00863E5E"/>
    <w:rsid w:val="00863F73"/>
    <w:rsid w:val="0086404B"/>
    <w:rsid w:val="008645DC"/>
    <w:rsid w:val="00864718"/>
    <w:rsid w:val="0086473E"/>
    <w:rsid w:val="00864FEE"/>
    <w:rsid w:val="00865134"/>
    <w:rsid w:val="00865D54"/>
    <w:rsid w:val="00865DBB"/>
    <w:rsid w:val="008668C5"/>
    <w:rsid w:val="00866C47"/>
    <w:rsid w:val="00867038"/>
    <w:rsid w:val="008670A0"/>
    <w:rsid w:val="00867F38"/>
    <w:rsid w:val="00870CC1"/>
    <w:rsid w:val="00870F10"/>
    <w:rsid w:val="00871086"/>
    <w:rsid w:val="0087149C"/>
    <w:rsid w:val="00871905"/>
    <w:rsid w:val="00871BFB"/>
    <w:rsid w:val="00871D69"/>
    <w:rsid w:val="008722B1"/>
    <w:rsid w:val="00872E44"/>
    <w:rsid w:val="0087345F"/>
    <w:rsid w:val="008736C3"/>
    <w:rsid w:val="00874DBC"/>
    <w:rsid w:val="008751F3"/>
    <w:rsid w:val="00875C55"/>
    <w:rsid w:val="00876C83"/>
    <w:rsid w:val="0087771C"/>
    <w:rsid w:val="00877D8D"/>
    <w:rsid w:val="0088023E"/>
    <w:rsid w:val="008802C1"/>
    <w:rsid w:val="00880593"/>
    <w:rsid w:val="008805EF"/>
    <w:rsid w:val="00881E09"/>
    <w:rsid w:val="00881E15"/>
    <w:rsid w:val="00881E85"/>
    <w:rsid w:val="00882298"/>
    <w:rsid w:val="00882654"/>
    <w:rsid w:val="00882CC0"/>
    <w:rsid w:val="0088308B"/>
    <w:rsid w:val="00883453"/>
    <w:rsid w:val="008839E7"/>
    <w:rsid w:val="00884D15"/>
    <w:rsid w:val="00884D17"/>
    <w:rsid w:val="008850E8"/>
    <w:rsid w:val="008851F8"/>
    <w:rsid w:val="008853C2"/>
    <w:rsid w:val="00886104"/>
    <w:rsid w:val="0088646C"/>
    <w:rsid w:val="008865DC"/>
    <w:rsid w:val="00887028"/>
    <w:rsid w:val="008874E2"/>
    <w:rsid w:val="00887816"/>
    <w:rsid w:val="00887B5B"/>
    <w:rsid w:val="00887C74"/>
    <w:rsid w:val="00887DC8"/>
    <w:rsid w:val="00887F13"/>
    <w:rsid w:val="0089144A"/>
    <w:rsid w:val="008921CF"/>
    <w:rsid w:val="008928CD"/>
    <w:rsid w:val="008928ED"/>
    <w:rsid w:val="00892E46"/>
    <w:rsid w:val="0089302A"/>
    <w:rsid w:val="008930C2"/>
    <w:rsid w:val="00893256"/>
    <w:rsid w:val="00893644"/>
    <w:rsid w:val="00893BC5"/>
    <w:rsid w:val="00893D49"/>
    <w:rsid w:val="0089435D"/>
    <w:rsid w:val="00894E4C"/>
    <w:rsid w:val="00896A7B"/>
    <w:rsid w:val="00897D09"/>
    <w:rsid w:val="008A0128"/>
    <w:rsid w:val="008A1094"/>
    <w:rsid w:val="008A121B"/>
    <w:rsid w:val="008A13ED"/>
    <w:rsid w:val="008A1830"/>
    <w:rsid w:val="008A19C1"/>
    <w:rsid w:val="008A21C9"/>
    <w:rsid w:val="008A2911"/>
    <w:rsid w:val="008A316F"/>
    <w:rsid w:val="008A355D"/>
    <w:rsid w:val="008A365B"/>
    <w:rsid w:val="008A3842"/>
    <w:rsid w:val="008A44ED"/>
    <w:rsid w:val="008A4521"/>
    <w:rsid w:val="008A5625"/>
    <w:rsid w:val="008A580D"/>
    <w:rsid w:val="008A582E"/>
    <w:rsid w:val="008A61AF"/>
    <w:rsid w:val="008A6276"/>
    <w:rsid w:val="008A63C3"/>
    <w:rsid w:val="008A6792"/>
    <w:rsid w:val="008A7ACD"/>
    <w:rsid w:val="008A7C7C"/>
    <w:rsid w:val="008A7CE4"/>
    <w:rsid w:val="008A7E3C"/>
    <w:rsid w:val="008B1D0D"/>
    <w:rsid w:val="008B2C97"/>
    <w:rsid w:val="008B3884"/>
    <w:rsid w:val="008B3E90"/>
    <w:rsid w:val="008B3EED"/>
    <w:rsid w:val="008B40F1"/>
    <w:rsid w:val="008B420D"/>
    <w:rsid w:val="008B4495"/>
    <w:rsid w:val="008B4888"/>
    <w:rsid w:val="008B4A05"/>
    <w:rsid w:val="008B60F3"/>
    <w:rsid w:val="008B6EA6"/>
    <w:rsid w:val="008B7CA2"/>
    <w:rsid w:val="008B7E51"/>
    <w:rsid w:val="008C0656"/>
    <w:rsid w:val="008C1BE9"/>
    <w:rsid w:val="008C20B2"/>
    <w:rsid w:val="008C21E8"/>
    <w:rsid w:val="008C267B"/>
    <w:rsid w:val="008C30EA"/>
    <w:rsid w:val="008C31BE"/>
    <w:rsid w:val="008C3B2D"/>
    <w:rsid w:val="008C4A4B"/>
    <w:rsid w:val="008C5028"/>
    <w:rsid w:val="008C5788"/>
    <w:rsid w:val="008C7625"/>
    <w:rsid w:val="008C763C"/>
    <w:rsid w:val="008C7735"/>
    <w:rsid w:val="008C781E"/>
    <w:rsid w:val="008C7BED"/>
    <w:rsid w:val="008D10A5"/>
    <w:rsid w:val="008D1486"/>
    <w:rsid w:val="008D1521"/>
    <w:rsid w:val="008D202A"/>
    <w:rsid w:val="008D2BCE"/>
    <w:rsid w:val="008D2E65"/>
    <w:rsid w:val="008D2E7B"/>
    <w:rsid w:val="008D3A38"/>
    <w:rsid w:val="008D3F25"/>
    <w:rsid w:val="008D40C7"/>
    <w:rsid w:val="008D4181"/>
    <w:rsid w:val="008D4245"/>
    <w:rsid w:val="008D55AB"/>
    <w:rsid w:val="008D5735"/>
    <w:rsid w:val="008D665D"/>
    <w:rsid w:val="008D6B65"/>
    <w:rsid w:val="008D6F9F"/>
    <w:rsid w:val="008D718E"/>
    <w:rsid w:val="008D7994"/>
    <w:rsid w:val="008E0017"/>
    <w:rsid w:val="008E139F"/>
    <w:rsid w:val="008E2214"/>
    <w:rsid w:val="008E24D2"/>
    <w:rsid w:val="008E2A81"/>
    <w:rsid w:val="008E2D55"/>
    <w:rsid w:val="008E3411"/>
    <w:rsid w:val="008E38B4"/>
    <w:rsid w:val="008E4D0D"/>
    <w:rsid w:val="008E564E"/>
    <w:rsid w:val="008E597F"/>
    <w:rsid w:val="008E5AD6"/>
    <w:rsid w:val="008E5C2E"/>
    <w:rsid w:val="008E66B5"/>
    <w:rsid w:val="008E6AB2"/>
    <w:rsid w:val="008E6B6E"/>
    <w:rsid w:val="008E6BAC"/>
    <w:rsid w:val="008E7AB4"/>
    <w:rsid w:val="008E7D32"/>
    <w:rsid w:val="008E7DDE"/>
    <w:rsid w:val="008E7E44"/>
    <w:rsid w:val="008F021E"/>
    <w:rsid w:val="008F0BD2"/>
    <w:rsid w:val="008F12B9"/>
    <w:rsid w:val="008F1553"/>
    <w:rsid w:val="008F15DB"/>
    <w:rsid w:val="008F1A9D"/>
    <w:rsid w:val="008F1AE2"/>
    <w:rsid w:val="008F1C28"/>
    <w:rsid w:val="008F2755"/>
    <w:rsid w:val="008F2A2B"/>
    <w:rsid w:val="008F3D90"/>
    <w:rsid w:val="008F4502"/>
    <w:rsid w:val="008F4878"/>
    <w:rsid w:val="008F498F"/>
    <w:rsid w:val="008F4F31"/>
    <w:rsid w:val="008F5092"/>
    <w:rsid w:val="008F53BE"/>
    <w:rsid w:val="008F5418"/>
    <w:rsid w:val="008F56FB"/>
    <w:rsid w:val="008F5B1F"/>
    <w:rsid w:val="008F5D60"/>
    <w:rsid w:val="008F6360"/>
    <w:rsid w:val="008F6547"/>
    <w:rsid w:val="008F6689"/>
    <w:rsid w:val="008F6DC1"/>
    <w:rsid w:val="008F7C21"/>
    <w:rsid w:val="0090212F"/>
    <w:rsid w:val="0090264D"/>
    <w:rsid w:val="009034B5"/>
    <w:rsid w:val="0090401C"/>
    <w:rsid w:val="009057A1"/>
    <w:rsid w:val="00905A08"/>
    <w:rsid w:val="009060A9"/>
    <w:rsid w:val="00906E91"/>
    <w:rsid w:val="00907036"/>
    <w:rsid w:val="00907331"/>
    <w:rsid w:val="009079B3"/>
    <w:rsid w:val="00910C82"/>
    <w:rsid w:val="009121FA"/>
    <w:rsid w:val="0091286A"/>
    <w:rsid w:val="00912BDD"/>
    <w:rsid w:val="00912DEB"/>
    <w:rsid w:val="00912E15"/>
    <w:rsid w:val="009131F5"/>
    <w:rsid w:val="00913725"/>
    <w:rsid w:val="00913858"/>
    <w:rsid w:val="009138F5"/>
    <w:rsid w:val="00913A58"/>
    <w:rsid w:val="00913A73"/>
    <w:rsid w:val="00913F12"/>
    <w:rsid w:val="00914DB3"/>
    <w:rsid w:val="00914EF1"/>
    <w:rsid w:val="00914FEF"/>
    <w:rsid w:val="0091587D"/>
    <w:rsid w:val="009160FA"/>
    <w:rsid w:val="009162A2"/>
    <w:rsid w:val="009172A8"/>
    <w:rsid w:val="009172E8"/>
    <w:rsid w:val="00917B48"/>
    <w:rsid w:val="00920233"/>
    <w:rsid w:val="009207D7"/>
    <w:rsid w:val="00920D1F"/>
    <w:rsid w:val="00921526"/>
    <w:rsid w:val="0092155D"/>
    <w:rsid w:val="00921B44"/>
    <w:rsid w:val="0092356B"/>
    <w:rsid w:val="009235D2"/>
    <w:rsid w:val="009243AB"/>
    <w:rsid w:val="00924769"/>
    <w:rsid w:val="009258F0"/>
    <w:rsid w:val="00927E65"/>
    <w:rsid w:val="00931979"/>
    <w:rsid w:val="00931D3E"/>
    <w:rsid w:val="009324D2"/>
    <w:rsid w:val="00932614"/>
    <w:rsid w:val="00932CA9"/>
    <w:rsid w:val="00932FBF"/>
    <w:rsid w:val="00933807"/>
    <w:rsid w:val="00933C84"/>
    <w:rsid w:val="00933CEF"/>
    <w:rsid w:val="0093463C"/>
    <w:rsid w:val="0093480E"/>
    <w:rsid w:val="00934A27"/>
    <w:rsid w:val="009352B0"/>
    <w:rsid w:val="0093600B"/>
    <w:rsid w:val="009365C7"/>
    <w:rsid w:val="00936A29"/>
    <w:rsid w:val="00936D8D"/>
    <w:rsid w:val="009372B0"/>
    <w:rsid w:val="009373BF"/>
    <w:rsid w:val="009376BA"/>
    <w:rsid w:val="009378D0"/>
    <w:rsid w:val="009379E0"/>
    <w:rsid w:val="00937BB8"/>
    <w:rsid w:val="00937D08"/>
    <w:rsid w:val="00937E9D"/>
    <w:rsid w:val="00940D48"/>
    <w:rsid w:val="00941122"/>
    <w:rsid w:val="00941570"/>
    <w:rsid w:val="00942051"/>
    <w:rsid w:val="00942C11"/>
    <w:rsid w:val="00942CB9"/>
    <w:rsid w:val="009432B8"/>
    <w:rsid w:val="009436CD"/>
    <w:rsid w:val="00943A1A"/>
    <w:rsid w:val="00943AB5"/>
    <w:rsid w:val="00944522"/>
    <w:rsid w:val="009447C6"/>
    <w:rsid w:val="00944E97"/>
    <w:rsid w:val="0094558C"/>
    <w:rsid w:val="00945BBE"/>
    <w:rsid w:val="00945FDA"/>
    <w:rsid w:val="00946A31"/>
    <w:rsid w:val="00946A6E"/>
    <w:rsid w:val="00946CA0"/>
    <w:rsid w:val="0094710A"/>
    <w:rsid w:val="0094723B"/>
    <w:rsid w:val="00947887"/>
    <w:rsid w:val="0095001B"/>
    <w:rsid w:val="0095003F"/>
    <w:rsid w:val="009503A5"/>
    <w:rsid w:val="00950922"/>
    <w:rsid w:val="0095092B"/>
    <w:rsid w:val="00951B38"/>
    <w:rsid w:val="00951EF6"/>
    <w:rsid w:val="009527DF"/>
    <w:rsid w:val="00953675"/>
    <w:rsid w:val="00954F36"/>
    <w:rsid w:val="0095514B"/>
    <w:rsid w:val="00955B71"/>
    <w:rsid w:val="00955D3B"/>
    <w:rsid w:val="00956504"/>
    <w:rsid w:val="00956B40"/>
    <w:rsid w:val="00957534"/>
    <w:rsid w:val="00957762"/>
    <w:rsid w:val="00957ED5"/>
    <w:rsid w:val="00960E47"/>
    <w:rsid w:val="00961387"/>
    <w:rsid w:val="0096167D"/>
    <w:rsid w:val="00961A7C"/>
    <w:rsid w:val="00961C70"/>
    <w:rsid w:val="00962377"/>
    <w:rsid w:val="009623CD"/>
    <w:rsid w:val="009636DB"/>
    <w:rsid w:val="0096395C"/>
    <w:rsid w:val="00963C31"/>
    <w:rsid w:val="00963F63"/>
    <w:rsid w:val="009651DB"/>
    <w:rsid w:val="00965E60"/>
    <w:rsid w:val="0096675A"/>
    <w:rsid w:val="00966D2F"/>
    <w:rsid w:val="00967088"/>
    <w:rsid w:val="0097091E"/>
    <w:rsid w:val="00970B46"/>
    <w:rsid w:val="00970BE0"/>
    <w:rsid w:val="00970D58"/>
    <w:rsid w:val="009719D9"/>
    <w:rsid w:val="009728A1"/>
    <w:rsid w:val="00972A7E"/>
    <w:rsid w:val="00972E0E"/>
    <w:rsid w:val="00973B51"/>
    <w:rsid w:val="009740B5"/>
    <w:rsid w:val="00976408"/>
    <w:rsid w:val="00976BAD"/>
    <w:rsid w:val="00977888"/>
    <w:rsid w:val="009802C7"/>
    <w:rsid w:val="00980357"/>
    <w:rsid w:val="0098075B"/>
    <w:rsid w:val="00980C31"/>
    <w:rsid w:val="0098108D"/>
    <w:rsid w:val="009811FC"/>
    <w:rsid w:val="009813E1"/>
    <w:rsid w:val="00982555"/>
    <w:rsid w:val="009827AB"/>
    <w:rsid w:val="00982911"/>
    <w:rsid w:val="00982C9C"/>
    <w:rsid w:val="009846A9"/>
    <w:rsid w:val="00984BC2"/>
    <w:rsid w:val="00984E02"/>
    <w:rsid w:val="009852A5"/>
    <w:rsid w:val="0098550E"/>
    <w:rsid w:val="009855BC"/>
    <w:rsid w:val="009858B2"/>
    <w:rsid w:val="009868A8"/>
    <w:rsid w:val="00986980"/>
    <w:rsid w:val="00987F2B"/>
    <w:rsid w:val="00990144"/>
    <w:rsid w:val="00990CE4"/>
    <w:rsid w:val="009916B8"/>
    <w:rsid w:val="00991A7C"/>
    <w:rsid w:val="00991BE0"/>
    <w:rsid w:val="009923CB"/>
    <w:rsid w:val="00993B36"/>
    <w:rsid w:val="00994099"/>
    <w:rsid w:val="00994BB4"/>
    <w:rsid w:val="00995A53"/>
    <w:rsid w:val="00995FEC"/>
    <w:rsid w:val="0099664B"/>
    <w:rsid w:val="009967C9"/>
    <w:rsid w:val="00996F36"/>
    <w:rsid w:val="009970E1"/>
    <w:rsid w:val="00997AE3"/>
    <w:rsid w:val="009A1762"/>
    <w:rsid w:val="009A17CB"/>
    <w:rsid w:val="009A2699"/>
    <w:rsid w:val="009A2B22"/>
    <w:rsid w:val="009A2DFB"/>
    <w:rsid w:val="009A3564"/>
    <w:rsid w:val="009A35DA"/>
    <w:rsid w:val="009A3A56"/>
    <w:rsid w:val="009A3F96"/>
    <w:rsid w:val="009A43CF"/>
    <w:rsid w:val="009A4571"/>
    <w:rsid w:val="009A4899"/>
    <w:rsid w:val="009A49FE"/>
    <w:rsid w:val="009A50A5"/>
    <w:rsid w:val="009A5248"/>
    <w:rsid w:val="009A55BC"/>
    <w:rsid w:val="009A5626"/>
    <w:rsid w:val="009A5E86"/>
    <w:rsid w:val="009A6052"/>
    <w:rsid w:val="009A664F"/>
    <w:rsid w:val="009A68F2"/>
    <w:rsid w:val="009A6ADE"/>
    <w:rsid w:val="009A7517"/>
    <w:rsid w:val="009A7A03"/>
    <w:rsid w:val="009B0992"/>
    <w:rsid w:val="009B0D5B"/>
    <w:rsid w:val="009B14B8"/>
    <w:rsid w:val="009B25B0"/>
    <w:rsid w:val="009B2969"/>
    <w:rsid w:val="009B2E2A"/>
    <w:rsid w:val="009B38F5"/>
    <w:rsid w:val="009B44FB"/>
    <w:rsid w:val="009B5045"/>
    <w:rsid w:val="009B58FD"/>
    <w:rsid w:val="009B6012"/>
    <w:rsid w:val="009B6114"/>
    <w:rsid w:val="009B617B"/>
    <w:rsid w:val="009B64DF"/>
    <w:rsid w:val="009B6598"/>
    <w:rsid w:val="009B6769"/>
    <w:rsid w:val="009B6B25"/>
    <w:rsid w:val="009B7223"/>
    <w:rsid w:val="009C0A3B"/>
    <w:rsid w:val="009C0CF1"/>
    <w:rsid w:val="009C10D8"/>
    <w:rsid w:val="009C16F8"/>
    <w:rsid w:val="009C17B6"/>
    <w:rsid w:val="009C20F0"/>
    <w:rsid w:val="009C24B7"/>
    <w:rsid w:val="009C2F14"/>
    <w:rsid w:val="009C4B81"/>
    <w:rsid w:val="009C4EC3"/>
    <w:rsid w:val="009C5137"/>
    <w:rsid w:val="009C56EF"/>
    <w:rsid w:val="009C5F36"/>
    <w:rsid w:val="009C65B6"/>
    <w:rsid w:val="009C6CEE"/>
    <w:rsid w:val="009C7335"/>
    <w:rsid w:val="009D024E"/>
    <w:rsid w:val="009D03CB"/>
    <w:rsid w:val="009D04E0"/>
    <w:rsid w:val="009D0ECC"/>
    <w:rsid w:val="009D373F"/>
    <w:rsid w:val="009D3B31"/>
    <w:rsid w:val="009D429F"/>
    <w:rsid w:val="009D4756"/>
    <w:rsid w:val="009D4CB9"/>
    <w:rsid w:val="009D50F1"/>
    <w:rsid w:val="009D52D2"/>
    <w:rsid w:val="009D64D1"/>
    <w:rsid w:val="009D6B2A"/>
    <w:rsid w:val="009D70FF"/>
    <w:rsid w:val="009D7ABC"/>
    <w:rsid w:val="009D7F2D"/>
    <w:rsid w:val="009E0BE9"/>
    <w:rsid w:val="009E0E26"/>
    <w:rsid w:val="009E1B9E"/>
    <w:rsid w:val="009E1C3F"/>
    <w:rsid w:val="009E1F0B"/>
    <w:rsid w:val="009E23FA"/>
    <w:rsid w:val="009E3B28"/>
    <w:rsid w:val="009E3D87"/>
    <w:rsid w:val="009E4170"/>
    <w:rsid w:val="009E4476"/>
    <w:rsid w:val="009E4DC2"/>
    <w:rsid w:val="009E4EEB"/>
    <w:rsid w:val="009E552D"/>
    <w:rsid w:val="009E6F8F"/>
    <w:rsid w:val="009E7788"/>
    <w:rsid w:val="009E7FEA"/>
    <w:rsid w:val="009F013D"/>
    <w:rsid w:val="009F0824"/>
    <w:rsid w:val="009F0AE6"/>
    <w:rsid w:val="009F0E8B"/>
    <w:rsid w:val="009F11D4"/>
    <w:rsid w:val="009F2263"/>
    <w:rsid w:val="009F2528"/>
    <w:rsid w:val="009F2594"/>
    <w:rsid w:val="009F2699"/>
    <w:rsid w:val="009F2F6A"/>
    <w:rsid w:val="009F2F94"/>
    <w:rsid w:val="009F3489"/>
    <w:rsid w:val="009F3A39"/>
    <w:rsid w:val="009F3D79"/>
    <w:rsid w:val="009F4126"/>
    <w:rsid w:val="009F4432"/>
    <w:rsid w:val="009F478A"/>
    <w:rsid w:val="009F497D"/>
    <w:rsid w:val="009F594A"/>
    <w:rsid w:val="009F60E3"/>
    <w:rsid w:val="009F6541"/>
    <w:rsid w:val="009F68B8"/>
    <w:rsid w:val="009F6A14"/>
    <w:rsid w:val="009F7CE8"/>
    <w:rsid w:val="009F7E7E"/>
    <w:rsid w:val="00A00052"/>
    <w:rsid w:val="00A00CCD"/>
    <w:rsid w:val="00A0131C"/>
    <w:rsid w:val="00A01342"/>
    <w:rsid w:val="00A01C8C"/>
    <w:rsid w:val="00A01DD7"/>
    <w:rsid w:val="00A02728"/>
    <w:rsid w:val="00A0313C"/>
    <w:rsid w:val="00A03C7D"/>
    <w:rsid w:val="00A03ECB"/>
    <w:rsid w:val="00A03F02"/>
    <w:rsid w:val="00A045B5"/>
    <w:rsid w:val="00A0463A"/>
    <w:rsid w:val="00A047B5"/>
    <w:rsid w:val="00A04F9C"/>
    <w:rsid w:val="00A059AF"/>
    <w:rsid w:val="00A070B7"/>
    <w:rsid w:val="00A072D1"/>
    <w:rsid w:val="00A078FB"/>
    <w:rsid w:val="00A100C2"/>
    <w:rsid w:val="00A109EC"/>
    <w:rsid w:val="00A10BBA"/>
    <w:rsid w:val="00A10CC5"/>
    <w:rsid w:val="00A11468"/>
    <w:rsid w:val="00A12189"/>
    <w:rsid w:val="00A12243"/>
    <w:rsid w:val="00A12285"/>
    <w:rsid w:val="00A13B7F"/>
    <w:rsid w:val="00A14392"/>
    <w:rsid w:val="00A1473C"/>
    <w:rsid w:val="00A14B2F"/>
    <w:rsid w:val="00A14DE6"/>
    <w:rsid w:val="00A14FDF"/>
    <w:rsid w:val="00A150E2"/>
    <w:rsid w:val="00A15470"/>
    <w:rsid w:val="00A15B67"/>
    <w:rsid w:val="00A15C76"/>
    <w:rsid w:val="00A16980"/>
    <w:rsid w:val="00A17D55"/>
    <w:rsid w:val="00A20168"/>
    <w:rsid w:val="00A201A1"/>
    <w:rsid w:val="00A20641"/>
    <w:rsid w:val="00A20DEC"/>
    <w:rsid w:val="00A21320"/>
    <w:rsid w:val="00A21F6F"/>
    <w:rsid w:val="00A228D6"/>
    <w:rsid w:val="00A2316F"/>
    <w:rsid w:val="00A23208"/>
    <w:rsid w:val="00A2342A"/>
    <w:rsid w:val="00A2353B"/>
    <w:rsid w:val="00A23A80"/>
    <w:rsid w:val="00A23BDE"/>
    <w:rsid w:val="00A23F92"/>
    <w:rsid w:val="00A2460C"/>
    <w:rsid w:val="00A24BBF"/>
    <w:rsid w:val="00A24E8A"/>
    <w:rsid w:val="00A24F69"/>
    <w:rsid w:val="00A252FF"/>
    <w:rsid w:val="00A25468"/>
    <w:rsid w:val="00A2590D"/>
    <w:rsid w:val="00A25F6D"/>
    <w:rsid w:val="00A26109"/>
    <w:rsid w:val="00A26125"/>
    <w:rsid w:val="00A264C2"/>
    <w:rsid w:val="00A26D03"/>
    <w:rsid w:val="00A2740B"/>
    <w:rsid w:val="00A275EB"/>
    <w:rsid w:val="00A27928"/>
    <w:rsid w:val="00A27C81"/>
    <w:rsid w:val="00A305CA"/>
    <w:rsid w:val="00A31EA3"/>
    <w:rsid w:val="00A321DB"/>
    <w:rsid w:val="00A324C9"/>
    <w:rsid w:val="00A33497"/>
    <w:rsid w:val="00A33729"/>
    <w:rsid w:val="00A33DA3"/>
    <w:rsid w:val="00A33DC3"/>
    <w:rsid w:val="00A33FB2"/>
    <w:rsid w:val="00A34BEE"/>
    <w:rsid w:val="00A34D0A"/>
    <w:rsid w:val="00A35256"/>
    <w:rsid w:val="00A358DB"/>
    <w:rsid w:val="00A35997"/>
    <w:rsid w:val="00A35C09"/>
    <w:rsid w:val="00A35E0D"/>
    <w:rsid w:val="00A36157"/>
    <w:rsid w:val="00A37626"/>
    <w:rsid w:val="00A40839"/>
    <w:rsid w:val="00A40927"/>
    <w:rsid w:val="00A40FE3"/>
    <w:rsid w:val="00A41103"/>
    <w:rsid w:val="00A41689"/>
    <w:rsid w:val="00A41A45"/>
    <w:rsid w:val="00A41AA7"/>
    <w:rsid w:val="00A41B9C"/>
    <w:rsid w:val="00A41F5B"/>
    <w:rsid w:val="00A43C9C"/>
    <w:rsid w:val="00A44540"/>
    <w:rsid w:val="00A44723"/>
    <w:rsid w:val="00A447E0"/>
    <w:rsid w:val="00A448DC"/>
    <w:rsid w:val="00A4530A"/>
    <w:rsid w:val="00A456A8"/>
    <w:rsid w:val="00A4662D"/>
    <w:rsid w:val="00A46925"/>
    <w:rsid w:val="00A47330"/>
    <w:rsid w:val="00A47716"/>
    <w:rsid w:val="00A47F25"/>
    <w:rsid w:val="00A50753"/>
    <w:rsid w:val="00A507E5"/>
    <w:rsid w:val="00A50E5D"/>
    <w:rsid w:val="00A5125B"/>
    <w:rsid w:val="00A51585"/>
    <w:rsid w:val="00A518B2"/>
    <w:rsid w:val="00A52557"/>
    <w:rsid w:val="00A52751"/>
    <w:rsid w:val="00A52B9D"/>
    <w:rsid w:val="00A53195"/>
    <w:rsid w:val="00A53689"/>
    <w:rsid w:val="00A536AF"/>
    <w:rsid w:val="00A536F4"/>
    <w:rsid w:val="00A53851"/>
    <w:rsid w:val="00A53FFD"/>
    <w:rsid w:val="00A54EF4"/>
    <w:rsid w:val="00A56438"/>
    <w:rsid w:val="00A5644F"/>
    <w:rsid w:val="00A56CD2"/>
    <w:rsid w:val="00A56DBD"/>
    <w:rsid w:val="00A57FF7"/>
    <w:rsid w:val="00A60BAA"/>
    <w:rsid w:val="00A61464"/>
    <w:rsid w:val="00A61885"/>
    <w:rsid w:val="00A61A87"/>
    <w:rsid w:val="00A61BFC"/>
    <w:rsid w:val="00A622BB"/>
    <w:rsid w:val="00A62F37"/>
    <w:rsid w:val="00A633FF"/>
    <w:rsid w:val="00A638D2"/>
    <w:rsid w:val="00A63C30"/>
    <w:rsid w:val="00A64270"/>
    <w:rsid w:val="00A6451E"/>
    <w:rsid w:val="00A64721"/>
    <w:rsid w:val="00A64B47"/>
    <w:rsid w:val="00A65171"/>
    <w:rsid w:val="00A65A9B"/>
    <w:rsid w:val="00A6614D"/>
    <w:rsid w:val="00A664A2"/>
    <w:rsid w:val="00A66A5F"/>
    <w:rsid w:val="00A67361"/>
    <w:rsid w:val="00A70378"/>
    <w:rsid w:val="00A70B74"/>
    <w:rsid w:val="00A70D7E"/>
    <w:rsid w:val="00A718EB"/>
    <w:rsid w:val="00A71919"/>
    <w:rsid w:val="00A725EE"/>
    <w:rsid w:val="00A73D59"/>
    <w:rsid w:val="00A7404C"/>
    <w:rsid w:val="00A74558"/>
    <w:rsid w:val="00A7455B"/>
    <w:rsid w:val="00A751D4"/>
    <w:rsid w:val="00A756AF"/>
    <w:rsid w:val="00A75A0B"/>
    <w:rsid w:val="00A767E4"/>
    <w:rsid w:val="00A772AB"/>
    <w:rsid w:val="00A773B1"/>
    <w:rsid w:val="00A773E2"/>
    <w:rsid w:val="00A805D7"/>
    <w:rsid w:val="00A80AAB"/>
    <w:rsid w:val="00A81808"/>
    <w:rsid w:val="00A81B25"/>
    <w:rsid w:val="00A827C7"/>
    <w:rsid w:val="00A82833"/>
    <w:rsid w:val="00A82A48"/>
    <w:rsid w:val="00A83200"/>
    <w:rsid w:val="00A83ACB"/>
    <w:rsid w:val="00A83DF4"/>
    <w:rsid w:val="00A847DA"/>
    <w:rsid w:val="00A85617"/>
    <w:rsid w:val="00A85A27"/>
    <w:rsid w:val="00A85AF1"/>
    <w:rsid w:val="00A860E8"/>
    <w:rsid w:val="00A86779"/>
    <w:rsid w:val="00A86AD6"/>
    <w:rsid w:val="00A87137"/>
    <w:rsid w:val="00A87CA1"/>
    <w:rsid w:val="00A9058C"/>
    <w:rsid w:val="00A9074C"/>
    <w:rsid w:val="00A90DD3"/>
    <w:rsid w:val="00A90DD6"/>
    <w:rsid w:val="00A90F95"/>
    <w:rsid w:val="00A91070"/>
    <w:rsid w:val="00A912A1"/>
    <w:rsid w:val="00A91770"/>
    <w:rsid w:val="00A91A9B"/>
    <w:rsid w:val="00A91C70"/>
    <w:rsid w:val="00A920E9"/>
    <w:rsid w:val="00A92232"/>
    <w:rsid w:val="00A925C6"/>
    <w:rsid w:val="00A92FB6"/>
    <w:rsid w:val="00A930E0"/>
    <w:rsid w:val="00A935E9"/>
    <w:rsid w:val="00A93D7D"/>
    <w:rsid w:val="00A9494F"/>
    <w:rsid w:val="00A94C45"/>
    <w:rsid w:val="00A94DA5"/>
    <w:rsid w:val="00A95242"/>
    <w:rsid w:val="00A95257"/>
    <w:rsid w:val="00A95559"/>
    <w:rsid w:val="00A9590B"/>
    <w:rsid w:val="00A95BC7"/>
    <w:rsid w:val="00A960FC"/>
    <w:rsid w:val="00A96695"/>
    <w:rsid w:val="00A96DA2"/>
    <w:rsid w:val="00A97368"/>
    <w:rsid w:val="00A9737E"/>
    <w:rsid w:val="00AA016B"/>
    <w:rsid w:val="00AA0A95"/>
    <w:rsid w:val="00AA0F15"/>
    <w:rsid w:val="00AA1781"/>
    <w:rsid w:val="00AA2304"/>
    <w:rsid w:val="00AA247B"/>
    <w:rsid w:val="00AA24AD"/>
    <w:rsid w:val="00AA261C"/>
    <w:rsid w:val="00AA2755"/>
    <w:rsid w:val="00AA3A4A"/>
    <w:rsid w:val="00AA3CFB"/>
    <w:rsid w:val="00AA3D4A"/>
    <w:rsid w:val="00AA4337"/>
    <w:rsid w:val="00AA463C"/>
    <w:rsid w:val="00AA473A"/>
    <w:rsid w:val="00AA48BF"/>
    <w:rsid w:val="00AA4FD4"/>
    <w:rsid w:val="00AA5667"/>
    <w:rsid w:val="00AA60AF"/>
    <w:rsid w:val="00AA6A5A"/>
    <w:rsid w:val="00AA7236"/>
    <w:rsid w:val="00AA7C24"/>
    <w:rsid w:val="00AB0676"/>
    <w:rsid w:val="00AB1C8B"/>
    <w:rsid w:val="00AB1D80"/>
    <w:rsid w:val="00AB2495"/>
    <w:rsid w:val="00AB3258"/>
    <w:rsid w:val="00AB3FAB"/>
    <w:rsid w:val="00AB4157"/>
    <w:rsid w:val="00AB4C62"/>
    <w:rsid w:val="00AB4F1A"/>
    <w:rsid w:val="00AB51E8"/>
    <w:rsid w:val="00AB5357"/>
    <w:rsid w:val="00AB60A6"/>
    <w:rsid w:val="00AB6241"/>
    <w:rsid w:val="00AB7D1E"/>
    <w:rsid w:val="00AB7E31"/>
    <w:rsid w:val="00AC00AA"/>
    <w:rsid w:val="00AC0107"/>
    <w:rsid w:val="00AC0388"/>
    <w:rsid w:val="00AC044A"/>
    <w:rsid w:val="00AC0BF7"/>
    <w:rsid w:val="00AC0CBB"/>
    <w:rsid w:val="00AC1170"/>
    <w:rsid w:val="00AC1431"/>
    <w:rsid w:val="00AC1C32"/>
    <w:rsid w:val="00AC1D47"/>
    <w:rsid w:val="00AC20AB"/>
    <w:rsid w:val="00AC2248"/>
    <w:rsid w:val="00AC349A"/>
    <w:rsid w:val="00AC38C3"/>
    <w:rsid w:val="00AC3987"/>
    <w:rsid w:val="00AC48F3"/>
    <w:rsid w:val="00AC55E2"/>
    <w:rsid w:val="00AC64B5"/>
    <w:rsid w:val="00AC670D"/>
    <w:rsid w:val="00AC6B9A"/>
    <w:rsid w:val="00AC6F7F"/>
    <w:rsid w:val="00AC70D4"/>
    <w:rsid w:val="00AC726B"/>
    <w:rsid w:val="00AC7528"/>
    <w:rsid w:val="00AC7A80"/>
    <w:rsid w:val="00AC7C56"/>
    <w:rsid w:val="00AD048C"/>
    <w:rsid w:val="00AD09AA"/>
    <w:rsid w:val="00AD0B81"/>
    <w:rsid w:val="00AD1C5B"/>
    <w:rsid w:val="00AD2007"/>
    <w:rsid w:val="00AD2FEA"/>
    <w:rsid w:val="00AD36E9"/>
    <w:rsid w:val="00AD3B7F"/>
    <w:rsid w:val="00AD3D61"/>
    <w:rsid w:val="00AD3F0C"/>
    <w:rsid w:val="00AD45B8"/>
    <w:rsid w:val="00AD46D2"/>
    <w:rsid w:val="00AD4E40"/>
    <w:rsid w:val="00AD4F3A"/>
    <w:rsid w:val="00AD4FB7"/>
    <w:rsid w:val="00AD5CE6"/>
    <w:rsid w:val="00AD6602"/>
    <w:rsid w:val="00AD6B3F"/>
    <w:rsid w:val="00AD7682"/>
    <w:rsid w:val="00AE0826"/>
    <w:rsid w:val="00AE10AD"/>
    <w:rsid w:val="00AE1B69"/>
    <w:rsid w:val="00AE1E30"/>
    <w:rsid w:val="00AE2543"/>
    <w:rsid w:val="00AE2B9C"/>
    <w:rsid w:val="00AE343D"/>
    <w:rsid w:val="00AE37E9"/>
    <w:rsid w:val="00AE3A71"/>
    <w:rsid w:val="00AE3B1D"/>
    <w:rsid w:val="00AE40A1"/>
    <w:rsid w:val="00AE4285"/>
    <w:rsid w:val="00AE42D3"/>
    <w:rsid w:val="00AE451E"/>
    <w:rsid w:val="00AE473C"/>
    <w:rsid w:val="00AE4B22"/>
    <w:rsid w:val="00AE54AE"/>
    <w:rsid w:val="00AE5623"/>
    <w:rsid w:val="00AE5909"/>
    <w:rsid w:val="00AE5FFD"/>
    <w:rsid w:val="00AE62C9"/>
    <w:rsid w:val="00AE66C5"/>
    <w:rsid w:val="00AF08A7"/>
    <w:rsid w:val="00AF0B27"/>
    <w:rsid w:val="00AF0E91"/>
    <w:rsid w:val="00AF0F34"/>
    <w:rsid w:val="00AF1409"/>
    <w:rsid w:val="00AF1780"/>
    <w:rsid w:val="00AF2378"/>
    <w:rsid w:val="00AF2C05"/>
    <w:rsid w:val="00AF33EB"/>
    <w:rsid w:val="00AF458A"/>
    <w:rsid w:val="00AF5847"/>
    <w:rsid w:val="00AF6F0D"/>
    <w:rsid w:val="00AF7121"/>
    <w:rsid w:val="00AF7934"/>
    <w:rsid w:val="00B00641"/>
    <w:rsid w:val="00B00E81"/>
    <w:rsid w:val="00B00E94"/>
    <w:rsid w:val="00B02207"/>
    <w:rsid w:val="00B02701"/>
    <w:rsid w:val="00B02F5F"/>
    <w:rsid w:val="00B037CC"/>
    <w:rsid w:val="00B03A08"/>
    <w:rsid w:val="00B03B7B"/>
    <w:rsid w:val="00B03C68"/>
    <w:rsid w:val="00B043A4"/>
    <w:rsid w:val="00B04630"/>
    <w:rsid w:val="00B04881"/>
    <w:rsid w:val="00B048C7"/>
    <w:rsid w:val="00B050AA"/>
    <w:rsid w:val="00B0510C"/>
    <w:rsid w:val="00B05C11"/>
    <w:rsid w:val="00B06557"/>
    <w:rsid w:val="00B0683A"/>
    <w:rsid w:val="00B06B9D"/>
    <w:rsid w:val="00B0703D"/>
    <w:rsid w:val="00B07EED"/>
    <w:rsid w:val="00B07F2E"/>
    <w:rsid w:val="00B1020D"/>
    <w:rsid w:val="00B10734"/>
    <w:rsid w:val="00B1090A"/>
    <w:rsid w:val="00B1091F"/>
    <w:rsid w:val="00B1157D"/>
    <w:rsid w:val="00B119C0"/>
    <w:rsid w:val="00B13D26"/>
    <w:rsid w:val="00B152C5"/>
    <w:rsid w:val="00B15A83"/>
    <w:rsid w:val="00B16BCC"/>
    <w:rsid w:val="00B17044"/>
    <w:rsid w:val="00B175CA"/>
    <w:rsid w:val="00B20380"/>
    <w:rsid w:val="00B20DB9"/>
    <w:rsid w:val="00B21542"/>
    <w:rsid w:val="00B21909"/>
    <w:rsid w:val="00B224B7"/>
    <w:rsid w:val="00B22A9C"/>
    <w:rsid w:val="00B230DC"/>
    <w:rsid w:val="00B231DC"/>
    <w:rsid w:val="00B2529A"/>
    <w:rsid w:val="00B25793"/>
    <w:rsid w:val="00B2602D"/>
    <w:rsid w:val="00B264D9"/>
    <w:rsid w:val="00B2724B"/>
    <w:rsid w:val="00B275A0"/>
    <w:rsid w:val="00B306E1"/>
    <w:rsid w:val="00B318AF"/>
    <w:rsid w:val="00B31C75"/>
    <w:rsid w:val="00B31EC2"/>
    <w:rsid w:val="00B324B0"/>
    <w:rsid w:val="00B32884"/>
    <w:rsid w:val="00B32EB5"/>
    <w:rsid w:val="00B33B4A"/>
    <w:rsid w:val="00B33E05"/>
    <w:rsid w:val="00B33F7A"/>
    <w:rsid w:val="00B34199"/>
    <w:rsid w:val="00B346AC"/>
    <w:rsid w:val="00B34DA3"/>
    <w:rsid w:val="00B35728"/>
    <w:rsid w:val="00B3591B"/>
    <w:rsid w:val="00B36776"/>
    <w:rsid w:val="00B37028"/>
    <w:rsid w:val="00B372D1"/>
    <w:rsid w:val="00B3734C"/>
    <w:rsid w:val="00B37C92"/>
    <w:rsid w:val="00B37EAD"/>
    <w:rsid w:val="00B403E4"/>
    <w:rsid w:val="00B4075D"/>
    <w:rsid w:val="00B41071"/>
    <w:rsid w:val="00B410C4"/>
    <w:rsid w:val="00B41CC9"/>
    <w:rsid w:val="00B425D9"/>
    <w:rsid w:val="00B4310A"/>
    <w:rsid w:val="00B43518"/>
    <w:rsid w:val="00B43917"/>
    <w:rsid w:val="00B43948"/>
    <w:rsid w:val="00B4402B"/>
    <w:rsid w:val="00B44630"/>
    <w:rsid w:val="00B447E2"/>
    <w:rsid w:val="00B4482C"/>
    <w:rsid w:val="00B44DE9"/>
    <w:rsid w:val="00B4591A"/>
    <w:rsid w:val="00B45D1B"/>
    <w:rsid w:val="00B45EAB"/>
    <w:rsid w:val="00B460C5"/>
    <w:rsid w:val="00B461B8"/>
    <w:rsid w:val="00B46A29"/>
    <w:rsid w:val="00B46CC5"/>
    <w:rsid w:val="00B46CF3"/>
    <w:rsid w:val="00B4743F"/>
    <w:rsid w:val="00B47536"/>
    <w:rsid w:val="00B4788C"/>
    <w:rsid w:val="00B50176"/>
    <w:rsid w:val="00B50499"/>
    <w:rsid w:val="00B50FAE"/>
    <w:rsid w:val="00B5100C"/>
    <w:rsid w:val="00B51B76"/>
    <w:rsid w:val="00B51C21"/>
    <w:rsid w:val="00B51DB8"/>
    <w:rsid w:val="00B52566"/>
    <w:rsid w:val="00B547FA"/>
    <w:rsid w:val="00B54FD2"/>
    <w:rsid w:val="00B55017"/>
    <w:rsid w:val="00B56D7F"/>
    <w:rsid w:val="00B56F55"/>
    <w:rsid w:val="00B57631"/>
    <w:rsid w:val="00B57C75"/>
    <w:rsid w:val="00B57FE1"/>
    <w:rsid w:val="00B60188"/>
    <w:rsid w:val="00B60194"/>
    <w:rsid w:val="00B60923"/>
    <w:rsid w:val="00B60B36"/>
    <w:rsid w:val="00B61322"/>
    <w:rsid w:val="00B61A2C"/>
    <w:rsid w:val="00B61ACB"/>
    <w:rsid w:val="00B61B9A"/>
    <w:rsid w:val="00B6210D"/>
    <w:rsid w:val="00B62289"/>
    <w:rsid w:val="00B627FA"/>
    <w:rsid w:val="00B639D2"/>
    <w:rsid w:val="00B655E0"/>
    <w:rsid w:val="00B65AA6"/>
    <w:rsid w:val="00B65AFC"/>
    <w:rsid w:val="00B65B82"/>
    <w:rsid w:val="00B66128"/>
    <w:rsid w:val="00B6639F"/>
    <w:rsid w:val="00B6650C"/>
    <w:rsid w:val="00B665AA"/>
    <w:rsid w:val="00B66C85"/>
    <w:rsid w:val="00B66DCC"/>
    <w:rsid w:val="00B67833"/>
    <w:rsid w:val="00B67D4D"/>
    <w:rsid w:val="00B7043C"/>
    <w:rsid w:val="00B70871"/>
    <w:rsid w:val="00B708DB"/>
    <w:rsid w:val="00B7096C"/>
    <w:rsid w:val="00B70AA3"/>
    <w:rsid w:val="00B70B49"/>
    <w:rsid w:val="00B70F05"/>
    <w:rsid w:val="00B71581"/>
    <w:rsid w:val="00B7425D"/>
    <w:rsid w:val="00B74281"/>
    <w:rsid w:val="00B74BCB"/>
    <w:rsid w:val="00B74F98"/>
    <w:rsid w:val="00B75BDB"/>
    <w:rsid w:val="00B75F32"/>
    <w:rsid w:val="00B76BB7"/>
    <w:rsid w:val="00B76C0D"/>
    <w:rsid w:val="00B77386"/>
    <w:rsid w:val="00B773C4"/>
    <w:rsid w:val="00B777D9"/>
    <w:rsid w:val="00B779EF"/>
    <w:rsid w:val="00B800DF"/>
    <w:rsid w:val="00B8047A"/>
    <w:rsid w:val="00B80A04"/>
    <w:rsid w:val="00B81028"/>
    <w:rsid w:val="00B820A3"/>
    <w:rsid w:val="00B82311"/>
    <w:rsid w:val="00B82B1A"/>
    <w:rsid w:val="00B83048"/>
    <w:rsid w:val="00B83828"/>
    <w:rsid w:val="00B83F02"/>
    <w:rsid w:val="00B83F35"/>
    <w:rsid w:val="00B84098"/>
    <w:rsid w:val="00B84B52"/>
    <w:rsid w:val="00B853BA"/>
    <w:rsid w:val="00B85BFA"/>
    <w:rsid w:val="00B876D5"/>
    <w:rsid w:val="00B87B20"/>
    <w:rsid w:val="00B90216"/>
    <w:rsid w:val="00B90657"/>
    <w:rsid w:val="00B910FB"/>
    <w:rsid w:val="00B9340A"/>
    <w:rsid w:val="00B9388B"/>
    <w:rsid w:val="00B93AE4"/>
    <w:rsid w:val="00B940C0"/>
    <w:rsid w:val="00B9535F"/>
    <w:rsid w:val="00B953B3"/>
    <w:rsid w:val="00B96B06"/>
    <w:rsid w:val="00B96F5D"/>
    <w:rsid w:val="00B976C5"/>
    <w:rsid w:val="00BA023C"/>
    <w:rsid w:val="00BA07D7"/>
    <w:rsid w:val="00BA0F58"/>
    <w:rsid w:val="00BA1CE3"/>
    <w:rsid w:val="00BA1DE3"/>
    <w:rsid w:val="00BA1F94"/>
    <w:rsid w:val="00BA21C0"/>
    <w:rsid w:val="00BA23BC"/>
    <w:rsid w:val="00BA23FB"/>
    <w:rsid w:val="00BA24F5"/>
    <w:rsid w:val="00BA26DC"/>
    <w:rsid w:val="00BA2A44"/>
    <w:rsid w:val="00BA2D06"/>
    <w:rsid w:val="00BA3746"/>
    <w:rsid w:val="00BA395A"/>
    <w:rsid w:val="00BA3D0F"/>
    <w:rsid w:val="00BA3E38"/>
    <w:rsid w:val="00BA4142"/>
    <w:rsid w:val="00BA44ED"/>
    <w:rsid w:val="00BA459F"/>
    <w:rsid w:val="00BA46B2"/>
    <w:rsid w:val="00BA49F6"/>
    <w:rsid w:val="00BA4CA8"/>
    <w:rsid w:val="00BA52C3"/>
    <w:rsid w:val="00BA57B7"/>
    <w:rsid w:val="00BA5B1D"/>
    <w:rsid w:val="00BA5F2F"/>
    <w:rsid w:val="00BA6326"/>
    <w:rsid w:val="00BA6466"/>
    <w:rsid w:val="00BA6523"/>
    <w:rsid w:val="00BA6782"/>
    <w:rsid w:val="00BB0B8A"/>
    <w:rsid w:val="00BB28BB"/>
    <w:rsid w:val="00BB296E"/>
    <w:rsid w:val="00BB3562"/>
    <w:rsid w:val="00BB3C09"/>
    <w:rsid w:val="00BB46D8"/>
    <w:rsid w:val="00BB4994"/>
    <w:rsid w:val="00BB4C42"/>
    <w:rsid w:val="00BB4E31"/>
    <w:rsid w:val="00BB5187"/>
    <w:rsid w:val="00BB519B"/>
    <w:rsid w:val="00BB5B20"/>
    <w:rsid w:val="00BB6102"/>
    <w:rsid w:val="00BB646C"/>
    <w:rsid w:val="00BB6773"/>
    <w:rsid w:val="00BB69C6"/>
    <w:rsid w:val="00BB6EAE"/>
    <w:rsid w:val="00BC035C"/>
    <w:rsid w:val="00BC068D"/>
    <w:rsid w:val="00BC0AC1"/>
    <w:rsid w:val="00BC0CEE"/>
    <w:rsid w:val="00BC0D70"/>
    <w:rsid w:val="00BC11E2"/>
    <w:rsid w:val="00BC14A6"/>
    <w:rsid w:val="00BC1B89"/>
    <w:rsid w:val="00BC1D5F"/>
    <w:rsid w:val="00BC200B"/>
    <w:rsid w:val="00BC2604"/>
    <w:rsid w:val="00BC2B49"/>
    <w:rsid w:val="00BC34D2"/>
    <w:rsid w:val="00BC3E1C"/>
    <w:rsid w:val="00BC4ADD"/>
    <w:rsid w:val="00BC4FB8"/>
    <w:rsid w:val="00BC5A3A"/>
    <w:rsid w:val="00BC5D1A"/>
    <w:rsid w:val="00BC6710"/>
    <w:rsid w:val="00BC6797"/>
    <w:rsid w:val="00BC69A4"/>
    <w:rsid w:val="00BC6CF8"/>
    <w:rsid w:val="00BC7C00"/>
    <w:rsid w:val="00BD0925"/>
    <w:rsid w:val="00BD10A7"/>
    <w:rsid w:val="00BD268B"/>
    <w:rsid w:val="00BD33EF"/>
    <w:rsid w:val="00BD36D3"/>
    <w:rsid w:val="00BD3B95"/>
    <w:rsid w:val="00BD43C9"/>
    <w:rsid w:val="00BD493F"/>
    <w:rsid w:val="00BD4D87"/>
    <w:rsid w:val="00BD51E8"/>
    <w:rsid w:val="00BD523B"/>
    <w:rsid w:val="00BD559A"/>
    <w:rsid w:val="00BD6A84"/>
    <w:rsid w:val="00BD7A73"/>
    <w:rsid w:val="00BE01CB"/>
    <w:rsid w:val="00BE05DF"/>
    <w:rsid w:val="00BE0737"/>
    <w:rsid w:val="00BE106F"/>
    <w:rsid w:val="00BE14CB"/>
    <w:rsid w:val="00BE1569"/>
    <w:rsid w:val="00BE26BB"/>
    <w:rsid w:val="00BE2AC5"/>
    <w:rsid w:val="00BE3988"/>
    <w:rsid w:val="00BE3FAF"/>
    <w:rsid w:val="00BE471C"/>
    <w:rsid w:val="00BE504C"/>
    <w:rsid w:val="00BE5BF9"/>
    <w:rsid w:val="00BE64DF"/>
    <w:rsid w:val="00BE757F"/>
    <w:rsid w:val="00BE771D"/>
    <w:rsid w:val="00BE78FE"/>
    <w:rsid w:val="00BF0132"/>
    <w:rsid w:val="00BF05AD"/>
    <w:rsid w:val="00BF0CE0"/>
    <w:rsid w:val="00BF193B"/>
    <w:rsid w:val="00BF20A3"/>
    <w:rsid w:val="00BF22A7"/>
    <w:rsid w:val="00BF2C04"/>
    <w:rsid w:val="00BF2DB8"/>
    <w:rsid w:val="00BF49A6"/>
    <w:rsid w:val="00BF4EEF"/>
    <w:rsid w:val="00BF644D"/>
    <w:rsid w:val="00BF6BFD"/>
    <w:rsid w:val="00BF6D7E"/>
    <w:rsid w:val="00C0101A"/>
    <w:rsid w:val="00C0139C"/>
    <w:rsid w:val="00C02FA2"/>
    <w:rsid w:val="00C0347D"/>
    <w:rsid w:val="00C035FD"/>
    <w:rsid w:val="00C04552"/>
    <w:rsid w:val="00C05301"/>
    <w:rsid w:val="00C05E53"/>
    <w:rsid w:val="00C06161"/>
    <w:rsid w:val="00C06B76"/>
    <w:rsid w:val="00C06C67"/>
    <w:rsid w:val="00C0729B"/>
    <w:rsid w:val="00C07F8C"/>
    <w:rsid w:val="00C10983"/>
    <w:rsid w:val="00C10AEE"/>
    <w:rsid w:val="00C114A4"/>
    <w:rsid w:val="00C11E3D"/>
    <w:rsid w:val="00C11F55"/>
    <w:rsid w:val="00C11F8B"/>
    <w:rsid w:val="00C13781"/>
    <w:rsid w:val="00C145AF"/>
    <w:rsid w:val="00C14CA3"/>
    <w:rsid w:val="00C1533C"/>
    <w:rsid w:val="00C168E8"/>
    <w:rsid w:val="00C16F07"/>
    <w:rsid w:val="00C1711D"/>
    <w:rsid w:val="00C17930"/>
    <w:rsid w:val="00C17C0F"/>
    <w:rsid w:val="00C17D52"/>
    <w:rsid w:val="00C17E6C"/>
    <w:rsid w:val="00C2001F"/>
    <w:rsid w:val="00C2066F"/>
    <w:rsid w:val="00C20D5F"/>
    <w:rsid w:val="00C20E7B"/>
    <w:rsid w:val="00C2131B"/>
    <w:rsid w:val="00C21F1C"/>
    <w:rsid w:val="00C229F9"/>
    <w:rsid w:val="00C22B4D"/>
    <w:rsid w:val="00C23DD9"/>
    <w:rsid w:val="00C23E33"/>
    <w:rsid w:val="00C24444"/>
    <w:rsid w:val="00C24AE2"/>
    <w:rsid w:val="00C24C3A"/>
    <w:rsid w:val="00C2518E"/>
    <w:rsid w:val="00C2574F"/>
    <w:rsid w:val="00C2630E"/>
    <w:rsid w:val="00C26440"/>
    <w:rsid w:val="00C26F5B"/>
    <w:rsid w:val="00C274F6"/>
    <w:rsid w:val="00C2772D"/>
    <w:rsid w:val="00C27AC6"/>
    <w:rsid w:val="00C27E10"/>
    <w:rsid w:val="00C30089"/>
    <w:rsid w:val="00C3013B"/>
    <w:rsid w:val="00C30BE0"/>
    <w:rsid w:val="00C30DE5"/>
    <w:rsid w:val="00C31775"/>
    <w:rsid w:val="00C31929"/>
    <w:rsid w:val="00C31DD0"/>
    <w:rsid w:val="00C328AE"/>
    <w:rsid w:val="00C32D71"/>
    <w:rsid w:val="00C34D36"/>
    <w:rsid w:val="00C35339"/>
    <w:rsid w:val="00C35F62"/>
    <w:rsid w:val="00C369A8"/>
    <w:rsid w:val="00C36D4C"/>
    <w:rsid w:val="00C36FE1"/>
    <w:rsid w:val="00C371AC"/>
    <w:rsid w:val="00C371E0"/>
    <w:rsid w:val="00C371FE"/>
    <w:rsid w:val="00C37B3A"/>
    <w:rsid w:val="00C37C0A"/>
    <w:rsid w:val="00C4052F"/>
    <w:rsid w:val="00C40AF1"/>
    <w:rsid w:val="00C40CB8"/>
    <w:rsid w:val="00C42311"/>
    <w:rsid w:val="00C423A9"/>
    <w:rsid w:val="00C425E8"/>
    <w:rsid w:val="00C42941"/>
    <w:rsid w:val="00C42EF4"/>
    <w:rsid w:val="00C42F4E"/>
    <w:rsid w:val="00C43555"/>
    <w:rsid w:val="00C43865"/>
    <w:rsid w:val="00C43A44"/>
    <w:rsid w:val="00C447E8"/>
    <w:rsid w:val="00C44AD1"/>
    <w:rsid w:val="00C45653"/>
    <w:rsid w:val="00C46AC8"/>
    <w:rsid w:val="00C46E1C"/>
    <w:rsid w:val="00C47232"/>
    <w:rsid w:val="00C477C6"/>
    <w:rsid w:val="00C512E0"/>
    <w:rsid w:val="00C522F3"/>
    <w:rsid w:val="00C5266F"/>
    <w:rsid w:val="00C5367E"/>
    <w:rsid w:val="00C53910"/>
    <w:rsid w:val="00C53AB0"/>
    <w:rsid w:val="00C54746"/>
    <w:rsid w:val="00C5477B"/>
    <w:rsid w:val="00C54856"/>
    <w:rsid w:val="00C54B62"/>
    <w:rsid w:val="00C54CC5"/>
    <w:rsid w:val="00C54E9D"/>
    <w:rsid w:val="00C557FD"/>
    <w:rsid w:val="00C569DE"/>
    <w:rsid w:val="00C56E85"/>
    <w:rsid w:val="00C56EC5"/>
    <w:rsid w:val="00C578CE"/>
    <w:rsid w:val="00C57C13"/>
    <w:rsid w:val="00C57F7F"/>
    <w:rsid w:val="00C61203"/>
    <w:rsid w:val="00C61287"/>
    <w:rsid w:val="00C61D64"/>
    <w:rsid w:val="00C642F5"/>
    <w:rsid w:val="00C64B1F"/>
    <w:rsid w:val="00C64BBC"/>
    <w:rsid w:val="00C650FA"/>
    <w:rsid w:val="00C653A5"/>
    <w:rsid w:val="00C6587B"/>
    <w:rsid w:val="00C65AB5"/>
    <w:rsid w:val="00C660E9"/>
    <w:rsid w:val="00C6649F"/>
    <w:rsid w:val="00C66A5B"/>
    <w:rsid w:val="00C66EA1"/>
    <w:rsid w:val="00C67339"/>
    <w:rsid w:val="00C67D56"/>
    <w:rsid w:val="00C70030"/>
    <w:rsid w:val="00C700D5"/>
    <w:rsid w:val="00C70480"/>
    <w:rsid w:val="00C70722"/>
    <w:rsid w:val="00C709FB"/>
    <w:rsid w:val="00C70F5B"/>
    <w:rsid w:val="00C72DFC"/>
    <w:rsid w:val="00C7395B"/>
    <w:rsid w:val="00C73F46"/>
    <w:rsid w:val="00C74300"/>
    <w:rsid w:val="00C74728"/>
    <w:rsid w:val="00C75141"/>
    <w:rsid w:val="00C75ED3"/>
    <w:rsid w:val="00C762DD"/>
    <w:rsid w:val="00C7633C"/>
    <w:rsid w:val="00C76455"/>
    <w:rsid w:val="00C775BC"/>
    <w:rsid w:val="00C804AB"/>
    <w:rsid w:val="00C80FA6"/>
    <w:rsid w:val="00C813B1"/>
    <w:rsid w:val="00C814A2"/>
    <w:rsid w:val="00C824BE"/>
    <w:rsid w:val="00C83272"/>
    <w:rsid w:val="00C83BAC"/>
    <w:rsid w:val="00C83C73"/>
    <w:rsid w:val="00C844BE"/>
    <w:rsid w:val="00C846A0"/>
    <w:rsid w:val="00C8526E"/>
    <w:rsid w:val="00C854BB"/>
    <w:rsid w:val="00C854C2"/>
    <w:rsid w:val="00C85D65"/>
    <w:rsid w:val="00C864F9"/>
    <w:rsid w:val="00C878F1"/>
    <w:rsid w:val="00C87A0F"/>
    <w:rsid w:val="00C9024F"/>
    <w:rsid w:val="00C904E0"/>
    <w:rsid w:val="00C90D22"/>
    <w:rsid w:val="00C91291"/>
    <w:rsid w:val="00C91784"/>
    <w:rsid w:val="00C92B50"/>
    <w:rsid w:val="00C92DA0"/>
    <w:rsid w:val="00C94321"/>
    <w:rsid w:val="00C944B2"/>
    <w:rsid w:val="00C95C42"/>
    <w:rsid w:val="00C95F83"/>
    <w:rsid w:val="00C96C95"/>
    <w:rsid w:val="00C96DE0"/>
    <w:rsid w:val="00C96F71"/>
    <w:rsid w:val="00CA046D"/>
    <w:rsid w:val="00CA0ADF"/>
    <w:rsid w:val="00CA14A9"/>
    <w:rsid w:val="00CA175D"/>
    <w:rsid w:val="00CA244B"/>
    <w:rsid w:val="00CA2BB8"/>
    <w:rsid w:val="00CA2DCD"/>
    <w:rsid w:val="00CA2E51"/>
    <w:rsid w:val="00CA3153"/>
    <w:rsid w:val="00CA3AAF"/>
    <w:rsid w:val="00CA3AEE"/>
    <w:rsid w:val="00CA439B"/>
    <w:rsid w:val="00CA461E"/>
    <w:rsid w:val="00CA505A"/>
    <w:rsid w:val="00CA5891"/>
    <w:rsid w:val="00CA61EF"/>
    <w:rsid w:val="00CA6474"/>
    <w:rsid w:val="00CA6CD9"/>
    <w:rsid w:val="00CA6E06"/>
    <w:rsid w:val="00CA6EBF"/>
    <w:rsid w:val="00CA7C92"/>
    <w:rsid w:val="00CA7F6C"/>
    <w:rsid w:val="00CA7FFE"/>
    <w:rsid w:val="00CB095B"/>
    <w:rsid w:val="00CB0C50"/>
    <w:rsid w:val="00CB0E05"/>
    <w:rsid w:val="00CB12FA"/>
    <w:rsid w:val="00CB14F8"/>
    <w:rsid w:val="00CB24D7"/>
    <w:rsid w:val="00CB386F"/>
    <w:rsid w:val="00CB3FA8"/>
    <w:rsid w:val="00CB4132"/>
    <w:rsid w:val="00CB4519"/>
    <w:rsid w:val="00CB4811"/>
    <w:rsid w:val="00CB4A8B"/>
    <w:rsid w:val="00CB4B6C"/>
    <w:rsid w:val="00CB63EC"/>
    <w:rsid w:val="00CB68FF"/>
    <w:rsid w:val="00CB6ADD"/>
    <w:rsid w:val="00CB7951"/>
    <w:rsid w:val="00CC01DD"/>
    <w:rsid w:val="00CC0286"/>
    <w:rsid w:val="00CC10B4"/>
    <w:rsid w:val="00CC12BC"/>
    <w:rsid w:val="00CC136C"/>
    <w:rsid w:val="00CC1CEC"/>
    <w:rsid w:val="00CC28A7"/>
    <w:rsid w:val="00CC2B9D"/>
    <w:rsid w:val="00CC3E6B"/>
    <w:rsid w:val="00CC5603"/>
    <w:rsid w:val="00CC61C5"/>
    <w:rsid w:val="00CC66FE"/>
    <w:rsid w:val="00CC6E56"/>
    <w:rsid w:val="00CC74AE"/>
    <w:rsid w:val="00CD07E0"/>
    <w:rsid w:val="00CD07E9"/>
    <w:rsid w:val="00CD0EBD"/>
    <w:rsid w:val="00CD100D"/>
    <w:rsid w:val="00CD262D"/>
    <w:rsid w:val="00CD28E4"/>
    <w:rsid w:val="00CD2F2E"/>
    <w:rsid w:val="00CD3537"/>
    <w:rsid w:val="00CD376D"/>
    <w:rsid w:val="00CD378D"/>
    <w:rsid w:val="00CD5196"/>
    <w:rsid w:val="00CD51CE"/>
    <w:rsid w:val="00CD59A3"/>
    <w:rsid w:val="00CD59EC"/>
    <w:rsid w:val="00CD5F25"/>
    <w:rsid w:val="00CD6214"/>
    <w:rsid w:val="00CD6885"/>
    <w:rsid w:val="00CD6E9A"/>
    <w:rsid w:val="00CD7497"/>
    <w:rsid w:val="00CD799B"/>
    <w:rsid w:val="00CD7D32"/>
    <w:rsid w:val="00CD7E7B"/>
    <w:rsid w:val="00CE00AE"/>
    <w:rsid w:val="00CE02A3"/>
    <w:rsid w:val="00CE06D0"/>
    <w:rsid w:val="00CE0736"/>
    <w:rsid w:val="00CE092B"/>
    <w:rsid w:val="00CE1067"/>
    <w:rsid w:val="00CE127F"/>
    <w:rsid w:val="00CE134C"/>
    <w:rsid w:val="00CE16A3"/>
    <w:rsid w:val="00CE1D21"/>
    <w:rsid w:val="00CE2398"/>
    <w:rsid w:val="00CE246A"/>
    <w:rsid w:val="00CE25B1"/>
    <w:rsid w:val="00CE2674"/>
    <w:rsid w:val="00CE33F4"/>
    <w:rsid w:val="00CE3A84"/>
    <w:rsid w:val="00CE3E0B"/>
    <w:rsid w:val="00CE4C8F"/>
    <w:rsid w:val="00CE51D5"/>
    <w:rsid w:val="00CE5202"/>
    <w:rsid w:val="00CE5EE7"/>
    <w:rsid w:val="00CE673D"/>
    <w:rsid w:val="00CE792E"/>
    <w:rsid w:val="00CF15B3"/>
    <w:rsid w:val="00CF17AC"/>
    <w:rsid w:val="00CF1B17"/>
    <w:rsid w:val="00CF2671"/>
    <w:rsid w:val="00CF2D2B"/>
    <w:rsid w:val="00CF3973"/>
    <w:rsid w:val="00CF40BB"/>
    <w:rsid w:val="00CF417F"/>
    <w:rsid w:val="00CF63E5"/>
    <w:rsid w:val="00CF6525"/>
    <w:rsid w:val="00CF6863"/>
    <w:rsid w:val="00CF6CBD"/>
    <w:rsid w:val="00CF70F0"/>
    <w:rsid w:val="00CF7615"/>
    <w:rsid w:val="00D00935"/>
    <w:rsid w:val="00D016BE"/>
    <w:rsid w:val="00D016C9"/>
    <w:rsid w:val="00D024FD"/>
    <w:rsid w:val="00D027A9"/>
    <w:rsid w:val="00D02C3D"/>
    <w:rsid w:val="00D02CC7"/>
    <w:rsid w:val="00D0333F"/>
    <w:rsid w:val="00D0357A"/>
    <w:rsid w:val="00D038A5"/>
    <w:rsid w:val="00D03C17"/>
    <w:rsid w:val="00D04149"/>
    <w:rsid w:val="00D04234"/>
    <w:rsid w:val="00D0454C"/>
    <w:rsid w:val="00D0530C"/>
    <w:rsid w:val="00D054D1"/>
    <w:rsid w:val="00D054ED"/>
    <w:rsid w:val="00D057B4"/>
    <w:rsid w:val="00D06259"/>
    <w:rsid w:val="00D0649E"/>
    <w:rsid w:val="00D064D1"/>
    <w:rsid w:val="00D06A68"/>
    <w:rsid w:val="00D06D08"/>
    <w:rsid w:val="00D07888"/>
    <w:rsid w:val="00D07927"/>
    <w:rsid w:val="00D108E6"/>
    <w:rsid w:val="00D1103E"/>
    <w:rsid w:val="00D11C22"/>
    <w:rsid w:val="00D12204"/>
    <w:rsid w:val="00D122A4"/>
    <w:rsid w:val="00D1259D"/>
    <w:rsid w:val="00D1268F"/>
    <w:rsid w:val="00D12D24"/>
    <w:rsid w:val="00D131D2"/>
    <w:rsid w:val="00D133DD"/>
    <w:rsid w:val="00D13E25"/>
    <w:rsid w:val="00D13E82"/>
    <w:rsid w:val="00D140F6"/>
    <w:rsid w:val="00D14CCC"/>
    <w:rsid w:val="00D158B9"/>
    <w:rsid w:val="00D15C75"/>
    <w:rsid w:val="00D164A8"/>
    <w:rsid w:val="00D16813"/>
    <w:rsid w:val="00D1694C"/>
    <w:rsid w:val="00D16EE6"/>
    <w:rsid w:val="00D17264"/>
    <w:rsid w:val="00D176F8"/>
    <w:rsid w:val="00D1779F"/>
    <w:rsid w:val="00D20A9A"/>
    <w:rsid w:val="00D21702"/>
    <w:rsid w:val="00D21717"/>
    <w:rsid w:val="00D2188E"/>
    <w:rsid w:val="00D21AF2"/>
    <w:rsid w:val="00D21FEB"/>
    <w:rsid w:val="00D2320A"/>
    <w:rsid w:val="00D238F5"/>
    <w:rsid w:val="00D24B8A"/>
    <w:rsid w:val="00D2530D"/>
    <w:rsid w:val="00D258E4"/>
    <w:rsid w:val="00D259FB"/>
    <w:rsid w:val="00D25CBB"/>
    <w:rsid w:val="00D25DBD"/>
    <w:rsid w:val="00D2626B"/>
    <w:rsid w:val="00D268FC"/>
    <w:rsid w:val="00D26A40"/>
    <w:rsid w:val="00D27923"/>
    <w:rsid w:val="00D27FF2"/>
    <w:rsid w:val="00D30185"/>
    <w:rsid w:val="00D31DCC"/>
    <w:rsid w:val="00D3272A"/>
    <w:rsid w:val="00D32BEA"/>
    <w:rsid w:val="00D333C1"/>
    <w:rsid w:val="00D3357F"/>
    <w:rsid w:val="00D336EF"/>
    <w:rsid w:val="00D33DC3"/>
    <w:rsid w:val="00D344E1"/>
    <w:rsid w:val="00D34BC6"/>
    <w:rsid w:val="00D34F02"/>
    <w:rsid w:val="00D351BD"/>
    <w:rsid w:val="00D35681"/>
    <w:rsid w:val="00D35951"/>
    <w:rsid w:val="00D36154"/>
    <w:rsid w:val="00D3641B"/>
    <w:rsid w:val="00D366A4"/>
    <w:rsid w:val="00D366D7"/>
    <w:rsid w:val="00D36C84"/>
    <w:rsid w:val="00D41052"/>
    <w:rsid w:val="00D41377"/>
    <w:rsid w:val="00D414A5"/>
    <w:rsid w:val="00D417EA"/>
    <w:rsid w:val="00D41E6E"/>
    <w:rsid w:val="00D4214D"/>
    <w:rsid w:val="00D42167"/>
    <w:rsid w:val="00D422DD"/>
    <w:rsid w:val="00D42A98"/>
    <w:rsid w:val="00D42C5E"/>
    <w:rsid w:val="00D43072"/>
    <w:rsid w:val="00D432AD"/>
    <w:rsid w:val="00D4338D"/>
    <w:rsid w:val="00D439A7"/>
    <w:rsid w:val="00D43C07"/>
    <w:rsid w:val="00D43E88"/>
    <w:rsid w:val="00D4479A"/>
    <w:rsid w:val="00D448C1"/>
    <w:rsid w:val="00D45DB1"/>
    <w:rsid w:val="00D46A65"/>
    <w:rsid w:val="00D478F1"/>
    <w:rsid w:val="00D479E2"/>
    <w:rsid w:val="00D47D5E"/>
    <w:rsid w:val="00D47D6E"/>
    <w:rsid w:val="00D47ECB"/>
    <w:rsid w:val="00D50047"/>
    <w:rsid w:val="00D500D0"/>
    <w:rsid w:val="00D50BFE"/>
    <w:rsid w:val="00D50E77"/>
    <w:rsid w:val="00D50EA3"/>
    <w:rsid w:val="00D5131C"/>
    <w:rsid w:val="00D5271F"/>
    <w:rsid w:val="00D52B7A"/>
    <w:rsid w:val="00D5306A"/>
    <w:rsid w:val="00D5388C"/>
    <w:rsid w:val="00D53B67"/>
    <w:rsid w:val="00D53BF4"/>
    <w:rsid w:val="00D53F08"/>
    <w:rsid w:val="00D542BB"/>
    <w:rsid w:val="00D542C0"/>
    <w:rsid w:val="00D54A44"/>
    <w:rsid w:val="00D54B8F"/>
    <w:rsid w:val="00D54BE4"/>
    <w:rsid w:val="00D5559E"/>
    <w:rsid w:val="00D55B9F"/>
    <w:rsid w:val="00D56549"/>
    <w:rsid w:val="00D56674"/>
    <w:rsid w:val="00D56D49"/>
    <w:rsid w:val="00D5712C"/>
    <w:rsid w:val="00D57CCD"/>
    <w:rsid w:val="00D605A9"/>
    <w:rsid w:val="00D607FE"/>
    <w:rsid w:val="00D608E4"/>
    <w:rsid w:val="00D6093A"/>
    <w:rsid w:val="00D60AAD"/>
    <w:rsid w:val="00D60D11"/>
    <w:rsid w:val="00D613D1"/>
    <w:rsid w:val="00D61783"/>
    <w:rsid w:val="00D6195B"/>
    <w:rsid w:val="00D61A17"/>
    <w:rsid w:val="00D62B55"/>
    <w:rsid w:val="00D62C17"/>
    <w:rsid w:val="00D630C1"/>
    <w:rsid w:val="00D63397"/>
    <w:rsid w:val="00D6357A"/>
    <w:rsid w:val="00D63BA5"/>
    <w:rsid w:val="00D6503C"/>
    <w:rsid w:val="00D6521B"/>
    <w:rsid w:val="00D65559"/>
    <w:rsid w:val="00D65650"/>
    <w:rsid w:val="00D659B3"/>
    <w:rsid w:val="00D65A8F"/>
    <w:rsid w:val="00D66B55"/>
    <w:rsid w:val="00D674F8"/>
    <w:rsid w:val="00D70684"/>
    <w:rsid w:val="00D7095C"/>
    <w:rsid w:val="00D70A7E"/>
    <w:rsid w:val="00D71532"/>
    <w:rsid w:val="00D71BDB"/>
    <w:rsid w:val="00D72D2D"/>
    <w:rsid w:val="00D7336E"/>
    <w:rsid w:val="00D733F6"/>
    <w:rsid w:val="00D73660"/>
    <w:rsid w:val="00D742B2"/>
    <w:rsid w:val="00D7487D"/>
    <w:rsid w:val="00D75B2A"/>
    <w:rsid w:val="00D75EFF"/>
    <w:rsid w:val="00D76367"/>
    <w:rsid w:val="00D772A3"/>
    <w:rsid w:val="00D77D49"/>
    <w:rsid w:val="00D802C6"/>
    <w:rsid w:val="00D8209B"/>
    <w:rsid w:val="00D8233F"/>
    <w:rsid w:val="00D82BD2"/>
    <w:rsid w:val="00D832B4"/>
    <w:rsid w:val="00D83510"/>
    <w:rsid w:val="00D83561"/>
    <w:rsid w:val="00D83B61"/>
    <w:rsid w:val="00D8526A"/>
    <w:rsid w:val="00D853F2"/>
    <w:rsid w:val="00D85542"/>
    <w:rsid w:val="00D85A3C"/>
    <w:rsid w:val="00D861B2"/>
    <w:rsid w:val="00D86891"/>
    <w:rsid w:val="00D87656"/>
    <w:rsid w:val="00D876FE"/>
    <w:rsid w:val="00D87A19"/>
    <w:rsid w:val="00D90F8A"/>
    <w:rsid w:val="00D91583"/>
    <w:rsid w:val="00D9235F"/>
    <w:rsid w:val="00D924D1"/>
    <w:rsid w:val="00D92588"/>
    <w:rsid w:val="00D925B8"/>
    <w:rsid w:val="00D9294C"/>
    <w:rsid w:val="00D92BEB"/>
    <w:rsid w:val="00D92F2A"/>
    <w:rsid w:val="00D93133"/>
    <w:rsid w:val="00D93216"/>
    <w:rsid w:val="00D935C4"/>
    <w:rsid w:val="00D93A78"/>
    <w:rsid w:val="00D93ADF"/>
    <w:rsid w:val="00D93C72"/>
    <w:rsid w:val="00D93E91"/>
    <w:rsid w:val="00D94DA9"/>
    <w:rsid w:val="00D951ED"/>
    <w:rsid w:val="00D954DF"/>
    <w:rsid w:val="00D956CB"/>
    <w:rsid w:val="00D957B7"/>
    <w:rsid w:val="00D95AEA"/>
    <w:rsid w:val="00D95AF8"/>
    <w:rsid w:val="00D96035"/>
    <w:rsid w:val="00D96B0D"/>
    <w:rsid w:val="00D96FCA"/>
    <w:rsid w:val="00D97945"/>
    <w:rsid w:val="00D97A7C"/>
    <w:rsid w:val="00D97AF2"/>
    <w:rsid w:val="00DA1EE1"/>
    <w:rsid w:val="00DA24EC"/>
    <w:rsid w:val="00DA265C"/>
    <w:rsid w:val="00DA2743"/>
    <w:rsid w:val="00DA29E8"/>
    <w:rsid w:val="00DA411F"/>
    <w:rsid w:val="00DA41F4"/>
    <w:rsid w:val="00DA42AC"/>
    <w:rsid w:val="00DA493E"/>
    <w:rsid w:val="00DA4AC6"/>
    <w:rsid w:val="00DA4D57"/>
    <w:rsid w:val="00DA4DE7"/>
    <w:rsid w:val="00DA560C"/>
    <w:rsid w:val="00DA603C"/>
    <w:rsid w:val="00DA610C"/>
    <w:rsid w:val="00DA6841"/>
    <w:rsid w:val="00DA6A8A"/>
    <w:rsid w:val="00DB00A1"/>
    <w:rsid w:val="00DB0198"/>
    <w:rsid w:val="00DB024A"/>
    <w:rsid w:val="00DB06D5"/>
    <w:rsid w:val="00DB2AFC"/>
    <w:rsid w:val="00DB2B39"/>
    <w:rsid w:val="00DB3D89"/>
    <w:rsid w:val="00DB415F"/>
    <w:rsid w:val="00DB489A"/>
    <w:rsid w:val="00DB49F5"/>
    <w:rsid w:val="00DB6797"/>
    <w:rsid w:val="00DB77FB"/>
    <w:rsid w:val="00DB7B40"/>
    <w:rsid w:val="00DB7FC2"/>
    <w:rsid w:val="00DB7FF1"/>
    <w:rsid w:val="00DC0367"/>
    <w:rsid w:val="00DC0BF5"/>
    <w:rsid w:val="00DC0F48"/>
    <w:rsid w:val="00DC10B6"/>
    <w:rsid w:val="00DC1A29"/>
    <w:rsid w:val="00DC1B48"/>
    <w:rsid w:val="00DC24F1"/>
    <w:rsid w:val="00DC2A64"/>
    <w:rsid w:val="00DC2C54"/>
    <w:rsid w:val="00DC3229"/>
    <w:rsid w:val="00DC3EF9"/>
    <w:rsid w:val="00DC4061"/>
    <w:rsid w:val="00DC4667"/>
    <w:rsid w:val="00DC46F2"/>
    <w:rsid w:val="00DC4BB4"/>
    <w:rsid w:val="00DC4BE3"/>
    <w:rsid w:val="00DC5194"/>
    <w:rsid w:val="00DC5776"/>
    <w:rsid w:val="00DC6498"/>
    <w:rsid w:val="00DC6E27"/>
    <w:rsid w:val="00DC7827"/>
    <w:rsid w:val="00DC7A3A"/>
    <w:rsid w:val="00DD00AF"/>
    <w:rsid w:val="00DD079E"/>
    <w:rsid w:val="00DD0F66"/>
    <w:rsid w:val="00DD2071"/>
    <w:rsid w:val="00DD3384"/>
    <w:rsid w:val="00DD3687"/>
    <w:rsid w:val="00DD3E9D"/>
    <w:rsid w:val="00DD4029"/>
    <w:rsid w:val="00DD4150"/>
    <w:rsid w:val="00DD4CC3"/>
    <w:rsid w:val="00DD4FE5"/>
    <w:rsid w:val="00DD524F"/>
    <w:rsid w:val="00DD544B"/>
    <w:rsid w:val="00DD55D3"/>
    <w:rsid w:val="00DD5A4D"/>
    <w:rsid w:val="00DD5DB6"/>
    <w:rsid w:val="00DD750A"/>
    <w:rsid w:val="00DD789E"/>
    <w:rsid w:val="00DD791E"/>
    <w:rsid w:val="00DD7B02"/>
    <w:rsid w:val="00DD7E4E"/>
    <w:rsid w:val="00DE01DC"/>
    <w:rsid w:val="00DE21BA"/>
    <w:rsid w:val="00DE253E"/>
    <w:rsid w:val="00DE25D5"/>
    <w:rsid w:val="00DE2E43"/>
    <w:rsid w:val="00DE342F"/>
    <w:rsid w:val="00DE3746"/>
    <w:rsid w:val="00DE414B"/>
    <w:rsid w:val="00DE44DA"/>
    <w:rsid w:val="00DE4783"/>
    <w:rsid w:val="00DE4ABF"/>
    <w:rsid w:val="00DE5A60"/>
    <w:rsid w:val="00DE61C8"/>
    <w:rsid w:val="00DE621A"/>
    <w:rsid w:val="00DE64B3"/>
    <w:rsid w:val="00DE772D"/>
    <w:rsid w:val="00DF0138"/>
    <w:rsid w:val="00DF057F"/>
    <w:rsid w:val="00DF081C"/>
    <w:rsid w:val="00DF1389"/>
    <w:rsid w:val="00DF1D87"/>
    <w:rsid w:val="00DF2AF2"/>
    <w:rsid w:val="00DF30D1"/>
    <w:rsid w:val="00DF39EC"/>
    <w:rsid w:val="00DF3E56"/>
    <w:rsid w:val="00DF4AAC"/>
    <w:rsid w:val="00DF4E02"/>
    <w:rsid w:val="00DF5503"/>
    <w:rsid w:val="00DF56B4"/>
    <w:rsid w:val="00DF6B00"/>
    <w:rsid w:val="00DF797B"/>
    <w:rsid w:val="00DF7B0A"/>
    <w:rsid w:val="00DF7B18"/>
    <w:rsid w:val="00E0183C"/>
    <w:rsid w:val="00E024A2"/>
    <w:rsid w:val="00E02E55"/>
    <w:rsid w:val="00E03709"/>
    <w:rsid w:val="00E03805"/>
    <w:rsid w:val="00E03BA1"/>
    <w:rsid w:val="00E03BC7"/>
    <w:rsid w:val="00E04073"/>
    <w:rsid w:val="00E040A2"/>
    <w:rsid w:val="00E04871"/>
    <w:rsid w:val="00E04C46"/>
    <w:rsid w:val="00E0502D"/>
    <w:rsid w:val="00E056EB"/>
    <w:rsid w:val="00E072F0"/>
    <w:rsid w:val="00E07676"/>
    <w:rsid w:val="00E077E2"/>
    <w:rsid w:val="00E10092"/>
    <w:rsid w:val="00E102D5"/>
    <w:rsid w:val="00E1033D"/>
    <w:rsid w:val="00E10553"/>
    <w:rsid w:val="00E10C4F"/>
    <w:rsid w:val="00E10F14"/>
    <w:rsid w:val="00E110B3"/>
    <w:rsid w:val="00E1175D"/>
    <w:rsid w:val="00E11878"/>
    <w:rsid w:val="00E11B7C"/>
    <w:rsid w:val="00E121F6"/>
    <w:rsid w:val="00E13264"/>
    <w:rsid w:val="00E13E63"/>
    <w:rsid w:val="00E147CD"/>
    <w:rsid w:val="00E15108"/>
    <w:rsid w:val="00E15380"/>
    <w:rsid w:val="00E163FD"/>
    <w:rsid w:val="00E16838"/>
    <w:rsid w:val="00E16E04"/>
    <w:rsid w:val="00E1723D"/>
    <w:rsid w:val="00E17839"/>
    <w:rsid w:val="00E17B96"/>
    <w:rsid w:val="00E17BE2"/>
    <w:rsid w:val="00E17E73"/>
    <w:rsid w:val="00E20301"/>
    <w:rsid w:val="00E2091F"/>
    <w:rsid w:val="00E213D4"/>
    <w:rsid w:val="00E214C4"/>
    <w:rsid w:val="00E217A8"/>
    <w:rsid w:val="00E21D74"/>
    <w:rsid w:val="00E21D87"/>
    <w:rsid w:val="00E22E08"/>
    <w:rsid w:val="00E236AF"/>
    <w:rsid w:val="00E23E65"/>
    <w:rsid w:val="00E24313"/>
    <w:rsid w:val="00E256FE"/>
    <w:rsid w:val="00E25869"/>
    <w:rsid w:val="00E25CCA"/>
    <w:rsid w:val="00E25FDB"/>
    <w:rsid w:val="00E26356"/>
    <w:rsid w:val="00E26AB5"/>
    <w:rsid w:val="00E26FA8"/>
    <w:rsid w:val="00E30167"/>
    <w:rsid w:val="00E313C0"/>
    <w:rsid w:val="00E31458"/>
    <w:rsid w:val="00E31A03"/>
    <w:rsid w:val="00E324D9"/>
    <w:rsid w:val="00E3287B"/>
    <w:rsid w:val="00E330E4"/>
    <w:rsid w:val="00E334AD"/>
    <w:rsid w:val="00E33A56"/>
    <w:rsid w:val="00E33BAC"/>
    <w:rsid w:val="00E343B4"/>
    <w:rsid w:val="00E349DE"/>
    <w:rsid w:val="00E35515"/>
    <w:rsid w:val="00E36022"/>
    <w:rsid w:val="00E36BCB"/>
    <w:rsid w:val="00E36F64"/>
    <w:rsid w:val="00E37502"/>
    <w:rsid w:val="00E37F2D"/>
    <w:rsid w:val="00E4036D"/>
    <w:rsid w:val="00E4040D"/>
    <w:rsid w:val="00E40A38"/>
    <w:rsid w:val="00E40FF5"/>
    <w:rsid w:val="00E414FF"/>
    <w:rsid w:val="00E418CB"/>
    <w:rsid w:val="00E41C51"/>
    <w:rsid w:val="00E42407"/>
    <w:rsid w:val="00E428EC"/>
    <w:rsid w:val="00E432B7"/>
    <w:rsid w:val="00E43B2B"/>
    <w:rsid w:val="00E440C3"/>
    <w:rsid w:val="00E44D5B"/>
    <w:rsid w:val="00E459A6"/>
    <w:rsid w:val="00E45E73"/>
    <w:rsid w:val="00E4627B"/>
    <w:rsid w:val="00E46304"/>
    <w:rsid w:val="00E47262"/>
    <w:rsid w:val="00E47B4D"/>
    <w:rsid w:val="00E47FC8"/>
    <w:rsid w:val="00E503D4"/>
    <w:rsid w:val="00E505AC"/>
    <w:rsid w:val="00E50787"/>
    <w:rsid w:val="00E50DC9"/>
    <w:rsid w:val="00E51072"/>
    <w:rsid w:val="00E52A76"/>
    <w:rsid w:val="00E52EE0"/>
    <w:rsid w:val="00E52FD2"/>
    <w:rsid w:val="00E53689"/>
    <w:rsid w:val="00E53876"/>
    <w:rsid w:val="00E54348"/>
    <w:rsid w:val="00E54CFA"/>
    <w:rsid w:val="00E54F69"/>
    <w:rsid w:val="00E5576E"/>
    <w:rsid w:val="00E56E30"/>
    <w:rsid w:val="00E5722C"/>
    <w:rsid w:val="00E57B53"/>
    <w:rsid w:val="00E60550"/>
    <w:rsid w:val="00E6184A"/>
    <w:rsid w:val="00E620CF"/>
    <w:rsid w:val="00E624E3"/>
    <w:rsid w:val="00E62722"/>
    <w:rsid w:val="00E6274D"/>
    <w:rsid w:val="00E62975"/>
    <w:rsid w:val="00E633D9"/>
    <w:rsid w:val="00E63532"/>
    <w:rsid w:val="00E64346"/>
    <w:rsid w:val="00E64F0F"/>
    <w:rsid w:val="00E65338"/>
    <w:rsid w:val="00E65440"/>
    <w:rsid w:val="00E656A5"/>
    <w:rsid w:val="00E65855"/>
    <w:rsid w:val="00E65DAC"/>
    <w:rsid w:val="00E65DBF"/>
    <w:rsid w:val="00E65E2B"/>
    <w:rsid w:val="00E66484"/>
    <w:rsid w:val="00E665F7"/>
    <w:rsid w:val="00E667D6"/>
    <w:rsid w:val="00E66B2A"/>
    <w:rsid w:val="00E6720E"/>
    <w:rsid w:val="00E679FF"/>
    <w:rsid w:val="00E67B2C"/>
    <w:rsid w:val="00E67CE8"/>
    <w:rsid w:val="00E707CD"/>
    <w:rsid w:val="00E70CE5"/>
    <w:rsid w:val="00E71B44"/>
    <w:rsid w:val="00E72EE6"/>
    <w:rsid w:val="00E74B83"/>
    <w:rsid w:val="00E75F41"/>
    <w:rsid w:val="00E76624"/>
    <w:rsid w:val="00E76997"/>
    <w:rsid w:val="00E77826"/>
    <w:rsid w:val="00E8132F"/>
    <w:rsid w:val="00E81C42"/>
    <w:rsid w:val="00E82BFA"/>
    <w:rsid w:val="00E82EFF"/>
    <w:rsid w:val="00E8372B"/>
    <w:rsid w:val="00E84041"/>
    <w:rsid w:val="00E84344"/>
    <w:rsid w:val="00E846F6"/>
    <w:rsid w:val="00E84987"/>
    <w:rsid w:val="00E84CD6"/>
    <w:rsid w:val="00E85245"/>
    <w:rsid w:val="00E85355"/>
    <w:rsid w:val="00E8540B"/>
    <w:rsid w:val="00E854AE"/>
    <w:rsid w:val="00E90165"/>
    <w:rsid w:val="00E9121F"/>
    <w:rsid w:val="00E91348"/>
    <w:rsid w:val="00E91455"/>
    <w:rsid w:val="00E91BB5"/>
    <w:rsid w:val="00E9204D"/>
    <w:rsid w:val="00E9268E"/>
    <w:rsid w:val="00E92C5C"/>
    <w:rsid w:val="00E9382C"/>
    <w:rsid w:val="00E947D0"/>
    <w:rsid w:val="00E95BB4"/>
    <w:rsid w:val="00E95DED"/>
    <w:rsid w:val="00E96720"/>
    <w:rsid w:val="00E96B01"/>
    <w:rsid w:val="00E97023"/>
    <w:rsid w:val="00E97922"/>
    <w:rsid w:val="00E979E8"/>
    <w:rsid w:val="00EA0F5C"/>
    <w:rsid w:val="00EA12EC"/>
    <w:rsid w:val="00EA1890"/>
    <w:rsid w:val="00EA298E"/>
    <w:rsid w:val="00EA2FF5"/>
    <w:rsid w:val="00EA30BE"/>
    <w:rsid w:val="00EA30FF"/>
    <w:rsid w:val="00EA3649"/>
    <w:rsid w:val="00EA445B"/>
    <w:rsid w:val="00EA4524"/>
    <w:rsid w:val="00EA46B3"/>
    <w:rsid w:val="00EA47E3"/>
    <w:rsid w:val="00EA4B8E"/>
    <w:rsid w:val="00EA539B"/>
    <w:rsid w:val="00EA5B08"/>
    <w:rsid w:val="00EA6DC2"/>
    <w:rsid w:val="00EA6F59"/>
    <w:rsid w:val="00EA78E6"/>
    <w:rsid w:val="00EA7B79"/>
    <w:rsid w:val="00EB0381"/>
    <w:rsid w:val="00EB050B"/>
    <w:rsid w:val="00EB085A"/>
    <w:rsid w:val="00EB09A9"/>
    <w:rsid w:val="00EB158D"/>
    <w:rsid w:val="00EB17E2"/>
    <w:rsid w:val="00EB18B4"/>
    <w:rsid w:val="00EB1C78"/>
    <w:rsid w:val="00EB2518"/>
    <w:rsid w:val="00EB2B2F"/>
    <w:rsid w:val="00EB2B5C"/>
    <w:rsid w:val="00EB2CB5"/>
    <w:rsid w:val="00EB2F8C"/>
    <w:rsid w:val="00EB4470"/>
    <w:rsid w:val="00EB5074"/>
    <w:rsid w:val="00EB6314"/>
    <w:rsid w:val="00EB6404"/>
    <w:rsid w:val="00EB6539"/>
    <w:rsid w:val="00EB6881"/>
    <w:rsid w:val="00EB6912"/>
    <w:rsid w:val="00EB6DF1"/>
    <w:rsid w:val="00EB731D"/>
    <w:rsid w:val="00EC05FB"/>
    <w:rsid w:val="00EC0AD4"/>
    <w:rsid w:val="00EC1778"/>
    <w:rsid w:val="00EC3E96"/>
    <w:rsid w:val="00EC440B"/>
    <w:rsid w:val="00EC46F7"/>
    <w:rsid w:val="00EC5B9C"/>
    <w:rsid w:val="00EC5FB1"/>
    <w:rsid w:val="00EC635D"/>
    <w:rsid w:val="00EC71B1"/>
    <w:rsid w:val="00ED1600"/>
    <w:rsid w:val="00ED1AE6"/>
    <w:rsid w:val="00ED1D3F"/>
    <w:rsid w:val="00ED253A"/>
    <w:rsid w:val="00ED302E"/>
    <w:rsid w:val="00ED327B"/>
    <w:rsid w:val="00ED4505"/>
    <w:rsid w:val="00ED61E6"/>
    <w:rsid w:val="00ED630F"/>
    <w:rsid w:val="00ED639E"/>
    <w:rsid w:val="00ED6531"/>
    <w:rsid w:val="00ED6E5D"/>
    <w:rsid w:val="00ED6F42"/>
    <w:rsid w:val="00ED71A3"/>
    <w:rsid w:val="00ED7233"/>
    <w:rsid w:val="00ED78CA"/>
    <w:rsid w:val="00ED7F0A"/>
    <w:rsid w:val="00EE0117"/>
    <w:rsid w:val="00EE01CB"/>
    <w:rsid w:val="00EE03DC"/>
    <w:rsid w:val="00EE0717"/>
    <w:rsid w:val="00EE0D46"/>
    <w:rsid w:val="00EE163D"/>
    <w:rsid w:val="00EE1991"/>
    <w:rsid w:val="00EE228A"/>
    <w:rsid w:val="00EE25BD"/>
    <w:rsid w:val="00EE2C8F"/>
    <w:rsid w:val="00EE35C3"/>
    <w:rsid w:val="00EE5B78"/>
    <w:rsid w:val="00EE5BBC"/>
    <w:rsid w:val="00EE5F15"/>
    <w:rsid w:val="00EE5FDB"/>
    <w:rsid w:val="00EE6148"/>
    <w:rsid w:val="00EE6B22"/>
    <w:rsid w:val="00EE6E0B"/>
    <w:rsid w:val="00EE6FA2"/>
    <w:rsid w:val="00EE7313"/>
    <w:rsid w:val="00EE73A3"/>
    <w:rsid w:val="00EE77D1"/>
    <w:rsid w:val="00EE77DF"/>
    <w:rsid w:val="00EE7943"/>
    <w:rsid w:val="00EF0141"/>
    <w:rsid w:val="00EF03C3"/>
    <w:rsid w:val="00EF09C2"/>
    <w:rsid w:val="00EF0FAE"/>
    <w:rsid w:val="00EF1B9D"/>
    <w:rsid w:val="00EF25BC"/>
    <w:rsid w:val="00EF261F"/>
    <w:rsid w:val="00EF2B85"/>
    <w:rsid w:val="00EF2FE4"/>
    <w:rsid w:val="00EF39F5"/>
    <w:rsid w:val="00EF3AAA"/>
    <w:rsid w:val="00EF3EDF"/>
    <w:rsid w:val="00EF4B3F"/>
    <w:rsid w:val="00EF4C08"/>
    <w:rsid w:val="00EF53CE"/>
    <w:rsid w:val="00EF5968"/>
    <w:rsid w:val="00EF609B"/>
    <w:rsid w:val="00EF62F4"/>
    <w:rsid w:val="00EF6A93"/>
    <w:rsid w:val="00EF6F68"/>
    <w:rsid w:val="00EF724D"/>
    <w:rsid w:val="00EF7263"/>
    <w:rsid w:val="00EF7ADE"/>
    <w:rsid w:val="00EF7C6C"/>
    <w:rsid w:val="00EF7EA5"/>
    <w:rsid w:val="00EF7EC9"/>
    <w:rsid w:val="00F018F8"/>
    <w:rsid w:val="00F01A53"/>
    <w:rsid w:val="00F01E70"/>
    <w:rsid w:val="00F020EB"/>
    <w:rsid w:val="00F026B4"/>
    <w:rsid w:val="00F0283E"/>
    <w:rsid w:val="00F02B00"/>
    <w:rsid w:val="00F02F46"/>
    <w:rsid w:val="00F03414"/>
    <w:rsid w:val="00F03430"/>
    <w:rsid w:val="00F0365E"/>
    <w:rsid w:val="00F03E11"/>
    <w:rsid w:val="00F04578"/>
    <w:rsid w:val="00F0475A"/>
    <w:rsid w:val="00F055C6"/>
    <w:rsid w:val="00F055DB"/>
    <w:rsid w:val="00F055F4"/>
    <w:rsid w:val="00F05E86"/>
    <w:rsid w:val="00F06841"/>
    <w:rsid w:val="00F0766C"/>
    <w:rsid w:val="00F078EE"/>
    <w:rsid w:val="00F07AF8"/>
    <w:rsid w:val="00F07FAE"/>
    <w:rsid w:val="00F103F3"/>
    <w:rsid w:val="00F10595"/>
    <w:rsid w:val="00F10ACD"/>
    <w:rsid w:val="00F10C32"/>
    <w:rsid w:val="00F10E30"/>
    <w:rsid w:val="00F10EE9"/>
    <w:rsid w:val="00F115CF"/>
    <w:rsid w:val="00F12683"/>
    <w:rsid w:val="00F131FA"/>
    <w:rsid w:val="00F13ED5"/>
    <w:rsid w:val="00F140ED"/>
    <w:rsid w:val="00F159B1"/>
    <w:rsid w:val="00F15C63"/>
    <w:rsid w:val="00F16811"/>
    <w:rsid w:val="00F16FF0"/>
    <w:rsid w:val="00F16FF8"/>
    <w:rsid w:val="00F17278"/>
    <w:rsid w:val="00F179C5"/>
    <w:rsid w:val="00F17B82"/>
    <w:rsid w:val="00F17C7F"/>
    <w:rsid w:val="00F17DC1"/>
    <w:rsid w:val="00F17EFE"/>
    <w:rsid w:val="00F204E9"/>
    <w:rsid w:val="00F2082F"/>
    <w:rsid w:val="00F20FDA"/>
    <w:rsid w:val="00F21007"/>
    <w:rsid w:val="00F21950"/>
    <w:rsid w:val="00F21B46"/>
    <w:rsid w:val="00F22F10"/>
    <w:rsid w:val="00F23615"/>
    <w:rsid w:val="00F237EA"/>
    <w:rsid w:val="00F23BAD"/>
    <w:rsid w:val="00F23E21"/>
    <w:rsid w:val="00F23EDE"/>
    <w:rsid w:val="00F23F43"/>
    <w:rsid w:val="00F24484"/>
    <w:rsid w:val="00F24859"/>
    <w:rsid w:val="00F257B2"/>
    <w:rsid w:val="00F25A06"/>
    <w:rsid w:val="00F260C0"/>
    <w:rsid w:val="00F26A17"/>
    <w:rsid w:val="00F273A4"/>
    <w:rsid w:val="00F277AB"/>
    <w:rsid w:val="00F304AF"/>
    <w:rsid w:val="00F30DBF"/>
    <w:rsid w:val="00F310A7"/>
    <w:rsid w:val="00F31271"/>
    <w:rsid w:val="00F31D39"/>
    <w:rsid w:val="00F31DCA"/>
    <w:rsid w:val="00F32718"/>
    <w:rsid w:val="00F32839"/>
    <w:rsid w:val="00F33781"/>
    <w:rsid w:val="00F337AA"/>
    <w:rsid w:val="00F3382F"/>
    <w:rsid w:val="00F33A7F"/>
    <w:rsid w:val="00F33DA1"/>
    <w:rsid w:val="00F343AA"/>
    <w:rsid w:val="00F34A19"/>
    <w:rsid w:val="00F3502B"/>
    <w:rsid w:val="00F353CB"/>
    <w:rsid w:val="00F3561A"/>
    <w:rsid w:val="00F35AED"/>
    <w:rsid w:val="00F36683"/>
    <w:rsid w:val="00F36819"/>
    <w:rsid w:val="00F36D58"/>
    <w:rsid w:val="00F371F4"/>
    <w:rsid w:val="00F374F1"/>
    <w:rsid w:val="00F4011B"/>
    <w:rsid w:val="00F40124"/>
    <w:rsid w:val="00F405C0"/>
    <w:rsid w:val="00F40AD1"/>
    <w:rsid w:val="00F40DBC"/>
    <w:rsid w:val="00F40E4D"/>
    <w:rsid w:val="00F40F2D"/>
    <w:rsid w:val="00F41C23"/>
    <w:rsid w:val="00F420AA"/>
    <w:rsid w:val="00F42274"/>
    <w:rsid w:val="00F42ACB"/>
    <w:rsid w:val="00F433E5"/>
    <w:rsid w:val="00F43DB0"/>
    <w:rsid w:val="00F448DF"/>
    <w:rsid w:val="00F44A41"/>
    <w:rsid w:val="00F44E33"/>
    <w:rsid w:val="00F4574E"/>
    <w:rsid w:val="00F4582D"/>
    <w:rsid w:val="00F45A01"/>
    <w:rsid w:val="00F46575"/>
    <w:rsid w:val="00F4661F"/>
    <w:rsid w:val="00F46987"/>
    <w:rsid w:val="00F46A81"/>
    <w:rsid w:val="00F470D5"/>
    <w:rsid w:val="00F472E3"/>
    <w:rsid w:val="00F47A46"/>
    <w:rsid w:val="00F47CBB"/>
    <w:rsid w:val="00F5006C"/>
    <w:rsid w:val="00F50BA9"/>
    <w:rsid w:val="00F50E94"/>
    <w:rsid w:val="00F51CBF"/>
    <w:rsid w:val="00F52E34"/>
    <w:rsid w:val="00F53299"/>
    <w:rsid w:val="00F54322"/>
    <w:rsid w:val="00F54541"/>
    <w:rsid w:val="00F54B23"/>
    <w:rsid w:val="00F54F73"/>
    <w:rsid w:val="00F5518E"/>
    <w:rsid w:val="00F5565C"/>
    <w:rsid w:val="00F556EF"/>
    <w:rsid w:val="00F559AD"/>
    <w:rsid w:val="00F56431"/>
    <w:rsid w:val="00F5670D"/>
    <w:rsid w:val="00F56908"/>
    <w:rsid w:val="00F56A52"/>
    <w:rsid w:val="00F600CD"/>
    <w:rsid w:val="00F6014C"/>
    <w:rsid w:val="00F60AD4"/>
    <w:rsid w:val="00F60DB0"/>
    <w:rsid w:val="00F61183"/>
    <w:rsid w:val="00F61A1A"/>
    <w:rsid w:val="00F62BF0"/>
    <w:rsid w:val="00F62D46"/>
    <w:rsid w:val="00F630DE"/>
    <w:rsid w:val="00F63688"/>
    <w:rsid w:val="00F63CDA"/>
    <w:rsid w:val="00F63DF5"/>
    <w:rsid w:val="00F63EC6"/>
    <w:rsid w:val="00F63F54"/>
    <w:rsid w:val="00F6400C"/>
    <w:rsid w:val="00F640E3"/>
    <w:rsid w:val="00F64222"/>
    <w:rsid w:val="00F64BC6"/>
    <w:rsid w:val="00F66056"/>
    <w:rsid w:val="00F66063"/>
    <w:rsid w:val="00F6625B"/>
    <w:rsid w:val="00F664D6"/>
    <w:rsid w:val="00F6657C"/>
    <w:rsid w:val="00F6664D"/>
    <w:rsid w:val="00F669E2"/>
    <w:rsid w:val="00F66B61"/>
    <w:rsid w:val="00F66BFE"/>
    <w:rsid w:val="00F66F4D"/>
    <w:rsid w:val="00F67FE3"/>
    <w:rsid w:val="00F709E5"/>
    <w:rsid w:val="00F70C0F"/>
    <w:rsid w:val="00F70EE3"/>
    <w:rsid w:val="00F7279C"/>
    <w:rsid w:val="00F744F3"/>
    <w:rsid w:val="00F7457F"/>
    <w:rsid w:val="00F75A5D"/>
    <w:rsid w:val="00F76136"/>
    <w:rsid w:val="00F764C5"/>
    <w:rsid w:val="00F76A12"/>
    <w:rsid w:val="00F76BFE"/>
    <w:rsid w:val="00F76D3D"/>
    <w:rsid w:val="00F76FE0"/>
    <w:rsid w:val="00F77BF9"/>
    <w:rsid w:val="00F77D63"/>
    <w:rsid w:val="00F80287"/>
    <w:rsid w:val="00F802A8"/>
    <w:rsid w:val="00F803CF"/>
    <w:rsid w:val="00F80AFC"/>
    <w:rsid w:val="00F80FA2"/>
    <w:rsid w:val="00F81994"/>
    <w:rsid w:val="00F82508"/>
    <w:rsid w:val="00F82AC9"/>
    <w:rsid w:val="00F82C10"/>
    <w:rsid w:val="00F82E6D"/>
    <w:rsid w:val="00F82E7C"/>
    <w:rsid w:val="00F83D53"/>
    <w:rsid w:val="00F83E0F"/>
    <w:rsid w:val="00F84A28"/>
    <w:rsid w:val="00F84B5F"/>
    <w:rsid w:val="00F84BFB"/>
    <w:rsid w:val="00F851EF"/>
    <w:rsid w:val="00F85ED3"/>
    <w:rsid w:val="00F86414"/>
    <w:rsid w:val="00F86664"/>
    <w:rsid w:val="00F86666"/>
    <w:rsid w:val="00F873D7"/>
    <w:rsid w:val="00F87A84"/>
    <w:rsid w:val="00F9001A"/>
    <w:rsid w:val="00F906E4"/>
    <w:rsid w:val="00F909D2"/>
    <w:rsid w:val="00F91DA4"/>
    <w:rsid w:val="00F936AF"/>
    <w:rsid w:val="00F93B98"/>
    <w:rsid w:val="00F9407D"/>
    <w:rsid w:val="00F944B9"/>
    <w:rsid w:val="00F94564"/>
    <w:rsid w:val="00F94EB2"/>
    <w:rsid w:val="00F95123"/>
    <w:rsid w:val="00F95292"/>
    <w:rsid w:val="00F95CFD"/>
    <w:rsid w:val="00F96030"/>
    <w:rsid w:val="00F96058"/>
    <w:rsid w:val="00F9633C"/>
    <w:rsid w:val="00F96539"/>
    <w:rsid w:val="00F96D04"/>
    <w:rsid w:val="00FA06ED"/>
    <w:rsid w:val="00FA171B"/>
    <w:rsid w:val="00FA18DC"/>
    <w:rsid w:val="00FA2314"/>
    <w:rsid w:val="00FA25BF"/>
    <w:rsid w:val="00FA2E36"/>
    <w:rsid w:val="00FA3496"/>
    <w:rsid w:val="00FA402F"/>
    <w:rsid w:val="00FA4764"/>
    <w:rsid w:val="00FA4EF4"/>
    <w:rsid w:val="00FA5955"/>
    <w:rsid w:val="00FA6194"/>
    <w:rsid w:val="00FA619D"/>
    <w:rsid w:val="00FA622C"/>
    <w:rsid w:val="00FA64AE"/>
    <w:rsid w:val="00FA64F1"/>
    <w:rsid w:val="00FA6D60"/>
    <w:rsid w:val="00FA6E4C"/>
    <w:rsid w:val="00FA75DF"/>
    <w:rsid w:val="00FA7699"/>
    <w:rsid w:val="00FA7D62"/>
    <w:rsid w:val="00FB094F"/>
    <w:rsid w:val="00FB0BE7"/>
    <w:rsid w:val="00FB1511"/>
    <w:rsid w:val="00FB215B"/>
    <w:rsid w:val="00FB2D3A"/>
    <w:rsid w:val="00FB3088"/>
    <w:rsid w:val="00FB3AE0"/>
    <w:rsid w:val="00FB3E1A"/>
    <w:rsid w:val="00FB4139"/>
    <w:rsid w:val="00FB42A6"/>
    <w:rsid w:val="00FB486C"/>
    <w:rsid w:val="00FB48E1"/>
    <w:rsid w:val="00FB4B5A"/>
    <w:rsid w:val="00FB4C02"/>
    <w:rsid w:val="00FB4CA0"/>
    <w:rsid w:val="00FB4EFA"/>
    <w:rsid w:val="00FB4F31"/>
    <w:rsid w:val="00FB57B0"/>
    <w:rsid w:val="00FB590D"/>
    <w:rsid w:val="00FB6B78"/>
    <w:rsid w:val="00FB6C27"/>
    <w:rsid w:val="00FB74B0"/>
    <w:rsid w:val="00FB792D"/>
    <w:rsid w:val="00FC04BD"/>
    <w:rsid w:val="00FC0A31"/>
    <w:rsid w:val="00FC0A8A"/>
    <w:rsid w:val="00FC0BD8"/>
    <w:rsid w:val="00FC0C31"/>
    <w:rsid w:val="00FC1055"/>
    <w:rsid w:val="00FC1089"/>
    <w:rsid w:val="00FC2945"/>
    <w:rsid w:val="00FC2B51"/>
    <w:rsid w:val="00FC2CF6"/>
    <w:rsid w:val="00FC31A8"/>
    <w:rsid w:val="00FC31AA"/>
    <w:rsid w:val="00FC3BAB"/>
    <w:rsid w:val="00FC3BCC"/>
    <w:rsid w:val="00FC3F8D"/>
    <w:rsid w:val="00FC4616"/>
    <w:rsid w:val="00FC4A49"/>
    <w:rsid w:val="00FC4CC3"/>
    <w:rsid w:val="00FC5181"/>
    <w:rsid w:val="00FC625B"/>
    <w:rsid w:val="00FC6EDA"/>
    <w:rsid w:val="00FC7368"/>
    <w:rsid w:val="00FC7B36"/>
    <w:rsid w:val="00FD00CB"/>
    <w:rsid w:val="00FD19DF"/>
    <w:rsid w:val="00FD1BFE"/>
    <w:rsid w:val="00FD2C89"/>
    <w:rsid w:val="00FD2F4D"/>
    <w:rsid w:val="00FD3612"/>
    <w:rsid w:val="00FD377E"/>
    <w:rsid w:val="00FD41FA"/>
    <w:rsid w:val="00FD53CB"/>
    <w:rsid w:val="00FD6150"/>
    <w:rsid w:val="00FD621A"/>
    <w:rsid w:val="00FD62CE"/>
    <w:rsid w:val="00FD68B1"/>
    <w:rsid w:val="00FD705C"/>
    <w:rsid w:val="00FD78A8"/>
    <w:rsid w:val="00FD7A0E"/>
    <w:rsid w:val="00FD7C14"/>
    <w:rsid w:val="00FD7DC0"/>
    <w:rsid w:val="00FE01F3"/>
    <w:rsid w:val="00FE17B2"/>
    <w:rsid w:val="00FE1A17"/>
    <w:rsid w:val="00FE1D92"/>
    <w:rsid w:val="00FE1DE8"/>
    <w:rsid w:val="00FE25A4"/>
    <w:rsid w:val="00FE291F"/>
    <w:rsid w:val="00FE29A7"/>
    <w:rsid w:val="00FE2A19"/>
    <w:rsid w:val="00FE356F"/>
    <w:rsid w:val="00FE408B"/>
    <w:rsid w:val="00FE429C"/>
    <w:rsid w:val="00FE4462"/>
    <w:rsid w:val="00FE4759"/>
    <w:rsid w:val="00FE5A7A"/>
    <w:rsid w:val="00FE5D53"/>
    <w:rsid w:val="00FE6432"/>
    <w:rsid w:val="00FE703B"/>
    <w:rsid w:val="00FE7280"/>
    <w:rsid w:val="00FF05DD"/>
    <w:rsid w:val="00FF1065"/>
    <w:rsid w:val="00FF1406"/>
    <w:rsid w:val="00FF1534"/>
    <w:rsid w:val="00FF1998"/>
    <w:rsid w:val="00FF1A43"/>
    <w:rsid w:val="00FF1F89"/>
    <w:rsid w:val="00FF2323"/>
    <w:rsid w:val="00FF2B0E"/>
    <w:rsid w:val="00FF2CE3"/>
    <w:rsid w:val="00FF33BA"/>
    <w:rsid w:val="00FF3C9A"/>
    <w:rsid w:val="00FF46A2"/>
    <w:rsid w:val="00FF48C3"/>
    <w:rsid w:val="00FF52AC"/>
    <w:rsid w:val="00FF52C8"/>
    <w:rsid w:val="00FF56B4"/>
    <w:rsid w:val="00FF5BE5"/>
    <w:rsid w:val="00FF5D67"/>
    <w:rsid w:val="00FF5FB8"/>
    <w:rsid w:val="00FF6585"/>
    <w:rsid w:val="00FF6EE1"/>
    <w:rsid w:val="00FF728B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4:docId w14:val="5AACE05D"/>
  <w15:chartTrackingRefBased/>
  <w15:docId w15:val="{D83488E2-82E5-42AA-A1FB-8BCC522FD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Document Map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10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FB4C0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B4C0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B4C0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FB4C0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FB4C0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FB4C0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FB4C0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FB4C0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FB4C0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B4C0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FB4C0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B4C0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B4C0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FB4C02"/>
    <w:rPr>
      <w:rFonts w:cs="Times New Roman"/>
      <w:b/>
      <w:bCs/>
    </w:rPr>
  </w:style>
  <w:style w:type="paragraph" w:styleId="ListBullet">
    <w:name w:val="List Bullet"/>
    <w:basedOn w:val="Normal"/>
    <w:rsid w:val="00FB4C0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B4C0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B4C0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B4C0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B4C0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B4C0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B4C0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B4C02"/>
    <w:pPr>
      <w:ind w:left="284"/>
    </w:pPr>
  </w:style>
  <w:style w:type="paragraph" w:customStyle="1" w:styleId="AAFrameAddress">
    <w:name w:val="AA Frame Address"/>
    <w:basedOn w:val="Heading1"/>
    <w:rsid w:val="00FB4C0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B4C0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B4C0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B4C0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B4C0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B4C0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B4C02"/>
    <w:pPr>
      <w:ind w:left="851" w:hanging="284"/>
    </w:pPr>
  </w:style>
  <w:style w:type="paragraph" w:styleId="Index4">
    <w:name w:val="index 4"/>
    <w:basedOn w:val="Normal"/>
    <w:next w:val="Normal"/>
    <w:semiHidden/>
    <w:rsid w:val="00FB4C02"/>
    <w:pPr>
      <w:ind w:left="1135" w:hanging="284"/>
    </w:pPr>
  </w:style>
  <w:style w:type="paragraph" w:styleId="Index6">
    <w:name w:val="index 6"/>
    <w:basedOn w:val="Normal"/>
    <w:next w:val="Normal"/>
    <w:semiHidden/>
    <w:rsid w:val="00FB4C02"/>
    <w:pPr>
      <w:ind w:left="1702" w:hanging="284"/>
    </w:pPr>
  </w:style>
  <w:style w:type="paragraph" w:styleId="Index5">
    <w:name w:val="index 5"/>
    <w:basedOn w:val="Normal"/>
    <w:next w:val="Normal"/>
    <w:semiHidden/>
    <w:rsid w:val="00FB4C02"/>
    <w:pPr>
      <w:ind w:left="1418" w:hanging="284"/>
    </w:pPr>
  </w:style>
  <w:style w:type="paragraph" w:styleId="Index7">
    <w:name w:val="index 7"/>
    <w:basedOn w:val="Normal"/>
    <w:next w:val="Normal"/>
    <w:semiHidden/>
    <w:rsid w:val="00FB4C02"/>
    <w:pPr>
      <w:ind w:left="1985" w:hanging="284"/>
    </w:pPr>
  </w:style>
  <w:style w:type="paragraph" w:styleId="Index8">
    <w:name w:val="index 8"/>
    <w:basedOn w:val="Normal"/>
    <w:next w:val="Normal"/>
    <w:semiHidden/>
    <w:rsid w:val="00FB4C02"/>
    <w:pPr>
      <w:ind w:left="2269" w:hanging="284"/>
    </w:pPr>
  </w:style>
  <w:style w:type="paragraph" w:styleId="Index9">
    <w:name w:val="index 9"/>
    <w:basedOn w:val="Normal"/>
    <w:next w:val="Normal"/>
    <w:semiHidden/>
    <w:rsid w:val="00FB4C02"/>
    <w:pPr>
      <w:ind w:left="2552" w:hanging="284"/>
    </w:pPr>
  </w:style>
  <w:style w:type="paragraph" w:styleId="TOC2">
    <w:name w:val="toc 2"/>
    <w:basedOn w:val="Normal"/>
    <w:next w:val="Normal"/>
    <w:semiHidden/>
    <w:rsid w:val="00FB4C0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B4C0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B4C02"/>
    <w:pPr>
      <w:ind w:left="851"/>
    </w:pPr>
  </w:style>
  <w:style w:type="paragraph" w:styleId="TOC5">
    <w:name w:val="toc 5"/>
    <w:basedOn w:val="Normal"/>
    <w:next w:val="Normal"/>
    <w:semiHidden/>
    <w:rsid w:val="00FB4C02"/>
    <w:pPr>
      <w:ind w:left="1134"/>
    </w:pPr>
  </w:style>
  <w:style w:type="paragraph" w:styleId="TOC6">
    <w:name w:val="toc 6"/>
    <w:basedOn w:val="Normal"/>
    <w:next w:val="Normal"/>
    <w:semiHidden/>
    <w:rsid w:val="00FB4C02"/>
    <w:pPr>
      <w:ind w:left="1418"/>
    </w:pPr>
  </w:style>
  <w:style w:type="paragraph" w:styleId="TOC7">
    <w:name w:val="toc 7"/>
    <w:basedOn w:val="Normal"/>
    <w:next w:val="Normal"/>
    <w:semiHidden/>
    <w:rsid w:val="00FB4C02"/>
    <w:pPr>
      <w:ind w:left="1701"/>
    </w:pPr>
  </w:style>
  <w:style w:type="paragraph" w:styleId="TOC8">
    <w:name w:val="toc 8"/>
    <w:basedOn w:val="Normal"/>
    <w:next w:val="Normal"/>
    <w:semiHidden/>
    <w:rsid w:val="00FB4C02"/>
    <w:pPr>
      <w:ind w:left="1985"/>
    </w:pPr>
  </w:style>
  <w:style w:type="paragraph" w:styleId="TOC9">
    <w:name w:val="toc 9"/>
    <w:basedOn w:val="Normal"/>
    <w:next w:val="Normal"/>
    <w:semiHidden/>
    <w:rsid w:val="00FB4C02"/>
    <w:pPr>
      <w:ind w:left="2268"/>
    </w:pPr>
  </w:style>
  <w:style w:type="paragraph" w:styleId="TableofFigures">
    <w:name w:val="table of figures"/>
    <w:basedOn w:val="Normal"/>
    <w:next w:val="Normal"/>
    <w:semiHidden/>
    <w:rsid w:val="00FB4C02"/>
    <w:pPr>
      <w:ind w:left="567" w:hanging="567"/>
    </w:pPr>
  </w:style>
  <w:style w:type="paragraph" w:styleId="ListBullet5">
    <w:name w:val="List Bullet 5"/>
    <w:basedOn w:val="Normal"/>
    <w:rsid w:val="00FB4C0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B4C02"/>
    <w:pPr>
      <w:spacing w:after="120"/>
    </w:pPr>
  </w:style>
  <w:style w:type="paragraph" w:styleId="BodyTextFirstIndent">
    <w:name w:val="Body Text First Indent"/>
    <w:basedOn w:val="BodyText"/>
    <w:rsid w:val="00FB4C02"/>
    <w:pPr>
      <w:ind w:firstLine="284"/>
    </w:pPr>
  </w:style>
  <w:style w:type="paragraph" w:styleId="BodyTextIndent">
    <w:name w:val="Body Text Indent"/>
    <w:basedOn w:val="Normal"/>
    <w:rsid w:val="00FB4C02"/>
    <w:pPr>
      <w:spacing w:after="120"/>
      <w:ind w:left="283"/>
    </w:pPr>
  </w:style>
  <w:style w:type="paragraph" w:styleId="BodyTextFirstIndent2">
    <w:name w:val="Body Text First Indent 2"/>
    <w:basedOn w:val="BodyTextIndent"/>
    <w:rsid w:val="00FB4C02"/>
    <w:pPr>
      <w:ind w:left="284" w:firstLine="284"/>
    </w:pPr>
  </w:style>
  <w:style w:type="character" w:styleId="Strong">
    <w:name w:val="Strong"/>
    <w:qFormat/>
    <w:rsid w:val="00FB4C0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B4C0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B4C0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B4C0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B4C0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B4C0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B4C0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B4C0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B4C0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B4C02"/>
    <w:pPr>
      <w:framePr w:h="1054" w:wrap="around" w:y="5920"/>
    </w:pPr>
  </w:style>
  <w:style w:type="paragraph" w:customStyle="1" w:styleId="ReportHeading3">
    <w:name w:val="ReportHeading3"/>
    <w:basedOn w:val="ReportHeading2"/>
    <w:rsid w:val="00FB4C02"/>
    <w:pPr>
      <w:framePr w:h="443" w:wrap="around" w:y="8223"/>
    </w:pPr>
  </w:style>
  <w:style w:type="paragraph" w:customStyle="1" w:styleId="a">
    <w:name w:val="¢éÍ¤ÇÒÁ"/>
    <w:basedOn w:val="Normal"/>
    <w:rsid w:val="00FB4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B4C0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B4C0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B4C0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B4C0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B4C0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B4C0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B4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B4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FB4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FB4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FB4C02"/>
  </w:style>
  <w:style w:type="paragraph" w:styleId="BodyText2">
    <w:name w:val="Body Text 2"/>
    <w:basedOn w:val="Normal"/>
    <w:link w:val="BodyText2Char"/>
    <w:uiPriority w:val="99"/>
    <w:rsid w:val="00FB4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x-none" w:eastAsia="x-none"/>
    </w:rPr>
  </w:style>
  <w:style w:type="paragraph" w:customStyle="1" w:styleId="a2">
    <w:name w:val="??"/>
    <w:basedOn w:val="Normal"/>
    <w:rsid w:val="00FB4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93D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29" w:hanging="547"/>
      <w:jc w:val="thaiDistribute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A93D7D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uiPriority w:val="99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4A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B4A8B"/>
    <w:rPr>
      <w:rFonts w:ascii="Angsana New" w:eastAsia="Calibri" w:hAnsi="Angsana New"/>
      <w:sz w:val="30"/>
      <w:szCs w:val="30"/>
    </w:rPr>
  </w:style>
  <w:style w:type="paragraph" w:customStyle="1" w:styleId="index">
    <w:name w:val="index"/>
    <w:aliases w:val="ix"/>
    <w:basedOn w:val="BodyText"/>
    <w:rsid w:val="000077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Heading2Char1">
    <w:name w:val="Heading 2 Char1"/>
    <w:rsid w:val="005C20C2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7701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77012"/>
    <w:rPr>
      <w:rFonts w:ascii="Angsana New" w:eastAsia="Calibri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954F36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E91BB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E91BB5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B46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uiPriority w:val="99"/>
    <w:rsid w:val="00231086"/>
    <w:rPr>
      <w:rFonts w:ascii="Angsana New" w:hAnsi="Angsana New"/>
      <w:sz w:val="30"/>
      <w:szCs w:val="30"/>
    </w:rPr>
  </w:style>
  <w:style w:type="paragraph" w:customStyle="1" w:styleId="RNormal">
    <w:name w:val="RNormal"/>
    <w:basedOn w:val="Normal"/>
    <w:rsid w:val="00421A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unhideWhenUsed/>
    <w:rsid w:val="00421A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421AD7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421AD7"/>
    <w:rPr>
      <w:vertAlign w:val="superscript"/>
    </w:rPr>
  </w:style>
  <w:style w:type="character" w:styleId="CommentReference">
    <w:name w:val="annotation reference"/>
    <w:uiPriority w:val="99"/>
    <w:unhideWhenUsed/>
    <w:rsid w:val="001B03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03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B032A"/>
    <w:rPr>
      <w:rFonts w:ascii="Calibri" w:eastAsia="Calibri" w:hAnsi="Calibri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757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b/>
      <w:bCs/>
    </w:rPr>
  </w:style>
  <w:style w:type="character" w:customStyle="1" w:styleId="CommentSubjectChar">
    <w:name w:val="Comment Subject Char"/>
    <w:link w:val="CommentSubject"/>
    <w:rsid w:val="000757CB"/>
    <w:rPr>
      <w:rFonts w:ascii="Arial" w:eastAsia="Calibri" w:hAnsi="Arial" w:cs="Cordia New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567B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67BE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1076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844A0C-EA3A-419B-9B2A-8DE571785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64</Pages>
  <Words>13517</Words>
  <Characters>57359</Characters>
  <Application>Microsoft Office Word</Application>
  <DocSecurity>0</DocSecurity>
  <Lines>477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ยูนิมิต เอนจิเนียริ่ง จำกัด</vt:lpstr>
    </vt:vector>
  </TitlesOfParts>
  <Company>KPMG</Company>
  <LinksUpToDate>false</LinksUpToDate>
  <CharactersWithSpaces>70735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ยูนิมิต เอนจิเนียริ่ง จำกัด</dc:title>
  <dc:subject/>
  <dc:creator>AA</dc:creator>
  <cp:keywords/>
  <cp:lastModifiedBy>Somjai, Nigonyanont</cp:lastModifiedBy>
  <cp:revision>3</cp:revision>
  <cp:lastPrinted>2020-02-24T03:49:00Z</cp:lastPrinted>
  <dcterms:created xsi:type="dcterms:W3CDTF">2020-02-25T06:44:00Z</dcterms:created>
  <dcterms:modified xsi:type="dcterms:W3CDTF">2020-02-25T06:45:00Z</dcterms:modified>
</cp:coreProperties>
</file>