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77777777" w:rsidR="00804175" w:rsidRPr="008A5A08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8A5A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A5A0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A5A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8A5A08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8A5A08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49BDF17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ACA46F3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D10D110" w14:textId="77777777" w:rsidR="00260A64" w:rsidRPr="008A5A08" w:rsidRDefault="00260A64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นโยบายบัญชีที่สำคัญ</w:t>
      </w:r>
    </w:p>
    <w:p w14:paraId="49312529" w14:textId="250C017B" w:rsidR="007D2B7F" w:rsidRPr="008A5A08" w:rsidRDefault="00260A64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EC5992" w:rsidRPr="008A5A08">
        <w:rPr>
          <w:rFonts w:ascii="Angsana New" w:hAnsi="Angsana New" w:cs="Angsana New"/>
          <w:sz w:val="30"/>
          <w:szCs w:val="30"/>
          <w:cs/>
          <w:lang w:bidi="th-TH"/>
        </w:rPr>
        <w:t>รวมธุรกิจ</w:t>
      </w:r>
    </w:p>
    <w:p w14:paraId="7D6B6145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7F89EE" w14:textId="77777777" w:rsidR="00EC5E77" w:rsidRPr="008A5A08" w:rsidRDefault="00EC5E77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6DB3EAA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3FFB303" w14:textId="77777777" w:rsidR="00EC5E77" w:rsidRPr="008A5A08" w:rsidRDefault="00EC5E77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38336DC" w14:textId="77777777" w:rsidR="00EC5E77" w:rsidRPr="008A5A08" w:rsidRDefault="00EC5E77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7BDC554F" w14:textId="77777777" w:rsidR="007B20FA" w:rsidRPr="008A5A08" w:rsidRDefault="007B20FA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4EC1AB2A" w14:textId="77777777" w:rsidR="0026359D" w:rsidRPr="008A5A08" w:rsidRDefault="0026359D" w:rsidP="00825D86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6D040A6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8A5A0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2E4D0AB4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5CA07288" w14:textId="77777777" w:rsidR="00E0695C" w:rsidRPr="008A5A08" w:rsidRDefault="00E0695C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</w:p>
    <w:p w14:paraId="1256AEC4" w14:textId="77777777" w:rsidR="00E0695C" w:rsidRPr="008A5A08" w:rsidRDefault="00E0695C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เงินฝากสถาบันการเงินที่มีข้อจำกัดในการเบิกใช้</w:t>
      </w:r>
    </w:p>
    <w:p w14:paraId="227B4323" w14:textId="77777777" w:rsidR="00804175" w:rsidRPr="008A5A08" w:rsidRDefault="007B20FA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CC07795" w14:textId="77777777" w:rsidR="00E0695C" w:rsidRPr="008A5A08" w:rsidRDefault="00260A64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</w:t>
      </w:r>
      <w:r w:rsidR="00E0695C" w:rsidRPr="008A5A08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6EB86811" w14:textId="77777777" w:rsidR="00E0695C" w:rsidRPr="008A5A08" w:rsidRDefault="00E0695C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337D4552" w14:textId="77777777" w:rsidR="00E0695C" w:rsidRPr="008A5A08" w:rsidRDefault="00E0695C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67D9190D" w14:textId="77777777" w:rsidR="00804175" w:rsidRPr="008A5A08" w:rsidRDefault="00804175" w:rsidP="00825D8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B2F1C" w:rsidRPr="008A5A08">
        <w:rPr>
          <w:rFonts w:ascii="Angsana New" w:hAnsi="Angsana New" w:cs="Angsana New"/>
          <w:sz w:val="30"/>
          <w:szCs w:val="30"/>
          <w:cs/>
          <w:lang w:bidi="th-TH"/>
        </w:rPr>
        <w:t>ดำเนินงาน</w:t>
      </w:r>
      <w:r w:rsidR="003E5B00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D88C021" w14:textId="77777777" w:rsidR="00EA5676" w:rsidRPr="008A5A08" w:rsidRDefault="00EA5676" w:rsidP="00EA567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1785BC7D" w14:textId="77777777" w:rsidR="00EA5676" w:rsidRPr="008A5A08" w:rsidRDefault="00EA5676" w:rsidP="00EA567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009CC322" w14:textId="704D756A" w:rsidR="00EA5676" w:rsidRDefault="00EA5676" w:rsidP="00EA5676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6EDAC115" w14:textId="43FD29DE" w:rsidR="00A27010" w:rsidRDefault="00A27010" w:rsidP="00A2701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ค่าใช้จ่าย (รายได้) ภาษีเงินได้</w:t>
      </w:r>
    </w:p>
    <w:p w14:paraId="30FD3F80" w14:textId="77777777" w:rsidR="00EA7D72" w:rsidRPr="008A5A08" w:rsidRDefault="00EA7D72" w:rsidP="00EA7D72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669E685B" w14:textId="77777777" w:rsidR="00A27010" w:rsidRPr="008A5A08" w:rsidRDefault="00A27010" w:rsidP="0070275D">
      <w:pPr>
        <w:pStyle w:val="index"/>
        <w:tabs>
          <w:tab w:val="clear" w:pos="1134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8F699EA" w14:textId="77777777" w:rsidR="00B33D27" w:rsidRPr="008A5A08" w:rsidRDefault="007109B0" w:rsidP="00B33D27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A5A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B33D27" w:rsidRPr="008A5A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B33D27" w:rsidRPr="008A5A08">
        <w:rPr>
          <w:rFonts w:ascii="Angsana New" w:hAnsi="Angsana New" w:cs="Angsana New"/>
          <w:b w:val="0"/>
          <w:bCs/>
          <w:sz w:val="30"/>
          <w:szCs w:val="30"/>
        </w:rPr>
        <w:tab/>
      </w:r>
      <w:r w:rsidR="00B33D27" w:rsidRPr="008A5A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B33D27" w:rsidRPr="008A5A08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B6014" w14:textId="77777777" w:rsidR="00B33D27" w:rsidRPr="008A5A08" w:rsidRDefault="00B33D27" w:rsidP="00B33D27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74F22B95" w14:textId="77777777" w:rsidR="00E872DD" w:rsidRPr="008A5A08" w:rsidRDefault="00E872DD" w:rsidP="00EA5676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097ED7C3" w14:textId="77777777" w:rsidR="00E95B67" w:rsidRPr="008A5A08" w:rsidRDefault="00E95B67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2280537" w14:textId="77777777" w:rsidR="00EA5676" w:rsidRPr="008A5A08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8A5A08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648388" w14:textId="77777777" w:rsidR="005D5512" w:rsidRPr="008A5A08" w:rsidRDefault="005D5512" w:rsidP="00EA567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7E16E280" w14:textId="77777777" w:rsidR="00EA5676" w:rsidRDefault="00E872DD" w:rsidP="00EA567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8A5A08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4EFC507F" w14:textId="77777777" w:rsidR="00F114DC" w:rsidRPr="008A5A08" w:rsidRDefault="00F114DC" w:rsidP="00EA567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0A8E5B0" w14:textId="77777777" w:rsidR="00804175" w:rsidRPr="008A5A08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br w:type="page"/>
      </w:r>
      <w:r w:rsidR="00804175" w:rsidRPr="008A5A0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D00085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58A199E8" w:rsidR="00804175" w:rsidRDefault="00904A63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8A5A08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32E6A">
        <w:rPr>
          <w:rFonts w:ascii="Angsana New" w:hAnsi="Angsana New" w:cs="Angsana New"/>
          <w:sz w:val="30"/>
          <w:szCs w:val="30"/>
        </w:rPr>
        <w:t xml:space="preserve">25 </w:t>
      </w:r>
      <w:r w:rsidR="00A872FF" w:rsidRPr="008A5A0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D24C61" w:rsidRPr="008A5A08">
        <w:rPr>
          <w:rFonts w:ascii="Angsana New" w:hAnsi="Angsana New" w:cs="Angsana New"/>
          <w:sz w:val="30"/>
          <w:szCs w:val="30"/>
        </w:rPr>
        <w:t>256</w:t>
      </w:r>
      <w:r w:rsidR="00E91A05">
        <w:rPr>
          <w:rFonts w:ascii="Angsana New" w:hAnsi="Angsana New" w:cs="Angsana New"/>
          <w:sz w:val="30"/>
          <w:szCs w:val="30"/>
        </w:rPr>
        <w:t>3</w:t>
      </w:r>
    </w:p>
    <w:p w14:paraId="22AFE43B" w14:textId="77777777" w:rsidR="002D6F2B" w:rsidRPr="00D00085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D00085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84B054" w14:textId="4B3FD12C" w:rsidR="00804175" w:rsidRPr="008A5A08" w:rsidRDefault="00804175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5CC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EC09F8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ไทยฟู้ดส์ กรุ๊ป</w:t>
      </w:r>
      <w:r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 </w:t>
      </w:r>
      <w:r w:rsidRPr="00E45CCE">
        <w:rPr>
          <w:rFonts w:ascii="Angsana New" w:hAnsi="Angsana New" w:cs="Angsana New"/>
          <w:spacing w:val="-6"/>
          <w:sz w:val="30"/>
          <w:szCs w:val="30"/>
        </w:rPr>
        <w:t>“</w:t>
      </w:r>
      <w:r w:rsidRPr="00E45CC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E45CCE">
        <w:rPr>
          <w:rFonts w:ascii="Angsana New" w:hAnsi="Angsana New" w:cs="Angsana New"/>
          <w:spacing w:val="-6"/>
          <w:sz w:val="30"/>
          <w:szCs w:val="30"/>
        </w:rPr>
        <w:t>”</w:t>
      </w:r>
      <w:r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E45CCE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E45CCE" w:rsidRPr="00E45CCE">
        <w:rPr>
          <w:rFonts w:asciiTheme="majorBidi" w:hAnsiTheme="majorBidi" w:cstheme="majorBidi"/>
          <w:spacing w:val="-6"/>
          <w:sz w:val="30"/>
          <w:szCs w:val="30"/>
          <w:cs/>
        </w:rPr>
        <w:t>จดทะเบียนกับ</w:t>
      </w:r>
      <w:r w:rsidR="006A7DA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</w:t>
      </w:r>
      <w:r w:rsidR="00E45CCE" w:rsidRPr="00E45CCE">
        <w:rPr>
          <w:rFonts w:asciiTheme="majorBidi" w:hAnsiTheme="majorBidi" w:cstheme="majorBidi"/>
          <w:spacing w:val="-6"/>
          <w:sz w:val="30"/>
          <w:szCs w:val="30"/>
          <w:cs/>
        </w:rPr>
        <w:t>ตลาดหลักทรัพย์</w:t>
      </w:r>
      <w:r w:rsidR="00E45CCE" w:rsidRPr="00A5088B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45CCE" w:rsidRPr="008A5A08">
        <w:rPr>
          <w:rFonts w:ascii="Angsana New" w:hAnsi="Angsana New" w:cs="Angsana New"/>
          <w:sz w:val="30"/>
          <w:szCs w:val="30"/>
        </w:rPr>
        <w:t xml:space="preserve">8 </w:t>
      </w:r>
      <w:r w:rsidR="00E45CCE" w:rsidRPr="008A5A08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E45CCE" w:rsidRPr="008A5A08">
        <w:rPr>
          <w:rFonts w:ascii="Angsana New" w:hAnsi="Angsana New" w:cs="Angsana New"/>
          <w:sz w:val="30"/>
          <w:szCs w:val="30"/>
        </w:rPr>
        <w:t>2558</w:t>
      </w:r>
      <w:r w:rsidR="00E45CCE">
        <w:rPr>
          <w:rFonts w:ascii="Angsana New" w:hAnsi="Angsana New" w:cs="Angsana New"/>
          <w:sz w:val="30"/>
          <w:szCs w:val="30"/>
        </w:rPr>
        <w:t xml:space="preserve"> </w:t>
      </w:r>
      <w:r w:rsidR="00E45CCE">
        <w:rPr>
          <w:rFonts w:ascii="Angsana New" w:hAnsi="Angsana New" w:cs="Angsana New" w:hint="cs"/>
          <w:sz w:val="30"/>
          <w:szCs w:val="30"/>
          <w:cs/>
        </w:rPr>
        <w:t>โดย</w:t>
      </w:r>
      <w:r w:rsidRPr="008A5A08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EC09F8" w:rsidRPr="008A5A08">
        <w:rPr>
          <w:rFonts w:ascii="Angsana New" w:hAnsi="Angsana New" w:cs="Angsana New"/>
          <w:spacing w:val="-2"/>
          <w:sz w:val="30"/>
          <w:szCs w:val="30"/>
        </w:rPr>
        <w:t xml:space="preserve">1010 </w:t>
      </w:r>
      <w:r w:rsidR="003870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EC09F8" w:rsidRPr="008A5A08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="00EC09F8"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EC09F8" w:rsidRPr="008A5A08">
        <w:rPr>
          <w:rFonts w:ascii="Angsana New" w:hAnsi="Angsana New" w:cs="Angsana New"/>
          <w:spacing w:val="-2"/>
          <w:sz w:val="30"/>
          <w:szCs w:val="30"/>
        </w:rPr>
        <w:t>12</w:t>
      </w:r>
      <w:r w:rsidR="00EC09F8"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8A5A08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4037BF" w:rsidRPr="008A5A08">
        <w:rPr>
          <w:rFonts w:ascii="Angsana New" w:hAnsi="Angsana New" w:cs="Angsana New"/>
          <w:sz w:val="30"/>
          <w:szCs w:val="30"/>
        </w:rPr>
        <w:t xml:space="preserve">10900 </w:t>
      </w:r>
      <w:r w:rsidR="007947AE" w:rsidRPr="008A5A08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D00085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EDCABCE" w14:textId="660DD31F" w:rsidR="00804175" w:rsidRPr="008A5A08" w:rsidRDefault="00804175" w:rsidP="00613B4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9465D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</w:t>
      </w:r>
      <w:r w:rsidR="00E24956" w:rsidRPr="0039465D">
        <w:rPr>
          <w:rFonts w:ascii="Angsana New" w:hAnsi="Angsana New" w:cs="Angsana New"/>
          <w:sz w:val="30"/>
          <w:szCs w:val="30"/>
          <w:cs/>
          <w:lang w:bidi="th-TH"/>
        </w:rPr>
        <w:t>ว่างปี</w:t>
      </w:r>
      <w:r w:rsidRPr="0039465D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บริษัท </w:t>
      </w:r>
      <w:r w:rsidR="0045641B" w:rsidRPr="0039465D">
        <w:rPr>
          <w:rFonts w:ascii="Angsana New" w:hAnsi="Angsana New" w:cs="Angsana New"/>
          <w:sz w:val="30"/>
          <w:szCs w:val="30"/>
          <w:cs/>
          <w:lang w:bidi="th-TH"/>
        </w:rPr>
        <w:t>นิวสตาร์ วิคเตอร์</w:t>
      </w:r>
      <w:r w:rsidRPr="0039465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9465D">
        <w:rPr>
          <w:rFonts w:ascii="Angsana New" w:hAnsi="Angsana New" w:cs="Angsana New"/>
          <w:sz w:val="30"/>
          <w:szCs w:val="30"/>
          <w:cs/>
          <w:lang w:bidi="th-TH"/>
        </w:rPr>
        <w:t>จำกัด (</w:t>
      </w:r>
      <w:r w:rsidR="006C7650" w:rsidRPr="0039465D">
        <w:rPr>
          <w:rFonts w:ascii="Angsana New" w:hAnsi="Angsana New" w:cs="Angsana New"/>
          <w:sz w:val="30"/>
          <w:szCs w:val="30"/>
          <w:cs/>
          <w:lang w:bidi="th-TH"/>
        </w:rPr>
        <w:t>จัดตั้งในประเทศไทย</w:t>
      </w:r>
      <w:r w:rsidRPr="0039465D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EA7235" w:rsidRPr="0039465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นายวินัย เตียวสมบูรณ์</w:t>
      </w:r>
      <w:r w:rsidR="00EA7235" w:rsidRPr="0039465D">
        <w:rPr>
          <w:rFonts w:ascii="Angsana New" w:hAnsi="Angsana New" w:cs="Angsana New"/>
          <w:sz w:val="30"/>
          <w:szCs w:val="30"/>
          <w:cs/>
          <w:lang w:bidi="th-TH"/>
        </w:rPr>
        <w:t>กิจ</w:t>
      </w:r>
      <w:r w:rsidR="00035579" w:rsidRPr="0039465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="00151687" w:rsidRPr="0039465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และ</w:t>
      </w:r>
      <w:r w:rsidR="00EA7235" w:rsidRPr="0039465D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10DDA" w:rsidRPr="00C146C0">
        <w:rPr>
          <w:rFonts w:ascii="Angsana New" w:hAnsi="Angsana New" w:cs="Angsana New"/>
          <w:sz w:val="30"/>
          <w:szCs w:val="30"/>
          <w:lang w:val="en-US" w:bidi="th-TH"/>
        </w:rPr>
        <w:t>NEWSAGA LIMITED (</w:t>
      </w:r>
      <w:r w:rsidR="00310DDA"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>จัดตั้งในบริติช เวอร์จิน ไอส์แลนด์</w:t>
      </w:r>
      <w:r w:rsidR="00310DDA" w:rsidRPr="00C146C0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310DD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39465D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39465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4299A" w:rsidRPr="0039465D">
        <w:rPr>
          <w:rFonts w:ascii="Angsana New" w:hAnsi="Angsana New" w:cs="Angsana New"/>
          <w:sz w:val="30"/>
          <w:szCs w:val="30"/>
          <w:lang w:bidi="th-TH"/>
        </w:rPr>
        <w:t>30.</w:t>
      </w:r>
      <w:r w:rsidR="00C517C3" w:rsidRPr="0039465D">
        <w:rPr>
          <w:rFonts w:ascii="Angsana New" w:hAnsi="Angsana New" w:cs="Angsana New"/>
          <w:sz w:val="30"/>
          <w:szCs w:val="30"/>
          <w:lang w:bidi="th-TH"/>
        </w:rPr>
        <w:t xml:space="preserve">95 </w:t>
      </w:r>
      <w:r w:rsidR="00000696" w:rsidRPr="0039465D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3946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517C3" w:rsidRPr="00CC237A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="003D6CB4" w:rsidRPr="00CC237A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C237A" w:rsidRPr="00CC237A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C237A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334AAB" w:rsidRPr="003946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39465D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39465D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000696" w:rsidRPr="0039465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4299A" w:rsidRPr="0039465D">
        <w:rPr>
          <w:rFonts w:ascii="Angsana New" w:hAnsi="Angsana New" w:cs="Angsana New"/>
          <w:sz w:val="30"/>
          <w:szCs w:val="30"/>
          <w:lang w:bidi="th-TH"/>
        </w:rPr>
        <w:t>1</w:t>
      </w:r>
      <w:r w:rsidR="00C517C3" w:rsidRPr="0039465D">
        <w:rPr>
          <w:rFonts w:ascii="Angsana New" w:hAnsi="Angsana New" w:cs="Angsana New"/>
          <w:sz w:val="30"/>
          <w:szCs w:val="30"/>
          <w:lang w:bidi="th-TH"/>
        </w:rPr>
        <w:t>9</w:t>
      </w:r>
      <w:r w:rsidR="00A4299A" w:rsidRPr="0039465D">
        <w:rPr>
          <w:rFonts w:ascii="Angsana New" w:hAnsi="Angsana New" w:cs="Angsana New"/>
          <w:sz w:val="30"/>
          <w:szCs w:val="30"/>
          <w:lang w:bidi="th-TH"/>
        </w:rPr>
        <w:t>.</w:t>
      </w:r>
      <w:r w:rsidR="00C517C3" w:rsidRPr="0039465D">
        <w:rPr>
          <w:rFonts w:ascii="Angsana New" w:hAnsi="Angsana New" w:cs="Angsana New"/>
          <w:sz w:val="30"/>
          <w:szCs w:val="30"/>
          <w:lang w:bidi="th-TH"/>
        </w:rPr>
        <w:t>03</w:t>
      </w:r>
      <w:r w:rsidR="00334AAB" w:rsidRPr="0039465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39465D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D00085" w:rsidRDefault="0080417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14DC6405" w:rsidR="007947AE" w:rsidRPr="00613457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32D1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C932D1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932D1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932D1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>
        <w:rPr>
          <w:rFonts w:ascii="Angsana New" w:hAnsi="Angsana New" w:cs="Angsana New"/>
          <w:sz w:val="30"/>
          <w:szCs w:val="30"/>
        </w:rPr>
        <w:t xml:space="preserve"> </w:t>
      </w:r>
      <w:r w:rsidR="00613457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7947AE" w:rsidRPr="008A5A0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7947AE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E91A05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pacing w:val="-4"/>
          <w:sz w:val="30"/>
          <w:szCs w:val="30"/>
        </w:rPr>
        <w:t>2561</w:t>
      </w:r>
      <w:r w:rsidR="007947AE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 ได้เปิดเผยไว้แล้วในหมายเหตุประกอบงบการเงินข้อ</w:t>
      </w:r>
      <w:r w:rsidR="008D5DC1" w:rsidRPr="008A5A08">
        <w:rPr>
          <w:rFonts w:ascii="Angsana New" w:hAnsi="Angsana New" w:cs="Angsana New"/>
          <w:spacing w:val="-4"/>
          <w:sz w:val="30"/>
          <w:szCs w:val="30"/>
        </w:rPr>
        <w:t xml:space="preserve"> 11</w:t>
      </w:r>
      <w:r w:rsidR="00334AAB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p w14:paraId="1E42CC33" w14:textId="77777777" w:rsidR="006D3EFC" w:rsidRPr="00D00085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highlight w:val="lightGray"/>
          <w:shd w:val="clear" w:color="auto" w:fill="E0E0E0"/>
          <w:cs/>
          <w:lang w:val="en-GB"/>
        </w:rPr>
      </w:pPr>
    </w:p>
    <w:p w14:paraId="03A0744F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3D9A9B85" w14:textId="77777777" w:rsidR="003048E5" w:rsidRPr="00D00085" w:rsidRDefault="003048E5" w:rsidP="003048E5">
      <w:pPr>
        <w:rPr>
          <w:rFonts w:ascii="Angsana New" w:hAnsi="Angsana New" w:cs="Angsana New"/>
          <w:sz w:val="24"/>
          <w:szCs w:val="24"/>
        </w:rPr>
      </w:pPr>
    </w:p>
    <w:p w14:paraId="6F4D0638" w14:textId="77777777" w:rsidR="00795D87" w:rsidRPr="008A5A08" w:rsidRDefault="00795D87" w:rsidP="00825D86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8F4886D" w14:textId="77777777" w:rsidR="00804175" w:rsidRPr="00D0008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822C7FD" w14:textId="77777777" w:rsidR="00CB77C2" w:rsidRDefault="008D5DC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495F21A2" w14:textId="77777777" w:rsidR="00203C56" w:rsidRPr="00D00085" w:rsidRDefault="00203C56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19A0CD4" w14:textId="1021F33A" w:rsidR="00CB77C2" w:rsidRDefault="00CB77C2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</w:rPr>
        <w:t>งแต่รอบระยะเวลาบัญชีที่เริ่มในหรือหลังวันที่</w:t>
      </w:r>
      <w:r w:rsidRPr="00623946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</w:t>
      </w:r>
      <w:r w:rsidR="00336D3B" w:rsidRPr="00336D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15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</w:t>
      </w:r>
      <w:r w:rsidR="00336D3B" w:rsidRPr="0039465D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18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336D3B" w:rsidRPr="0039465D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(“TAS 18”)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11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</w:t>
      </w:r>
      <w:r w:rsidR="00336D3B" w:rsidRPr="0039465D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(“TAS 11”)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336D3B" w:rsidRPr="00336D3B">
        <w:rPr>
          <w:rFonts w:asciiTheme="majorBidi" w:hAnsiTheme="majorBidi" w:cstheme="majorBidi"/>
          <w:sz w:val="30"/>
          <w:szCs w:val="30"/>
        </w:rPr>
        <w:t xml:space="preserve"> </w:t>
      </w:r>
      <w:r w:rsidR="00336D3B" w:rsidRPr="00336D3B">
        <w:rPr>
          <w:rFonts w:asciiTheme="majorBidi" w:hAnsiTheme="majorBidi" w:cstheme="majorBidi"/>
          <w:sz w:val="30"/>
          <w:szCs w:val="30"/>
          <w:cs/>
        </w:rPr>
        <w:t>รายละเอียดของนโยบายการบัญชีได้เปิดเผยในหมายเหตุ</w:t>
      </w:r>
      <w:r w:rsidR="00336D3B" w:rsidRPr="00F45670">
        <w:rPr>
          <w:rFonts w:asciiTheme="majorBidi" w:hAnsiTheme="majorBidi" w:cstheme="majorBidi"/>
          <w:sz w:val="30"/>
          <w:szCs w:val="30"/>
          <w:cs/>
        </w:rPr>
        <w:t>ข้อ</w:t>
      </w:r>
      <w:r w:rsidR="00336D3B" w:rsidRPr="00F45670">
        <w:rPr>
          <w:rFonts w:asciiTheme="majorBidi" w:hAnsiTheme="majorBidi" w:cstheme="majorBidi"/>
          <w:sz w:val="30"/>
          <w:szCs w:val="30"/>
        </w:rPr>
        <w:t xml:space="preserve"> 4 (</w:t>
      </w:r>
      <w:r w:rsidR="00DC5D0B">
        <w:rPr>
          <w:rFonts w:asciiTheme="majorBidi" w:hAnsiTheme="majorBidi" w:cstheme="majorBidi" w:hint="cs"/>
          <w:sz w:val="30"/>
          <w:szCs w:val="30"/>
          <w:cs/>
        </w:rPr>
        <w:t>ต</w:t>
      </w:r>
      <w:r w:rsidR="00336D3B" w:rsidRPr="00F45670">
        <w:rPr>
          <w:rFonts w:asciiTheme="majorBidi" w:hAnsiTheme="majorBidi" w:cstheme="majorBidi"/>
          <w:sz w:val="30"/>
          <w:szCs w:val="30"/>
        </w:rPr>
        <w:t>)</w:t>
      </w:r>
    </w:p>
    <w:p w14:paraId="6FED7872" w14:textId="255B75A9" w:rsidR="00CB77C2" w:rsidRPr="00CB77C2" w:rsidRDefault="00CB77C2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7C2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B77C2">
        <w:rPr>
          <w:rFonts w:asciiTheme="majorBidi" w:hAnsiTheme="majorBidi" w:cstheme="majorBidi"/>
          <w:sz w:val="30"/>
          <w:szCs w:val="30"/>
        </w:rPr>
        <w:t xml:space="preserve"> </w:t>
      </w:r>
      <w:r w:rsidRPr="00CB77C2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EA7D72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CB77C2">
        <w:rPr>
          <w:rFonts w:asciiTheme="majorBidi" w:hAnsiTheme="majorBidi" w:cstheme="majorBidi"/>
          <w:sz w:val="30"/>
          <w:szCs w:val="30"/>
          <w:cs/>
        </w:rPr>
        <w:t>ข้อ</w:t>
      </w:r>
      <w:r w:rsidRPr="00CB77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77C2">
        <w:rPr>
          <w:rFonts w:asciiTheme="majorBidi" w:hAnsiTheme="majorBidi" w:cstheme="majorBidi"/>
          <w:sz w:val="30"/>
          <w:szCs w:val="30"/>
        </w:rPr>
        <w:t>3</w:t>
      </w:r>
      <w:r w:rsidR="00057CD9">
        <w:rPr>
          <w:rFonts w:asciiTheme="majorBidi" w:hAnsiTheme="majorBidi" w:cstheme="majorBidi"/>
          <w:sz w:val="30"/>
          <w:szCs w:val="30"/>
        </w:rPr>
        <w:t>2</w:t>
      </w:r>
    </w:p>
    <w:p w14:paraId="04329A70" w14:textId="77777777" w:rsidR="00CB77C2" w:rsidRPr="008A5A08" w:rsidRDefault="00CB77C2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147079" w14:textId="77777777" w:rsidR="00795D87" w:rsidRPr="008A5A08" w:rsidRDefault="00795D87" w:rsidP="00825D8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A5A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45A45E8F" w14:textId="77777777" w:rsidR="00EA7D72" w:rsidRDefault="00EA7D72" w:rsidP="00795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4D012CA0" w14:textId="40BD9FB3" w:rsidR="00795D87" w:rsidRPr="008A5A08" w:rsidRDefault="00795D87" w:rsidP="00795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</w:t>
      </w:r>
      <w:r w:rsidRPr="00DC1952">
        <w:rPr>
          <w:rFonts w:ascii="Angsana New" w:hAnsi="Angsana New" w:cs="Angsana New"/>
          <w:sz w:val="30"/>
          <w:szCs w:val="30"/>
          <w:cs/>
        </w:rPr>
        <w:t>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4F38E1" w:rsidRPr="00DC1952">
        <w:rPr>
          <w:rFonts w:ascii="Angsana New" w:hAnsi="Angsana New" w:cs="Angsana New"/>
          <w:sz w:val="30"/>
          <w:szCs w:val="30"/>
          <w:cs/>
        </w:rPr>
        <w:t>และล้านบาท</w:t>
      </w:r>
      <w:r w:rsidRPr="00DC1952">
        <w:rPr>
          <w:rFonts w:ascii="Angsana New" w:hAnsi="Angsana New" w:cs="Angsana New"/>
          <w:sz w:val="30"/>
          <w:szCs w:val="30"/>
          <w:cs/>
        </w:rPr>
        <w:t xml:space="preserve"> ยกเว้นที่ระบุไว้เป็นอย่างอื่น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</w:p>
    <w:p w14:paraId="6DDA448C" w14:textId="77777777" w:rsidR="00795D87" w:rsidRPr="008A5A08" w:rsidRDefault="00795D87" w:rsidP="00795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69849549" w14:textId="621E6475" w:rsidR="00795D87" w:rsidRPr="008A5A08" w:rsidRDefault="00795D87" w:rsidP="00795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34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8A5A0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A5A0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59FBB70" w14:textId="77777777" w:rsidR="00EA7D72" w:rsidRDefault="00EA7D72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D419408" w14:textId="4DCC6732" w:rsidR="00795D87" w:rsidRDefault="00795D87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5D5CD4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</w:t>
      </w:r>
      <w:r w:rsidR="00203C56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5D5CD4">
        <w:rPr>
          <w:rFonts w:ascii="Angsana New" w:hAnsi="Angsana New" w:cs="Angsana New"/>
          <w:spacing w:val="-2"/>
          <w:sz w:val="30"/>
          <w:szCs w:val="30"/>
          <w:cs/>
        </w:rPr>
        <w:t>ใช้วิจารณญาณ การประมาณ</w:t>
      </w:r>
      <w:r w:rsidR="005D5CD4" w:rsidRPr="005D5CD4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203C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</w:t>
      </w:r>
      <w:r w:rsidRPr="008A5A08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3F40E5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="00E920BE">
        <w:rPr>
          <w:rFonts w:ascii="Angsana New" w:hAnsi="Angsana New" w:cs="Angsana New" w:hint="cs"/>
          <w:sz w:val="30"/>
          <w:szCs w:val="30"/>
          <w:cs/>
        </w:rPr>
        <w:t>น</w:t>
      </w:r>
      <w:r w:rsidRPr="008A5A08">
        <w:rPr>
          <w:rFonts w:ascii="Angsana New" w:hAnsi="Angsana New" w:cs="Angsana New"/>
          <w:sz w:val="30"/>
          <w:szCs w:val="30"/>
          <w:cs/>
        </w:rPr>
        <w:t>โยบายการบัญชี</w:t>
      </w:r>
      <w:r w:rsidR="00682DBC">
        <w:rPr>
          <w:rFonts w:ascii="Angsana New" w:hAnsi="Angsana New" w:cs="Angsana New" w:hint="cs"/>
          <w:sz w:val="30"/>
          <w:szCs w:val="30"/>
          <w:cs/>
        </w:rPr>
        <w:t>ของกลุ่มบริษัท ทั้งนี้</w:t>
      </w:r>
      <w:r w:rsidR="0039465D">
        <w:rPr>
          <w:rFonts w:ascii="Angsana New" w:hAnsi="Angsana New" w:cs="Angsana New"/>
          <w:sz w:val="30"/>
          <w:szCs w:val="30"/>
        </w:rPr>
        <w:t xml:space="preserve"> </w:t>
      </w:r>
      <w:r w:rsidR="00682DBC">
        <w:rPr>
          <w:rFonts w:ascii="Angsana New" w:hAnsi="Angsana New" w:cs="Angsana New" w:hint="cs"/>
          <w:sz w:val="30"/>
          <w:szCs w:val="30"/>
          <w:cs/>
        </w:rPr>
        <w:t>ผลที่เกิดขึ้น</w:t>
      </w:r>
      <w:r w:rsidR="00203C56">
        <w:rPr>
          <w:rFonts w:ascii="Angsana New" w:hAnsi="Angsana New" w:cs="Angsana New" w:hint="cs"/>
          <w:sz w:val="30"/>
          <w:szCs w:val="30"/>
          <w:cs/>
        </w:rPr>
        <w:t>จริง</w:t>
      </w:r>
      <w:r w:rsidR="00682DBC">
        <w:rPr>
          <w:rFonts w:ascii="Angsana New" w:hAnsi="Angsana New" w:cs="Angsana New" w:hint="cs"/>
          <w:sz w:val="30"/>
          <w:szCs w:val="30"/>
          <w:cs/>
        </w:rPr>
        <w:t>อาจแตกต่างจากที่ประมาณการไว้</w:t>
      </w:r>
      <w:r w:rsidR="003946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1753413" w14:textId="77777777" w:rsidR="003F40E5" w:rsidRPr="008A5A08" w:rsidRDefault="003F40E5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5FD92E94" w14:textId="77777777" w:rsidR="00795D87" w:rsidRPr="008A5A08" w:rsidRDefault="00795D87" w:rsidP="00825D86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64339EB3" w14:textId="77777777" w:rsidR="00EA7D72" w:rsidRDefault="00EA7D72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8FD3FF6" w14:textId="4BE67C19" w:rsidR="00795D87" w:rsidRDefault="00795D87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ข้อมูลเกี่ยวกับการใช้วิจารณญาณใน</w:t>
      </w:r>
      <w:r w:rsidR="003F40E5">
        <w:rPr>
          <w:rFonts w:ascii="Angsana New" w:hAnsi="Angsana New" w:cs="Angsana New" w:hint="cs"/>
          <w:spacing w:val="-2"/>
          <w:sz w:val="30"/>
          <w:szCs w:val="30"/>
          <w:cs/>
        </w:rPr>
        <w:t>ปฏิบัติตาม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</w:t>
      </w:r>
      <w:r w:rsidRPr="008A5A08">
        <w:rPr>
          <w:rFonts w:ascii="Angsana New" w:hAnsi="Angsana New" w:cs="Angsana New"/>
          <w:sz w:val="30"/>
          <w:szCs w:val="30"/>
          <w:cs/>
        </w:rPr>
        <w:t>ที่รับรู้ในงบการเงิน</w:t>
      </w:r>
      <w:r w:rsidR="003F40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ประกอบด้วยหมายเห</w:t>
      </w:r>
      <w:r w:rsidRPr="00613457">
        <w:rPr>
          <w:rFonts w:ascii="Angsana New" w:hAnsi="Angsana New" w:cs="Angsana New"/>
          <w:sz w:val="30"/>
          <w:szCs w:val="30"/>
          <w:cs/>
        </w:rPr>
        <w:t>ต</w:t>
      </w:r>
      <w:r w:rsidR="00613457" w:rsidRPr="00613457">
        <w:rPr>
          <w:rFonts w:ascii="Angsana New" w:hAnsi="Angsana New" w:cs="Angsana New" w:hint="cs"/>
          <w:sz w:val="30"/>
          <w:szCs w:val="30"/>
          <w:cs/>
        </w:rPr>
        <w:t>ุประกอบงบการเงิน</w:t>
      </w:r>
      <w:r w:rsidRPr="00613457">
        <w:rPr>
          <w:rFonts w:ascii="Angsana New" w:hAnsi="Angsana New" w:cs="Angsana New"/>
          <w:sz w:val="30"/>
          <w:szCs w:val="30"/>
          <w:cs/>
        </w:rPr>
        <w:t>ต่อ</w:t>
      </w:r>
      <w:r w:rsidRPr="008A5A08">
        <w:rPr>
          <w:rFonts w:ascii="Angsana New" w:hAnsi="Angsana New" w:cs="Angsana New"/>
          <w:sz w:val="30"/>
          <w:szCs w:val="30"/>
          <w:cs/>
        </w:rPr>
        <w:t>ไปนี้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</w:p>
    <w:p w14:paraId="59712E33" w14:textId="660639C2" w:rsidR="003F40E5" w:rsidRDefault="003F40E5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2340"/>
        <w:gridCol w:w="6948"/>
      </w:tblGrid>
      <w:tr w:rsidR="00795D87" w:rsidRPr="008A5A08" w14:paraId="68167937" w14:textId="77777777" w:rsidTr="00FB0417">
        <w:tc>
          <w:tcPr>
            <w:tcW w:w="2340" w:type="dxa"/>
            <w:shd w:val="clear" w:color="auto" w:fill="auto"/>
          </w:tcPr>
          <w:p w14:paraId="6E977AC2" w14:textId="278DFF3C" w:rsidR="00795D87" w:rsidRPr="008A5A08" w:rsidRDefault="00795D87" w:rsidP="00FB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890297" w:rsidRPr="008A5A0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DA4001"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(ก)</w:t>
            </w:r>
            <w:r w:rsidR="003946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9465D"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>และ</w:t>
            </w:r>
            <w:r w:rsidR="0039465D"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39465D" w:rsidRPr="008A5A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9465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948" w:type="dxa"/>
            <w:shd w:val="clear" w:color="auto" w:fill="auto"/>
          </w:tcPr>
          <w:p w14:paraId="750A0D70" w14:textId="77777777" w:rsidR="00FB0417" w:rsidRDefault="0039465D" w:rsidP="0082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465D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การพิจารณาว่า</w:t>
            </w:r>
            <w:r w:rsidRPr="0039465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เงินลงทุนตามวิธีส่วนได้เสีย</w:t>
            </w:r>
            <w:r w:rsidRPr="003946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465D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กลุ่มบริษัทมีอิทธิพลอย่างมีนัยสำคัญ</w:t>
            </w:r>
          </w:p>
          <w:p w14:paraId="444D6487" w14:textId="288A6F3E" w:rsidR="00795D87" w:rsidRPr="008A5A08" w:rsidRDefault="00FB0417" w:rsidP="0082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39465D" w:rsidRPr="0039465D">
              <w:rPr>
                <w:rFonts w:ascii="Angsana New" w:hAnsi="Angsana New" w:cs="Angsana New"/>
                <w:sz w:val="30"/>
                <w:szCs w:val="30"/>
                <w:cs/>
              </w:rPr>
              <w:t>ในกิจการที่กลุ่มบริษัทลงทุนหรือไม่</w:t>
            </w:r>
          </w:p>
        </w:tc>
      </w:tr>
      <w:tr w:rsidR="00795D87" w:rsidRPr="008A5A08" w14:paraId="39D02438" w14:textId="77777777" w:rsidTr="00FB0417">
        <w:tc>
          <w:tcPr>
            <w:tcW w:w="2340" w:type="dxa"/>
            <w:shd w:val="clear" w:color="auto" w:fill="auto"/>
          </w:tcPr>
          <w:p w14:paraId="41351B95" w14:textId="0D856341" w:rsidR="00795D87" w:rsidRPr="008A5A08" w:rsidRDefault="00795D87" w:rsidP="00FB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 xml:space="preserve">ข้อ </w:t>
            </w:r>
            <w:r w:rsidR="00890297"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>3</w:t>
            </w:r>
            <w:r w:rsidR="004F38E1" w:rsidRPr="008A5A08">
              <w:rPr>
                <w:rFonts w:ascii="Angsana New" w:hAnsi="Angsana New" w:cs="Angsana New"/>
                <w:spacing w:val="-1"/>
                <w:sz w:val="30"/>
                <w:szCs w:val="30"/>
              </w:rPr>
              <w:t xml:space="preserve"> </w:t>
            </w:r>
            <w:r w:rsidR="00AF5BAB"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>(</w:t>
            </w:r>
            <w:r w:rsidR="00DC5D0B">
              <w:rPr>
                <w:rFonts w:ascii="Angsana New" w:hAnsi="Angsana New" w:cs="Angsana New" w:hint="cs"/>
                <w:spacing w:val="-1"/>
                <w:sz w:val="30"/>
                <w:szCs w:val="30"/>
                <w:cs/>
              </w:rPr>
              <w:t>น</w:t>
            </w:r>
            <w:r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>)</w:t>
            </w:r>
            <w:r w:rsidR="000478DC"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pacing w:val="-1"/>
                <w:sz w:val="30"/>
                <w:szCs w:val="30"/>
                <w:cs/>
              </w:rPr>
              <w:t>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8C24B9" w:rsidRPr="008A5A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7E3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948" w:type="dxa"/>
            <w:shd w:val="clear" w:color="auto" w:fill="auto"/>
          </w:tcPr>
          <w:p w14:paraId="2D6FEC7C" w14:textId="6246552B" w:rsidR="00795D87" w:rsidRPr="008A5A08" w:rsidRDefault="00795D87" w:rsidP="007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การบัญชีสำหรับข้อตกลงซึ่ง</w:t>
            </w:r>
            <w:r w:rsidR="00772253" w:rsidRPr="008A5A08">
              <w:rPr>
                <w:rFonts w:ascii="Angsana New" w:hAnsi="Angsana New" w:cs="Angsana New"/>
                <w:sz w:val="30"/>
                <w:szCs w:val="30"/>
                <w:cs/>
              </w:rPr>
              <w:t>ประกอบด้วย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สัญญาเช่</w:t>
            </w:r>
            <w:r w:rsidR="008C24B9" w:rsidRPr="008A5A08">
              <w:rPr>
                <w:rFonts w:ascii="Angsana New" w:hAnsi="Angsana New" w:cs="Angsana New"/>
                <w:sz w:val="30"/>
                <w:szCs w:val="30"/>
                <w:cs/>
              </w:rPr>
              <w:t>า</w:t>
            </w:r>
            <w:r w:rsidR="00423390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423390"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การจัดประเภทสัญญาเช่า</w:t>
            </w:r>
          </w:p>
        </w:tc>
      </w:tr>
    </w:tbl>
    <w:p w14:paraId="59382ADF" w14:textId="77777777" w:rsidR="00613457" w:rsidRDefault="00613457">
      <w:r>
        <w:br w:type="page"/>
      </w:r>
    </w:p>
    <w:p w14:paraId="62083FBD" w14:textId="77777777" w:rsidR="00795D87" w:rsidRPr="008A5A08" w:rsidRDefault="00795D87" w:rsidP="00825D86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0A62F140" w14:textId="77777777" w:rsidR="00EA7D72" w:rsidRDefault="00EA7D72" w:rsidP="00BD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A875A66" w14:textId="6DFC7825" w:rsidR="002257E4" w:rsidRDefault="00795D87" w:rsidP="00BD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D2A88">
        <w:rPr>
          <w:rFonts w:ascii="Angsana New" w:hAnsi="Angsana New" w:cs="Angsana New"/>
          <w:spacing w:val="-2"/>
          <w:sz w:val="30"/>
          <w:szCs w:val="30"/>
          <w:cs/>
        </w:rPr>
        <w:t>ข้อมูลเกี่ยวกับ</w:t>
      </w:r>
      <w:r w:rsidR="00A77B58" w:rsidRPr="00BD2A88">
        <w:rPr>
          <w:rFonts w:ascii="Angsana New" w:hAnsi="Angsana New" w:cs="Angsana New"/>
          <w:spacing w:val="-2"/>
          <w:sz w:val="30"/>
          <w:szCs w:val="30"/>
          <w:cs/>
        </w:rPr>
        <w:t>ข้อสมมติและ</w:t>
      </w:r>
      <w:r w:rsidRPr="00BD2A88">
        <w:rPr>
          <w:rFonts w:ascii="Angsana New" w:hAnsi="Angsana New" w:cs="Angsana New"/>
          <w:spacing w:val="-2"/>
          <w:sz w:val="30"/>
          <w:szCs w:val="30"/>
          <w:cs/>
        </w:rPr>
        <w:t>ความไม่แน่นอนของการประมาณการ</w:t>
      </w:r>
      <w:r w:rsidR="00BC3F40" w:rsidRPr="00BD2A8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วันที่ </w:t>
      </w:r>
      <w:r w:rsidR="00BC3F40" w:rsidRPr="00BD2A88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BC3F40" w:rsidRPr="00BD2A8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BC3F40" w:rsidRPr="00BD2A88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BD2A88">
        <w:rPr>
          <w:rFonts w:ascii="Angsana New" w:hAnsi="Angsana New" w:cs="Angsana New"/>
          <w:spacing w:val="-2"/>
          <w:sz w:val="30"/>
          <w:szCs w:val="30"/>
          <w:cs/>
        </w:rPr>
        <w:t>ซึ่งมีความเสี่ยงอย่างมีนัยสำคัญที่</w:t>
      </w:r>
      <w:r w:rsidR="00BD2A88" w:rsidRPr="00BD2A88">
        <w:rPr>
          <w:rFonts w:ascii="Angsana New" w:hAnsi="Angsana New" w:cs="Angsana New" w:hint="cs"/>
          <w:spacing w:val="-2"/>
          <w:sz w:val="30"/>
          <w:szCs w:val="30"/>
          <w:cs/>
        </w:rPr>
        <w:t>จะส่งผล</w:t>
      </w:r>
      <w:r w:rsidR="00BD2A88" w:rsidRPr="00BD2A88">
        <w:rPr>
          <w:rFonts w:ascii="Angsana New" w:hAnsi="Angsana New" w:cs="Angsana New"/>
          <w:spacing w:val="-2"/>
          <w:sz w:val="30"/>
          <w:szCs w:val="30"/>
          <w:cs/>
        </w:rPr>
        <w:t>ให้ต้องมีการปรับปรุงที่มีสาระสำคัญในมูลค่าตามบัญชีของสินทรัพย์และหนี้สิน</w:t>
      </w:r>
      <w:r w:rsidR="00BD2A8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</w:t>
      </w:r>
      <w:r w:rsidR="00BD2A88" w:rsidRPr="00BD2A88">
        <w:rPr>
          <w:rFonts w:ascii="Angsana New" w:hAnsi="Angsana New" w:cs="Angsana New"/>
          <w:spacing w:val="-2"/>
          <w:sz w:val="30"/>
          <w:szCs w:val="30"/>
          <w:cs/>
        </w:rPr>
        <w:t>ในปีบัญชีถัดไป</w:t>
      </w:r>
      <w:r w:rsidR="00BD2A88" w:rsidRPr="00BD2A8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="00BD2A88" w:rsidRPr="00BD2A88">
        <w:rPr>
          <w:rFonts w:ascii="Angsana New" w:hAnsi="Angsana New" w:cs="Angsana New"/>
          <w:spacing w:val="-2"/>
          <w:sz w:val="30"/>
          <w:szCs w:val="30"/>
          <w:cs/>
        </w:rPr>
        <w:t>ได้เปิดเผยในหมายเหตุ</w:t>
      </w:r>
      <w:r w:rsidR="00DC54DC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="00BD2A88" w:rsidRPr="00BD2A88">
        <w:rPr>
          <w:rFonts w:ascii="Angsana New" w:hAnsi="Angsana New" w:cs="Angsana New"/>
          <w:spacing w:val="-2"/>
          <w:sz w:val="30"/>
          <w:szCs w:val="30"/>
          <w:cs/>
        </w:rPr>
        <w:t>ต่อไปนี้</w:t>
      </w:r>
    </w:p>
    <w:p w14:paraId="433313BE" w14:textId="77777777" w:rsidR="00EA7D72" w:rsidRPr="00BD2A88" w:rsidRDefault="00EA7D72" w:rsidP="00BD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890297" w:rsidRPr="008A5A08" w14:paraId="12D4E6ED" w14:textId="77777777" w:rsidTr="00DC54DC">
        <w:tc>
          <w:tcPr>
            <w:tcW w:w="2340" w:type="dxa"/>
          </w:tcPr>
          <w:p w14:paraId="1833F1FD" w14:textId="0E595C24" w:rsidR="00890297" w:rsidRPr="008A5A08" w:rsidRDefault="00890297" w:rsidP="0089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ข้อ 4</w:t>
            </w:r>
          </w:p>
        </w:tc>
        <w:tc>
          <w:tcPr>
            <w:tcW w:w="6930" w:type="dxa"/>
          </w:tcPr>
          <w:p w14:paraId="1BD73315" w14:textId="117D7D45" w:rsidR="006F4846" w:rsidRDefault="006F4846" w:rsidP="006F4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846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 ซึ่งการวัดมูลค่ายุติธรรมของสิ่งตอบแทน</w:t>
            </w:r>
            <w:r w:rsidR="00EA7D72">
              <w:rPr>
                <w:rFonts w:ascii="Angsana New" w:hAnsi="Angsana New" w:cs="Angsana New" w:hint="cs"/>
                <w:sz w:val="30"/>
                <w:szCs w:val="30"/>
                <w:cs/>
              </w:rPr>
              <w:t>ที่โอนให้ (รวมสิ่งตอบแทน</w:t>
            </w:r>
          </w:p>
          <w:p w14:paraId="29CF5AA3" w14:textId="70A09762" w:rsidR="00890297" w:rsidRPr="003D6CB4" w:rsidRDefault="006F4846" w:rsidP="008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pacing w:val="-7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9"/>
                <w:sz w:val="30"/>
                <w:szCs w:val="30"/>
              </w:rPr>
              <w:t xml:space="preserve"> </w:t>
            </w:r>
            <w:r w:rsidR="00EA7D72">
              <w:rPr>
                <w:rFonts w:ascii="Angsana New" w:hAnsi="Angsana New" w:cs="Angsana New" w:hint="cs"/>
                <w:spacing w:val="-9"/>
                <w:sz w:val="30"/>
                <w:szCs w:val="30"/>
                <w:cs/>
              </w:rPr>
              <w:t xml:space="preserve">ที่คาดว่าจะต้องจ่าย) </w:t>
            </w:r>
            <w:r w:rsidRPr="006F4846">
              <w:rPr>
                <w:rFonts w:ascii="Angsana New" w:hAnsi="Angsana New" w:cs="Angsana New"/>
                <w:spacing w:val="-9"/>
                <w:sz w:val="30"/>
                <w:szCs w:val="30"/>
                <w:cs/>
              </w:rPr>
              <w:t>และ</w:t>
            </w:r>
            <w:r w:rsidRPr="006F4846">
              <w:rPr>
                <w:rFonts w:ascii="Angsana New" w:hAnsi="Angsana New" w:cs="Angsana New"/>
                <w:spacing w:val="-7"/>
                <w:sz w:val="30"/>
                <w:szCs w:val="30"/>
                <w:cs/>
              </w:rPr>
              <w:t>มูลค่ายุติธรมของสินทรัพย์ที่ได้มา</w:t>
            </w:r>
            <w:r w:rsidRPr="006F4846">
              <w:rPr>
                <w:rFonts w:ascii="Angsana New" w:hAnsi="Angsana New" w:cs="Angsana New"/>
                <w:spacing w:val="-9"/>
                <w:sz w:val="30"/>
                <w:szCs w:val="30"/>
                <w:cs/>
              </w:rPr>
              <w:t xml:space="preserve">และหนี้สินที่รับมา </w:t>
            </w:r>
            <w:r w:rsidR="000C0C2B">
              <w:rPr>
                <w:rFonts w:ascii="Angsana New" w:hAnsi="Angsana New" w:cs="Angsana New"/>
                <w:spacing w:val="-9"/>
                <w:sz w:val="30"/>
                <w:szCs w:val="30"/>
                <w:cs/>
              </w:rPr>
              <w:br/>
            </w:r>
            <w:r w:rsidRPr="006F4846">
              <w:rPr>
                <w:rFonts w:ascii="Angsana New" w:hAnsi="Angsana New" w:cs="Angsana New"/>
                <w:spacing w:val="-7"/>
                <w:sz w:val="30"/>
                <w:szCs w:val="30"/>
                <w:cs/>
              </w:rPr>
              <w:t>วัดมูลค่าโดยใช้เกณฑ์การประมาณการ</w:t>
            </w:r>
          </w:p>
        </w:tc>
      </w:tr>
      <w:tr w:rsidR="0039465D" w:rsidRPr="008A5A08" w14:paraId="32DCAB9D" w14:textId="77777777" w:rsidTr="00DC54DC">
        <w:tc>
          <w:tcPr>
            <w:tcW w:w="2340" w:type="dxa"/>
          </w:tcPr>
          <w:p w14:paraId="0C504236" w14:textId="6A35A140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C54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54DC" w:rsidRPr="008A5A08">
              <w:rPr>
                <w:rFonts w:ascii="Angsana New" w:hAnsi="Angsana New" w:cs="Angsana New"/>
                <w:sz w:val="30"/>
                <w:szCs w:val="30"/>
                <w:cs/>
              </w:rPr>
              <w:t>และข้อ 1</w:t>
            </w:r>
            <w:r w:rsidR="00DC54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930" w:type="dxa"/>
          </w:tcPr>
          <w:p w14:paraId="7E08CE3B" w14:textId="39A6C291" w:rsidR="0039465D" w:rsidRPr="006F4846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465D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  <w:r w:rsidR="00DC54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และเงินทดรองจ่ายให้เกษตรกร</w:t>
            </w:r>
          </w:p>
        </w:tc>
      </w:tr>
      <w:tr w:rsidR="0039465D" w:rsidRPr="008A5A08" w14:paraId="674F37CD" w14:textId="77777777" w:rsidTr="00DC54DC">
        <w:tc>
          <w:tcPr>
            <w:tcW w:w="2340" w:type="dxa"/>
          </w:tcPr>
          <w:p w14:paraId="0CABBF0F" w14:textId="2678149B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ข้อ 9</w:t>
            </w:r>
          </w:p>
        </w:tc>
        <w:tc>
          <w:tcPr>
            <w:tcW w:w="6930" w:type="dxa"/>
          </w:tcPr>
          <w:p w14:paraId="33CD5554" w14:textId="77777777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การวัดมูลค่าของสินทรัพย์ชีวภาพ</w:t>
            </w:r>
          </w:p>
        </w:tc>
      </w:tr>
      <w:tr w:rsidR="0039465D" w:rsidRPr="008A5A08" w14:paraId="3FA3153C" w14:textId="77777777" w:rsidTr="00DC54DC">
        <w:tc>
          <w:tcPr>
            <w:tcW w:w="2340" w:type="dxa"/>
          </w:tcPr>
          <w:p w14:paraId="651CADD4" w14:textId="67BB378D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ข้อ 11 และข้อ 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18458F9C" w14:textId="4FAF41D6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การทดสอบการด้อยค่า</w:t>
            </w:r>
            <w:r w:rsidR="00EA7D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ของเงินลงทุนในบริษัทย่อย และการด้อยค่าของอาคารและอุปกรณ์</w:t>
            </w:r>
            <w:r w:rsidRPr="008A5A0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เกี่ยวกับการใช้ข้อสมมติที่สำคัญในการประมาณ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มูลค่าที่จะได้รับคืน</w:t>
            </w:r>
          </w:p>
        </w:tc>
      </w:tr>
      <w:tr w:rsidR="0039465D" w:rsidRPr="008A5A08" w14:paraId="339F5580" w14:textId="77777777" w:rsidTr="00DC54DC">
        <w:tc>
          <w:tcPr>
            <w:tcW w:w="2340" w:type="dxa"/>
          </w:tcPr>
          <w:p w14:paraId="3DD50833" w14:textId="144F13BC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C54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930" w:type="dxa"/>
          </w:tcPr>
          <w:p w14:paraId="7E984BC2" w14:textId="1E5B3CBE" w:rsidR="0039465D" w:rsidRPr="00DC54DC" w:rsidRDefault="0039465D" w:rsidP="00DC5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9" w:hanging="33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การวัดมูลค่าของภาระผูกพันของโครงการผลประโยชน์</w:t>
            </w:r>
            <w:r w:rsidRPr="008A5A0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ที่กำหนดไว้เกี่ยวกับข้อสมมติหลักในการประมาณการ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</w:tr>
      <w:tr w:rsidR="0039465D" w:rsidRPr="008A5A08" w14:paraId="23EE68C6" w14:textId="77777777" w:rsidTr="00DC54DC">
        <w:tc>
          <w:tcPr>
            <w:tcW w:w="2340" w:type="dxa"/>
          </w:tcPr>
          <w:p w14:paraId="0AB0A08C" w14:textId="38B4E246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C54D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350BE21E" w14:textId="3C3DB7BA" w:rsidR="0039465D" w:rsidRPr="008A5A08" w:rsidRDefault="0039465D" w:rsidP="0039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</w:tbl>
    <w:p w14:paraId="678766DB" w14:textId="53C6AF28" w:rsidR="00D00085" w:rsidRDefault="00D00085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4" w:firstLine="706"/>
        <w:rPr>
          <w:rFonts w:ascii="Angsana New" w:hAnsi="Angsana New" w:cs="Angsana New"/>
          <w:i/>
          <w:iCs/>
          <w:sz w:val="30"/>
          <w:szCs w:val="30"/>
        </w:rPr>
      </w:pPr>
    </w:p>
    <w:p w14:paraId="083A708B" w14:textId="44FC4443" w:rsidR="00DC5D0B" w:rsidRDefault="00DC5D0B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4" w:firstLine="706"/>
        <w:rPr>
          <w:rFonts w:ascii="Angsana New" w:hAnsi="Angsana New" w:cs="Angsana New"/>
          <w:i/>
          <w:iCs/>
          <w:sz w:val="30"/>
          <w:szCs w:val="30"/>
        </w:rPr>
      </w:pPr>
    </w:p>
    <w:p w14:paraId="1CD387EC" w14:textId="7A122A71" w:rsidR="00DC5D0B" w:rsidRDefault="00DC5D0B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4" w:firstLine="706"/>
        <w:rPr>
          <w:rFonts w:ascii="Angsana New" w:hAnsi="Angsana New" w:cs="Angsana New"/>
          <w:i/>
          <w:iCs/>
          <w:sz w:val="30"/>
          <w:szCs w:val="30"/>
        </w:rPr>
      </w:pPr>
    </w:p>
    <w:p w14:paraId="25F33CB8" w14:textId="7F6D287F" w:rsidR="00DC5D0B" w:rsidRDefault="00DC5D0B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4" w:firstLine="706"/>
        <w:rPr>
          <w:rFonts w:ascii="Angsana New" w:hAnsi="Angsana New" w:cs="Angsana New"/>
          <w:i/>
          <w:iCs/>
          <w:sz w:val="30"/>
          <w:szCs w:val="30"/>
        </w:rPr>
      </w:pPr>
    </w:p>
    <w:p w14:paraId="19B77F2F" w14:textId="2F96E90B" w:rsidR="00DC5D0B" w:rsidRDefault="00DC5D0B" w:rsidP="008C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4" w:firstLine="706"/>
        <w:rPr>
          <w:rFonts w:ascii="Angsana New" w:hAnsi="Angsana New" w:cs="Angsana New"/>
          <w:i/>
          <w:iCs/>
          <w:sz w:val="30"/>
          <w:szCs w:val="30"/>
        </w:rPr>
      </w:pPr>
    </w:p>
    <w:p w14:paraId="4B7722F6" w14:textId="4B85CF51" w:rsidR="00DC54DC" w:rsidRDefault="00DC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156CA808" w14:textId="695A99AF" w:rsidR="00B27BE8" w:rsidRPr="008A5A08" w:rsidRDefault="00B27BE8" w:rsidP="004D37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</w:rPr>
        <w:lastRenderedPageBreak/>
        <w:t>นโยบายการบัญชีที่สำคัญ</w:t>
      </w:r>
    </w:p>
    <w:p w14:paraId="0476FCFF" w14:textId="77777777" w:rsidR="00B27BE8" w:rsidRPr="008A5A08" w:rsidRDefault="00B27BE8" w:rsidP="00D851AB">
      <w:pPr>
        <w:rPr>
          <w:rFonts w:ascii="Angsana New" w:hAnsi="Angsana New" w:cs="Angsana New"/>
          <w:sz w:val="30"/>
          <w:szCs w:val="30"/>
        </w:rPr>
      </w:pPr>
    </w:p>
    <w:p w14:paraId="63D47E0E" w14:textId="77777777" w:rsidR="00B27BE8" w:rsidRPr="008A5A08" w:rsidRDefault="00B27BE8" w:rsidP="00D851AB">
      <w:pPr>
        <w:pStyle w:val="AccPolicyalternative"/>
        <w:spacing w:after="0"/>
        <w:rPr>
          <w:rFonts w:ascii="Angsana New" w:hAnsi="Angsana New" w:cs="Angsana New"/>
          <w:b/>
          <w:bCs w:val="0"/>
          <w:i w:val="0"/>
          <w:iCs w:val="0"/>
          <w:sz w:val="30"/>
          <w:szCs w:val="30"/>
        </w:rPr>
      </w:pPr>
      <w:r w:rsidRPr="008A5A08">
        <w:rPr>
          <w:rFonts w:ascii="Angsana New" w:hAnsi="Angsana New" w:cs="Angsana New"/>
          <w:b/>
          <w:bCs w:val="0"/>
          <w:i w:val="0"/>
          <w:iCs w:val="0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9F4BA7F" w14:textId="77777777" w:rsidR="00D851AB" w:rsidRPr="008A5A08" w:rsidRDefault="00D851AB" w:rsidP="00D851AB">
      <w:pPr>
        <w:pStyle w:val="AccPolicyalternative"/>
        <w:spacing w:after="0"/>
        <w:rPr>
          <w:rFonts w:ascii="Angsana New" w:hAnsi="Angsana New" w:cs="Angsana New"/>
          <w:b/>
          <w:bCs w:val="0"/>
          <w:i w:val="0"/>
          <w:iCs w:val="0"/>
          <w:sz w:val="30"/>
          <w:szCs w:val="30"/>
        </w:rPr>
      </w:pPr>
    </w:p>
    <w:p w14:paraId="6CA38B0D" w14:textId="77777777" w:rsidR="00B27BE8" w:rsidRPr="008A5A08" w:rsidRDefault="00B27BE8" w:rsidP="00825D86">
      <w:pPr>
        <w:pStyle w:val="Heading8"/>
        <w:numPr>
          <w:ilvl w:val="1"/>
          <w:numId w:val="9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8A5A08" w:rsidRDefault="00F34619" w:rsidP="00F3461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50794A3" w14:textId="77777777" w:rsidR="00B27BE8" w:rsidRPr="008A5A08" w:rsidRDefault="00B27BE8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8A5A08">
        <w:rPr>
          <w:rFonts w:ascii="Angsana New" w:hAnsi="Angsana New" w:cs="Angsana New"/>
          <w:sz w:val="30"/>
          <w:szCs w:val="30"/>
        </w:rPr>
        <w:t>“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A5A08">
        <w:rPr>
          <w:rFonts w:ascii="Angsana New" w:hAnsi="Angsana New" w:cs="Angsana New"/>
          <w:sz w:val="30"/>
          <w:szCs w:val="30"/>
        </w:rPr>
        <w:t>”</w:t>
      </w:r>
      <w:r w:rsidRPr="008A5A08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</w:p>
    <w:p w14:paraId="6EDE0DAC" w14:textId="77777777" w:rsidR="00871FD1" w:rsidRPr="002A2271" w:rsidRDefault="00871FD1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57BF853B" w14:textId="77777777" w:rsidR="00871FD1" w:rsidRPr="008A5A08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8A5A08" w:rsidRDefault="001A66E5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2239D8" w14:textId="77777777" w:rsidR="00871FD1" w:rsidRPr="008A5A08" w:rsidRDefault="00871FD1" w:rsidP="001A66E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="008E533B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28096A" w:rsidRPr="008A5A08">
        <w:rPr>
          <w:rFonts w:ascii="Angsana New" w:hAnsi="Angsana New" w:cs="Angsana New"/>
          <w:sz w:val="30"/>
          <w:szCs w:val="30"/>
        </w:rPr>
        <w:t xml:space="preserve">    </w:t>
      </w:r>
      <w:r w:rsidRPr="008A5A08">
        <w:rPr>
          <w:rFonts w:ascii="Angsana New" w:hAnsi="Angsana New" w:cs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911D2F0" w14:textId="77777777" w:rsidR="00871FD1" w:rsidRPr="008A5A08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BD5EEE6" w14:textId="77777777" w:rsidR="00871FD1" w:rsidRPr="008A5A08" w:rsidRDefault="001F3EA5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74338">
        <w:rPr>
          <w:rFonts w:ascii="Angsana New" w:hAnsi="Angsana New" w:cs="Angsana New"/>
          <w:sz w:val="30"/>
          <w:szCs w:val="30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="00871FD1" w:rsidRPr="00A74338">
        <w:rPr>
          <w:rFonts w:ascii="Angsana New" w:hAnsi="Angsana New" w:cs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="00871FD1"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93A9964" w14:textId="77777777" w:rsidR="00871FD1" w:rsidRPr="008A5A08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B4EC5" w14:textId="77777777" w:rsidR="00871FD1" w:rsidRPr="008A5A08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AA9B34E" w14:textId="77777777" w:rsidR="00D851AB" w:rsidRPr="008A5A08" w:rsidRDefault="00D851AB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50AC13" w14:textId="47739326" w:rsidR="00871FD1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37E1024E" w14:textId="4E223A95" w:rsidR="003F40E5" w:rsidRDefault="003F40E5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9AAAA3" w14:textId="77777777" w:rsidR="003F40E5" w:rsidRPr="003F40E5" w:rsidRDefault="003F40E5" w:rsidP="003F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3F40E5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</w:t>
      </w:r>
      <w:r w:rsidRPr="003F40E5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3F40E5">
        <w:rPr>
          <w:rFonts w:ascii="Angsana New" w:hAnsi="Angsana New" w:cs="Angsana New"/>
          <w:sz w:val="30"/>
          <w:szCs w:val="30"/>
          <w:cs/>
        </w:rPr>
        <w:t>ด้วยมูลค่ายุติธรรม ณ วันซื้อ</w:t>
      </w:r>
      <w:r w:rsidRPr="003F40E5">
        <w:rPr>
          <w:rFonts w:ascii="Angsana New" w:hAnsi="Angsana New" w:cs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3F40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40E5">
        <w:rPr>
          <w:rFonts w:ascii="Angsana New" w:hAnsi="Angsana New" w:cs="Angsana New" w:hint="cs"/>
          <w:sz w:val="30"/>
          <w:szCs w:val="30"/>
          <w:cs/>
        </w:rPr>
        <w:t xml:space="preserve">           ณ</w:t>
      </w:r>
      <w:r w:rsidRPr="003F40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40E5">
        <w:rPr>
          <w:rFonts w:ascii="Angsana New" w:hAnsi="Angsana New" w:cs="Angsana New" w:hint="cs"/>
          <w:sz w:val="30"/>
          <w:szCs w:val="30"/>
          <w:cs/>
        </w:rPr>
        <w:t>ทุกวันที่รายงาน</w:t>
      </w:r>
      <w:r w:rsidRPr="003F40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40E5">
        <w:rPr>
          <w:rFonts w:ascii="Angsana New" w:hAnsi="Angsana New" w:cs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122E5494" w14:textId="77777777" w:rsidR="003F40E5" w:rsidRPr="008A5A08" w:rsidRDefault="003F40E5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0E62E98" w14:textId="77777777" w:rsidR="00871FD1" w:rsidRPr="008A5A08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99640F4" w14:textId="77777777" w:rsidR="00871FD1" w:rsidRPr="008A5A08" w:rsidRDefault="00871FD1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446B245" w14:textId="77777777" w:rsidR="00871FD1" w:rsidRPr="008A5A08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731F4E8" w14:textId="4BAEEFFF" w:rsidR="00871FD1" w:rsidRDefault="00871FD1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139EBCC" w14:textId="77777777" w:rsidR="00E920BE" w:rsidRPr="008A5A08" w:rsidRDefault="00E920BE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77777777" w:rsidR="0077227C" w:rsidRPr="008A5A08" w:rsidRDefault="00871FD1" w:rsidP="00871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F203D17" w14:textId="77777777" w:rsidR="002568AE" w:rsidRPr="008A5A08" w:rsidRDefault="002568AE" w:rsidP="00871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22D4787E" w14:textId="77777777" w:rsidR="006F4846" w:rsidRPr="0048714E" w:rsidRDefault="006F4846" w:rsidP="006F4846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714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4C1F4B25" w14:textId="77777777" w:rsidR="006F4846" w:rsidRPr="00F61F5E" w:rsidRDefault="006F4846" w:rsidP="006F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6792AE52" w14:textId="77777777" w:rsidR="006F4846" w:rsidRPr="006F4846" w:rsidRDefault="006F4846" w:rsidP="006F4846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4846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6F4846">
        <w:rPr>
          <w:rFonts w:ascii="Angsana New" w:hAnsi="Angsana New" w:cs="Angsana New"/>
          <w:sz w:val="30"/>
          <w:szCs w:val="30"/>
          <w:cs/>
        </w:rPr>
        <w:t>บันทึก</w:t>
      </w:r>
      <w:r w:rsidRPr="006F4846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6F4846">
        <w:rPr>
          <w:rFonts w:ascii="Angsana New" w:hAnsi="Angsana New" w:cs="Angsana New"/>
          <w:sz w:val="30"/>
          <w:szCs w:val="30"/>
          <w:cs/>
        </w:rPr>
        <w:t>โดย</w:t>
      </w:r>
      <w:r w:rsidRPr="006F4846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6F4846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6F4846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6F4846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6F4846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6F4846">
        <w:rPr>
          <w:rFonts w:ascii="Angsana New" w:hAnsi="Angsana New" w:cs="Angsana New"/>
          <w:sz w:val="30"/>
          <w:szCs w:val="30"/>
          <w:cs/>
        </w:rPr>
        <w:t>ของ</w:t>
      </w:r>
      <w:r w:rsidRPr="006F4846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6F4846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6F4846">
        <w:rPr>
          <w:rFonts w:ascii="Angsana New" w:hAnsi="Angsana New" w:cs="Angsana New" w:hint="cs"/>
          <w:sz w:val="30"/>
          <w:szCs w:val="30"/>
          <w:cs/>
        </w:rPr>
        <w:t>ขอ</w:t>
      </w:r>
      <w:r w:rsidRPr="006F4846">
        <w:rPr>
          <w:rFonts w:ascii="Angsana New" w:hAnsi="Angsana New" w:cs="Angsana New"/>
          <w:sz w:val="30"/>
          <w:szCs w:val="30"/>
          <w:cs/>
        </w:rPr>
        <w:t>ง</w:t>
      </w:r>
      <w:r w:rsidRPr="006F4846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6F4846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6F4846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6F4846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6F4846">
        <w:rPr>
          <w:rFonts w:ascii="Angsana New" w:hAnsi="Angsana New" w:hint="cs"/>
          <w:sz w:val="30"/>
          <w:szCs w:val="30"/>
          <w:cs/>
        </w:rPr>
        <w:t xml:space="preserve"> </w:t>
      </w:r>
      <w:r w:rsidRPr="006F4846">
        <w:rPr>
          <w:rFonts w:ascii="Angsana New" w:hAnsi="Angsana New" w:cs="Angsana New"/>
          <w:sz w:val="30"/>
          <w:szCs w:val="30"/>
          <w:cs/>
        </w:rPr>
        <w:t>ณ</w:t>
      </w:r>
      <w:r w:rsidRPr="006F4846">
        <w:rPr>
          <w:rFonts w:ascii="Angsana New" w:hAnsi="Angsana New"/>
          <w:sz w:val="30"/>
          <w:szCs w:val="30"/>
        </w:rPr>
        <w:t xml:space="preserve"> </w:t>
      </w:r>
      <w:r w:rsidRPr="006F4846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6F4846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6F4846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6F4846">
        <w:rPr>
          <w:rFonts w:ascii="Angsana New" w:hAnsi="Angsana New" w:cs="Angsana New"/>
          <w:sz w:val="30"/>
          <w:szCs w:val="30"/>
          <w:cs/>
        </w:rPr>
        <w:t>ของ</w:t>
      </w:r>
      <w:r w:rsidRPr="006F4846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6F4846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6F4846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6F4846">
        <w:rPr>
          <w:rFonts w:ascii="Angsana New" w:hAnsi="Angsana New" w:cs="Angsana New"/>
          <w:sz w:val="30"/>
          <w:szCs w:val="30"/>
          <w:cs/>
        </w:rPr>
        <w:t>รับ</w:t>
      </w:r>
      <w:r w:rsidRPr="006F4846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6F4846">
        <w:rPr>
          <w:rFonts w:ascii="Angsana New" w:hAnsi="Angsana New" w:cs="Angsana New"/>
          <w:sz w:val="30"/>
          <w:szCs w:val="30"/>
          <w:cs/>
        </w:rPr>
        <w:t>ส่วน</w:t>
      </w:r>
      <w:r w:rsidRPr="006F4846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6F4846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6F4846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6F4846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6F4846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F4846">
        <w:rPr>
          <w:rFonts w:ascii="Angsana New" w:hAnsi="Angsana New"/>
          <w:sz w:val="30"/>
          <w:szCs w:val="30"/>
        </w:rPr>
        <w:t xml:space="preserve"> </w:t>
      </w:r>
      <w:r w:rsidRPr="006F4846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6F4846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6F4846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6F4846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6F4846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6F4846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6F4846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6F484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365E81" w14:textId="77777777" w:rsidR="006F4846" w:rsidRPr="006F4846" w:rsidRDefault="006F4846" w:rsidP="006F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DD41EC2" w14:textId="77777777" w:rsidR="006F4846" w:rsidRPr="006F4846" w:rsidRDefault="006F4846" w:rsidP="006F484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Cordia New"/>
          <w:sz w:val="30"/>
          <w:szCs w:val="30"/>
        </w:rPr>
      </w:pPr>
      <w:r w:rsidRPr="006F4846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6F4846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6F4846">
        <w:rPr>
          <w:rFonts w:ascii="Angsana New" w:hAnsi="Angsana New" w:cs="Angsana New"/>
          <w:sz w:val="30"/>
          <w:szCs w:val="30"/>
          <w:cs/>
        </w:rPr>
        <w:t>จะรวม</w:t>
      </w:r>
      <w:r w:rsidRPr="006F4846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6F4846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6F4846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6F4846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6F4846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6F4846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6F4846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6F4846">
        <w:rPr>
          <w:rFonts w:ascii="Angsana New" w:hAnsi="Angsana New" w:cs="Angsana New"/>
          <w:sz w:val="30"/>
          <w:szCs w:val="30"/>
          <w:cs/>
        </w:rPr>
        <w:t>วัน</w:t>
      </w:r>
      <w:r w:rsidRPr="006F4846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6F4846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6F4846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6F4846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6F4846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6F4846">
        <w:rPr>
          <w:rFonts w:ascii="Angsana New" w:hAnsi="Angsana New" w:cs="Angsana New"/>
          <w:sz w:val="30"/>
          <w:szCs w:val="30"/>
          <w:cs/>
        </w:rPr>
        <w:t>แต่</w:t>
      </w:r>
      <w:r w:rsidRPr="006F4846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6F4846">
        <w:rPr>
          <w:rFonts w:ascii="Angsana New" w:hAnsi="Angsana New"/>
          <w:sz w:val="30"/>
          <w:szCs w:val="30"/>
        </w:rPr>
        <w:t xml:space="preserve"> </w:t>
      </w:r>
      <w:r w:rsidRPr="006F4846">
        <w:rPr>
          <w:rFonts w:ascii="Angsana New" w:hAnsi="Angsana New" w:cs="Angsana New"/>
          <w:sz w:val="30"/>
          <w:szCs w:val="30"/>
          <w:cs/>
        </w:rPr>
        <w:t>จนถึง</w:t>
      </w:r>
      <w:r w:rsidRPr="006F4846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6F4846">
        <w:rPr>
          <w:rFonts w:ascii="Angsana New" w:hAnsi="Angsana New" w:cs="Angsana New"/>
          <w:sz w:val="30"/>
          <w:szCs w:val="30"/>
          <w:cs/>
        </w:rPr>
        <w:t>ควบคุม</w:t>
      </w:r>
      <w:r w:rsidRPr="006F4846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6F4846">
        <w:rPr>
          <w:rFonts w:ascii="Angsana New" w:hAnsi="Angsana New" w:cs="Angsana New"/>
          <w:sz w:val="30"/>
          <w:szCs w:val="30"/>
          <w:cs/>
        </w:rPr>
        <w:t>สุด</w:t>
      </w:r>
    </w:p>
    <w:p w14:paraId="6DACAC2D" w14:textId="77777777" w:rsidR="00D851AB" w:rsidRPr="008A5A08" w:rsidRDefault="00D851AB" w:rsidP="00B27BE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</w:p>
    <w:p w14:paraId="14562C6E" w14:textId="77777777" w:rsidR="00B27BE8" w:rsidRPr="008A5A08" w:rsidRDefault="00B27BE8" w:rsidP="00B27BE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48F32D62" w14:textId="77777777" w:rsidR="00B27BE8" w:rsidRPr="008A5A08" w:rsidRDefault="00B27BE8" w:rsidP="00B27BE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3420F5FF" w14:textId="739C8F3B" w:rsidR="00C529B7" w:rsidRDefault="00B27BE8" w:rsidP="00C529B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956C49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582FCC82" w14:textId="3CC57DA7" w:rsidR="0008074C" w:rsidRDefault="0008074C" w:rsidP="00C529B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F72551E" w14:textId="77777777" w:rsidR="0008074C" w:rsidRPr="008A5A08" w:rsidRDefault="0008074C" w:rsidP="00C529B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16"/>
          <w:szCs w:val="16"/>
        </w:rPr>
      </w:pPr>
    </w:p>
    <w:p w14:paraId="1FECBA10" w14:textId="77777777" w:rsidR="00B27BE8" w:rsidRPr="008A5A08" w:rsidRDefault="00B27BE8" w:rsidP="004A7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AAB4E1" w14:textId="77777777" w:rsidR="00B27BE8" w:rsidRPr="008A5A08" w:rsidRDefault="00B27BE8" w:rsidP="00956C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AE9F700" w14:textId="77777777" w:rsidR="0077227C" w:rsidRPr="008A5A08" w:rsidRDefault="0077227C" w:rsidP="00956C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CB59DFC" w14:textId="77777777" w:rsidR="0077227C" w:rsidRPr="008A5A08" w:rsidRDefault="0077227C" w:rsidP="00956C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E7A7E00" w14:textId="77777777" w:rsidR="00B27BE8" w:rsidRPr="008A5A08" w:rsidRDefault="00B27BE8" w:rsidP="00956C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C409B58" w14:textId="77777777" w:rsidR="00D851AB" w:rsidRPr="008A5A08" w:rsidRDefault="00D851AB" w:rsidP="006F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5945489" w14:textId="77777777" w:rsidR="00B27BE8" w:rsidRPr="008A5A08" w:rsidRDefault="00B27BE8" w:rsidP="00956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การสูญเสียการควบคุม</w:t>
      </w:r>
    </w:p>
    <w:p w14:paraId="667BF63E" w14:textId="77777777" w:rsidR="00B27BE8" w:rsidRPr="008A5A08" w:rsidRDefault="00B27BE8" w:rsidP="00956C49">
      <w:pPr>
        <w:pStyle w:val="BodyText2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CA286A2" w14:textId="77777777" w:rsidR="00B27BE8" w:rsidRPr="008A5A08" w:rsidRDefault="00B27BE8" w:rsidP="00956C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4F38E1" w:rsidRPr="008A5A08">
        <w:rPr>
          <w:rFonts w:ascii="Angsana New" w:hAnsi="Angsana New" w:cs="Angsana New"/>
          <w:sz w:val="30"/>
          <w:szCs w:val="30"/>
        </w:rPr>
        <w:t xml:space="preserve">   </w:t>
      </w:r>
      <w:r w:rsidRPr="008A5A08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="008E1683" w:rsidRPr="008A5A08">
        <w:rPr>
          <w:rFonts w:ascii="Angsana New" w:hAnsi="Angsana New" w:cs="Angsana New"/>
          <w:sz w:val="30"/>
          <w:szCs w:val="30"/>
        </w:rPr>
        <w:t xml:space="preserve"> </w:t>
      </w:r>
    </w:p>
    <w:p w14:paraId="4213D416" w14:textId="77777777" w:rsidR="0018606D" w:rsidRPr="008A5A08" w:rsidRDefault="0018606D" w:rsidP="00B27BE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0DBC24AA" w14:textId="77777777" w:rsidR="00B27BE8" w:rsidRPr="008A5A08" w:rsidRDefault="00B27BE8" w:rsidP="00B2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05D74AFA" w14:textId="77777777" w:rsidR="00B27BE8" w:rsidRPr="008A5A08" w:rsidRDefault="00B27BE8" w:rsidP="00B27BE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2F641BA8" w14:textId="77777777" w:rsidR="00B27BE8" w:rsidRPr="008A5A08" w:rsidRDefault="00B27BE8" w:rsidP="0057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</w:p>
    <w:p w14:paraId="2E85D6C5" w14:textId="77777777" w:rsidR="00B27BE8" w:rsidRPr="008A5A08" w:rsidRDefault="00B27BE8" w:rsidP="00577F24">
      <w:pPr>
        <w:pStyle w:val="BodyText2"/>
        <w:spacing w:line="240" w:lineRule="atLeast"/>
        <w:ind w:left="547" w:right="47" w:firstLine="0"/>
        <w:rPr>
          <w:rFonts w:ascii="Angsana New" w:hAnsi="Angsana New" w:cs="Angsana New"/>
          <w:sz w:val="30"/>
          <w:szCs w:val="30"/>
        </w:rPr>
      </w:pPr>
    </w:p>
    <w:p w14:paraId="5F8D1C21" w14:textId="77777777" w:rsidR="00B27BE8" w:rsidRPr="008A5A08" w:rsidRDefault="00B27BE8" w:rsidP="0057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37D12A7" w14:textId="77777777" w:rsidR="00B27BE8" w:rsidRPr="008A5A08" w:rsidRDefault="00B27BE8" w:rsidP="0057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30416364" w14:textId="77777777" w:rsidR="00D851AB" w:rsidRPr="008A5A08" w:rsidRDefault="00B27BE8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</w:t>
      </w:r>
      <w:r w:rsidR="00577F24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578EBB2F" w14:textId="0C781178" w:rsidR="00D851AB" w:rsidRDefault="00D851AB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542D1F4" w14:textId="1F7D61AC" w:rsidR="00D35D93" w:rsidRDefault="00D35D93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18C9D8" w14:textId="5A042C73" w:rsidR="00D35D93" w:rsidRDefault="00D35D93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2A0E78" w14:textId="0179F182" w:rsidR="00D35D93" w:rsidRDefault="00D35D93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E32A885" w14:textId="34851AA6" w:rsidR="00D35D93" w:rsidRDefault="00D35D93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15C1FA1" w14:textId="77777777" w:rsidR="00DC5D0B" w:rsidRDefault="00DC5D0B" w:rsidP="00D85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AFDB55" w14:textId="77777777" w:rsidR="00B27BE8" w:rsidRPr="008A5A08" w:rsidRDefault="00B27BE8" w:rsidP="004A7E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A7E1CE1" w14:textId="77777777" w:rsidR="00B27BE8" w:rsidRPr="008A5A08" w:rsidRDefault="00B27BE8" w:rsidP="00B27BE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sz w:val="30"/>
          <w:szCs w:val="30"/>
        </w:rPr>
      </w:pPr>
    </w:p>
    <w:p w14:paraId="2326A4C7" w14:textId="77777777" w:rsidR="00B27BE8" w:rsidRPr="008A5A08" w:rsidRDefault="00B27BE8" w:rsidP="00B27B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 w:rsidR="00817599" w:rsidRPr="008A5A08">
        <w:rPr>
          <w:rFonts w:ascii="Angsana New" w:hAnsi="Angsana New" w:cs="Angsana New"/>
          <w:sz w:val="30"/>
          <w:szCs w:val="30"/>
          <w:cs/>
        </w:rPr>
        <w:t>้หรือ</w:t>
      </w:r>
      <w:r w:rsidRPr="008A5A08">
        <w:rPr>
          <w:rFonts w:ascii="Angsana New" w:hAnsi="Angsana New" w:cs="Angsana New"/>
          <w:sz w:val="30"/>
          <w:szCs w:val="30"/>
          <w:cs/>
        </w:rPr>
        <w:t>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8A5A08">
        <w:rPr>
          <w:rFonts w:ascii="Angsana New" w:eastAsia="EucrosiaUPCBold" w:hAnsi="Angsana New" w:cs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1C8C333F" w14:textId="77777777" w:rsidR="00D851AB" w:rsidRPr="008A5A08" w:rsidRDefault="00D851AB" w:rsidP="006F4846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996C044" w14:textId="77777777" w:rsidR="00940AA3" w:rsidRPr="008A5A08" w:rsidRDefault="00B27BE8" w:rsidP="00825D86">
      <w:pPr>
        <w:pStyle w:val="Heading8"/>
        <w:numPr>
          <w:ilvl w:val="1"/>
          <w:numId w:val="9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8A5A08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8A5A08" w:rsidRDefault="00B27BE8" w:rsidP="00940AA3">
      <w:pPr>
        <w:pStyle w:val="Heading8"/>
        <w:ind w:left="5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8A5A08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33C52964" w14:textId="77777777" w:rsidR="00B27BE8" w:rsidRPr="008A5A08" w:rsidRDefault="00B27BE8" w:rsidP="00940AA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DD1A4FD" w14:textId="77777777" w:rsidR="00B27BE8" w:rsidRPr="008A5A08" w:rsidRDefault="00B27BE8" w:rsidP="00940AA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b/>
          <w:bCs/>
          <w:strike/>
          <w:sz w:val="30"/>
          <w:szCs w:val="30"/>
        </w:rPr>
      </w:pPr>
    </w:p>
    <w:p w14:paraId="5EB35892" w14:textId="77777777" w:rsidR="00B27BE8" w:rsidRPr="008A5A08" w:rsidRDefault="00B27BE8" w:rsidP="00940AA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159D100" w14:textId="77777777" w:rsidR="00B27BE8" w:rsidRPr="008A5A08" w:rsidRDefault="00B27BE8" w:rsidP="00940AA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b/>
          <w:bCs/>
          <w:strike/>
          <w:sz w:val="30"/>
          <w:szCs w:val="30"/>
        </w:rPr>
      </w:pPr>
    </w:p>
    <w:p w14:paraId="0DB3BF6D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3C36495" w14:textId="77777777" w:rsidR="00896CA1" w:rsidRPr="008A5A08" w:rsidRDefault="00896CA1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14:paraId="39F67382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EBA11BA" w14:textId="77777777" w:rsidR="00CA1452" w:rsidRPr="008A5A08" w:rsidRDefault="00CA1452" w:rsidP="00CA1452">
      <w:pPr>
        <w:rPr>
          <w:rFonts w:ascii="Angsana New" w:hAnsi="Angsana New" w:cs="Angsana New"/>
          <w:sz w:val="30"/>
          <w:szCs w:val="30"/>
        </w:rPr>
      </w:pPr>
    </w:p>
    <w:p w14:paraId="0346DBB3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50670E4F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</w:p>
    <w:p w14:paraId="1C9CD3F5" w14:textId="77777777" w:rsidR="008214A7" w:rsidRPr="008A5A08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8A5A08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  <w:cs/>
        </w:rPr>
      </w:pPr>
    </w:p>
    <w:p w14:paraId="7D24D3F3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14:paraId="2D6EB0D0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0A81E90B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14:paraId="34D5F76E" w14:textId="77777777" w:rsidR="00CA1452" w:rsidRPr="008A5A08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A24CD29" w14:textId="77777777" w:rsidR="00CA1452" w:rsidRDefault="00CA1452" w:rsidP="00CA1452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C90425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40DF48E7" w14:textId="77777777" w:rsidR="006F4846" w:rsidRPr="008A5A08" w:rsidRDefault="006F4846" w:rsidP="00CA1452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FCA9CC" w14:textId="0A931E6D" w:rsidR="00CA1452" w:rsidRPr="008A5A08" w:rsidRDefault="00CA1452" w:rsidP="006F48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80AD5D3" w14:textId="77777777" w:rsidR="00CA1452" w:rsidRPr="008A5A08" w:rsidRDefault="00CA1452" w:rsidP="00577F24">
      <w:pPr>
        <w:pStyle w:val="BodyText2"/>
        <w:spacing w:line="240" w:lineRule="atLeast"/>
        <w:ind w:left="547" w:right="47" w:firstLine="0"/>
        <w:rPr>
          <w:rFonts w:ascii="Angsana New" w:hAnsi="Angsana New" w:cs="Angsana New"/>
          <w:sz w:val="30"/>
          <w:szCs w:val="30"/>
        </w:rPr>
      </w:pPr>
    </w:p>
    <w:p w14:paraId="22B9A38C" w14:textId="77777777" w:rsidR="002D12F3" w:rsidRPr="008A5A08" w:rsidRDefault="00CA1452" w:rsidP="0089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แผน</w:t>
      </w:r>
      <w:r w:rsidRPr="008A5A08">
        <w:rPr>
          <w:rFonts w:ascii="Angsana New" w:hAnsi="Angsana New" w:cs="Angsana New"/>
          <w:sz w:val="30"/>
          <w:szCs w:val="30"/>
          <w:cs/>
        </w:rPr>
        <w:t>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6C3E58F" w14:textId="77777777" w:rsidR="004E0002" w:rsidRPr="008A5A08" w:rsidRDefault="004E0002" w:rsidP="0089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44A8586" w14:textId="77777777" w:rsidR="002D12F3" w:rsidRPr="008A5A08" w:rsidRDefault="002D12F3" w:rsidP="002D12F3">
      <w:pPr>
        <w:pStyle w:val="Heading8"/>
        <w:numPr>
          <w:ilvl w:val="1"/>
          <w:numId w:val="9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อนุพันธ์ </w:t>
      </w:r>
    </w:p>
    <w:p w14:paraId="19F15912" w14:textId="77777777" w:rsidR="002D12F3" w:rsidRPr="008A5A08" w:rsidRDefault="002D12F3" w:rsidP="002D12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F2D6E3" w14:textId="77777777" w:rsidR="002D12F3" w:rsidRPr="008A5A08" w:rsidRDefault="002D12F3" w:rsidP="002D12F3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 กิจกรร</w:t>
      </w:r>
      <w:r w:rsidR="008A7763">
        <w:rPr>
          <w:rFonts w:ascii="Angsana New" w:hAnsi="Angsana New" w:cs="Angsana New"/>
          <w:sz w:val="30"/>
          <w:szCs w:val="30"/>
          <w:cs/>
        </w:rPr>
        <w:t>มจัดหาเงิน  และกิจกรรมลงทุน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อนุพันธ์ไม่ได้มีไว้เพื่อค้า 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กลุ่มบริษัททำสัญญาซื้อขายเงินตราต่างประเทศล่วงหน้าเพื่อป้องกันความเสี่ยงจากรายการที่เป็นเงินตราต่างประเทศที่จะมีในอนาคต</w:t>
      </w:r>
    </w:p>
    <w:p w14:paraId="312AAA04" w14:textId="77777777" w:rsidR="002D12F3" w:rsidRPr="008A5A08" w:rsidRDefault="002D12F3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CC93657" w14:textId="77777777" w:rsidR="002D12F3" w:rsidRPr="008A5A08" w:rsidRDefault="002D12F3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74338">
        <w:rPr>
          <w:rFonts w:ascii="Angsana New" w:hAnsi="Angsana New" w:cs="Angsana New"/>
          <w:sz w:val="30"/>
          <w:szCs w:val="30"/>
          <w:cs/>
        </w:rPr>
        <w:t>กำไรหรือขาดทุนจากสัญญาซื้อขายเงินตราต่างประเทศล่วงหน้า</w:t>
      </w:r>
      <w:r w:rsidR="00C90425" w:rsidRPr="00A74338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รับรู้ในกำไรหรือขาดทุนในงวดบัญชีเ</w:t>
      </w:r>
      <w:r w:rsidR="00577F24" w:rsidRPr="00A74338">
        <w:rPr>
          <w:rFonts w:ascii="Angsana New" w:hAnsi="Angsana New" w:cs="Angsana New"/>
          <w:sz w:val="30"/>
          <w:szCs w:val="30"/>
          <w:cs/>
        </w:rPr>
        <w:t>ดียว</w:t>
      </w:r>
      <w:r w:rsidR="00C90425" w:rsidRPr="00A74338">
        <w:rPr>
          <w:rFonts w:ascii="Angsana New" w:hAnsi="Angsana New" w:cs="Angsana New"/>
          <w:sz w:val="30"/>
          <w:szCs w:val="30"/>
          <w:cs/>
        </w:rPr>
        <w:t>กันกับงวดที่เกิดผลแตกต่างจากอัตราแลกเปลี่ยนของสินทรัพย์ทางการเงินหรือหนี้สินทางการเงินที่ทำการป้องกัน</w:t>
      </w:r>
      <w:r w:rsidR="00C90425" w:rsidRPr="00A74338">
        <w:rPr>
          <w:rFonts w:ascii="Angsana New" w:hAnsi="Angsana New" w:cs="Angsana New"/>
          <w:sz w:val="30"/>
          <w:szCs w:val="30"/>
          <w:cs/>
        </w:rPr>
        <w:br/>
        <w:t>ความเสี่ยงไว้</w:t>
      </w:r>
    </w:p>
    <w:p w14:paraId="5E368E1B" w14:textId="4902E376" w:rsidR="00D851AB" w:rsidRDefault="00D851AB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EDCF19F" w14:textId="4D2E2CBD" w:rsidR="00D35D93" w:rsidRDefault="00D35D93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772F8A" w14:textId="7617A2A2" w:rsidR="00D35D93" w:rsidRDefault="00D35D93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3C72388" w14:textId="77777777" w:rsidR="00E920BE" w:rsidRDefault="00E920BE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A4BB19" w14:textId="77777777" w:rsidR="00D35D93" w:rsidRPr="008A5A08" w:rsidRDefault="00D35D93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F68E3A" w14:textId="77777777" w:rsidR="00E5040D" w:rsidRPr="008A5A08" w:rsidRDefault="00E5040D" w:rsidP="00896CA1">
      <w:pPr>
        <w:pStyle w:val="Heading8"/>
        <w:numPr>
          <w:ilvl w:val="1"/>
          <w:numId w:val="9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26BB40E8" w14:textId="77777777" w:rsidR="00E5040D" w:rsidRPr="008A5A08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78B5C53E" w14:textId="2E226B2C" w:rsidR="00E5040D" w:rsidRPr="008A5A08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tab/>
      </w:r>
      <w:r w:rsidRPr="008A5A0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 w:rsidR="00AE181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ประเภทเผื่อเรียก 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และ</w:t>
      </w:r>
      <w:r w:rsidR="007160D5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>
        <w:rPr>
          <w:rFonts w:ascii="Angsana New" w:hAnsi="Angsana New" w:cs="Angsana New" w:hint="cs"/>
          <w:sz w:val="30"/>
          <w:szCs w:val="30"/>
          <w:cs/>
        </w:rPr>
        <w:t xml:space="preserve">ระยะสั้นที่มีสภาพคล่องสูง </w:t>
      </w:r>
      <w:r w:rsidRPr="008A5A08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05CC7DE" w14:textId="77777777" w:rsidR="002D12F3" w:rsidRPr="008A5A08" w:rsidRDefault="002D12F3" w:rsidP="002D12F3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26C82AA" w14:textId="60F6F3E2" w:rsidR="00510C48" w:rsidRDefault="00510C48" w:rsidP="002D12F3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เงินฝากที่มีข้อจำกัดในการเบิกใช้ได้แสดงแยกเป็นรายการต่างหากไว้ในบัญชี “เงินฝากสถาบันการเงินที่มีข้อจำกัดในการเบิกใช้” ในงบแสดงฐานะการเงิน</w:t>
      </w:r>
    </w:p>
    <w:p w14:paraId="7CF704B6" w14:textId="77777777" w:rsidR="00D35D93" w:rsidRPr="008A5A08" w:rsidRDefault="00D35D93" w:rsidP="002D12F3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7DD86B5" w14:textId="02AA792A" w:rsidR="002F02FB" w:rsidRPr="008A5A08" w:rsidRDefault="002F02FB" w:rsidP="002F02FB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8A5A08" w:rsidRDefault="002F02FB" w:rsidP="002F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52BA111" w14:textId="522BBEC6" w:rsidR="008A487A" w:rsidRPr="008A487A" w:rsidRDefault="008A487A" w:rsidP="00D00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A487A">
        <w:rPr>
          <w:rFonts w:ascii="Angsana New" w:hAnsi="Angsana New" w:cs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6115F1">
        <w:rPr>
          <w:rFonts w:ascii="Angsana New" w:hAnsi="Angsana New" w:cs="Angsana New"/>
          <w:sz w:val="30"/>
          <w:szCs w:val="30"/>
        </w:rPr>
        <w:t xml:space="preserve"> </w:t>
      </w:r>
      <w:r w:rsidRPr="008A487A">
        <w:rPr>
          <w:rFonts w:ascii="Angsana New" w:hAnsi="Angsana New" w:cs="Angsana New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5CEB4EF" w14:textId="77777777" w:rsidR="008A487A" w:rsidRPr="008A487A" w:rsidRDefault="008A487A" w:rsidP="008A4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60011AA" w14:textId="6B6C7814" w:rsidR="008A487A" w:rsidRPr="008A487A" w:rsidRDefault="008A487A" w:rsidP="008A48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487A">
        <w:rPr>
          <w:rFonts w:ascii="Angsana New" w:hAnsi="Angsana New" w:cs="Angsana New"/>
          <w:sz w:val="30"/>
          <w:szCs w:val="30"/>
          <w:cs/>
        </w:rPr>
        <w:t>ลูกหนี้</w:t>
      </w:r>
      <w:r w:rsidR="001906FB" w:rsidRPr="001906FB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1906FB" w:rsidRPr="001906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A487A">
        <w:rPr>
          <w:rFonts w:ascii="Angsana New" w:hAnsi="Angsana New" w:cs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BB25C41" w14:textId="77777777" w:rsidR="008A487A" w:rsidRPr="008A5A08" w:rsidRDefault="008A487A" w:rsidP="0082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7777777" w:rsidR="00610DA5" w:rsidRPr="008A5A08" w:rsidRDefault="00610DA5" w:rsidP="00610DA5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8A5A08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FAB341E" w14:textId="77777777" w:rsidR="00610DA5" w:rsidRPr="008A5A08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</w:rPr>
        <w:tab/>
      </w:r>
      <w:r w:rsidRPr="008A5A08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8A5A08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8A5A08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5FB3E88" w14:textId="77777777" w:rsidR="00610DA5" w:rsidRPr="008A5A08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29AED3A" w14:textId="77777777" w:rsidR="00610DA5" w:rsidRPr="008A5A08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tab/>
      </w:r>
      <w:r w:rsidRPr="008A5A08">
        <w:rPr>
          <w:rFonts w:ascii="Angsana New" w:hAnsi="Angsana New" w:cs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</w:t>
      </w:r>
      <w:r w:rsidR="00436AB3" w:rsidRPr="008A5A08">
        <w:rPr>
          <w:rFonts w:ascii="Angsana New" w:hAnsi="Angsana New" w:cs="Angsana New"/>
          <w:sz w:val="30"/>
          <w:szCs w:val="30"/>
          <w:cs/>
        </w:rPr>
        <w:t>ตั้ง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และสภาพปัจจุบัน 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หักด้วยส่วนลดจากการจ่ายเงินตามเงื่อนไข</w:t>
      </w:r>
      <w:r w:rsidR="00E328BE" w:rsidRPr="008A5A08">
        <w:rPr>
          <w:rFonts w:ascii="Angsana New" w:hAnsi="Angsana New" w:cs="Angsana New"/>
          <w:sz w:val="30"/>
          <w:szCs w:val="30"/>
        </w:rPr>
        <w:t xml:space="preserve"> 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ส่วนลดจากการรับประกันสินค้า หรือส่วนลดการนำบัตร</w:t>
      </w:r>
      <w:r w:rsidR="00C90425" w:rsidRPr="008A5A08">
        <w:rPr>
          <w:rFonts w:ascii="Angsana New" w:hAnsi="Angsana New" w:cs="Angsana New"/>
          <w:spacing w:val="-6"/>
          <w:sz w:val="30"/>
          <w:szCs w:val="30"/>
          <w:cs/>
        </w:rPr>
        <w:t>ส่วนลดไปขึ้น</w:t>
      </w:r>
      <w:r w:rsidR="00577F24" w:rsidRPr="008A5A08">
        <w:rPr>
          <w:rFonts w:ascii="Angsana New" w:hAnsi="Angsana New" w:cs="Angsana New"/>
          <w:spacing w:val="-6"/>
          <w:sz w:val="30"/>
          <w:szCs w:val="30"/>
          <w:cs/>
        </w:rPr>
        <w:t>เป็น</w:t>
      </w:r>
      <w:r w:rsidR="00C90425" w:rsidRPr="008A5A08">
        <w:rPr>
          <w:rFonts w:ascii="Angsana New" w:hAnsi="Angsana New" w:cs="Angsana New"/>
          <w:spacing w:val="-6"/>
          <w:sz w:val="30"/>
          <w:szCs w:val="30"/>
          <w:cs/>
        </w:rPr>
        <w:t>เงินสด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 xml:space="preserve"> ในกรณีของสินค้าสำเร็จรูปและสินค้าระหว่างผลิตที่ผลิตเอง ต้นทุนสินค้า</w:t>
      </w:r>
      <w:r w:rsidR="00446E69" w:rsidRPr="008A5A08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รวมการปันส่วน</w:t>
      </w:r>
      <w:r w:rsidRPr="008A5A08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="00446E69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4C8BB3CB" w14:textId="2B7CA245" w:rsidR="002B1045" w:rsidRDefault="002B104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769F71F" w14:textId="673A5A18" w:rsidR="00D35D93" w:rsidRDefault="00D35D93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49F31E5" w14:textId="1CBBC69A" w:rsidR="00D35D93" w:rsidRDefault="00D35D93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ABED0FE" w14:textId="77777777" w:rsidR="00C9796A" w:rsidRDefault="00C9796A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36C74B0" w14:textId="22C56E7D" w:rsidR="00D35D93" w:rsidRDefault="00D35D93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B2C7047" w14:textId="77777777" w:rsidR="00D35D93" w:rsidRPr="008A5A08" w:rsidRDefault="00D35D93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67D57E7" w14:textId="77777777" w:rsidR="002B1045" w:rsidRPr="008A5A08" w:rsidRDefault="00896CA1" w:rsidP="00896C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="002B1045" w:rsidRPr="008A5A08">
        <w:rPr>
          <w:rFonts w:ascii="Angsana New" w:hAnsi="Angsana New" w:cs="Angsana New"/>
          <w:sz w:val="30"/>
          <w:szCs w:val="30"/>
          <w:cs/>
        </w:rPr>
        <w:t>ต้นทุน</w:t>
      </w:r>
      <w:r w:rsidR="004E0002" w:rsidRPr="008A5A08">
        <w:rPr>
          <w:rFonts w:ascii="Angsana New" w:hAnsi="Angsana New" w:cs="Angsana New"/>
          <w:sz w:val="30"/>
          <w:szCs w:val="30"/>
          <w:cs/>
        </w:rPr>
        <w:t>คำนวณ</w:t>
      </w:r>
      <w:r w:rsidR="002B1045" w:rsidRPr="008A5A08">
        <w:rPr>
          <w:rFonts w:ascii="Angsana New" w:hAnsi="Angsana New" w:cs="Angsana New"/>
          <w:sz w:val="30"/>
          <w:szCs w:val="30"/>
          <w:cs/>
        </w:rPr>
        <w:t>โดยวิธีดังต่อไปนี้</w:t>
      </w:r>
    </w:p>
    <w:p w14:paraId="31A1F4A3" w14:textId="77777777" w:rsidR="002B1045" w:rsidRPr="008A5A08" w:rsidRDefault="002B1045" w:rsidP="002B1045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2B1045" w:rsidRPr="008A5A08" w14:paraId="4D0F37E0" w14:textId="77777777" w:rsidTr="0029193F">
        <w:tc>
          <w:tcPr>
            <w:tcW w:w="3510" w:type="dxa"/>
          </w:tcPr>
          <w:p w14:paraId="2D32E224" w14:textId="77777777" w:rsidR="002B1045" w:rsidRPr="008A5A08" w:rsidRDefault="002B1045" w:rsidP="009C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141A3927" w14:textId="77777777" w:rsidR="002B1045" w:rsidRPr="008A5A08" w:rsidRDefault="00446E69" w:rsidP="009C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2B1045"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ราคาทุนวิธีเข้าก่อนออกก่อน</w:t>
            </w:r>
          </w:p>
        </w:tc>
      </w:tr>
      <w:tr w:rsidR="002B1045" w:rsidRPr="008A5A08" w14:paraId="04680A3C" w14:textId="77777777" w:rsidTr="0029193F">
        <w:tc>
          <w:tcPr>
            <w:tcW w:w="3510" w:type="dxa"/>
          </w:tcPr>
          <w:p w14:paraId="5BDF7ABE" w14:textId="77777777" w:rsidR="002B1045" w:rsidRPr="008A5A08" w:rsidRDefault="002B1045" w:rsidP="009C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2774BA38" w14:textId="77777777" w:rsidR="00436AB3" w:rsidRPr="008A5A08" w:rsidRDefault="00446E69" w:rsidP="0043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2B1045"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ราคาต้นทุนมาตรฐาน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ซึ</w:t>
            </w:r>
            <w:r w:rsidR="00436AB3" w:rsidRPr="008A5A08">
              <w:rPr>
                <w:rFonts w:ascii="Angsana New" w:hAnsi="Angsana New" w:cs="Angsana New"/>
                <w:sz w:val="30"/>
                <w:szCs w:val="30"/>
                <w:cs/>
              </w:rPr>
              <w:t>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งใกล้เคียงกับต้นทุนจริงตาม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</w:p>
          <w:p w14:paraId="4418BF19" w14:textId="77777777" w:rsidR="002B1045" w:rsidRPr="008A5A08" w:rsidRDefault="002B1045" w:rsidP="0043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97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เข้าก่อนออกก่อน</w:t>
            </w:r>
          </w:p>
        </w:tc>
      </w:tr>
      <w:tr w:rsidR="002B1045" w:rsidRPr="008A5A08" w14:paraId="52795DF0" w14:textId="77777777" w:rsidTr="0029193F">
        <w:tc>
          <w:tcPr>
            <w:tcW w:w="3510" w:type="dxa"/>
          </w:tcPr>
          <w:p w14:paraId="265D65B5" w14:textId="77777777" w:rsidR="002B1045" w:rsidRPr="008A5A08" w:rsidRDefault="002B1045" w:rsidP="009C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68139649" w14:textId="77777777" w:rsidR="002B1045" w:rsidRPr="008A5A08" w:rsidRDefault="00446E69" w:rsidP="009C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2B1045"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ราคาทุนวิธีถัวเฉลี่ยถ่วงน้ำหนัก</w:t>
            </w:r>
          </w:p>
        </w:tc>
      </w:tr>
    </w:tbl>
    <w:p w14:paraId="15159DDA" w14:textId="77777777" w:rsidR="00610DA5" w:rsidRPr="008A5A08" w:rsidRDefault="00610DA5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7955699E" w14:textId="77777777" w:rsidR="00610DA5" w:rsidRPr="008A5A08" w:rsidRDefault="00610DA5" w:rsidP="00291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tab/>
      </w:r>
      <w:r w:rsidRPr="008A5A08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65AC73B" w14:textId="77777777" w:rsidR="009D06AB" w:rsidRPr="008A5A08" w:rsidRDefault="009D06AB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39A05B7" w14:textId="77777777" w:rsidR="00610DA5" w:rsidRPr="008A5A08" w:rsidRDefault="00610DA5" w:rsidP="00610DA5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66DA0ACE" w14:textId="77777777" w:rsidR="00610DA5" w:rsidRPr="008A5A08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3A3596DF" w:rsidR="002D12F3" w:rsidRDefault="00610DA5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8A5A08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8A5A08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8A5A08">
        <w:rPr>
          <w:rFonts w:ascii="Angsana New" w:hAnsi="Angsana New" w:cs="Angsana New"/>
          <w:sz w:val="30"/>
          <w:szCs w:val="30"/>
          <w:cs/>
        </w:rPr>
        <w:t>เว้นแต่กรณีที่ไม่สามารวัดมูลค่ายุติธรรมได้อย่างน่าเชื่อถือ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8A5A08" w:rsidRDefault="00333D8B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875284" w14:textId="77777777" w:rsidR="00735E64" w:rsidRPr="008A5A08" w:rsidRDefault="00735E64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ราคาทุน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ของสินทรัพย์ชีวภาพ</w:t>
      </w:r>
      <w:r w:rsidRPr="008A5A08">
        <w:rPr>
          <w:rFonts w:ascii="Angsana New" w:hAnsi="Angsana New" w:cs="Angsana New"/>
          <w:sz w:val="30"/>
          <w:szCs w:val="30"/>
          <w:cs/>
        </w:rPr>
        <w:t>ประกอบด้วยราคา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ทางตรงที่เกี่ยวข้องกับการได้มาของสินทรัพย์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และต้นทุนอื่นเพื่อให้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8A5A08">
        <w:rPr>
          <w:rFonts w:ascii="Angsana New" w:hAnsi="Angsana New" w:cs="Angsana New"/>
          <w:sz w:val="30"/>
          <w:szCs w:val="30"/>
          <w:cs/>
        </w:rPr>
        <w:t>อยู่ในสถานที่และสภาพปัจจุบัน</w:t>
      </w:r>
    </w:p>
    <w:p w14:paraId="24756E57" w14:textId="77777777" w:rsidR="00735E64" w:rsidRPr="008A5A08" w:rsidRDefault="00735E64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6D805" w14:textId="77777777" w:rsidR="00735E64" w:rsidRPr="008A5A08" w:rsidRDefault="00735E64" w:rsidP="00FB4D56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8A5A08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8A5A08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8A5A08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8A5A08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8A5A08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8A5A08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8A5A08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77777777" w:rsidR="00E710E2" w:rsidRPr="008A5A08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45C8B6C2" w14:textId="77777777" w:rsidR="00E710E2" w:rsidRPr="008A5A08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710E2" w:rsidRPr="008A5A08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8A5A08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77777777" w:rsidR="00E710E2" w:rsidRPr="008A5A08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2.5</w:t>
            </w:r>
          </w:p>
        </w:tc>
        <w:tc>
          <w:tcPr>
            <w:tcW w:w="720" w:type="dxa"/>
          </w:tcPr>
          <w:p w14:paraId="239EA70A" w14:textId="77777777" w:rsidR="00E710E2" w:rsidRPr="008A5A08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8A5A08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731E00" w14:textId="77777777" w:rsidR="00D37B17" w:rsidRPr="008A5A08" w:rsidRDefault="00D37B17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สินทรัพย์ชีวภาพไม่หมุนวียนส่วนใหญ่ประกอบด้วย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ในงบแสดงฐานะการเงิน</w:t>
      </w:r>
    </w:p>
    <w:p w14:paraId="3A52D292" w14:textId="42DC167B" w:rsidR="00862959" w:rsidRDefault="00862959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057397D" w14:textId="7D452ADA" w:rsidR="00D35D93" w:rsidRDefault="00D35D93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189E11C" w14:textId="77777777" w:rsidR="00D35D93" w:rsidRPr="008A5A08" w:rsidRDefault="00D35D93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6650C86" w14:textId="77777777" w:rsidR="00862959" w:rsidRPr="008A5A08" w:rsidRDefault="00862959" w:rsidP="00896CA1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เงินลงทุน</w:t>
      </w:r>
    </w:p>
    <w:p w14:paraId="3D9E3038" w14:textId="77777777" w:rsidR="00862959" w:rsidRPr="008A5A08" w:rsidRDefault="00862959" w:rsidP="00862959">
      <w:pPr>
        <w:rPr>
          <w:rFonts w:ascii="Angsana New" w:hAnsi="Angsana New" w:cs="Angsana New"/>
          <w:sz w:val="30"/>
          <w:szCs w:val="30"/>
        </w:rPr>
      </w:pPr>
    </w:p>
    <w:p w14:paraId="78ACAF61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C90425"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ใ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นบริษัทย่อยและการร่วมค้า</w:t>
      </w:r>
    </w:p>
    <w:p w14:paraId="13D110AE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679A12D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เงินลงทุนในบริษัทย่อยและการร่วมค้าในงบการเงินเฉพาะกิจการของบริษัทบันทึกบัญชีโดยใช้วิธีราคาทุน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14:paraId="13291D82" w14:textId="77777777" w:rsidR="00ED2E3B" w:rsidRPr="008A5A08" w:rsidRDefault="00ED2E3B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2B5DB5C1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512896D" w14:textId="77777777" w:rsidR="00862959" w:rsidRPr="008A5A08" w:rsidRDefault="00862959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32EEC0B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</w:t>
      </w:r>
      <w:r w:rsidR="006F4846">
        <w:rPr>
          <w:rFonts w:ascii="Angsana New" w:hAnsi="Angsana New" w:cs="Angsana New"/>
          <w:sz w:val="30"/>
          <w:szCs w:val="30"/>
          <w:cs/>
        </w:rPr>
        <w:t xml:space="preserve">มุนเวียนและแสดงในมูลค่ายุติธรรม </w:t>
      </w:r>
      <w:r w:rsidRPr="008A5A08">
        <w:rPr>
          <w:rFonts w:ascii="Angsana New" w:hAnsi="Angsana New" w:cs="Angsana New"/>
          <w:sz w:val="30"/>
          <w:szCs w:val="30"/>
          <w:cs/>
        </w:rPr>
        <w:t>กำไรหรือขาดทุนจากการตีราคาหลักทรัพย์ได้บันทึกในกำไรหรือขาดทุน</w:t>
      </w:r>
    </w:p>
    <w:p w14:paraId="6A224CD7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trike/>
          <w:sz w:val="30"/>
          <w:szCs w:val="30"/>
          <w:highlight w:val="cyan"/>
        </w:rPr>
      </w:pPr>
    </w:p>
    <w:p w14:paraId="40EAD535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เงินลงทุน</w:t>
      </w:r>
      <w:r w:rsidRPr="008A5A08">
        <w:rPr>
          <w:rFonts w:ascii="Angsana New" w:hAnsi="Angsana New" w:cs="Angsana New"/>
          <w:sz w:val="30"/>
          <w:szCs w:val="30"/>
          <w:cs/>
        </w:rPr>
        <w:t>ที่จะถือจนครบกำหนด แสดงในราคาทุนตัดจำหน่ายหักด้วยข</w:t>
      </w:r>
      <w:r w:rsidR="006F4846">
        <w:rPr>
          <w:rFonts w:ascii="Angsana New" w:hAnsi="Angsana New" w:cs="Angsana New"/>
          <w:sz w:val="30"/>
          <w:szCs w:val="30"/>
          <w:cs/>
        </w:rPr>
        <w:t xml:space="preserve">าดทุนจากการด้อยค่าของเงินลงทุน </w:t>
      </w:r>
      <w:r w:rsidRPr="008A5A08">
        <w:rPr>
          <w:rFonts w:ascii="Angsana New" w:hAnsi="Angsana New" w:cs="Angsana New"/>
          <w:sz w:val="30"/>
          <w:szCs w:val="30"/>
          <w:cs/>
        </w:rPr>
        <w:t>ผลต่างระหว่าง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</w:t>
      </w:r>
      <w:r w:rsidR="00C90425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ที่เหลือ</w:t>
      </w:r>
    </w:p>
    <w:p w14:paraId="0C022AD3" w14:textId="77777777" w:rsidR="00ED2E3B" w:rsidRDefault="00ED2E3B" w:rsidP="006F4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A318897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ตราสารหนี้และตราสารทุนซึ่งเป็น</w:t>
      </w:r>
      <w:r w:rsidR="006F4846">
        <w:rPr>
          <w:rFonts w:ascii="Angsana New" w:hAnsi="Angsana New" w:cs="Angsana New"/>
          <w:sz w:val="30"/>
          <w:szCs w:val="30"/>
          <w:cs/>
        </w:rPr>
        <w:t xml:space="preserve">หลักทรัพย์ในความต้องการของตลาด </w:t>
      </w:r>
      <w:r w:rsidRPr="008A5A08">
        <w:rPr>
          <w:rFonts w:ascii="Angsana New" w:hAnsi="Angsana New" w:cs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</w:t>
      </w:r>
      <w:r w:rsidR="006F4846">
        <w:rPr>
          <w:rFonts w:ascii="Angsana New" w:hAnsi="Angsana New" w:cs="Angsana New"/>
          <w:sz w:val="30"/>
          <w:szCs w:val="30"/>
          <w:cs/>
        </w:rPr>
        <w:t xml:space="preserve">างประเทศรับรู้ในกำไรหรือขาดทุน </w:t>
      </w:r>
      <w:r w:rsidRPr="008A5A08">
        <w:rPr>
          <w:rFonts w:ascii="Angsana New" w:hAnsi="Angsana New" w:cs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</w:t>
      </w:r>
      <w:r w:rsidR="006F4846">
        <w:rPr>
          <w:rFonts w:ascii="Angsana New" w:hAnsi="Angsana New" w:cs="Angsana New"/>
          <w:sz w:val="30"/>
          <w:szCs w:val="30"/>
          <w:cs/>
        </w:rPr>
        <w:t xml:space="preserve">ือหุ้นโดยตรงเข้ากำไรหรือขาดทุน </w:t>
      </w:r>
      <w:r w:rsidRPr="008A5A08">
        <w:rPr>
          <w:rFonts w:ascii="Angsana New" w:hAnsi="Angsana New" w:cs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6951DB93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46184A0" w14:textId="77777777" w:rsidR="00862959" w:rsidRPr="008A5A08" w:rsidRDefault="00862959" w:rsidP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C29A905" w14:textId="77777777" w:rsidR="00862959" w:rsidRPr="008A5A08" w:rsidRDefault="00862959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545F5D0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77F413F6" w14:textId="018DC904" w:rsidR="002C5873" w:rsidRDefault="002C5873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6549C3" w14:textId="177C7256" w:rsidR="00D35D93" w:rsidRDefault="00D35D93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3B1C25" w14:textId="22B3752F" w:rsidR="000D6DF9" w:rsidRDefault="000D6DF9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AEB7AE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6EC97D07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2CE682F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37FA99F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9AE45E" w14:textId="77777777" w:rsidR="009A263E" w:rsidRPr="008A5A08" w:rsidRDefault="009A263E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837DF68" w14:textId="77777777" w:rsidR="00ED2E3B" w:rsidRPr="008A5A08" w:rsidRDefault="00ED2E3B" w:rsidP="009A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282A340" w14:textId="77777777" w:rsidR="00234ED9" w:rsidRPr="008A5A08" w:rsidRDefault="00234ED9" w:rsidP="00234ED9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8A5A08" w:rsidRDefault="00234ED9" w:rsidP="00234ED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D0361C1" w14:textId="77777777" w:rsidR="00234ED9" w:rsidRPr="008A5A08" w:rsidRDefault="00234ED9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5CA044D" w14:textId="77777777" w:rsidR="002675AC" w:rsidRPr="008A5A08" w:rsidRDefault="002675AC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1213D9FD" w14:textId="77777777" w:rsidR="002675AC" w:rsidRPr="008A5A08" w:rsidRDefault="002675AC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2C5873" w:rsidRPr="008A5A08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8A5A08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ราคาทุนหักค่าเสื่อมราคาสะสมและขาดทุนจากการด้อย</w:t>
      </w:r>
      <w:r w:rsidRPr="00996BDF">
        <w:rPr>
          <w:rFonts w:ascii="Angsana New" w:hAnsi="Angsana New" w:cs="Angsana New"/>
          <w:sz w:val="30"/>
          <w:szCs w:val="30"/>
          <w:cs/>
        </w:rPr>
        <w:t>ค่า</w:t>
      </w:r>
      <w:r w:rsidR="00ED2E3B" w:rsidRPr="00996BDF">
        <w:rPr>
          <w:rFonts w:ascii="Angsana New" w:hAnsi="Angsana New" w:cs="Angsana New"/>
          <w:sz w:val="30"/>
          <w:szCs w:val="30"/>
          <w:cs/>
        </w:rPr>
        <w:t>สะสม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E9E747C" w14:textId="77777777" w:rsidR="002675AC" w:rsidRPr="008A5A08" w:rsidRDefault="002675AC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FE78E04" w14:textId="77777777" w:rsidR="002675AC" w:rsidRDefault="002675AC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140088B" w14:textId="77777777" w:rsidR="009D06AB" w:rsidRPr="008A5A08" w:rsidRDefault="009D06AB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949537" w14:textId="4C7B86D3" w:rsidR="002675AC" w:rsidRDefault="002675AC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8A7763">
        <w:rPr>
          <w:rFonts w:ascii="Angsana New" w:hAnsi="Angsana New" w:cs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8A5A08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</w:t>
      </w:r>
      <w:r w:rsidR="00896CA1" w:rsidRPr="008A5A08">
        <w:rPr>
          <w:rFonts w:ascii="Angsana New" w:hAnsi="Angsana New" w:cs="Angsana New"/>
          <w:sz w:val="30"/>
          <w:szCs w:val="30"/>
          <w:cs/>
        </w:rPr>
        <w:t>อาคาร คือ 40 ปี</w:t>
      </w:r>
    </w:p>
    <w:p w14:paraId="39F03614" w14:textId="77777777" w:rsidR="00C058C0" w:rsidRPr="008A5A08" w:rsidRDefault="00C058C0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28028" w14:textId="77777777" w:rsidR="00C058C0" w:rsidRPr="008A5A08" w:rsidRDefault="00C058C0" w:rsidP="00C05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88600E2" w14:textId="77777777" w:rsidR="00C058C0" w:rsidRDefault="00C058C0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F85E009" w14:textId="4190BBEB" w:rsidR="00110A19" w:rsidRPr="008A5A08" w:rsidRDefault="008F23F2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2DF0B3B4" w14:textId="77777777" w:rsidR="00C800FB" w:rsidRPr="008A5A08" w:rsidRDefault="00C800FB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2AD297" w14:textId="77777777" w:rsidR="00110A19" w:rsidRPr="008A5A08" w:rsidRDefault="008F23F2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อาคารและอุปกรณ์ใช้มูลค่าตามบัญชี ณ วันที่มีการเปลี่ยนแปลงการใช้งาน</w:t>
      </w:r>
    </w:p>
    <w:p w14:paraId="33DDA84C" w14:textId="5C8D6B5C" w:rsidR="00110A19" w:rsidRDefault="00110A19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5C8A0E" w14:textId="51290890" w:rsidR="00D35D93" w:rsidRDefault="00D35D93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3A4F1C" w14:textId="0DF9B400" w:rsidR="00D35D93" w:rsidRDefault="00D35D93" w:rsidP="00267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8E4359" w14:textId="77777777" w:rsidR="00CE5CE1" w:rsidRPr="008A5A08" w:rsidRDefault="00CE5CE1" w:rsidP="00CE5CE1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BAA212" w14:textId="77777777" w:rsidR="002675AC" w:rsidRPr="008A5A08" w:rsidRDefault="002675AC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FE8663B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1A6A92C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 w:cs="Angsana New"/>
          <w:sz w:val="30"/>
          <w:szCs w:val="30"/>
          <w:cs/>
        </w:rPr>
      </w:pPr>
    </w:p>
    <w:p w14:paraId="71B4B840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สินทรัพย์ที่เป็นกรรมสิทธิ์ของกลุ่มบริษัท</w:t>
      </w:r>
    </w:p>
    <w:p w14:paraId="3D0D6317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9F47B1" w14:textId="77777777" w:rsidR="00110A19" w:rsidRPr="008A5A08" w:rsidRDefault="008F23F2" w:rsidP="00110A1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ที่ดิน </w:t>
      </w:r>
      <w:r w:rsidR="002C5873" w:rsidRPr="008A5A08">
        <w:rPr>
          <w:rFonts w:ascii="Angsana New" w:hAnsi="Angsana New" w:cs="Angsana New"/>
          <w:sz w:val="30"/>
          <w:szCs w:val="30"/>
          <w:cs/>
        </w:rPr>
        <w:t>วัดมูลค่า</w:t>
      </w:r>
      <w:r w:rsidRPr="008A5A08">
        <w:rPr>
          <w:rFonts w:ascii="Angsana New" w:hAnsi="Angsana New" w:cs="Angsana New"/>
          <w:sz w:val="30"/>
          <w:szCs w:val="30"/>
          <w:cs/>
        </w:rPr>
        <w:t>ด้วยราคาที่ตีใหม่ ราคาที่ตีใหม่หมายถึง มูลค่ายุติธรรม ณ วันที่มีการตีราคาใหม่หักขาดทุนจากการ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ด้อยค่า</w:t>
      </w:r>
      <w:r w:rsidRPr="00996BDF">
        <w:rPr>
          <w:rFonts w:ascii="Angsana New" w:hAnsi="Angsana New" w:cs="Angsana New"/>
          <w:sz w:val="30"/>
          <w:szCs w:val="30"/>
          <w:cs/>
        </w:rPr>
        <w:t>สะสม</w:t>
      </w:r>
      <w:r w:rsidR="00E328BE" w:rsidRPr="00996BDF">
        <w:rPr>
          <w:rFonts w:ascii="Angsana New" w:hAnsi="Angsana New" w:cs="Angsana New"/>
          <w:sz w:val="30"/>
          <w:szCs w:val="30"/>
        </w:rPr>
        <w:t xml:space="preserve"> </w:t>
      </w:r>
      <w:r w:rsidR="00110A19" w:rsidRPr="00996BDF">
        <w:rPr>
          <w:rFonts w:ascii="Angsana New" w:hAnsi="Angsana New" w:cs="Angsana New"/>
          <w:sz w:val="30"/>
          <w:szCs w:val="30"/>
          <w:cs/>
        </w:rPr>
        <w:t>อาคารและอุปกรณ์แสดงด้วยราคาทุนหักค่าเสื่อมราคาสะสมและขาดทุนจากการด้อยค่า</w:t>
      </w:r>
      <w:r w:rsidRPr="00996BDF">
        <w:rPr>
          <w:rFonts w:ascii="Angsana New" w:hAnsi="Angsana New" w:cs="Angsana New"/>
          <w:sz w:val="30"/>
          <w:szCs w:val="30"/>
          <w:cs/>
        </w:rPr>
        <w:t>สะสม</w:t>
      </w:r>
      <w:r w:rsidR="00110A19"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A8E1F14" w14:textId="77777777" w:rsidR="00C97DF0" w:rsidRPr="008A5A08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4B0A93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8B7445" w:rsidRPr="008A5A0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A5A08">
        <w:rPr>
          <w:rFonts w:ascii="Angsana New" w:hAnsi="Angsana New" w:cs="Angsana New"/>
          <w:sz w:val="30"/>
          <w:szCs w:val="30"/>
          <w:cs/>
        </w:rPr>
        <w:t>ก่อสร้างเอง รวมถึงต้นทุนของวัสดุ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</w:t>
      </w:r>
      <w:r w:rsidR="008B7445" w:rsidRPr="008A5A08">
        <w:rPr>
          <w:rFonts w:ascii="Angsana New" w:hAnsi="Angsana New" w:cs="Angsana New"/>
          <w:sz w:val="30"/>
          <w:szCs w:val="30"/>
          <w:cs/>
        </w:rPr>
        <w:t>รงงานทางตรง และต้นทุนทางตรงอื่น</w:t>
      </w:r>
      <w:r w:rsidRPr="008A5A08">
        <w:rPr>
          <w:rFonts w:ascii="Angsana New" w:hAnsi="Angsana New" w:cs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</w:t>
      </w:r>
      <w:r w:rsidR="008B7445" w:rsidRPr="008A5A08">
        <w:rPr>
          <w:rFonts w:ascii="Angsana New" w:hAnsi="Angsana New" w:cs="Angsana New"/>
          <w:sz w:val="30"/>
          <w:szCs w:val="30"/>
          <w:cs/>
        </w:rPr>
        <w:t>่พร้อมจะใช้งานได้ตามความประสงค์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ต้นทุนในการรื้อถอน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การบูรณะสถานที่ตั้</w:t>
      </w:r>
      <w:r w:rsidR="008B7445" w:rsidRPr="008A5A08">
        <w:rPr>
          <w:rFonts w:ascii="Angsana New" w:hAnsi="Angsana New" w:cs="Angsana New"/>
          <w:sz w:val="30"/>
          <w:szCs w:val="30"/>
          <w:cs/>
        </w:rPr>
        <w:t>งของสินทรัพย์</w:t>
      </w:r>
      <w:r w:rsidR="006F4846">
        <w:rPr>
          <w:rFonts w:ascii="Angsana New" w:hAnsi="Angsana New" w:cs="Angsana New" w:hint="cs"/>
          <w:sz w:val="30"/>
          <w:szCs w:val="30"/>
          <w:cs/>
        </w:rPr>
        <w:t>และต้นทุนการกู้ยืม</w:t>
      </w:r>
      <w:r w:rsidR="002527E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1EE167BF" w14:textId="77777777" w:rsidR="00A64803" w:rsidRPr="008A5A08" w:rsidRDefault="00A64803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55C2A8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en-GB"/>
        </w:rPr>
      </w:pPr>
      <w:r w:rsidRPr="008A5A08">
        <w:rPr>
          <w:rFonts w:ascii="Angsana New" w:hAnsi="Angsana New" w:cs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8A5A08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eastAsia="en-GB"/>
        </w:rPr>
        <w:t>อาคาร</w:t>
      </w:r>
      <w:r w:rsidRPr="008A5A08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A5A08">
        <w:rPr>
          <w:rFonts w:ascii="Angsana New" w:hAnsi="Angsana New" w:cs="Angsana New"/>
          <w:sz w:val="30"/>
          <w:szCs w:val="30"/>
          <w:lang w:eastAsia="en-GB"/>
        </w:rPr>
        <w:t xml:space="preserve"> </w:t>
      </w:r>
    </w:p>
    <w:p w14:paraId="1D1990AF" w14:textId="77777777" w:rsidR="00110A19" w:rsidRPr="008A5A08" w:rsidRDefault="00110A19" w:rsidP="00110A19">
      <w:pPr>
        <w:pStyle w:val="Default"/>
        <w:ind w:left="540"/>
        <w:rPr>
          <w:rFonts w:ascii="Angsana New" w:hAnsi="Angsana New" w:cs="Angsana New"/>
          <w:color w:val="auto"/>
          <w:sz w:val="30"/>
          <w:szCs w:val="30"/>
          <w:shd w:val="clear" w:color="auto" w:fill="E0E0E0"/>
        </w:rPr>
      </w:pPr>
    </w:p>
    <w:p w14:paraId="78D04165" w14:textId="77777777" w:rsidR="00110A19" w:rsidRPr="008A5A08" w:rsidRDefault="00110A19" w:rsidP="00110A1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A5A08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8B7445" w:rsidRPr="008A5A08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8A5A08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8B7445" w:rsidRPr="008A5A08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8A5A08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6869A5E4" w14:textId="77777777" w:rsidR="00C97DF0" w:rsidRPr="008A5A08" w:rsidRDefault="00C97DF0" w:rsidP="0078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80E12BD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14:paraId="0EF1C09E" w14:textId="77777777" w:rsidR="008B7445" w:rsidRPr="008A5A08" w:rsidRDefault="008B7445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B772CB6" w14:textId="77777777" w:rsidR="00110A19" w:rsidRPr="008A5A08" w:rsidRDefault="00110A19" w:rsidP="008B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การเช่าซึ่งกลุ่มบริษัทได้รับ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>โอน</w:t>
      </w:r>
      <w:r w:rsidRPr="008A5A08">
        <w:rPr>
          <w:rFonts w:ascii="Angsana New" w:hAnsi="Angsana New" w:cs="Angsana New"/>
          <w:sz w:val="30"/>
          <w:szCs w:val="30"/>
          <w:cs/>
        </w:rPr>
        <w:t>ความเสี่ยงและผลตอบแทน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>ส่วนใหญ่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จากการครอบครองทรัพย์สินที่เช่านั้นๆ 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8A5A08">
        <w:rPr>
          <w:rFonts w:ascii="Angsana New" w:hAnsi="Angsana New" w:cs="Angsana New"/>
          <w:sz w:val="30"/>
          <w:szCs w:val="30"/>
          <w:cs/>
        </w:rPr>
        <w:t>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หักด้วยค่าเสื่อมราคาสะสมและขาดทุนจากการด้อยค่า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>สะสม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ค่าเช่าที่ชำระจะแยกเป็นส่วนที่เป็น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>ต้นทุน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</w:t>
      </w:r>
      <w:r w:rsidR="0059759D" w:rsidRPr="008A5A08">
        <w:rPr>
          <w:rFonts w:ascii="Angsana New" w:hAnsi="Angsana New" w:cs="Angsana New"/>
          <w:sz w:val="30"/>
          <w:szCs w:val="30"/>
          <w:cs/>
        </w:rPr>
        <w:t>ต้นทุน</w:t>
      </w:r>
      <w:r w:rsidRPr="008A5A08">
        <w:rPr>
          <w:rFonts w:ascii="Angsana New" w:hAnsi="Angsana New" w:cs="Angsana New"/>
          <w:sz w:val="30"/>
          <w:szCs w:val="30"/>
          <w:cs/>
        </w:rPr>
        <w:t>ทางการเงินจะบันทึกโดยตรงในกำไรหรือขาดทุน</w:t>
      </w:r>
    </w:p>
    <w:p w14:paraId="55FB2E9D" w14:textId="70BEEF4D" w:rsidR="00110A19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7EF40DA" w14:textId="77777777" w:rsidR="00D35D93" w:rsidRPr="008A5A08" w:rsidRDefault="00D35D93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2038177A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14:paraId="22E96004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E1531DF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3E272F99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2"/>
        <w:jc w:val="both"/>
        <w:rPr>
          <w:rFonts w:ascii="Angsana New" w:hAnsi="Angsana New" w:cs="Angsana New"/>
          <w:i/>
          <w:iCs/>
          <w:sz w:val="26"/>
          <w:szCs w:val="26"/>
        </w:rPr>
      </w:pPr>
    </w:p>
    <w:p w14:paraId="0059D687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855A3">
        <w:rPr>
          <w:rFonts w:ascii="Angsana New" w:hAnsi="Angsana New" w:cs="Angsana New"/>
          <w:spacing w:val="-2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เบ็ดเสร็จอื่นและแสดงเป็น </w:t>
      </w:r>
      <w:r w:rsidRPr="008A5A08">
        <w:rPr>
          <w:rFonts w:ascii="Angsana New" w:hAnsi="Angsana New" w:cs="Angsana New"/>
          <w:sz w:val="30"/>
          <w:szCs w:val="30"/>
        </w:rPr>
        <w:t>“</w:t>
      </w:r>
      <w:r w:rsidR="007855A3">
        <w:rPr>
          <w:rFonts w:ascii="Angsana New" w:hAnsi="Angsana New" w:cs="Angsana New"/>
          <w:sz w:val="30"/>
          <w:szCs w:val="30"/>
          <w:cs/>
        </w:rPr>
        <w:t>ส่วนเกินทุนจากการ</w:t>
      </w:r>
      <w:r w:rsidRPr="008A5A08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8A5A08">
        <w:rPr>
          <w:rFonts w:ascii="Angsana New" w:hAnsi="Angsana New" w:cs="Angsana New"/>
          <w:sz w:val="30"/>
          <w:szCs w:val="30"/>
        </w:rPr>
        <w:t>”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</w:t>
      </w:r>
      <w:r w:rsidR="008F23F2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ไม่รวมในการคำนวณกำไรหรือขาดทุนจากการจำหน่ายสินทรัพย์</w:t>
      </w:r>
    </w:p>
    <w:p w14:paraId="1187B9A2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1EE9455C" w14:textId="77777777" w:rsidR="008F23F2" w:rsidRPr="008A5A08" w:rsidRDefault="008F23F2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7616A388" w14:textId="77777777" w:rsidR="008F23F2" w:rsidRPr="008A5A08" w:rsidRDefault="008F23F2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6"/>
          <w:szCs w:val="26"/>
        </w:rPr>
      </w:pPr>
    </w:p>
    <w:p w14:paraId="5D8C84E7" w14:textId="77777777" w:rsidR="00C97DF0" w:rsidRPr="008A5A08" w:rsidRDefault="008F23F2" w:rsidP="00954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การจัดประเภทไปเป็นอสังหาริมทรัพย์เพื่อการลงทุนใช้มูลค่าตามบัญชี ณ วันที่มีการเปลี่ยนแปลงการใช้งาน</w:t>
      </w:r>
    </w:p>
    <w:p w14:paraId="72D36C5B" w14:textId="77777777" w:rsidR="00C97DF0" w:rsidRPr="008A5A08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6"/>
          <w:szCs w:val="26"/>
        </w:rPr>
      </w:pPr>
    </w:p>
    <w:p w14:paraId="33F0C21D" w14:textId="6097C9FA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53B178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43CC27C1" w14:textId="77777777" w:rsidR="00C97DF0" w:rsidRPr="008A5A08" w:rsidRDefault="00110A19" w:rsidP="000C72D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A5A08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A5A08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อาคารและอุปกรณ์</w:t>
      </w:r>
      <w:r w:rsidRPr="008A5A08">
        <w:rPr>
          <w:rFonts w:ascii="Angsana New" w:hAnsi="Angsana New" w:cs="Angsana New"/>
          <w:color w:val="auto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8A5A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A1DE4D1" w14:textId="77777777" w:rsidR="007855A3" w:rsidRDefault="007855A3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7DFE744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3B7DE2B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FD2CF84" w14:textId="77777777" w:rsidR="00110A19" w:rsidRPr="008A5A08" w:rsidRDefault="00110A19" w:rsidP="00110A19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  <w:r w:rsidRPr="008A5A08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</w:t>
      </w:r>
      <w:r w:rsidR="00CF4E8F" w:rsidRPr="008A5A08">
        <w:rPr>
          <w:rFonts w:ascii="Angsana New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8A5A08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356FE820" w14:textId="3A2C7368" w:rsidR="00110A19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65432B9" w14:textId="77777777" w:rsidR="00D35D93" w:rsidRPr="008A5A08" w:rsidRDefault="00D35D93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128E00E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</w:t>
      </w:r>
      <w:r w:rsidR="00CF4E8F" w:rsidRPr="008A5A08">
        <w:rPr>
          <w:rFonts w:ascii="Angsana New" w:hAnsi="Angsana New" w:cs="Angsana New"/>
          <w:sz w:val="30"/>
          <w:szCs w:val="30"/>
          <w:cs/>
        </w:rPr>
        <w:t>ขาดทุน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3828370D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36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CF4E8F" w:rsidRPr="008A5A08" w14:paraId="1D0747DE" w14:textId="77777777" w:rsidTr="0029193F">
        <w:tc>
          <w:tcPr>
            <w:tcW w:w="7308" w:type="dxa"/>
            <w:vAlign w:val="bottom"/>
          </w:tcPr>
          <w:p w14:paraId="79D4CFE0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32338312"/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</w:t>
            </w:r>
            <w:r w:rsidR="00202245" w:rsidRPr="008A5A08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่วนปรับปรุง</w:t>
            </w:r>
            <w:r w:rsidR="00BD54BF"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7437C2A0" w14:textId="77777777" w:rsidR="00CF4E8F" w:rsidRPr="008A5A08" w:rsidRDefault="00CF4E8F" w:rsidP="000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C72DF" w:rsidRPr="008A5A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86754" w:rsidRPr="008A5A0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720" w:type="dxa"/>
          </w:tcPr>
          <w:p w14:paraId="1A3276E1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A5A08" w14:paraId="34CD111C" w14:textId="77777777" w:rsidTr="0029193F">
        <w:tc>
          <w:tcPr>
            <w:tcW w:w="7308" w:type="dxa"/>
            <w:vAlign w:val="bottom"/>
          </w:tcPr>
          <w:p w14:paraId="3B5CD6FB" w14:textId="77777777" w:rsidR="00CF4E8F" w:rsidRPr="008A5A08" w:rsidRDefault="00B86754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</w:tcPr>
          <w:p w14:paraId="73B03206" w14:textId="77777777" w:rsidR="00CF4E8F" w:rsidRPr="008A5A08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86754" w:rsidRPr="008A5A08">
              <w:rPr>
                <w:rFonts w:ascii="Angsana New" w:hAnsi="Angsana New" w:cs="Angsana New"/>
                <w:sz w:val="30"/>
                <w:szCs w:val="30"/>
              </w:rPr>
              <w:t>5 - 2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497BFE06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A5A08" w14:paraId="493EBE64" w14:textId="77777777" w:rsidTr="0029193F">
        <w:tc>
          <w:tcPr>
            <w:tcW w:w="7308" w:type="dxa"/>
            <w:vAlign w:val="bottom"/>
          </w:tcPr>
          <w:p w14:paraId="3A162C59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FB02F9D" w14:textId="77777777" w:rsidR="00CF4E8F" w:rsidRPr="008A5A08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86754" w:rsidRPr="008A5A08">
              <w:rPr>
                <w:rFonts w:ascii="Angsana New" w:hAnsi="Angsana New" w:cs="Angsana New"/>
                <w:sz w:val="30"/>
                <w:szCs w:val="30"/>
              </w:rPr>
              <w:t>5 - 2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251F9FB6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A5A08" w14:paraId="68819FA5" w14:textId="77777777" w:rsidTr="0029193F">
        <w:tc>
          <w:tcPr>
            <w:tcW w:w="7308" w:type="dxa"/>
            <w:vAlign w:val="bottom"/>
          </w:tcPr>
          <w:p w14:paraId="071AE1CA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2D54C598" w14:textId="77777777" w:rsidR="00CF4E8F" w:rsidRPr="008A5A08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86754" w:rsidRPr="008A5A08">
              <w:rPr>
                <w:rFonts w:ascii="Angsana New" w:hAnsi="Angsana New" w:cs="Angsana New"/>
                <w:sz w:val="30"/>
                <w:szCs w:val="30"/>
              </w:rPr>
              <w:t>3 - 2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282D2F70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A5A08" w14:paraId="2F2D2B2B" w14:textId="77777777" w:rsidTr="0029193F">
        <w:tc>
          <w:tcPr>
            <w:tcW w:w="7308" w:type="dxa"/>
            <w:shd w:val="clear" w:color="auto" w:fill="auto"/>
            <w:vAlign w:val="bottom"/>
          </w:tcPr>
          <w:p w14:paraId="4FD6737A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118F6CB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86754" w:rsidRPr="008A5A08">
              <w:rPr>
                <w:rFonts w:ascii="Angsana New" w:hAnsi="Angsana New" w:cs="Angsana New"/>
                <w:sz w:val="30"/>
                <w:szCs w:val="30"/>
              </w:rPr>
              <w:t>5 - 15</w:t>
            </w:r>
          </w:p>
        </w:tc>
        <w:tc>
          <w:tcPr>
            <w:tcW w:w="720" w:type="dxa"/>
            <w:shd w:val="clear" w:color="auto" w:fill="auto"/>
          </w:tcPr>
          <w:p w14:paraId="65C0C407" w14:textId="77777777" w:rsidR="00CF4E8F" w:rsidRPr="008A5A08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1"/>
    </w:tbl>
    <w:p w14:paraId="72DDD64D" w14:textId="77777777" w:rsidR="00C97DF0" w:rsidRPr="008A5A08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3734554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8377D02" w14:textId="77777777" w:rsidR="00110A19" w:rsidRPr="008A5A08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ab/>
      </w:r>
    </w:p>
    <w:p w14:paraId="43C3993B" w14:textId="77777777" w:rsidR="00C97DF0" w:rsidRPr="008A5A08" w:rsidRDefault="00110A19" w:rsidP="00954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วิธีการคิดค่าเสื่อมราคา </w:t>
      </w:r>
      <w:r w:rsidR="0029223D" w:rsidRPr="008A5A08">
        <w:rPr>
          <w:rFonts w:ascii="Angsana New" w:hAnsi="Angsana New" w:cs="Angsana New"/>
          <w:sz w:val="30"/>
          <w:szCs w:val="30"/>
          <w:cs/>
        </w:rPr>
        <w:t>อายุการให้ประโยชน์ของสินทรัพย์และมูลค่าคงเหลือ</w:t>
      </w:r>
      <w:r w:rsidRPr="008A5A08">
        <w:rPr>
          <w:rFonts w:ascii="Angsana New" w:hAnsi="Angsana New" w:cs="Angsana New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41DA4EAA" w14:textId="77777777" w:rsidR="00C97DF0" w:rsidRPr="008A5A08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</w:p>
    <w:p w14:paraId="6F08AE9D" w14:textId="772ACA28" w:rsidR="00D73498" w:rsidRPr="008A5A08" w:rsidRDefault="00D73498" w:rsidP="00D73498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3B1FBB97" w14:textId="77777777" w:rsidR="00D73498" w:rsidRPr="008A5A08" w:rsidRDefault="00D73498" w:rsidP="00D7349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B6C61C0" w14:textId="77777777" w:rsidR="00C97DF0" w:rsidRPr="008A5A08" w:rsidRDefault="00C97DF0" w:rsidP="00C97D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</w:p>
    <w:p w14:paraId="17EEF10C" w14:textId="77777777" w:rsidR="00C97DF0" w:rsidRPr="008A5A08" w:rsidRDefault="00C97DF0" w:rsidP="00C97D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4A21B39" w14:textId="77777777" w:rsidR="00C97DF0" w:rsidRPr="008A5A08" w:rsidRDefault="00C97DF0" w:rsidP="00C97D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</w:t>
      </w:r>
      <w:r w:rsidR="007855A3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8A5A08">
        <w:rPr>
          <w:rFonts w:ascii="Angsana New" w:hAnsi="Angsana New" w:cs="Angsana New"/>
          <w:sz w:val="30"/>
          <w:szCs w:val="30"/>
          <w:cs/>
        </w:rPr>
        <w:t>รับรู้ในสินทรัพย์ไม่มีตัวตน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การรับรู้มูลค่าเริ่มแรกของค่าความนิยม ได้อธิบายในหมายเหตุประกอบงบการเงิน</w:t>
      </w:r>
      <w:r w:rsidRPr="00D0008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D00085">
        <w:rPr>
          <w:rFonts w:ascii="Angsana New" w:hAnsi="Angsana New" w:cs="Angsana New"/>
          <w:sz w:val="30"/>
          <w:szCs w:val="30"/>
        </w:rPr>
        <w:t>3 (</w:t>
      </w:r>
      <w:r w:rsidRPr="00D00085">
        <w:rPr>
          <w:rFonts w:ascii="Angsana New" w:hAnsi="Angsana New" w:cs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</w:t>
      </w:r>
      <w:r w:rsidRPr="00D00085">
        <w:rPr>
          <w:rFonts w:ascii="Angsana New" w:hAnsi="Angsana New" w:cs="Angsana New"/>
          <w:spacing w:val="-2"/>
          <w:sz w:val="30"/>
          <w:szCs w:val="30"/>
          <w:cs/>
        </w:rPr>
        <w:t>ขาดทุนจากการด้อย</w:t>
      </w:r>
      <w:r w:rsidRPr="00D00085">
        <w:rPr>
          <w:rFonts w:ascii="Angsana New" w:hAnsi="Angsana New" w:cs="Angsana New"/>
          <w:spacing w:val="-3"/>
          <w:sz w:val="30"/>
          <w:szCs w:val="30"/>
          <w:cs/>
        </w:rPr>
        <w:t>ค่าสะสม</w:t>
      </w:r>
      <w:r w:rsidRPr="00D00085">
        <w:rPr>
          <w:rFonts w:ascii="Angsana New" w:hAnsi="Angsana New" w:cs="Angsana New"/>
          <w:spacing w:val="-3"/>
          <w:sz w:val="30"/>
          <w:szCs w:val="30"/>
        </w:rPr>
        <w:t xml:space="preserve"> </w:t>
      </w:r>
      <w:r w:rsidRPr="00D00085">
        <w:rPr>
          <w:rFonts w:ascii="Angsana New" w:hAnsi="Angsana New" w:cs="Angsana New"/>
          <w:spacing w:val="-3"/>
          <w:sz w:val="30"/>
          <w:szCs w:val="30"/>
          <w:cs/>
        </w:rPr>
        <w:t>สำหรับ</w:t>
      </w:r>
      <w:r w:rsidR="00802DAC" w:rsidRPr="00D00085">
        <w:rPr>
          <w:rFonts w:ascii="Angsana New" w:hAnsi="Angsana New" w:cs="Angsana New"/>
          <w:spacing w:val="-3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Pr="00D00085">
        <w:rPr>
          <w:rFonts w:ascii="Angsana New" w:hAnsi="Angsana New" w:cs="Angsana New"/>
          <w:spacing w:val="-3"/>
          <w:sz w:val="30"/>
          <w:szCs w:val="30"/>
          <w:cs/>
        </w:rPr>
        <w:t>มูลค่า</w:t>
      </w:r>
      <w:r w:rsidRPr="003D6CB4">
        <w:rPr>
          <w:rFonts w:ascii="Angsana New" w:hAnsi="Angsana New" w:cs="Angsana New"/>
          <w:spacing w:val="-2"/>
          <w:sz w:val="30"/>
          <w:szCs w:val="30"/>
          <w:cs/>
        </w:rPr>
        <w:t>ตามบัญชีของค่าความนิยมรวมอยู่</w:t>
      </w:r>
      <w:r w:rsidRPr="008A5A08">
        <w:rPr>
          <w:rFonts w:ascii="Angsana New" w:hAnsi="Angsana New" w:cs="Angsana New"/>
          <w:sz w:val="30"/>
          <w:szCs w:val="30"/>
          <w:cs/>
        </w:rPr>
        <w:t>ในมูลค่าตามบัญชีของเงินลงทุน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581E8F">
        <w:rPr>
          <w:rFonts w:ascii="Angsana New" w:hAnsi="Angsana New" w:cs="Angsana New"/>
          <w:sz w:val="30"/>
          <w:szCs w:val="30"/>
          <w:cs/>
        </w:rPr>
        <w:t>และ</w:t>
      </w:r>
      <w:r w:rsidRPr="008A5A08">
        <w:rPr>
          <w:rFonts w:ascii="Angsana New" w:hAnsi="Angsana New" w:cs="Angsana New"/>
          <w:sz w:val="30"/>
          <w:szCs w:val="30"/>
          <w:cs/>
        </w:rPr>
        <w:t>ผลขาดทุนจากการด้อยค่าในเงินลงทุนต้องไม่ถูกปันส่วนให้สินทรัพย์ใดๆ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19FB2696" w14:textId="77777777" w:rsidR="00C84169" w:rsidRPr="008A5A08" w:rsidRDefault="00C84169" w:rsidP="007855A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30409E7" w14:textId="653C216E" w:rsidR="00D73498" w:rsidRPr="008A5A08" w:rsidRDefault="009D0EC8" w:rsidP="009D0E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ab/>
      </w:r>
      <w:r w:rsidR="00DC5D0B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5CFCD2B6" w14:textId="77777777" w:rsidR="00D73498" w:rsidRPr="008A5A08" w:rsidRDefault="00D73498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A2C6A41" w14:textId="454103D9" w:rsidR="00D73498" w:rsidRDefault="00DC5D0B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</w:t>
      </w:r>
      <w:r w:rsidR="005C2DCE" w:rsidRPr="008A5A08">
        <w:rPr>
          <w:rFonts w:ascii="Angsana New" w:hAnsi="Angsana New" w:cs="Angsana New"/>
          <w:spacing w:val="-4"/>
          <w:sz w:val="30"/>
          <w:szCs w:val="30"/>
          <w:cs/>
        </w:rPr>
        <w:t>วัดมูลค่าด้วย</w:t>
      </w:r>
      <w:r w:rsidR="006F4ED6" w:rsidRPr="008A5A08">
        <w:rPr>
          <w:rFonts w:ascii="Angsana New" w:hAnsi="Angsana New" w:cs="Angsana New"/>
          <w:spacing w:val="-4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6A3D6F4D" w14:textId="51E3C426" w:rsidR="00DC5D0B" w:rsidRDefault="00DC5D0B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DBC1186" w14:textId="77777777" w:rsidR="00B1575A" w:rsidRDefault="00B1575A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5743F19" w14:textId="77777777" w:rsidR="00B1575A" w:rsidRDefault="00B1575A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E8C437" w14:textId="149BF2BE" w:rsidR="00DC5D0B" w:rsidRPr="008A5A08" w:rsidRDefault="00DC5D0B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 ที่กลุ่มบริษัทได้มาและมีอายุการให้ประโยชน์ไม่ทราบแน่นอน ได้แก่ เครื่องหมายการค้า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1575A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วัดมูลค่าด้วยราคาทุนหักผลขาดทุนจากการด้อยค่าสะสมและไม่ได้คำนวณค่าตัดจำหน่าย แต่จะมีการทดสอบการด้อยค่า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ทุกปี</w:t>
      </w:r>
      <w:r w:rsidR="00B1575A">
        <w:rPr>
          <w:rFonts w:ascii="Angsana New" w:hAnsi="Angsana New" w:cs="Angsana New" w:hint="cs"/>
          <w:spacing w:val="-4"/>
          <w:sz w:val="30"/>
          <w:szCs w:val="30"/>
          <w:cs/>
        </w:rPr>
        <w:t>หรือบ่อยขึ้นเมื่อมีข้อบ่งชี้เรื่องการด้อยค่า การประเมินการจัดประเภทของสินทรัพย์ของสินทรัพย์ไม่มีตัวตนเป็นประเภทที่อายุการให้ประโยชน์ไม่ทราบแน่นอนได้มีการทบทวนทุกปี</w:t>
      </w:r>
    </w:p>
    <w:p w14:paraId="5A021CF5" w14:textId="77777777" w:rsidR="00D35D93" w:rsidRPr="0029193F" w:rsidRDefault="00D35D93" w:rsidP="00D7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22"/>
          <w:szCs w:val="22"/>
        </w:rPr>
      </w:pPr>
    </w:p>
    <w:p w14:paraId="0CD246CE" w14:textId="2FC60031" w:rsidR="00D73498" w:rsidRPr="008A5A08" w:rsidRDefault="00D73498" w:rsidP="00D7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9F2F631" w14:textId="77777777" w:rsidR="00D73498" w:rsidRPr="0029193F" w:rsidRDefault="00D73498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8DBC031" w14:textId="77777777" w:rsidR="00D73498" w:rsidRPr="008A5A08" w:rsidRDefault="00D73498" w:rsidP="00D7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581E8F">
        <w:rPr>
          <w:rFonts w:ascii="Angsana New" w:eastAsia="Calibri" w:hAnsi="Angsana New" w:cs="Angsana New"/>
          <w:sz w:val="30"/>
          <w:szCs w:val="30"/>
          <w:cs/>
        </w:rPr>
        <w:t xml:space="preserve">กิดประโยชน์เชิงเศรษฐกิจในอนาคต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โดยรวมเป็นสินทรัพย์ที่สามารถระบุได้</w:t>
      </w:r>
      <w:r w:rsidR="008F23F2" w:rsidRPr="008A5A08">
        <w:rPr>
          <w:rFonts w:ascii="Angsana New" w:eastAsia="Calibri" w:hAnsi="Angsana New" w:cs="Angsana New"/>
          <w:sz w:val="30"/>
          <w:szCs w:val="30"/>
          <w:cs/>
        </w:rPr>
        <w:t>ที่เกี่ยวข้องนั้น</w:t>
      </w:r>
      <w:r w:rsidR="006F4ED6" w:rsidRPr="008A5A08">
        <w:rPr>
          <w:rFonts w:ascii="Angsana New" w:eastAsia="Calibri" w:hAnsi="Angsana New" w:cs="Angsana New"/>
          <w:sz w:val="30"/>
          <w:szCs w:val="30"/>
          <w:cs/>
        </w:rPr>
        <w:t xml:space="preserve"> ค่าใช้จ่ายอื่น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21690486" w14:textId="77777777" w:rsidR="00D73498" w:rsidRPr="0029193F" w:rsidRDefault="00D73498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4DF51BC" w14:textId="77777777" w:rsidR="00D73498" w:rsidRPr="008A5A08" w:rsidRDefault="006F4ED6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shd w:val="clear" w:color="auto" w:fill="E0E0E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14:paraId="164F76F6" w14:textId="77777777" w:rsidR="00D73498" w:rsidRPr="0029193F" w:rsidRDefault="00D73498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19370CC" w14:textId="77777777" w:rsidR="00D73498" w:rsidRPr="008A5A08" w:rsidRDefault="00D73498" w:rsidP="00D7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ค่าตัดจำหน่ายคำนวณจาก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05AE2C8" w14:textId="77777777" w:rsidR="00D73498" w:rsidRPr="0029193F" w:rsidRDefault="00D73498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9BACDA1" w14:textId="3128B9D6" w:rsidR="00307131" w:rsidRDefault="00D73498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307131" w:rsidRPr="008A5A08">
        <w:rPr>
          <w:rFonts w:ascii="Angsana New" w:hAnsi="Angsana New" w:cs="Angsana New"/>
          <w:sz w:val="30"/>
          <w:szCs w:val="30"/>
          <w:cs/>
        </w:rPr>
        <w:t>ซึ่งไม่รวมค่าความนิยม</w:t>
      </w:r>
      <w:r w:rsidR="00574605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</w:t>
      </w:r>
      <w:r w:rsidR="00B1575A">
        <w:rPr>
          <w:rFonts w:ascii="Angsana New" w:hAnsi="Angsana New" w:cs="Angsana New" w:hint="cs"/>
          <w:sz w:val="30"/>
          <w:szCs w:val="30"/>
          <w:cs/>
        </w:rPr>
        <w:t>แสดงไว้ดังนี้</w:t>
      </w:r>
    </w:p>
    <w:p w14:paraId="14F0F02D" w14:textId="77777777" w:rsidR="00B1575A" w:rsidRPr="0029193F" w:rsidRDefault="00B1575A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8A5A08" w14:paraId="3946B1C1" w14:textId="77777777" w:rsidTr="0029193F">
        <w:tc>
          <w:tcPr>
            <w:tcW w:w="6120" w:type="dxa"/>
            <w:vAlign w:val="bottom"/>
          </w:tcPr>
          <w:p w14:paraId="0FDB1548" w14:textId="18799CC9" w:rsidR="00B1575A" w:rsidRPr="008A5A08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</w:tcPr>
          <w:p w14:paraId="62CC1ABC" w14:textId="58BCB25E" w:rsidR="00B1575A" w:rsidRPr="008A5A08" w:rsidRDefault="00B1575A" w:rsidP="00B1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B2A853F" w14:textId="77777777" w:rsidR="00B1575A" w:rsidRPr="008A5A08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8A5A08" w14:paraId="1F31118D" w14:textId="77777777" w:rsidTr="0029193F">
        <w:tc>
          <w:tcPr>
            <w:tcW w:w="6120" w:type="dxa"/>
            <w:vAlign w:val="bottom"/>
          </w:tcPr>
          <w:p w14:paraId="2FB15171" w14:textId="1FED8A4D" w:rsidR="0046780E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</w:tcPr>
          <w:p w14:paraId="408E1E23" w14:textId="76DF7F11" w:rsidR="0046780E" w:rsidRPr="008A5A08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8A5A08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8A5A08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8A5A08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8A5A08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E6F5697" w14:textId="77777777" w:rsidR="00307131" w:rsidRPr="0029193F" w:rsidRDefault="00307131" w:rsidP="00D7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059D0C8" w14:textId="79A570D0" w:rsidR="00307131" w:rsidRDefault="00D73498" w:rsidP="000A0AB8">
      <w:pPr>
        <w:ind w:left="540"/>
        <w:jc w:val="thaiDistribute"/>
        <w:rPr>
          <w:rFonts w:ascii="Angsana New" w:hAnsi="Angsana New" w:cs="Angsana New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</w:t>
      </w:r>
      <w:r w:rsidR="006F4ED6" w:rsidRPr="008A5A0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A5A08">
        <w:rPr>
          <w:rFonts w:ascii="Angsana New" w:hAnsi="Angsana New" w:cs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8A5A08" w:rsidDel="00E44C55">
        <w:rPr>
          <w:rFonts w:ascii="Angsana New" w:hAnsi="Angsana New" w:cs="Angsana New"/>
        </w:rPr>
        <w:t xml:space="preserve"> </w:t>
      </w:r>
    </w:p>
    <w:p w14:paraId="5AE5DBD7" w14:textId="77777777" w:rsidR="00D35D93" w:rsidRPr="0029193F" w:rsidRDefault="00D35D93" w:rsidP="000A0AB8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0AB7CCC" w14:textId="1E1DD5F2" w:rsidR="0058638D" w:rsidRPr="008A5A08" w:rsidRDefault="0058638D" w:rsidP="0058638D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0DDF6692" w14:textId="77777777" w:rsidR="0058638D" w:rsidRPr="0029193F" w:rsidRDefault="0058638D" w:rsidP="00586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highlight w:val="lightGray"/>
        </w:rPr>
      </w:pPr>
    </w:p>
    <w:p w14:paraId="4E6E94F4" w14:textId="4A58D070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จะถูกพิจารณาว่ามีข้อบ่งชี้เรื่องการด้อยค่าหรือไม่ทุกวันที่รายงา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ในกรณีที่มีข้อบ่งชี้ บริษัทจะทำการประมาณมูลค่าสินทรัพย์ที่คาดว่าจะได้รับคืน</w:t>
      </w:r>
      <w:r w:rsidR="00307131" w:rsidRPr="008A5A08">
        <w:rPr>
          <w:rFonts w:ascii="Angsana New" w:hAnsi="Angsana New" w:cs="Angsana New"/>
          <w:sz w:val="30"/>
          <w:szCs w:val="30"/>
          <w:cs/>
        </w:rPr>
        <w:t xml:space="preserve"> สำหรับค่าควา</w:t>
      </w:r>
      <w:r w:rsidR="00ED7B17" w:rsidRPr="008A5A08">
        <w:rPr>
          <w:rFonts w:ascii="Angsana New" w:hAnsi="Angsana New" w:cs="Angsana New"/>
          <w:sz w:val="30"/>
          <w:szCs w:val="30"/>
          <w:cs/>
        </w:rPr>
        <w:t>มนิยมและสินทรัพย์ไม่มีตัวตนที่</w:t>
      </w:r>
      <w:r w:rsidR="0029193F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="00307131" w:rsidRPr="008A5A08">
        <w:rPr>
          <w:rFonts w:ascii="Angsana New" w:hAnsi="Angsana New" w:cs="Angsana New"/>
          <w:sz w:val="30"/>
          <w:szCs w:val="30"/>
          <w:cs/>
        </w:rPr>
        <w:t>ยังไม่พร้อมใช้งานจะประมาณมูลค่าที่คาดว่าจะได้รับคืนทุกปี ในช่วงเวลาเดียวกัน</w:t>
      </w:r>
    </w:p>
    <w:p w14:paraId="580E688E" w14:textId="77777777" w:rsidR="006C0578" w:rsidRDefault="006C0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7560BC4D" w14:textId="26EFC968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การรับรู้ขาดทุนจากการด้อยค่าจะกระทำทุกครั้งที่มูลค่าตามบัญชีของสินทรัพย์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8A5A08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FA2527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ในกรณีนี้จะรับรู้ใน</w:t>
      </w:r>
      <w:r w:rsidR="00FA2527" w:rsidRPr="008A5A08">
        <w:rPr>
          <w:rFonts w:ascii="Angsana New" w:hAnsi="Angsana New" w:cs="Angsana New"/>
          <w:sz w:val="30"/>
          <w:szCs w:val="30"/>
          <w:cs/>
        </w:rPr>
        <w:t>กำไรขาดทุนเบ็ดเสร็จอื่น</w:t>
      </w:r>
    </w:p>
    <w:p w14:paraId="1B24D37C" w14:textId="77777777" w:rsidR="00260AA1" w:rsidRPr="008A5A08" w:rsidRDefault="00260AA1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ED1E9AD" w14:textId="77777777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5FE8371" w14:textId="77777777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05479E" w14:textId="77777777" w:rsidR="00D66820" w:rsidRPr="008A5A08" w:rsidRDefault="0058638D" w:rsidP="00F354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bCs/>
          <w:szCs w:val="22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</w:t>
      </w:r>
      <w:r w:rsidR="007855A3">
        <w:rPr>
          <w:rFonts w:ascii="Angsana New" w:hAnsi="Angsana New" w:cs="Angsana New"/>
          <w:sz w:val="30"/>
          <w:szCs w:val="30"/>
          <w:cs/>
        </w:rPr>
        <w:t xml:space="preserve">บันทึกโดยวิธีราคาทุนตัดจำหน่าย </w:t>
      </w:r>
      <w:r w:rsidRPr="008A5A08">
        <w:rPr>
          <w:rFonts w:ascii="Angsana New" w:hAnsi="Angsana New" w:cs="Angsana New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8A5A08">
        <w:rPr>
          <w:rFonts w:ascii="Angsana New" w:hAnsi="Angsana New" w:cs="Angsana New"/>
          <w:b/>
          <w:bCs/>
          <w:szCs w:val="22"/>
        </w:rPr>
        <w:t xml:space="preserve"> </w:t>
      </w:r>
    </w:p>
    <w:p w14:paraId="7A988998" w14:textId="77777777" w:rsidR="0029193F" w:rsidRDefault="0029193F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D62650" w14:textId="4C412796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8A5A08">
        <w:rPr>
          <w:rFonts w:ascii="Angsana New" w:hAnsi="Angsana New" w:cs="Angsana New"/>
          <w:sz w:val="30"/>
          <w:szCs w:val="30"/>
          <w:cs/>
        </w:rPr>
        <w:t>มูลค่าจากการใช้ของสินทรัพย์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>จะพิจารณาจาก</w:t>
      </w:r>
      <w:r w:rsidRPr="008A5A08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>หัก</w:t>
      </w:r>
      <w:r w:rsidRPr="008A5A08">
        <w:rPr>
          <w:rFonts w:ascii="Angsana New" w:hAnsi="Angsana New" w:cs="Angsana New"/>
          <w:sz w:val="30"/>
          <w:szCs w:val="30"/>
          <w:cs/>
        </w:rPr>
        <w:t>ภาษีเงินได้เพื่อใ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>ห้สะท้อนมูลค่าที่อาจประเมินได้ตามสถานการณ์</w:t>
      </w:r>
      <w:r w:rsidRPr="008A5A08">
        <w:rPr>
          <w:rFonts w:ascii="Angsana New" w:hAnsi="Angsana New" w:cs="Angsana New"/>
          <w:sz w:val="30"/>
          <w:szCs w:val="30"/>
          <w:cs/>
        </w:rPr>
        <w:t>ตลาดปัจจุบันตามเวลาและความเสี่ยงที่มีต่อ</w:t>
      </w:r>
      <w:r w:rsidRPr="008A5A08">
        <w:rPr>
          <w:rFonts w:ascii="Angsana New" w:hAnsi="Angsana New" w:cs="Angsana New"/>
          <w:spacing w:val="-3"/>
          <w:sz w:val="30"/>
          <w:szCs w:val="30"/>
          <w:cs/>
        </w:rPr>
        <w:t>สินทรัพย์  สำหรับสินทรัพย์ที่ไม่ก่อให้เกิดกระแสเงินสดรับ</w:t>
      </w:r>
      <w:r w:rsidR="004143F0" w:rsidRPr="008A5A08">
        <w:rPr>
          <w:rFonts w:ascii="Angsana New" w:hAnsi="Angsana New" w:cs="Angsana New"/>
          <w:spacing w:val="-3"/>
          <w:sz w:val="30"/>
          <w:szCs w:val="30"/>
          <w:cs/>
        </w:rPr>
        <w:t>ซึ่ง</w:t>
      </w:r>
      <w:r w:rsidRPr="008A5A08">
        <w:rPr>
          <w:rFonts w:ascii="Angsana New" w:hAnsi="Angsana New" w:cs="Angsana New"/>
          <w:spacing w:val="-3"/>
          <w:sz w:val="30"/>
          <w:szCs w:val="30"/>
          <w:cs/>
        </w:rPr>
        <w:t>โดย</w:t>
      </w:r>
      <w:r w:rsidR="004143F0" w:rsidRPr="008A5A08">
        <w:rPr>
          <w:rFonts w:ascii="Angsana New" w:hAnsi="Angsana New" w:cs="Angsana New"/>
          <w:spacing w:val="-3"/>
          <w:sz w:val="30"/>
          <w:szCs w:val="30"/>
          <w:cs/>
        </w:rPr>
        <w:t>ส่วนใหญ่เป็น</w:t>
      </w:r>
      <w:r w:rsidRPr="008A5A08">
        <w:rPr>
          <w:rFonts w:ascii="Angsana New" w:hAnsi="Angsana New" w:cs="Angsana New"/>
          <w:spacing w:val="-3"/>
          <w:sz w:val="30"/>
          <w:szCs w:val="30"/>
          <w:cs/>
        </w:rPr>
        <w:t xml:space="preserve">อิสระจากสินทรัพย์อื่น </w:t>
      </w:r>
      <w:r w:rsidR="004143F0" w:rsidRPr="008A5A08">
        <w:rPr>
          <w:rFonts w:ascii="Angsana New" w:hAnsi="Angsana New" w:cs="Angsana New"/>
          <w:spacing w:val="-3"/>
          <w:sz w:val="30"/>
          <w:szCs w:val="30"/>
          <w:cs/>
        </w:rPr>
        <w:t>การ</w:t>
      </w:r>
      <w:r w:rsidRPr="008A5A08">
        <w:rPr>
          <w:rFonts w:ascii="Angsana New" w:hAnsi="Angsana New" w:cs="Angsana New"/>
          <w:spacing w:val="-3"/>
          <w:sz w:val="30"/>
          <w:szCs w:val="30"/>
          <w:cs/>
        </w:rPr>
        <w:t>พิจารณา</w:t>
      </w: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>จะพิจารณาจาก</w:t>
      </w:r>
      <w:r w:rsidRPr="008A5A08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หน่วยสินทรัพย์ที่ก่อให้เกิดเงินสดที่สินทรัพย์นั้นเกี่ยวข้องด้วย</w:t>
      </w:r>
    </w:p>
    <w:p w14:paraId="6588B95B" w14:textId="77777777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493BC049" w14:textId="77777777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14:paraId="144C7D66" w14:textId="77777777" w:rsidR="0058638D" w:rsidRPr="008A5A08" w:rsidRDefault="0058638D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737377" w14:textId="77777777" w:rsidR="008F23F2" w:rsidRPr="008A5A08" w:rsidRDefault="0058638D" w:rsidP="00B34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4143F0" w:rsidRPr="008A5A08">
        <w:rPr>
          <w:rFonts w:ascii="Angsana New" w:hAnsi="Angsana New" w:cs="Angsana New"/>
          <w:sz w:val="30"/>
          <w:szCs w:val="30"/>
          <w:cs/>
        </w:rPr>
        <w:t>จะถูกกลับรายการ</w:t>
      </w:r>
      <w:r w:rsidRPr="008A5A08">
        <w:rPr>
          <w:rFonts w:ascii="Angsana New" w:hAnsi="Angsana New" w:cs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</w:t>
      </w:r>
      <w:r w:rsidR="007855A3">
        <w:rPr>
          <w:rFonts w:ascii="Angsana New" w:hAnsi="Angsana New" w:cs="Angsana New"/>
          <w:sz w:val="30"/>
          <w:szCs w:val="30"/>
          <w:cs/>
        </w:rPr>
        <w:t xml:space="preserve">่าที่เคยรับรู้ในกำไรหรือขาดทุน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 </w:t>
      </w:r>
    </w:p>
    <w:p w14:paraId="1D4ABCF9" w14:textId="77777777" w:rsidR="001A7AEF" w:rsidRPr="008A5A08" w:rsidRDefault="001A7AEF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40655C" w14:textId="77777777" w:rsidR="008F23F2" w:rsidRPr="008A5A08" w:rsidRDefault="00D66820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ED4A58" w:rsidRPr="008A5A08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อื่นๆ</w:t>
      </w:r>
      <w:r w:rsidR="00ED4A58" w:rsidRPr="008A5A08">
        <w:rPr>
          <w:rFonts w:ascii="Angsana New" w:hAnsi="Angsana New" w:cs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  </w:t>
      </w:r>
      <w:r w:rsidR="00ED4A58" w:rsidRPr="008A5A08">
        <w:rPr>
          <w:rFonts w:ascii="Angsana New" w:hAnsi="Angsana New" w:cs="Angsana New"/>
          <w:sz w:val="30"/>
          <w:szCs w:val="30"/>
          <w:cs/>
        </w:rPr>
        <w:t>ด้อยค่ามาก่อน</w:t>
      </w:r>
    </w:p>
    <w:p w14:paraId="5C7D7082" w14:textId="557D336E" w:rsidR="00D66820" w:rsidRDefault="00D66820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2AF4B4" w14:textId="6DFA6CE3" w:rsidR="000167B2" w:rsidRDefault="000167B2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BA6D15" w14:textId="320417F9" w:rsidR="00B402D7" w:rsidRDefault="00B402D7" w:rsidP="00586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520F41" w14:textId="77777777" w:rsidR="00D04E77" w:rsidRPr="008A5A08" w:rsidRDefault="00D04E77" w:rsidP="00D04E77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bookmarkStart w:id="2" w:name="OLE_LINK7"/>
      <w:bookmarkStart w:id="3" w:name="OLE_LINK8"/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0E201D43" w14:textId="77777777" w:rsidR="00D04E77" w:rsidRPr="008A5A08" w:rsidRDefault="00D04E77" w:rsidP="00D0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10F555B" w14:textId="77777777" w:rsidR="00D04E77" w:rsidRPr="008A5A08" w:rsidRDefault="00D04E77" w:rsidP="00D0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</w:t>
      </w:r>
      <w:r w:rsidR="002066A4" w:rsidRPr="008A5A08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</w:p>
    <w:p w14:paraId="444A3882" w14:textId="77777777" w:rsidR="00D04E77" w:rsidRPr="008A5A08" w:rsidRDefault="00D04E77" w:rsidP="00D0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2"/>
    <w:bookmarkEnd w:id="3"/>
    <w:p w14:paraId="6E66B2C2" w14:textId="77777777" w:rsidR="00D04E77" w:rsidRPr="008A5A08" w:rsidRDefault="00D04E77" w:rsidP="00D04E77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74E4B87B" w14:textId="77777777" w:rsidR="00D04E77" w:rsidRPr="008A5A08" w:rsidRDefault="00D04E77" w:rsidP="00D0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5863834" w14:textId="77777777" w:rsidR="00FF42C3" w:rsidRPr="008A5A08" w:rsidRDefault="00D04E77" w:rsidP="00F3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926DD90" w14:textId="77777777" w:rsidR="00FF42C3" w:rsidRPr="008A5A08" w:rsidRDefault="00FF42C3" w:rsidP="00D0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30E9968" w14:textId="77777777" w:rsidR="009B7A45" w:rsidRPr="008A5A08" w:rsidRDefault="009B7A45" w:rsidP="009B7A45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8A5A08" w:rsidRDefault="009B7A45" w:rsidP="009B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F80EEE7" w14:textId="77777777" w:rsidR="009B7A45" w:rsidRPr="008A5A08" w:rsidRDefault="009B506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="00A64803" w:rsidRPr="008A5A08">
        <w:rPr>
          <w:rFonts w:ascii="Angsana New" w:hAnsi="Angsana New" w:cs="Angsana New"/>
          <w:iCs/>
          <w:sz w:val="30"/>
          <w:szCs w:val="30"/>
        </w:rPr>
        <w:t>-</w:t>
      </w:r>
      <w:r w:rsidRPr="008A5A08">
        <w:rPr>
          <w:rFonts w:ascii="Angsana New" w:hAnsi="Angsana New" w:cs="Angsana New"/>
          <w:iCs/>
          <w:sz w:val="30"/>
          <w:szCs w:val="30"/>
        </w:rPr>
        <w:t xml:space="preserve"> </w:t>
      </w:r>
      <w:r w:rsidR="009B7A45" w:rsidRPr="008A5A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0059E6DE" w14:textId="77777777" w:rsidR="00AD33D8" w:rsidRPr="008A5A08" w:rsidRDefault="00AD33D8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Cs/>
          <w:sz w:val="30"/>
          <w:szCs w:val="30"/>
        </w:rPr>
      </w:pPr>
    </w:p>
    <w:p w14:paraId="13FA890D" w14:textId="77777777" w:rsidR="009B7A45" w:rsidRPr="008A5A08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A5A08">
        <w:rPr>
          <w:rFonts w:ascii="Angsana New" w:hAnsi="Angsana New" w:cs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0D686642" w14:textId="77777777" w:rsidR="001A7AEF" w:rsidRPr="008A5A08" w:rsidRDefault="001A7AEF" w:rsidP="009B7A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7927AC19" w14:textId="77777777" w:rsidR="009B7A45" w:rsidRPr="008A5A08" w:rsidRDefault="009B5065" w:rsidP="009B7A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Pr="008A5A08">
        <w:rPr>
          <w:rFonts w:ascii="Angsana New" w:hAnsi="Angsana New" w:cs="Angsana New"/>
          <w:iCs/>
          <w:sz w:val="30"/>
          <w:szCs w:val="30"/>
        </w:rPr>
        <w:t xml:space="preserve">- </w:t>
      </w:r>
      <w:r w:rsidR="009B7A45" w:rsidRPr="008A5A08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2024157" w14:textId="77777777" w:rsidR="009B7A45" w:rsidRPr="008A5A08" w:rsidRDefault="009B7A45" w:rsidP="009B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B914ED8" w14:textId="77777777" w:rsidR="009B7A45" w:rsidRPr="008A5A08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3069DF" w:rsidRPr="008A5A0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008A7CB5" w14:textId="77777777" w:rsidR="00FF42C3" w:rsidRPr="008A5A08" w:rsidRDefault="00FF42C3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5BDED3C4" w14:textId="77777777" w:rsidR="009B7A45" w:rsidRPr="008A5A08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E6EDFE6" w14:textId="77777777" w:rsidR="001A7AEF" w:rsidRPr="008A5A08" w:rsidRDefault="001A7AEF" w:rsidP="009B7A45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E902364" w14:textId="4CB2D262" w:rsidR="009B7A45" w:rsidRPr="008A5A08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A5A08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A5A08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</w:t>
      </w:r>
      <w:r w:rsidR="008308CC" w:rsidRPr="008A5A08">
        <w:rPr>
          <w:rFonts w:ascii="Angsana New" w:hAnsi="Angsana New" w:cs="Angsana New"/>
          <w:i/>
          <w:sz w:val="30"/>
          <w:szCs w:val="30"/>
          <w:cs/>
        </w:rPr>
        <w:t xml:space="preserve">           </w:t>
      </w:r>
      <w:r w:rsidR="00B63C1C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8A5A08">
        <w:rPr>
          <w:rFonts w:ascii="Angsana New" w:hAnsi="Angsana New" w:cs="Angsana New"/>
          <w:i/>
          <w:sz w:val="30"/>
          <w:szCs w:val="30"/>
          <w:cs/>
        </w:rPr>
        <w:t xml:space="preserve">  </w:t>
      </w:r>
      <w:r w:rsidR="00B63C1C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8A5A08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0AAA8CF2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BEDDCAE" w14:textId="77777777" w:rsidR="009B7A45" w:rsidRPr="008A5A08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F37E4F6" w14:textId="77777777" w:rsidR="00FF42C3" w:rsidRPr="008A5A08" w:rsidRDefault="00FF42C3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Cs/>
          <w:sz w:val="30"/>
          <w:szCs w:val="30"/>
        </w:rPr>
      </w:pPr>
    </w:p>
    <w:p w14:paraId="1E57A4D6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ผลประโยชน์ระยะยาวอื่น</w:t>
      </w:r>
      <w:r w:rsidR="00EC3420" w:rsidRPr="008A5A08">
        <w:rPr>
          <w:rFonts w:ascii="Angsana New" w:hAnsi="Angsana New" w:cs="Angsana New"/>
          <w:iCs/>
          <w:sz w:val="30"/>
          <w:szCs w:val="30"/>
          <w:cs/>
        </w:rPr>
        <w:t>ของพนักงาน</w:t>
      </w:r>
      <w:r w:rsidRPr="008A5A08">
        <w:rPr>
          <w:rFonts w:ascii="Angsana New" w:hAnsi="Angsana New" w:cs="Angsana New"/>
          <w:iCs/>
          <w:sz w:val="30"/>
          <w:szCs w:val="30"/>
          <w:cs/>
        </w:rPr>
        <w:t xml:space="preserve"> </w:t>
      </w:r>
    </w:p>
    <w:p w14:paraId="235B55C6" w14:textId="77777777" w:rsidR="00EC3420" w:rsidRPr="008A5A08" w:rsidRDefault="00EC3420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01F650F8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18CEADF" w14:textId="77777777" w:rsidR="000A0AB8" w:rsidRPr="008A5A08" w:rsidRDefault="000A0AB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761B505E" w14:textId="3D2A9C5D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ผลประโยชน์</w:t>
      </w:r>
      <w:r w:rsidR="00EC3420" w:rsidRPr="008A5A08">
        <w:rPr>
          <w:rFonts w:ascii="Angsana New" w:hAnsi="Angsana New" w:cs="Angsana New"/>
          <w:iCs/>
          <w:sz w:val="30"/>
          <w:szCs w:val="30"/>
          <w:cs/>
        </w:rPr>
        <w:t>ของพนักงาน</w:t>
      </w:r>
      <w:r w:rsidRPr="008A5A08">
        <w:rPr>
          <w:rFonts w:ascii="Angsana New" w:hAnsi="Angsana New" w:cs="Angsana New"/>
          <w:iCs/>
          <w:sz w:val="30"/>
          <w:szCs w:val="30"/>
          <w:cs/>
        </w:rPr>
        <w:t xml:space="preserve">เมื่อเลิกจ้าง </w:t>
      </w:r>
    </w:p>
    <w:p w14:paraId="10E71173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0B952074" w14:textId="033DD671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EC3420" w:rsidRPr="008A5A08">
        <w:rPr>
          <w:rFonts w:ascii="Angsana New" w:hAnsi="Angsana New" w:cs="Angsana New"/>
          <w:i/>
          <w:sz w:val="30"/>
          <w:szCs w:val="30"/>
          <w:cs/>
        </w:rPr>
        <w:t xml:space="preserve">      </w:t>
      </w:r>
      <w:r w:rsidR="00B63C1C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A5A08">
        <w:rPr>
          <w:rFonts w:ascii="Angsana New" w:hAnsi="Angsana New" w:cs="Angsana New"/>
          <w:iCs/>
          <w:sz w:val="30"/>
          <w:szCs w:val="30"/>
        </w:rPr>
        <w:t>12</w:t>
      </w:r>
      <w:r w:rsidRPr="008A5A08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AB40A" w14:textId="77777777" w:rsidR="00AD33D8" w:rsidRPr="008A5A08" w:rsidRDefault="00AD33D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CA9E2C8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C6E1C4D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47408360" w14:textId="77777777" w:rsidR="009B7A45" w:rsidRPr="008A5A08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8A5A08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A5A08">
        <w:rPr>
          <w:rFonts w:ascii="Angsana New" w:hAnsi="Angsana New" w:cs="Angsana New"/>
          <w:i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207E1F" w:rsidRPr="008A5A08">
        <w:rPr>
          <w:rFonts w:ascii="Angsana New" w:hAnsi="Angsana New" w:cs="Angsana New"/>
          <w:i/>
          <w:sz w:val="30"/>
          <w:szCs w:val="30"/>
          <w:cs/>
        </w:rPr>
        <w:t xml:space="preserve">      </w:t>
      </w:r>
      <w:r w:rsidRPr="008A5A08">
        <w:rPr>
          <w:rFonts w:ascii="Angsana New" w:hAnsi="Angsana New" w:cs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A5A08">
        <w:rPr>
          <w:rFonts w:ascii="Angsana New" w:hAnsi="Angsana New" w:cs="Angsana New"/>
          <w:sz w:val="20"/>
          <w:szCs w:val="20"/>
        </w:rPr>
        <w:t xml:space="preserve"> </w:t>
      </w:r>
    </w:p>
    <w:p w14:paraId="4FBE8901" w14:textId="77777777" w:rsidR="00890767" w:rsidRPr="008A5A08" w:rsidRDefault="00890767" w:rsidP="00FF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6"/>
          <w:szCs w:val="26"/>
          <w:cs/>
        </w:rPr>
      </w:pPr>
    </w:p>
    <w:p w14:paraId="5B9AC041" w14:textId="77777777" w:rsidR="009B7A45" w:rsidRPr="008A5A08" w:rsidRDefault="009B7A45" w:rsidP="00FF42C3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8A5A08" w:rsidRDefault="009B7A45" w:rsidP="00FF42C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6"/>
          <w:szCs w:val="26"/>
        </w:rPr>
      </w:pPr>
    </w:p>
    <w:p w14:paraId="3D9579EB" w14:textId="77777777" w:rsidR="009B7A45" w:rsidRPr="008A5A08" w:rsidRDefault="009B7A45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24F27" w:rsidRPr="008A5A08">
        <w:rPr>
          <w:rFonts w:ascii="Angsana New" w:hAnsi="Angsana New" w:cs="Angsana New"/>
          <w:sz w:val="30"/>
          <w:szCs w:val="30"/>
          <w:cs/>
        </w:rPr>
        <w:t>ผูกพัน</w:t>
      </w:r>
      <w:r w:rsidRPr="008A5A08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724F27" w:rsidRPr="008A5A08">
        <w:rPr>
          <w:rFonts w:ascii="Angsana New" w:hAnsi="Angsana New" w:cs="Angsana New"/>
          <w:sz w:val="30"/>
          <w:szCs w:val="30"/>
          <w:cs/>
        </w:rPr>
        <w:t>หรือภาระผูกพันจากการอนุมาน</w:t>
      </w:r>
      <w:r w:rsidRPr="008A5A08">
        <w:rPr>
          <w:rFonts w:ascii="Angsana New" w:hAnsi="Angsana New" w:cs="Angsana New"/>
          <w:sz w:val="30"/>
          <w:szCs w:val="30"/>
          <w:cs/>
        </w:rPr>
        <w:t>ที่เกิดขึ้นในปัจจุบัน</w:t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>อันเป็นผลมาจากเหตุการณ์ในอดีต</w:t>
      </w:r>
      <w:r w:rsidR="00724F27" w:rsidRPr="008A5A08">
        <w:rPr>
          <w:rFonts w:ascii="Angsana New" w:hAnsi="Angsana New" w:cs="Angsana New"/>
          <w:spacing w:val="-1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207E1F" w:rsidRPr="008A5A08">
        <w:rPr>
          <w:rFonts w:ascii="Angsana New" w:hAnsi="Angsana New" w:cs="Angsana New"/>
          <w:sz w:val="30"/>
          <w:szCs w:val="30"/>
          <w:cs/>
        </w:rPr>
        <w:t>เพื่อชำระภาระ</w:t>
      </w:r>
      <w:r w:rsidR="00724F27" w:rsidRPr="008A5A08">
        <w:rPr>
          <w:rFonts w:ascii="Angsana New" w:hAnsi="Angsana New" w:cs="Angsana New"/>
          <w:sz w:val="30"/>
          <w:szCs w:val="30"/>
          <w:cs/>
        </w:rPr>
        <w:t>ผูกพัน</w:t>
      </w:r>
      <w:r w:rsidR="00207E1F" w:rsidRPr="008A5A08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8A5A08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207E1F" w:rsidRPr="008A5A08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8A5A08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A73083C" w14:textId="00742727" w:rsidR="009B7A45" w:rsidRDefault="009B7A45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6"/>
          <w:szCs w:val="26"/>
        </w:rPr>
      </w:pPr>
    </w:p>
    <w:p w14:paraId="0ECFF082" w14:textId="780EA675" w:rsidR="00AB1A86" w:rsidRPr="008A5A08" w:rsidRDefault="00AB1A86" w:rsidP="00AB1A86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E920BE" w:rsidRDefault="00AB1A86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0A461708" w14:textId="6B300C94" w:rsidR="00E920BE" w:rsidRPr="00E920BE" w:rsidRDefault="00E920BE" w:rsidP="00E920B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0B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920B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E920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3DEE546A" w14:textId="77777777" w:rsidR="00E920BE" w:rsidRPr="00E920BE" w:rsidRDefault="00E920BE" w:rsidP="00E920B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293D6C" w14:textId="77777777" w:rsidR="00E920BE" w:rsidRPr="00E920BE" w:rsidRDefault="00E920BE" w:rsidP="00E920B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20B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8264D0B" w14:textId="77777777" w:rsidR="00E920BE" w:rsidRPr="00E920BE" w:rsidRDefault="00E920BE" w:rsidP="00E920B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4F68A2" w14:textId="5AEA70A6" w:rsidR="00693D0C" w:rsidRDefault="00E920BE" w:rsidP="0029193F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30"/>
          <w:szCs w:val="30"/>
        </w:rPr>
      </w:pPr>
      <w:r w:rsidRPr="00E920BE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</w:t>
      </w:r>
      <w:r w:rsidRPr="00E920BE">
        <w:rPr>
          <w:rFonts w:ascii="Angsana New" w:hAnsi="Angsana New" w:cs="Angsana New" w:hint="cs"/>
          <w:sz w:val="30"/>
          <w:szCs w:val="30"/>
          <w:cs/>
          <w:lang w:bidi="th-TH"/>
        </w:rPr>
        <w:t>ตรวจสอบของกลุ่มบริษัท</w:t>
      </w:r>
      <w:r w:rsidRPr="00E920BE">
        <w:rPr>
          <w:rFonts w:ascii="Angsana New" w:hAnsi="Angsana New" w:cs="Angsana New"/>
          <w:sz w:val="30"/>
          <w:szCs w:val="30"/>
        </w:rPr>
        <w:t xml:space="preserve"> </w:t>
      </w:r>
    </w:p>
    <w:p w14:paraId="6EF07DB3" w14:textId="77777777" w:rsidR="0046780E" w:rsidRDefault="0046780E" w:rsidP="0029193F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30"/>
          <w:szCs w:val="30"/>
        </w:rPr>
      </w:pPr>
    </w:p>
    <w:p w14:paraId="1552B86D" w14:textId="476EB62B" w:rsidR="00AB1A86" w:rsidRPr="00E920BE" w:rsidRDefault="00E920BE" w:rsidP="00E920B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E920BE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Pr="00E920BE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E920BE">
        <w:rPr>
          <w:rFonts w:ascii="Angsana New" w:hAnsi="Angsana New" w:cs="Angsana New"/>
          <w:sz w:val="30"/>
          <w:szCs w:val="30"/>
          <w:cs/>
          <w:lang w:bidi="th-TH"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920BE">
        <w:rPr>
          <w:rFonts w:ascii="Angsana New" w:hAnsi="Angsana New" w:cs="Angsana New"/>
          <w:sz w:val="30"/>
          <w:szCs w:val="30"/>
        </w:rPr>
        <w:t xml:space="preserve"> </w:t>
      </w:r>
      <w:r w:rsidRPr="00E920BE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1EB3DDC0" w14:textId="77777777" w:rsidR="00E920BE" w:rsidRPr="008A5A08" w:rsidRDefault="00E920BE" w:rsidP="00E9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0BCB" w14:textId="77777777" w:rsidR="008E70ED" w:rsidRPr="008E70ED" w:rsidRDefault="008E70ED" w:rsidP="008E70ED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E70E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E70E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5B1634" w14:textId="433510B8" w:rsidR="008E70ED" w:rsidRPr="008E70ED" w:rsidRDefault="008E70ED" w:rsidP="004678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E70ED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4678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8E70E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26FB037" w14:textId="77777777" w:rsidR="008E70ED" w:rsidRPr="008E70ED" w:rsidRDefault="008E70ED" w:rsidP="008E70ED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E70E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8E70E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8E70ED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B320169" w14:textId="77777777" w:rsidR="00AB1A86" w:rsidRPr="008A5A08" w:rsidRDefault="00AB1A86" w:rsidP="00AB1A86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86CCD5F" w14:textId="77777777" w:rsidR="00AB1A86" w:rsidRPr="008A5A08" w:rsidRDefault="00AB1A86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10F8024" w14:textId="77777777" w:rsidR="00AB1A86" w:rsidRPr="008A5A08" w:rsidRDefault="00AB1A86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B3BB9E" w14:textId="77777777" w:rsidR="00AB1A86" w:rsidRPr="008A5A08" w:rsidRDefault="00AB1A86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lang w:val="en-GB" w:bidi="ar-SA"/>
        </w:rPr>
      </w:pP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3194BD" w14:textId="77777777" w:rsidR="00AB1A86" w:rsidRPr="008A5A08" w:rsidRDefault="00AB1A86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0DEBCD" w14:textId="77777777" w:rsidR="00693D0C" w:rsidRDefault="00693D0C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B50ADF" w14:textId="77777777" w:rsidR="00693D0C" w:rsidRDefault="00693D0C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4ECA70" w14:textId="77777777" w:rsidR="00693D0C" w:rsidRDefault="00693D0C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CC544E" w14:textId="77777777" w:rsidR="00693D0C" w:rsidRDefault="00693D0C" w:rsidP="00E03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6AF9E0" w14:textId="1B131D5D" w:rsidR="0046780E" w:rsidRDefault="0046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A0FB3CD" w14:textId="77777777" w:rsidR="0081743E" w:rsidRPr="008A5A08" w:rsidRDefault="0081743E" w:rsidP="0081743E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67717651" w14:textId="77777777" w:rsidR="0081743E" w:rsidRPr="008E70ED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50022" w14:textId="77777777" w:rsidR="00F45670" w:rsidRPr="00590D9D" w:rsidRDefault="00F45670" w:rsidP="00590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0D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590D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3472D1BF" w14:textId="77777777" w:rsidR="00F45670" w:rsidRPr="008E70ED" w:rsidRDefault="00F45670" w:rsidP="00F4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E56B79" w14:textId="6CB1D71A" w:rsidR="00F45670" w:rsidRPr="00590D9D" w:rsidRDefault="00F45670" w:rsidP="00F45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0D9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46780E">
        <w:rPr>
          <w:rFonts w:ascii="Angsana New" w:hAnsi="Angsana New"/>
          <w:sz w:val="30"/>
          <w:szCs w:val="30"/>
        </w:rPr>
        <w:br/>
      </w:r>
      <w:r w:rsidRPr="00590D9D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1127F8" w:rsidRPr="008A5A08">
        <w:rPr>
          <w:rFonts w:ascii="Angsana New" w:hAnsi="Angsana New"/>
          <w:sz w:val="30"/>
          <w:szCs w:val="30"/>
          <w:cs/>
        </w:rPr>
        <w:t xml:space="preserve">หรือภาษีขายอื่นๆ </w:t>
      </w:r>
      <w:r w:rsidRPr="00590D9D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590D9D">
        <w:rPr>
          <w:rFonts w:ascii="Angsana New" w:hAnsi="Angsana New"/>
          <w:sz w:val="30"/>
          <w:szCs w:val="30"/>
        </w:rPr>
        <w:t xml:space="preserve"> </w:t>
      </w:r>
    </w:p>
    <w:p w14:paraId="0358C7B2" w14:textId="77777777" w:rsidR="00F45670" w:rsidRPr="008E70ED" w:rsidRDefault="00F45670" w:rsidP="00F4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FF196C1" w14:textId="6BF43CD9" w:rsidR="00F45670" w:rsidRPr="00C87E13" w:rsidRDefault="00F45670" w:rsidP="00F45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7E13">
        <w:rPr>
          <w:rFonts w:ascii="Angsana New" w:hAnsi="Angsana New"/>
          <w:i/>
          <w:iCs/>
          <w:sz w:val="30"/>
          <w:szCs w:val="30"/>
          <w:cs/>
        </w:rPr>
        <w:t>การขายสินค้าและ</w:t>
      </w:r>
      <w:r w:rsidR="0046780E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C87E13">
        <w:rPr>
          <w:rFonts w:ascii="Angsana New" w:hAnsi="Angsana New"/>
          <w:i/>
          <w:iCs/>
          <w:sz w:val="30"/>
          <w:szCs w:val="30"/>
          <w:cs/>
        </w:rPr>
        <w:t>บริการ</w:t>
      </w:r>
    </w:p>
    <w:p w14:paraId="723178ED" w14:textId="77777777" w:rsidR="00F45670" w:rsidRPr="008E70ED" w:rsidRDefault="00F45670" w:rsidP="00F4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EF8FE07" w14:textId="77777777" w:rsidR="00F45670" w:rsidRPr="00590D9D" w:rsidRDefault="00F45670" w:rsidP="00F45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0D9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90D9D">
        <w:rPr>
          <w:rFonts w:ascii="Angsana New" w:hAnsi="Angsana New"/>
          <w:sz w:val="30"/>
          <w:szCs w:val="30"/>
        </w:rPr>
        <w:t xml:space="preserve"> </w:t>
      </w:r>
      <w:r w:rsidRPr="00590D9D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1363BF7" w14:textId="77777777" w:rsidR="00F45670" w:rsidRPr="008E70ED" w:rsidRDefault="00F45670" w:rsidP="00F4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8A76272" w14:textId="2E26F577" w:rsidR="00F45670" w:rsidRPr="00590D9D" w:rsidRDefault="00F45670" w:rsidP="00F45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0D9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085">
        <w:rPr>
          <w:rFonts w:ascii="Angsana New" w:hAnsi="Angsana New" w:hint="cs"/>
          <w:sz w:val="30"/>
          <w:szCs w:val="30"/>
          <w:cs/>
        </w:rPr>
        <w:t>เมื่อได้</w:t>
      </w:r>
      <w:r w:rsidR="006D1C65">
        <w:rPr>
          <w:rFonts w:ascii="Angsana New" w:hAnsi="Angsana New" w:hint="cs"/>
          <w:sz w:val="30"/>
          <w:szCs w:val="30"/>
          <w:cs/>
        </w:rPr>
        <w:t>ให้บริการ</w:t>
      </w:r>
      <w:r w:rsidRPr="00590D9D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878A8F3" w14:textId="77777777" w:rsidR="00F45670" w:rsidRPr="008E70ED" w:rsidRDefault="00F45670" w:rsidP="00F4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AB0567" w14:textId="0BBE7AE5" w:rsidR="00F45670" w:rsidRDefault="00F45670" w:rsidP="00DB78E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20E2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="009B15A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20E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กลุ่มบริษัทบันทึกสินค้าและบริการแยกจากกัน หากสินค้าและบริการดังกล่าวแตกต่างกัน</w:t>
      </w:r>
      <w:r w:rsidRPr="00EF20E2">
        <w:rPr>
          <w:rFonts w:asciiTheme="majorBidi" w:hAnsiTheme="majorBidi" w:cstheme="majorBidi"/>
          <w:sz w:val="30"/>
          <w:szCs w:val="30"/>
          <w:lang w:val="en-GB"/>
        </w:rPr>
        <w:t xml:space="preserve"> (</w:t>
      </w:r>
      <w:r w:rsidRPr="00EF20E2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</w:t>
      </w:r>
      <w:r w:rsidRPr="00D00085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ได้รับประโยชน์จากสินค้าหรือบริการนั้น</w:t>
      </w:r>
      <w:r w:rsidRPr="00D00085">
        <w:rPr>
          <w:rFonts w:asciiTheme="majorBidi" w:hAnsiTheme="majorBidi" w:cstheme="majorBidi"/>
          <w:spacing w:val="-4"/>
          <w:sz w:val="30"/>
          <w:szCs w:val="30"/>
          <w:lang w:val="en-GB"/>
        </w:rPr>
        <w:t>)</w:t>
      </w:r>
      <w:r w:rsidRPr="00D00085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</w:t>
      </w:r>
      <w:r w:rsidRPr="00EF20E2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</w:t>
      </w:r>
      <w:r w:rsidRPr="00EF20E2">
        <w:rPr>
          <w:rFonts w:asciiTheme="majorBidi" w:hAnsiTheme="majorBidi" w:cstheme="majorBidi"/>
          <w:color w:val="000000"/>
          <w:sz w:val="30"/>
          <w:szCs w:val="30"/>
          <w:cs/>
        </w:rPr>
        <w:t>และบริการเป็นเอกเทศแยกต่างหาก</w:t>
      </w:r>
    </w:p>
    <w:p w14:paraId="76286A42" w14:textId="10AFD743" w:rsidR="0046780E" w:rsidRDefault="0046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7FB0B6B" w14:textId="2DFDA179" w:rsidR="006712BC" w:rsidRPr="00623946" w:rsidRDefault="006712BC" w:rsidP="0067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6712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712BC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24F20142" w14:textId="77777777" w:rsidR="006712BC" w:rsidRPr="008E70ED" w:rsidRDefault="006712BC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26FE57" w14:textId="77777777" w:rsidR="0081743E" w:rsidRPr="008A5A08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  <w:r w:rsidR="00724F27" w:rsidRPr="008A5A08">
        <w:rPr>
          <w:rFonts w:ascii="Angsana New" w:hAnsi="Angsana New" w:cs="Angsana New"/>
          <w:sz w:val="30"/>
          <w:szCs w:val="30"/>
          <w:cs/>
        </w:rPr>
        <w:t>และส่วนลดตามปริมาณ</w:t>
      </w:r>
    </w:p>
    <w:p w14:paraId="717B7806" w14:textId="28B86D13" w:rsidR="00976814" w:rsidRDefault="00976814" w:rsidP="0069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4BEB9AC" w14:textId="77777777" w:rsidR="0081743E" w:rsidRPr="008A5A08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การขายสินค้าและให้บริการ</w:t>
      </w:r>
    </w:p>
    <w:p w14:paraId="23E5BC60" w14:textId="77777777" w:rsidR="0081743E" w:rsidRPr="008E70ED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786DE4" w14:textId="77777777" w:rsidR="0081743E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ป็นรายได้ในกำไรหรือขาดทุนเมื่อกลุ่มบริษัทได้โอนความเสี่ยงและผลตอบแทน</w:t>
      </w:r>
      <w:r w:rsidR="006712B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ที่เป็นสาระสำคัญของความเป็นเจ้าของสินค้าให้กับผู้ซื้อแล้ว กลุ่มบริษัทจะไม่รับรู้รายได้หากกลุ่มบริษัทยังมี      </w:t>
      </w:r>
      <w:r w:rsidR="006712B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การควบคุมหรือบริหารสินค้าที่ขายไปแล้วนั้นหรือมีความไม่แน่นอนที่มีสาระสำคัญในการ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 จากการให้บริการรับรู้เมื่อมีการให้บริการ</w:t>
      </w:r>
    </w:p>
    <w:p w14:paraId="0A1C9474" w14:textId="77777777" w:rsidR="00F45670" w:rsidRPr="008A5A08" w:rsidRDefault="00F45670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77EAB4" w14:textId="77777777" w:rsidR="00F45670" w:rsidRPr="008A5A08" w:rsidRDefault="00F45670" w:rsidP="00F45670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รายได้ค่าเช่า</w:t>
      </w:r>
    </w:p>
    <w:p w14:paraId="6473B695" w14:textId="77777777" w:rsidR="0081743E" w:rsidRPr="008A5A08" w:rsidRDefault="0081743E" w:rsidP="00F456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48B959EB" w14:textId="464CC359" w:rsidR="00F45670" w:rsidRDefault="00816CC4" w:rsidP="00B72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23946">
        <w:rPr>
          <w:rFonts w:asciiTheme="majorBidi" w:hAnsiTheme="majorBidi" w:cstheme="majorBidi"/>
          <w:sz w:val="30"/>
          <w:szCs w:val="30"/>
        </w:rPr>
        <w:t xml:space="preserve">  </w:t>
      </w:r>
      <w:r w:rsidRPr="00623946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9EF0DD8" w14:textId="77777777" w:rsidR="00976814" w:rsidRDefault="00976814" w:rsidP="00B72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B5AD3" w14:textId="77777777" w:rsidR="00F45670" w:rsidRPr="008A5A08" w:rsidRDefault="00F45670" w:rsidP="00F45670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รายได้จากการลงทุน</w:t>
      </w:r>
    </w:p>
    <w:p w14:paraId="73980AF2" w14:textId="77777777" w:rsidR="001732C5" w:rsidRPr="00F45670" w:rsidRDefault="001732C5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AE8CBE5" w14:textId="6099BA46" w:rsidR="00F45670" w:rsidRPr="00F45670" w:rsidRDefault="00F45670" w:rsidP="00F456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5670">
        <w:rPr>
          <w:rFonts w:ascii="Angsana New" w:hAnsi="Angsana New" w:cs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C50D26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F45670">
        <w:rPr>
          <w:rFonts w:ascii="Angsana New" w:hAnsi="Angsana New" w:cs="Angsana New"/>
          <w:sz w:val="30"/>
          <w:szCs w:val="30"/>
          <w:cs/>
        </w:rPr>
        <w:t>ตามเกณฑ์คงค้าง</w:t>
      </w:r>
    </w:p>
    <w:p w14:paraId="3FE2CBE9" w14:textId="77777777" w:rsidR="0081743E" w:rsidRPr="008A5A08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B57A90" w14:textId="77777777" w:rsidR="00C71901" w:rsidRPr="008A5A08" w:rsidRDefault="00C71901" w:rsidP="00C71901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1F2BED1C" w14:textId="77777777" w:rsidR="00C71901" w:rsidRPr="008A5A08" w:rsidRDefault="00C71901" w:rsidP="00C719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3341C51" w14:textId="77777777" w:rsidR="00C71901" w:rsidRDefault="00C71901" w:rsidP="00C719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pacing w:val="-3"/>
          <w:sz w:val="30"/>
          <w:szCs w:val="30"/>
          <w:cs/>
        </w:rPr>
        <w:t>ดอกเบี้ย</w:t>
      </w:r>
      <w:r w:rsidR="001732C5" w:rsidRPr="008A5A08">
        <w:rPr>
          <w:rFonts w:ascii="Angsana New" w:hAnsi="Angsana New" w:cs="Angsana New"/>
          <w:spacing w:val="-3"/>
          <w:sz w:val="30"/>
          <w:szCs w:val="30"/>
          <w:cs/>
        </w:rPr>
        <w:t>จ่าย</w:t>
      </w:r>
      <w:r w:rsidR="00BC7B72" w:rsidRPr="008A5A08">
        <w:rPr>
          <w:rFonts w:ascii="Angsana New" w:hAnsi="Angsana New" w:cs="Angsana New"/>
          <w:spacing w:val="-3"/>
          <w:sz w:val="30"/>
          <w:szCs w:val="30"/>
          <w:cs/>
        </w:rPr>
        <w:t>และค่าใช้จ่ายในทำนองเดียวกันบันทึก</w:t>
      </w:r>
      <w:r w:rsidR="001732C5" w:rsidRPr="008A5A08">
        <w:rPr>
          <w:rFonts w:ascii="Angsana New" w:hAnsi="Angsana New" w:cs="Angsana New"/>
          <w:spacing w:val="-3"/>
          <w:sz w:val="30"/>
          <w:szCs w:val="30"/>
          <w:cs/>
        </w:rPr>
        <w:t>ในกำไรหรือขา</w:t>
      </w:r>
      <w:r w:rsidR="00594914">
        <w:rPr>
          <w:rFonts w:ascii="Angsana New" w:hAnsi="Angsana New" w:cs="Angsana New" w:hint="cs"/>
          <w:spacing w:val="-3"/>
          <w:sz w:val="30"/>
          <w:szCs w:val="30"/>
          <w:cs/>
        </w:rPr>
        <w:t>ด</w:t>
      </w:r>
      <w:r w:rsidR="001732C5" w:rsidRPr="008A5A08">
        <w:rPr>
          <w:rFonts w:ascii="Angsana New" w:hAnsi="Angsana New" w:cs="Angsana New"/>
          <w:spacing w:val="-3"/>
          <w:sz w:val="30"/>
          <w:szCs w:val="30"/>
          <w:cs/>
        </w:rPr>
        <w:t>ทุน</w:t>
      </w:r>
      <w:r w:rsidR="00BC7B72" w:rsidRPr="008A5A08">
        <w:rPr>
          <w:rFonts w:ascii="Angsana New" w:hAnsi="Angsana New" w:cs="Angsana New"/>
          <w:spacing w:val="-3"/>
          <w:sz w:val="30"/>
          <w:szCs w:val="30"/>
          <w:cs/>
        </w:rPr>
        <w:t xml:space="preserve">ในงวดที่ค่าใช้จ่ายดังกล่าวเกิดขึ้น </w:t>
      </w:r>
      <w:r w:rsidR="001732C5" w:rsidRPr="008A5A08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D6DD80F" w14:textId="643EA181" w:rsidR="00C71901" w:rsidRDefault="00C71901" w:rsidP="00C719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C6BD76" w14:textId="505F2B69" w:rsidR="00976814" w:rsidRDefault="00976814" w:rsidP="00C719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123616" w14:textId="77777777" w:rsidR="00976814" w:rsidRPr="008A5A08" w:rsidRDefault="00976814" w:rsidP="00693D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A06B4E0" w14:textId="77777777" w:rsidR="003306DA" w:rsidRPr="008A5A08" w:rsidRDefault="003306DA" w:rsidP="003306DA">
      <w:pPr>
        <w:pStyle w:val="Heading8"/>
        <w:numPr>
          <w:ilvl w:val="1"/>
          <w:numId w:val="9"/>
        </w:num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สัญญาเช่าดำเนินงาน </w:t>
      </w:r>
    </w:p>
    <w:p w14:paraId="6E55F846" w14:textId="77777777" w:rsidR="003306DA" w:rsidRPr="008A5A08" w:rsidRDefault="003306DA" w:rsidP="0033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227BDB" w14:textId="77777777" w:rsidR="003306DA" w:rsidRPr="008A5A08" w:rsidRDefault="003306DA" w:rsidP="0033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14:paraId="271B7AB1" w14:textId="77777777" w:rsidR="00976814" w:rsidRPr="008A5A08" w:rsidRDefault="00976814" w:rsidP="0033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75F91D" w14:textId="77777777" w:rsidR="003306DA" w:rsidRPr="008A5A08" w:rsidRDefault="004C2B3E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8A5A08">
        <w:rPr>
          <w:rFonts w:ascii="Angsana New" w:hAnsi="Angsana New" w:cs="Angsana New"/>
          <w:iCs/>
          <w:sz w:val="30"/>
          <w:szCs w:val="30"/>
          <w:cs/>
        </w:rPr>
        <w:t>การประเมิน</w:t>
      </w:r>
      <w:r w:rsidR="000607CE" w:rsidRPr="008A5A08">
        <w:rPr>
          <w:rFonts w:ascii="Angsana New" w:hAnsi="Angsana New" w:cs="Angsana New"/>
          <w:iCs/>
          <w:sz w:val="30"/>
          <w:szCs w:val="30"/>
          <w:cs/>
        </w:rPr>
        <w:t>ว่าข้อตกลงประกอบด้วยสัญญาเช่าหรือไม่</w:t>
      </w:r>
    </w:p>
    <w:p w14:paraId="70E2B3BC" w14:textId="77777777" w:rsidR="003306DA" w:rsidRPr="008A5A08" w:rsidRDefault="003306DA" w:rsidP="0033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44162A35" w14:textId="77777777" w:rsidR="003306DA" w:rsidRPr="008A5A08" w:rsidRDefault="003306DA" w:rsidP="004E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="00FC199A" w:rsidRPr="008A5A08">
        <w:rPr>
          <w:rFonts w:ascii="Angsana New" w:eastAsia="Calibri" w:hAnsi="Angsana New" w:cs="Angsana New"/>
          <w:sz w:val="30"/>
          <w:szCs w:val="30"/>
          <w:cs/>
        </w:rPr>
        <w:t xml:space="preserve">          </w:t>
      </w:r>
      <w:r w:rsidR="00960C6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</w:t>
      </w:r>
      <w:r w:rsidR="00FC199A" w:rsidRPr="008A5A0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และข้อตกลงนั้นจะนำไปสู่สิทธิในการใช้สินทรัพย์ ถ้าทำให้</w:t>
      </w:r>
      <w:r w:rsidR="00FC199A" w:rsidRPr="008A5A08">
        <w:rPr>
          <w:rFonts w:ascii="Angsana New" w:eastAsia="Calibri" w:hAnsi="Angsana New" w:cs="Angsana New"/>
          <w:sz w:val="30"/>
          <w:szCs w:val="30"/>
          <w:cs/>
        </w:rPr>
        <w:t xml:space="preserve">          </w:t>
      </w:r>
      <w:r w:rsidR="00960C6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กลุ่มบริษัทมีสิทธิในการควบคุมการใช้สินทรัพย์ </w:t>
      </w:r>
    </w:p>
    <w:p w14:paraId="215E1749" w14:textId="77777777" w:rsidR="004E4889" w:rsidRPr="008A5A08" w:rsidRDefault="004E4889" w:rsidP="004E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1B011CE" w14:textId="06F3A03A" w:rsidR="003306DA" w:rsidRDefault="004E4889" w:rsidP="008E2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ณ วันที่เริ่มต้นข้อตกลง หรือ</w:t>
      </w:r>
      <w:r w:rsidR="003306DA" w:rsidRPr="008A5A08">
        <w:rPr>
          <w:rFonts w:ascii="Angsana New" w:hAnsi="Angsana New" w:cs="Angsana New"/>
          <w:sz w:val="30"/>
          <w:szCs w:val="30"/>
          <w:cs/>
        </w:rPr>
        <w:t>มีการประเมินข้อตกลงใหม่ กลุ่มบริษัทแยกค่าตอบแทนสำหรับสัญญาเช่าและ</w:t>
      </w:r>
      <w:r w:rsidR="0081693B" w:rsidRPr="008A5A08">
        <w:rPr>
          <w:rFonts w:ascii="Angsana New" w:hAnsi="Angsana New" w:cs="Angsana New"/>
          <w:sz w:val="30"/>
          <w:szCs w:val="30"/>
        </w:rPr>
        <w:t xml:space="preserve">        </w:t>
      </w:r>
      <w:r w:rsidR="00960C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06DA" w:rsidRPr="008A5A08">
        <w:rPr>
          <w:rFonts w:ascii="Angsana New" w:hAnsi="Angsana New" w:cs="Angsana New"/>
          <w:sz w:val="30"/>
          <w:szCs w:val="30"/>
          <w:cs/>
        </w:rPr>
        <w:t>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</w:t>
      </w:r>
      <w:r w:rsidR="00FC199A" w:rsidRPr="008A5A08">
        <w:rPr>
          <w:rFonts w:ascii="Angsana New" w:hAnsi="Angsana New" w:cs="Angsana New"/>
          <w:sz w:val="30"/>
          <w:szCs w:val="30"/>
          <w:cs/>
        </w:rPr>
        <w:t>ำนวนดังกล่าวได้อย่างน่าเชื่อถือ</w:t>
      </w:r>
      <w:r w:rsidR="003306DA" w:rsidRPr="008A5A08">
        <w:rPr>
          <w:rFonts w:ascii="Angsana New" w:hAnsi="Angsana New" w:cs="Angsana New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FC199A" w:rsidRPr="008A5A08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4B5684EC" w14:textId="77777777" w:rsidR="00976814" w:rsidRPr="008A5A08" w:rsidRDefault="00976814" w:rsidP="008E2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90D8A6" w14:textId="77777777" w:rsidR="00E92B3F" w:rsidRPr="008A5A08" w:rsidRDefault="00E92B3F" w:rsidP="00E92B3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8A5A08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6"/>
          <w:szCs w:val="26"/>
        </w:rPr>
      </w:pPr>
    </w:p>
    <w:p w14:paraId="47AF3F80" w14:textId="77777777" w:rsidR="00E92B3F" w:rsidRPr="008A5A08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923E499" w14:textId="77777777" w:rsidR="00E92B3F" w:rsidRPr="008A5A08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6"/>
          <w:szCs w:val="26"/>
        </w:rPr>
      </w:pPr>
    </w:p>
    <w:p w14:paraId="610585EA" w14:textId="77777777" w:rsidR="00E92B3F" w:rsidRPr="008A5A08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</w:t>
      </w:r>
      <w:r w:rsidR="00C64AD9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A5A08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2BEF5506" w14:textId="28A92BB1" w:rsidR="0046780E" w:rsidRDefault="0046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179D9A0E" w14:textId="528DF307" w:rsidR="00E92B3F" w:rsidRPr="008A5A08" w:rsidRDefault="00E92B3F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8A5A08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ชั่วคราวต่อไปนี้ </w:t>
      </w:r>
      <w:r w:rsidR="0046780E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276157">
        <w:rPr>
          <w:rFonts w:ascii="Angsana New" w:hAnsi="Angsana New" w:cs="Angsana New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</w:t>
      </w:r>
      <w:r w:rsidRPr="008A5A08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42BBA85" w14:textId="77777777" w:rsidR="00C64AD9" w:rsidRPr="00FB2EBA" w:rsidRDefault="00C64AD9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6C9F32F7" w14:textId="77777777" w:rsidR="00E92B3F" w:rsidRPr="008A5A08" w:rsidRDefault="001876E1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8A5A08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27325D7" w14:textId="77777777" w:rsidR="00F354CF" w:rsidRPr="00FB2EBA" w:rsidRDefault="00F354CF" w:rsidP="00F354CF">
      <w:pPr>
        <w:pStyle w:val="BodyText"/>
        <w:spacing w:after="0"/>
        <w:ind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067F898B" w14:textId="77777777" w:rsidR="00E92B3F" w:rsidRPr="008A5A08" w:rsidRDefault="00E92B3F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5CC4434" w14:textId="77777777" w:rsidR="00E92B3F" w:rsidRPr="00FB2EBA" w:rsidRDefault="00E92B3F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8616D42" w14:textId="6F6A29C5" w:rsidR="00E92B3F" w:rsidRPr="00CD220A" w:rsidRDefault="00E92B3F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D220A">
        <w:rPr>
          <w:rFonts w:ascii="Angsana New" w:hAnsi="Angsana New" w:cs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CD220A" w:rsidRPr="00CD220A">
        <w:rPr>
          <w:rFonts w:ascii="Angsana New" w:hAnsi="Angsana New" w:cs="Angsana New"/>
          <w:sz w:val="30"/>
          <w:szCs w:val="30"/>
        </w:rPr>
        <w:br/>
      </w:r>
      <w:r w:rsidRPr="00CD220A">
        <w:rPr>
          <w:rFonts w:ascii="Angsana New" w:hAnsi="Angsana New" w:cs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</w:t>
      </w:r>
      <w:r w:rsidR="00C64AD9" w:rsidRPr="00CD220A">
        <w:rPr>
          <w:rFonts w:ascii="Angsana New" w:hAnsi="Angsana New" w:cs="Angsana New"/>
          <w:sz w:val="30"/>
          <w:szCs w:val="30"/>
          <w:cs/>
        </w:rPr>
        <w:t>กฏหมายภาษี</w:t>
      </w:r>
      <w:r w:rsidRPr="00CD220A">
        <w:rPr>
          <w:rFonts w:ascii="Angsana New" w:hAnsi="Angsana New" w:cs="Angsana New"/>
          <w:sz w:val="30"/>
          <w:szCs w:val="30"/>
          <w:cs/>
        </w:rPr>
        <w:t>และ</w:t>
      </w:r>
      <w:r w:rsidR="00BC2785">
        <w:rPr>
          <w:rFonts w:ascii="Angsana New" w:hAnsi="Angsana New" w:cs="Angsana New" w:hint="cs"/>
          <w:sz w:val="30"/>
          <w:szCs w:val="30"/>
          <w:cs/>
        </w:rPr>
        <w:t>จาก</w:t>
      </w:r>
      <w:r w:rsidRPr="00CD220A">
        <w:rPr>
          <w:rFonts w:ascii="Angsana New" w:hAnsi="Angsana New" w:cs="Angsana New"/>
          <w:sz w:val="30"/>
          <w:szCs w:val="30"/>
          <w:cs/>
        </w:rPr>
        <w:t>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="00C64AD9" w:rsidRPr="00CD220A">
        <w:rPr>
          <w:rFonts w:ascii="Angsana New" w:hAnsi="Angsana New" w:cs="Angsana New"/>
          <w:sz w:val="30"/>
          <w:szCs w:val="30"/>
        </w:rPr>
        <w:t xml:space="preserve"> </w:t>
      </w:r>
      <w:r w:rsidRPr="00CD220A">
        <w:rPr>
          <w:rFonts w:ascii="Angsana New" w:hAnsi="Angsana New" w:cs="Angsana New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CD220A" w:rsidRPr="00CD220A">
        <w:rPr>
          <w:rFonts w:ascii="Angsana New" w:hAnsi="Angsana New" w:cs="Angsana New"/>
          <w:sz w:val="30"/>
          <w:szCs w:val="30"/>
        </w:rPr>
        <w:br/>
      </w:r>
      <w:r w:rsidRPr="00CD220A">
        <w:rPr>
          <w:rFonts w:ascii="Angsana New" w:hAnsi="Angsana New" w:cs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CA96C2B" w14:textId="77777777" w:rsidR="00E92B3F" w:rsidRPr="00FB2EBA" w:rsidRDefault="00E92B3F" w:rsidP="00E92B3F">
      <w:pPr>
        <w:pStyle w:val="BodyText"/>
        <w:ind w:left="540" w:right="27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p w14:paraId="0AA79CBE" w14:textId="77777777" w:rsidR="00E92B3F" w:rsidRPr="008A5A08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="00DD0527" w:rsidRPr="008A5A08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8A5A08">
        <w:rPr>
          <w:rFonts w:ascii="Angsana New" w:hAnsi="Angsana New" w:cs="Angsana New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</w:p>
    <w:p w14:paraId="5B34E6E2" w14:textId="77777777" w:rsidR="00E92B3F" w:rsidRPr="00FB2EBA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78A5F58" w14:textId="5D9611DD" w:rsidR="00E92B3F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8A5A08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8A5A08">
        <w:rPr>
          <w:rFonts w:ascii="Angsana New" w:hAnsi="Angsana New" w:cs="Angsana New"/>
          <w:sz w:val="30"/>
          <w:szCs w:val="30"/>
          <w:cs/>
        </w:rPr>
        <w:t>าว</w:t>
      </w:r>
      <w:r w:rsidR="007855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55A3" w:rsidRPr="007855A3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064F5A">
        <w:rPr>
          <w:rFonts w:ascii="Angsana New" w:hAnsi="Angsana New" w:cs="Angsana New"/>
          <w:sz w:val="30"/>
          <w:szCs w:val="30"/>
        </w:rPr>
        <w:t xml:space="preserve">   </w:t>
      </w:r>
      <w:r w:rsidR="007855A3" w:rsidRPr="007855A3">
        <w:rPr>
          <w:rFonts w:ascii="Angsana New" w:hAnsi="Angsana New" w:cs="Angsana New" w:hint="cs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7855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8A5A0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8A5A08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</w:p>
    <w:p w14:paraId="52159D08" w14:textId="77777777" w:rsidR="00E81431" w:rsidRPr="008A5A08" w:rsidRDefault="00E81431" w:rsidP="00BC7B72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236160C" w14:textId="77777777" w:rsidR="00E81431" w:rsidRPr="008A5A08" w:rsidRDefault="00E81431" w:rsidP="00E81431">
      <w:pPr>
        <w:pStyle w:val="AccPolicyHeading"/>
        <w:rPr>
          <w:i w:val="0"/>
          <w:iCs w:val="0"/>
          <w:cs/>
        </w:rPr>
      </w:pPr>
    </w:p>
    <w:p w14:paraId="0FF8918B" w14:textId="77777777" w:rsidR="00E81431" w:rsidRDefault="00E81431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8A5A08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ด้วยจำนวนหุ้นสามัญที่ออกจำหน่ายแล้วในระหว่างปีตามวิธีถัวเฉลี่ยถ่วงน้ำหนัก กำไรต่อหุ้นปรับลดคำนวณโดยการหารกำไรหรือขาดทุนของผู้ถือหุ้นสามัญที่ปรับปรุงด้วยจำนวนหุ้นสามัญที่ออกจำหน่ายแล้วในระหว่างปีตามวิธีถัวเฉลี่ยถ่วงน้ำหนักและผลกระทบของตราสารที่อาจเปลี่ยนเป็นหุ้นสามัญปรับลดทั้งหมด</w:t>
      </w:r>
    </w:p>
    <w:p w14:paraId="4DF44A67" w14:textId="77777777" w:rsidR="00BB0442" w:rsidRDefault="00BB0442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FD72125" w14:textId="77777777" w:rsidR="00BB0442" w:rsidRDefault="00BB0442" w:rsidP="00BB0442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B1F461B" w14:textId="77777777" w:rsidR="00BB0442" w:rsidRPr="00693D0C" w:rsidRDefault="00BB0442" w:rsidP="00BB0442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9D16675" w14:textId="77777777" w:rsidR="00BB0442" w:rsidRDefault="00BB0442" w:rsidP="00BB0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0442">
        <w:rPr>
          <w:rFonts w:ascii="Angsana New" w:hAnsi="Angsana New" w:cs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15458AA" w14:textId="77777777" w:rsidR="00BB0442" w:rsidRPr="00BB0442" w:rsidRDefault="00BB0442" w:rsidP="00BB0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DA5A81" w14:textId="77777777" w:rsidR="00E81431" w:rsidRPr="008A5A08" w:rsidRDefault="00E81431" w:rsidP="00BC7B72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2CF0486" w14:textId="77777777" w:rsidR="00E81431" w:rsidRPr="008A5A08" w:rsidRDefault="00E81431" w:rsidP="00E81431">
      <w:pPr>
        <w:pStyle w:val="AccPolicyHeading"/>
        <w:rPr>
          <w:cs/>
        </w:rPr>
      </w:pPr>
    </w:p>
    <w:p w14:paraId="5AED2D51" w14:textId="77777777" w:rsidR="003306DA" w:rsidRPr="008A5A08" w:rsidRDefault="00E81431" w:rsidP="00E81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7F075D0" w14:textId="77777777" w:rsidR="00063DE4" w:rsidRPr="008A5A08" w:rsidRDefault="00063DE4" w:rsidP="00E81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E480EF" w14:textId="5AED064A" w:rsidR="00063DE4" w:rsidRPr="008A5A08" w:rsidRDefault="00064F5A" w:rsidP="00063DE4">
      <w:pPr>
        <w:pStyle w:val="Heading1"/>
        <w:keepLines/>
        <w:numPr>
          <w:ilvl w:val="0"/>
          <w:numId w:val="3"/>
        </w:numPr>
        <w:shd w:val="clear" w:color="auto" w:fill="auto"/>
        <w:ind w:right="-45"/>
        <w:rPr>
          <w:rFonts w:ascii="Angsana New" w:hAnsi="Angsana New" w:cs="Angsana New"/>
          <w:u w:val="none"/>
          <w:cs/>
          <w:lang w:val="th-TH"/>
        </w:rPr>
      </w:pPr>
      <w:r>
        <w:rPr>
          <w:rFonts w:ascii="Angsana New" w:hAnsi="Angsana New" w:cs="Angsana New"/>
          <w:szCs w:val="30"/>
          <w:u w:val="none"/>
          <w:cs/>
          <w:lang w:val="th-TH"/>
        </w:rPr>
        <w:br w:type="page"/>
      </w:r>
      <w:r w:rsidR="00063DE4" w:rsidRPr="008A5A08">
        <w:rPr>
          <w:rFonts w:ascii="Angsana New" w:hAnsi="Angsana New" w:cs="Angsana New"/>
          <w:szCs w:val="30"/>
          <w:u w:val="none"/>
          <w:cs/>
          <w:lang w:val="th-TH"/>
        </w:rPr>
        <w:t>การ</w:t>
      </w:r>
      <w:r w:rsidR="00936B2B" w:rsidRPr="008A5A08">
        <w:rPr>
          <w:rFonts w:ascii="Angsana New" w:hAnsi="Angsana New" w:cs="Angsana New"/>
          <w:szCs w:val="30"/>
          <w:u w:val="none"/>
          <w:cs/>
          <w:lang w:val="th-TH"/>
        </w:rPr>
        <w:t>รวมธุรกิจ</w:t>
      </w:r>
    </w:p>
    <w:p w14:paraId="5F331887" w14:textId="77777777" w:rsidR="00063DE4" w:rsidRPr="00791EF7" w:rsidRDefault="00063DE4" w:rsidP="00063DE4">
      <w:pPr>
        <w:rPr>
          <w:rFonts w:ascii="Angsana New" w:hAnsi="Angsana New" w:cs="Angsana New"/>
          <w:sz w:val="22"/>
          <w:szCs w:val="22"/>
        </w:rPr>
      </w:pPr>
    </w:p>
    <w:p w14:paraId="4640ECBA" w14:textId="77777777" w:rsidR="00E13DCE" w:rsidRPr="009D437C" w:rsidRDefault="00E13DCE" w:rsidP="00E13DCE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437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43C674CF" w14:textId="77777777" w:rsidR="00E13DCE" w:rsidRPr="00EF3DBB" w:rsidRDefault="00E13DCE" w:rsidP="00E13DCE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F7C0FDA" w14:textId="77777777" w:rsidR="00E13DCE" w:rsidRDefault="00E13DCE" w:rsidP="00E13DCE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EF7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</w:p>
    <w:p w14:paraId="4578F231" w14:textId="77777777" w:rsidR="00C210A8" w:rsidRPr="0040318C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F00D07" w14:textId="704F5AB7" w:rsidR="00C210A8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38C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738CC">
        <w:rPr>
          <w:rFonts w:ascii="Angsana New" w:hAnsi="Angsana New"/>
          <w:sz w:val="30"/>
          <w:szCs w:val="30"/>
        </w:rPr>
        <w:t xml:space="preserve">17 </w:t>
      </w:r>
      <w:r w:rsidRPr="000738C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738CC">
        <w:rPr>
          <w:rFonts w:ascii="Angsana New" w:hAnsi="Angsana New"/>
          <w:sz w:val="30"/>
          <w:szCs w:val="30"/>
        </w:rPr>
        <w:t xml:space="preserve">2562 </w:t>
      </w:r>
      <w:r w:rsidRPr="000738CC">
        <w:rPr>
          <w:rFonts w:ascii="Angsana New" w:hAnsi="Angsana New" w:hint="cs"/>
          <w:sz w:val="30"/>
          <w:szCs w:val="30"/>
          <w:cs/>
        </w:rPr>
        <w:t xml:space="preserve">กลุ่มบริษัทได้มาซึ่งอำนาจควบคุมในบริษัท ฟูด เบลสซิ่ง </w:t>
      </w:r>
      <w:r w:rsidRPr="000738CC">
        <w:rPr>
          <w:rFonts w:ascii="Angsana New" w:hAnsi="Angsana New"/>
          <w:sz w:val="30"/>
          <w:szCs w:val="30"/>
        </w:rPr>
        <w:t xml:space="preserve">(1988) </w:t>
      </w:r>
      <w:r w:rsidRPr="000738CC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(“เอฟบีซี”)</w:t>
      </w:r>
      <w:r w:rsidRPr="000738CC">
        <w:rPr>
          <w:rFonts w:ascii="Angsana New" w:hAnsi="Angsana New" w:hint="cs"/>
          <w:sz w:val="30"/>
          <w:szCs w:val="30"/>
          <w:cs/>
        </w:rPr>
        <w:t xml:space="preserve"> ซึ่งดำเนินธุรกิจผลิตและจำหน่ายผลิตภัณฑ์ซอสและเครื่องปรุงรส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ทั้งในประเทศและต่างประเทศ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</w:t>
      </w:r>
      <w:r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>จากผู้ถือหุ้นเดิม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1,800,000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ในราคาหุ้นละ </w:t>
      </w:r>
      <w:r w:rsidRPr="000738CC">
        <w:rPr>
          <w:rFonts w:ascii="Angsana New" w:hAnsi="Angsana New"/>
          <w:spacing w:val="-4"/>
          <w:sz w:val="30"/>
          <w:szCs w:val="30"/>
        </w:rPr>
        <w:t>155</w:t>
      </w:r>
      <w:r>
        <w:rPr>
          <w:rFonts w:ascii="Angsana New" w:hAnsi="Angsana New"/>
          <w:spacing w:val="-4"/>
          <w:sz w:val="30"/>
          <w:szCs w:val="30"/>
        </w:rPr>
        <w:t>.9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 (มูลค่าที่ตราไว้หุ้นละ 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100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บาท)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280.6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</w:t>
      </w:r>
      <w:r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Pr="000738CC">
        <w:rPr>
          <w:rFonts w:ascii="Angsana New" w:hAnsi="Angsana New"/>
          <w:sz w:val="30"/>
          <w:szCs w:val="30"/>
        </w:rPr>
        <w:t>100</w:t>
      </w:r>
    </w:p>
    <w:p w14:paraId="2F581EE9" w14:textId="62A69102" w:rsidR="0048306E" w:rsidRDefault="0048306E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D5167" w14:textId="4A8773DF" w:rsidR="0048306E" w:rsidRPr="007C3205" w:rsidRDefault="0048306E" w:rsidP="0048306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3205">
        <w:rPr>
          <w:rFonts w:ascii="Angsana New" w:hAnsi="Angsana New" w:cs="Angsana New" w:hint="cs"/>
          <w:sz w:val="30"/>
          <w:szCs w:val="30"/>
          <w:cs/>
        </w:rPr>
        <w:t xml:space="preserve">ในระหว่างปีนับตั้งแต่วันที่ซื้อกิจการจนถึงวันที่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31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C32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2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ธุรกิจดังกล่าวมีรายได้จำนวน </w:t>
      </w:r>
      <w:r w:rsidR="00765E8D">
        <w:rPr>
          <w:rFonts w:ascii="Angsana New" w:hAnsi="Angsana New" w:cs="Angsana New"/>
          <w:sz w:val="30"/>
          <w:szCs w:val="30"/>
        </w:rPr>
        <w:t>255.7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และกำไรสุทธิจำนวน </w:t>
      </w:r>
      <w:r w:rsidR="00765E8D">
        <w:rPr>
          <w:rFonts w:ascii="Angsana New" w:hAnsi="Angsana New" w:cs="Angsana New"/>
          <w:sz w:val="30"/>
          <w:szCs w:val="30"/>
        </w:rPr>
        <w:t>14.0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C32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จะมีรายได้จำนวน </w:t>
      </w:r>
      <w:r w:rsidR="00765E8D">
        <w:rPr>
          <w:rFonts w:ascii="Angsana New" w:hAnsi="Angsana New" w:cs="Angsana New"/>
          <w:sz w:val="30"/>
          <w:szCs w:val="30"/>
        </w:rPr>
        <w:t>442.2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และกำไรสุทธิสำหรับปีสิ้นสุดวันที่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31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C32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="00765E8D">
        <w:rPr>
          <w:rFonts w:ascii="Angsana New" w:hAnsi="Angsana New" w:cs="Angsana New"/>
          <w:sz w:val="30"/>
          <w:szCs w:val="30"/>
        </w:rPr>
        <w:t>24.2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ในการกำหนดมูลค่าดังกล่าวฝ่ายบริหารใช้ข้อสมมติในการปรับปรุงมูลค่ายุติธรรม โดยถือเสมือนว่าการซื้อธุรกิจที่เกิดขึ้นในระหว่างปีนั้นได้เกิดขึ้นตั้งแต่วันที่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C32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</w:p>
    <w:p w14:paraId="5330AD78" w14:textId="77777777" w:rsidR="00C210A8" w:rsidRPr="00C54CB9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D7BABF7" w14:textId="77777777" w:rsidR="00C210A8" w:rsidRPr="0040318C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18C"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40318C">
        <w:rPr>
          <w:rFonts w:ascii="Angsana New" w:hAnsi="Angsana New"/>
          <w:sz w:val="30"/>
          <w:szCs w:val="30"/>
        </w:rPr>
        <w:t xml:space="preserve">3 </w:t>
      </w:r>
      <w:r w:rsidRPr="0040318C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40318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40318C">
        <w:rPr>
          <w:rFonts w:ascii="Angsana New" w:hAnsi="Angsana New"/>
          <w:sz w:val="30"/>
          <w:szCs w:val="30"/>
        </w:rPr>
        <w:t xml:space="preserve">) </w:t>
      </w:r>
      <w:r w:rsidRPr="0040318C">
        <w:rPr>
          <w:rFonts w:ascii="Angsana New" w:hAnsi="Angsana New" w:hint="cs"/>
          <w:sz w:val="30"/>
          <w:szCs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szCs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  <w:szCs w:val="30"/>
        </w:rPr>
        <w:t xml:space="preserve"> </w:t>
      </w:r>
      <w:r w:rsidRPr="0040318C">
        <w:rPr>
          <w:rFonts w:ascii="Angsana New" w:hAnsi="Angsana New" w:hint="cs"/>
          <w:sz w:val="30"/>
          <w:szCs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14:paraId="5C80CE43" w14:textId="77777777" w:rsidR="00C210A8" w:rsidRPr="00C54CB9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75CEA2" w14:textId="77777777" w:rsidR="00C210A8" w:rsidRPr="000E2387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สิ่งตอบแทนที่โอนให้</w:t>
      </w:r>
    </w:p>
    <w:p w14:paraId="46850514" w14:textId="77777777" w:rsidR="00C210A8" w:rsidRPr="000E2387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210A8" w:rsidRPr="000E2387" w14:paraId="309F7C11" w14:textId="77777777" w:rsidTr="00C210A8">
        <w:trPr>
          <w:trHeight w:val="20"/>
        </w:trPr>
        <w:tc>
          <w:tcPr>
            <w:tcW w:w="7830" w:type="dxa"/>
            <w:vAlign w:val="bottom"/>
          </w:tcPr>
          <w:p w14:paraId="78209D24" w14:textId="77777777" w:rsidR="00C210A8" w:rsidRPr="000E2387" w:rsidRDefault="00C210A8" w:rsidP="00C2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63955DB" w14:textId="77777777" w:rsidR="00C210A8" w:rsidRPr="000E2387" w:rsidRDefault="00C210A8" w:rsidP="00C21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0A8" w:rsidRPr="000E2387" w14:paraId="20105D77" w14:textId="77777777" w:rsidTr="00C210A8">
        <w:trPr>
          <w:trHeight w:val="20"/>
        </w:trPr>
        <w:tc>
          <w:tcPr>
            <w:tcW w:w="7830" w:type="dxa"/>
            <w:vAlign w:val="bottom"/>
          </w:tcPr>
          <w:p w14:paraId="716752EB" w14:textId="77777777" w:rsidR="00C210A8" w:rsidRPr="000E2387" w:rsidRDefault="00C210A8" w:rsidP="00C2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3E4EACC" w14:textId="77777777" w:rsidR="00C210A8" w:rsidRPr="000E2387" w:rsidRDefault="00C210A8" w:rsidP="00C21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280,556</w:t>
            </w:r>
          </w:p>
        </w:tc>
      </w:tr>
      <w:tr w:rsidR="00C210A8" w:rsidRPr="000E2387" w14:paraId="7A194CBC" w14:textId="77777777" w:rsidTr="00C210A8">
        <w:trPr>
          <w:trHeight w:val="20"/>
        </w:trPr>
        <w:tc>
          <w:tcPr>
            <w:tcW w:w="7830" w:type="dxa"/>
            <w:vAlign w:val="bottom"/>
          </w:tcPr>
          <w:p w14:paraId="2EDE7167" w14:textId="77777777" w:rsidR="00C210A8" w:rsidRPr="000E2387" w:rsidRDefault="00C210A8" w:rsidP="00C2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147B9" w14:textId="77777777" w:rsidR="00C210A8" w:rsidRPr="000E2387" w:rsidRDefault="00C210A8" w:rsidP="00C21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280,556</w:t>
            </w:r>
          </w:p>
        </w:tc>
      </w:tr>
    </w:tbl>
    <w:p w14:paraId="37A1C1E8" w14:textId="63513B19" w:rsidR="00C210A8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52A9D" w14:textId="64509E87" w:rsidR="00A8241F" w:rsidRDefault="00A8241F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E848D" w14:textId="0A8FD118" w:rsidR="00A8241F" w:rsidRDefault="00A8241F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553E37" w14:textId="43409C2C" w:rsidR="00A8241F" w:rsidRDefault="00A8241F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415CF" w14:textId="37B5672A" w:rsidR="00A8241F" w:rsidRDefault="00A8241F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8B3A0" w14:textId="77777777" w:rsidR="00C210A8" w:rsidRPr="000E2387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สินทรัพย์ที่ได้มาที่ระบุได้และหนี้สินที่รับมา</w:t>
      </w:r>
    </w:p>
    <w:p w14:paraId="242FF2DE" w14:textId="77777777" w:rsidR="00C210A8" w:rsidRPr="000E2387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04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210A8" w:rsidRPr="000E2387" w14:paraId="17DA6B1C" w14:textId="77777777" w:rsidTr="002E072C">
        <w:trPr>
          <w:trHeight w:hRule="exact" w:val="360"/>
          <w:tblHeader/>
        </w:trPr>
        <w:tc>
          <w:tcPr>
            <w:tcW w:w="7830" w:type="dxa"/>
            <w:vAlign w:val="bottom"/>
          </w:tcPr>
          <w:p w14:paraId="5E84FE25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F16C6EE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0A8" w:rsidRPr="000E2387" w14:paraId="0B968BA4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314BD210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44C66ED4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44,063</w:t>
            </w:r>
          </w:p>
        </w:tc>
      </w:tr>
      <w:tr w:rsidR="00C210A8" w:rsidRPr="000E2387" w14:paraId="133FB2F1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2977D724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vAlign w:val="bottom"/>
          </w:tcPr>
          <w:p w14:paraId="75853B45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61,672</w:t>
            </w:r>
          </w:p>
        </w:tc>
      </w:tr>
      <w:tr w:rsidR="00C210A8" w:rsidRPr="000E2387" w14:paraId="4B8E9886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0DC0782F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14:paraId="2BCF5221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19EE"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</w:tr>
      <w:tr w:rsidR="00C210A8" w:rsidRPr="000E2387" w14:paraId="197B100B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387E3308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5C789864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33,419</w:t>
            </w:r>
          </w:p>
        </w:tc>
      </w:tr>
      <w:tr w:rsidR="00C210A8" w:rsidRPr="000E2387" w14:paraId="7C8AEF81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21233610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620" w:type="dxa"/>
          </w:tcPr>
          <w:p w14:paraId="5EDDC2E7" w14:textId="4099DE4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65E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331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E8D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E0220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210A8" w:rsidRPr="000E2387" w14:paraId="49B81E62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79133506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620" w:type="dxa"/>
          </w:tcPr>
          <w:p w14:paraId="70E62F79" w14:textId="4A36639A" w:rsidR="00C210A8" w:rsidRPr="00B331E0" w:rsidRDefault="00765E8D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</w:t>
            </w:r>
            <w:r w:rsidR="00664DC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15D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210A8" w:rsidRPr="000E2387" w14:paraId="70C079A6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37725EF5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39B1B02D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</w:tr>
      <w:tr w:rsidR="00C210A8" w:rsidRPr="000E2387" w14:paraId="4D8926DC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6CA1EE2E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1B3B506D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(45,417)</w:t>
            </w:r>
          </w:p>
        </w:tc>
      </w:tr>
      <w:tr w:rsidR="00C210A8" w:rsidRPr="000E2387" w14:paraId="62F43647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21A4A7C8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44C55FAD" w14:textId="15A97F43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5E8D">
              <w:rPr>
                <w:rFonts w:ascii="Angsana New" w:hAnsi="Angsana New" w:cs="Angsana New"/>
                <w:sz w:val="30"/>
                <w:szCs w:val="30"/>
              </w:rPr>
              <w:t>16,64</w:t>
            </w:r>
            <w:r w:rsidR="00915D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331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10A8" w:rsidRPr="000E2387" w14:paraId="445F0785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4DD3381B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</w:tcPr>
          <w:p w14:paraId="3B1C3661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(4,860)</w:t>
            </w:r>
          </w:p>
        </w:tc>
      </w:tr>
      <w:tr w:rsidR="00765E8D" w:rsidRPr="000E2387" w14:paraId="5451FEE8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0A9DC58F" w14:textId="65190F81" w:rsidR="00765E8D" w:rsidRPr="000E2387" w:rsidRDefault="00765E8D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61B0BD10" w14:textId="0E75373E" w:rsidR="00765E8D" w:rsidRPr="00B331E0" w:rsidRDefault="00765E8D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(7,19</w:t>
            </w:r>
            <w:r w:rsidR="00647D7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10A8" w:rsidRPr="000E2387" w14:paraId="53FED26E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0CB062D2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5CBBC2C" w14:textId="6F16CB32" w:rsidR="00C210A8" w:rsidRPr="00DB7723" w:rsidRDefault="00765E8D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219,7</w:t>
            </w:r>
            <w:r w:rsidR="00664D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</w:p>
        </w:tc>
      </w:tr>
      <w:tr w:rsidR="00C210A8" w:rsidRPr="000E2387" w14:paraId="6256F07B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71DB95C2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0D1E7A" w14:textId="7DD15338" w:rsidR="00C210A8" w:rsidRPr="00DB7723" w:rsidRDefault="00765E8D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</w:pPr>
            <w:r>
              <w:rPr>
                <w:rFonts w:ascii="Angsana New" w:hAnsi="Angsana New" w:cs="Angsana New"/>
                <w:sz w:val="30"/>
                <w:szCs w:val="30"/>
              </w:rPr>
              <w:t>60,76</w:t>
            </w:r>
            <w:r w:rsidR="00664DC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210A8" w:rsidRPr="000E2387" w14:paraId="53D86C53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3C54876F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C849E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280,556</w:t>
            </w:r>
          </w:p>
        </w:tc>
      </w:tr>
      <w:tr w:rsidR="00C210A8" w:rsidRPr="000E2387" w14:paraId="78A3F370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30C09E92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8900886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10A8" w:rsidRPr="000E2387" w14:paraId="35A84277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44BF0C12" w14:textId="77777777" w:rsidR="00C210A8" w:rsidRPr="000E2387" w:rsidRDefault="00C210A8" w:rsidP="002E07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</w:tcPr>
          <w:p w14:paraId="703ED618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44,063</w:t>
            </w:r>
          </w:p>
        </w:tc>
      </w:tr>
      <w:tr w:rsidR="00C210A8" w:rsidRPr="000E2387" w14:paraId="730E9AA2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130AB0DD" w14:textId="77777777" w:rsidR="00C210A8" w:rsidRPr="000E2387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2FDBC3" w14:textId="77777777" w:rsidR="00C210A8" w:rsidRPr="00B331E0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(280,556)</w:t>
            </w:r>
          </w:p>
        </w:tc>
      </w:tr>
      <w:tr w:rsidR="00C210A8" w:rsidRPr="00C54CB9" w14:paraId="382AE0F0" w14:textId="77777777" w:rsidTr="002E072C">
        <w:trPr>
          <w:trHeight w:hRule="exact" w:val="360"/>
        </w:trPr>
        <w:tc>
          <w:tcPr>
            <w:tcW w:w="7830" w:type="dxa"/>
            <w:vAlign w:val="bottom"/>
          </w:tcPr>
          <w:p w14:paraId="124F2E0B" w14:textId="77777777" w:rsidR="00C210A8" w:rsidRPr="00902B99" w:rsidRDefault="00C210A8" w:rsidP="002E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612C6" w14:textId="77777777" w:rsidR="00C210A8" w:rsidRPr="000E2387" w:rsidRDefault="00C210A8" w:rsidP="002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(236,493)</w:t>
            </w:r>
          </w:p>
        </w:tc>
      </w:tr>
    </w:tbl>
    <w:p w14:paraId="60043B11" w14:textId="77777777" w:rsidR="00C210A8" w:rsidRPr="000D3A04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0318C">
        <w:rPr>
          <w:rFonts w:ascii="Angsana New" w:hAnsi="Angsana New"/>
          <w:sz w:val="30"/>
          <w:szCs w:val="30"/>
        </w:rPr>
        <w:tab/>
      </w:r>
      <w:r w:rsidRPr="0040318C">
        <w:rPr>
          <w:rFonts w:ascii="Angsana New" w:hAnsi="Angsana New"/>
          <w:sz w:val="30"/>
          <w:szCs w:val="30"/>
        </w:rPr>
        <w:tab/>
      </w:r>
      <w:r w:rsidRPr="000D3A04">
        <w:rPr>
          <w:rFonts w:ascii="Angsana New" w:hAnsi="Angsana New"/>
          <w:sz w:val="30"/>
          <w:szCs w:val="30"/>
        </w:rPr>
        <w:tab/>
        <w:t xml:space="preserve">    </w:t>
      </w:r>
    </w:p>
    <w:p w14:paraId="1D5AF0E4" w14:textId="77777777" w:rsidR="00C210A8" w:rsidRDefault="00C210A8" w:rsidP="00E13DCE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E13DC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13DCE">
        <w:rPr>
          <w:rFonts w:ascii="Angsana New" w:hAnsi="Angsana New"/>
          <w:sz w:val="30"/>
          <w:szCs w:val="30"/>
        </w:rPr>
        <w:t>3</w:t>
      </w:r>
      <w:r w:rsidR="00E13DCE" w:rsidRPr="00BF7919">
        <w:rPr>
          <w:rFonts w:ascii="Angsana New" w:hAnsi="Angsana New"/>
          <w:sz w:val="30"/>
          <w:szCs w:val="30"/>
        </w:rPr>
        <w:t>1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13DCE" w:rsidRPr="00BF7919">
        <w:rPr>
          <w:rFonts w:ascii="Angsana New" w:hAnsi="Angsana New"/>
          <w:sz w:val="30"/>
          <w:szCs w:val="30"/>
        </w:rPr>
        <w:t>256</w:t>
      </w:r>
      <w:r w:rsidR="00E13DCE">
        <w:rPr>
          <w:rFonts w:ascii="Angsana New" w:hAnsi="Angsana New"/>
          <w:sz w:val="30"/>
          <w:szCs w:val="30"/>
        </w:rPr>
        <w:t>2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="00E13DCE">
        <w:rPr>
          <w:rFonts w:ascii="Angsana New" w:hAnsi="Angsana New" w:cs="Angsana New" w:hint="cs"/>
          <w:sz w:val="30"/>
          <w:szCs w:val="30"/>
          <w:cs/>
        </w:rPr>
        <w:t>ได้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>ประเมินมูลค่ายุติธรรมของสินทรัพย์สุทธิที่ซื้อ</w:t>
      </w:r>
      <w:r w:rsidR="00E13DCE">
        <w:rPr>
          <w:rFonts w:ascii="Angsana New" w:hAnsi="Angsana New" w:cs="Angsana New" w:hint="cs"/>
          <w:sz w:val="30"/>
          <w:szCs w:val="30"/>
          <w:cs/>
        </w:rPr>
        <w:t>เสร็จสิ้นแล้ว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>ตามมาตรฐาน</w:t>
      </w:r>
      <w:r w:rsidR="00E13DCE" w:rsidRPr="00021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การรายงานทางการเงินฉบับที่ </w:t>
      </w:r>
      <w:r w:rsidR="00E13DCE" w:rsidRPr="0002165D">
        <w:rPr>
          <w:rFonts w:ascii="Angsana New" w:hAnsi="Angsana New"/>
          <w:spacing w:val="-2"/>
          <w:sz w:val="30"/>
          <w:szCs w:val="30"/>
        </w:rPr>
        <w:t xml:space="preserve">3 </w:t>
      </w:r>
      <w:r w:rsidR="00E13DCE" w:rsidRPr="001F442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E13DCE" w:rsidRPr="00021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ปรับปรุง </w:t>
      </w:r>
      <w:r w:rsidR="00E13DCE" w:rsidRPr="0002165D">
        <w:rPr>
          <w:rFonts w:ascii="Angsana New" w:hAnsi="Angsana New"/>
          <w:spacing w:val="-2"/>
          <w:sz w:val="30"/>
          <w:szCs w:val="30"/>
        </w:rPr>
        <w:t>256</w:t>
      </w:r>
      <w:r w:rsidR="00E13DCE">
        <w:rPr>
          <w:rFonts w:ascii="Angsana New" w:hAnsi="Angsana New"/>
          <w:spacing w:val="-2"/>
          <w:sz w:val="30"/>
          <w:szCs w:val="30"/>
        </w:rPr>
        <w:t>1</w:t>
      </w:r>
      <w:r w:rsidR="00E13DCE" w:rsidRPr="0002165D">
        <w:rPr>
          <w:rFonts w:ascii="Angsana New" w:hAnsi="Angsana New"/>
          <w:spacing w:val="-2"/>
          <w:sz w:val="30"/>
          <w:szCs w:val="30"/>
        </w:rPr>
        <w:t xml:space="preserve">) </w:t>
      </w:r>
      <w:r w:rsidR="00E13DCE" w:rsidRPr="0002165D">
        <w:rPr>
          <w:rFonts w:ascii="Angsana New" w:hAnsi="Angsana New" w:cs="Angsana New" w:hint="cs"/>
          <w:spacing w:val="-2"/>
          <w:sz w:val="30"/>
          <w:szCs w:val="30"/>
          <w:cs/>
        </w:rPr>
        <w:t>อย่างไรก็ตามหากกลุ่มบริษัทได้รับข้อมูลใหม่เพิ่มเติมภายในหนึ่งปี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 xml:space="preserve">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</w:t>
      </w:r>
      <w:r w:rsidR="00E13DCE">
        <w:rPr>
          <w:rFonts w:ascii="Angsana New" w:hAnsi="Angsana New"/>
          <w:sz w:val="30"/>
          <w:szCs w:val="30"/>
        </w:rPr>
        <w:t xml:space="preserve">    </w:t>
      </w:r>
      <w:r w:rsidR="00E13DCE" w:rsidRPr="00BF7919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กลุ่มบริษัทจะทำการปรับปรุงมูลค่ายุติธรรมดังกล่าว หรือรับรู้สินทรัพย์หรือหนี้สินซึ่ง</w:t>
      </w:r>
      <w:r w:rsidR="00E13DCE" w:rsidRPr="00BF7919">
        <w:rPr>
          <w:rFonts w:ascii="Angsana New" w:hAnsi="Angsana New" w:cs="Angsana New" w:hint="cs"/>
          <w:spacing w:val="-4"/>
          <w:sz w:val="30"/>
          <w:szCs w:val="30"/>
          <w:cs/>
        </w:rPr>
        <w:t>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</w:p>
    <w:p w14:paraId="44D81C04" w14:textId="77777777" w:rsidR="00D976CB" w:rsidRDefault="00D976CB" w:rsidP="00E13DCE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1B7A058" w14:textId="77777777" w:rsidR="00D976CB" w:rsidRDefault="00D976CB" w:rsidP="00D976CB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114DC">
        <w:rPr>
          <w:rFonts w:ascii="Angsana New" w:hAnsi="Angsana New" w:cs="Angsana New" w:hint="cs"/>
          <w:i/>
          <w:iCs/>
          <w:sz w:val="30"/>
          <w:szCs w:val="30"/>
          <w:cs/>
        </w:rPr>
        <w:t>ค่าความนิยม</w:t>
      </w:r>
    </w:p>
    <w:p w14:paraId="6C8F101B" w14:textId="77777777" w:rsidR="00D976CB" w:rsidRPr="0002165D" w:rsidRDefault="00D976CB" w:rsidP="00D976CB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769C83B" w14:textId="568A5B4C" w:rsidR="00D976CB" w:rsidRDefault="00D976CB" w:rsidP="00D976CB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ปัจจัยที่ทำให้เกิดค่าความนิยมคือ ประโยชน์ที่จะได้รับจากการแลกเปลี่ยนความรู้และความเชี่ยวชาญระหว่างบุคลากร</w:t>
      </w:r>
      <w:r w:rsidR="00FB2EBA">
        <w:rPr>
          <w:rFonts w:ascii="Angsana New" w:hAnsi="Angsana New" w:cs="Angsana New" w:hint="cs"/>
          <w:sz w:val="30"/>
          <w:szCs w:val="30"/>
          <w:cs/>
        </w:rPr>
        <w:t>ซึ่งเป็นการเพิ่มประสิทธิภาพในการดำเนินธุรกิจของกลุ่มบร</w:t>
      </w:r>
      <w:r w:rsidR="002E072C">
        <w:rPr>
          <w:rFonts w:ascii="Angsana New" w:hAnsi="Angsana New" w:cs="Angsana New" w:hint="cs"/>
          <w:sz w:val="30"/>
          <w:szCs w:val="30"/>
          <w:cs/>
        </w:rPr>
        <w:t>ิษัท</w:t>
      </w:r>
      <w:r w:rsidR="00FB2EBA">
        <w:rPr>
          <w:rFonts w:ascii="Angsana New" w:hAnsi="Angsana New" w:cs="Angsana New" w:hint="cs"/>
          <w:sz w:val="30"/>
          <w:szCs w:val="30"/>
          <w:cs/>
        </w:rPr>
        <w:t>และการพัฒนาผลิตภัณฑ์</w:t>
      </w:r>
    </w:p>
    <w:p w14:paraId="72068879" w14:textId="7127FABD" w:rsidR="00A8241F" w:rsidRDefault="00A8241F" w:rsidP="00D976CB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EC7E99" w14:textId="77777777" w:rsidR="00A327AB" w:rsidRDefault="00A3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9A21C42" w14:textId="450AF882" w:rsidR="00FB2EBA" w:rsidRPr="00FB2EBA" w:rsidRDefault="00C210A8" w:rsidP="00FB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B2EBA">
        <w:rPr>
          <w:rFonts w:ascii="Angsana New" w:hAnsi="Angsana New" w:hint="cs"/>
          <w:i/>
          <w:iCs/>
          <w:sz w:val="30"/>
          <w:szCs w:val="30"/>
          <w:cs/>
        </w:rPr>
        <w:t>ต้นทุน</w:t>
      </w:r>
      <w:r w:rsidRPr="00FB2EBA">
        <w:rPr>
          <w:rFonts w:ascii="Angsana New" w:hAnsi="Angsana New"/>
          <w:i/>
          <w:iCs/>
          <w:sz w:val="30"/>
          <w:szCs w:val="30"/>
          <w:cs/>
        </w:rPr>
        <w:t>ที่เกี่ยวข้องกับการซื้อ</w:t>
      </w:r>
    </w:p>
    <w:p w14:paraId="712D9404" w14:textId="77777777" w:rsidR="007C3205" w:rsidRPr="000E796B" w:rsidRDefault="007C3205" w:rsidP="007C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</w:rPr>
      </w:pPr>
    </w:p>
    <w:p w14:paraId="755130B1" w14:textId="2CB14A1D" w:rsidR="00182B54" w:rsidRPr="008A5A08" w:rsidRDefault="00182B54" w:rsidP="00182B54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กลุ่มบริษัทมีค่าใช้จ่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ายที่เกี่ยวข้องกับการซื้อธุรกิจ</w:t>
      </w: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เป็นจำนวนรวมทั้งสิ้น </w:t>
      </w:r>
      <w:r>
        <w:rPr>
          <w:rFonts w:ascii="Angsana New" w:hAnsi="Angsana New" w:cs="Angsana New"/>
          <w:spacing w:val="2"/>
          <w:sz w:val="30"/>
          <w:szCs w:val="30"/>
        </w:rPr>
        <w:t>8.3</w:t>
      </w:r>
      <w:r w:rsidRPr="004B1F7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>ล้านบาท ซึ่งเป็นค่าใช้จ่ายเกี่ยวกับ</w:t>
      </w:r>
      <w:r>
        <w:rPr>
          <w:rFonts w:ascii="Angsana New" w:hAnsi="Angsana New" w:cs="Angsana New"/>
          <w:spacing w:val="2"/>
          <w:sz w:val="30"/>
          <w:szCs w:val="30"/>
        </w:rPr>
        <w:br/>
      </w:r>
      <w:r w:rsidRPr="006D1601">
        <w:rPr>
          <w:rFonts w:ascii="Angsana New" w:hAnsi="Angsana New" w:cs="Angsana New" w:hint="cs"/>
          <w:sz w:val="30"/>
          <w:szCs w:val="30"/>
          <w:cs/>
        </w:rPr>
        <w:t>ค่าที่ปรึกษากฎหมายภายนอกและค่าใช้จ่ายในการตรวจสอบสถานะทางการเงิน กลุ่มบริษัทได้บันทึกค่าใช้จ่ายดังกล่าวไว้ในบัญชีค่าใช้จ่ายในการบริหารในงบกำไรขาดทุนรวมสำหรับ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6D160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D16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</w:p>
    <w:p w14:paraId="347B0EBF" w14:textId="77777777" w:rsidR="00C210A8" w:rsidRPr="000E796B" w:rsidRDefault="00C210A8" w:rsidP="00C210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Cs w:val="18"/>
        </w:rPr>
      </w:pPr>
    </w:p>
    <w:p w14:paraId="4834036C" w14:textId="77777777" w:rsidR="00D976CB" w:rsidRPr="007C3205" w:rsidRDefault="00D976CB" w:rsidP="00D976CB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C3205">
        <w:rPr>
          <w:rFonts w:ascii="Angsana New" w:hAnsi="Angsana New" w:cs="Angsana New"/>
          <w:i/>
          <w:iCs/>
          <w:sz w:val="30"/>
          <w:szCs w:val="30"/>
        </w:rPr>
        <w:t>2561</w:t>
      </w:r>
    </w:p>
    <w:p w14:paraId="0E742A44" w14:textId="77777777" w:rsidR="00D976CB" w:rsidRPr="000E796B" w:rsidRDefault="00D976CB" w:rsidP="00D976CB">
      <w:pPr>
        <w:tabs>
          <w:tab w:val="clear" w:pos="454"/>
          <w:tab w:val="clear" w:pos="680"/>
          <w:tab w:val="left" w:pos="450"/>
        </w:tabs>
        <w:jc w:val="thaiDistribute"/>
        <w:rPr>
          <w:rFonts w:ascii="Angsana New" w:hAnsi="Angsana New" w:cs="Angsana New"/>
          <w:cs/>
        </w:rPr>
      </w:pPr>
    </w:p>
    <w:p w14:paraId="198638FD" w14:textId="2932434E" w:rsidR="00D976CB" w:rsidRPr="007C3205" w:rsidRDefault="00D976CB" w:rsidP="00D976CB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32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C3205">
        <w:rPr>
          <w:rFonts w:ascii="Angsana New" w:hAnsi="Angsana New" w:cs="Angsana New"/>
          <w:sz w:val="30"/>
          <w:szCs w:val="30"/>
        </w:rPr>
        <w:t>1</w:t>
      </w:r>
      <w:r w:rsidRPr="007C320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7C3205">
        <w:rPr>
          <w:rFonts w:ascii="Angsana New" w:hAnsi="Angsana New" w:cs="Angsana New"/>
          <w:sz w:val="30"/>
          <w:szCs w:val="30"/>
        </w:rPr>
        <w:t xml:space="preserve">2561 </w:t>
      </w:r>
      <w:r w:rsidRPr="007C3205">
        <w:rPr>
          <w:rFonts w:ascii="Angsana New" w:hAnsi="Angsana New" w:cs="Angsana New"/>
          <w:sz w:val="30"/>
          <w:szCs w:val="30"/>
          <w:cs/>
        </w:rPr>
        <w:t>บริษัท ไทยฟู้ดส์ เซอร์วิส แอนด์ ซัพพลาย จำกัด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/>
          <w:sz w:val="30"/>
          <w:szCs w:val="30"/>
          <w:cs/>
        </w:rPr>
        <w:t>ซึ่ง</w:t>
      </w:r>
      <w:r w:rsidRPr="007C3205">
        <w:rPr>
          <w:rFonts w:ascii="Angsana New" w:hAnsi="Angsana New" w:cs="Angsana New" w:hint="cs"/>
          <w:sz w:val="30"/>
          <w:szCs w:val="30"/>
          <w:cs/>
        </w:rPr>
        <w:t>เ</w:t>
      </w:r>
      <w:r w:rsidRPr="007C3205">
        <w:rPr>
          <w:rFonts w:ascii="Angsana New" w:hAnsi="Angsana New" w:cs="Angsana New"/>
          <w:sz w:val="30"/>
          <w:szCs w:val="30"/>
          <w:cs/>
        </w:rPr>
        <w:t xml:space="preserve">ป็นบริษัทย่อยของบริษัท ได้ซื้อธุรกิจผลิตไส้กรอกหมูของบริษัท เอเชีย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เว็ซท ไฟน ฟู้ด จำกัด ตามสัญญาซื้อขายเครื่องจักรพร้อมกิจการลงวันที่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7C3205">
        <w:rPr>
          <w:rFonts w:ascii="Angsana New" w:hAnsi="Angsana New" w:cs="Angsana New"/>
          <w:sz w:val="30"/>
          <w:szCs w:val="30"/>
        </w:rPr>
        <w:t xml:space="preserve">2561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โดยชำระเป็นเงินสดจำนวน </w:t>
      </w:r>
      <w:r w:rsidRPr="007C3205">
        <w:rPr>
          <w:rFonts w:ascii="Angsana New" w:hAnsi="Angsana New" w:cs="Angsana New"/>
          <w:sz w:val="30"/>
          <w:szCs w:val="30"/>
        </w:rPr>
        <w:t xml:space="preserve">15 </w:t>
      </w:r>
      <w:r w:rsidRPr="007C320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D4503EC" w14:textId="77777777" w:rsidR="00D976CB" w:rsidRPr="000E796B" w:rsidRDefault="00D976CB" w:rsidP="00D976CB">
      <w:pPr>
        <w:tabs>
          <w:tab w:val="clear" w:pos="454"/>
          <w:tab w:val="clear" w:pos="680"/>
          <w:tab w:val="left" w:pos="450"/>
        </w:tabs>
        <w:ind w:left="540"/>
        <w:jc w:val="thaiDistribute"/>
        <w:rPr>
          <w:rFonts w:ascii="Angsana New" w:hAnsi="Angsana New" w:cs="Angsana New"/>
        </w:rPr>
      </w:pPr>
    </w:p>
    <w:p w14:paraId="6BB44F8C" w14:textId="77777777" w:rsidR="00D976CB" w:rsidRPr="007C3205" w:rsidRDefault="00D976CB" w:rsidP="00D976C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3205">
        <w:rPr>
          <w:rFonts w:ascii="Angsana New" w:hAnsi="Angsana New" w:cs="Angsana New" w:hint="cs"/>
          <w:sz w:val="30"/>
          <w:szCs w:val="30"/>
          <w:cs/>
        </w:rPr>
        <w:t xml:space="preserve">ในระหว่างปีนับตั้งแต่วันที่ซื้อกิจการจนถึงวันที่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31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C3205">
        <w:rPr>
          <w:rFonts w:ascii="Angsana New" w:hAnsi="Angsana New" w:cs="Angsana New"/>
          <w:sz w:val="30"/>
          <w:szCs w:val="30"/>
        </w:rPr>
        <w:t xml:space="preserve">2561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ธุรกิจดังกล่าวมีรายได้จำนวน </w:t>
      </w:r>
      <w:r w:rsidRPr="007C3205">
        <w:rPr>
          <w:rFonts w:ascii="Angsana New" w:hAnsi="Angsana New" w:cs="Angsana New"/>
          <w:sz w:val="30"/>
          <w:szCs w:val="30"/>
        </w:rPr>
        <w:t xml:space="preserve">37.6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และกำไรสุทธิจำนวน </w:t>
      </w:r>
      <w:r w:rsidRPr="007C3205">
        <w:rPr>
          <w:rFonts w:ascii="Angsana New" w:hAnsi="Angsana New" w:cs="Angsana New"/>
          <w:sz w:val="30"/>
          <w:szCs w:val="30"/>
        </w:rPr>
        <w:t xml:space="preserve">4.0 </w:t>
      </w:r>
      <w:r w:rsidRPr="007C3205">
        <w:rPr>
          <w:rFonts w:ascii="Angsana New" w:hAnsi="Angsana New" w:cs="Angsana New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Pr="007C3205">
        <w:rPr>
          <w:rFonts w:ascii="Angsana New" w:hAnsi="Angsana New" w:cs="Angsana New"/>
          <w:sz w:val="30"/>
          <w:szCs w:val="30"/>
        </w:rPr>
        <w:t xml:space="preserve">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C3205">
        <w:rPr>
          <w:rFonts w:ascii="Angsana New" w:hAnsi="Angsana New" w:cs="Angsana New"/>
          <w:sz w:val="30"/>
          <w:szCs w:val="30"/>
        </w:rPr>
        <w:t xml:space="preserve">2561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จะมีรายได้จำนวน </w:t>
      </w:r>
      <w:r w:rsidRPr="007C3205">
        <w:rPr>
          <w:rFonts w:ascii="Angsana New" w:hAnsi="Angsana New" w:cs="Angsana New"/>
          <w:sz w:val="30"/>
          <w:szCs w:val="30"/>
        </w:rPr>
        <w:t xml:space="preserve">47.2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และกำไรสุทธิสำหรับปีสิ้นสุดวันที่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31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C3205">
        <w:rPr>
          <w:rFonts w:ascii="Angsana New" w:hAnsi="Angsana New" w:cs="Angsana New"/>
          <w:sz w:val="30"/>
          <w:szCs w:val="30"/>
        </w:rPr>
        <w:t xml:space="preserve">2561 </w:t>
      </w:r>
      <w:r w:rsidRPr="007C320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7C3205">
        <w:rPr>
          <w:rFonts w:ascii="Angsana New" w:hAnsi="Angsana New" w:cs="Angsana New"/>
          <w:sz w:val="30"/>
          <w:szCs w:val="30"/>
        </w:rPr>
        <w:t xml:space="preserve"> 2.1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ล้านบาท ในการกำหนดมูลค่าดังกล่าวฝ่ายบริหารใช้ข้อสมมติในการปรับปรุงมูลค่ายุติธรรม โดยถือเสมือนว่าการซื้อธุรกิจที่เกิดขึ้นในระหว่างปีนั้นได้เกิดขึ้นตั้งแต่วันที่ </w:t>
      </w:r>
      <w:r w:rsidRPr="007C3205">
        <w:rPr>
          <w:rFonts w:ascii="Angsana New" w:hAnsi="Angsana New" w:cs="Angsana New"/>
          <w:sz w:val="30"/>
          <w:szCs w:val="30"/>
        </w:rPr>
        <w:t xml:space="preserve">1 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C3205">
        <w:rPr>
          <w:rFonts w:ascii="Angsana New" w:hAnsi="Angsana New" w:cs="Angsana New"/>
          <w:sz w:val="30"/>
          <w:szCs w:val="30"/>
        </w:rPr>
        <w:t>2561</w:t>
      </w:r>
    </w:p>
    <w:p w14:paraId="7F5C8D64" w14:textId="77777777" w:rsidR="00D976CB" w:rsidRPr="000E796B" w:rsidRDefault="00D976CB" w:rsidP="00D976C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CA925F3" w14:textId="77777777" w:rsidR="00D976CB" w:rsidRPr="007C3205" w:rsidRDefault="00D976CB" w:rsidP="00D976CB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320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7C3205">
        <w:rPr>
          <w:rFonts w:ascii="Angsana New" w:hAnsi="Angsana New" w:cs="Angsana New"/>
          <w:spacing w:val="4"/>
          <w:sz w:val="30"/>
          <w:szCs w:val="30"/>
        </w:rPr>
        <w:t>3 (</w:t>
      </w:r>
      <w:r w:rsidRPr="007C320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ปรับปรุง </w:t>
      </w:r>
      <w:r w:rsidRPr="007C3205">
        <w:rPr>
          <w:rFonts w:ascii="Angsana New" w:hAnsi="Angsana New" w:cs="Angsana New"/>
          <w:spacing w:val="4"/>
          <w:sz w:val="30"/>
          <w:szCs w:val="30"/>
        </w:rPr>
        <w:t>2560)</w:t>
      </w:r>
      <w:r w:rsidRPr="007C320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เรื่อง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C3205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7C3205">
        <w:rPr>
          <w:rFonts w:ascii="Angsana New" w:hAnsi="Angsana New" w:cs="Angsana New" w:hint="cs"/>
          <w:sz w:val="30"/>
          <w:szCs w:val="30"/>
          <w:cs/>
        </w:rPr>
        <w:t xml:space="preserve"> โดยข้อมูลของสิ่งตอบแทนทั้งหมดที่โอนให้และมูลค่าที่รับรู้ ณ วันที่ซื้อสำหรับสินทรัพย์ที่ได้มาที่ระบุได้และหนี้สินที่รับรู้มาแต่ละประเภทที่สำคัญ มีดังนี้</w:t>
      </w:r>
    </w:p>
    <w:p w14:paraId="20218F0E" w14:textId="77777777" w:rsidR="00D976CB" w:rsidRPr="000E796B" w:rsidRDefault="00D976CB" w:rsidP="00D976CB">
      <w:pPr>
        <w:ind w:left="540"/>
        <w:rPr>
          <w:rFonts w:ascii="Angsana New" w:hAnsi="Angsana New" w:cs="Angsana New"/>
          <w:i/>
          <w:iCs/>
        </w:rPr>
      </w:pPr>
    </w:p>
    <w:p w14:paraId="4279D345" w14:textId="77777777" w:rsidR="00D976CB" w:rsidRPr="007C3205" w:rsidRDefault="00D976CB" w:rsidP="00D976CB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C3205">
        <w:rPr>
          <w:rFonts w:ascii="Angsana New" w:hAnsi="Angsana New" w:cs="Angsana New"/>
          <w:i/>
          <w:iCs/>
          <w:sz w:val="30"/>
          <w:szCs w:val="30"/>
          <w:cs/>
        </w:rPr>
        <w:t>สิ่งตอบแทนที่โอนให้</w:t>
      </w:r>
    </w:p>
    <w:p w14:paraId="56AAC6F8" w14:textId="77777777" w:rsidR="00D976CB" w:rsidRPr="000E796B" w:rsidRDefault="00D976CB" w:rsidP="00D976CB">
      <w:pPr>
        <w:ind w:left="540"/>
        <w:rPr>
          <w:rFonts w:ascii="Angsana New" w:hAnsi="Angsana New" w:cs="Angsana New"/>
          <w:i/>
          <w:iCs/>
        </w:rPr>
      </w:pPr>
    </w:p>
    <w:tbl>
      <w:tblPr>
        <w:tblpPr w:leftFromText="180" w:rightFromText="180" w:vertAnchor="text" w:horzAnchor="page" w:tblpX="1377" w:tblpY="37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7650"/>
        <w:gridCol w:w="1620"/>
      </w:tblGrid>
      <w:tr w:rsidR="00D976CB" w:rsidRPr="007C3205" w14:paraId="6B09E561" w14:textId="77777777" w:rsidTr="00BC2785">
        <w:trPr>
          <w:trHeight w:val="20"/>
        </w:trPr>
        <w:tc>
          <w:tcPr>
            <w:tcW w:w="7650" w:type="dxa"/>
            <w:vAlign w:val="bottom"/>
          </w:tcPr>
          <w:p w14:paraId="70A00E2E" w14:textId="77777777" w:rsidR="00D976CB" w:rsidRPr="007C3205" w:rsidRDefault="00D976CB" w:rsidP="00B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74CDEBD" w14:textId="77777777" w:rsidR="00D976CB" w:rsidRPr="007C3205" w:rsidRDefault="00D976CB" w:rsidP="00BC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6CB" w:rsidRPr="007C3205" w14:paraId="58770B03" w14:textId="77777777" w:rsidTr="00BC2785">
        <w:trPr>
          <w:trHeight w:val="20"/>
        </w:trPr>
        <w:tc>
          <w:tcPr>
            <w:tcW w:w="7650" w:type="dxa"/>
            <w:vAlign w:val="bottom"/>
          </w:tcPr>
          <w:p w14:paraId="75B1A994" w14:textId="77777777" w:rsidR="00D976CB" w:rsidRPr="007C3205" w:rsidRDefault="00D976CB" w:rsidP="00B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3BC38FF9" w14:textId="77777777" w:rsidR="00D976CB" w:rsidRPr="007C3205" w:rsidRDefault="00D976CB" w:rsidP="00BC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D976CB" w:rsidRPr="007C3205" w14:paraId="304BBC9C" w14:textId="77777777" w:rsidTr="00BC2785">
        <w:trPr>
          <w:trHeight w:val="20"/>
        </w:trPr>
        <w:tc>
          <w:tcPr>
            <w:tcW w:w="7650" w:type="dxa"/>
            <w:vAlign w:val="bottom"/>
          </w:tcPr>
          <w:p w14:paraId="69EE5DD6" w14:textId="77777777" w:rsidR="00D976CB" w:rsidRPr="007C3205" w:rsidRDefault="00D976CB" w:rsidP="00B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BC39" w14:textId="77777777" w:rsidR="00D976CB" w:rsidRPr="007C3205" w:rsidRDefault="00D976CB" w:rsidP="00BC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15,000</w:t>
            </w:r>
          </w:p>
        </w:tc>
      </w:tr>
    </w:tbl>
    <w:p w14:paraId="1685D396" w14:textId="77777777" w:rsidR="00A8241F" w:rsidRPr="000E796B" w:rsidRDefault="00A8241F" w:rsidP="00D976CB">
      <w:pPr>
        <w:ind w:left="540"/>
        <w:rPr>
          <w:rFonts w:ascii="Angsana New" w:hAnsi="Angsana New" w:cs="Angsana New"/>
          <w:i/>
          <w:iCs/>
        </w:rPr>
      </w:pPr>
    </w:p>
    <w:p w14:paraId="71561F31" w14:textId="77777777" w:rsidR="00D976CB" w:rsidRPr="007C3205" w:rsidRDefault="00D976CB" w:rsidP="00D976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C3205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สินทรัพย์ที่ได้มาที่ระบุได้และหนี้สินที่รับมา</w:t>
      </w: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450"/>
        <w:gridCol w:w="1530"/>
      </w:tblGrid>
      <w:tr w:rsidR="00D976CB" w:rsidRPr="007C3205" w14:paraId="01B848AE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7EFC" w14:textId="77777777" w:rsidR="00D976CB" w:rsidRPr="007C3205" w:rsidRDefault="00D976CB" w:rsidP="00BC2785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377B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2A6C" w14:textId="77777777" w:rsidR="00D976CB" w:rsidRPr="007C3205" w:rsidRDefault="00D976CB" w:rsidP="00BD0832">
            <w:pPr>
              <w:tabs>
                <w:tab w:val="clear" w:pos="227"/>
                <w:tab w:val="clear" w:pos="454"/>
                <w:tab w:val="left" w:pos="342"/>
                <w:tab w:val="left" w:pos="450"/>
              </w:tabs>
              <w:ind w:left="162" w:hanging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C32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C32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976CB" w:rsidRPr="007C3205" w14:paraId="1135CAB4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8EDB7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494B" w14:textId="77777777" w:rsidR="00D976CB" w:rsidRPr="007C3205" w:rsidRDefault="00D976CB" w:rsidP="00BD0832">
            <w:pPr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9B7D" w14:textId="77777777" w:rsidR="00D976CB" w:rsidRPr="007C3205" w:rsidRDefault="00D976CB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sz w:val="30"/>
                <w:szCs w:val="30"/>
              </w:rPr>
              <w:t>1,925</w:t>
            </w:r>
          </w:p>
        </w:tc>
      </w:tr>
      <w:tr w:rsidR="00D976CB" w:rsidRPr="007C3205" w14:paraId="2FEA861F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E0905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F668" w14:textId="77777777" w:rsidR="00D976CB" w:rsidRPr="007C3205" w:rsidRDefault="00D976CB" w:rsidP="00BD0832">
            <w:pPr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5DBB6" w14:textId="77777777" w:rsidR="00D976CB" w:rsidRPr="007C3205" w:rsidRDefault="00D976CB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sz w:val="30"/>
                <w:szCs w:val="30"/>
              </w:rPr>
              <w:t>6,540</w:t>
            </w:r>
          </w:p>
        </w:tc>
      </w:tr>
      <w:tr w:rsidR="00D976CB" w:rsidRPr="007C3205" w14:paraId="1E78340D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2529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674D4" w14:textId="77777777" w:rsidR="00D976CB" w:rsidRPr="007C3205" w:rsidRDefault="00D976CB" w:rsidP="00BD0832">
            <w:pPr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CC82D" w14:textId="77777777" w:rsidR="00D976CB" w:rsidRPr="007C3205" w:rsidRDefault="00D976CB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8,465</w:t>
            </w:r>
          </w:p>
        </w:tc>
      </w:tr>
      <w:tr w:rsidR="00D976CB" w:rsidRPr="007C3205" w14:paraId="4E8BBC1C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9810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6047" w14:textId="77777777" w:rsidR="00D976CB" w:rsidRPr="007C3205" w:rsidRDefault="00D976CB" w:rsidP="00BD0832">
            <w:pPr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13BB0" w14:textId="77777777" w:rsidR="00D976CB" w:rsidRPr="007C3205" w:rsidRDefault="00D976CB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sz w:val="30"/>
                <w:szCs w:val="30"/>
              </w:rPr>
              <w:t>6,535</w:t>
            </w:r>
          </w:p>
        </w:tc>
      </w:tr>
      <w:tr w:rsidR="00D976CB" w:rsidRPr="006D1601" w14:paraId="47068791" w14:textId="77777777" w:rsidTr="00BC2785">
        <w:trPr>
          <w:trHeight w:hRule="exact" w:val="389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4AAC" w14:textId="77777777" w:rsidR="00D976CB" w:rsidRPr="007C3205" w:rsidRDefault="00D976CB" w:rsidP="00BD0832">
            <w:pPr>
              <w:tabs>
                <w:tab w:val="clear" w:pos="454"/>
                <w:tab w:val="left" w:pos="45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32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93C9" w14:textId="77777777" w:rsidR="00D976CB" w:rsidRPr="007C3205" w:rsidRDefault="00D976CB" w:rsidP="00BD0832">
            <w:pPr>
              <w:ind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73DB1" w14:textId="77777777" w:rsidR="00D976CB" w:rsidRPr="00466A96" w:rsidRDefault="00D976CB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2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15,000</w:t>
            </w:r>
          </w:p>
        </w:tc>
      </w:tr>
    </w:tbl>
    <w:p w14:paraId="674B1E6F" w14:textId="77777777" w:rsidR="00B3136D" w:rsidRDefault="00B3136D" w:rsidP="00B3136D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114DC">
        <w:rPr>
          <w:rFonts w:ascii="Angsana New" w:hAnsi="Angsana New" w:cs="Angsana New" w:hint="cs"/>
          <w:i/>
          <w:iCs/>
          <w:sz w:val="30"/>
          <w:szCs w:val="30"/>
          <w:cs/>
        </w:rPr>
        <w:t>ค่าความนิยม</w:t>
      </w:r>
    </w:p>
    <w:p w14:paraId="47DB750C" w14:textId="77777777" w:rsidR="00B3136D" w:rsidRPr="0002165D" w:rsidRDefault="00B3136D" w:rsidP="00B3136D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9261657" w14:textId="77777777" w:rsidR="00B3136D" w:rsidRDefault="00B3136D" w:rsidP="00B3136D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ปัจจัยที่ทำให้เกิดค่าความนิยมคือ ประโยชน์ที่จะได้รับจากการแลกเปลี่ยนความรู้และความเชี่ยวชาญระหว่างบุคลากรในการพัฒนาผลิตภัณฑ์และเป็นการขยายช่องทางการจัดจำหน่ายซึ่งเป็นการเพิ่มประสิทธิภาพในการดำเนินธุรกิจของกลุ่มบริษัท</w:t>
      </w:r>
    </w:p>
    <w:p w14:paraId="5533DE4C" w14:textId="77777777" w:rsidR="00B3136D" w:rsidRPr="0002165D" w:rsidRDefault="00B3136D" w:rsidP="00B3136D">
      <w:pPr>
        <w:tabs>
          <w:tab w:val="clear" w:pos="454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41E3E985" w14:textId="77777777" w:rsidR="00B3136D" w:rsidRDefault="00B3136D" w:rsidP="00B3136D">
      <w:pPr>
        <w:tabs>
          <w:tab w:val="clear" w:pos="454"/>
        </w:tabs>
        <w:ind w:left="454" w:firstLine="8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1346B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5F8259F9" w14:textId="77777777" w:rsidR="00B3136D" w:rsidRPr="0002165D" w:rsidRDefault="00B3136D" w:rsidP="00B3136D">
      <w:pPr>
        <w:tabs>
          <w:tab w:val="clear" w:pos="454"/>
        </w:tabs>
        <w:ind w:left="454" w:firstLine="176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6C28A50" w14:textId="77777777" w:rsidR="00B3136D" w:rsidRPr="008A5A08" w:rsidRDefault="00B3136D" w:rsidP="00B3136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กลุ่มบริษัทมีค่าใช้จ่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ายที่เกี่ยวข้องกับการซื้อธุรกิจ</w:t>
      </w: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เป็นจำนวนรวมทั้งสิ้น </w:t>
      </w:r>
      <w:r w:rsidRPr="004B1F7A">
        <w:rPr>
          <w:rFonts w:ascii="Angsana New" w:hAnsi="Angsana New" w:cs="Angsana New"/>
          <w:spacing w:val="2"/>
          <w:sz w:val="30"/>
          <w:szCs w:val="30"/>
        </w:rPr>
        <w:t xml:space="preserve">0.2 </w:t>
      </w:r>
      <w:r w:rsidRPr="004B1F7A">
        <w:rPr>
          <w:rFonts w:ascii="Angsana New" w:hAnsi="Angsana New" w:cs="Angsana New" w:hint="cs"/>
          <w:spacing w:val="2"/>
          <w:sz w:val="30"/>
          <w:szCs w:val="30"/>
          <w:cs/>
        </w:rPr>
        <w:t>ล้านบาท ซึ่งเป็นค่าใช้จ่ายเกี่ยวกับ</w:t>
      </w:r>
      <w:r>
        <w:rPr>
          <w:rFonts w:ascii="Angsana New" w:hAnsi="Angsana New" w:cs="Angsana New"/>
          <w:spacing w:val="2"/>
          <w:sz w:val="30"/>
          <w:szCs w:val="30"/>
        </w:rPr>
        <w:br/>
      </w:r>
      <w:r w:rsidRPr="006D1601">
        <w:rPr>
          <w:rFonts w:ascii="Angsana New" w:hAnsi="Angsana New" w:cs="Angsana New" w:hint="cs"/>
          <w:sz w:val="30"/>
          <w:szCs w:val="30"/>
          <w:cs/>
        </w:rPr>
        <w:t>ค่าที่ปรึกษากฎหมายภายนอกและค่าใช้จ่ายในการตรวจสอบสถานะทางการเงิน กลุ่มบริษัทได้บันทึกค่าใช้จ่ายดังกล่าวไว้ในบัญชีค่าใช้จ่ายในการบริหารในงบกำไรขาดทุนรวมสำหรับ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6D160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D16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</w:p>
    <w:p w14:paraId="1040E546" w14:textId="77777777" w:rsidR="00B3136D" w:rsidRDefault="00B3136D" w:rsidP="00EF3D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E325E4" w14:textId="77777777" w:rsidR="00B3136D" w:rsidRPr="00C03235" w:rsidRDefault="00B3136D" w:rsidP="00B3136D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0323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การขายธุรกิจ</w:t>
      </w:r>
    </w:p>
    <w:p w14:paraId="04317AFE" w14:textId="77777777" w:rsidR="00B3136D" w:rsidRPr="00C03235" w:rsidRDefault="00B3136D" w:rsidP="00B3136D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794809C2" w14:textId="77777777" w:rsidR="00B3136D" w:rsidRPr="00EF3DBB" w:rsidRDefault="00B3136D" w:rsidP="00B3136D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F3DBB">
        <w:rPr>
          <w:rFonts w:ascii="Angsana New" w:hAnsi="Angsana New" w:cs="Angsana New"/>
          <w:i/>
          <w:iCs/>
          <w:sz w:val="30"/>
          <w:szCs w:val="30"/>
        </w:rPr>
        <w:t>2561</w:t>
      </w:r>
    </w:p>
    <w:p w14:paraId="5BAB4D1D" w14:textId="77777777" w:rsidR="00B3136D" w:rsidRPr="00C03235" w:rsidRDefault="00B3136D" w:rsidP="00B3136D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55BA3244" w14:textId="085558A9" w:rsidR="00B3136D" w:rsidRPr="00C03235" w:rsidRDefault="00B3136D" w:rsidP="00B3136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0323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03235">
        <w:rPr>
          <w:rFonts w:ascii="Angsana New" w:hAnsi="Angsana New" w:cs="Angsana New"/>
          <w:sz w:val="30"/>
          <w:szCs w:val="30"/>
        </w:rPr>
        <w:t>2</w:t>
      </w:r>
      <w:r w:rsidR="00976814">
        <w:rPr>
          <w:rFonts w:ascii="Angsana New" w:hAnsi="Angsana New" w:cs="Angsana New"/>
          <w:sz w:val="30"/>
          <w:szCs w:val="30"/>
        </w:rPr>
        <w:t>8</w:t>
      </w:r>
      <w:r w:rsidRPr="00C03235">
        <w:rPr>
          <w:rFonts w:ascii="Angsana New" w:hAnsi="Angsana New" w:cs="Angsana New"/>
          <w:sz w:val="30"/>
          <w:szCs w:val="30"/>
        </w:rPr>
        <w:t xml:space="preserve"> </w:t>
      </w:r>
      <w:r w:rsidRPr="00C0323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Pr="00C03235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กลุ่มบริษัทสูญเสียอำนาจควบคุมในบริษัท บิ๊ก ฟู้ดส์ กรุ๊ป จำกัด (“บิ๊ก ฟู้ดส์”) ซึ่งดำเนินธุรกิจเลี้ยงไก่เนื้อและมีโรงชำแหละชิ้นส่วนไก่ โดยการขายหุ้นทุนและสิทธิออกเสียงใน บิ๊ก ฟู้ดส์ ให้กับบุคคลที่ไม่เกี่ยวข้องกัน จำนวน </w:t>
      </w:r>
      <w:r w:rsidRPr="00C03235">
        <w:rPr>
          <w:rFonts w:ascii="Angsana New" w:hAnsi="Angsana New" w:cs="Angsana New"/>
          <w:sz w:val="30"/>
          <w:szCs w:val="30"/>
        </w:rPr>
        <w:t xml:space="preserve">300,016 </w:t>
      </w:r>
      <w:r w:rsidRPr="00C03235">
        <w:rPr>
          <w:rFonts w:ascii="Angsana New" w:hAnsi="Angsana New" w:cs="Angsana New" w:hint="cs"/>
          <w:sz w:val="30"/>
          <w:szCs w:val="30"/>
          <w:cs/>
        </w:rPr>
        <w:t xml:space="preserve">หุ้น ในราคาหุ้นละ </w:t>
      </w:r>
      <w:r w:rsidRPr="00C03235">
        <w:rPr>
          <w:rFonts w:ascii="Angsana New" w:hAnsi="Angsana New" w:cs="Angsana New"/>
          <w:sz w:val="30"/>
          <w:szCs w:val="30"/>
        </w:rPr>
        <w:t>200</w:t>
      </w:r>
      <w:r w:rsidRPr="00C03235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Pr="00C03235">
        <w:rPr>
          <w:rFonts w:ascii="Angsana New" w:hAnsi="Angsana New" w:cs="Angsana New"/>
          <w:sz w:val="30"/>
          <w:szCs w:val="30"/>
        </w:rPr>
        <w:t xml:space="preserve">60 </w:t>
      </w:r>
      <w:r w:rsidRPr="00C03235"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ทำให้กลุ่มบริษัทสูญเสียส่วนได้เสียใน บิ๊ก ฟู้ดส์ ร้อยละ </w:t>
      </w:r>
      <w:r w:rsidRPr="00C03235">
        <w:rPr>
          <w:rFonts w:ascii="Angsana New" w:hAnsi="Angsana New" w:cs="Angsana New"/>
          <w:sz w:val="30"/>
          <w:szCs w:val="30"/>
        </w:rPr>
        <w:t xml:space="preserve">75 </w:t>
      </w:r>
      <w:r w:rsidRPr="00C03235">
        <w:rPr>
          <w:rFonts w:ascii="Angsana New" w:hAnsi="Angsana New" w:cs="Angsana New" w:hint="cs"/>
          <w:sz w:val="30"/>
          <w:szCs w:val="30"/>
          <w:cs/>
        </w:rPr>
        <w:t>ทั้งจำนวน</w:t>
      </w:r>
    </w:p>
    <w:p w14:paraId="3C4634EB" w14:textId="77777777" w:rsidR="000E796B" w:rsidRDefault="000E796B" w:rsidP="00B3136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F48930" w14:textId="47199A6D" w:rsidR="00B3136D" w:rsidRPr="00C03235" w:rsidRDefault="00B3136D" w:rsidP="00B3136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03235">
        <w:rPr>
          <w:rFonts w:ascii="Angsana New" w:hAnsi="Angsana New" w:cs="Angsana New" w:hint="cs"/>
          <w:sz w:val="30"/>
          <w:szCs w:val="30"/>
          <w:cs/>
        </w:rPr>
        <w:t>กลุ่มบริษัทได้รับรู้รายการ ดังนี้</w:t>
      </w:r>
    </w:p>
    <w:tbl>
      <w:tblPr>
        <w:tblpPr w:leftFromText="180" w:rightFromText="180" w:vertAnchor="text" w:horzAnchor="page" w:tblpX="1593" w:tblpY="37"/>
        <w:tblOverlap w:val="never"/>
        <w:tblW w:w="9018" w:type="dxa"/>
        <w:tblLayout w:type="fixed"/>
        <w:tblLook w:val="01E0" w:firstRow="1" w:lastRow="1" w:firstColumn="1" w:lastColumn="1" w:noHBand="0" w:noVBand="0"/>
      </w:tblPr>
      <w:tblGrid>
        <w:gridCol w:w="4788"/>
        <w:gridCol w:w="1980"/>
        <w:gridCol w:w="720"/>
        <w:gridCol w:w="1530"/>
      </w:tblGrid>
      <w:tr w:rsidR="00B3136D" w14:paraId="5F3A9835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643FE721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0292BE06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290A845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29452D6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</w:t>
            </w:r>
            <w:r w:rsidRPr="00B818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136D" w14:paraId="07BF08A0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65EE197F" w14:textId="77777777" w:rsidR="00B3136D" w:rsidRPr="00296759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firstLine="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967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1980" w:type="dxa"/>
            <w:vAlign w:val="bottom"/>
          </w:tcPr>
          <w:p w14:paraId="7A54FAB8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9236007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D27B7B2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36D" w:rsidRPr="00DB253D" w14:paraId="72EEC969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46BA9740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0" w:type="dxa"/>
            <w:vAlign w:val="bottom"/>
          </w:tcPr>
          <w:p w14:paraId="7F4943C5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8B9CE62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2F5C25" w14:textId="77777777" w:rsidR="00B3136D" w:rsidRPr="00DB253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20,802</w:t>
            </w:r>
          </w:p>
        </w:tc>
      </w:tr>
      <w:tr w:rsidR="00B3136D" w:rsidRPr="00DB253D" w14:paraId="7E6F73AF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4DB1B668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ลูกหนี้ค่าจำหน่ายเงินลงทุน</w:t>
            </w:r>
          </w:p>
        </w:tc>
        <w:tc>
          <w:tcPr>
            <w:tcW w:w="1980" w:type="dxa"/>
            <w:vAlign w:val="bottom"/>
          </w:tcPr>
          <w:p w14:paraId="35AF97F6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C658C97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ECF36A0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39,200</w:t>
            </w:r>
          </w:p>
        </w:tc>
      </w:tr>
      <w:tr w:rsidR="00B3136D" w:rsidRPr="00DB253D" w14:paraId="73982DB8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14B5FF6E" w14:textId="77777777" w:rsidR="00B3136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514E65F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DD681F6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9447DBB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36D" w:rsidRPr="00DB253D" w14:paraId="5E74B349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301EF44A" w14:textId="77777777" w:rsidR="00B3136D" w:rsidRPr="00296759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967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980" w:type="dxa"/>
            <w:vAlign w:val="bottom"/>
          </w:tcPr>
          <w:p w14:paraId="2E8E8BE2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D991E24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6261807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136D" w:rsidRPr="00DB253D" w14:paraId="63B178A0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3E0EE331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5C2EA950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5224C17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CDC2A9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43,916</w:t>
            </w:r>
          </w:p>
        </w:tc>
      </w:tr>
      <w:tr w:rsidR="00B3136D" w:rsidRPr="00DB253D" w14:paraId="1DF547BF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2A6D8AE9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vAlign w:val="bottom"/>
          </w:tcPr>
          <w:p w14:paraId="4776DEFE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65581A7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95BB32C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(118,547)</w:t>
            </w:r>
          </w:p>
        </w:tc>
      </w:tr>
      <w:tr w:rsidR="00B3136D" w:rsidRPr="00DB253D" w14:paraId="531C94A0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65CE3D08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980" w:type="dxa"/>
            <w:vAlign w:val="bottom"/>
          </w:tcPr>
          <w:p w14:paraId="34084329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C053AE9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B1CD45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29,631</w:t>
            </w:r>
          </w:p>
        </w:tc>
      </w:tr>
      <w:tr w:rsidR="00B3136D" w:rsidRPr="007A5BD8" w14:paraId="6DE9675B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0A7E9FAF" w14:textId="77777777" w:rsidR="00B3136D" w:rsidRPr="007A5BD8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5B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กำไรจากการสูญเสียการควบคุม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980" w:type="dxa"/>
            <w:vAlign w:val="bottom"/>
          </w:tcPr>
          <w:p w14:paraId="36C0C315" w14:textId="77777777" w:rsidR="00B3136D" w:rsidRPr="007A5BD8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1C08D38C" w14:textId="77777777" w:rsidR="00B3136D" w:rsidRPr="007A5BD8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7050" w14:textId="77777777" w:rsidR="00B3136D" w:rsidRPr="007A5BD8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B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105,002</w:t>
            </w:r>
          </w:p>
        </w:tc>
      </w:tr>
      <w:tr w:rsidR="00B3136D" w:rsidRPr="00DB253D" w14:paraId="68C1C573" w14:textId="77777777" w:rsidTr="00454484">
        <w:trPr>
          <w:trHeight w:hRule="exact" w:val="389"/>
        </w:trPr>
        <w:tc>
          <w:tcPr>
            <w:tcW w:w="4788" w:type="dxa"/>
            <w:vAlign w:val="bottom"/>
          </w:tcPr>
          <w:p w14:paraId="2E2EF40A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A54DF59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509509F" w14:textId="77777777" w:rsidR="00B3136D" w:rsidRPr="00DB253D" w:rsidRDefault="00B3136D" w:rsidP="0045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1669DD5" w14:textId="77777777" w:rsidR="00B3136D" w:rsidRDefault="00B3136D" w:rsidP="00454484">
            <w:pPr>
              <w:tabs>
                <w:tab w:val="clear" w:pos="1644"/>
                <w:tab w:val="clear" w:pos="1871"/>
              </w:tabs>
              <w:ind w:right="2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A94DF54" w14:textId="77777777" w:rsidR="00093B30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791EF7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08D3736" w14:textId="7B726E05" w:rsidR="00B63EF6" w:rsidRPr="002D6F2B" w:rsidRDefault="00B63EF6" w:rsidP="00BC7B7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B63EF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B63EF6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B63EF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B63EF6">
        <w:rPr>
          <w:rFonts w:asciiTheme="majorBidi" w:hAnsiTheme="majorBidi" w:cstheme="majorBidi"/>
          <w:bCs/>
          <w:sz w:val="30"/>
          <w:szCs w:val="30"/>
        </w:rPr>
        <w:t>11</w:t>
      </w:r>
      <w:r w:rsidRPr="00B63EF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63EF6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B63EF6">
        <w:rPr>
          <w:rFonts w:asciiTheme="majorBidi" w:hAnsiTheme="majorBidi" w:cstheme="majorBidi"/>
          <w:bCs/>
          <w:sz w:val="30"/>
          <w:szCs w:val="30"/>
        </w:rPr>
        <w:t>12</w:t>
      </w:r>
      <w:r w:rsidRPr="00B63EF6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C832B78" w14:textId="77777777" w:rsidR="003E6A17" w:rsidRPr="00791EF7" w:rsidRDefault="003E6A17" w:rsidP="00E43E90">
      <w:pPr>
        <w:pStyle w:val="BodyText2"/>
        <w:spacing w:line="240" w:lineRule="atLeast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8A5A08" w14:paraId="39D0C83C" w14:textId="77777777" w:rsidTr="00B402D7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8A5A08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8A5A08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8A5A08" w:rsidRDefault="00310DDA" w:rsidP="00B402D7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DDA" w:rsidRPr="008A5A08" w14:paraId="71A3F16A" w14:textId="77777777" w:rsidTr="00B402D7">
        <w:trPr>
          <w:trHeight w:val="20"/>
        </w:trPr>
        <w:tc>
          <w:tcPr>
            <w:tcW w:w="2790" w:type="dxa"/>
          </w:tcPr>
          <w:p w14:paraId="199E73A6" w14:textId="77777777" w:rsidR="00310DDA" w:rsidRPr="008A5A08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 นิวสตาร์ วิคเตอร์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88" w:type="dxa"/>
          </w:tcPr>
          <w:p w14:paraId="6EC77694" w14:textId="77777777" w:rsidR="00310DDA" w:rsidRPr="008A5A08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751CEC58" w14:textId="77777777" w:rsidR="00310DDA" w:rsidRPr="008A5A08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  มีกรรมการและผู้ถือหุ้นร่วมกัน</w:t>
            </w:r>
          </w:p>
        </w:tc>
      </w:tr>
      <w:tr w:rsidR="00310DDA" w:rsidRPr="008A5A08" w14:paraId="583B708B" w14:textId="77777777" w:rsidTr="00B402D7">
        <w:trPr>
          <w:trHeight w:val="20"/>
        </w:trPr>
        <w:tc>
          <w:tcPr>
            <w:tcW w:w="2790" w:type="dxa"/>
          </w:tcPr>
          <w:p w14:paraId="39715CAE" w14:textId="77777777" w:rsidR="00310DDA" w:rsidRPr="008A5A08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NEWSAGA LIMITED</w:t>
            </w:r>
          </w:p>
        </w:tc>
        <w:tc>
          <w:tcPr>
            <w:tcW w:w="2088" w:type="dxa"/>
          </w:tcPr>
          <w:p w14:paraId="4CFD4BB6" w14:textId="77777777" w:rsidR="00310DDA" w:rsidRPr="008A5A08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บริติช เวอร์จิน ไอส์แลนด์</w:t>
            </w:r>
          </w:p>
        </w:tc>
        <w:tc>
          <w:tcPr>
            <w:tcW w:w="4770" w:type="dxa"/>
          </w:tcPr>
          <w:p w14:paraId="2C4E706B" w14:textId="77777777" w:rsidR="00310DDA" w:rsidRPr="008A5A08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  มีกรรมการและผู้ถือหุ้นร่วมกัน</w:t>
            </w:r>
          </w:p>
        </w:tc>
      </w:tr>
      <w:tr w:rsidR="00310DDA" w:rsidRPr="008A5A08" w14:paraId="14418EE5" w14:textId="77777777" w:rsidTr="00B402D7">
        <w:trPr>
          <w:trHeight w:val="20"/>
        </w:trPr>
        <w:tc>
          <w:tcPr>
            <w:tcW w:w="2790" w:type="dxa"/>
          </w:tcPr>
          <w:p w14:paraId="7B595CC2" w14:textId="77777777" w:rsidR="00310DDA" w:rsidRPr="008A5A08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Star Capital (H.K.) Limited</w:t>
            </w:r>
          </w:p>
        </w:tc>
        <w:tc>
          <w:tcPr>
            <w:tcW w:w="2088" w:type="dxa"/>
          </w:tcPr>
          <w:p w14:paraId="2E487DA2" w14:textId="77777777" w:rsidR="00310DDA" w:rsidRPr="008A5A08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 แห่งสาธารณรัฐ ประชาชนจีน</w:t>
            </w:r>
          </w:p>
        </w:tc>
        <w:tc>
          <w:tcPr>
            <w:tcW w:w="4770" w:type="dxa"/>
          </w:tcPr>
          <w:p w14:paraId="2E086CC5" w14:textId="77777777" w:rsidR="00310DDA" w:rsidRPr="008A5A08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  มีกรรมการและผู้ถือหุ้นร่วมกัน</w:t>
            </w:r>
          </w:p>
        </w:tc>
      </w:tr>
      <w:tr w:rsidR="00AA36AD" w:rsidRPr="008A5A08" w14:paraId="0D0ADE14" w14:textId="77777777" w:rsidTr="00B402D7">
        <w:trPr>
          <w:trHeight w:val="20"/>
        </w:trPr>
        <w:tc>
          <w:tcPr>
            <w:tcW w:w="2790" w:type="dxa"/>
          </w:tcPr>
          <w:p w14:paraId="24622D9B" w14:textId="0900934C" w:rsidR="00AA36AD" w:rsidRPr="008A5A08" w:rsidRDefault="00AA36AD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Thai Viet Agri Group Co.,Ltd.</w:t>
            </w:r>
          </w:p>
        </w:tc>
        <w:tc>
          <w:tcPr>
            <w:tcW w:w="2088" w:type="dxa"/>
          </w:tcPr>
          <w:p w14:paraId="657C56F8" w14:textId="7D0398F5" w:rsidR="00AA36AD" w:rsidRPr="008A5A08" w:rsidRDefault="00AA36AD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0F1E5208" w:rsidR="00AA36AD" w:rsidRPr="008A5A08" w:rsidRDefault="00AA36AD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ผู้ถือหุ้นมีความสัมพันธ์กับกรรมการ</w:t>
            </w:r>
          </w:p>
        </w:tc>
      </w:tr>
      <w:tr w:rsidR="00310DDA" w:rsidRPr="008A5A08" w14:paraId="1D7E87FC" w14:textId="77777777" w:rsidTr="00B402D7">
        <w:trPr>
          <w:trHeight w:val="20"/>
        </w:trPr>
        <w:tc>
          <w:tcPr>
            <w:tcW w:w="2790" w:type="dxa"/>
            <w:shd w:val="clear" w:color="auto" w:fill="auto"/>
          </w:tcPr>
          <w:p w14:paraId="3213AC0D" w14:textId="77777777" w:rsidR="00310DDA" w:rsidRPr="008A5A08" w:rsidRDefault="00310DDA" w:rsidP="00B402D7">
            <w:pPr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นายวินัย เตียวสมบูรณ์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</w:p>
        </w:tc>
        <w:tc>
          <w:tcPr>
            <w:tcW w:w="2088" w:type="dxa"/>
            <w:shd w:val="clear" w:color="auto" w:fill="auto"/>
          </w:tcPr>
          <w:p w14:paraId="37BC45CA" w14:textId="77777777" w:rsidR="00310DDA" w:rsidRPr="008A5A08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4CCE32C5" w14:textId="77777777" w:rsidR="00310DDA" w:rsidRPr="008A5A08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ของกลุ่มบริษัทไม่ว่าทางตรงหรือทางอ้อม ทั้งนี้รวมถึงเป็นผู้ถือหุ้นรายใหญ่และเป็นกรรมการของกลุ่มบริษัท</w:t>
            </w:r>
          </w:p>
        </w:tc>
      </w:tr>
      <w:tr w:rsidR="00310DDA" w:rsidRPr="008A5A08" w14:paraId="40FB5898" w14:textId="77777777" w:rsidTr="00B402D7">
        <w:trPr>
          <w:trHeight w:val="20"/>
        </w:trPr>
        <w:tc>
          <w:tcPr>
            <w:tcW w:w="2790" w:type="dxa"/>
            <w:shd w:val="clear" w:color="auto" w:fill="auto"/>
          </w:tcPr>
          <w:p w14:paraId="1A338EEA" w14:textId="77777777" w:rsidR="00310DDA" w:rsidRPr="008A5A08" w:rsidRDefault="00310DDA" w:rsidP="00B402D7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  <w:shd w:val="clear" w:color="auto" w:fill="auto"/>
          </w:tcPr>
          <w:p w14:paraId="46FE5B9B" w14:textId="77777777" w:rsidR="00310DDA" w:rsidRPr="008A5A08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270D36C8" w14:textId="77777777" w:rsidR="00310DDA" w:rsidRPr="008A5A08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49C55B22" w14:textId="77777777" w:rsidR="00EE29DB" w:rsidRPr="00310DDA" w:rsidRDefault="00EE29DB" w:rsidP="00CC5A33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14:paraId="334605C3" w14:textId="77777777" w:rsidR="00802769" w:rsidRPr="008A5A08" w:rsidRDefault="00296759" w:rsidP="00CF61D9">
      <w:pPr>
        <w:pStyle w:val="block"/>
        <w:spacing w:after="0"/>
        <w:ind w:left="540" w:right="-45" w:firstLine="90"/>
        <w:jc w:val="thaiDistribute"/>
        <w:rPr>
          <w:rFonts w:ascii="Angsana New" w:hAnsi="Angsana New" w:cs="Angsana New"/>
          <w:b/>
          <w:sz w:val="30"/>
          <w:szCs w:val="30"/>
          <w:rtl/>
          <w:cs/>
          <w:lang w:bidi="th-TH"/>
        </w:rPr>
      </w:pPr>
      <w:r>
        <w:rPr>
          <w:rFonts w:ascii="Angsana New" w:hAnsi="Angsana New" w:cs="Angsana New"/>
          <w:b/>
          <w:sz w:val="30"/>
          <w:szCs w:val="30"/>
          <w:cs/>
          <w:lang w:bidi="th-TH"/>
        </w:rPr>
        <w:br w:type="page"/>
      </w:r>
      <w:r w:rsidR="00802769" w:rsidRPr="008A5A08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</w:t>
      </w:r>
      <w:r w:rsidR="006057E5" w:rsidRPr="008A5A08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="00AB4F0F" w:rsidRPr="008A5A08">
        <w:rPr>
          <w:rFonts w:ascii="Angsana New" w:hAnsi="Angsana New" w:cs="Angsana New"/>
          <w:b/>
          <w:sz w:val="30"/>
          <w:szCs w:val="30"/>
          <w:cs/>
          <w:lang w:bidi="th-TH"/>
        </w:rPr>
        <w:t>แต่ละประเภท</w:t>
      </w:r>
      <w:r w:rsidR="006057E5" w:rsidRPr="008A5A08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</w:t>
      </w:r>
      <w:r w:rsidR="00802769" w:rsidRPr="008A5A08">
        <w:rPr>
          <w:rFonts w:ascii="Angsana New" w:hAnsi="Angsana New" w:cs="Angsana New"/>
          <w:b/>
          <w:sz w:val="30"/>
          <w:szCs w:val="30"/>
          <w:cs/>
          <w:lang w:bidi="th-TH"/>
        </w:rPr>
        <w:t>ดังต่อไปนี้</w:t>
      </w:r>
    </w:p>
    <w:p w14:paraId="2057DE96" w14:textId="77777777" w:rsidR="00810D31" w:rsidRPr="00E63067" w:rsidRDefault="00810D31" w:rsidP="00810D3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3330"/>
        <w:gridCol w:w="5760"/>
      </w:tblGrid>
      <w:tr w:rsidR="00804175" w:rsidRPr="008A5A08" w14:paraId="11E95037" w14:textId="77777777" w:rsidTr="00BC7B72">
        <w:trPr>
          <w:trHeight w:val="603"/>
          <w:tblHeader/>
        </w:trPr>
        <w:tc>
          <w:tcPr>
            <w:tcW w:w="3330" w:type="dxa"/>
          </w:tcPr>
          <w:p w14:paraId="6602E4AD" w14:textId="77777777" w:rsidR="00804175" w:rsidRPr="008A5A08" w:rsidRDefault="00804175" w:rsidP="008336B4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60" w:type="dxa"/>
          </w:tcPr>
          <w:p w14:paraId="180BA5EE" w14:textId="77777777" w:rsidR="00804175" w:rsidRPr="008A5A08" w:rsidRDefault="00804175" w:rsidP="008336B4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04175" w:rsidRPr="008A5A08" w14:paraId="7D4899BB" w14:textId="77777777" w:rsidTr="00BC7B72">
        <w:tc>
          <w:tcPr>
            <w:tcW w:w="3330" w:type="dxa"/>
          </w:tcPr>
          <w:p w14:paraId="3EB6FCA9" w14:textId="77777777" w:rsidR="00804175" w:rsidRPr="008A5A08" w:rsidRDefault="00804175" w:rsidP="00CC5A33">
            <w:pPr>
              <w:pStyle w:val="block"/>
              <w:spacing w:after="0" w:line="240" w:lineRule="atLeast"/>
              <w:ind w:left="72" w:right="-45" w:hanging="72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60" w:type="dxa"/>
          </w:tcPr>
          <w:p w14:paraId="0D07BF75" w14:textId="77777777" w:rsidR="00804175" w:rsidRPr="003246D8" w:rsidRDefault="00804175" w:rsidP="00F97F54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246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7B6B84" w:rsidRPr="003246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3577E6" w:rsidRPr="008A5A08" w14:paraId="6ACF804E" w14:textId="77777777" w:rsidTr="00BC7B72">
        <w:tc>
          <w:tcPr>
            <w:tcW w:w="3330" w:type="dxa"/>
          </w:tcPr>
          <w:p w14:paraId="653E9DE8" w14:textId="77777777" w:rsidR="003577E6" w:rsidRPr="008A5A08" w:rsidRDefault="003577E6" w:rsidP="000071A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760" w:type="dxa"/>
          </w:tcPr>
          <w:p w14:paraId="2E3CBA9A" w14:textId="77777777" w:rsidR="003577E6" w:rsidRPr="003246D8" w:rsidRDefault="003577E6" w:rsidP="000C649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246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ราคาตามสัญญาที่กำหนดขึ้นตามข้อกำหนดและเงื่อนไขปกติทางธุรกิจ</w:t>
            </w:r>
          </w:p>
        </w:tc>
      </w:tr>
      <w:tr w:rsidR="003577E6" w:rsidRPr="008A5A08" w14:paraId="5DD3D3D1" w14:textId="77777777" w:rsidTr="00BC7B72">
        <w:tc>
          <w:tcPr>
            <w:tcW w:w="3330" w:type="dxa"/>
          </w:tcPr>
          <w:p w14:paraId="357A32C9" w14:textId="77777777" w:rsidR="003577E6" w:rsidRPr="008A5A08" w:rsidRDefault="003577E6" w:rsidP="000C649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60" w:type="dxa"/>
          </w:tcPr>
          <w:p w14:paraId="2BFB2C00" w14:textId="77777777" w:rsidR="003577E6" w:rsidRPr="003246D8" w:rsidRDefault="003577E6" w:rsidP="000C649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6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ต้นทุนของแหล่งที่มาของเงินทุน</w:t>
            </w:r>
          </w:p>
        </w:tc>
      </w:tr>
      <w:tr w:rsidR="003577E6" w:rsidRPr="008A5A08" w14:paraId="2588EB54" w14:textId="77777777" w:rsidTr="00BC7B72">
        <w:tc>
          <w:tcPr>
            <w:tcW w:w="3330" w:type="dxa"/>
          </w:tcPr>
          <w:p w14:paraId="2271CE45" w14:textId="77777777" w:rsidR="003577E6" w:rsidRPr="008A5A08" w:rsidRDefault="003577E6" w:rsidP="000C649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60" w:type="dxa"/>
          </w:tcPr>
          <w:p w14:paraId="030302A3" w14:textId="77777777" w:rsidR="003577E6" w:rsidRPr="003246D8" w:rsidRDefault="003577E6" w:rsidP="00BC7B7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6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ตาม</w:t>
            </w:r>
            <w:r w:rsidR="00BC7B72" w:rsidRPr="003246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สิทธิการได้รับเงินปันผล</w:t>
            </w:r>
          </w:p>
        </w:tc>
      </w:tr>
      <w:tr w:rsidR="00515701" w:rsidRPr="008A5A08" w14:paraId="6836CE5E" w14:textId="77777777" w:rsidTr="00BC7B72">
        <w:tc>
          <w:tcPr>
            <w:tcW w:w="3330" w:type="dxa"/>
          </w:tcPr>
          <w:p w14:paraId="10B8AD45" w14:textId="77777777" w:rsidR="00515701" w:rsidRPr="008A5A08" w:rsidRDefault="00D94602" w:rsidP="0051570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515701" w:rsidRPr="008A5A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และสินค้า</w:t>
            </w:r>
          </w:p>
        </w:tc>
        <w:tc>
          <w:tcPr>
            <w:tcW w:w="5760" w:type="dxa"/>
          </w:tcPr>
          <w:p w14:paraId="17DBD994" w14:textId="77777777" w:rsidR="00515701" w:rsidRPr="003246D8" w:rsidRDefault="00515701" w:rsidP="00F97F54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246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D94602" w:rsidRPr="008A5A08" w14:paraId="60B61C1A" w14:textId="77777777" w:rsidTr="00BC7B72">
        <w:tc>
          <w:tcPr>
            <w:tcW w:w="3330" w:type="dxa"/>
          </w:tcPr>
          <w:p w14:paraId="1997D08E" w14:textId="77777777" w:rsidR="00D94602" w:rsidRPr="008A5A08" w:rsidRDefault="00D94602" w:rsidP="005C00F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60" w:type="dxa"/>
          </w:tcPr>
          <w:p w14:paraId="70289A58" w14:textId="77777777" w:rsidR="00D94602" w:rsidRPr="008A5A08" w:rsidRDefault="00D94602" w:rsidP="0051570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อัตราที่ตกลงกันตามสัญญา</w:t>
            </w:r>
          </w:p>
        </w:tc>
      </w:tr>
      <w:tr w:rsidR="00882FDC" w:rsidRPr="008A5A08" w14:paraId="1019B9D2" w14:textId="77777777" w:rsidTr="00BC7B72">
        <w:tc>
          <w:tcPr>
            <w:tcW w:w="3330" w:type="dxa"/>
          </w:tcPr>
          <w:p w14:paraId="4560EE48" w14:textId="77777777" w:rsidR="00882FDC" w:rsidRPr="008A5A08" w:rsidRDefault="000607CE" w:rsidP="005C00F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รายได้อื่น/ค่าใช้จ่ายอื่น</w:t>
            </w:r>
          </w:p>
        </w:tc>
        <w:tc>
          <w:tcPr>
            <w:tcW w:w="5760" w:type="dxa"/>
          </w:tcPr>
          <w:p w14:paraId="32A21C05" w14:textId="77777777" w:rsidR="00882FDC" w:rsidRPr="008A5A08" w:rsidRDefault="00DD0527" w:rsidP="000607C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</w:t>
            </w:r>
            <w:r w:rsidR="00882FDC" w:rsidRPr="008A5A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ค่าบริการตามที่ผู้ให้บริการกำหนด</w:t>
            </w:r>
          </w:p>
        </w:tc>
      </w:tr>
    </w:tbl>
    <w:p w14:paraId="45FA6423" w14:textId="77777777" w:rsidR="00515701" w:rsidRPr="00E63067" w:rsidRDefault="0051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31E06B0E" w14:textId="77777777" w:rsidR="00804175" w:rsidRPr="008A5A08" w:rsidRDefault="00804175" w:rsidP="00080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18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F42B2F" w:rsidRPr="008A5A08">
        <w:rPr>
          <w:rFonts w:ascii="Angsana New" w:hAnsi="Angsana New" w:cs="Angsana New"/>
          <w:sz w:val="30"/>
          <w:szCs w:val="30"/>
          <w:cs/>
        </w:rPr>
        <w:t>แต่ละ</w:t>
      </w:r>
      <w:r w:rsidR="00E24956" w:rsidRPr="008A5A08">
        <w:rPr>
          <w:rFonts w:ascii="Angsana New" w:hAnsi="Angsana New" w:cs="Angsana New"/>
          <w:sz w:val="30"/>
          <w:szCs w:val="30"/>
          <w:cs/>
        </w:rPr>
        <w:t>ปี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E24956" w:rsidRPr="008A5A08">
        <w:rPr>
          <w:rFonts w:ascii="Angsana New" w:hAnsi="Angsana New" w:cs="Angsana New"/>
          <w:sz w:val="30"/>
          <w:szCs w:val="30"/>
          <w:cs/>
        </w:rPr>
        <w:t>ธันวาค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ม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D24C61" w:rsidRPr="008A5A08">
        <w:rPr>
          <w:rFonts w:ascii="Angsana New" w:hAnsi="Angsana New" w:cs="Angsana New"/>
          <w:sz w:val="30"/>
          <w:szCs w:val="30"/>
        </w:rPr>
        <w:t xml:space="preserve"> </w:t>
      </w:r>
      <w:r w:rsidR="00F42B2F" w:rsidRPr="008A5A08">
        <w:rPr>
          <w:rFonts w:ascii="Angsana New" w:hAnsi="Angsana New" w:cs="Angsana New"/>
          <w:sz w:val="30"/>
          <w:szCs w:val="30"/>
          <w:cs/>
        </w:rPr>
        <w:t>มี</w:t>
      </w:r>
      <w:r w:rsidR="00F97F5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977D7D9" w14:textId="77777777" w:rsidR="00F15275" w:rsidRPr="008A5A08" w:rsidRDefault="00F15275" w:rsidP="00F1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108"/>
        <w:gridCol w:w="267"/>
        <w:gridCol w:w="1097"/>
        <w:gridCol w:w="268"/>
        <w:gridCol w:w="1077"/>
        <w:gridCol w:w="252"/>
        <w:gridCol w:w="1096"/>
      </w:tblGrid>
      <w:tr w:rsidR="00804175" w:rsidRPr="008A5A08" w14:paraId="5317FF06" w14:textId="77777777" w:rsidTr="00BC7B72">
        <w:trPr>
          <w:tblHeader/>
        </w:trPr>
        <w:tc>
          <w:tcPr>
            <w:tcW w:w="2171" w:type="pct"/>
          </w:tcPr>
          <w:p w14:paraId="55A0588D" w14:textId="77777777" w:rsidR="00804175" w:rsidRPr="008A5A08" w:rsidRDefault="00740D12" w:rsidP="00750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354" w:type="pct"/>
            <w:gridSpan w:val="3"/>
          </w:tcPr>
          <w:p w14:paraId="03720653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175" w:rsidRPr="008A5A08" w14:paraId="6F301C52" w14:textId="77777777" w:rsidTr="00BC7B72">
        <w:trPr>
          <w:tblHeader/>
        </w:trPr>
        <w:tc>
          <w:tcPr>
            <w:tcW w:w="2171" w:type="pct"/>
          </w:tcPr>
          <w:p w14:paraId="5A9F6497" w14:textId="77777777" w:rsidR="00804175" w:rsidRPr="008A5A08" w:rsidRDefault="00804175" w:rsidP="00E24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24956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ปีสิ้นสุด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24956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607" w:type="pct"/>
          </w:tcPr>
          <w:p w14:paraId="2FE2E5C6" w14:textId="77777777" w:rsidR="00804175" w:rsidRPr="008A5A08" w:rsidRDefault="00E91A05" w:rsidP="00D12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E95AC81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07A6F5" w14:textId="77777777" w:rsidR="00804175" w:rsidRPr="008A5A08" w:rsidRDefault="00E91A05" w:rsidP="00D12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39CD388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6BC9AB" w14:textId="77777777" w:rsidR="00804175" w:rsidRPr="008A5A08" w:rsidRDefault="00E91A05" w:rsidP="00D12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0C2486FB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5B0733" w14:textId="77777777" w:rsidR="00804175" w:rsidRPr="008A5A08" w:rsidRDefault="00E91A05" w:rsidP="00D12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04175" w:rsidRPr="008A5A08" w14:paraId="6C56FD9B" w14:textId="77777777" w:rsidTr="00BC7B72">
        <w:trPr>
          <w:tblHeader/>
        </w:trPr>
        <w:tc>
          <w:tcPr>
            <w:tcW w:w="2171" w:type="pct"/>
          </w:tcPr>
          <w:p w14:paraId="23BB6C1A" w14:textId="77777777" w:rsidR="00804175" w:rsidRPr="008A5A08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29" w:type="pct"/>
            <w:gridSpan w:val="7"/>
          </w:tcPr>
          <w:p w14:paraId="682EF417" w14:textId="77777777" w:rsidR="00804175" w:rsidRPr="008A5A08" w:rsidRDefault="00961F83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175" w:rsidRPr="008A5A08" w14:paraId="34821AAF" w14:textId="77777777" w:rsidTr="00BC7B72">
        <w:tc>
          <w:tcPr>
            <w:tcW w:w="2171" w:type="pct"/>
          </w:tcPr>
          <w:p w14:paraId="604C08AF" w14:textId="77777777" w:rsidR="00804175" w:rsidRPr="008A5A08" w:rsidRDefault="00D112E0" w:rsidP="0030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5FF618A2" w14:textId="77777777" w:rsidR="00804175" w:rsidRPr="008A5A08" w:rsidRDefault="00804175" w:rsidP="0014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804175" w:rsidRPr="008A5A08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804175" w:rsidRPr="008A5A08" w:rsidRDefault="00804175" w:rsidP="00D4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804175" w:rsidRPr="008A5A08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804175" w:rsidRPr="008A5A08" w:rsidRDefault="00804175" w:rsidP="00226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804175" w:rsidRPr="008A5A08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804175" w:rsidRPr="008A5A08" w:rsidRDefault="00804175" w:rsidP="00034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1A05" w:rsidRPr="008A5A08" w14:paraId="4AC79BB5" w14:textId="77777777" w:rsidTr="00BC7B72">
        <w:tc>
          <w:tcPr>
            <w:tcW w:w="2171" w:type="pct"/>
          </w:tcPr>
          <w:p w14:paraId="7E468183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7" w:type="pct"/>
          </w:tcPr>
          <w:p w14:paraId="71E38BE7" w14:textId="642E6CC4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72AC019E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411,395</w:t>
            </w:r>
          </w:p>
        </w:tc>
        <w:tc>
          <w:tcPr>
            <w:tcW w:w="138" w:type="pct"/>
          </w:tcPr>
          <w:p w14:paraId="25852695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102,992</w:t>
            </w:r>
          </w:p>
        </w:tc>
      </w:tr>
      <w:tr w:rsidR="00E91A05" w:rsidRPr="008A5A08" w14:paraId="1A1F30FD" w14:textId="77777777" w:rsidTr="00BC7B72">
        <w:tc>
          <w:tcPr>
            <w:tcW w:w="2171" w:type="pct"/>
          </w:tcPr>
          <w:p w14:paraId="66AD4AEA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607" w:type="pct"/>
          </w:tcPr>
          <w:p w14:paraId="211FEB45" w14:textId="640F8F31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46E59F60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10,713,131</w:t>
            </w:r>
          </w:p>
        </w:tc>
        <w:tc>
          <w:tcPr>
            <w:tcW w:w="138" w:type="pct"/>
          </w:tcPr>
          <w:p w14:paraId="08E811EB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11,701,488</w:t>
            </w:r>
          </w:p>
        </w:tc>
      </w:tr>
      <w:tr w:rsidR="00E91A05" w:rsidRPr="008A5A08" w14:paraId="7F9971DD" w14:textId="77777777" w:rsidTr="00BC7B72">
        <w:tc>
          <w:tcPr>
            <w:tcW w:w="2171" w:type="pct"/>
          </w:tcPr>
          <w:p w14:paraId="39A722D1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BEF7BA6" w14:textId="43F52B89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067FDF45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104,374</w:t>
            </w:r>
          </w:p>
        </w:tc>
        <w:tc>
          <w:tcPr>
            <w:tcW w:w="138" w:type="pct"/>
          </w:tcPr>
          <w:p w14:paraId="61A1731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59,574</w:t>
            </w:r>
          </w:p>
        </w:tc>
      </w:tr>
      <w:tr w:rsidR="00E91A05" w:rsidRPr="008A5A08" w14:paraId="6018F60F" w14:textId="77777777" w:rsidTr="00BC7B72">
        <w:tc>
          <w:tcPr>
            <w:tcW w:w="2171" w:type="pct"/>
          </w:tcPr>
          <w:p w14:paraId="3CB215FC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17023134" w14:textId="2F93ED5A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19401B8B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38" w:type="pct"/>
          </w:tcPr>
          <w:p w14:paraId="143C6B20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640,000</w:t>
            </w:r>
          </w:p>
        </w:tc>
      </w:tr>
      <w:tr w:rsidR="00E91A05" w:rsidRPr="008A5A08" w14:paraId="6675915A" w14:textId="77777777" w:rsidTr="00BC7B72">
        <w:tc>
          <w:tcPr>
            <w:tcW w:w="2171" w:type="pct"/>
          </w:tcPr>
          <w:p w14:paraId="38A48C45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607" w:type="pct"/>
          </w:tcPr>
          <w:p w14:paraId="1BA5FF59" w14:textId="59057394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2D593E82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68,393</w:t>
            </w:r>
          </w:p>
        </w:tc>
        <w:tc>
          <w:tcPr>
            <w:tcW w:w="138" w:type="pct"/>
          </w:tcPr>
          <w:p w14:paraId="64F2F9B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57,784</w:t>
            </w:r>
          </w:p>
        </w:tc>
      </w:tr>
      <w:tr w:rsidR="00E91A05" w:rsidRPr="008A5A08" w14:paraId="1B19EC98" w14:textId="77777777" w:rsidTr="00BC7B72">
        <w:tc>
          <w:tcPr>
            <w:tcW w:w="2171" w:type="pct"/>
          </w:tcPr>
          <w:p w14:paraId="475628EC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4F6CCFE8" w14:textId="412FE575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70DFE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149AA75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1D1DA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084126" w14:textId="05A3D140" w:rsidR="00E91A05" w:rsidRPr="00CA42D7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4,899</w:t>
            </w:r>
          </w:p>
        </w:tc>
        <w:tc>
          <w:tcPr>
            <w:tcW w:w="138" w:type="pct"/>
          </w:tcPr>
          <w:p w14:paraId="71B83DC5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26AF25" w14:textId="77777777" w:rsidR="00E91A05" w:rsidRPr="00CA42D7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4,041</w:t>
            </w:r>
          </w:p>
        </w:tc>
      </w:tr>
      <w:tr w:rsidR="00E91A05" w:rsidRPr="008A5A08" w14:paraId="52A51F8F" w14:textId="77777777" w:rsidTr="00BC7B72">
        <w:tc>
          <w:tcPr>
            <w:tcW w:w="2171" w:type="pct"/>
          </w:tcPr>
          <w:p w14:paraId="4C964801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C551E76" w14:textId="65829A89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522326D3" w:rsidR="00E91A05" w:rsidRPr="00CA42D7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38" w:type="pct"/>
          </w:tcPr>
          <w:p w14:paraId="05226363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77777777" w:rsidR="00E91A05" w:rsidRPr="00CA42D7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42D7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E91A05" w:rsidRPr="008A5A08" w14:paraId="5E259980" w14:textId="77777777" w:rsidTr="00BC7B72">
        <w:tc>
          <w:tcPr>
            <w:tcW w:w="2171" w:type="pct"/>
          </w:tcPr>
          <w:p w14:paraId="23B88B9D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79D0D7A1" w14:textId="5E6F5C39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7F528670" w:rsidR="00E91A05" w:rsidRPr="00CA42D7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34,160</w:t>
            </w:r>
          </w:p>
        </w:tc>
        <w:tc>
          <w:tcPr>
            <w:tcW w:w="138" w:type="pct"/>
          </w:tcPr>
          <w:p w14:paraId="7672F7AB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77777777" w:rsidR="00E91A05" w:rsidRPr="00CA42D7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42D7">
              <w:rPr>
                <w:rFonts w:ascii="Angsana New" w:hAnsi="Angsana New" w:cs="Angsana New"/>
                <w:sz w:val="30"/>
                <w:szCs w:val="30"/>
              </w:rPr>
              <w:t>19,436</w:t>
            </w:r>
          </w:p>
        </w:tc>
      </w:tr>
      <w:tr w:rsidR="00E91A05" w:rsidRPr="008A5A08" w14:paraId="67B7B5E1" w14:textId="77777777" w:rsidTr="003A3339">
        <w:trPr>
          <w:trHeight w:hRule="exact" w:val="216"/>
        </w:trPr>
        <w:tc>
          <w:tcPr>
            <w:tcW w:w="2171" w:type="pct"/>
          </w:tcPr>
          <w:p w14:paraId="637EA08F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0BE27EB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1A05" w:rsidRPr="008A5A08" w14:paraId="3CDF51EA" w14:textId="77777777" w:rsidTr="00BC7B72">
        <w:tc>
          <w:tcPr>
            <w:tcW w:w="2171" w:type="pct"/>
          </w:tcPr>
          <w:p w14:paraId="0DC96DDB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03881A5E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B4D" w:rsidRPr="008A5A08" w14:paraId="35BE3B79" w14:textId="77777777" w:rsidTr="00BC7B72">
        <w:tc>
          <w:tcPr>
            <w:tcW w:w="2171" w:type="pct"/>
          </w:tcPr>
          <w:p w14:paraId="5E5643FD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7" w:type="pct"/>
          </w:tcPr>
          <w:p w14:paraId="2E7B33C7" w14:textId="341C99D8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174,548</w:t>
            </w:r>
          </w:p>
        </w:tc>
        <w:tc>
          <w:tcPr>
            <w:tcW w:w="146" w:type="pct"/>
          </w:tcPr>
          <w:p w14:paraId="477E1E3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191,060</w:t>
            </w:r>
          </w:p>
        </w:tc>
        <w:tc>
          <w:tcPr>
            <w:tcW w:w="147" w:type="pct"/>
          </w:tcPr>
          <w:p w14:paraId="454B6513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162B0" w14:textId="60BC9FBD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174,548</w:t>
            </w:r>
          </w:p>
        </w:tc>
        <w:tc>
          <w:tcPr>
            <w:tcW w:w="138" w:type="pct"/>
          </w:tcPr>
          <w:p w14:paraId="30E40382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191,060</w:t>
            </w:r>
          </w:p>
        </w:tc>
      </w:tr>
      <w:tr w:rsidR="00075B4D" w:rsidRPr="008A5A08" w14:paraId="651E4FAD" w14:textId="77777777" w:rsidTr="00BC7B72">
        <w:tc>
          <w:tcPr>
            <w:tcW w:w="2171" w:type="pct"/>
          </w:tcPr>
          <w:p w14:paraId="1788B544" w14:textId="44542C6B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611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8D611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</w:t>
            </w:r>
            <w:r w:rsidR="00CF61D9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607" w:type="pct"/>
          </w:tcPr>
          <w:p w14:paraId="729EA3AD" w14:textId="4846D32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6" w:type="pct"/>
          </w:tcPr>
          <w:p w14:paraId="4AFA29F8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28EE53" w14:textId="103F4BE3" w:rsidR="00075B4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4BE130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0AABCD" w14:textId="0120D26D" w:rsidR="00075B4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38" w:type="pct"/>
          </w:tcPr>
          <w:p w14:paraId="4D6DCE9C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6335565E" w:rsidR="00075B4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5B4D" w:rsidRPr="008A5A08" w14:paraId="5CE0AB6A" w14:textId="77777777" w:rsidTr="003A3339">
        <w:trPr>
          <w:trHeight w:hRule="exact" w:val="216"/>
        </w:trPr>
        <w:tc>
          <w:tcPr>
            <w:tcW w:w="2171" w:type="pct"/>
          </w:tcPr>
          <w:p w14:paraId="5DFC67A6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37212B37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E83A3A4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6B298911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337C3DBF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</w:tcPr>
          <w:p w14:paraId="4059A9DE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4AD68F8D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244DEF43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5B4D" w:rsidRPr="008A5A08" w14:paraId="7648AF7F" w14:textId="77777777" w:rsidTr="00BC7B72">
        <w:tc>
          <w:tcPr>
            <w:tcW w:w="2171" w:type="pct"/>
          </w:tcPr>
          <w:p w14:paraId="321CE5B0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19A4652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784A48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B4D" w:rsidRPr="008A5A08" w14:paraId="590B33FC" w14:textId="77777777" w:rsidTr="005A4E1F">
        <w:tc>
          <w:tcPr>
            <w:tcW w:w="2171" w:type="pct"/>
          </w:tcPr>
          <w:p w14:paraId="5D8180BD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7" w:type="pct"/>
            <w:shd w:val="clear" w:color="auto" w:fill="auto"/>
          </w:tcPr>
          <w:p w14:paraId="4C34B830" w14:textId="3CA77FC8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289,164</w:t>
            </w:r>
          </w:p>
        </w:tc>
        <w:tc>
          <w:tcPr>
            <w:tcW w:w="146" w:type="pct"/>
          </w:tcPr>
          <w:p w14:paraId="1D8AE800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309,885</w:t>
            </w:r>
          </w:p>
        </w:tc>
        <w:tc>
          <w:tcPr>
            <w:tcW w:w="147" w:type="pct"/>
          </w:tcPr>
          <w:p w14:paraId="29F979BC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43704ADE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5B4D" w:rsidRPr="008A5A08" w14:paraId="3A103EC9" w14:textId="77777777" w:rsidTr="005A4E1F">
        <w:tc>
          <w:tcPr>
            <w:tcW w:w="2171" w:type="pct"/>
            <w:shd w:val="clear" w:color="auto" w:fill="FFFFFF"/>
          </w:tcPr>
          <w:p w14:paraId="1DD62942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607" w:type="pct"/>
            <w:shd w:val="clear" w:color="auto" w:fill="auto"/>
          </w:tcPr>
          <w:p w14:paraId="3BF9933B" w14:textId="517E3543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18,499</w:t>
            </w:r>
          </w:p>
        </w:tc>
        <w:tc>
          <w:tcPr>
            <w:tcW w:w="146" w:type="pct"/>
          </w:tcPr>
          <w:p w14:paraId="7092187F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C2A6B7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18,911</w:t>
            </w:r>
          </w:p>
        </w:tc>
        <w:tc>
          <w:tcPr>
            <w:tcW w:w="147" w:type="pct"/>
          </w:tcPr>
          <w:p w14:paraId="59828795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983571" w14:textId="45F4F9F8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4739D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82EECF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5B4D" w:rsidRPr="008A5A08" w14:paraId="0912759F" w14:textId="77777777" w:rsidTr="003A3339">
        <w:trPr>
          <w:trHeight w:hRule="exact" w:val="216"/>
        </w:trPr>
        <w:tc>
          <w:tcPr>
            <w:tcW w:w="2171" w:type="pct"/>
            <w:shd w:val="clear" w:color="auto" w:fill="FFFFFF"/>
          </w:tcPr>
          <w:p w14:paraId="1C4578B8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3034E5A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85B74C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679C2E8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DB25725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6DC61FAC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64BA05C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CFD6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5B4D" w:rsidRPr="008A5A08" w14:paraId="2B736134" w14:textId="77777777" w:rsidTr="003A3339">
        <w:trPr>
          <w:trHeight w:hRule="exact" w:val="216"/>
        </w:trPr>
        <w:tc>
          <w:tcPr>
            <w:tcW w:w="2171" w:type="pct"/>
            <w:shd w:val="clear" w:color="auto" w:fill="FFFFFF"/>
          </w:tcPr>
          <w:p w14:paraId="24370B63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7" w:type="pct"/>
          </w:tcPr>
          <w:p w14:paraId="6EBC9866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42F6D2D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3A7C3562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4A18C8DE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33DEC571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4493CE6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08B1E38E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5B4D" w:rsidRPr="008A5A08" w14:paraId="2E28CBF5" w14:textId="77777777" w:rsidTr="00BC7B72">
        <w:tc>
          <w:tcPr>
            <w:tcW w:w="2171" w:type="pct"/>
            <w:shd w:val="clear" w:color="auto" w:fill="FFFFFF"/>
          </w:tcPr>
          <w:p w14:paraId="0464DE96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2CBBDA0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A8784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31B93BE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FF7FDE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D94910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D49406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B3F8045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B4D" w:rsidRPr="008A5A08" w14:paraId="581B4DE3" w14:textId="77777777" w:rsidTr="00BC7B72">
        <w:tc>
          <w:tcPr>
            <w:tcW w:w="2171" w:type="pct"/>
            <w:shd w:val="clear" w:color="auto" w:fill="FFFFFF"/>
          </w:tcPr>
          <w:p w14:paraId="6E253744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24C60D90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03097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8F880D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6348CC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EC6712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3AD06B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F5A592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5B4D" w:rsidRPr="008A5A08" w14:paraId="42498A64" w14:textId="77777777" w:rsidTr="00BC7B72">
        <w:tc>
          <w:tcPr>
            <w:tcW w:w="2171" w:type="pct"/>
            <w:shd w:val="clear" w:color="auto" w:fill="FFFFFF"/>
          </w:tcPr>
          <w:p w14:paraId="2A87EF0F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  <w:shd w:val="clear" w:color="auto" w:fill="auto"/>
          </w:tcPr>
          <w:p w14:paraId="3BEAD403" w14:textId="4BABD0D0" w:rsidR="00075B4D" w:rsidRPr="00FA7F9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A7F9D">
              <w:rPr>
                <w:rFonts w:ascii="Angsana New" w:hAnsi="Angsana New" w:cs="Angsana New"/>
                <w:sz w:val="30"/>
                <w:szCs w:val="30"/>
              </w:rPr>
              <w:t>51,759</w:t>
            </w:r>
          </w:p>
        </w:tc>
        <w:tc>
          <w:tcPr>
            <w:tcW w:w="146" w:type="pct"/>
          </w:tcPr>
          <w:p w14:paraId="3AD44E75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D2B066" w14:textId="01DFBEBB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161F">
              <w:rPr>
                <w:rFonts w:ascii="Angsana New" w:hAnsi="Angsana New" w:cs="Angsana New"/>
                <w:sz w:val="30"/>
                <w:szCs w:val="30"/>
              </w:rPr>
              <w:t>5,018</w:t>
            </w:r>
          </w:p>
        </w:tc>
        <w:tc>
          <w:tcPr>
            <w:tcW w:w="147" w:type="pct"/>
          </w:tcPr>
          <w:p w14:paraId="16C6275A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AE0698F" w14:textId="2A8A24AE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20,962</w:t>
            </w:r>
          </w:p>
        </w:tc>
        <w:tc>
          <w:tcPr>
            <w:tcW w:w="138" w:type="pct"/>
          </w:tcPr>
          <w:p w14:paraId="1E3E5FD4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F096D" w14:textId="6E8D34E3" w:rsidR="00075B4D" w:rsidRPr="008A5A08" w:rsidRDefault="0089161F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20,418</w:t>
            </w:r>
          </w:p>
        </w:tc>
      </w:tr>
      <w:tr w:rsidR="00075B4D" w:rsidRPr="008A5A08" w14:paraId="6D03E4E8" w14:textId="77777777" w:rsidTr="00BC7B72">
        <w:tc>
          <w:tcPr>
            <w:tcW w:w="2171" w:type="pct"/>
            <w:shd w:val="clear" w:color="auto" w:fill="FFFFFF"/>
          </w:tcPr>
          <w:p w14:paraId="1A4EF878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shd w:val="clear" w:color="auto" w:fill="auto"/>
          </w:tcPr>
          <w:p w14:paraId="629EDAC6" w14:textId="44EA23BE" w:rsidR="00075B4D" w:rsidRPr="00FA7F9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A7F9D">
              <w:rPr>
                <w:rFonts w:ascii="Angsana New" w:hAnsi="Angsana New" w:cs="Angsana New"/>
                <w:sz w:val="30"/>
                <w:szCs w:val="30"/>
              </w:rPr>
              <w:t>3,506</w:t>
            </w:r>
          </w:p>
        </w:tc>
        <w:tc>
          <w:tcPr>
            <w:tcW w:w="146" w:type="pct"/>
          </w:tcPr>
          <w:p w14:paraId="033BCD34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3BED41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2,945</w:t>
            </w:r>
          </w:p>
        </w:tc>
        <w:tc>
          <w:tcPr>
            <w:tcW w:w="147" w:type="pct"/>
          </w:tcPr>
          <w:p w14:paraId="1E099449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08A6B70" w14:textId="4D270FA0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1,724</w:t>
            </w:r>
          </w:p>
        </w:tc>
        <w:tc>
          <w:tcPr>
            <w:tcW w:w="138" w:type="pct"/>
          </w:tcPr>
          <w:p w14:paraId="0948AD5D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2F7E0F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2,303</w:t>
            </w:r>
          </w:p>
        </w:tc>
      </w:tr>
      <w:tr w:rsidR="00075B4D" w:rsidRPr="008A5A08" w14:paraId="1259B7C2" w14:textId="77777777" w:rsidTr="00BC7B72">
        <w:tc>
          <w:tcPr>
            <w:tcW w:w="2171" w:type="pct"/>
            <w:shd w:val="clear" w:color="auto" w:fill="FFFFFF"/>
          </w:tcPr>
          <w:p w14:paraId="497181DB" w14:textId="77777777" w:rsidR="00075B4D" w:rsidRPr="008A5A08" w:rsidRDefault="00075B4D" w:rsidP="0007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85DA" w14:textId="688B009F" w:rsidR="00075B4D" w:rsidRPr="00FA7F9D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7F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55,26</w:t>
            </w:r>
            <w:r w:rsidR="00C03F5E" w:rsidRPr="00FA7F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70EC71F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17E510E8" w:rsidR="00075B4D" w:rsidRPr="008A5A08" w:rsidRDefault="0090533A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37,963</w:t>
            </w:r>
          </w:p>
        </w:tc>
        <w:tc>
          <w:tcPr>
            <w:tcW w:w="147" w:type="pct"/>
          </w:tcPr>
          <w:p w14:paraId="6979EEC5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F94D" w14:textId="2227467E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22,68</w:t>
            </w:r>
            <w:r w:rsidR="00C03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306DAA82" w14:textId="77777777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613495C8" w:rsidR="00075B4D" w:rsidRPr="008A5A08" w:rsidRDefault="00075B4D" w:rsidP="0007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053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053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721</w:t>
            </w:r>
          </w:p>
        </w:tc>
      </w:tr>
    </w:tbl>
    <w:p w14:paraId="16EB5A6E" w14:textId="77777777" w:rsidR="00E63067" w:rsidRDefault="00E63067" w:rsidP="002C2083">
      <w:pPr>
        <w:tabs>
          <w:tab w:val="clear" w:pos="680"/>
          <w:tab w:val="left" w:pos="540"/>
        </w:tabs>
        <w:ind w:left="450" w:firstLine="90"/>
        <w:rPr>
          <w:rFonts w:ascii="Angsana New" w:hAnsi="Angsana New" w:cs="Angsana New"/>
          <w:sz w:val="30"/>
          <w:szCs w:val="30"/>
        </w:rPr>
      </w:pPr>
    </w:p>
    <w:p w14:paraId="5DF8F657" w14:textId="77777777" w:rsidR="00804175" w:rsidRPr="008A5A08" w:rsidRDefault="00804175" w:rsidP="00CF61D9">
      <w:pPr>
        <w:tabs>
          <w:tab w:val="clear" w:pos="680"/>
          <w:tab w:val="left" w:pos="540"/>
        </w:tabs>
        <w:ind w:left="450" w:firstLine="18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8A5A08">
        <w:rPr>
          <w:rFonts w:ascii="Angsana New" w:hAnsi="Angsana New" w:cs="Angsana New"/>
          <w:sz w:val="30"/>
          <w:szCs w:val="30"/>
        </w:rPr>
        <w:t xml:space="preserve"> 31 </w:t>
      </w:r>
      <w:r w:rsidR="008522DD"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D24C61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8A5A08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2"/>
        <w:gridCol w:w="1082"/>
        <w:gridCol w:w="298"/>
        <w:gridCol w:w="1053"/>
        <w:gridCol w:w="311"/>
        <w:gridCol w:w="1078"/>
        <w:gridCol w:w="256"/>
        <w:gridCol w:w="1107"/>
      </w:tblGrid>
      <w:tr w:rsidR="00804175" w:rsidRPr="008A5A08" w14:paraId="47960E40" w14:textId="77777777" w:rsidTr="00F075D7">
        <w:tc>
          <w:tcPr>
            <w:tcW w:w="2163" w:type="pct"/>
          </w:tcPr>
          <w:p w14:paraId="564E0157" w14:textId="2C8C6C56" w:rsidR="00804175" w:rsidRPr="008A5A08" w:rsidRDefault="00CF61D9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1" w:type="pct"/>
            <w:gridSpan w:val="3"/>
          </w:tcPr>
          <w:p w14:paraId="099654D4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" w:type="pct"/>
          </w:tcPr>
          <w:p w14:paraId="67410F5F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45F79EDB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175" w:rsidRPr="008A5A08" w14:paraId="5C8BD783" w14:textId="77777777" w:rsidTr="00F075D7">
        <w:tc>
          <w:tcPr>
            <w:tcW w:w="2163" w:type="pct"/>
          </w:tcPr>
          <w:p w14:paraId="62AD8D28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70D248E" w14:textId="77777777" w:rsidR="00804175" w:rsidRPr="008A5A08" w:rsidRDefault="00E91A0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63" w:type="pct"/>
          </w:tcPr>
          <w:p w14:paraId="0E401A14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353779" w14:textId="77777777" w:rsidR="00804175" w:rsidRPr="008A5A08" w:rsidRDefault="00E91A0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70" w:type="pct"/>
          </w:tcPr>
          <w:p w14:paraId="309DFE5D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414B8" w14:textId="77777777" w:rsidR="00804175" w:rsidRPr="008A5A08" w:rsidRDefault="00E91A0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410BB601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9521210" w14:textId="77777777" w:rsidR="00804175" w:rsidRPr="008A5A08" w:rsidRDefault="00E91A0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04175" w:rsidRPr="008A5A08" w14:paraId="453D9986" w14:textId="77777777" w:rsidTr="00F075D7">
        <w:tc>
          <w:tcPr>
            <w:tcW w:w="2163" w:type="pct"/>
          </w:tcPr>
          <w:p w14:paraId="7BD7A569" w14:textId="77777777" w:rsidR="00804175" w:rsidRPr="008A5A08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7" w:type="pct"/>
            <w:gridSpan w:val="7"/>
          </w:tcPr>
          <w:p w14:paraId="1AF1B1C5" w14:textId="77777777" w:rsidR="00804175" w:rsidRPr="008A5A08" w:rsidRDefault="00961F83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A05" w:rsidRPr="008A5A08" w14:paraId="344C9C0F" w14:textId="77777777" w:rsidTr="001169F5">
        <w:tc>
          <w:tcPr>
            <w:tcW w:w="2163" w:type="pct"/>
          </w:tcPr>
          <w:p w14:paraId="6737840B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57D17615" w14:textId="319B7D10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19ABE689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2B7E69D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" w:type="pct"/>
          </w:tcPr>
          <w:p w14:paraId="141714DE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837A1" w14:textId="084FC0E9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51,611</w:t>
            </w:r>
          </w:p>
        </w:tc>
        <w:tc>
          <w:tcPr>
            <w:tcW w:w="140" w:type="pct"/>
          </w:tcPr>
          <w:p w14:paraId="08CAF10F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C8E908F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20,478</w:t>
            </w:r>
          </w:p>
        </w:tc>
      </w:tr>
      <w:tr w:rsidR="007C6B4C" w:rsidRPr="008A5A08" w14:paraId="7FE80562" w14:textId="77777777" w:rsidTr="001169F5">
        <w:tc>
          <w:tcPr>
            <w:tcW w:w="2163" w:type="pct"/>
          </w:tcPr>
          <w:p w14:paraId="55E4F6EE" w14:textId="0CBCFACF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4BE1DD81" w14:textId="48EE91B8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A36F5">
              <w:rPr>
                <w:rFonts w:ascii="Angsana New" w:hAnsi="Angsana New" w:cs="Angsana New"/>
                <w:sz w:val="30"/>
                <w:szCs w:val="30"/>
              </w:rPr>
              <w:t>62,009</w:t>
            </w:r>
          </w:p>
        </w:tc>
        <w:tc>
          <w:tcPr>
            <w:tcW w:w="163" w:type="pct"/>
          </w:tcPr>
          <w:p w14:paraId="32FB7DEC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1A9B53" w14:textId="0359145E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  <w:tc>
          <w:tcPr>
            <w:tcW w:w="170" w:type="pct"/>
          </w:tcPr>
          <w:p w14:paraId="18C5C221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B532F1" w14:textId="0B6F096F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62,009</w:t>
            </w:r>
          </w:p>
        </w:tc>
        <w:tc>
          <w:tcPr>
            <w:tcW w:w="140" w:type="pct"/>
          </w:tcPr>
          <w:p w14:paraId="43704847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591A808" w14:textId="3DC98C0A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</w:tr>
      <w:tr w:rsidR="007C6B4C" w:rsidRPr="008A5A08" w14:paraId="11D4D27D" w14:textId="77777777" w:rsidTr="001169F5">
        <w:tc>
          <w:tcPr>
            <w:tcW w:w="2163" w:type="pct"/>
            <w:shd w:val="clear" w:color="auto" w:fill="auto"/>
          </w:tcPr>
          <w:p w14:paraId="35CABF9E" w14:textId="29DD8E33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3E25DB8D" w14:textId="12D44B0C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63" w:type="pct"/>
            <w:shd w:val="clear" w:color="auto" w:fill="auto"/>
          </w:tcPr>
          <w:p w14:paraId="4D64912E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226D33" w14:textId="33A509BA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" w:type="pct"/>
            <w:shd w:val="clear" w:color="auto" w:fill="auto"/>
          </w:tcPr>
          <w:p w14:paraId="11C40F0D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2312D" w14:textId="5D72FE2F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A561D2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DA659EE" w14:textId="1F8E3435" w:rsidR="007C6B4C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6B4C" w:rsidRPr="008A5A08" w14:paraId="4006AFDC" w14:textId="77777777" w:rsidTr="00F075D7">
        <w:tc>
          <w:tcPr>
            <w:tcW w:w="2163" w:type="pct"/>
          </w:tcPr>
          <w:p w14:paraId="50CF0C5E" w14:textId="77777777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21A5BE0" w14:textId="69294DDA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62,082</w:t>
            </w:r>
          </w:p>
        </w:tc>
        <w:tc>
          <w:tcPr>
            <w:tcW w:w="163" w:type="pct"/>
          </w:tcPr>
          <w:p w14:paraId="38435F2A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A6B058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70" w:type="pct"/>
          </w:tcPr>
          <w:p w14:paraId="14C7CA88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B17D7A" w14:textId="7152FC2F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113,620</w:t>
            </w:r>
          </w:p>
        </w:tc>
        <w:tc>
          <w:tcPr>
            <w:tcW w:w="140" w:type="pct"/>
          </w:tcPr>
          <w:p w14:paraId="67278264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1C224B2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7C6B4C" w:rsidRPr="008A5A08" w14:paraId="06120129" w14:textId="77777777" w:rsidTr="00F075D7">
        <w:tc>
          <w:tcPr>
            <w:tcW w:w="2163" w:type="pct"/>
          </w:tcPr>
          <w:p w14:paraId="5B9553AD" w14:textId="77777777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AB7FC00" w14:textId="074B2318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  <w:tc>
          <w:tcPr>
            <w:tcW w:w="163" w:type="pct"/>
          </w:tcPr>
          <w:p w14:paraId="4F4B51E8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7921D2E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70" w:type="pct"/>
          </w:tcPr>
          <w:p w14:paraId="5B7636C4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11FDADD" w14:textId="285C0A80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  <w:tc>
          <w:tcPr>
            <w:tcW w:w="140" w:type="pct"/>
          </w:tcPr>
          <w:p w14:paraId="1E1C2C13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9D39BEF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</w:tr>
      <w:tr w:rsidR="007C6B4C" w:rsidRPr="008A5A08" w14:paraId="21E0CC62" w14:textId="77777777" w:rsidTr="00F075D7">
        <w:tc>
          <w:tcPr>
            <w:tcW w:w="2163" w:type="pct"/>
          </w:tcPr>
          <w:p w14:paraId="7BC3337E" w14:textId="77777777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0941EB23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61,772</w:t>
            </w:r>
          </w:p>
        </w:tc>
        <w:tc>
          <w:tcPr>
            <w:tcW w:w="163" w:type="pct"/>
          </w:tcPr>
          <w:p w14:paraId="08814047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70" w:type="pct"/>
          </w:tcPr>
          <w:p w14:paraId="411D7BEC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2A48BD66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113,310</w:t>
            </w:r>
          </w:p>
        </w:tc>
        <w:tc>
          <w:tcPr>
            <w:tcW w:w="140" w:type="pct"/>
          </w:tcPr>
          <w:p w14:paraId="4D358208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7C6B4C" w:rsidRPr="008A5A08" w14:paraId="4D80CC8B" w14:textId="77777777" w:rsidTr="005A4E1F">
        <w:trPr>
          <w:trHeight w:val="321"/>
        </w:trPr>
        <w:tc>
          <w:tcPr>
            <w:tcW w:w="2163" w:type="pct"/>
          </w:tcPr>
          <w:p w14:paraId="480D811A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91E9072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9842A0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040CC77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60F0D0FD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18E58FF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CF8F55F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15EA02F9" w14:textId="77777777" w:rsidR="007C6B4C" w:rsidRPr="008A5A08" w:rsidRDefault="007C6B4C" w:rsidP="007C6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B4C" w:rsidRPr="008A5A08" w14:paraId="04F6F5B0" w14:textId="77777777" w:rsidTr="0044108F">
        <w:tc>
          <w:tcPr>
            <w:tcW w:w="2163" w:type="pct"/>
          </w:tcPr>
          <w:p w14:paraId="55BFDB0F" w14:textId="5D76EFD4" w:rsidR="007C6B4C" w:rsidRPr="008A5A08" w:rsidRDefault="007C6B4C" w:rsidP="007C6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กลับรายการค่าเผื่อหนี้สงสัย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จะสูญ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3C43C4C3" w14:textId="35AEBCAA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63" w:type="pct"/>
            <w:vAlign w:val="center"/>
          </w:tcPr>
          <w:p w14:paraId="0EE03F6A" w14:textId="77777777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ED7F6D" w14:textId="77777777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(112)</w:t>
            </w:r>
          </w:p>
        </w:tc>
        <w:tc>
          <w:tcPr>
            <w:tcW w:w="170" w:type="pct"/>
            <w:vAlign w:val="center"/>
          </w:tcPr>
          <w:p w14:paraId="713E6218" w14:textId="77777777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14:paraId="01462956" w14:textId="20D3B160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40" w:type="pct"/>
            <w:vAlign w:val="center"/>
          </w:tcPr>
          <w:p w14:paraId="7BAC6A08" w14:textId="77777777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6CB20A" w14:textId="77777777" w:rsidR="007C6B4C" w:rsidRPr="008A5A08" w:rsidRDefault="007C6B4C" w:rsidP="007C6B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(112)</w:t>
            </w:r>
          </w:p>
        </w:tc>
      </w:tr>
    </w:tbl>
    <w:p w14:paraId="113C226E" w14:textId="77777777" w:rsidR="00670AEB" w:rsidRPr="008A5A08" w:rsidRDefault="0067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4"/>
        <w:gridCol w:w="1076"/>
        <w:gridCol w:w="281"/>
        <w:gridCol w:w="1087"/>
        <w:gridCol w:w="274"/>
        <w:gridCol w:w="1080"/>
        <w:gridCol w:w="330"/>
        <w:gridCol w:w="1098"/>
      </w:tblGrid>
      <w:tr w:rsidR="00F61EF0" w:rsidRPr="008A5A08" w14:paraId="7D1A4C75" w14:textId="77777777" w:rsidTr="00D24C61">
        <w:trPr>
          <w:trHeight w:val="297"/>
        </w:trPr>
        <w:tc>
          <w:tcPr>
            <w:tcW w:w="2154" w:type="pct"/>
          </w:tcPr>
          <w:p w14:paraId="2681837C" w14:textId="74D97BFD" w:rsidR="00F61EF0" w:rsidRPr="008A5A08" w:rsidRDefault="00CF61D9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31" w:type="pct"/>
            <w:gridSpan w:val="3"/>
          </w:tcPr>
          <w:p w14:paraId="519DE0B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0C2E74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02F9956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61" w:rsidRPr="008A5A08" w14:paraId="6D1B6680" w14:textId="77777777" w:rsidTr="00D24C61">
        <w:tc>
          <w:tcPr>
            <w:tcW w:w="2154" w:type="pct"/>
          </w:tcPr>
          <w:p w14:paraId="74F42AFF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6227AA3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3" w:type="pct"/>
          </w:tcPr>
          <w:p w14:paraId="03C79EC1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C21F5EE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14:paraId="5DE47E8E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D7F849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" w:type="pct"/>
          </w:tcPr>
          <w:p w14:paraId="755CD52B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56ACBDC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D24C61" w:rsidRPr="008A5A08" w14:paraId="316D74CB" w14:textId="77777777" w:rsidTr="003D659C">
        <w:tc>
          <w:tcPr>
            <w:tcW w:w="2154" w:type="pct"/>
          </w:tcPr>
          <w:p w14:paraId="4F382373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6" w:type="pct"/>
            <w:gridSpan w:val="7"/>
          </w:tcPr>
          <w:p w14:paraId="37B4E2CC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A05" w:rsidRPr="008A5A08" w14:paraId="17341B9D" w14:textId="77777777" w:rsidTr="00D24C61">
        <w:tc>
          <w:tcPr>
            <w:tcW w:w="2154" w:type="pct"/>
          </w:tcPr>
          <w:p w14:paraId="4F264A90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B0766B5" w14:textId="0B889A95" w:rsidR="00E91A05" w:rsidRPr="008A5A08" w:rsidRDefault="00075B4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5FBF2EA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DA2C79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8CF916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09A99C" w14:textId="4B9ACCFF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14,21</w:t>
            </w:r>
            <w:r w:rsidR="00A2716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pct"/>
          </w:tcPr>
          <w:p w14:paraId="73BC77F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0527A8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14,100</w:t>
            </w:r>
          </w:p>
        </w:tc>
      </w:tr>
      <w:tr w:rsidR="008D6117" w:rsidRPr="008A5A08" w14:paraId="1BEAB8A8" w14:textId="77777777" w:rsidTr="000C5C9D">
        <w:tc>
          <w:tcPr>
            <w:tcW w:w="2154" w:type="pct"/>
          </w:tcPr>
          <w:p w14:paraId="5FFE09F7" w14:textId="35360A1D" w:rsidR="008D6117" w:rsidRPr="008A5A08" w:rsidRDefault="008D6117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611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  <w:shd w:val="clear" w:color="auto" w:fill="auto"/>
          </w:tcPr>
          <w:p w14:paraId="2FD13CCC" w14:textId="1DFDF3C9" w:rsidR="008D6117" w:rsidRPr="008A5A08" w:rsidRDefault="000C5C9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53" w:type="pct"/>
          </w:tcPr>
          <w:p w14:paraId="09161F73" w14:textId="77777777" w:rsidR="008D6117" w:rsidRPr="008A5A08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0C1413D" w14:textId="6CADB196" w:rsidR="008D6117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F09F6D" w14:textId="77777777" w:rsidR="008D6117" w:rsidRPr="008A5A08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20B90B" w14:textId="32B9F10C" w:rsidR="008D6117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pct"/>
          </w:tcPr>
          <w:p w14:paraId="4467A76D" w14:textId="77777777" w:rsidR="008D6117" w:rsidRPr="008A5A08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78ECA10" w14:textId="01F9F160" w:rsidR="008D6117" w:rsidRDefault="008D6117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1A05" w:rsidRPr="008A5A08" w14:paraId="496E4BCB" w14:textId="77777777" w:rsidTr="000C5C9D">
        <w:tc>
          <w:tcPr>
            <w:tcW w:w="2154" w:type="pct"/>
          </w:tcPr>
          <w:p w14:paraId="451405D7" w14:textId="77777777" w:rsidR="00E91A05" w:rsidRPr="008A5A08" w:rsidRDefault="00E91A05" w:rsidP="00E9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68E83B48" w:rsidR="00E91A05" w:rsidRPr="008A5A08" w:rsidRDefault="000C5C9D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53" w:type="pct"/>
          </w:tcPr>
          <w:p w14:paraId="69D87716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A9A8E92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68354CE1" w:rsidR="00E91A05" w:rsidRPr="008A5A08" w:rsidRDefault="00796991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14,21</w:t>
            </w:r>
            <w:r w:rsidR="00A271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pct"/>
          </w:tcPr>
          <w:p w14:paraId="78989E7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14,100</w:t>
            </w:r>
          </w:p>
        </w:tc>
      </w:tr>
      <w:tr w:rsidR="00E91A05" w:rsidRPr="008A5A08" w14:paraId="1BA869F3" w14:textId="77777777" w:rsidTr="00D24C61">
        <w:trPr>
          <w:trHeight w:val="285"/>
        </w:trPr>
        <w:tc>
          <w:tcPr>
            <w:tcW w:w="2154" w:type="pct"/>
          </w:tcPr>
          <w:p w14:paraId="275E7E38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</w:tcPr>
          <w:p w14:paraId="6F1CEB27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" w:type="pct"/>
          </w:tcPr>
          <w:p w14:paraId="43763BF1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2" w:type="pct"/>
          </w:tcPr>
          <w:p w14:paraId="29E6614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9" w:type="pct"/>
          </w:tcPr>
          <w:p w14:paraId="062F64CC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8" w:type="pct"/>
          </w:tcPr>
          <w:p w14:paraId="633AA4D3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pct"/>
          </w:tcPr>
          <w:p w14:paraId="5BD20DC4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8" w:type="pct"/>
          </w:tcPr>
          <w:p w14:paraId="2466ED40" w14:textId="77777777" w:rsidR="00E91A05" w:rsidRPr="008A5A08" w:rsidRDefault="00E91A05" w:rsidP="00E9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6D739BB5" w14:textId="77777777" w:rsidR="00AB485E" w:rsidRPr="008A5A08" w:rsidRDefault="00AB485E">
      <w:pPr>
        <w:rPr>
          <w:rFonts w:ascii="Angsana New" w:hAnsi="Angsana New" w:cs="Angsana New"/>
          <w:b/>
          <w:bCs/>
          <w:sz w:val="24"/>
          <w:szCs w:val="24"/>
        </w:rPr>
      </w:pPr>
    </w:p>
    <w:p w14:paraId="07296871" w14:textId="56768B1A" w:rsidR="000847C3" w:rsidRDefault="000847C3">
      <w:pPr>
        <w:rPr>
          <w:rFonts w:ascii="Angsana New" w:hAnsi="Angsana New" w:cs="Angsana New"/>
          <w:b/>
          <w:bCs/>
          <w:sz w:val="24"/>
          <w:szCs w:val="24"/>
        </w:rPr>
      </w:pPr>
    </w:p>
    <w:p w14:paraId="1CC33765" w14:textId="0830D418" w:rsidR="00CF61D9" w:rsidRDefault="00CF61D9">
      <w:pPr>
        <w:rPr>
          <w:rFonts w:ascii="Angsana New" w:hAnsi="Angsana New" w:cs="Angsana New"/>
          <w:b/>
          <w:bCs/>
          <w:sz w:val="24"/>
          <w:szCs w:val="24"/>
        </w:rPr>
      </w:pPr>
    </w:p>
    <w:p w14:paraId="54454B40" w14:textId="77777777" w:rsidR="00CF61D9" w:rsidRDefault="00CF61D9">
      <w:pPr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170"/>
        <w:gridCol w:w="270"/>
        <w:gridCol w:w="1080"/>
        <w:gridCol w:w="270"/>
        <w:gridCol w:w="1080"/>
      </w:tblGrid>
      <w:tr w:rsidR="00BD0832" w:rsidRPr="008F4241" w14:paraId="5B58EBD6" w14:textId="77777777" w:rsidTr="0070345A">
        <w:trPr>
          <w:tblHeader/>
        </w:trPr>
        <w:tc>
          <w:tcPr>
            <w:tcW w:w="4410" w:type="dxa"/>
            <w:vAlign w:val="bottom"/>
          </w:tcPr>
          <w:p w14:paraId="1641A0BD" w14:textId="77777777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EC01E57" w14:textId="77777777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F42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F61D9" w:rsidRPr="008F4241" w14:paraId="6BCFDD3D" w14:textId="77777777" w:rsidTr="0070345A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7D5C50DF" w14:textId="3A3670D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</w:t>
            </w:r>
            <w:r w:rsidR="00057CD9"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ระยะสั้นแก่บริษัทย่อย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A0DBD4" w14:textId="2A1E44FD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2A41F" w14:textId="0DACD25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54CCA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61D9" w:rsidRPr="008F4241" w14:paraId="1B24FF05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0E02DCCA" w14:textId="73BAA7B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1EDCE40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F42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205F" w:rsidRPr="008F4241" w14:paraId="3180EB9F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658C8CDA" w14:textId="5AC10819" w:rsidR="00AF205F" w:rsidRPr="008F4241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220" w:type="dxa"/>
            <w:gridSpan w:val="7"/>
          </w:tcPr>
          <w:p w14:paraId="5C047171" w14:textId="77777777" w:rsidR="00AF205F" w:rsidRPr="008F4241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F61D9" w:rsidRPr="008F4241" w14:paraId="6B06AF4C" w14:textId="77777777" w:rsidTr="0070345A">
        <w:tc>
          <w:tcPr>
            <w:tcW w:w="4410" w:type="dxa"/>
            <w:vAlign w:val="bottom"/>
          </w:tcPr>
          <w:p w14:paraId="2B61A81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เฟอร์เทอร์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C7B73D8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481,100</w:t>
            </w:r>
          </w:p>
        </w:tc>
        <w:tc>
          <w:tcPr>
            <w:tcW w:w="270" w:type="dxa"/>
          </w:tcPr>
          <w:p w14:paraId="0718035C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458463" w14:textId="347F6BE6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1,400,600</w:t>
            </w:r>
          </w:p>
        </w:tc>
        <w:tc>
          <w:tcPr>
            <w:tcW w:w="270" w:type="dxa"/>
          </w:tcPr>
          <w:p w14:paraId="68F4AAF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50DB19" w14:textId="175B2169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670,400</w:t>
            </w:r>
          </w:p>
        </w:tc>
        <w:tc>
          <w:tcPr>
            <w:tcW w:w="270" w:type="dxa"/>
          </w:tcPr>
          <w:p w14:paraId="71F1F51E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57216" w14:textId="1E1D7E3B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1,211,300</w:t>
            </w:r>
          </w:p>
        </w:tc>
      </w:tr>
      <w:tr w:rsidR="00CF61D9" w:rsidRPr="008F4241" w14:paraId="3C98D8BD" w14:textId="77777777" w:rsidTr="0070345A">
        <w:tc>
          <w:tcPr>
            <w:tcW w:w="4410" w:type="dxa"/>
            <w:vAlign w:val="bottom"/>
          </w:tcPr>
          <w:p w14:paraId="64B391E3" w14:textId="58F61A5D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14:paraId="57F08E3A" w14:textId="745E51A6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1,171,890</w:t>
            </w:r>
          </w:p>
        </w:tc>
        <w:tc>
          <w:tcPr>
            <w:tcW w:w="270" w:type="dxa"/>
          </w:tcPr>
          <w:p w14:paraId="428D1BF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6A4DA" w14:textId="616F54C6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1,752,650</w:t>
            </w:r>
          </w:p>
        </w:tc>
        <w:tc>
          <w:tcPr>
            <w:tcW w:w="270" w:type="dxa"/>
          </w:tcPr>
          <w:p w14:paraId="749F1C0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33AC5" w14:textId="0714195C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1,975,060</w:t>
            </w:r>
          </w:p>
        </w:tc>
        <w:tc>
          <w:tcPr>
            <w:tcW w:w="270" w:type="dxa"/>
          </w:tcPr>
          <w:p w14:paraId="71F265B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508A0" w14:textId="291D815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949,480</w:t>
            </w:r>
          </w:p>
        </w:tc>
      </w:tr>
      <w:tr w:rsidR="00CF61D9" w:rsidRPr="008F4241" w14:paraId="2E1C07D8" w14:textId="77777777" w:rsidTr="0070345A">
        <w:tc>
          <w:tcPr>
            <w:tcW w:w="4410" w:type="dxa"/>
            <w:vAlign w:val="bottom"/>
          </w:tcPr>
          <w:p w14:paraId="50134BA7" w14:textId="62517EBD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อาหารสัตว์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F4A23A2" w14:textId="6B77F51F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5A8CA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903EE" w14:textId="740385A5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1,788,186</w:t>
            </w:r>
          </w:p>
        </w:tc>
        <w:tc>
          <w:tcPr>
            <w:tcW w:w="270" w:type="dxa"/>
          </w:tcPr>
          <w:p w14:paraId="50C8A44A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9B20" w14:textId="462AED9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1,191,586</w:t>
            </w:r>
          </w:p>
        </w:tc>
        <w:tc>
          <w:tcPr>
            <w:tcW w:w="270" w:type="dxa"/>
          </w:tcPr>
          <w:p w14:paraId="6E72F835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90470" w14:textId="77EACF2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596,600</w:t>
            </w:r>
          </w:p>
        </w:tc>
      </w:tr>
      <w:tr w:rsidR="00CF61D9" w:rsidRPr="008F4241" w14:paraId="2DC5DA34" w14:textId="77777777" w:rsidTr="0070345A">
        <w:tc>
          <w:tcPr>
            <w:tcW w:w="4410" w:type="dxa"/>
            <w:vAlign w:val="bottom"/>
          </w:tcPr>
          <w:p w14:paraId="058691BE" w14:textId="55DBEDD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14:paraId="1691DF6C" w14:textId="713FC2A4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34F953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4DDCEE" w14:textId="361B0B9C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245,254</w:t>
            </w:r>
          </w:p>
        </w:tc>
        <w:tc>
          <w:tcPr>
            <w:tcW w:w="270" w:type="dxa"/>
          </w:tcPr>
          <w:p w14:paraId="22214465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9976D" w14:textId="4699273A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165,634</w:t>
            </w:r>
          </w:p>
        </w:tc>
        <w:tc>
          <w:tcPr>
            <w:tcW w:w="270" w:type="dxa"/>
          </w:tcPr>
          <w:p w14:paraId="2F432E6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7FE5C" w14:textId="7C82C7D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79,620</w:t>
            </w:r>
          </w:p>
        </w:tc>
      </w:tr>
      <w:tr w:rsidR="00CF61D9" w:rsidRPr="008F4241" w14:paraId="43B14817" w14:textId="77777777" w:rsidTr="0070345A">
        <w:tc>
          <w:tcPr>
            <w:tcW w:w="4410" w:type="dxa"/>
            <w:vAlign w:val="bottom"/>
          </w:tcPr>
          <w:p w14:paraId="7A7FF9BB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 ฟู้ดส์ รีเสิร์ซ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14:paraId="1A9C7658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48,100</w:t>
            </w:r>
          </w:p>
        </w:tc>
        <w:tc>
          <w:tcPr>
            <w:tcW w:w="270" w:type="dxa"/>
          </w:tcPr>
          <w:p w14:paraId="7F74C7BC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F7939" w14:textId="6C80630A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33,600</w:t>
            </w:r>
          </w:p>
        </w:tc>
        <w:tc>
          <w:tcPr>
            <w:tcW w:w="270" w:type="dxa"/>
          </w:tcPr>
          <w:p w14:paraId="587A585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9C2399" w14:textId="14646D06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53,900</w:t>
            </w:r>
          </w:p>
        </w:tc>
        <w:tc>
          <w:tcPr>
            <w:tcW w:w="270" w:type="dxa"/>
          </w:tcPr>
          <w:p w14:paraId="490E998B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255817" w14:textId="6BB7325A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27,800</w:t>
            </w:r>
          </w:p>
        </w:tc>
      </w:tr>
      <w:tr w:rsidR="00CF61D9" w:rsidRPr="008F4241" w14:paraId="2249AE8E" w14:textId="77777777" w:rsidTr="0070345A">
        <w:tc>
          <w:tcPr>
            <w:tcW w:w="4410" w:type="dxa"/>
            <w:vAlign w:val="bottom"/>
          </w:tcPr>
          <w:p w14:paraId="7BFA11FD" w14:textId="4F7720A3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1080" w:type="dxa"/>
            <w:vAlign w:val="bottom"/>
          </w:tcPr>
          <w:p w14:paraId="439110AB" w14:textId="282BFD4F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95068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CE68EB" w14:textId="3AA18F59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3D9BCF9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8CED8" w14:textId="6305266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40445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48FB4" w14:textId="579EBB18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CF61D9" w:rsidRPr="008F4241" w14:paraId="46E75EF3" w14:textId="77777777" w:rsidTr="0070345A">
        <w:tc>
          <w:tcPr>
            <w:tcW w:w="4410" w:type="dxa"/>
            <w:vAlign w:val="bottom"/>
          </w:tcPr>
          <w:p w14:paraId="287977E5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ที พาราก้อน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14:paraId="56F95758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3698ABED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87E96" w14:textId="1E38D31D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52ED1203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8EEE7" w14:textId="0507BA5C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5210B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5960E6" w14:textId="1484FF1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CF61D9" w:rsidRPr="008F4241" w14:paraId="179775B5" w14:textId="77777777" w:rsidTr="0070345A">
        <w:tc>
          <w:tcPr>
            <w:tcW w:w="4410" w:type="dxa"/>
            <w:vAlign w:val="bottom"/>
          </w:tcPr>
          <w:p w14:paraId="40F62F4D" w14:textId="4DD6E7C3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สไวน์ อินเตอร์เนชั่นแนล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F818247" w14:textId="48860AA4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68,600</w:t>
            </w:r>
          </w:p>
        </w:tc>
        <w:tc>
          <w:tcPr>
            <w:tcW w:w="270" w:type="dxa"/>
          </w:tcPr>
          <w:p w14:paraId="666FA772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7AF75" w14:textId="59531782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3,997,500</w:t>
            </w:r>
          </w:p>
        </w:tc>
        <w:tc>
          <w:tcPr>
            <w:tcW w:w="270" w:type="dxa"/>
          </w:tcPr>
          <w:p w14:paraId="5E92FCA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4B5F7" w14:textId="63B9BF93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4,066,100</w:t>
            </w:r>
          </w:p>
        </w:tc>
        <w:tc>
          <w:tcPr>
            <w:tcW w:w="270" w:type="dxa"/>
          </w:tcPr>
          <w:p w14:paraId="11F5B041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77A31" w14:textId="67F75313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1D9" w:rsidRPr="008F4241" w14:paraId="337B9EA3" w14:textId="77777777" w:rsidTr="0070345A">
        <w:tc>
          <w:tcPr>
            <w:tcW w:w="4410" w:type="dxa"/>
            <w:vAlign w:val="bottom"/>
          </w:tcPr>
          <w:p w14:paraId="353272C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ฟาร์ม จำกัด</w:t>
            </w:r>
          </w:p>
        </w:tc>
        <w:tc>
          <w:tcPr>
            <w:tcW w:w="1080" w:type="dxa"/>
            <w:vAlign w:val="bottom"/>
          </w:tcPr>
          <w:p w14:paraId="6B6B4391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11,580</w:t>
            </w:r>
          </w:p>
        </w:tc>
        <w:tc>
          <w:tcPr>
            <w:tcW w:w="270" w:type="dxa"/>
          </w:tcPr>
          <w:p w14:paraId="0D0BFFC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5F15C9" w14:textId="4D3ADA8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1,161,000</w:t>
            </w:r>
          </w:p>
        </w:tc>
        <w:tc>
          <w:tcPr>
            <w:tcW w:w="270" w:type="dxa"/>
          </w:tcPr>
          <w:p w14:paraId="7AD379DC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6F5D1" w14:textId="65DDC68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1,172,580</w:t>
            </w:r>
          </w:p>
        </w:tc>
        <w:tc>
          <w:tcPr>
            <w:tcW w:w="270" w:type="dxa"/>
          </w:tcPr>
          <w:p w14:paraId="2641275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03630" w14:textId="08161B5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1D9" w:rsidRPr="008F4241" w14:paraId="30C38C6D" w14:textId="77777777" w:rsidTr="0070345A">
        <w:tc>
          <w:tcPr>
            <w:tcW w:w="4410" w:type="dxa"/>
            <w:vAlign w:val="bottom"/>
          </w:tcPr>
          <w:p w14:paraId="3A73F8B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กรีน เอนเนอร์จี้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17636BE3" w14:textId="32242DD6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8F424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เดิมชื่อ </w:t>
            </w:r>
            <w:r w:rsidRPr="008F424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 ไทย</w:t>
            </w:r>
            <w:r w:rsidRPr="008F424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เนชั่นแนล โลจิสติกส์ </w:t>
            </w:r>
            <w:r w:rsidRPr="008F424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จำกัด</w:t>
            </w:r>
            <w:r w:rsidRPr="008F4241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C2E94FE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16B09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87D9A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13BF1" w14:textId="0DB58B7A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270" w:type="dxa"/>
          </w:tcPr>
          <w:p w14:paraId="67E5510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47674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62B7DC" w14:textId="0E30FD49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270" w:type="dxa"/>
          </w:tcPr>
          <w:p w14:paraId="5D345AD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19564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E0E33" w14:textId="087CD5D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1D9" w:rsidRPr="008F4241" w14:paraId="63D50E80" w14:textId="77777777" w:rsidTr="0070345A">
        <w:tc>
          <w:tcPr>
            <w:tcW w:w="4410" w:type="dxa"/>
          </w:tcPr>
          <w:p w14:paraId="113D84BE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A334F" w14:textId="77777777" w:rsidR="00CF61D9" w:rsidRPr="008F4241" w:rsidRDefault="00CF61D9" w:rsidP="00CF6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1,781,530</w:t>
            </w:r>
          </w:p>
        </w:tc>
        <w:tc>
          <w:tcPr>
            <w:tcW w:w="270" w:type="dxa"/>
          </w:tcPr>
          <w:p w14:paraId="082F1FB7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063EF" w14:textId="483298D8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10,397,140</w:t>
            </w:r>
          </w:p>
        </w:tc>
        <w:tc>
          <w:tcPr>
            <w:tcW w:w="270" w:type="dxa"/>
          </w:tcPr>
          <w:p w14:paraId="45668F5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970C04" w14:textId="1B954814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9,308,460</w:t>
            </w:r>
          </w:p>
        </w:tc>
        <w:tc>
          <w:tcPr>
            <w:tcW w:w="270" w:type="dxa"/>
          </w:tcPr>
          <w:p w14:paraId="5FB49ED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3D7598" w14:textId="3007FD4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2,870,210</w:t>
            </w:r>
          </w:p>
        </w:tc>
      </w:tr>
    </w:tbl>
    <w:p w14:paraId="4B5D6FD0" w14:textId="55A02B8D" w:rsidR="00D17CB7" w:rsidRPr="00AF205F" w:rsidRDefault="00D17CB7" w:rsidP="00D1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170"/>
        <w:gridCol w:w="270"/>
        <w:gridCol w:w="1080"/>
        <w:gridCol w:w="270"/>
        <w:gridCol w:w="1080"/>
      </w:tblGrid>
      <w:tr w:rsidR="00CF61D9" w:rsidRPr="008F4241" w14:paraId="38AA3FE6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29B51E18" w14:textId="68A746A2" w:rsidR="00CF61D9" w:rsidRPr="008F4241" w:rsidRDefault="00CF61D9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95CEE" w:rsidRPr="008F42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5220" w:type="dxa"/>
            <w:gridSpan w:val="7"/>
          </w:tcPr>
          <w:p w14:paraId="245053C4" w14:textId="3EB9AFE7" w:rsidR="00CF61D9" w:rsidRPr="008F4241" w:rsidRDefault="00CF61D9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95CEE" w:rsidRPr="008F4241" w14:paraId="6031A1F9" w14:textId="77777777" w:rsidTr="0070345A">
        <w:tc>
          <w:tcPr>
            <w:tcW w:w="4410" w:type="dxa"/>
            <w:vAlign w:val="bottom"/>
          </w:tcPr>
          <w:p w14:paraId="062AF8B8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เฟอร์เทอร์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99450D5" w14:textId="29FDD705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EDD8B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0B0F1" w14:textId="5613D358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505,1</w:t>
            </w:r>
            <w:r w:rsidR="00B95CEE" w:rsidRPr="008F42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3B0BEB5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0DF39" w14:textId="0380F9AE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24,0</w:t>
            </w:r>
            <w:r w:rsidR="00B95CEE" w:rsidRPr="008F42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6D073C3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5C274" w14:textId="1F8002F1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481,100</w:t>
            </w:r>
          </w:p>
        </w:tc>
      </w:tr>
      <w:tr w:rsidR="00B95CEE" w:rsidRPr="008F4241" w14:paraId="6B65759B" w14:textId="77777777" w:rsidTr="0070345A">
        <w:tc>
          <w:tcPr>
            <w:tcW w:w="4410" w:type="dxa"/>
            <w:vAlign w:val="bottom"/>
          </w:tcPr>
          <w:p w14:paraId="6B1FB262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14:paraId="3A0B4D24" w14:textId="20D2432C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286,940</w:t>
            </w:r>
          </w:p>
        </w:tc>
        <w:tc>
          <w:tcPr>
            <w:tcW w:w="270" w:type="dxa"/>
          </w:tcPr>
          <w:p w14:paraId="5E9B3B83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6FDD7" w14:textId="77252813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2,021,250</w:t>
            </w:r>
          </w:p>
        </w:tc>
        <w:tc>
          <w:tcPr>
            <w:tcW w:w="270" w:type="dxa"/>
          </w:tcPr>
          <w:p w14:paraId="3284CE23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E4F4ED" w14:textId="7CDF2918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1,136,300</w:t>
            </w:r>
          </w:p>
        </w:tc>
        <w:tc>
          <w:tcPr>
            <w:tcW w:w="270" w:type="dxa"/>
          </w:tcPr>
          <w:p w14:paraId="0994E445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05D913" w14:textId="77D3A5CE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1,171,890</w:t>
            </w:r>
          </w:p>
        </w:tc>
      </w:tr>
      <w:tr w:rsidR="00B95CEE" w:rsidRPr="008F4241" w14:paraId="79CDF8C4" w14:textId="77777777" w:rsidTr="0070345A">
        <w:tc>
          <w:tcPr>
            <w:tcW w:w="4410" w:type="dxa"/>
            <w:vAlign w:val="bottom"/>
          </w:tcPr>
          <w:p w14:paraId="2E5DB4F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อาหารสัตว์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BF54D83" w14:textId="45F3DBCE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353,100</w:t>
            </w:r>
          </w:p>
        </w:tc>
        <w:tc>
          <w:tcPr>
            <w:tcW w:w="270" w:type="dxa"/>
          </w:tcPr>
          <w:p w14:paraId="6CAB813D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9FB86" w14:textId="7D0A9157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837,000</w:t>
            </w:r>
          </w:p>
        </w:tc>
        <w:tc>
          <w:tcPr>
            <w:tcW w:w="270" w:type="dxa"/>
          </w:tcPr>
          <w:p w14:paraId="6A82E89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2E44B" w14:textId="0E3BF290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1,190,100</w:t>
            </w:r>
          </w:p>
        </w:tc>
        <w:tc>
          <w:tcPr>
            <w:tcW w:w="270" w:type="dxa"/>
          </w:tcPr>
          <w:p w14:paraId="449CE47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6880B" w14:textId="6B781F96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5CEE" w:rsidRPr="008F4241" w14:paraId="51871EAC" w14:textId="77777777" w:rsidTr="0070345A">
        <w:tc>
          <w:tcPr>
            <w:tcW w:w="4410" w:type="dxa"/>
            <w:vAlign w:val="bottom"/>
          </w:tcPr>
          <w:p w14:paraId="6DCD712F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14:paraId="7D7C0D2F" w14:textId="3E55E405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443,107</w:t>
            </w:r>
          </w:p>
        </w:tc>
        <w:tc>
          <w:tcPr>
            <w:tcW w:w="270" w:type="dxa"/>
          </w:tcPr>
          <w:p w14:paraId="1B12C0AF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6AFC0" w14:textId="7EEA875B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1,942,43</w:t>
            </w:r>
            <w:r w:rsidR="006260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4118B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5EE924" w14:textId="31A27522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2,385,544</w:t>
            </w:r>
          </w:p>
        </w:tc>
        <w:tc>
          <w:tcPr>
            <w:tcW w:w="270" w:type="dxa"/>
          </w:tcPr>
          <w:p w14:paraId="61230C2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961A99" w14:textId="68CAF07B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5CEE" w:rsidRPr="008F4241" w14:paraId="5A5D58B0" w14:textId="77777777" w:rsidTr="0070345A">
        <w:tc>
          <w:tcPr>
            <w:tcW w:w="4410" w:type="dxa"/>
            <w:vAlign w:val="bottom"/>
          </w:tcPr>
          <w:p w14:paraId="47B08413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 ฟู้ดส์ รีเสิร์ซ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14:paraId="59C7B3B4" w14:textId="682BD916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48,100</w:t>
            </w:r>
          </w:p>
        </w:tc>
        <w:tc>
          <w:tcPr>
            <w:tcW w:w="270" w:type="dxa"/>
          </w:tcPr>
          <w:p w14:paraId="5D45E252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84D23" w14:textId="4DE467D0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17,0</w:t>
            </w:r>
            <w:r w:rsidR="00B95CEE" w:rsidRPr="008F42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2842064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DB6CA7" w14:textId="5C0E41C4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17,0</w:t>
            </w:r>
            <w:r w:rsidR="00B95CEE" w:rsidRPr="008F424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19E411B8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888B85" w14:textId="470A6374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48,100</w:t>
            </w:r>
          </w:p>
        </w:tc>
      </w:tr>
      <w:tr w:rsidR="00B95CEE" w:rsidRPr="008F4241" w14:paraId="0EA79A25" w14:textId="77777777" w:rsidTr="0070345A">
        <w:tc>
          <w:tcPr>
            <w:tcW w:w="4410" w:type="dxa"/>
            <w:vAlign w:val="bottom"/>
          </w:tcPr>
          <w:p w14:paraId="170213F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ที พาราก้อน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14:paraId="45C4A4A6" w14:textId="7F028A70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23ED5DCE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47815" w14:textId="7020B81B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4BEFAC13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924B3" w14:textId="3243DC4B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1D20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1318B5" w14:textId="65904D99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</w:tr>
      <w:tr w:rsidR="00B95CEE" w:rsidRPr="008F4241" w14:paraId="3F09AA8F" w14:textId="77777777" w:rsidTr="0070345A">
        <w:tc>
          <w:tcPr>
            <w:tcW w:w="4410" w:type="dxa"/>
            <w:vAlign w:val="bottom"/>
          </w:tcPr>
          <w:p w14:paraId="4ED12E5F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สไวน์ อินเตอร์เนชั่นแนล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9ECD471" w14:textId="70670614" w:rsidR="00B95CEE" w:rsidRPr="008F4241" w:rsidRDefault="008D7707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9EDC6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7A1DBA" w14:textId="43293348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3,820,100</w:t>
            </w:r>
          </w:p>
        </w:tc>
        <w:tc>
          <w:tcPr>
            <w:tcW w:w="270" w:type="dxa"/>
          </w:tcPr>
          <w:p w14:paraId="51D35F42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FA3607" w14:textId="02D98FC8" w:rsidR="00B95CEE" w:rsidRPr="008F4241" w:rsidRDefault="008D7707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3,751,500</w:t>
            </w:r>
          </w:p>
        </w:tc>
        <w:tc>
          <w:tcPr>
            <w:tcW w:w="270" w:type="dxa"/>
          </w:tcPr>
          <w:p w14:paraId="7DF77638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7F2DB8" w14:textId="02BFEA68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68,600</w:t>
            </w:r>
          </w:p>
        </w:tc>
      </w:tr>
      <w:tr w:rsidR="00B95CEE" w:rsidRPr="008F4241" w14:paraId="424E5F2E" w14:textId="77777777" w:rsidTr="0070345A">
        <w:tc>
          <w:tcPr>
            <w:tcW w:w="4410" w:type="dxa"/>
            <w:vAlign w:val="bottom"/>
          </w:tcPr>
          <w:p w14:paraId="70E10B0F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ฟาร์ม จำกัด</w:t>
            </w:r>
          </w:p>
        </w:tc>
        <w:tc>
          <w:tcPr>
            <w:tcW w:w="1080" w:type="dxa"/>
            <w:vAlign w:val="bottom"/>
          </w:tcPr>
          <w:p w14:paraId="047239DC" w14:textId="2928A111" w:rsidR="00B95CEE" w:rsidRPr="008F4241" w:rsidRDefault="00B95CEE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2266B1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A6FDE" w14:textId="04CFE935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913,700</w:t>
            </w:r>
          </w:p>
        </w:tc>
        <w:tc>
          <w:tcPr>
            <w:tcW w:w="270" w:type="dxa"/>
          </w:tcPr>
          <w:p w14:paraId="403249C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51E9F" w14:textId="6DE8FBD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902,120</w:t>
            </w:r>
          </w:p>
        </w:tc>
        <w:tc>
          <w:tcPr>
            <w:tcW w:w="270" w:type="dxa"/>
          </w:tcPr>
          <w:p w14:paraId="4AB4B6F7" w14:textId="77777777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C0F94" w14:textId="303CA2A6" w:rsidR="00B95CEE" w:rsidRPr="008F4241" w:rsidRDefault="00B95CEE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11,580</w:t>
            </w:r>
          </w:p>
        </w:tc>
      </w:tr>
      <w:tr w:rsidR="008F4241" w:rsidRPr="008F4241" w14:paraId="54AF3C4E" w14:textId="77777777" w:rsidTr="0070345A">
        <w:tc>
          <w:tcPr>
            <w:tcW w:w="4410" w:type="dxa"/>
            <w:vAlign w:val="bottom"/>
          </w:tcPr>
          <w:p w14:paraId="4141D67A" w14:textId="1F2792FE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ไทยฟู้ดส์ เซอร์วิส แอนด์ ซัพพลาย จำกัด</w:t>
            </w:r>
          </w:p>
        </w:tc>
        <w:tc>
          <w:tcPr>
            <w:tcW w:w="1080" w:type="dxa"/>
            <w:vAlign w:val="bottom"/>
          </w:tcPr>
          <w:p w14:paraId="15CDDCB7" w14:textId="4F40B923" w:rsidR="008F4241" w:rsidRPr="008F4241" w:rsidRDefault="008F4241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93,760</w:t>
            </w:r>
          </w:p>
        </w:tc>
        <w:tc>
          <w:tcPr>
            <w:tcW w:w="270" w:type="dxa"/>
          </w:tcPr>
          <w:p w14:paraId="15991C85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7CB19" w14:textId="44EEDD03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14:paraId="30673B13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21C33" w14:textId="43CAFF9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4241">
              <w:rPr>
                <w:rFonts w:asciiTheme="majorBidi" w:hAnsiTheme="majorBidi" w:cstheme="majorBidi"/>
                <w:sz w:val="28"/>
                <w:szCs w:val="28"/>
              </w:rPr>
              <w:t>,760</w:t>
            </w:r>
          </w:p>
        </w:tc>
        <w:tc>
          <w:tcPr>
            <w:tcW w:w="270" w:type="dxa"/>
          </w:tcPr>
          <w:p w14:paraId="00109145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A1B526" w14:textId="77225BEB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4241" w:rsidRPr="008F4241" w14:paraId="101BCA20" w14:textId="77777777" w:rsidTr="0070345A">
        <w:tc>
          <w:tcPr>
            <w:tcW w:w="4410" w:type="dxa"/>
            <w:vAlign w:val="bottom"/>
          </w:tcPr>
          <w:p w14:paraId="5701823A" w14:textId="2CD93382" w:rsidR="008F4241" w:rsidRPr="008F4241" w:rsidRDefault="001467F9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อโยธยา อกรีเทค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EDCFEC" w14:textId="1C923716" w:rsidR="008F4241" w:rsidRPr="008F4241" w:rsidRDefault="001467F9" w:rsidP="00B95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4E7D4F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29FAD2" w14:textId="25BD0D5E" w:rsidR="008F4241" w:rsidRDefault="001467F9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  <w:tc>
          <w:tcPr>
            <w:tcW w:w="270" w:type="dxa"/>
          </w:tcPr>
          <w:p w14:paraId="648809D4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EDE50D" w14:textId="662FAA0D" w:rsidR="008F4241" w:rsidRPr="008F4241" w:rsidRDefault="001467F9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</w:t>
            </w:r>
          </w:p>
        </w:tc>
        <w:tc>
          <w:tcPr>
            <w:tcW w:w="270" w:type="dxa"/>
          </w:tcPr>
          <w:p w14:paraId="2E79182A" w14:textId="77777777" w:rsidR="008F4241" w:rsidRPr="008F4241" w:rsidRDefault="008F4241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A0C112" w14:textId="4D9BB0BA" w:rsidR="008F4241" w:rsidRPr="008F4241" w:rsidRDefault="001467F9" w:rsidP="00B9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1915" w:rsidRPr="008F4241" w14:paraId="18B30766" w14:textId="77777777" w:rsidTr="0070345A">
        <w:tc>
          <w:tcPr>
            <w:tcW w:w="4410" w:type="dxa"/>
          </w:tcPr>
          <w:p w14:paraId="07B794D5" w14:textId="2177F775" w:rsidR="00561915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56FE5" w14:textId="756FD5A2" w:rsidR="00561915" w:rsidRDefault="00561915" w:rsidP="0056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1,225,207</w:t>
            </w:r>
          </w:p>
        </w:tc>
        <w:tc>
          <w:tcPr>
            <w:tcW w:w="270" w:type="dxa"/>
          </w:tcPr>
          <w:p w14:paraId="1F3266BB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9BD2CC" w14:textId="16BA877C" w:rsidR="00561915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10,065,29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3F2C528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8282D9" w14:textId="0CEC515A" w:rsidR="00561915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9,508,974</w:t>
            </w:r>
          </w:p>
        </w:tc>
        <w:tc>
          <w:tcPr>
            <w:tcW w:w="270" w:type="dxa"/>
          </w:tcPr>
          <w:p w14:paraId="60E28736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6A0E49" w14:textId="60F9B11A" w:rsidR="00561915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1,781,530</w:t>
            </w:r>
          </w:p>
        </w:tc>
      </w:tr>
      <w:tr w:rsidR="00561915" w:rsidRPr="008F4241" w14:paraId="255B223C" w14:textId="77777777" w:rsidTr="0070345A">
        <w:tc>
          <w:tcPr>
            <w:tcW w:w="4410" w:type="dxa"/>
            <w:vAlign w:val="bottom"/>
          </w:tcPr>
          <w:p w14:paraId="2DF0DB97" w14:textId="193DA9CA" w:rsidR="00561915" w:rsidRPr="001467F9" w:rsidRDefault="0070345A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0345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="00AA36AD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561915" w:rsidRPr="001467F9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250E6B" w14:textId="5F17DDA8" w:rsidR="00561915" w:rsidRPr="001467F9" w:rsidRDefault="00561915" w:rsidP="0056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67F9">
              <w:rPr>
                <w:rFonts w:ascii="Angsana New" w:hAnsi="Angsana New" w:cs="Angsana New"/>
                <w:sz w:val="28"/>
                <w:szCs w:val="28"/>
                <w:lang w:eastAsia="ko-KR"/>
              </w:rPr>
              <w:t>(75,079)</w:t>
            </w:r>
          </w:p>
        </w:tc>
        <w:tc>
          <w:tcPr>
            <w:tcW w:w="270" w:type="dxa"/>
          </w:tcPr>
          <w:p w14:paraId="04A6DB31" w14:textId="77777777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F738DA" w14:textId="480A1C3E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4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4CD744" w14:textId="77777777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E6E45D" w14:textId="217C80ED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467F9">
              <w:rPr>
                <w:rFonts w:ascii="Angsana New" w:hAnsi="Angsana New" w:cs="Angsana New"/>
                <w:sz w:val="28"/>
                <w:szCs w:val="28"/>
                <w:lang w:eastAsia="ko-KR"/>
              </w:rPr>
              <w:t>75,079</w:t>
            </w:r>
          </w:p>
        </w:tc>
        <w:tc>
          <w:tcPr>
            <w:tcW w:w="270" w:type="dxa"/>
          </w:tcPr>
          <w:p w14:paraId="1AD3752A" w14:textId="77777777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33128B" w14:textId="0DDB17B1" w:rsidR="00561915" w:rsidRPr="001467F9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7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1915" w:rsidRPr="008F4241" w14:paraId="185196A1" w14:textId="77777777" w:rsidTr="0070345A">
        <w:tc>
          <w:tcPr>
            <w:tcW w:w="4410" w:type="dxa"/>
          </w:tcPr>
          <w:p w14:paraId="343D1311" w14:textId="55DA9CAE" w:rsidR="00561915" w:rsidRPr="008F4241" w:rsidRDefault="00AB5954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140A7" w14:textId="41123FCC" w:rsidR="00561915" w:rsidRPr="008F4241" w:rsidRDefault="00561915" w:rsidP="0056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1,150,128</w:t>
            </w:r>
          </w:p>
        </w:tc>
        <w:tc>
          <w:tcPr>
            <w:tcW w:w="270" w:type="dxa"/>
          </w:tcPr>
          <w:p w14:paraId="7EEA1976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FB90D" w14:textId="61F4135F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B2B39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5FB27" w14:textId="1720D766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0F205" w14:textId="77777777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15E0B" w14:textId="1B9CFF3B" w:rsidR="00561915" w:rsidRPr="008F4241" w:rsidRDefault="00561915" w:rsidP="0056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2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1,781,530</w:t>
            </w:r>
          </w:p>
        </w:tc>
      </w:tr>
    </w:tbl>
    <w:p w14:paraId="4834D4AC" w14:textId="77777777" w:rsidR="0070345A" w:rsidRDefault="0070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A9761EB" w14:textId="3F01EED9" w:rsidR="00A3209A" w:rsidRDefault="00C72708" w:rsidP="00C72708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 </w:t>
      </w:r>
      <w:r w:rsidR="007F4E78">
        <w:rPr>
          <w:rFonts w:ascii="Angsana New" w:hAnsi="Angsana New" w:cs="Angsana New"/>
          <w:sz w:val="30"/>
          <w:szCs w:val="30"/>
        </w:rPr>
        <w:t>(</w:t>
      </w:r>
      <w:r w:rsidR="007F4E78">
        <w:rPr>
          <w:rFonts w:ascii="Angsana New" w:hAnsi="Angsana New" w:cs="Angsana New" w:hint="cs"/>
          <w:sz w:val="30"/>
          <w:szCs w:val="30"/>
          <w:cs/>
        </w:rPr>
        <w:t>บริษัท ไทยฟู้ดส์ เซอร์วิส แอนด์ ซัพพลาย จำกัด</w:t>
      </w:r>
      <w:r w:rsidR="00D168B0">
        <w:rPr>
          <w:rFonts w:ascii="Angsana New" w:hAnsi="Angsana New" w:cs="Angsana New" w:hint="cs"/>
          <w:sz w:val="30"/>
          <w:szCs w:val="30"/>
          <w:cs/>
        </w:rPr>
        <w:t>)</w:t>
      </w:r>
    </w:p>
    <w:p w14:paraId="7C9448A9" w14:textId="07A91687" w:rsidR="007F4E78" w:rsidRDefault="007F4E78" w:rsidP="00C72708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ชำระคืนเงินกู้ยืมระยะสั้นจำนวน </w:t>
      </w:r>
      <w:r>
        <w:rPr>
          <w:rFonts w:ascii="Angsana New" w:hAnsi="Angsana New" w:cs="Angsana New"/>
          <w:sz w:val="30"/>
          <w:szCs w:val="30"/>
        </w:rPr>
        <w:t xml:space="preserve">93.8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บริษัทจึงได้กลับรายการค่าเผื่อหนี้สงสัยจะสูญจำนวน </w:t>
      </w:r>
      <w:r>
        <w:rPr>
          <w:rFonts w:ascii="Angsana New" w:hAnsi="Angsana New" w:cs="Angsana New"/>
          <w:sz w:val="30"/>
          <w:szCs w:val="30"/>
        </w:rPr>
        <w:t xml:space="preserve">75.1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FB488DC" w14:textId="77777777" w:rsidR="007F4E78" w:rsidRPr="001467F9" w:rsidRDefault="007F4E78" w:rsidP="00C72708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2BF3375D" w14:textId="1AB6D36C" w:rsidR="002B7574" w:rsidRDefault="002B7574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BE61AF"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D24C61" w:rsidRPr="008A5A08">
        <w:rPr>
          <w:rFonts w:ascii="Angsana New" w:hAnsi="Angsana New" w:cs="Angsana New"/>
          <w:sz w:val="30"/>
          <w:szCs w:val="30"/>
        </w:rPr>
        <w:t>6</w:t>
      </w:r>
      <w:r w:rsidR="00C007C7">
        <w:rPr>
          <w:rFonts w:ascii="Angsana New" w:hAnsi="Angsana New" w:cs="Angsana New" w:hint="cs"/>
          <w:sz w:val="30"/>
          <w:szCs w:val="30"/>
          <w:cs/>
        </w:rPr>
        <w:t>2</w:t>
      </w:r>
      <w:r w:rsidR="00D24C61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เงินให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้กู้ยืมระยะสั้นแก่บริษัทย่อยบาง</w:t>
      </w:r>
      <w:r w:rsidRPr="008A5A08">
        <w:rPr>
          <w:rFonts w:ascii="Angsana New" w:hAnsi="Angsana New" w:cs="Angsana New"/>
          <w:sz w:val="30"/>
          <w:szCs w:val="30"/>
          <w:cs/>
        </w:rPr>
        <w:t>แห่ง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เงินให้กู้ยืมประเภทไม่มีหลักประกันและ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EC081E">
        <w:rPr>
          <w:rFonts w:ascii="Angsana New" w:hAnsi="Angsana New" w:cs="Angsana New"/>
          <w:spacing w:val="8"/>
          <w:sz w:val="30"/>
          <w:szCs w:val="30"/>
        </w:rPr>
        <w:t>4.68</w:t>
      </w:r>
      <w:r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704078"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EC081E">
        <w:rPr>
          <w:rFonts w:ascii="Angsana New" w:hAnsi="Angsana New" w:cs="Angsana New"/>
          <w:spacing w:val="8"/>
          <w:sz w:val="30"/>
          <w:szCs w:val="30"/>
        </w:rPr>
        <w:t>4.75</w:t>
      </w:r>
      <w:r w:rsidR="00704078"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>(25</w:t>
      </w:r>
      <w:r w:rsidR="00D25E24" w:rsidRPr="008A5A08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6</w:t>
      </w:r>
      <w:r w:rsidR="00C007C7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1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9A4C9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007C7">
        <w:rPr>
          <w:rFonts w:ascii="Angsana New" w:hAnsi="Angsana New" w:cs="Angsana New" w:hint="cs"/>
          <w:i/>
          <w:iCs/>
          <w:sz w:val="30"/>
          <w:szCs w:val="30"/>
          <w:cs/>
        </w:rPr>
        <w:t>4.84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C007C7">
        <w:rPr>
          <w:rFonts w:ascii="Angsana New" w:hAnsi="Angsana New" w:cs="Angsana New" w:hint="cs"/>
          <w:i/>
          <w:iCs/>
          <w:sz w:val="30"/>
          <w:szCs w:val="30"/>
          <w:cs/>
        </w:rPr>
        <w:t>5.23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2D9A8C4" w14:textId="6399A5D8" w:rsidR="00DF13D2" w:rsidRPr="001467F9" w:rsidRDefault="00DF13D2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270"/>
        <w:gridCol w:w="1170"/>
        <w:gridCol w:w="270"/>
        <w:gridCol w:w="1080"/>
        <w:gridCol w:w="270"/>
        <w:gridCol w:w="1080"/>
      </w:tblGrid>
      <w:tr w:rsidR="00DF13D2" w:rsidRPr="00DF13D2" w14:paraId="3F3364B1" w14:textId="77777777" w:rsidTr="0070345A">
        <w:trPr>
          <w:tblHeader/>
        </w:trPr>
        <w:tc>
          <w:tcPr>
            <w:tcW w:w="4680" w:type="dxa"/>
            <w:vAlign w:val="bottom"/>
          </w:tcPr>
          <w:p w14:paraId="7749F073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9A5ECA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F13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8B0" w:rsidRPr="00DF13D2" w14:paraId="6ED7E8D7" w14:textId="77777777" w:rsidTr="0070345A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1AAB710" w14:textId="6E710FF1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ระยะสั้นแก่การร่วมค้า</w:t>
            </w:r>
          </w:p>
        </w:tc>
        <w:tc>
          <w:tcPr>
            <w:tcW w:w="1080" w:type="dxa"/>
            <w:vAlign w:val="bottom"/>
          </w:tcPr>
          <w:p w14:paraId="7D3DB5B4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0B2E0" w14:textId="31FBBBBF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8B183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CAB7A" w14:textId="0DE002DA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BB5BAF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B925C9" w14:textId="65DA2029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FEB685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F712E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75D0C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68B0" w:rsidRPr="00DF13D2" w14:paraId="4CCF0EC1" w14:textId="77777777" w:rsidTr="0070345A">
        <w:trPr>
          <w:trHeight w:hRule="exact" w:val="414"/>
          <w:tblHeader/>
        </w:trPr>
        <w:tc>
          <w:tcPr>
            <w:tcW w:w="4680" w:type="dxa"/>
          </w:tcPr>
          <w:p w14:paraId="1048037C" w14:textId="7BCCBCF6" w:rsidR="00D168B0" w:rsidRPr="008D7707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BA72B3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205F" w:rsidRPr="00DF13D2" w14:paraId="7561AB1D" w14:textId="77777777" w:rsidTr="0070345A">
        <w:trPr>
          <w:trHeight w:hRule="exact" w:val="414"/>
          <w:tblHeader/>
        </w:trPr>
        <w:tc>
          <w:tcPr>
            <w:tcW w:w="4680" w:type="dxa"/>
          </w:tcPr>
          <w:p w14:paraId="3E7D6105" w14:textId="787A3149" w:rsidR="00AF205F" w:rsidRPr="008D7707" w:rsidRDefault="00AF205F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77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220" w:type="dxa"/>
            <w:gridSpan w:val="7"/>
          </w:tcPr>
          <w:p w14:paraId="6AFFE0D8" w14:textId="77777777" w:rsidR="00AF205F" w:rsidRPr="00DF13D2" w:rsidRDefault="00AF205F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68B0" w:rsidRPr="00DF13D2" w14:paraId="714331EE" w14:textId="77777777" w:rsidTr="0070345A">
        <w:tc>
          <w:tcPr>
            <w:tcW w:w="4680" w:type="dxa"/>
            <w:vAlign w:val="bottom"/>
          </w:tcPr>
          <w:p w14:paraId="3E75EA57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F13D2">
              <w:rPr>
                <w:rFonts w:ascii="Angsana New" w:hAnsi="Angsana New" w:cs="Angsana New" w:hint="cs"/>
                <w:sz w:val="30"/>
                <w:szCs w:val="30"/>
                <w:cs/>
              </w:rPr>
              <w:t>ทีเอฟ เทค</w:t>
            </w: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CABD87B" w14:textId="77777777" w:rsidR="00D168B0" w:rsidRPr="00DF13D2" w:rsidRDefault="00D168B0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13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CCE75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4E4C" w14:textId="7BDC4648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682A">
              <w:rPr>
                <w:rFonts w:asciiTheme="majorBidi" w:hAnsiTheme="majorBidi" w:cstheme="majorBidi"/>
                <w:sz w:val="30"/>
                <w:szCs w:val="30"/>
              </w:rPr>
              <w:t>72,600</w:t>
            </w:r>
          </w:p>
        </w:tc>
        <w:tc>
          <w:tcPr>
            <w:tcW w:w="270" w:type="dxa"/>
          </w:tcPr>
          <w:p w14:paraId="5B2D93BF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9F3EE" w14:textId="19035F82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682A">
              <w:rPr>
                <w:rFonts w:asciiTheme="majorBidi" w:hAnsiTheme="majorBidi" w:cstheme="majorBidi"/>
                <w:sz w:val="30"/>
                <w:szCs w:val="30"/>
              </w:rPr>
              <w:t>55,300</w:t>
            </w:r>
          </w:p>
        </w:tc>
        <w:tc>
          <w:tcPr>
            <w:tcW w:w="270" w:type="dxa"/>
          </w:tcPr>
          <w:p w14:paraId="0D5FE0B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D35B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</w:rPr>
              <w:t>17,300</w:t>
            </w:r>
          </w:p>
        </w:tc>
      </w:tr>
      <w:tr w:rsidR="00D168B0" w:rsidRPr="00DF13D2" w14:paraId="077B7796" w14:textId="77777777" w:rsidTr="0070345A">
        <w:tc>
          <w:tcPr>
            <w:tcW w:w="4680" w:type="dxa"/>
          </w:tcPr>
          <w:p w14:paraId="39DF5FFD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22F5F" w14:textId="77777777" w:rsidR="00D168B0" w:rsidRPr="00DF13D2" w:rsidRDefault="00D168B0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1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02DC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8CBBE" w14:textId="19065989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72,600</w:t>
            </w:r>
          </w:p>
        </w:tc>
        <w:tc>
          <w:tcPr>
            <w:tcW w:w="270" w:type="dxa"/>
          </w:tcPr>
          <w:p w14:paraId="57ECDE16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0D653" w14:textId="1E60B59C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55,300</w:t>
            </w:r>
          </w:p>
        </w:tc>
        <w:tc>
          <w:tcPr>
            <w:tcW w:w="270" w:type="dxa"/>
          </w:tcPr>
          <w:p w14:paraId="61FB00F2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03919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17,300</w:t>
            </w:r>
          </w:p>
        </w:tc>
      </w:tr>
    </w:tbl>
    <w:p w14:paraId="129528C1" w14:textId="19C8A7CC" w:rsidR="0075517A" w:rsidRPr="001467F9" w:rsidRDefault="0075517A" w:rsidP="00DF13D2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CEC4B91" w14:textId="72CE1527" w:rsidR="00DF13D2" w:rsidRDefault="002E1D83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DF13D2" w:rsidRPr="00DF13D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 (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บริษัท ไทย ฟู</w:t>
      </w:r>
      <w:r w:rsidR="00D172B7">
        <w:rPr>
          <w:rFonts w:ascii="Angsana New" w:hAnsi="Angsana New" w:cs="Angsana New" w:hint="cs"/>
          <w:sz w:val="30"/>
          <w:szCs w:val="30"/>
          <w:cs/>
        </w:rPr>
        <w:t>้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ดส์ กรีน เอ</w:t>
      </w:r>
      <w:r w:rsidR="00D172B7">
        <w:rPr>
          <w:rFonts w:ascii="Angsana New" w:hAnsi="Angsana New" w:cs="Angsana New" w:hint="cs"/>
          <w:sz w:val="30"/>
          <w:szCs w:val="30"/>
          <w:cs/>
        </w:rPr>
        <w:t>น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เนอร์จี้ จำกัด</w:t>
      </w:r>
      <w:r w:rsidR="00DF13D2" w:rsidRPr="00DF13D2">
        <w:rPr>
          <w:rFonts w:ascii="Angsana New" w:hAnsi="Angsana New" w:cs="Angsana New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-4"/>
          <w:sz w:val="30"/>
          <w:szCs w:val="30"/>
        </w:rPr>
        <w:t>(</w:t>
      </w:r>
      <w:r w:rsidR="00DF13D2" w:rsidRPr="00DF13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เดิมชื่อ </w:t>
      </w:r>
      <w:r w:rsidR="00DF13D2" w:rsidRPr="00DF13D2">
        <w:rPr>
          <w:rFonts w:ascii="Angsana New" w:hAnsi="Angsana New" w:cs="Angsana New"/>
          <w:spacing w:val="-4"/>
          <w:sz w:val="30"/>
          <w:szCs w:val="30"/>
          <w:cs/>
        </w:rPr>
        <w:t>บริษัท ไทย</w:t>
      </w:r>
      <w:r w:rsidR="00DF13D2" w:rsidRPr="00DF13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/>
          <w:spacing w:val="-4"/>
          <w:sz w:val="30"/>
          <w:szCs w:val="30"/>
          <w:cs/>
        </w:rPr>
        <w:t>เนชั่นแนล โลจิสติกส์</w:t>
      </w:r>
      <w:r w:rsidR="00DF13D2" w:rsidRPr="00DF13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="00DF13D2" w:rsidRPr="00DF13D2">
        <w:rPr>
          <w:rFonts w:ascii="Angsana New" w:hAnsi="Angsana New" w:cs="Angsana New"/>
          <w:spacing w:val="-4"/>
          <w:sz w:val="30"/>
          <w:szCs w:val="30"/>
        </w:rPr>
        <w:t>)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ได้ให้เงินกู้ยืม</w:t>
      </w:r>
      <w:r w:rsidR="0070345A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แก่</w:t>
      </w:r>
      <w:r w:rsidR="00A9614D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บริษัท ทีเอฟ เทค จำกัด</w:t>
      </w:r>
      <w:r w:rsidR="00A9614D">
        <w:rPr>
          <w:rFonts w:ascii="Angsana New" w:hAnsi="Angsana New" w:cs="Angsana New" w:hint="cs"/>
          <w:sz w:val="30"/>
          <w:szCs w:val="30"/>
          <w:cs/>
        </w:rPr>
        <w:t>)</w:t>
      </w:r>
      <w:r w:rsidR="00A9614D">
        <w:rPr>
          <w:rFonts w:ascii="Angsana New" w:hAnsi="Angsana New" w:cs="Angsana New"/>
          <w:sz w:val="30"/>
          <w:szCs w:val="30"/>
          <w:cs/>
        </w:rPr>
        <w:br/>
      </w:r>
      <w:r w:rsidR="00DF13D2" w:rsidRPr="00DF13D2">
        <w:rPr>
          <w:rFonts w:ascii="Angsana New" w:hAnsi="Angsana New" w:cs="Angsana New"/>
          <w:sz w:val="30"/>
          <w:szCs w:val="30"/>
          <w:cs/>
        </w:rPr>
        <w:t>เป็นเงินให้กู้ยืมประเภทไม่มีหลักประกันและ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มีอัตราดอกเบี้ยระหว่างร้อยละ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1445E">
        <w:rPr>
          <w:rFonts w:ascii="Angsana New" w:hAnsi="Angsana New" w:cs="Angsana New"/>
          <w:spacing w:val="8"/>
          <w:sz w:val="30"/>
          <w:szCs w:val="30"/>
        </w:rPr>
        <w:t>4.68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 xml:space="preserve">ถึงร้อยละ </w:t>
      </w:r>
      <w:r w:rsidR="00D1445E">
        <w:rPr>
          <w:rFonts w:ascii="Angsana New" w:hAnsi="Angsana New" w:cs="Angsana New"/>
          <w:spacing w:val="8"/>
          <w:sz w:val="30"/>
          <w:szCs w:val="30"/>
        </w:rPr>
        <w:t>4.69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</w:p>
    <w:p w14:paraId="0EC68D07" w14:textId="77777777" w:rsidR="0027682A" w:rsidRPr="001467F9" w:rsidRDefault="0027682A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E5338" w:rsidRPr="008A5A08" w14:paraId="08093DAA" w14:textId="77777777" w:rsidTr="00A9614D">
        <w:tc>
          <w:tcPr>
            <w:tcW w:w="2169" w:type="pct"/>
          </w:tcPr>
          <w:p w14:paraId="4D79BA50" w14:textId="022DA3AF" w:rsidR="008E5338" w:rsidRPr="008A5A08" w:rsidRDefault="008D7707" w:rsidP="008E533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2" w:type="pct"/>
            <w:gridSpan w:val="3"/>
          </w:tcPr>
          <w:p w14:paraId="51ED6215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338" w:rsidRPr="008A5A08" w14:paraId="52445793" w14:textId="77777777" w:rsidTr="00A9614D">
        <w:tc>
          <w:tcPr>
            <w:tcW w:w="2169" w:type="pct"/>
          </w:tcPr>
          <w:p w14:paraId="658F55B5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6D7EE60" w14:textId="77777777" w:rsidR="008E5338" w:rsidRPr="008A5A08" w:rsidRDefault="00C007C7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64E0A8BF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77777777" w:rsidR="008E5338" w:rsidRPr="008A5A08" w:rsidRDefault="00C007C7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0D25F61A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77777777" w:rsidR="008E5338" w:rsidRPr="008A5A08" w:rsidRDefault="00C007C7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</w:tcPr>
          <w:p w14:paraId="4C7DF306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77777777" w:rsidR="008E5338" w:rsidRPr="008A5A08" w:rsidRDefault="00C007C7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E5338" w:rsidRPr="008A5A08" w14:paraId="2EDE04CE" w14:textId="77777777" w:rsidTr="00A9614D">
        <w:tc>
          <w:tcPr>
            <w:tcW w:w="2169" w:type="pct"/>
          </w:tcPr>
          <w:p w14:paraId="22E078A6" w14:textId="77777777" w:rsidR="008E5338" w:rsidRPr="008A5A08" w:rsidRDefault="008E5338" w:rsidP="00A9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7C7" w:rsidRPr="008A5A08" w14:paraId="4738ACF9" w14:textId="77777777" w:rsidTr="00A9614D">
        <w:tc>
          <w:tcPr>
            <w:tcW w:w="2169" w:type="pct"/>
          </w:tcPr>
          <w:p w14:paraId="166B0F1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5E9CCBF5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49E6B960" w:rsidR="00C007C7" w:rsidRPr="008A5A08" w:rsidRDefault="00EC081E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143,708</w:t>
            </w:r>
          </w:p>
        </w:tc>
        <w:tc>
          <w:tcPr>
            <w:tcW w:w="138" w:type="pct"/>
          </w:tcPr>
          <w:p w14:paraId="1973783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156,635</w:t>
            </w:r>
          </w:p>
        </w:tc>
      </w:tr>
      <w:tr w:rsidR="00C007C7" w:rsidRPr="008A5A08" w14:paraId="690F7DE8" w14:textId="77777777" w:rsidTr="00A9614D">
        <w:tc>
          <w:tcPr>
            <w:tcW w:w="2169" w:type="pct"/>
          </w:tcPr>
          <w:p w14:paraId="6450ADA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0622369C" w14:textId="21A77056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50,728</w:t>
            </w:r>
          </w:p>
        </w:tc>
        <w:tc>
          <w:tcPr>
            <w:tcW w:w="146" w:type="pct"/>
          </w:tcPr>
          <w:p w14:paraId="6995C3D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1868EF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14:paraId="122718E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35633" w14:textId="33626BB9" w:rsidR="00C007C7" w:rsidRPr="008A5A08" w:rsidRDefault="00EC081E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DF781C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07C7" w:rsidRPr="008A5A08" w14:paraId="1DE4B3EF" w14:textId="77777777" w:rsidTr="00A9614D">
        <w:tc>
          <w:tcPr>
            <w:tcW w:w="2169" w:type="pct"/>
          </w:tcPr>
          <w:p w14:paraId="125E2A8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540C9882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50,728</w:t>
            </w:r>
          </w:p>
        </w:tc>
        <w:tc>
          <w:tcPr>
            <w:tcW w:w="146" w:type="pct"/>
          </w:tcPr>
          <w:p w14:paraId="2100089E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14:paraId="498CF1C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6F219CFF" w:rsidR="00C007C7" w:rsidRPr="008A5A08" w:rsidRDefault="00EC081E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143,708</w:t>
            </w:r>
          </w:p>
        </w:tc>
        <w:tc>
          <w:tcPr>
            <w:tcW w:w="138" w:type="pct"/>
          </w:tcPr>
          <w:p w14:paraId="4B7F71CD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156,635</w:t>
            </w:r>
          </w:p>
        </w:tc>
      </w:tr>
    </w:tbl>
    <w:p w14:paraId="69D7AA9E" w14:textId="406AC476" w:rsidR="00136552" w:rsidRDefault="00136552">
      <w:pPr>
        <w:rPr>
          <w:rFonts w:ascii="Angsana New" w:hAnsi="Angsana New" w:cs="Angsana New"/>
          <w:sz w:val="30"/>
          <w:szCs w:val="30"/>
        </w:rPr>
      </w:pPr>
    </w:p>
    <w:p w14:paraId="5AFFBDD4" w14:textId="20225B7D" w:rsidR="001467F9" w:rsidRDefault="001467F9">
      <w:pPr>
        <w:rPr>
          <w:rFonts w:ascii="Angsana New" w:hAnsi="Angsana New" w:cs="Angsana New"/>
          <w:sz w:val="30"/>
          <w:szCs w:val="30"/>
        </w:rPr>
      </w:pPr>
    </w:p>
    <w:p w14:paraId="611C8C58" w14:textId="1F41062E" w:rsidR="001467F9" w:rsidRDefault="001467F9">
      <w:pPr>
        <w:rPr>
          <w:rFonts w:ascii="Angsana New" w:hAnsi="Angsana New" w:cs="Angsana New"/>
          <w:sz w:val="30"/>
          <w:szCs w:val="30"/>
        </w:rPr>
      </w:pPr>
    </w:p>
    <w:p w14:paraId="1C96D001" w14:textId="60B6802A" w:rsidR="001467F9" w:rsidRDefault="001467F9">
      <w:pPr>
        <w:rPr>
          <w:rFonts w:ascii="Angsana New" w:hAnsi="Angsana New" w:cs="Angsana New"/>
          <w:sz w:val="30"/>
          <w:szCs w:val="30"/>
        </w:rPr>
      </w:pPr>
    </w:p>
    <w:p w14:paraId="181642F6" w14:textId="77777777" w:rsidR="0070345A" w:rsidRPr="001467F9" w:rsidRDefault="0070345A">
      <w:pPr>
        <w:rPr>
          <w:rFonts w:ascii="Angsana New" w:hAnsi="Angsana New" w:cs="Angsana New"/>
          <w:sz w:val="30"/>
          <w:szCs w:val="30"/>
        </w:rPr>
      </w:pPr>
    </w:p>
    <w:p w14:paraId="11B96497" w14:textId="77777777" w:rsidR="00D1740F" w:rsidRPr="008A5A08" w:rsidRDefault="00D1740F" w:rsidP="00D1740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081278" w:rsidRPr="008A5A08" w14:paraId="7D95232B" w14:textId="77777777" w:rsidTr="00A9614D">
        <w:tc>
          <w:tcPr>
            <w:tcW w:w="2169" w:type="pct"/>
          </w:tcPr>
          <w:p w14:paraId="17B3B795" w14:textId="16DDD642" w:rsidR="00081278" w:rsidRPr="008A5A08" w:rsidRDefault="002E1D83" w:rsidP="0008127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2" w:type="pct"/>
            <w:gridSpan w:val="3"/>
          </w:tcPr>
          <w:p w14:paraId="64968F57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05EFFE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1D4D8FD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61" w:rsidRPr="008A5A08" w14:paraId="6137DF56" w14:textId="77777777" w:rsidTr="00A9614D">
        <w:tc>
          <w:tcPr>
            <w:tcW w:w="2169" w:type="pct"/>
          </w:tcPr>
          <w:p w14:paraId="5D7330D7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7258AA3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66446395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AD3932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58782CD9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5D5A13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</w:tcPr>
          <w:p w14:paraId="39554B31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326ACC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D24C61" w:rsidRPr="008A5A08" w14:paraId="6E52A1CE" w14:textId="77777777" w:rsidTr="00A9614D">
        <w:tc>
          <w:tcPr>
            <w:tcW w:w="2169" w:type="pct"/>
          </w:tcPr>
          <w:p w14:paraId="377FCE2B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3D151EFD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7C7" w:rsidRPr="008A5A08" w14:paraId="1E974D57" w14:textId="77777777" w:rsidTr="00A9614D">
        <w:tc>
          <w:tcPr>
            <w:tcW w:w="2169" w:type="pct"/>
          </w:tcPr>
          <w:p w14:paraId="73164A21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3926BC37" w14:textId="02438C05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F56EF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86D73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AD190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65BD3" w14:textId="461DA324" w:rsidR="00C007C7" w:rsidRPr="008A5A08" w:rsidRDefault="00EC081E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FF5313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38" w:type="pct"/>
          </w:tcPr>
          <w:p w14:paraId="7B3D97AC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4F0A28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  <w:tr w:rsidR="008D6117" w:rsidRPr="008A5A08" w14:paraId="4B0B99A5" w14:textId="77777777" w:rsidTr="00A9614D">
        <w:tc>
          <w:tcPr>
            <w:tcW w:w="2169" w:type="pct"/>
          </w:tcPr>
          <w:p w14:paraId="5CE12DA2" w14:textId="0F29BEDC" w:rsidR="008D6117" w:rsidRPr="008A5A08" w:rsidRDefault="008D611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45A0848E" w14:textId="745F58A8" w:rsidR="008D611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A0A1A39" w14:textId="77777777" w:rsidR="008D6117" w:rsidRPr="008A5A08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9CBFFE" w14:textId="4D2FC0BC" w:rsidR="008D6117" w:rsidRPr="008A5A08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7E5176" w14:textId="77777777" w:rsidR="008D6117" w:rsidRPr="008A5A08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07DBB4" w14:textId="7834E91D" w:rsidR="008D6117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847F4D" w14:textId="77777777" w:rsidR="008D6117" w:rsidRPr="008A5A08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7149100" w14:textId="20E00515" w:rsidR="008D6117" w:rsidRDefault="008D611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07C7" w:rsidRPr="008A5A08" w14:paraId="143C180C" w14:textId="77777777" w:rsidTr="00A9614D">
        <w:tc>
          <w:tcPr>
            <w:tcW w:w="2169" w:type="pct"/>
          </w:tcPr>
          <w:p w14:paraId="2D7EBC9A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08D911C2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575800D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D299F2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60E3B942" w:rsidR="00C007C7" w:rsidRPr="008A5A08" w:rsidRDefault="00EC081E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FF5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38" w:type="pct"/>
          </w:tcPr>
          <w:p w14:paraId="3A1A2DBC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</w:t>
            </w:r>
          </w:p>
        </w:tc>
      </w:tr>
    </w:tbl>
    <w:p w14:paraId="63238F41" w14:textId="77777777" w:rsidR="0027682A" w:rsidRDefault="0027682A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E5D27FC" w14:textId="5018D155" w:rsidR="00804175" w:rsidRPr="008A5A08" w:rsidRDefault="00804175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8A5A08" w:rsidRDefault="00804175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77777777" w:rsidR="00D70F06" w:rsidRPr="008A5A08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BE61AF"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D25E24" w:rsidRPr="008A5A08">
        <w:rPr>
          <w:rFonts w:ascii="Angsana New" w:hAnsi="Angsana New" w:cs="Angsana New"/>
          <w:sz w:val="30"/>
          <w:szCs w:val="30"/>
        </w:rPr>
        <w:t>6</w:t>
      </w:r>
      <w:r w:rsidR="006455B9">
        <w:rPr>
          <w:rFonts w:ascii="Angsana New" w:hAnsi="Angsana New" w:cs="Angsana New"/>
          <w:sz w:val="30"/>
          <w:szCs w:val="30"/>
        </w:rPr>
        <w:t xml:space="preserve">2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1DBD1A" w14:textId="77777777" w:rsidR="00D70F06" w:rsidRPr="008A5A08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20EC770C" w14:textId="77777777" w:rsidR="00D70F06" w:rsidRPr="008A5A08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A9FD0B7" w14:textId="77777777" w:rsidR="00D70F06" w:rsidRPr="008A5A08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5016CFA6" w14:textId="026963B8" w:rsidR="00D70F06" w:rsidRPr="00C5123C" w:rsidRDefault="00D70F06" w:rsidP="00D70F0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8A5A08">
        <w:rPr>
          <w:rFonts w:ascii="Angsana New" w:hAnsi="Angsana New" w:cs="Angsana New"/>
          <w:sz w:val="30"/>
          <w:szCs w:val="30"/>
          <w:cs/>
        </w:rPr>
        <w:t>บางแห่งมีสัญญาเช่าช่วงพื้นที่และบริการกับบริษัท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อยเช่าช่วงพื้นที่สำนักงาน</w:t>
      </w:r>
      <w:r w:rsidRPr="008A5A08">
        <w:rPr>
          <w:rFonts w:ascii="Angsana New" w:hAnsi="Angsana New" w:cs="Angsana New"/>
          <w:sz w:val="30"/>
          <w:szCs w:val="30"/>
          <w:cs/>
        </w:rPr>
        <w:t>จากบริษัทเพื่อใช้เป็นพื้นที่สำนักงาน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ในการนี้บริษัท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ย่อ</w:t>
      </w:r>
      <w:r w:rsidRPr="008A5A08">
        <w:rPr>
          <w:rFonts w:ascii="Angsana New" w:hAnsi="Angsana New" w:cs="Angsana New"/>
          <w:sz w:val="30"/>
          <w:szCs w:val="30"/>
          <w:cs/>
        </w:rPr>
        <w:t>ยดัง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กล่าว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CB4027">
        <w:rPr>
          <w:rFonts w:ascii="Angsana New" w:hAnsi="Angsana New" w:cs="Angsana New"/>
          <w:sz w:val="30"/>
          <w:szCs w:val="30"/>
        </w:rPr>
        <w:br/>
      </w:r>
      <w:r w:rsidR="007F0DFF" w:rsidRPr="008A5A08">
        <w:rPr>
          <w:rFonts w:ascii="Angsana New" w:hAnsi="Angsana New" w:cs="Angsana New"/>
          <w:sz w:val="30"/>
          <w:szCs w:val="30"/>
          <w:cs/>
        </w:rPr>
        <w:t>ตกลง</w:t>
      </w:r>
      <w:r w:rsidRPr="008A5A08">
        <w:rPr>
          <w:rFonts w:ascii="Angsana New" w:hAnsi="Angsana New" w:cs="Angsana New"/>
          <w:sz w:val="30"/>
          <w:szCs w:val="30"/>
          <w:cs/>
        </w:rPr>
        <w:t>จ่ายค่า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เช่าช่วง</w:t>
      </w:r>
      <w:r w:rsidRPr="008A5A08">
        <w:rPr>
          <w:rFonts w:ascii="Angsana New" w:hAnsi="Angsana New" w:cs="Angsana New"/>
          <w:sz w:val="30"/>
          <w:szCs w:val="30"/>
          <w:cs/>
        </w:rPr>
        <w:t>ให้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กับบริษัท</w:t>
      </w:r>
      <w:r w:rsidRPr="008A5A08">
        <w:rPr>
          <w:rFonts w:ascii="Angsana New" w:hAnsi="Angsana New" w:cs="Angsana New"/>
          <w:sz w:val="30"/>
          <w:szCs w:val="30"/>
          <w:cs/>
        </w:rPr>
        <w:t>ตามอัตราที่ระบุไว้ในสัญญา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สัญญาเหล่านี้มีผลบังคับใช้ตั้งแต่วันที่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 xml:space="preserve">1 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8B44EA" w:rsidRPr="008A5A08">
        <w:rPr>
          <w:rFonts w:ascii="Angsana New" w:hAnsi="Angsana New" w:cs="Angsana New"/>
          <w:sz w:val="30"/>
          <w:szCs w:val="30"/>
        </w:rPr>
        <w:t xml:space="preserve">2559 </w:t>
      </w:r>
      <w:r w:rsidRPr="008A5A08">
        <w:rPr>
          <w:rFonts w:ascii="Angsana New" w:hAnsi="Angsana New" w:cs="Angsana New"/>
          <w:sz w:val="30"/>
          <w:szCs w:val="30"/>
          <w:cs/>
        </w:rPr>
        <w:t>ถึงวันที่</w:t>
      </w:r>
      <w:r w:rsidR="008B44EA" w:rsidRPr="008A5A08">
        <w:rPr>
          <w:rFonts w:ascii="Angsana New" w:hAnsi="Angsana New" w:cs="Angsana New"/>
          <w:sz w:val="30"/>
          <w:szCs w:val="30"/>
        </w:rPr>
        <w:t xml:space="preserve"> 31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8B44EA" w:rsidRPr="008A5A08">
        <w:rPr>
          <w:rFonts w:ascii="Angsana New" w:hAnsi="Angsana New" w:cs="Angsana New"/>
          <w:sz w:val="30"/>
          <w:szCs w:val="30"/>
        </w:rPr>
        <w:t>2562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 xml:space="preserve"> (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“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ระยะเวลาเช่าช่วงแรก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”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)</w:t>
      </w:r>
      <w:r w:rsidR="008B44EA" w:rsidRPr="008A5A08">
        <w:rPr>
          <w:rFonts w:ascii="Angsana New" w:hAnsi="Angsana New" w:cs="Angsana New"/>
          <w:sz w:val="30"/>
          <w:szCs w:val="30"/>
        </w:rPr>
        <w:t xml:space="preserve"> 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แต่ทั้งนี้ไม่เกินกว่าระยะเวลาการเช่าพื้นที่สำนักงาน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ตามที่ระบุไว้ในส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ัญญาเช่าและ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บริการ โดยเมื่อครบกำหนดระยะเวลาเช่าช่วงแรกดังกล่าว คู่สัญญาจะตกลงต่ออายุการเช่าออกไปตามข้อกำหนดและเงื่อ</w:t>
      </w:r>
      <w:r w:rsidR="00D84D57" w:rsidRPr="008A5A08">
        <w:rPr>
          <w:rFonts w:ascii="Angsana New" w:hAnsi="Angsana New" w:cs="Angsana New"/>
          <w:sz w:val="30"/>
          <w:szCs w:val="30"/>
          <w:cs/>
        </w:rPr>
        <w:t>น</w:t>
      </w:r>
      <w:r w:rsidR="008B44EA" w:rsidRPr="008A5A08">
        <w:rPr>
          <w:rFonts w:ascii="Angsana New" w:hAnsi="Angsana New" w:cs="Angsana New"/>
          <w:sz w:val="30"/>
          <w:szCs w:val="30"/>
          <w:cs/>
        </w:rPr>
        <w:t>ไขที่เห็นชอบร่วมกัน</w:t>
      </w:r>
      <w:r w:rsidR="00C5123C">
        <w:rPr>
          <w:rFonts w:ascii="Angsana New" w:hAnsi="Angsana New" w:cs="Angsana New"/>
          <w:sz w:val="30"/>
          <w:szCs w:val="30"/>
        </w:rPr>
        <w:t xml:space="preserve"> </w:t>
      </w:r>
      <w:r w:rsidR="00C5123C">
        <w:rPr>
          <w:rFonts w:ascii="Angsana New" w:hAnsi="Angsana New" w:cs="Angsana New" w:hint="cs"/>
          <w:sz w:val="30"/>
          <w:szCs w:val="30"/>
          <w:cs/>
        </w:rPr>
        <w:t>สัญญาเช่าช่วงที่ต่อสัญญามีผลบังคับใช้ตั้งแต่วันที่</w:t>
      </w:r>
      <w:r w:rsidR="00C5123C">
        <w:rPr>
          <w:rFonts w:ascii="Angsana New" w:hAnsi="Angsana New" w:cs="Angsana New"/>
          <w:sz w:val="30"/>
          <w:szCs w:val="30"/>
        </w:rPr>
        <w:t xml:space="preserve"> 1 </w:t>
      </w:r>
      <w:r w:rsidR="00C5123C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5123C">
        <w:rPr>
          <w:rFonts w:ascii="Angsana New" w:hAnsi="Angsana New" w:cs="Angsana New"/>
          <w:sz w:val="30"/>
          <w:szCs w:val="30"/>
        </w:rPr>
        <w:t xml:space="preserve">2562 </w:t>
      </w:r>
      <w:r w:rsidR="00C5123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C5123C">
        <w:rPr>
          <w:rFonts w:ascii="Angsana New" w:hAnsi="Angsana New" w:cs="Angsana New"/>
          <w:sz w:val="30"/>
          <w:szCs w:val="30"/>
        </w:rPr>
        <w:t xml:space="preserve">31 </w:t>
      </w:r>
      <w:r w:rsidR="00C5123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C5123C">
        <w:rPr>
          <w:rFonts w:ascii="Angsana New" w:hAnsi="Angsana New" w:cs="Angsana New"/>
          <w:sz w:val="30"/>
          <w:szCs w:val="30"/>
        </w:rPr>
        <w:t>2565</w:t>
      </w:r>
    </w:p>
    <w:p w14:paraId="23D6E791" w14:textId="77777777" w:rsidR="002D3963" w:rsidRDefault="002D3963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7293C881" w14:textId="77777777" w:rsidR="005B0A9C" w:rsidRPr="008A5A08" w:rsidRDefault="005B0A9C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2A7FF1FA" w14:textId="77777777" w:rsidR="005B0A9C" w:rsidRPr="00AE4573" w:rsidRDefault="005B0A9C" w:rsidP="005B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28"/>
          <w:szCs w:val="28"/>
        </w:rPr>
      </w:pPr>
    </w:p>
    <w:p w14:paraId="0972DA11" w14:textId="7D996119" w:rsidR="005B0A9C" w:rsidRPr="008A5A08" w:rsidRDefault="005B0A9C" w:rsidP="005B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บริษัทมีสัญญาให้เช่าที่ดินกับบริษัทย่อยในประเทศแห่งหนึ่ง (บริษัท ไทยฟู้ดส์ เฟอร์เธอร์ จำกัด </w:t>
      </w:r>
      <w:r w:rsidRPr="008A5A08">
        <w:rPr>
          <w:rFonts w:ascii="Angsana New" w:hAnsi="Angsana New" w:cs="Angsana New"/>
          <w:sz w:val="30"/>
          <w:szCs w:val="30"/>
        </w:rPr>
        <w:t xml:space="preserve"> (“TFFT”)) </w:t>
      </w:r>
      <w:r w:rsidR="00AF205F">
        <w:rPr>
          <w:rFonts w:ascii="Angsana New" w:hAnsi="Angsana New" w:cs="Angsana New"/>
          <w:sz w:val="30"/>
          <w:szCs w:val="30"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 </w:t>
      </w:r>
      <w:r w:rsidRPr="008A5A08">
        <w:rPr>
          <w:rFonts w:ascii="Angsana New" w:hAnsi="Angsana New" w:cs="Angsana New"/>
          <w:sz w:val="30"/>
          <w:szCs w:val="30"/>
        </w:rPr>
        <w:t xml:space="preserve">TFFT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ในการนี้ </w:t>
      </w:r>
      <w:r w:rsidRPr="008A5A08">
        <w:rPr>
          <w:rFonts w:ascii="Angsana New" w:hAnsi="Angsana New" w:cs="Angsana New"/>
          <w:sz w:val="30"/>
          <w:szCs w:val="30"/>
        </w:rPr>
        <w:t xml:space="preserve">TFFT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ตกลงจ่ายค่าเช่าให้กับบริษัทตามอัตราที่ระบุไว้ในสัญญา สัญญานี้มีผลบังคับใช้ตั้งแต่วันที่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26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กรกฏาคม </w:t>
      </w:r>
      <w:r w:rsidRPr="008A5A08">
        <w:rPr>
          <w:rFonts w:ascii="Angsana New" w:hAnsi="Angsana New" w:cs="Angsana New"/>
          <w:sz w:val="30"/>
          <w:szCs w:val="30"/>
        </w:rPr>
        <w:t xml:space="preserve">2560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ถึง 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24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8A5A08">
        <w:rPr>
          <w:rFonts w:ascii="Angsana New" w:hAnsi="Angsana New" w:cs="Angsana New"/>
          <w:sz w:val="30"/>
          <w:szCs w:val="30"/>
        </w:rPr>
        <w:t xml:space="preserve">2568 </w:t>
      </w:r>
      <w:r w:rsidRPr="008A5A08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6A136EBD" w14:textId="7991A519" w:rsidR="0027682A" w:rsidRDefault="0027682A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377A139" w14:textId="7F70EC55" w:rsidR="001467F9" w:rsidRDefault="001467F9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2A2776E9" w14:textId="47099033" w:rsidR="001467F9" w:rsidRDefault="001467F9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54EDE046" w14:textId="77777777" w:rsidR="001467F9" w:rsidRDefault="001467F9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0F8D80D1" w14:textId="3156CD6C" w:rsidR="008B44EA" w:rsidRPr="008A5A08" w:rsidRDefault="007F0DFF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</w:t>
      </w:r>
      <w:r w:rsidR="008B44EA" w:rsidRPr="008A5A08">
        <w:rPr>
          <w:rFonts w:ascii="Angsana New" w:hAnsi="Angsana New" w:cs="Angsana New"/>
          <w:i/>
          <w:iCs/>
          <w:sz w:val="30"/>
          <w:szCs w:val="30"/>
          <w:cs/>
        </w:rPr>
        <w:t>ไก่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เนื้อ</w:t>
      </w:r>
    </w:p>
    <w:p w14:paraId="42938E2B" w14:textId="77777777" w:rsidR="008B44EA" w:rsidRPr="00AE4573" w:rsidRDefault="008B44EA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31C1E2F6" w14:textId="77777777" w:rsidR="000F6279" w:rsidRPr="008A5A08" w:rsidRDefault="008B44EA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ั</w:t>
      </w:r>
      <w:r w:rsidRPr="008A5A08">
        <w:rPr>
          <w:rFonts w:ascii="Angsana New" w:hAnsi="Angsana New" w:cs="Angsana New"/>
          <w:sz w:val="30"/>
          <w:szCs w:val="30"/>
          <w:cs/>
        </w:rPr>
        <w:t>ทมีสัญญาซื้อขายไก่เนื้อกับบริษัทย่อย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แห่งหนึ่ง 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(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 ไทย ฟู้ดส์ คอนแทรค ฟาร์มมิ่ง จำกัด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58" w:rsidRPr="008A5A08">
        <w:rPr>
          <w:rFonts w:ascii="Angsana New" w:hAnsi="Angsana New" w:cs="Angsana New"/>
          <w:sz w:val="30"/>
          <w:szCs w:val="30"/>
        </w:rPr>
        <w:t>(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“</w:t>
      </w:r>
      <w:r w:rsidR="00025F58" w:rsidRPr="008A5A08">
        <w:rPr>
          <w:rFonts w:ascii="Angsana New" w:hAnsi="Angsana New" w:cs="Angsana New"/>
          <w:sz w:val="30"/>
          <w:szCs w:val="30"/>
        </w:rPr>
        <w:t>TFCF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”</w:t>
      </w:r>
      <w:r w:rsidR="00025F58" w:rsidRPr="008A5A08">
        <w:rPr>
          <w:rFonts w:ascii="Angsana New" w:hAnsi="Angsana New" w:cs="Angsana New"/>
          <w:sz w:val="30"/>
          <w:szCs w:val="30"/>
        </w:rPr>
        <w:t>)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)</w:t>
      </w:r>
      <w:r w:rsidR="00025F58" w:rsidRPr="008A5A08">
        <w:rPr>
          <w:rFonts w:ascii="Angsana New" w:hAnsi="Angsana New" w:cs="Angsana New"/>
          <w:sz w:val="30"/>
          <w:szCs w:val="30"/>
        </w:rPr>
        <w:t xml:space="preserve">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="00025F58" w:rsidRPr="008A5A08">
        <w:rPr>
          <w:rFonts w:ascii="Angsana New" w:hAnsi="Angsana New" w:cs="Angsana New"/>
          <w:sz w:val="30"/>
          <w:szCs w:val="30"/>
        </w:rPr>
        <w:t xml:space="preserve">TFCF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กำหนด โดยจะแจ้งการปรับเปลี่ยนราคาให้บริษัท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ทราบล่วงหน้า สัญญานี้มีผลบังคับใช้ตั้งแต่วันที่ </w:t>
      </w:r>
      <w:r w:rsidR="00025F58" w:rsidRPr="008A5A08">
        <w:rPr>
          <w:rFonts w:ascii="Angsana New" w:hAnsi="Angsana New" w:cs="Angsana New"/>
          <w:sz w:val="30"/>
          <w:szCs w:val="30"/>
        </w:rPr>
        <w:t xml:space="preserve">1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025F58" w:rsidRPr="008A5A08">
        <w:rPr>
          <w:rFonts w:ascii="Angsana New" w:hAnsi="Angsana New" w:cs="Angsana New"/>
          <w:sz w:val="30"/>
          <w:szCs w:val="30"/>
        </w:rPr>
        <w:t xml:space="preserve">2558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และหากบริษัท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มีความประสงค์ที่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จะ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ขอ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เลิกสัญญา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ฉบับนี้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บริษัทจะ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ต้อง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ทำหนังสือแจ้งให้</w:t>
      </w:r>
      <w:r w:rsidR="004B6D86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8A5A08">
        <w:rPr>
          <w:rFonts w:ascii="Angsana New" w:hAnsi="Angsana New" w:cs="Angsana New"/>
          <w:sz w:val="30"/>
          <w:szCs w:val="30"/>
        </w:rPr>
        <w:t xml:space="preserve">TFCF </w:t>
      </w:r>
      <w:r w:rsidR="004B6D86" w:rsidRPr="008A5A08">
        <w:rPr>
          <w:rFonts w:ascii="Angsana New" w:hAnsi="Angsana New" w:cs="Angsana New"/>
          <w:sz w:val="30"/>
          <w:szCs w:val="30"/>
          <w:cs/>
        </w:rPr>
        <w:t>ทราบ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ล่วงหน้าเป็นเวลา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>ใน้อยกว่า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58" w:rsidRPr="008A5A08">
        <w:rPr>
          <w:rFonts w:ascii="Angsana New" w:hAnsi="Angsana New" w:cs="Angsana New"/>
          <w:sz w:val="30"/>
          <w:szCs w:val="30"/>
        </w:rPr>
        <w:t xml:space="preserve">30 </w:t>
      </w:r>
      <w:r w:rsidR="00025F58" w:rsidRPr="008A5A08">
        <w:rPr>
          <w:rFonts w:ascii="Angsana New" w:hAnsi="Angsana New" w:cs="Angsana New"/>
          <w:sz w:val="30"/>
          <w:szCs w:val="30"/>
          <w:cs/>
        </w:rPr>
        <w:t>วัน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8A5A08">
        <w:rPr>
          <w:rFonts w:ascii="Angsana New" w:hAnsi="Angsana New" w:cs="Angsana New"/>
          <w:sz w:val="30"/>
          <w:szCs w:val="30"/>
          <w:cs/>
        </w:rPr>
        <w:t>และชำระหนี้สินค้างชำระ</w:t>
      </w:r>
      <w:r w:rsidR="007F0DFF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8A5A08">
        <w:rPr>
          <w:rFonts w:ascii="Angsana New" w:hAnsi="Angsana New" w:cs="Angsana New"/>
          <w:sz w:val="30"/>
          <w:szCs w:val="30"/>
          <w:cs/>
        </w:rPr>
        <w:t>จนเสร็จสิ</w:t>
      </w:r>
      <w:r w:rsidR="000F6279" w:rsidRPr="008A5A08">
        <w:rPr>
          <w:rFonts w:ascii="Angsana New" w:hAnsi="Angsana New" w:cs="Angsana New"/>
          <w:sz w:val="30"/>
          <w:szCs w:val="30"/>
          <w:cs/>
        </w:rPr>
        <w:t>้น</w:t>
      </w:r>
    </w:p>
    <w:p w14:paraId="7258EA1B" w14:textId="77777777" w:rsidR="007C6B4C" w:rsidRPr="00AE4573" w:rsidRDefault="007C6B4C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D0CF656" w14:textId="77777777" w:rsidR="007F0DFF" w:rsidRPr="008A5A08" w:rsidRDefault="001B04F7" w:rsidP="00BF4C7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</w:rPr>
        <w:tab/>
      </w:r>
      <w:r w:rsidR="007F0DFF" w:rsidRPr="008A5A08">
        <w:rPr>
          <w:rFonts w:ascii="Angsana New" w:hAnsi="Angsana New" w:cs="Angsana New"/>
          <w:i/>
          <w:iCs/>
          <w:sz w:val="30"/>
          <w:szCs w:val="30"/>
          <w:cs/>
        </w:rPr>
        <w:t>สัญญาจ้างเลี้ยงสุกร</w:t>
      </w:r>
    </w:p>
    <w:p w14:paraId="65531708" w14:textId="77777777" w:rsidR="007F0DFF" w:rsidRPr="00AE4573" w:rsidRDefault="007F0DFF" w:rsidP="007F0DFF">
      <w:pPr>
        <w:tabs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3FA78D49" w14:textId="17FEF927" w:rsidR="00014A28" w:rsidRPr="00C5123C" w:rsidRDefault="007F0DFF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บริษัทย่อยในต่างประเทศแห่งหนึ่ง (</w:t>
      </w:r>
      <w:r w:rsidRPr="008A5A08">
        <w:rPr>
          <w:rFonts w:ascii="Angsana New" w:hAnsi="Angsana New" w:cs="Angsana New"/>
          <w:sz w:val="30"/>
          <w:szCs w:val="30"/>
        </w:rPr>
        <w:t>Thai Viet Swine Line</w:t>
      </w:r>
      <w:r w:rsidR="00FA26ED" w:rsidRPr="008A5A08">
        <w:rPr>
          <w:rFonts w:ascii="Angsana New" w:hAnsi="Angsana New" w:cs="Angsana New"/>
          <w:sz w:val="30"/>
          <w:szCs w:val="30"/>
        </w:rPr>
        <w:t xml:space="preserve"> Joint Stock</w:t>
      </w:r>
      <w:r w:rsidRPr="008A5A08">
        <w:rPr>
          <w:rFonts w:ascii="Angsana New" w:hAnsi="Angsana New" w:cs="Angsana New"/>
          <w:sz w:val="30"/>
          <w:szCs w:val="30"/>
        </w:rPr>
        <w:t xml:space="preserve"> Co., Ltd.</w:t>
      </w:r>
      <w:r w:rsidR="007F4E78">
        <w:rPr>
          <w:rFonts w:ascii="Angsana New" w:hAnsi="Angsana New" w:cs="Angsana New"/>
          <w:sz w:val="30"/>
          <w:szCs w:val="30"/>
        </w:rPr>
        <w:t xml:space="preserve">) </w:t>
      </w:r>
      <w:r w:rsidRPr="008A5A08">
        <w:rPr>
          <w:rFonts w:ascii="Angsana New" w:hAnsi="Angsana New" w:cs="Angsana New"/>
          <w:sz w:val="30"/>
          <w:szCs w:val="30"/>
          <w:cs/>
        </w:rPr>
        <w:t>มีสัญญาจ้างเลี้ยงสุกรกับ</w:t>
      </w:r>
      <w:r w:rsidR="007F4E78">
        <w:rPr>
          <w:rFonts w:ascii="Angsana New" w:hAnsi="Angsana New" w:cs="Angsana New"/>
          <w:sz w:val="30"/>
          <w:szCs w:val="30"/>
        </w:rPr>
        <w:br/>
      </w:r>
      <w:r w:rsidRPr="008A5A08">
        <w:rPr>
          <w:rFonts w:ascii="Angsana New" w:hAnsi="Angsana New" w:cs="Angsana New"/>
          <w:sz w:val="30"/>
          <w:szCs w:val="30"/>
        </w:rPr>
        <w:t>Thai Viet Agri Group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 xml:space="preserve">Co., Ltd. </w:t>
      </w:r>
      <w:r w:rsidRPr="008A5A08">
        <w:rPr>
          <w:rFonts w:ascii="Angsana New" w:hAnsi="Angsana New" w:cs="Angsana New"/>
          <w:sz w:val="30"/>
          <w:szCs w:val="30"/>
          <w:cs/>
        </w:rPr>
        <w:t>ซึ่งเป็นบริษัทที่เกี่ยวข้องกันแห่งหนึ่ง (</w:t>
      </w:r>
      <w:r w:rsidRPr="008A5A08">
        <w:rPr>
          <w:rFonts w:ascii="Angsana New" w:hAnsi="Angsana New" w:cs="Angsana New"/>
          <w:sz w:val="30"/>
          <w:szCs w:val="30"/>
        </w:rPr>
        <w:t>“</w:t>
      </w:r>
      <w:r w:rsidRPr="008A5A08">
        <w:rPr>
          <w:rFonts w:ascii="Angsana New" w:hAnsi="Angsana New" w:cs="Angsana New"/>
          <w:sz w:val="30"/>
          <w:szCs w:val="30"/>
          <w:cs/>
        </w:rPr>
        <w:t>คู่สัญญา</w:t>
      </w:r>
      <w:r w:rsidRPr="008A5A08">
        <w:rPr>
          <w:rFonts w:ascii="Angsana New" w:hAnsi="Angsana New" w:cs="Angsana New"/>
          <w:sz w:val="30"/>
          <w:szCs w:val="30"/>
        </w:rPr>
        <w:t>”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) ภายใต้เงื่อนไขของสัญญา คู่สัญญาตกลงที่จะเลี้ยงสุกรให้เป็นไปตามข้อกำหนดในสัญญา ในการนี้บริษัทย่อยตกลงจะจ่ายค่าตอบแทนการเลี้ยงตามจำนวนที่ระบุไว้ในสัญญา สัญญาเหล่านี้มีกำหนดระยะเวลา </w:t>
      </w:r>
      <w:r w:rsidRPr="008A5A08">
        <w:rPr>
          <w:rFonts w:ascii="Angsana New" w:hAnsi="Angsana New" w:cs="Angsana New"/>
          <w:sz w:val="30"/>
          <w:szCs w:val="30"/>
        </w:rPr>
        <w:t xml:space="preserve">5 </w:t>
      </w:r>
      <w:r w:rsidRPr="008A5A08">
        <w:rPr>
          <w:rFonts w:ascii="Angsana New" w:hAnsi="Angsana New" w:cs="Angsana New"/>
          <w:sz w:val="30"/>
          <w:szCs w:val="30"/>
          <w:cs/>
        </w:rPr>
        <w:t>ปี ซึ่ง</w:t>
      </w:r>
      <w:r w:rsidRPr="00064F5A">
        <w:rPr>
          <w:rFonts w:ascii="Angsana New" w:hAnsi="Angsana New" w:cs="Angsana New"/>
          <w:sz w:val="30"/>
          <w:szCs w:val="30"/>
          <w:cs/>
        </w:rPr>
        <w:t>จะสิ้นสุดสัญญาใน</w:t>
      </w:r>
      <w:r w:rsidR="00075B4D">
        <w:rPr>
          <w:rFonts w:ascii="Angsana New" w:hAnsi="Angsana New" w:cs="Angsana New" w:hint="cs"/>
          <w:sz w:val="30"/>
          <w:szCs w:val="30"/>
          <w:cs/>
        </w:rPr>
        <w:t xml:space="preserve">เดือนธันวาคม </w:t>
      </w:r>
      <w:r w:rsidR="00075B4D">
        <w:rPr>
          <w:rFonts w:ascii="Angsana New" w:hAnsi="Angsana New" w:cs="Angsana New"/>
          <w:sz w:val="30"/>
          <w:szCs w:val="30"/>
        </w:rPr>
        <w:t xml:space="preserve">2566 </w:t>
      </w:r>
      <w:r w:rsidR="00C5123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75B4D" w:rsidRPr="00075B4D">
        <w:rPr>
          <w:rFonts w:ascii="Angsana New" w:hAnsi="Angsana New" w:cs="Angsana New"/>
          <w:sz w:val="30"/>
          <w:szCs w:val="30"/>
          <w:cs/>
        </w:rPr>
        <w:t xml:space="preserve">เดือนมีนาคม </w:t>
      </w:r>
      <w:r w:rsidR="00075B4D" w:rsidRPr="00075B4D">
        <w:rPr>
          <w:rFonts w:ascii="Angsana New" w:hAnsi="Angsana New" w:cs="Angsana New"/>
          <w:sz w:val="30"/>
          <w:szCs w:val="30"/>
        </w:rPr>
        <w:t>2567</w:t>
      </w:r>
    </w:p>
    <w:p w14:paraId="19E3FB45" w14:textId="77777777" w:rsidR="007F0DFF" w:rsidRPr="00AE4573" w:rsidRDefault="007F0DFF" w:rsidP="007F0DF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2B400F" w14:textId="77777777" w:rsidR="00DF5663" w:rsidRPr="008A5A08" w:rsidRDefault="00DF5663" w:rsidP="005E05A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AE4573" w:rsidRDefault="00EA47B0" w:rsidP="00EA47B0">
      <w:pPr>
        <w:rPr>
          <w:rFonts w:ascii="Angsana New" w:hAnsi="Angsana New" w:cs="Angsana New"/>
          <w:sz w:val="28"/>
          <w:szCs w:val="28"/>
        </w:rPr>
      </w:pPr>
    </w:p>
    <w:tbl>
      <w:tblPr>
        <w:tblW w:w="940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544"/>
        <w:gridCol w:w="991"/>
        <w:gridCol w:w="271"/>
        <w:gridCol w:w="991"/>
        <w:gridCol w:w="271"/>
        <w:gridCol w:w="988"/>
        <w:gridCol w:w="271"/>
        <w:gridCol w:w="1078"/>
      </w:tblGrid>
      <w:tr w:rsidR="00D008F8" w:rsidRPr="008A5A08" w14:paraId="1616A400" w14:textId="77777777" w:rsidTr="00C007C7">
        <w:tc>
          <w:tcPr>
            <w:tcW w:w="2416" w:type="pct"/>
          </w:tcPr>
          <w:p w14:paraId="2AE35680" w14:textId="77777777" w:rsidR="001B04F7" w:rsidRPr="008A5A08" w:rsidRDefault="001B04F7" w:rsidP="001B04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6E7A34F4" w14:textId="77777777" w:rsidR="001B04F7" w:rsidRPr="008A5A08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4E6747" w14:textId="77777777" w:rsidR="001B04F7" w:rsidRPr="008A5A08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17DD0BB4" w14:textId="77777777" w:rsidR="001B04F7" w:rsidRPr="008A5A08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E10" w:rsidRPr="008A5A08" w14:paraId="6F221206" w14:textId="77777777" w:rsidTr="00C007C7">
        <w:tc>
          <w:tcPr>
            <w:tcW w:w="2416" w:type="pct"/>
          </w:tcPr>
          <w:p w14:paraId="7D9E62E5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044F5A9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309121A6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AC49B32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7382A859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68160B4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5C67DBB1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763EA59" w14:textId="77777777" w:rsidR="00D24C61" w:rsidRPr="008A5A08" w:rsidRDefault="00C007C7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D24C61" w:rsidRPr="008A5A08" w14:paraId="1C6F0F59" w14:textId="77777777" w:rsidTr="00581E8F">
        <w:trPr>
          <w:trHeight w:val="207"/>
        </w:trPr>
        <w:tc>
          <w:tcPr>
            <w:tcW w:w="2416" w:type="pct"/>
          </w:tcPr>
          <w:p w14:paraId="091A6B24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pct"/>
            <w:gridSpan w:val="7"/>
          </w:tcPr>
          <w:p w14:paraId="558CFA66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7C7" w:rsidRPr="008A5A08" w14:paraId="088954A0" w14:textId="77777777" w:rsidTr="00A27167">
        <w:tc>
          <w:tcPr>
            <w:tcW w:w="2416" w:type="pct"/>
          </w:tcPr>
          <w:p w14:paraId="6BAC7935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52B2E914" w14:textId="1E338F85" w:rsidR="00C007C7" w:rsidRPr="00A27167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27167">
              <w:rPr>
                <w:rFonts w:ascii="Angsana New" w:hAnsi="Angsana New" w:cs="Angsana New"/>
                <w:sz w:val="30"/>
                <w:szCs w:val="30"/>
              </w:rPr>
              <w:t>1,02</w:t>
            </w:r>
            <w:r w:rsidR="0011501A" w:rsidRPr="00A2716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34A483CD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266119A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3,158</w:t>
            </w:r>
          </w:p>
        </w:tc>
        <w:tc>
          <w:tcPr>
            <w:tcW w:w="144" w:type="pct"/>
            <w:vAlign w:val="bottom"/>
          </w:tcPr>
          <w:p w14:paraId="7621EEC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0ED1998B" w14:textId="77E718D7" w:rsidR="00C007C7" w:rsidRPr="008A5A08" w:rsidRDefault="002872A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44" w:type="pct"/>
            <w:vAlign w:val="bottom"/>
          </w:tcPr>
          <w:p w14:paraId="19FC0FC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5F664E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2,255</w:t>
            </w:r>
          </w:p>
        </w:tc>
      </w:tr>
      <w:tr w:rsidR="00C007C7" w:rsidRPr="008A5A08" w14:paraId="53B93C80" w14:textId="77777777" w:rsidTr="00A27167">
        <w:trPr>
          <w:trHeight w:val="202"/>
        </w:trPr>
        <w:tc>
          <w:tcPr>
            <w:tcW w:w="2416" w:type="pct"/>
          </w:tcPr>
          <w:p w14:paraId="178030DB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BDEF3E9" w14:textId="3E6C3056" w:rsidR="00C007C7" w:rsidRPr="00A27167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A27167">
              <w:rPr>
                <w:rFonts w:ascii="Angsana New" w:hAnsi="Angsana New" w:cs="Angsana New"/>
                <w:sz w:val="30"/>
                <w:szCs w:val="30"/>
              </w:rPr>
              <w:t>192,150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3400DE2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6B61619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140,014</w:t>
            </w:r>
          </w:p>
        </w:tc>
        <w:tc>
          <w:tcPr>
            <w:tcW w:w="144" w:type="pct"/>
            <w:vAlign w:val="bottom"/>
          </w:tcPr>
          <w:p w14:paraId="11E959BD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40245B96" w14:textId="2904DA8C" w:rsidR="00C007C7" w:rsidRPr="008A5A08" w:rsidRDefault="002872A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82,012</w:t>
            </w:r>
          </w:p>
        </w:tc>
        <w:tc>
          <w:tcPr>
            <w:tcW w:w="144" w:type="pct"/>
            <w:vAlign w:val="bottom"/>
          </w:tcPr>
          <w:p w14:paraId="4DDA5E9C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D6C6DB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75,612</w:t>
            </w:r>
          </w:p>
        </w:tc>
      </w:tr>
      <w:tr w:rsidR="00C007C7" w:rsidRPr="008A5A08" w14:paraId="1A77F751" w14:textId="77777777" w:rsidTr="00C007C7">
        <w:trPr>
          <w:trHeight w:val="202"/>
        </w:trPr>
        <w:tc>
          <w:tcPr>
            <w:tcW w:w="2416" w:type="pct"/>
          </w:tcPr>
          <w:p w14:paraId="0452D77D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527" w:type="pct"/>
            <w:vAlign w:val="bottom"/>
          </w:tcPr>
          <w:p w14:paraId="792199D8" w14:textId="4C2EE6FA" w:rsidR="00C007C7" w:rsidRPr="008A5A08" w:rsidRDefault="00075B4D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205,596</w:t>
            </w:r>
          </w:p>
        </w:tc>
        <w:tc>
          <w:tcPr>
            <w:tcW w:w="144" w:type="pct"/>
            <w:vAlign w:val="bottom"/>
          </w:tcPr>
          <w:p w14:paraId="1917DF9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43E981E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66,904</w:t>
            </w:r>
          </w:p>
        </w:tc>
        <w:tc>
          <w:tcPr>
            <w:tcW w:w="144" w:type="pct"/>
            <w:vAlign w:val="bottom"/>
          </w:tcPr>
          <w:p w14:paraId="7028E01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6B29D182" w14:textId="766808AA" w:rsidR="00C007C7" w:rsidRPr="008A5A08" w:rsidRDefault="002872A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40,955</w:t>
            </w:r>
          </w:p>
        </w:tc>
        <w:tc>
          <w:tcPr>
            <w:tcW w:w="144" w:type="pct"/>
            <w:vAlign w:val="bottom"/>
          </w:tcPr>
          <w:p w14:paraId="3E574B82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5F887A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12,721</w:t>
            </w:r>
          </w:p>
        </w:tc>
      </w:tr>
      <w:tr w:rsidR="00C007C7" w:rsidRPr="008A5A08" w14:paraId="19F071CB" w14:textId="77777777" w:rsidTr="00C007C7">
        <w:tc>
          <w:tcPr>
            <w:tcW w:w="2416" w:type="pct"/>
          </w:tcPr>
          <w:p w14:paraId="0757B16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7296BCD3" w:rsidR="00C007C7" w:rsidRPr="008A5A08" w:rsidRDefault="0011501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398,769</w:t>
            </w:r>
          </w:p>
        </w:tc>
        <w:tc>
          <w:tcPr>
            <w:tcW w:w="144" w:type="pct"/>
          </w:tcPr>
          <w:p w14:paraId="0A2C605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82246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210,076</w:t>
            </w:r>
          </w:p>
        </w:tc>
        <w:tc>
          <w:tcPr>
            <w:tcW w:w="144" w:type="pct"/>
          </w:tcPr>
          <w:p w14:paraId="12C7B44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0084266B" w:rsidR="00C007C7" w:rsidRPr="008A5A08" w:rsidRDefault="002872A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123,088</w:t>
            </w:r>
          </w:p>
        </w:tc>
        <w:tc>
          <w:tcPr>
            <w:tcW w:w="144" w:type="pct"/>
          </w:tcPr>
          <w:p w14:paraId="58FA38AD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2210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90,588</w:t>
            </w:r>
          </w:p>
        </w:tc>
      </w:tr>
    </w:tbl>
    <w:p w14:paraId="57C5D68C" w14:textId="5BC493E5" w:rsidR="001467F9" w:rsidRDefault="001467F9" w:rsidP="001467F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1F6AACA2" w14:textId="5A6D80AB" w:rsidR="001467F9" w:rsidRDefault="001467F9" w:rsidP="001467F9">
      <w:pPr>
        <w:rPr>
          <w:rFonts w:cs="Arial"/>
          <w:cs/>
          <w:lang w:val="th-TH"/>
        </w:rPr>
      </w:pPr>
    </w:p>
    <w:p w14:paraId="35EDF457" w14:textId="04C38DBE" w:rsidR="001467F9" w:rsidRDefault="001467F9" w:rsidP="001467F9">
      <w:pPr>
        <w:rPr>
          <w:rFonts w:cs="Arial"/>
          <w:cs/>
          <w:lang w:val="th-TH"/>
        </w:rPr>
      </w:pPr>
    </w:p>
    <w:p w14:paraId="5D216739" w14:textId="6581CE32" w:rsidR="001467F9" w:rsidRDefault="001467F9" w:rsidP="001467F9">
      <w:pPr>
        <w:rPr>
          <w:rFonts w:cs="Arial"/>
          <w:cs/>
          <w:lang w:val="th-TH"/>
        </w:rPr>
      </w:pPr>
    </w:p>
    <w:p w14:paraId="3FD041DC" w14:textId="337B6BC4" w:rsidR="001467F9" w:rsidRDefault="001467F9" w:rsidP="001467F9">
      <w:pPr>
        <w:rPr>
          <w:rFonts w:cs="Arial"/>
          <w:cs/>
          <w:lang w:val="th-TH"/>
        </w:rPr>
      </w:pPr>
    </w:p>
    <w:p w14:paraId="20E205B0" w14:textId="1A00EF5B" w:rsidR="001467F9" w:rsidRDefault="001467F9" w:rsidP="001467F9">
      <w:pPr>
        <w:rPr>
          <w:rFonts w:cs="Arial"/>
          <w:cs/>
          <w:lang w:val="th-TH"/>
        </w:rPr>
      </w:pPr>
    </w:p>
    <w:p w14:paraId="30EB354D" w14:textId="4A688A23" w:rsidR="001467F9" w:rsidRDefault="001467F9" w:rsidP="001467F9">
      <w:pPr>
        <w:rPr>
          <w:rFonts w:cs="Arial"/>
          <w:cs/>
          <w:lang w:val="th-TH"/>
        </w:rPr>
      </w:pPr>
    </w:p>
    <w:p w14:paraId="27883F47" w14:textId="30F0431D" w:rsidR="001467F9" w:rsidRDefault="001467F9" w:rsidP="001467F9">
      <w:pPr>
        <w:rPr>
          <w:rFonts w:cs="Arial"/>
          <w:cs/>
          <w:lang w:val="th-TH"/>
        </w:rPr>
      </w:pPr>
    </w:p>
    <w:p w14:paraId="0C4B6B7B" w14:textId="44670D26" w:rsidR="001467F9" w:rsidRDefault="001467F9" w:rsidP="001467F9">
      <w:pPr>
        <w:rPr>
          <w:rFonts w:cs="Arial"/>
          <w:cs/>
          <w:lang w:val="th-TH"/>
        </w:rPr>
      </w:pPr>
    </w:p>
    <w:p w14:paraId="40703EE0" w14:textId="77777777" w:rsidR="001467F9" w:rsidRPr="001467F9" w:rsidRDefault="001467F9" w:rsidP="001467F9">
      <w:pPr>
        <w:rPr>
          <w:rFonts w:cstheme="minorBidi"/>
          <w:cs/>
          <w:lang w:val="th-TH"/>
        </w:rPr>
      </w:pPr>
    </w:p>
    <w:p w14:paraId="384A3224" w14:textId="44C1BEE9" w:rsidR="00804175" w:rsidRPr="008A5A08" w:rsidRDefault="00804175" w:rsidP="0061495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05B460BC" w14:textId="77777777" w:rsidR="005C5CD8" w:rsidRPr="008A5A08" w:rsidRDefault="005C5CD8" w:rsidP="0000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981"/>
        <w:gridCol w:w="1089"/>
        <w:gridCol w:w="285"/>
        <w:gridCol w:w="1004"/>
        <w:gridCol w:w="236"/>
        <w:gridCol w:w="992"/>
        <w:gridCol w:w="263"/>
        <w:gridCol w:w="1083"/>
      </w:tblGrid>
      <w:tr w:rsidR="00F71917" w:rsidRPr="008A5A08" w14:paraId="569DC160" w14:textId="77777777" w:rsidTr="0070345A">
        <w:trPr>
          <w:trHeight w:val="403"/>
          <w:tblHeader/>
        </w:trPr>
        <w:tc>
          <w:tcPr>
            <w:tcW w:w="1861" w:type="pct"/>
          </w:tcPr>
          <w:p w14:paraId="73EFCE75" w14:textId="77777777" w:rsidR="00791837" w:rsidRPr="008A5A08" w:rsidRDefault="00791837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14:paraId="51D04741" w14:textId="77777777" w:rsidR="00791837" w:rsidRPr="008A5A08" w:rsidRDefault="00791837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E4A600E" w14:textId="77777777" w:rsidR="00791837" w:rsidRPr="008A5A08" w:rsidRDefault="00791837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4653D1F3" w14:textId="77777777" w:rsidR="00791837" w:rsidRPr="008A5A08" w:rsidRDefault="00791837" w:rsidP="006C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18AA4174" w14:textId="77777777" w:rsidR="00791837" w:rsidRPr="008A5A08" w:rsidRDefault="00791837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61CBF" w:rsidRPr="008A5A08" w14:paraId="52B1700E" w14:textId="77777777" w:rsidTr="0070345A">
        <w:trPr>
          <w:trHeight w:val="363"/>
          <w:tblHeader/>
        </w:trPr>
        <w:tc>
          <w:tcPr>
            <w:tcW w:w="1861" w:type="pct"/>
            <w:vAlign w:val="bottom"/>
          </w:tcPr>
          <w:p w14:paraId="7D106F97" w14:textId="77777777" w:rsidR="00791837" w:rsidRPr="008A5A08" w:rsidRDefault="00791837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  <w:vAlign w:val="bottom"/>
          </w:tcPr>
          <w:p w14:paraId="7A95ED63" w14:textId="77777777" w:rsidR="00791837" w:rsidRPr="008A5A08" w:rsidRDefault="00791837" w:rsidP="0035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/>
              <w:ind w:right="-110" w:firstLine="7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" w:type="pct"/>
          </w:tcPr>
          <w:p w14:paraId="64C0E0C7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1" w:type="pct"/>
          </w:tcPr>
          <w:p w14:paraId="567C2F33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52B897F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5" w:type="pct"/>
          </w:tcPr>
          <w:p w14:paraId="2246C267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F9CA73D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9" w:type="pct"/>
          </w:tcPr>
          <w:p w14:paraId="07C87D05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70E296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E6A02" w:rsidRPr="008A5A08" w14:paraId="0C26EE95" w14:textId="77777777" w:rsidTr="0070345A">
        <w:trPr>
          <w:trHeight w:val="363"/>
          <w:tblHeader/>
        </w:trPr>
        <w:tc>
          <w:tcPr>
            <w:tcW w:w="1861" w:type="pct"/>
            <w:vAlign w:val="bottom"/>
          </w:tcPr>
          <w:p w14:paraId="7C24A193" w14:textId="77777777" w:rsidR="00791837" w:rsidRPr="008A5A08" w:rsidRDefault="00791837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24577219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0" w:type="pct"/>
            <w:gridSpan w:val="7"/>
          </w:tcPr>
          <w:p w14:paraId="49C0FFEC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CBF" w:rsidRPr="008A5A08" w14:paraId="7F860615" w14:textId="77777777" w:rsidTr="0070345A">
        <w:trPr>
          <w:trHeight w:val="363"/>
        </w:trPr>
        <w:tc>
          <w:tcPr>
            <w:tcW w:w="1861" w:type="pct"/>
            <w:vAlign w:val="bottom"/>
          </w:tcPr>
          <w:p w14:paraId="4C9B888B" w14:textId="77777777" w:rsidR="00791837" w:rsidRPr="008A5A08" w:rsidRDefault="0079183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05D2221A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72FE9C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B9E853A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6A0B1E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E3939EA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46FB2CD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C2B58C8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F9E9AB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07C7" w:rsidRPr="008A5A08" w14:paraId="103BDD4B" w14:textId="77777777" w:rsidTr="0070345A">
        <w:trPr>
          <w:trHeight w:val="403"/>
        </w:trPr>
        <w:tc>
          <w:tcPr>
            <w:tcW w:w="1861" w:type="pct"/>
          </w:tcPr>
          <w:p w14:paraId="53A43FF9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กำหนดระยะเวลาการรับชำระหนี้</w:t>
            </w:r>
          </w:p>
        </w:tc>
        <w:tc>
          <w:tcPr>
            <w:tcW w:w="519" w:type="pct"/>
          </w:tcPr>
          <w:p w14:paraId="5F372678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1CBC2D3" w14:textId="766370CD" w:rsidR="00C007C7" w:rsidRPr="008A5A08" w:rsidRDefault="00226B73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</w:t>
            </w:r>
            <w:r w:rsidR="007C6B4C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1" w:type="pct"/>
          </w:tcPr>
          <w:p w14:paraId="60FE14CF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E712238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53,381</w:t>
            </w:r>
          </w:p>
        </w:tc>
        <w:tc>
          <w:tcPr>
            <w:tcW w:w="125" w:type="pct"/>
          </w:tcPr>
          <w:p w14:paraId="253A69BB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F6E4ED" w14:textId="38D99589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113,620</w:t>
            </w:r>
          </w:p>
        </w:tc>
        <w:tc>
          <w:tcPr>
            <w:tcW w:w="139" w:type="pct"/>
          </w:tcPr>
          <w:p w14:paraId="36B9489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D21AECD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73,722</w:t>
            </w:r>
          </w:p>
        </w:tc>
      </w:tr>
      <w:tr w:rsidR="00C007C7" w:rsidRPr="008A5A08" w14:paraId="6E6A2A3F" w14:textId="77777777" w:rsidTr="0070345A">
        <w:trPr>
          <w:trHeight w:val="403"/>
        </w:trPr>
        <w:tc>
          <w:tcPr>
            <w:tcW w:w="1861" w:type="pct"/>
          </w:tcPr>
          <w:p w14:paraId="63A55299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519" w:type="pct"/>
          </w:tcPr>
          <w:p w14:paraId="585E94F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F84C7D4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660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3F2E78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</w:tcPr>
          <w:p w14:paraId="78A92C3D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660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D13063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5" w:type="pct"/>
          </w:tcPr>
          <w:p w14:paraId="2DE22EBE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520"/>
                <w:tab w:val="decimal" w:pos="700"/>
                <w:tab w:val="decimal" w:pos="790"/>
              </w:tabs>
              <w:spacing w:line="240" w:lineRule="atLeast"/>
              <w:ind w:right="64" w:hanging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92802C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14:paraId="6F00026E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07C7" w:rsidRPr="008A5A08" w14:paraId="1F5C14B3" w14:textId="77777777" w:rsidTr="0070345A">
        <w:trPr>
          <w:trHeight w:val="403"/>
        </w:trPr>
        <w:tc>
          <w:tcPr>
            <w:tcW w:w="1861" w:type="pct"/>
          </w:tcPr>
          <w:p w14:paraId="79E3AF7D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2ED05150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8CC2A21" w14:textId="68036D50" w:rsidR="00C007C7" w:rsidRPr="008A5A08" w:rsidRDefault="00767A31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B78F31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</w:tcPr>
          <w:p w14:paraId="0A121DDC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12,333</w:t>
            </w:r>
          </w:p>
        </w:tc>
        <w:tc>
          <w:tcPr>
            <w:tcW w:w="125" w:type="pct"/>
          </w:tcPr>
          <w:p w14:paraId="7410415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5" w:type="pct"/>
          </w:tcPr>
          <w:p w14:paraId="2EA8485B" w14:textId="0E4A6FE1" w:rsidR="00C007C7" w:rsidRPr="008A5A08" w:rsidRDefault="00DD472C" w:rsidP="00C007C7">
            <w:pPr>
              <w:pStyle w:val="acctfourfigures"/>
              <w:tabs>
                <w:tab w:val="clear" w:pos="765"/>
                <w:tab w:val="decimal" w:pos="520"/>
                <w:tab w:val="decimal" w:pos="700"/>
              </w:tabs>
              <w:spacing w:line="240" w:lineRule="atLeast"/>
              <w:ind w:right="64" w:hanging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8EC8E2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14:paraId="7615048A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12,470</w:t>
            </w:r>
          </w:p>
        </w:tc>
      </w:tr>
      <w:tr w:rsidR="00C007C7" w:rsidRPr="008A5A08" w14:paraId="506F8778" w14:textId="77777777" w:rsidTr="0070345A">
        <w:trPr>
          <w:trHeight w:val="403"/>
        </w:trPr>
        <w:tc>
          <w:tcPr>
            <w:tcW w:w="1861" w:type="pct"/>
          </w:tcPr>
          <w:p w14:paraId="2A92E687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60A2982A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3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B47C44" w14:textId="0EBE4D53" w:rsidR="00C007C7" w:rsidRPr="008A5A08" w:rsidRDefault="008F6883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62,0</w:t>
            </w:r>
            <w:r w:rsidR="007C6B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51" w:type="pct"/>
          </w:tcPr>
          <w:p w14:paraId="1F1023F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9402D05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25" w:type="pct"/>
          </w:tcPr>
          <w:p w14:paraId="3E0BE971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6A07589C" w14:textId="010C2982" w:rsidR="00C007C7" w:rsidRPr="008A5A08" w:rsidRDefault="00DD472C" w:rsidP="00C007C7">
            <w:pPr>
              <w:pStyle w:val="acctfourfigures"/>
              <w:tabs>
                <w:tab w:val="clear" w:pos="765"/>
                <w:tab w:val="left" w:pos="575"/>
                <w:tab w:val="decimal" w:pos="700"/>
              </w:tabs>
              <w:spacing w:line="240" w:lineRule="atLeast"/>
              <w:ind w:right="76" w:hanging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113,620</w:t>
            </w:r>
          </w:p>
        </w:tc>
        <w:tc>
          <w:tcPr>
            <w:tcW w:w="139" w:type="pct"/>
          </w:tcPr>
          <w:p w14:paraId="36DF3A3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CC9AFF1" w14:textId="77777777" w:rsidR="00C007C7" w:rsidRPr="00C506F4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6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C007C7" w:rsidRPr="008A5A08" w14:paraId="5793D481" w14:textId="77777777" w:rsidTr="0070345A">
        <w:trPr>
          <w:trHeight w:val="403"/>
        </w:trPr>
        <w:tc>
          <w:tcPr>
            <w:tcW w:w="1861" w:type="pct"/>
          </w:tcPr>
          <w:p w14:paraId="61ACD50B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19" w:type="pct"/>
          </w:tcPr>
          <w:p w14:paraId="3E75E7A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4C44D7A5" w14:textId="138E805B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  <w:tc>
          <w:tcPr>
            <w:tcW w:w="151" w:type="pct"/>
          </w:tcPr>
          <w:p w14:paraId="0811B6F4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2AA4523C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25" w:type="pct"/>
          </w:tcPr>
          <w:p w14:paraId="7CF385FC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5680B9C" w14:textId="494F10B6" w:rsidR="00C007C7" w:rsidRPr="008A5A08" w:rsidRDefault="00DD472C" w:rsidP="00C007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40" w:hanging="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39" w:type="pct"/>
          </w:tcPr>
          <w:p w14:paraId="23922B4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99300D6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</w:tr>
      <w:tr w:rsidR="00C007C7" w:rsidRPr="008A5A08" w14:paraId="5C30FE26" w14:textId="77777777" w:rsidTr="0070345A">
        <w:trPr>
          <w:trHeight w:val="403"/>
        </w:trPr>
        <w:tc>
          <w:tcPr>
            <w:tcW w:w="1861" w:type="pct"/>
          </w:tcPr>
          <w:p w14:paraId="5D4C2CA2" w14:textId="77777777" w:rsidR="00C007C7" w:rsidRPr="008A5A08" w:rsidRDefault="00C007C7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4E591F8A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C1BBF0F" w14:textId="5A999706" w:rsidR="00C007C7" w:rsidRPr="008A5A08" w:rsidRDefault="00226B73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</w:t>
            </w:r>
            <w:r w:rsidR="007C6B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51" w:type="pct"/>
          </w:tcPr>
          <w:p w14:paraId="5F7D78B1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6B8BFAC3" w14:textId="77777777" w:rsidR="00C007C7" w:rsidRPr="008A5A08" w:rsidRDefault="00C007C7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25" w:type="pct"/>
          </w:tcPr>
          <w:p w14:paraId="741FEA3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07696F64" w14:textId="106597BE" w:rsidR="00C007C7" w:rsidRPr="008A5A08" w:rsidRDefault="00DD472C" w:rsidP="00C007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113,310</w:t>
            </w:r>
          </w:p>
        </w:tc>
        <w:tc>
          <w:tcPr>
            <w:tcW w:w="139" w:type="pct"/>
          </w:tcPr>
          <w:p w14:paraId="72E30B5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0B371BC5" w14:textId="77777777" w:rsidR="00C007C7" w:rsidRPr="00C506F4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6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70345A" w:rsidRPr="008A5A08" w14:paraId="269CF738" w14:textId="77777777" w:rsidTr="0070345A">
        <w:trPr>
          <w:trHeight w:val="403"/>
        </w:trPr>
        <w:tc>
          <w:tcPr>
            <w:tcW w:w="1861" w:type="pct"/>
          </w:tcPr>
          <w:p w14:paraId="642D75D8" w14:textId="77777777" w:rsidR="0070345A" w:rsidRPr="008A5A08" w:rsidRDefault="0070345A" w:rsidP="006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3F0ECF0A" w14:textId="77777777" w:rsidR="0070345A" w:rsidRPr="008A5A08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62977DE" w14:textId="77777777" w:rsidR="0070345A" w:rsidRDefault="0070345A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FE85331" w14:textId="77777777" w:rsidR="0070345A" w:rsidRPr="008A5A08" w:rsidRDefault="0070345A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3ECC6CF2" w14:textId="77777777" w:rsidR="0070345A" w:rsidRDefault="0070345A" w:rsidP="00C007C7">
            <w:pPr>
              <w:pStyle w:val="acctfourfigures"/>
              <w:tabs>
                <w:tab w:val="clear" w:pos="765"/>
                <w:tab w:val="decimal" w:pos="704"/>
                <w:tab w:val="left" w:pos="873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37C5A5A" w14:textId="77777777" w:rsidR="0070345A" w:rsidRPr="008A5A08" w:rsidRDefault="0070345A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4A311C1" w14:textId="77777777" w:rsidR="0070345A" w:rsidRDefault="0070345A" w:rsidP="00C007C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EECD189" w14:textId="77777777" w:rsidR="0070345A" w:rsidRPr="008A5A08" w:rsidRDefault="0070345A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E2F45FD" w14:textId="77777777" w:rsidR="0070345A" w:rsidRPr="00C506F4" w:rsidRDefault="0070345A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07C7" w:rsidRPr="008A5A08" w14:paraId="386E1578" w14:textId="77777777" w:rsidTr="0070345A">
        <w:trPr>
          <w:trHeight w:val="363"/>
        </w:trPr>
        <w:tc>
          <w:tcPr>
            <w:tcW w:w="1861" w:type="pct"/>
            <w:vAlign w:val="bottom"/>
          </w:tcPr>
          <w:p w14:paraId="7D10300F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9" w:type="pct"/>
          </w:tcPr>
          <w:p w14:paraId="7110A1DD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1E8336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B9C860E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ECFC65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3F7D56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5C20724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F98B131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FD278B9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07C7" w:rsidRPr="008A5A08" w14:paraId="691AED69" w14:textId="77777777" w:rsidTr="0070345A">
        <w:trPr>
          <w:trHeight w:val="403"/>
        </w:trPr>
        <w:tc>
          <w:tcPr>
            <w:tcW w:w="1861" w:type="pct"/>
          </w:tcPr>
          <w:p w14:paraId="723A6246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กำหนดระยะเวลาการรับชำระหนี้</w:t>
            </w:r>
          </w:p>
        </w:tc>
        <w:tc>
          <w:tcPr>
            <w:tcW w:w="519" w:type="pct"/>
          </w:tcPr>
          <w:p w14:paraId="44D914C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6FF3883" w14:textId="447AC347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1,291,583</w:t>
            </w:r>
          </w:p>
        </w:tc>
        <w:tc>
          <w:tcPr>
            <w:tcW w:w="151" w:type="pct"/>
          </w:tcPr>
          <w:p w14:paraId="1827DD1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</w:tcPr>
          <w:p w14:paraId="4C59C3F3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1,094,908</w:t>
            </w:r>
          </w:p>
        </w:tc>
        <w:tc>
          <w:tcPr>
            <w:tcW w:w="125" w:type="pct"/>
          </w:tcPr>
          <w:p w14:paraId="2ABF2023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5" w:type="pct"/>
          </w:tcPr>
          <w:p w14:paraId="0140B6E9" w14:textId="3A9E1EC7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442,073</w:t>
            </w:r>
          </w:p>
        </w:tc>
        <w:tc>
          <w:tcPr>
            <w:tcW w:w="139" w:type="pct"/>
          </w:tcPr>
          <w:p w14:paraId="2AB5B41B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7CB30C6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426,375</w:t>
            </w:r>
          </w:p>
        </w:tc>
      </w:tr>
      <w:tr w:rsidR="00C007C7" w:rsidRPr="008A5A08" w14:paraId="445CE660" w14:textId="77777777" w:rsidTr="0070345A">
        <w:trPr>
          <w:trHeight w:val="403"/>
        </w:trPr>
        <w:tc>
          <w:tcPr>
            <w:tcW w:w="1861" w:type="pct"/>
          </w:tcPr>
          <w:p w14:paraId="4912D6A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519" w:type="pct"/>
          </w:tcPr>
          <w:p w14:paraId="72C1D6C6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5971C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F6E9EE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1D30C4A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88B3CD6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0A9C24B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decimal" w:pos="541"/>
              </w:tabs>
              <w:spacing w:after="0"/>
              <w:ind w:left="-108" w:right="-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8FAE4F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1ED84E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07C7" w:rsidRPr="008A5A08" w14:paraId="5CC0896B" w14:textId="77777777" w:rsidTr="0070345A">
        <w:trPr>
          <w:trHeight w:val="403"/>
        </w:trPr>
        <w:tc>
          <w:tcPr>
            <w:tcW w:w="1861" w:type="pct"/>
          </w:tcPr>
          <w:p w14:paraId="3AFEDA0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5DFE05C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303340" w14:textId="7B403E71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148,391</w:t>
            </w:r>
          </w:p>
        </w:tc>
        <w:tc>
          <w:tcPr>
            <w:tcW w:w="151" w:type="pct"/>
          </w:tcPr>
          <w:p w14:paraId="552B128A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0730E5F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500,229</w:t>
            </w:r>
          </w:p>
        </w:tc>
        <w:tc>
          <w:tcPr>
            <w:tcW w:w="125" w:type="pct"/>
          </w:tcPr>
          <w:p w14:paraId="08FB555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D05A3C7" w14:textId="733400D6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67,910</w:t>
            </w:r>
          </w:p>
        </w:tc>
        <w:tc>
          <w:tcPr>
            <w:tcW w:w="139" w:type="pct"/>
          </w:tcPr>
          <w:p w14:paraId="4C68D37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C859C0D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268,469</w:t>
            </w:r>
          </w:p>
        </w:tc>
      </w:tr>
      <w:tr w:rsidR="00C007C7" w:rsidRPr="008A5A08" w14:paraId="0EBB6870" w14:textId="77777777" w:rsidTr="0070345A">
        <w:trPr>
          <w:trHeight w:val="403"/>
        </w:trPr>
        <w:tc>
          <w:tcPr>
            <w:tcW w:w="1861" w:type="pct"/>
          </w:tcPr>
          <w:p w14:paraId="6164C0E2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3 -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7148975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E2940A" w14:textId="1CC37DF3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34,489</w:t>
            </w:r>
          </w:p>
        </w:tc>
        <w:tc>
          <w:tcPr>
            <w:tcW w:w="151" w:type="pct"/>
          </w:tcPr>
          <w:p w14:paraId="7755F65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7D90023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79,275</w:t>
            </w:r>
          </w:p>
        </w:tc>
        <w:tc>
          <w:tcPr>
            <w:tcW w:w="125" w:type="pct"/>
          </w:tcPr>
          <w:p w14:paraId="1AE71AF4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F01CD1F" w14:textId="2EF0FD11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7,947</w:t>
            </w:r>
          </w:p>
        </w:tc>
        <w:tc>
          <w:tcPr>
            <w:tcW w:w="139" w:type="pct"/>
          </w:tcPr>
          <w:p w14:paraId="7326E6DD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73ACDD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6,305</w:t>
            </w:r>
          </w:p>
        </w:tc>
      </w:tr>
      <w:tr w:rsidR="00C007C7" w:rsidRPr="008A5A08" w14:paraId="46760F01" w14:textId="77777777" w:rsidTr="0070345A">
        <w:trPr>
          <w:trHeight w:val="403"/>
        </w:trPr>
        <w:tc>
          <w:tcPr>
            <w:tcW w:w="1861" w:type="pct"/>
          </w:tcPr>
          <w:p w14:paraId="46A2557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6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5CB5D30E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6EA098" w14:textId="24E828F5" w:rsidR="00C007C7" w:rsidRPr="008A5A08" w:rsidRDefault="00ED7689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52,593</w:t>
            </w:r>
          </w:p>
        </w:tc>
        <w:tc>
          <w:tcPr>
            <w:tcW w:w="151" w:type="pct"/>
          </w:tcPr>
          <w:p w14:paraId="1D13BF4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99D313A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18,938</w:t>
            </w:r>
          </w:p>
        </w:tc>
        <w:tc>
          <w:tcPr>
            <w:tcW w:w="125" w:type="pct"/>
          </w:tcPr>
          <w:p w14:paraId="3E76474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A993407" w14:textId="3ECB1726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14,893</w:t>
            </w:r>
          </w:p>
        </w:tc>
        <w:tc>
          <w:tcPr>
            <w:tcW w:w="139" w:type="pct"/>
          </w:tcPr>
          <w:p w14:paraId="426DC41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8086E24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</w:tr>
      <w:tr w:rsidR="00C007C7" w:rsidRPr="008A5A08" w14:paraId="67B07351" w14:textId="77777777" w:rsidTr="0070345A">
        <w:trPr>
          <w:trHeight w:val="421"/>
        </w:trPr>
        <w:tc>
          <w:tcPr>
            <w:tcW w:w="1861" w:type="pct"/>
          </w:tcPr>
          <w:p w14:paraId="3A2A6E7C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08DD4BB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CAE5597" w14:textId="25F4678F" w:rsidR="00C007C7" w:rsidRPr="008A5A08" w:rsidRDefault="00ED7689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268,782</w:t>
            </w:r>
          </w:p>
        </w:tc>
        <w:tc>
          <w:tcPr>
            <w:tcW w:w="151" w:type="pct"/>
          </w:tcPr>
          <w:p w14:paraId="37165ED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04147E7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132,740</w:t>
            </w:r>
          </w:p>
        </w:tc>
        <w:tc>
          <w:tcPr>
            <w:tcW w:w="125" w:type="pct"/>
          </w:tcPr>
          <w:p w14:paraId="1370550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77B3EAB" w14:textId="46036394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</w:t>
            </w:r>
            <w:r w:rsidR="0076085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2E1FFE6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C6EF4C2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1,494</w:t>
            </w:r>
          </w:p>
        </w:tc>
      </w:tr>
      <w:tr w:rsidR="00C007C7" w:rsidRPr="008A5A08" w14:paraId="67A32B87" w14:textId="77777777" w:rsidTr="0070345A">
        <w:trPr>
          <w:trHeight w:val="403"/>
        </w:trPr>
        <w:tc>
          <w:tcPr>
            <w:tcW w:w="1861" w:type="pct"/>
          </w:tcPr>
          <w:p w14:paraId="7744D72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26FE95C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FC516DD" w14:textId="0E66D95A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151" w:type="pct"/>
          </w:tcPr>
          <w:p w14:paraId="170AE3C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17D0BAFC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1,826,090</w:t>
            </w:r>
          </w:p>
        </w:tc>
        <w:tc>
          <w:tcPr>
            <w:tcW w:w="125" w:type="pct"/>
          </w:tcPr>
          <w:p w14:paraId="3DA214C9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0E04488D" w14:textId="6ED154A9" w:rsidR="00C007C7" w:rsidRPr="008A5A08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535,560</w:t>
            </w:r>
          </w:p>
        </w:tc>
        <w:tc>
          <w:tcPr>
            <w:tcW w:w="139" w:type="pct"/>
          </w:tcPr>
          <w:p w14:paraId="5560016B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F23488D" w14:textId="77777777" w:rsidR="00C007C7" w:rsidRPr="00226B73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702,767</w:t>
            </w:r>
          </w:p>
        </w:tc>
      </w:tr>
      <w:tr w:rsidR="00C007C7" w:rsidRPr="008A5A08" w14:paraId="5E243FAE" w14:textId="77777777" w:rsidTr="0070345A">
        <w:trPr>
          <w:trHeight w:val="403"/>
        </w:trPr>
        <w:tc>
          <w:tcPr>
            <w:tcW w:w="1861" w:type="pct"/>
          </w:tcPr>
          <w:p w14:paraId="79C9BFDE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9" w:type="pct"/>
          </w:tcPr>
          <w:p w14:paraId="4BD2A21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AA0D1F9" w14:textId="4C2CDFD3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(276,106)</w:t>
            </w:r>
          </w:p>
        </w:tc>
        <w:tc>
          <w:tcPr>
            <w:tcW w:w="151" w:type="pct"/>
          </w:tcPr>
          <w:p w14:paraId="36A42F3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53B38706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(123,451)</w:t>
            </w:r>
          </w:p>
        </w:tc>
        <w:tc>
          <w:tcPr>
            <w:tcW w:w="125" w:type="pct"/>
          </w:tcPr>
          <w:p w14:paraId="294FE6AB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95100C4" w14:textId="79DCD223" w:rsidR="00C007C7" w:rsidRPr="000E39C9" w:rsidRDefault="00DD472C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(18,660)</w:t>
            </w:r>
          </w:p>
        </w:tc>
        <w:tc>
          <w:tcPr>
            <w:tcW w:w="139" w:type="pct"/>
          </w:tcPr>
          <w:p w14:paraId="3397467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D76B5AB" w14:textId="77777777" w:rsidR="00C007C7" w:rsidRPr="000E39C9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9C9">
              <w:rPr>
                <w:rFonts w:ascii="Angsana New" w:hAnsi="Angsana New" w:cs="Angsana New"/>
                <w:sz w:val="30"/>
                <w:szCs w:val="30"/>
              </w:rPr>
              <w:t>(5,058)</w:t>
            </w:r>
          </w:p>
        </w:tc>
      </w:tr>
      <w:tr w:rsidR="00C007C7" w:rsidRPr="008A5A08" w14:paraId="293D8697" w14:textId="77777777" w:rsidTr="0070345A">
        <w:trPr>
          <w:trHeight w:val="403"/>
        </w:trPr>
        <w:tc>
          <w:tcPr>
            <w:tcW w:w="1861" w:type="pct"/>
          </w:tcPr>
          <w:p w14:paraId="2FABD8E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6EAC8522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4F2D" w14:textId="35C98805" w:rsidR="00C007C7" w:rsidRPr="008A5A08" w:rsidRDefault="00767A31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51" w:type="pct"/>
            <w:vAlign w:val="bottom"/>
          </w:tcPr>
          <w:p w14:paraId="1AF66BDC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489CC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1,702,639</w:t>
            </w:r>
          </w:p>
        </w:tc>
        <w:tc>
          <w:tcPr>
            <w:tcW w:w="125" w:type="pct"/>
            <w:vAlign w:val="bottom"/>
          </w:tcPr>
          <w:p w14:paraId="2F773DC3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35FD" w14:textId="2CBC6FAD" w:rsidR="00C007C7" w:rsidRPr="008A5A08" w:rsidRDefault="0076085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516,900</w:t>
            </w:r>
          </w:p>
        </w:tc>
        <w:tc>
          <w:tcPr>
            <w:tcW w:w="139" w:type="pct"/>
            <w:vAlign w:val="bottom"/>
          </w:tcPr>
          <w:p w14:paraId="06E8DDB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E6ECD" w14:textId="77777777" w:rsidR="00C007C7" w:rsidRPr="00226B73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697,709</w:t>
            </w:r>
          </w:p>
        </w:tc>
      </w:tr>
      <w:tr w:rsidR="0070345A" w:rsidRPr="008A5A08" w14:paraId="40E265C5" w14:textId="77777777" w:rsidTr="0070345A">
        <w:trPr>
          <w:trHeight w:val="403"/>
        </w:trPr>
        <w:tc>
          <w:tcPr>
            <w:tcW w:w="1861" w:type="pct"/>
          </w:tcPr>
          <w:p w14:paraId="2A2CDDB6" w14:textId="77777777" w:rsidR="0070345A" w:rsidRPr="008A5A08" w:rsidRDefault="0070345A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64258ED" w14:textId="77777777" w:rsidR="0070345A" w:rsidRPr="008A5A08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0A5A2C5B" w14:textId="77777777" w:rsidR="0070345A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406451A3" w14:textId="77777777" w:rsidR="0070345A" w:rsidRPr="008A5A08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CA4FE" w14:textId="77777777" w:rsidR="0070345A" w:rsidRDefault="0070345A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B7288C1" w14:textId="77777777" w:rsidR="0070345A" w:rsidRPr="008A5A08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43F51DD8" w14:textId="77777777" w:rsidR="0070345A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D86B71E" w14:textId="77777777" w:rsidR="0070345A" w:rsidRPr="008A5A08" w:rsidRDefault="0070345A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42BD6F6" w14:textId="77777777" w:rsidR="0070345A" w:rsidRPr="00226B73" w:rsidRDefault="0070345A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07C7" w:rsidRPr="008A5A08" w14:paraId="30B8E398" w14:textId="77777777" w:rsidTr="0070345A">
        <w:trPr>
          <w:trHeight w:val="377"/>
        </w:trPr>
        <w:tc>
          <w:tcPr>
            <w:tcW w:w="1861" w:type="pct"/>
            <w:vAlign w:val="bottom"/>
          </w:tcPr>
          <w:p w14:paraId="386119B6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9" w:type="pct"/>
            <w:vAlign w:val="bottom"/>
          </w:tcPr>
          <w:p w14:paraId="00242035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04F43081" w14:textId="05CFE4CB" w:rsidR="00C007C7" w:rsidRPr="008A5A08" w:rsidRDefault="000F2983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D7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51" w:type="pct"/>
            <w:vAlign w:val="bottom"/>
          </w:tcPr>
          <w:p w14:paraId="26F56E87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309DF298" w14:textId="77777777" w:rsidR="00C007C7" w:rsidRPr="008A5A08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1,768,024 </w:t>
            </w:r>
          </w:p>
        </w:tc>
        <w:tc>
          <w:tcPr>
            <w:tcW w:w="125" w:type="pct"/>
            <w:vAlign w:val="bottom"/>
          </w:tcPr>
          <w:p w14:paraId="367071B2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vAlign w:val="bottom"/>
          </w:tcPr>
          <w:p w14:paraId="12C68BE7" w14:textId="0D35696C" w:rsidR="00C007C7" w:rsidRPr="008A5A08" w:rsidRDefault="00760858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64" w:hanging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630,210</w:t>
            </w:r>
          </w:p>
        </w:tc>
        <w:tc>
          <w:tcPr>
            <w:tcW w:w="139" w:type="pct"/>
            <w:vAlign w:val="bottom"/>
          </w:tcPr>
          <w:p w14:paraId="65F1CA9F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07F72E53" w14:textId="77777777" w:rsidR="00C007C7" w:rsidRPr="00226B73" w:rsidRDefault="00C007C7" w:rsidP="00205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873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783,572</w:t>
            </w:r>
          </w:p>
        </w:tc>
      </w:tr>
    </w:tbl>
    <w:p w14:paraId="400015F6" w14:textId="77777777" w:rsidR="00BA7742" w:rsidRDefault="00BA7742" w:rsidP="00BA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5E574CBE" w14:textId="77777777" w:rsidR="00EA47B0" w:rsidRPr="008A5A08" w:rsidRDefault="00804175" w:rsidP="0070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505564" w:rsidRPr="008A5A08">
        <w:rPr>
          <w:rFonts w:ascii="Angsana New" w:hAnsi="Angsana New" w:cs="Angsana New"/>
          <w:sz w:val="30"/>
          <w:szCs w:val="30"/>
        </w:rPr>
        <w:t>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502720" w:rsidRPr="008A5A08">
        <w:rPr>
          <w:rFonts w:ascii="Angsana New" w:hAnsi="Angsana New" w:cs="Angsana New"/>
          <w:sz w:val="30"/>
          <w:szCs w:val="30"/>
        </w:rPr>
        <w:t>11</w:t>
      </w:r>
      <w:r w:rsidR="00DB6D19" w:rsidRPr="008A5A08">
        <w:rPr>
          <w:rFonts w:ascii="Angsana New" w:hAnsi="Angsana New" w:cs="Angsana New"/>
          <w:sz w:val="30"/>
          <w:szCs w:val="30"/>
        </w:rPr>
        <w:t>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</w:t>
      </w:r>
    </w:p>
    <w:p w14:paraId="5627EEB6" w14:textId="77777777" w:rsidR="00DF5663" w:rsidRPr="008A5A08" w:rsidRDefault="00BA7742" w:rsidP="00F7191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45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8A5A08" w:rsidRDefault="00FF098E" w:rsidP="00FF098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69"/>
        <w:gridCol w:w="269"/>
        <w:gridCol w:w="1172"/>
        <w:gridCol w:w="269"/>
        <w:gridCol w:w="1162"/>
        <w:gridCol w:w="273"/>
        <w:gridCol w:w="1180"/>
        <w:gridCol w:w="8"/>
      </w:tblGrid>
      <w:tr w:rsidR="00C57454" w:rsidRPr="008A5A08" w14:paraId="46774B77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21DE6D9D" w14:textId="77777777" w:rsidR="003C1EF7" w:rsidRPr="008A5A08" w:rsidRDefault="003C1EF7" w:rsidP="003C1E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6D1FED82" w14:textId="77777777" w:rsidR="003C1EF7" w:rsidRPr="008A5A08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CE78D62" w14:textId="77777777" w:rsidR="003C1EF7" w:rsidRPr="008A5A08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5A27DDDD" w14:textId="77777777" w:rsidR="003C1EF7" w:rsidRPr="008A5A08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454" w:rsidRPr="008A5A08" w14:paraId="7DE05AE7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6996E873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D6063E9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</w:tcPr>
          <w:p w14:paraId="55E5BD35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9872BE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8" w:type="pct"/>
          </w:tcPr>
          <w:p w14:paraId="1876D0B9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131F9B0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15449C6C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3199A7" w14:textId="77777777" w:rsidR="00791837" w:rsidRPr="008A5A08" w:rsidRDefault="00C007C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57454" w:rsidRPr="008A5A08" w14:paraId="06B2BF08" w14:textId="77777777" w:rsidTr="002D6DE9">
        <w:trPr>
          <w:trHeight w:hRule="exact" w:val="393"/>
        </w:trPr>
        <w:tc>
          <w:tcPr>
            <w:tcW w:w="2174" w:type="pct"/>
          </w:tcPr>
          <w:p w14:paraId="230C5BD0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6" w:type="pct"/>
            <w:gridSpan w:val="8"/>
          </w:tcPr>
          <w:p w14:paraId="2C2AF2D6" w14:textId="77777777" w:rsidR="00791837" w:rsidRPr="008A5A08" w:rsidRDefault="00791837" w:rsidP="0079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7C7" w:rsidRPr="008A5A08" w14:paraId="02F8AB7C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12574DBB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01" w:type="pct"/>
          </w:tcPr>
          <w:p w14:paraId="3A4DBEC6" w14:textId="65422C67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1,191,787</w:t>
            </w:r>
          </w:p>
        </w:tc>
        <w:tc>
          <w:tcPr>
            <w:tcW w:w="138" w:type="pct"/>
          </w:tcPr>
          <w:p w14:paraId="539C827A" w14:textId="77777777" w:rsidR="00C007C7" w:rsidRPr="008A5A08" w:rsidRDefault="00C007C7" w:rsidP="00C0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6466647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1,073,462</w:t>
            </w:r>
          </w:p>
        </w:tc>
        <w:tc>
          <w:tcPr>
            <w:tcW w:w="138" w:type="pct"/>
          </w:tcPr>
          <w:p w14:paraId="45CE711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D6054F" w14:textId="47A22F07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11,917</w:t>
            </w:r>
          </w:p>
        </w:tc>
        <w:tc>
          <w:tcPr>
            <w:tcW w:w="140" w:type="pct"/>
          </w:tcPr>
          <w:p w14:paraId="7C965BC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4B9DFC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14,244</w:t>
            </w:r>
          </w:p>
        </w:tc>
      </w:tr>
      <w:tr w:rsidR="00C007C7" w:rsidRPr="008A5A08" w14:paraId="601AFAA2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18D76CD8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01" w:type="pct"/>
          </w:tcPr>
          <w:p w14:paraId="1B77682D" w14:textId="0CC30F94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5,182</w:t>
            </w:r>
          </w:p>
        </w:tc>
        <w:tc>
          <w:tcPr>
            <w:tcW w:w="138" w:type="pct"/>
          </w:tcPr>
          <w:p w14:paraId="4EE4385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2451A7EA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138" w:type="pct"/>
          </w:tcPr>
          <w:p w14:paraId="6BA374BA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C1F0AA" w14:textId="33F2F423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3A9594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989374B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07C7" w:rsidRPr="008A5A08" w14:paraId="13CB187D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060DF026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01" w:type="pct"/>
          </w:tcPr>
          <w:p w14:paraId="5FC2865E" w14:textId="1C931735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921,</w:t>
            </w:r>
            <w:r w:rsidR="00664DC9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138" w:type="pct"/>
          </w:tcPr>
          <w:p w14:paraId="44A9B69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3DCD9A2A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842,391</w:t>
            </w:r>
          </w:p>
        </w:tc>
        <w:tc>
          <w:tcPr>
            <w:tcW w:w="138" w:type="pct"/>
          </w:tcPr>
          <w:p w14:paraId="13A00DA9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38BC0C" w14:textId="748A97E6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694,423</w:t>
            </w:r>
          </w:p>
        </w:tc>
        <w:tc>
          <w:tcPr>
            <w:tcW w:w="140" w:type="pct"/>
          </w:tcPr>
          <w:p w14:paraId="6193064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064BD9D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658,111</w:t>
            </w:r>
          </w:p>
        </w:tc>
      </w:tr>
      <w:tr w:rsidR="00C007C7" w:rsidRPr="008A5A08" w14:paraId="78707670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71772ED3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601" w:type="pct"/>
          </w:tcPr>
          <w:p w14:paraId="044C566F" w14:textId="69161074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365,310</w:t>
            </w:r>
          </w:p>
        </w:tc>
        <w:tc>
          <w:tcPr>
            <w:tcW w:w="138" w:type="pct"/>
          </w:tcPr>
          <w:p w14:paraId="7F9C848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32948B87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318,323</w:t>
            </w:r>
          </w:p>
        </w:tc>
        <w:tc>
          <w:tcPr>
            <w:tcW w:w="138" w:type="pct"/>
          </w:tcPr>
          <w:p w14:paraId="07B9904A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4E11CFA" w14:textId="3F45843A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127,190</w:t>
            </w:r>
          </w:p>
        </w:tc>
        <w:tc>
          <w:tcPr>
            <w:tcW w:w="140" w:type="pct"/>
          </w:tcPr>
          <w:p w14:paraId="7B21A89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54CA55B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111,772</w:t>
            </w:r>
          </w:p>
        </w:tc>
      </w:tr>
      <w:tr w:rsidR="00C007C7" w:rsidRPr="008A5A08" w14:paraId="225421FE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0D7C937D" w14:textId="77777777" w:rsidR="00C007C7" w:rsidRPr="008A5A08" w:rsidRDefault="00C007C7" w:rsidP="00C007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F32CBFE" w14:textId="60CD9CA7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417,268</w:t>
            </w:r>
          </w:p>
        </w:tc>
        <w:tc>
          <w:tcPr>
            <w:tcW w:w="138" w:type="pct"/>
          </w:tcPr>
          <w:p w14:paraId="5AC8C835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B579AF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1,153,621</w:t>
            </w:r>
          </w:p>
        </w:tc>
        <w:tc>
          <w:tcPr>
            <w:tcW w:w="138" w:type="pct"/>
          </w:tcPr>
          <w:p w14:paraId="440A2603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4610918" w14:textId="68EE747E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A6CCEA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F0FF5C2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07C7" w:rsidRPr="008A5A08" w14:paraId="278C9B0A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10A8D356" w14:textId="77777777" w:rsidR="00C007C7" w:rsidRPr="008A5A08" w:rsidRDefault="00C007C7" w:rsidP="00C007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7C0375A" w14:textId="1B0B49AE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</w:t>
            </w:r>
            <w:r w:rsidR="00664D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64D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38" w:type="pct"/>
          </w:tcPr>
          <w:p w14:paraId="64183882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03CB1A4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3,388,765</w:t>
            </w:r>
          </w:p>
        </w:tc>
        <w:tc>
          <w:tcPr>
            <w:tcW w:w="138" w:type="pct"/>
          </w:tcPr>
          <w:p w14:paraId="03778EF6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CB4378E" w14:textId="12A79936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833,530</w:t>
            </w:r>
          </w:p>
        </w:tc>
        <w:tc>
          <w:tcPr>
            <w:tcW w:w="140" w:type="pct"/>
          </w:tcPr>
          <w:p w14:paraId="48C4014D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272C216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784,127</w:t>
            </w:r>
          </w:p>
        </w:tc>
      </w:tr>
      <w:tr w:rsidR="00C007C7" w:rsidRPr="008A5A08" w14:paraId="30A2B941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58248854" w14:textId="77777777" w:rsidR="00C007C7" w:rsidRPr="008A5A08" w:rsidRDefault="00C007C7" w:rsidP="00C007C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01" w:type="pct"/>
          </w:tcPr>
          <w:p w14:paraId="0C8ED31D" w14:textId="240F2AF6" w:rsidR="00C007C7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6F03BF">
              <w:rPr>
                <w:rFonts w:ascii="Angsana New" w:hAnsi="Angsana New" w:cs="Angsana New"/>
                <w:sz w:val="30"/>
                <w:szCs w:val="30"/>
              </w:rPr>
              <w:t>(64,52</w:t>
            </w:r>
            <w:r w:rsidR="00593A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3B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5E45B5C8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335BA6FA" w14:textId="60F10186" w:rsidR="00C007C7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C007C7">
              <w:rPr>
                <w:rFonts w:ascii="Angsana New" w:hAnsi="Angsana New" w:cs="Angsana New"/>
                <w:sz w:val="30"/>
                <w:szCs w:val="30"/>
              </w:rPr>
              <w:t>(112,388)</w:t>
            </w:r>
          </w:p>
        </w:tc>
        <w:tc>
          <w:tcPr>
            <w:tcW w:w="138" w:type="pct"/>
          </w:tcPr>
          <w:p w14:paraId="5E219F2F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4AE4AA29" w14:textId="6B924E0D" w:rsidR="00C007C7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EC081E">
              <w:rPr>
                <w:rFonts w:ascii="Angsana New" w:hAnsi="Angsana New" w:cs="Angsana New"/>
                <w:sz w:val="30"/>
                <w:szCs w:val="30"/>
              </w:rPr>
              <w:t>(45,396)</w:t>
            </w:r>
          </w:p>
        </w:tc>
        <w:tc>
          <w:tcPr>
            <w:tcW w:w="140" w:type="pct"/>
          </w:tcPr>
          <w:p w14:paraId="4160C9CD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392A8E52" w14:textId="4E353DD7" w:rsidR="00C007C7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C007C7">
              <w:rPr>
                <w:rFonts w:ascii="Angsana New" w:hAnsi="Angsana New" w:cs="Angsana New"/>
                <w:sz w:val="30"/>
                <w:szCs w:val="30"/>
              </w:rPr>
              <w:t>(78,965)</w:t>
            </w:r>
          </w:p>
        </w:tc>
      </w:tr>
      <w:tr w:rsidR="00C007C7" w:rsidRPr="008A5A08" w14:paraId="642D71C8" w14:textId="77777777" w:rsidTr="002D6DE9">
        <w:trPr>
          <w:gridAfter w:val="1"/>
          <w:wAfter w:w="5" w:type="pct"/>
          <w:trHeight w:hRule="exact" w:val="393"/>
        </w:trPr>
        <w:tc>
          <w:tcPr>
            <w:tcW w:w="2174" w:type="pct"/>
          </w:tcPr>
          <w:p w14:paraId="6DA9C7CE" w14:textId="77777777" w:rsidR="00C007C7" w:rsidRPr="008A5A08" w:rsidRDefault="00C007C7" w:rsidP="00C007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56317D5" w14:textId="7DCCA6AE" w:rsidR="00C007C7" w:rsidRPr="008A5A08" w:rsidRDefault="006F03BF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2,836,</w:t>
            </w:r>
            <w:r w:rsidR="00593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64D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38" w:type="pct"/>
          </w:tcPr>
          <w:p w14:paraId="659612BB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9596D4B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3,276,377</w:t>
            </w:r>
          </w:p>
        </w:tc>
        <w:tc>
          <w:tcPr>
            <w:tcW w:w="138" w:type="pct"/>
          </w:tcPr>
          <w:p w14:paraId="06C2BC87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C73831" w14:textId="2AD93DCE" w:rsidR="00C007C7" w:rsidRPr="008A5A08" w:rsidRDefault="00EC081E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788,134</w:t>
            </w:r>
          </w:p>
        </w:tc>
        <w:tc>
          <w:tcPr>
            <w:tcW w:w="140" w:type="pct"/>
          </w:tcPr>
          <w:p w14:paraId="30C3B600" w14:textId="77777777" w:rsidR="00C007C7" w:rsidRPr="008A5A08" w:rsidRDefault="00C007C7" w:rsidP="00C00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F29DDC3" w14:textId="77777777" w:rsidR="00C007C7" w:rsidRPr="008A5A08" w:rsidRDefault="00C007C7" w:rsidP="00C007C7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705,162</w:t>
            </w:r>
          </w:p>
        </w:tc>
      </w:tr>
    </w:tbl>
    <w:p w14:paraId="0F82DFAC" w14:textId="3AD8F064" w:rsidR="00415EA0" w:rsidRDefault="00FB4BD7" w:rsidP="00FB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3"/>
        </w:tabs>
        <w:rPr>
          <w:rFonts w:ascii="Angsana New" w:hAnsi="Angsana New" w:cs="Angsana New"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7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73"/>
        <w:gridCol w:w="270"/>
        <w:gridCol w:w="1171"/>
        <w:gridCol w:w="269"/>
        <w:gridCol w:w="1166"/>
        <w:gridCol w:w="276"/>
        <w:gridCol w:w="1171"/>
      </w:tblGrid>
      <w:tr w:rsidR="0027682A" w:rsidRPr="008A5A08" w14:paraId="328861AB" w14:textId="77777777" w:rsidTr="0070345A">
        <w:trPr>
          <w:trHeight w:hRule="exact" w:val="819"/>
        </w:trPr>
        <w:tc>
          <w:tcPr>
            <w:tcW w:w="2175" w:type="pct"/>
          </w:tcPr>
          <w:p w14:paraId="12BD6687" w14:textId="4F7DD775" w:rsidR="0027682A" w:rsidRDefault="0027682A" w:rsidP="000804DC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5E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686FC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27682A" w:rsidRPr="00415EA0" w:rsidRDefault="0027682A" w:rsidP="000804DC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415E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603" w:type="pct"/>
          </w:tcPr>
          <w:p w14:paraId="022B80ED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9FDBFE4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76B765B8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4C63728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33EE859" w14:textId="77777777" w:rsidR="0027682A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64910C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01D56CB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9796FD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82A" w:rsidRPr="008A5A08" w14:paraId="30F1626B" w14:textId="77777777" w:rsidTr="0070345A">
        <w:trPr>
          <w:trHeight w:hRule="exact" w:val="393"/>
        </w:trPr>
        <w:tc>
          <w:tcPr>
            <w:tcW w:w="2175" w:type="pct"/>
          </w:tcPr>
          <w:p w14:paraId="3517BD54" w14:textId="77777777" w:rsidR="0027682A" w:rsidRPr="00415EA0" w:rsidRDefault="0027682A" w:rsidP="000804DC">
            <w:pPr>
              <w:numPr>
                <w:ilvl w:val="0"/>
                <w:numId w:val="41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415EA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3" w:type="pct"/>
          </w:tcPr>
          <w:p w14:paraId="6AC7220B" w14:textId="5CB72920" w:rsidR="0027682A" w:rsidRPr="00686FCA" w:rsidRDefault="0027682A" w:rsidP="0070345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25,47</w:t>
            </w:r>
            <w:r w:rsidR="00686FCA">
              <w:rPr>
                <w:rFonts w:ascii="Angsana New" w:hAnsi="Angsana New" w:cs="Angsana New"/>
                <w:sz w:val="30"/>
                <w:szCs w:val="30"/>
                <w:lang w:val="en-US"/>
              </w:rPr>
              <w:t>9,12</w:t>
            </w:r>
            <w:r w:rsidR="004424F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</w:tcPr>
          <w:p w14:paraId="7471FABA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14:paraId="53AC9FCA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25,644,068</w:t>
            </w:r>
          </w:p>
        </w:tc>
        <w:tc>
          <w:tcPr>
            <w:tcW w:w="138" w:type="pct"/>
          </w:tcPr>
          <w:p w14:paraId="207AE9B8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64E973" w14:textId="77777777" w:rsidR="0027682A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13,886,711</w:t>
            </w:r>
          </w:p>
          <w:p w14:paraId="085C9DB3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13,774,177</w:t>
            </w:r>
          </w:p>
        </w:tc>
        <w:tc>
          <w:tcPr>
            <w:tcW w:w="142" w:type="pct"/>
          </w:tcPr>
          <w:p w14:paraId="641A82FD" w14:textId="77777777" w:rsidR="0027682A" w:rsidRPr="00415EA0" w:rsidRDefault="0027682A" w:rsidP="0008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200F21" w14:textId="77777777" w:rsidR="0027682A" w:rsidRPr="00415EA0" w:rsidRDefault="0027682A" w:rsidP="000804DC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14,912,135</w:t>
            </w:r>
          </w:p>
        </w:tc>
      </w:tr>
      <w:tr w:rsidR="0027682A" w:rsidRPr="008A5A08" w14:paraId="60F37D6D" w14:textId="77777777" w:rsidTr="0070345A">
        <w:trPr>
          <w:trHeight w:hRule="exact" w:val="393"/>
        </w:trPr>
        <w:tc>
          <w:tcPr>
            <w:tcW w:w="2175" w:type="pct"/>
          </w:tcPr>
          <w:p w14:paraId="7F7711BB" w14:textId="5DFFB745" w:rsidR="0027682A" w:rsidRPr="0027682A" w:rsidRDefault="0027682A" w:rsidP="0027682A">
            <w:pPr>
              <w:numPr>
                <w:ilvl w:val="0"/>
                <w:numId w:val="41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27682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ปรับลดมูลค่า</w:t>
            </w:r>
            <w:r w:rsidR="004424F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603" w:type="pct"/>
          </w:tcPr>
          <w:p w14:paraId="15F02803" w14:textId="110ECBBF" w:rsidR="0027682A" w:rsidRPr="0027682A" w:rsidRDefault="0027682A" w:rsidP="0070345A">
            <w:pPr>
              <w:pStyle w:val="acctfourfigures"/>
              <w:tabs>
                <w:tab w:val="clear" w:pos="765"/>
              </w:tabs>
              <w:spacing w:line="240" w:lineRule="atLeast"/>
              <w:ind w:right="-103" w:hanging="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93BBAB4" w14:textId="77777777" w:rsidR="0027682A" w:rsidRPr="0027682A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3766D66" w14:textId="133B7F02" w:rsidR="0027682A" w:rsidRP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14FAC03" w14:textId="77777777" w:rsidR="0027682A" w:rsidRPr="0027682A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886AD47" w14:textId="523CD699" w:rsidR="0027682A" w:rsidRPr="0027682A" w:rsidRDefault="0027682A" w:rsidP="00295DB3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B273DB" w14:textId="77777777" w:rsidR="0027682A" w:rsidRPr="0027682A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6136415" w14:textId="69750006" w:rsidR="0027682A" w:rsidRP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F6D" w:rsidRPr="008A5A08" w14:paraId="01732F12" w14:textId="77777777" w:rsidTr="0070345A">
        <w:trPr>
          <w:trHeight w:hRule="exact" w:val="393"/>
        </w:trPr>
        <w:tc>
          <w:tcPr>
            <w:tcW w:w="2175" w:type="pct"/>
          </w:tcPr>
          <w:p w14:paraId="4E942E73" w14:textId="26E13AAA" w:rsidR="00400F6D" w:rsidRPr="0027682A" w:rsidRDefault="00F05636" w:rsidP="00F0563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400F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400F6D" w:rsidRPr="002768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00F6D" w:rsidRPr="0027682A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="00400F6D" w:rsidRPr="0027682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ปรับลดมูลค่า</w:t>
            </w:r>
            <w:r w:rsidR="00400F6D" w:rsidRPr="002768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03" w:type="pct"/>
          </w:tcPr>
          <w:p w14:paraId="25C6DE6D" w14:textId="5138551B" w:rsidR="00400F6D" w:rsidRPr="0027682A" w:rsidRDefault="0000588E" w:rsidP="0000588E">
            <w:pPr>
              <w:pStyle w:val="acctfourfigures"/>
              <w:tabs>
                <w:tab w:val="clear" w:pos="765"/>
              </w:tabs>
              <w:spacing w:line="240" w:lineRule="atLeast"/>
              <w:ind w:right="-3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(47,867)</w:t>
            </w:r>
          </w:p>
        </w:tc>
        <w:tc>
          <w:tcPr>
            <w:tcW w:w="139" w:type="pct"/>
          </w:tcPr>
          <w:p w14:paraId="594FBD9C" w14:textId="77777777" w:rsidR="00400F6D" w:rsidRPr="0027682A" w:rsidRDefault="00400F6D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29E47C" w14:textId="6C841CC2" w:rsidR="00400F6D" w:rsidRPr="0027682A" w:rsidRDefault="0000588E" w:rsidP="002768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71,462</w:t>
            </w:r>
          </w:p>
        </w:tc>
        <w:tc>
          <w:tcPr>
            <w:tcW w:w="138" w:type="pct"/>
          </w:tcPr>
          <w:p w14:paraId="592F4894" w14:textId="77777777" w:rsidR="00400F6D" w:rsidRPr="0027682A" w:rsidRDefault="00400F6D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004650" w14:textId="4E64D462" w:rsidR="00400F6D" w:rsidRPr="0027682A" w:rsidRDefault="00E050CE" w:rsidP="00E050CE">
            <w:pPr>
              <w:pStyle w:val="acctfourfigures"/>
              <w:tabs>
                <w:tab w:val="clear" w:pos="765"/>
              </w:tabs>
              <w:spacing w:line="240" w:lineRule="atLeast"/>
              <w:ind w:right="-1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(33,569)</w:t>
            </w:r>
          </w:p>
        </w:tc>
        <w:tc>
          <w:tcPr>
            <w:tcW w:w="142" w:type="pct"/>
          </w:tcPr>
          <w:p w14:paraId="539617CB" w14:textId="77777777" w:rsidR="00400F6D" w:rsidRPr="0027682A" w:rsidRDefault="00400F6D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01BB172" w14:textId="488EE15D" w:rsidR="00400F6D" w:rsidRPr="0027682A" w:rsidRDefault="00E050CE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682A">
              <w:rPr>
                <w:rFonts w:ascii="Angsana New" w:hAnsi="Angsana New" w:cs="Angsana New"/>
                <w:sz w:val="30"/>
                <w:szCs w:val="30"/>
              </w:rPr>
              <w:t>38,506</w:t>
            </w:r>
          </w:p>
        </w:tc>
      </w:tr>
      <w:tr w:rsidR="0027682A" w:rsidRPr="008A5A08" w14:paraId="2E614984" w14:textId="77777777" w:rsidTr="0070345A">
        <w:trPr>
          <w:trHeight w:hRule="exact" w:val="393"/>
        </w:trPr>
        <w:tc>
          <w:tcPr>
            <w:tcW w:w="2175" w:type="pct"/>
          </w:tcPr>
          <w:p w14:paraId="781FABEA" w14:textId="77777777" w:rsidR="0027682A" w:rsidRPr="00415EA0" w:rsidRDefault="0027682A" w:rsidP="0027682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5EA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21330BB" w14:textId="2C6ACF08" w:rsidR="0027682A" w:rsidRPr="00415EA0" w:rsidRDefault="0027682A" w:rsidP="0070345A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25,431,</w:t>
            </w:r>
            <w:r w:rsidR="00686F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139" w:type="pct"/>
          </w:tcPr>
          <w:p w14:paraId="65417888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BB9EA53" w14:textId="77777777" w:rsidR="0027682A" w:rsidRPr="00415EA0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25,715,530</w:t>
            </w:r>
          </w:p>
        </w:tc>
        <w:tc>
          <w:tcPr>
            <w:tcW w:w="138" w:type="pct"/>
          </w:tcPr>
          <w:p w14:paraId="465F41BA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6952AA" w14:textId="77777777" w:rsidR="0027682A" w:rsidRPr="00415EA0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13,853,142</w:t>
            </w:r>
          </w:p>
        </w:tc>
        <w:tc>
          <w:tcPr>
            <w:tcW w:w="142" w:type="pct"/>
          </w:tcPr>
          <w:p w14:paraId="16951249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FEB3BC8" w14:textId="77777777" w:rsidR="0027682A" w:rsidRPr="00415EA0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14,950,641</w:t>
            </w:r>
          </w:p>
        </w:tc>
      </w:tr>
      <w:tr w:rsidR="0027682A" w:rsidRPr="008A5A08" w14:paraId="1D5CBAA1" w14:textId="77777777" w:rsidTr="0070345A">
        <w:trPr>
          <w:trHeight w:hRule="exact" w:val="393"/>
        </w:trPr>
        <w:tc>
          <w:tcPr>
            <w:tcW w:w="2175" w:type="pct"/>
          </w:tcPr>
          <w:p w14:paraId="1290EB6C" w14:textId="77777777" w:rsidR="0027682A" w:rsidRPr="00415EA0" w:rsidRDefault="0027682A" w:rsidP="0027682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CA4478E" w14:textId="77777777" w:rsid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55A01B5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9003E8B" w14:textId="77777777" w:rsid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96C2067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7423FB50" w14:textId="77777777" w:rsid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236D1B7C" w14:textId="77777777" w:rsidR="0027682A" w:rsidRPr="00415EA0" w:rsidRDefault="0027682A" w:rsidP="00276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BC41B6C" w14:textId="77777777" w:rsidR="0027682A" w:rsidRDefault="0027682A" w:rsidP="0027682A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2ACB76AB" w14:textId="77777777" w:rsidR="00415EA0" w:rsidRPr="008A5A08" w:rsidRDefault="00415EA0" w:rsidP="00FB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3"/>
        </w:tabs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CB5A289" w14:textId="77777777" w:rsidR="00DF5663" w:rsidRPr="008A5A08" w:rsidRDefault="00BF4C7B" w:rsidP="00DF566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8A5A08" w:rsidRDefault="009A38A5" w:rsidP="009A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3913AE" w:rsidRPr="008A5A08" w14:paraId="107F9C12" w14:textId="77777777" w:rsidTr="00196993">
        <w:trPr>
          <w:trHeight w:hRule="exact" w:val="403"/>
        </w:trPr>
        <w:tc>
          <w:tcPr>
            <w:tcW w:w="3852" w:type="dxa"/>
          </w:tcPr>
          <w:p w14:paraId="230B57E7" w14:textId="77777777" w:rsidR="003913AE" w:rsidRPr="008A5A08" w:rsidRDefault="003913AE" w:rsidP="004F18A9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7F145" w14:textId="77777777" w:rsidR="003913AE" w:rsidRPr="008A5A08" w:rsidRDefault="003913AE" w:rsidP="004F18A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4E2F87F5" w14:textId="77777777" w:rsidR="003913AE" w:rsidRPr="008A5A08" w:rsidRDefault="003913AE" w:rsidP="004F18A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13AE" w:rsidRPr="008A5A08" w14:paraId="1F9718E3" w14:textId="77777777" w:rsidTr="00196993">
        <w:trPr>
          <w:trHeight w:hRule="exact" w:val="403"/>
        </w:trPr>
        <w:tc>
          <w:tcPr>
            <w:tcW w:w="3852" w:type="dxa"/>
          </w:tcPr>
          <w:p w14:paraId="0A931EC2" w14:textId="77777777" w:rsidR="003913AE" w:rsidRPr="008A5A08" w:rsidRDefault="003913AE" w:rsidP="003913AE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3913AE" w:rsidRPr="00503093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58F76D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B18F826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F4A4D7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7F64C08A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3B78D3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913AE" w:rsidRPr="008A5A08" w14:paraId="3769C7E5" w14:textId="77777777" w:rsidTr="00196993">
        <w:trPr>
          <w:trHeight w:hRule="exact" w:val="403"/>
        </w:trPr>
        <w:tc>
          <w:tcPr>
            <w:tcW w:w="3852" w:type="dxa"/>
          </w:tcPr>
          <w:p w14:paraId="02A274F7" w14:textId="77777777" w:rsidR="003913AE" w:rsidRPr="008A5A08" w:rsidRDefault="003913AE" w:rsidP="003913AE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DD98F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4014C5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3AE" w:rsidRPr="008A5A08" w14:paraId="293B7060" w14:textId="77777777" w:rsidTr="00196993">
        <w:trPr>
          <w:trHeight w:hRule="exact" w:val="403"/>
        </w:trPr>
        <w:tc>
          <w:tcPr>
            <w:tcW w:w="3852" w:type="dxa"/>
          </w:tcPr>
          <w:p w14:paraId="70267F78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007C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F51249" w14:textId="77777777" w:rsidR="003913AE" w:rsidRPr="008A5A08" w:rsidRDefault="003913AE" w:rsidP="003913AE">
            <w:pPr>
              <w:pStyle w:val="block"/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7CB3F61" w14:textId="77777777" w:rsidR="003913AE" w:rsidRPr="008A5A08" w:rsidRDefault="003913AE" w:rsidP="00811307">
            <w:pPr>
              <w:pStyle w:val="block"/>
              <w:spacing w:after="0" w:line="360" w:lineRule="exact"/>
              <w:ind w:left="60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3913AE" w:rsidRPr="008A5A08" w:rsidRDefault="003913AE" w:rsidP="003913AE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61E3B8" w14:textId="77777777" w:rsidR="003913AE" w:rsidRPr="008A5A08" w:rsidRDefault="003913AE" w:rsidP="00811307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3913AE" w:rsidRPr="008A5A08" w:rsidRDefault="003913AE" w:rsidP="003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D9A27E" w14:textId="77777777" w:rsidR="003913AE" w:rsidRPr="00811307" w:rsidRDefault="003913AE" w:rsidP="00811307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913AE" w:rsidRPr="008A5A08" w14:paraId="6393D31F" w14:textId="77777777" w:rsidTr="00196993">
        <w:trPr>
          <w:trHeight w:hRule="exact" w:val="403"/>
        </w:trPr>
        <w:tc>
          <w:tcPr>
            <w:tcW w:w="3852" w:type="dxa"/>
          </w:tcPr>
          <w:p w14:paraId="6852D9FB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3913AE" w:rsidRPr="008A5A08" w:rsidRDefault="003913AE" w:rsidP="003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791AE3" w14:textId="72476F59" w:rsidR="003913AE" w:rsidRPr="00653AA4" w:rsidRDefault="001E6102" w:rsidP="000D64CF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2,001,328</w:t>
            </w:r>
          </w:p>
        </w:tc>
        <w:tc>
          <w:tcPr>
            <w:tcW w:w="270" w:type="dxa"/>
          </w:tcPr>
          <w:p w14:paraId="1F09807C" w14:textId="77777777" w:rsidR="003913AE" w:rsidRPr="008A5A08" w:rsidRDefault="003913AE" w:rsidP="003913AE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92DF00" w14:textId="430F0160" w:rsidR="003913AE" w:rsidRPr="008A5A08" w:rsidRDefault="001E6102" w:rsidP="00811307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2,493,190</w:t>
            </w:r>
          </w:p>
        </w:tc>
        <w:tc>
          <w:tcPr>
            <w:tcW w:w="236" w:type="dxa"/>
          </w:tcPr>
          <w:p w14:paraId="7F81E78D" w14:textId="77777777" w:rsidR="003913AE" w:rsidRPr="008A5A08" w:rsidRDefault="003913AE" w:rsidP="003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9D0349" w14:textId="55C28B3D" w:rsidR="003913AE" w:rsidRPr="00811307" w:rsidRDefault="001E6102" w:rsidP="00811307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4,494,518</w:t>
            </w:r>
          </w:p>
        </w:tc>
      </w:tr>
      <w:tr w:rsidR="003913AE" w:rsidRPr="008A5A08" w14:paraId="2DD02BA9" w14:textId="77777777" w:rsidTr="00196993">
        <w:trPr>
          <w:trHeight w:hRule="exact" w:val="403"/>
        </w:trPr>
        <w:tc>
          <w:tcPr>
            <w:tcW w:w="3852" w:type="dxa"/>
          </w:tcPr>
          <w:p w14:paraId="391730AB" w14:textId="77777777" w:rsidR="003913AE" w:rsidRPr="008A5A08" w:rsidRDefault="003913AE" w:rsidP="003913AE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3913AE" w:rsidRPr="008A5A08" w:rsidRDefault="003913AE" w:rsidP="003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50FBDE" w14:textId="2A390D30" w:rsidR="003913AE" w:rsidRPr="00653AA4" w:rsidRDefault="003913AE" w:rsidP="000D64CF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3913AE" w:rsidRPr="008A5A08" w:rsidRDefault="003913AE" w:rsidP="003913AE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657F06" w14:textId="03FA0907" w:rsidR="003913AE" w:rsidRPr="008A5A08" w:rsidRDefault="003913AE" w:rsidP="003913AE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3913AE" w:rsidRPr="008A5A08" w:rsidRDefault="003913AE" w:rsidP="003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A440066" w14:textId="77777777" w:rsidR="003913AE" w:rsidRPr="00811307" w:rsidRDefault="003913AE" w:rsidP="00811307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E6102" w:rsidRPr="008A5A08" w14:paraId="5A73F4CA" w14:textId="77777777" w:rsidTr="00196993">
        <w:trPr>
          <w:trHeight w:hRule="exact" w:val="403"/>
        </w:trPr>
        <w:tc>
          <w:tcPr>
            <w:tcW w:w="3852" w:type="dxa"/>
          </w:tcPr>
          <w:p w14:paraId="2627CDBC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การด้อยค่าสะสม</w:t>
            </w:r>
          </w:p>
        </w:tc>
        <w:tc>
          <w:tcPr>
            <w:tcW w:w="270" w:type="dxa"/>
          </w:tcPr>
          <w:p w14:paraId="600C68E1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2079CC" w14:textId="55C5C36F" w:rsidR="001E6102" w:rsidRPr="00653AA4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(94,746)</w:t>
            </w:r>
          </w:p>
        </w:tc>
        <w:tc>
          <w:tcPr>
            <w:tcW w:w="270" w:type="dxa"/>
          </w:tcPr>
          <w:p w14:paraId="13ED5CD5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0F0311" w14:textId="1EE766A6" w:rsidR="001E6102" w:rsidRPr="008A5A08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(226,671)</w:t>
            </w:r>
          </w:p>
        </w:tc>
        <w:tc>
          <w:tcPr>
            <w:tcW w:w="236" w:type="dxa"/>
          </w:tcPr>
          <w:p w14:paraId="1EF552AF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71BD32" w14:textId="635E50FB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(321,417)</w:t>
            </w:r>
          </w:p>
        </w:tc>
      </w:tr>
      <w:tr w:rsidR="001E6102" w:rsidRPr="008A5A08" w14:paraId="6865D252" w14:textId="77777777" w:rsidTr="00196993">
        <w:trPr>
          <w:trHeight w:hRule="exact" w:val="403"/>
        </w:trPr>
        <w:tc>
          <w:tcPr>
            <w:tcW w:w="3852" w:type="dxa"/>
          </w:tcPr>
          <w:p w14:paraId="3A43E685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EF455F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4B452B2C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9612C6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135AFCF7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A74AB3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E98CFE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5AD2CF8D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47147E9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E0A0DD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883BB8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67B7DE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3059810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947D18" w14:textId="023CA350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342" w:right="72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1,906,582</w:t>
            </w:r>
          </w:p>
        </w:tc>
        <w:tc>
          <w:tcPr>
            <w:tcW w:w="270" w:type="dxa"/>
          </w:tcPr>
          <w:p w14:paraId="448FEF30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7ECD0" w14:textId="52FCCCFC" w:rsidR="001E6102" w:rsidRPr="008A5A08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2,266,519</w:t>
            </w:r>
          </w:p>
        </w:tc>
        <w:tc>
          <w:tcPr>
            <w:tcW w:w="236" w:type="dxa"/>
          </w:tcPr>
          <w:p w14:paraId="56A4C260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9C1BC6A" w14:textId="430D6D01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4,173,101</w:t>
            </w:r>
          </w:p>
        </w:tc>
      </w:tr>
      <w:tr w:rsidR="001E6102" w:rsidRPr="008A5A08" w14:paraId="3D8EE82A" w14:textId="77777777" w:rsidTr="00196993">
        <w:trPr>
          <w:trHeight w:hRule="exact" w:val="403"/>
        </w:trPr>
        <w:tc>
          <w:tcPr>
            <w:tcW w:w="3852" w:type="dxa"/>
          </w:tcPr>
          <w:p w14:paraId="25428D40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เพิ่มขึ้นจากการซื้อ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1E6102" w:rsidRPr="008A5A08" w:rsidRDefault="001E6102" w:rsidP="001E6102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1E0B24" w14:textId="34370351" w:rsidR="001E6102" w:rsidRPr="008A5A08" w:rsidRDefault="007F324B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25,042</w:t>
            </w:r>
            <w:r w:rsidR="00695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,418</w:t>
            </w:r>
          </w:p>
        </w:tc>
        <w:tc>
          <w:tcPr>
            <w:tcW w:w="270" w:type="dxa"/>
          </w:tcPr>
          <w:p w14:paraId="4D9E5D50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6E9BDB" w14:textId="1B143509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8,956,391</w:t>
            </w:r>
          </w:p>
        </w:tc>
        <w:tc>
          <w:tcPr>
            <w:tcW w:w="236" w:type="dxa"/>
          </w:tcPr>
          <w:p w14:paraId="615DF992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D3C4E26" w14:textId="3027F9EC" w:rsidR="001E6102" w:rsidRPr="00811307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33,998,80</w:t>
            </w:r>
            <w:r w:rsidR="00EF613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1E6102" w:rsidRPr="008A5A08" w14:paraId="7E585773" w14:textId="77777777" w:rsidTr="00196993">
        <w:trPr>
          <w:trHeight w:hRule="exact" w:val="403"/>
        </w:trPr>
        <w:tc>
          <w:tcPr>
            <w:tcW w:w="3852" w:type="dxa"/>
          </w:tcPr>
          <w:p w14:paraId="2E6D5D83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ลดลงจากการขาย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1E6102" w:rsidRPr="008A5A08" w:rsidRDefault="001E6102" w:rsidP="001E6102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CBBA13E" w14:textId="328C0A87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(24,850,039)</w:t>
            </w:r>
          </w:p>
        </w:tc>
        <w:tc>
          <w:tcPr>
            <w:tcW w:w="270" w:type="dxa"/>
          </w:tcPr>
          <w:p w14:paraId="2525BAEA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80725C" w14:textId="5C64FDCF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(8,470,243)</w:t>
            </w:r>
          </w:p>
        </w:tc>
        <w:tc>
          <w:tcPr>
            <w:tcW w:w="236" w:type="dxa"/>
          </w:tcPr>
          <w:p w14:paraId="61AFF49C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47DF90" w14:textId="79F1A457" w:rsidR="001E6102" w:rsidRPr="00811307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(33,320,282)</w:t>
            </w:r>
          </w:p>
        </w:tc>
      </w:tr>
      <w:tr w:rsidR="001E6102" w:rsidRPr="008A5A08" w14:paraId="15F3E6FE" w14:textId="77777777" w:rsidTr="00196993">
        <w:trPr>
          <w:trHeight w:hRule="exact" w:val="403"/>
        </w:trPr>
        <w:tc>
          <w:tcPr>
            <w:tcW w:w="3852" w:type="dxa"/>
          </w:tcPr>
          <w:p w14:paraId="0AFA7294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1E6102" w:rsidRPr="008A5A08" w:rsidRDefault="001E6102" w:rsidP="001E6102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B2BBA4" w14:textId="5CBDF47E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(401,013)</w:t>
            </w:r>
          </w:p>
        </w:tc>
        <w:tc>
          <w:tcPr>
            <w:tcW w:w="270" w:type="dxa"/>
          </w:tcPr>
          <w:p w14:paraId="18D553E1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FF9549" w14:textId="692134E7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(252,880)</w:t>
            </w:r>
          </w:p>
        </w:tc>
        <w:tc>
          <w:tcPr>
            <w:tcW w:w="236" w:type="dxa"/>
          </w:tcPr>
          <w:p w14:paraId="4A0EF45A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C0EA93" w14:textId="2B9219F1" w:rsidR="001E6102" w:rsidRPr="00811307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(653,893)</w:t>
            </w:r>
          </w:p>
        </w:tc>
      </w:tr>
      <w:tr w:rsidR="001E6102" w:rsidRPr="008A5A08" w14:paraId="561D8F0B" w14:textId="77777777" w:rsidTr="00196993">
        <w:trPr>
          <w:trHeight w:hRule="exact" w:val="403"/>
        </w:trPr>
        <w:tc>
          <w:tcPr>
            <w:tcW w:w="3852" w:type="dxa"/>
          </w:tcPr>
          <w:p w14:paraId="48F14CBB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1E6102" w:rsidRPr="008A5A08" w:rsidRDefault="001E6102" w:rsidP="001E6102">
            <w:pPr>
              <w:pStyle w:val="block"/>
              <w:tabs>
                <w:tab w:val="left" w:pos="954"/>
                <w:tab w:val="decimal" w:pos="106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67AC5F4" w14:textId="77777777" w:rsidR="001E6102" w:rsidRPr="008A5A08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129AE78" w14:textId="77777777" w:rsidR="001E6102" w:rsidRPr="008A5A08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A5A0E" w14:textId="77777777" w:rsidR="001E6102" w:rsidRPr="00811307" w:rsidRDefault="001E6102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E6102" w:rsidRPr="008A5A08" w14:paraId="5C92A8B6" w14:textId="77777777" w:rsidTr="00196993">
        <w:trPr>
          <w:trHeight w:hRule="exact" w:val="403"/>
        </w:trPr>
        <w:tc>
          <w:tcPr>
            <w:tcW w:w="3852" w:type="dxa"/>
          </w:tcPr>
          <w:p w14:paraId="47058F88" w14:textId="77777777" w:rsidR="001E6102" w:rsidRPr="008A5A08" w:rsidRDefault="001E6102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1E6102" w:rsidRPr="008A5A08" w:rsidRDefault="001E6102" w:rsidP="001E6102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5E62105" w14:textId="7E596DC5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1E6102" w:rsidRPr="008A5A08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5D5FD0" w14:textId="5867EC41" w:rsidR="001E6102" w:rsidRPr="008A5A08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(39,322)</w:t>
            </w:r>
          </w:p>
        </w:tc>
        <w:tc>
          <w:tcPr>
            <w:tcW w:w="236" w:type="dxa"/>
          </w:tcPr>
          <w:p w14:paraId="52316629" w14:textId="77777777" w:rsidR="001E6102" w:rsidRPr="008A5A08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290431" w14:textId="6E4AEB53" w:rsidR="001E6102" w:rsidRPr="00811307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(39,322)</w:t>
            </w:r>
          </w:p>
        </w:tc>
      </w:tr>
      <w:tr w:rsidR="001E6102" w:rsidRPr="008A5A08" w14:paraId="345925F0" w14:textId="77777777" w:rsidTr="00196993">
        <w:trPr>
          <w:trHeight w:hRule="exact" w:val="403"/>
        </w:trPr>
        <w:tc>
          <w:tcPr>
            <w:tcW w:w="3852" w:type="dxa"/>
          </w:tcPr>
          <w:p w14:paraId="015F30F4" w14:textId="3AD48C28" w:rsidR="001E6102" w:rsidRPr="008A5A08" w:rsidRDefault="00695B69" w:rsidP="001E6102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1E6102"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3BE5A428" w14:textId="77777777" w:rsidR="001E6102" w:rsidRPr="008A5A08" w:rsidRDefault="001E6102" w:rsidP="001E6102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73D7701D" w14:textId="4DC0A323" w:rsidR="001E6102" w:rsidRPr="0021469E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21,877</w:t>
            </w:r>
          </w:p>
        </w:tc>
        <w:tc>
          <w:tcPr>
            <w:tcW w:w="270" w:type="dxa"/>
          </w:tcPr>
          <w:p w14:paraId="2AF50F2F" w14:textId="77777777" w:rsidR="001E6102" w:rsidRPr="0021469E" w:rsidRDefault="001E6102" w:rsidP="001E6102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54414A" w14:textId="25DF5DCB" w:rsidR="001E6102" w:rsidRPr="0021469E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5964BD" w14:textId="77777777" w:rsidR="001E6102" w:rsidRPr="0021469E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7A6A9F" w14:textId="060D1247" w:rsidR="001E6102" w:rsidRPr="0021469E" w:rsidRDefault="00695B69" w:rsidP="001E6102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21,877</w:t>
            </w:r>
          </w:p>
        </w:tc>
      </w:tr>
      <w:tr w:rsidR="00695B69" w:rsidRPr="008A5A08" w14:paraId="148DC823" w14:textId="77777777" w:rsidTr="00196993">
        <w:trPr>
          <w:trHeight w:hRule="exact" w:val="403"/>
        </w:trPr>
        <w:tc>
          <w:tcPr>
            <w:tcW w:w="3852" w:type="dxa"/>
          </w:tcPr>
          <w:p w14:paraId="1A5F3592" w14:textId="2C5A0A59" w:rsidR="00695B69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5196E7F2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254D1AD0" w14:textId="77777777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0A669F" w14:textId="77777777" w:rsidR="00695B69" w:rsidRPr="0021469E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0F9910" w14:textId="77777777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6FB03D" w14:textId="77777777" w:rsidR="00695B69" w:rsidRPr="0021469E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C8DB31" w14:textId="77777777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6155C336" w14:textId="77777777" w:rsidTr="00196993">
        <w:trPr>
          <w:trHeight w:hRule="exact" w:val="403"/>
        </w:trPr>
        <w:tc>
          <w:tcPr>
            <w:tcW w:w="3852" w:type="dxa"/>
          </w:tcPr>
          <w:p w14:paraId="1919E059" w14:textId="2E58817A" w:rsidR="00695B69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แปลงค่า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270" w:type="dxa"/>
          </w:tcPr>
          <w:p w14:paraId="10C083E3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44904EDE" w14:textId="723F65A8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2E6559" w14:textId="77777777" w:rsidR="00695B69" w:rsidRPr="0021469E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F30B34" w14:textId="4EEAC482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(10,974)</w:t>
            </w:r>
          </w:p>
        </w:tc>
        <w:tc>
          <w:tcPr>
            <w:tcW w:w="236" w:type="dxa"/>
          </w:tcPr>
          <w:p w14:paraId="4401BE1B" w14:textId="77777777" w:rsidR="00695B69" w:rsidRPr="0021469E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E6E116" w14:textId="0F37380F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(10,974)</w:t>
            </w:r>
          </w:p>
        </w:tc>
      </w:tr>
      <w:tr w:rsidR="00695B69" w:rsidRPr="008A5A08" w14:paraId="0605D85C" w14:textId="77777777" w:rsidTr="00196993">
        <w:trPr>
          <w:trHeight w:hRule="exact" w:val="403"/>
        </w:trPr>
        <w:tc>
          <w:tcPr>
            <w:tcW w:w="3852" w:type="dxa"/>
          </w:tcPr>
          <w:p w14:paraId="5B11294D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Cs w:val="22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6A42E5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5D46C3C1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72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1,719,825</w:t>
            </w:r>
          </w:p>
        </w:tc>
        <w:tc>
          <w:tcPr>
            <w:tcW w:w="270" w:type="dxa"/>
          </w:tcPr>
          <w:p w14:paraId="187E9AD4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46A1F95F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2,449,491</w:t>
            </w:r>
          </w:p>
        </w:tc>
        <w:tc>
          <w:tcPr>
            <w:tcW w:w="236" w:type="dxa"/>
          </w:tcPr>
          <w:p w14:paraId="2CC2FA5C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59CB85AD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4,169,316</w:t>
            </w:r>
          </w:p>
        </w:tc>
      </w:tr>
      <w:tr w:rsidR="00695B69" w:rsidRPr="008A5A08" w14:paraId="06601F82" w14:textId="77777777" w:rsidTr="00196993">
        <w:trPr>
          <w:trHeight w:hRule="exact" w:val="345"/>
        </w:trPr>
        <w:tc>
          <w:tcPr>
            <w:tcW w:w="3852" w:type="dxa"/>
          </w:tcPr>
          <w:p w14:paraId="2949F98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5F72536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5B48AE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F1F159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D8B5C49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21B8CBF3" w14:textId="77777777" w:rsidTr="00196993">
        <w:trPr>
          <w:trHeight w:hRule="exact" w:val="403"/>
        </w:trPr>
        <w:tc>
          <w:tcPr>
            <w:tcW w:w="3852" w:type="dxa"/>
          </w:tcPr>
          <w:p w14:paraId="30A5808A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40FE74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E9D8D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90C21B5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EE0169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decimal" w:pos="110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B69" w:rsidRPr="008A5A08" w14:paraId="18EC883E" w14:textId="77777777" w:rsidTr="00196993">
        <w:trPr>
          <w:trHeight w:hRule="exact" w:val="403"/>
        </w:trPr>
        <w:tc>
          <w:tcPr>
            <w:tcW w:w="3852" w:type="dxa"/>
          </w:tcPr>
          <w:p w14:paraId="4974E299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5C03A0E1" w14:textId="79F11CA9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1,929,948</w:t>
            </w:r>
          </w:p>
        </w:tc>
        <w:tc>
          <w:tcPr>
            <w:tcW w:w="270" w:type="dxa"/>
          </w:tcPr>
          <w:p w14:paraId="123FC330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FCE0C" w14:textId="72E405CB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2,833,548</w:t>
            </w:r>
          </w:p>
        </w:tc>
        <w:tc>
          <w:tcPr>
            <w:tcW w:w="236" w:type="dxa"/>
          </w:tcPr>
          <w:p w14:paraId="4C007262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30F324" w14:textId="078F8439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4,763,496</w:t>
            </w:r>
          </w:p>
        </w:tc>
      </w:tr>
      <w:tr w:rsidR="00695B69" w:rsidRPr="008A5A08" w14:paraId="22BC18F4" w14:textId="77777777" w:rsidTr="00196993">
        <w:trPr>
          <w:trHeight w:hRule="exact" w:val="403"/>
        </w:trPr>
        <w:tc>
          <w:tcPr>
            <w:tcW w:w="3852" w:type="dxa"/>
          </w:tcPr>
          <w:p w14:paraId="45337609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695B69" w:rsidRPr="008A5A08" w:rsidRDefault="00695B69" w:rsidP="00695B69">
            <w:pPr>
              <w:pStyle w:val="block"/>
              <w:tabs>
                <w:tab w:val="decimal" w:pos="106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65A2779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C89DAA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109F4D" w14:textId="77777777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1A4C9CA4" w14:textId="77777777" w:rsidTr="00196993">
        <w:trPr>
          <w:trHeight w:hRule="exact" w:val="403"/>
        </w:trPr>
        <w:tc>
          <w:tcPr>
            <w:tcW w:w="3852" w:type="dxa"/>
          </w:tcPr>
          <w:p w14:paraId="25160329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การด้อยค่าสะสม</w:t>
            </w:r>
          </w:p>
        </w:tc>
        <w:tc>
          <w:tcPr>
            <w:tcW w:w="270" w:type="dxa"/>
          </w:tcPr>
          <w:p w14:paraId="5884106A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768826" w14:textId="7985780E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(210,123)</w:t>
            </w:r>
          </w:p>
        </w:tc>
        <w:tc>
          <w:tcPr>
            <w:tcW w:w="270" w:type="dxa"/>
          </w:tcPr>
          <w:p w14:paraId="27520B3F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8649E1" w14:textId="1BEE6ABD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(373,083)</w:t>
            </w:r>
          </w:p>
        </w:tc>
        <w:tc>
          <w:tcPr>
            <w:tcW w:w="236" w:type="dxa"/>
          </w:tcPr>
          <w:p w14:paraId="67CCF5FB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595B2" w14:textId="1DE30BDB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(583,206)</w:t>
            </w:r>
          </w:p>
        </w:tc>
      </w:tr>
      <w:tr w:rsidR="00695B69" w:rsidRPr="008A5A08" w14:paraId="27A15006" w14:textId="77777777" w:rsidTr="00196993">
        <w:trPr>
          <w:trHeight w:hRule="exact" w:val="403"/>
        </w:trPr>
        <w:tc>
          <w:tcPr>
            <w:tcW w:w="3852" w:type="dxa"/>
          </w:tcPr>
          <w:p w14:paraId="5265A2A3" w14:textId="5132A359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201D3716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D701BD" w14:textId="77777777" w:rsidR="00695B69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6A72B9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8BFEC7C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E0439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8EAD76" w14:textId="77777777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6824AD59" w14:textId="77777777" w:rsidTr="00196993">
        <w:trPr>
          <w:trHeight w:hRule="exact" w:val="403"/>
        </w:trPr>
        <w:tc>
          <w:tcPr>
            <w:tcW w:w="3852" w:type="dxa"/>
          </w:tcPr>
          <w:p w14:paraId="37C0EF37" w14:textId="0A65798B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270" w:type="dxa"/>
          </w:tcPr>
          <w:p w14:paraId="7FA5EA71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1FEC9C" w14:textId="105B99FE" w:rsidR="00695B69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C4E461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7A308F" w14:textId="0F92EB0C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(10,974)</w:t>
            </w:r>
          </w:p>
        </w:tc>
        <w:tc>
          <w:tcPr>
            <w:tcW w:w="236" w:type="dxa"/>
          </w:tcPr>
          <w:p w14:paraId="58A5B730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8719316" w14:textId="7B2789C3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(10,974)</w:t>
            </w:r>
          </w:p>
        </w:tc>
      </w:tr>
      <w:tr w:rsidR="00695B69" w:rsidRPr="008A5A08" w14:paraId="28AED62A" w14:textId="77777777" w:rsidTr="00196993">
        <w:trPr>
          <w:trHeight w:hRule="exact" w:val="403"/>
        </w:trPr>
        <w:tc>
          <w:tcPr>
            <w:tcW w:w="3852" w:type="dxa"/>
          </w:tcPr>
          <w:p w14:paraId="0822044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6B97C78E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1,719,825</w:t>
            </w:r>
          </w:p>
        </w:tc>
        <w:tc>
          <w:tcPr>
            <w:tcW w:w="270" w:type="dxa"/>
          </w:tcPr>
          <w:p w14:paraId="77D3F982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719CA5EC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2,449,491</w:t>
            </w:r>
          </w:p>
        </w:tc>
        <w:tc>
          <w:tcPr>
            <w:tcW w:w="236" w:type="dxa"/>
          </w:tcPr>
          <w:p w14:paraId="20B21D44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2D233F8B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4,169,316</w:t>
            </w:r>
          </w:p>
        </w:tc>
      </w:tr>
      <w:tr w:rsidR="00695B69" w:rsidRPr="008A5A08" w14:paraId="02F33923" w14:textId="77777777" w:rsidTr="00196993">
        <w:trPr>
          <w:trHeight w:hRule="exact" w:val="403"/>
        </w:trPr>
        <w:tc>
          <w:tcPr>
            <w:tcW w:w="3852" w:type="dxa"/>
          </w:tcPr>
          <w:p w14:paraId="565AE4BF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8E6A19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B5C271A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495949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545C493C" w14:textId="77777777" w:rsidTr="00196993">
        <w:trPr>
          <w:trHeight w:hRule="exact" w:val="403"/>
        </w:trPr>
        <w:tc>
          <w:tcPr>
            <w:tcW w:w="3852" w:type="dxa"/>
          </w:tcPr>
          <w:p w14:paraId="47E3B1AE" w14:textId="0364AEBA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B12FF0A" w14:textId="1131F0A7" w:rsidR="00695B69" w:rsidRPr="008A5A08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1,719,825</w:t>
            </w:r>
          </w:p>
        </w:tc>
        <w:tc>
          <w:tcPr>
            <w:tcW w:w="270" w:type="dxa"/>
          </w:tcPr>
          <w:p w14:paraId="02CF1C3F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7B48CB" w14:textId="7F1715C3" w:rsidR="00695B69" w:rsidRPr="008A5A08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1,389,255</w:t>
            </w:r>
          </w:p>
        </w:tc>
        <w:tc>
          <w:tcPr>
            <w:tcW w:w="236" w:type="dxa"/>
          </w:tcPr>
          <w:p w14:paraId="3AA47E86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969EF0" w14:textId="0AFC4FB9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3,109,080</w:t>
            </w:r>
          </w:p>
        </w:tc>
      </w:tr>
      <w:tr w:rsidR="00695B69" w:rsidRPr="008A5A08" w14:paraId="2835D836" w14:textId="77777777" w:rsidTr="00196993">
        <w:trPr>
          <w:trHeight w:hRule="exact" w:val="403"/>
        </w:trPr>
        <w:tc>
          <w:tcPr>
            <w:tcW w:w="3852" w:type="dxa"/>
          </w:tcPr>
          <w:p w14:paraId="076AB477" w14:textId="7F5F0785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98D0B7" w14:textId="43E9F888" w:rsidR="00695B69" w:rsidRPr="008A5A08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78D026" w14:textId="15536C53" w:rsidR="00695B69" w:rsidRPr="008A5A08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1,060,236</w:t>
            </w:r>
          </w:p>
        </w:tc>
        <w:tc>
          <w:tcPr>
            <w:tcW w:w="236" w:type="dxa"/>
          </w:tcPr>
          <w:p w14:paraId="47D62562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6509CC" w14:textId="01DD456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1,060,236</w:t>
            </w:r>
          </w:p>
        </w:tc>
      </w:tr>
      <w:tr w:rsidR="00695B69" w:rsidRPr="008A5A08" w14:paraId="09AF1711" w14:textId="77777777" w:rsidTr="00196993">
        <w:trPr>
          <w:trHeight w:hRule="exact" w:val="403"/>
        </w:trPr>
        <w:tc>
          <w:tcPr>
            <w:tcW w:w="3852" w:type="dxa"/>
          </w:tcPr>
          <w:p w14:paraId="13FED082" w14:textId="7CFEAD3C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6A1B4AB7" w:rsidR="00695B69" w:rsidRPr="00695B69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5B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1,719,825</w:t>
            </w:r>
          </w:p>
        </w:tc>
        <w:tc>
          <w:tcPr>
            <w:tcW w:w="270" w:type="dxa"/>
          </w:tcPr>
          <w:p w14:paraId="335F161F" w14:textId="77777777" w:rsidR="00695B69" w:rsidRPr="00695B69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6F3044A9" w:rsidR="00695B69" w:rsidRPr="00695B69" w:rsidRDefault="00695B69" w:rsidP="00695B69">
            <w:pPr>
              <w:pStyle w:val="block"/>
              <w:tabs>
                <w:tab w:val="decimal" w:pos="1130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5B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2,449,491</w:t>
            </w:r>
          </w:p>
        </w:tc>
        <w:tc>
          <w:tcPr>
            <w:tcW w:w="236" w:type="dxa"/>
          </w:tcPr>
          <w:p w14:paraId="7A0FB86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605C78CB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4,169,316</w:t>
            </w:r>
          </w:p>
        </w:tc>
      </w:tr>
      <w:tr w:rsidR="00695B69" w:rsidRPr="008A5A08" w14:paraId="535AD297" w14:textId="77777777" w:rsidTr="00196993">
        <w:trPr>
          <w:trHeight w:hRule="exact" w:val="403"/>
        </w:trPr>
        <w:tc>
          <w:tcPr>
            <w:tcW w:w="3852" w:type="dxa"/>
          </w:tcPr>
          <w:p w14:paraId="737259C9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B6FCE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72CE802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CD7B13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5F78CC1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DF7D89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CDFDE2B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00EF489A" w14:textId="77777777" w:rsidTr="00196993">
        <w:trPr>
          <w:trHeight w:hRule="exact" w:val="403"/>
        </w:trPr>
        <w:tc>
          <w:tcPr>
            <w:tcW w:w="3852" w:type="dxa"/>
          </w:tcPr>
          <w:p w14:paraId="019017B5" w14:textId="77777777" w:rsidR="00695B69" w:rsidRPr="008A5A08" w:rsidRDefault="00695B69" w:rsidP="00695B69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A3CB2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28272626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5B69" w:rsidRPr="008A5A08" w14:paraId="28BB873C" w14:textId="77777777" w:rsidTr="00196993">
        <w:trPr>
          <w:trHeight w:hRule="exact" w:val="403"/>
        </w:trPr>
        <w:tc>
          <w:tcPr>
            <w:tcW w:w="3852" w:type="dxa"/>
          </w:tcPr>
          <w:p w14:paraId="76C0EE08" w14:textId="77777777" w:rsidR="00695B69" w:rsidRPr="008A5A08" w:rsidRDefault="00695B69" w:rsidP="00695B69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8A64C" w14:textId="77777777" w:rsidR="00695B69" w:rsidRPr="00503093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90A945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4DBA98FA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8B91A8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275F7D8D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604173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95B69" w:rsidRPr="008A5A08" w14:paraId="5B67990A" w14:textId="77777777" w:rsidTr="00196993">
        <w:trPr>
          <w:trHeight w:hRule="exact" w:val="403"/>
        </w:trPr>
        <w:tc>
          <w:tcPr>
            <w:tcW w:w="3852" w:type="dxa"/>
          </w:tcPr>
          <w:p w14:paraId="3D3FD3F3" w14:textId="77777777" w:rsidR="00695B69" w:rsidRPr="008A5A08" w:rsidRDefault="00695B69" w:rsidP="00695B69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2F23C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7003C348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B69" w:rsidRPr="008A5A08" w14:paraId="10FE634D" w14:textId="77777777" w:rsidTr="00196993">
        <w:trPr>
          <w:trHeight w:hRule="exact" w:val="403"/>
        </w:trPr>
        <w:tc>
          <w:tcPr>
            <w:tcW w:w="3852" w:type="dxa"/>
          </w:tcPr>
          <w:p w14:paraId="30670673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B6F403E" w14:textId="77777777" w:rsidR="00695B69" w:rsidRPr="008A5A08" w:rsidRDefault="00695B69" w:rsidP="00695B69">
            <w:pPr>
              <w:pStyle w:val="block"/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6007BE3" w14:textId="77777777" w:rsidR="00695B69" w:rsidRPr="008A5A08" w:rsidRDefault="00695B69" w:rsidP="00695B69">
            <w:pPr>
              <w:pStyle w:val="block"/>
              <w:spacing w:after="0" w:line="360" w:lineRule="exact"/>
              <w:ind w:left="60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9DACED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AFFC482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2282DA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028D95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4C2A858C" w14:textId="77777777" w:rsidTr="00196993">
        <w:trPr>
          <w:trHeight w:hRule="exact" w:val="403"/>
        </w:trPr>
        <w:tc>
          <w:tcPr>
            <w:tcW w:w="3852" w:type="dxa"/>
          </w:tcPr>
          <w:p w14:paraId="0A343B9C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10DF751A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9C22B9" w14:textId="77777777" w:rsidR="00695B69" w:rsidRPr="00653AA4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3A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2,151,385</w:t>
            </w:r>
          </w:p>
        </w:tc>
        <w:tc>
          <w:tcPr>
            <w:tcW w:w="270" w:type="dxa"/>
          </w:tcPr>
          <w:p w14:paraId="6BED0535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EDBD48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2,041,547</w:t>
            </w:r>
          </w:p>
        </w:tc>
        <w:tc>
          <w:tcPr>
            <w:tcW w:w="236" w:type="dxa"/>
          </w:tcPr>
          <w:p w14:paraId="01837D41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C68D119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4,192,932</w:t>
            </w:r>
          </w:p>
        </w:tc>
      </w:tr>
      <w:tr w:rsidR="00695B69" w:rsidRPr="008A5A08" w14:paraId="5E7430A1" w14:textId="77777777" w:rsidTr="00196993">
        <w:trPr>
          <w:trHeight w:hRule="exact" w:val="403"/>
        </w:trPr>
        <w:tc>
          <w:tcPr>
            <w:tcW w:w="3852" w:type="dxa"/>
          </w:tcPr>
          <w:p w14:paraId="16522C8F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98419E7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E2965A" w14:textId="77777777" w:rsidR="00695B69" w:rsidRPr="00653AA4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AEAF99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933D33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9FA558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496F64F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68822112" w14:textId="77777777" w:rsidTr="00196993">
        <w:trPr>
          <w:trHeight w:hRule="exact" w:val="403"/>
        </w:trPr>
        <w:tc>
          <w:tcPr>
            <w:tcW w:w="3852" w:type="dxa"/>
          </w:tcPr>
          <w:p w14:paraId="2A7A7B1D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การด้อยค่าสะสม</w:t>
            </w:r>
          </w:p>
        </w:tc>
        <w:tc>
          <w:tcPr>
            <w:tcW w:w="270" w:type="dxa"/>
          </w:tcPr>
          <w:p w14:paraId="37D1CD38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BAB457" w14:textId="77777777" w:rsidR="00695B69" w:rsidRPr="00653AA4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3A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(81,389)</w:t>
            </w:r>
          </w:p>
        </w:tc>
        <w:tc>
          <w:tcPr>
            <w:tcW w:w="270" w:type="dxa"/>
          </w:tcPr>
          <w:p w14:paraId="43A51CA9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0495BEF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(243,441)</w:t>
            </w:r>
          </w:p>
        </w:tc>
        <w:tc>
          <w:tcPr>
            <w:tcW w:w="236" w:type="dxa"/>
          </w:tcPr>
          <w:p w14:paraId="09589FD1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7CD0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(324,830)</w:t>
            </w:r>
          </w:p>
        </w:tc>
      </w:tr>
      <w:tr w:rsidR="00695B69" w:rsidRPr="008A5A08" w14:paraId="62EE0404" w14:textId="77777777" w:rsidTr="00196993">
        <w:trPr>
          <w:trHeight w:hRule="exact" w:val="403"/>
        </w:trPr>
        <w:tc>
          <w:tcPr>
            <w:tcW w:w="3852" w:type="dxa"/>
          </w:tcPr>
          <w:p w14:paraId="633B95F7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7FF50A2E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9484AA" w14:textId="77777777" w:rsidR="00695B69" w:rsidRPr="00653AA4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B254A3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665B3D3" w14:textId="77777777" w:rsidR="00695B69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B091D9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D816C3" w14:textId="77777777" w:rsidR="00695B69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B69" w:rsidRPr="008A5A08" w14:paraId="539909E4" w14:textId="77777777" w:rsidTr="00196993">
        <w:trPr>
          <w:trHeight w:hRule="exact" w:val="403"/>
        </w:trPr>
        <w:tc>
          <w:tcPr>
            <w:tcW w:w="3852" w:type="dxa"/>
          </w:tcPr>
          <w:p w14:paraId="601CEABD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270" w:type="dxa"/>
          </w:tcPr>
          <w:p w14:paraId="506633F8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E48CBA" w14:textId="77777777" w:rsidR="00695B69" w:rsidRPr="00653AA4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F7C165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C3030E" w14:textId="77777777" w:rsidR="00695B69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(22,756)</w:t>
            </w:r>
          </w:p>
        </w:tc>
        <w:tc>
          <w:tcPr>
            <w:tcW w:w="236" w:type="dxa"/>
          </w:tcPr>
          <w:p w14:paraId="5458EEE0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D0E974" w14:textId="77777777" w:rsidR="00695B69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(22,756)</w:t>
            </w:r>
          </w:p>
        </w:tc>
      </w:tr>
      <w:tr w:rsidR="00695B69" w:rsidRPr="008A5A08" w14:paraId="3547021E" w14:textId="77777777" w:rsidTr="00196993">
        <w:trPr>
          <w:trHeight w:hRule="exact" w:val="403"/>
        </w:trPr>
        <w:tc>
          <w:tcPr>
            <w:tcW w:w="3852" w:type="dxa"/>
          </w:tcPr>
          <w:p w14:paraId="311D4852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4B6C391F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11D8311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2DE0A04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721BAA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9C07FF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25EBA72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5C78D4D1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2289389C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D749E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7F90DE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43E5425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4D2F6F41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CBF46B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E6C849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342" w:right="72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2,069,996</w:t>
            </w:r>
          </w:p>
        </w:tc>
        <w:tc>
          <w:tcPr>
            <w:tcW w:w="270" w:type="dxa"/>
          </w:tcPr>
          <w:p w14:paraId="64284969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951AD5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1,775,350</w:t>
            </w:r>
          </w:p>
        </w:tc>
        <w:tc>
          <w:tcPr>
            <w:tcW w:w="236" w:type="dxa"/>
          </w:tcPr>
          <w:p w14:paraId="0B33477B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949F4F4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3,845,346</w:t>
            </w:r>
          </w:p>
        </w:tc>
      </w:tr>
      <w:tr w:rsidR="00695B69" w:rsidRPr="008A5A08" w14:paraId="1D0FB265" w14:textId="77777777" w:rsidTr="00196993">
        <w:trPr>
          <w:trHeight w:hRule="exact" w:val="403"/>
        </w:trPr>
        <w:tc>
          <w:tcPr>
            <w:tcW w:w="3852" w:type="dxa"/>
          </w:tcPr>
          <w:p w14:paraId="00290BB3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เพิ่มขึ้นจากการซื้อ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41B27A7D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11EA8B" w14:textId="71758FC4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27,884,021</w:t>
            </w:r>
          </w:p>
        </w:tc>
        <w:tc>
          <w:tcPr>
            <w:tcW w:w="270" w:type="dxa"/>
          </w:tcPr>
          <w:p w14:paraId="055FDC9F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9F78A2" w14:textId="5A2E0289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7,435,574</w:t>
            </w:r>
          </w:p>
        </w:tc>
        <w:tc>
          <w:tcPr>
            <w:tcW w:w="236" w:type="dxa"/>
          </w:tcPr>
          <w:p w14:paraId="05E3B386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6AD8E6" w14:textId="3A8253B3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35,319,595</w:t>
            </w:r>
          </w:p>
        </w:tc>
      </w:tr>
      <w:tr w:rsidR="00695B69" w:rsidRPr="008A5A08" w14:paraId="5DDB7320" w14:textId="77777777" w:rsidTr="00196993">
        <w:trPr>
          <w:trHeight w:hRule="exact" w:val="403"/>
        </w:trPr>
        <w:tc>
          <w:tcPr>
            <w:tcW w:w="3852" w:type="dxa"/>
          </w:tcPr>
          <w:p w14:paraId="7E3B8110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ลดลงจากการขาย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4BD341BE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28DE47A" w14:textId="0B5AA382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(27,542,610)</w:t>
            </w:r>
          </w:p>
        </w:tc>
        <w:tc>
          <w:tcPr>
            <w:tcW w:w="270" w:type="dxa"/>
          </w:tcPr>
          <w:p w14:paraId="1882D69E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702B03" w14:textId="006EDFE2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(6,840,044)</w:t>
            </w:r>
          </w:p>
        </w:tc>
        <w:tc>
          <w:tcPr>
            <w:tcW w:w="236" w:type="dxa"/>
          </w:tcPr>
          <w:p w14:paraId="602F0B19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C9A569" w14:textId="4E5C19FA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(34,382,654)</w:t>
            </w:r>
          </w:p>
        </w:tc>
      </w:tr>
      <w:tr w:rsidR="00695B69" w:rsidRPr="008A5A08" w14:paraId="6871687B" w14:textId="77777777" w:rsidTr="00196993">
        <w:trPr>
          <w:trHeight w:hRule="exact" w:val="403"/>
        </w:trPr>
        <w:tc>
          <w:tcPr>
            <w:tcW w:w="3852" w:type="dxa"/>
          </w:tcPr>
          <w:p w14:paraId="46DC857D" w14:textId="1CE06E30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ลดลงจากการสูญเสียการควบคุมใ</w:t>
            </w:r>
            <w:r w:rsidR="00196993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14F9F7B6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A0B8CA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(80,849)</w:t>
            </w:r>
          </w:p>
        </w:tc>
        <w:tc>
          <w:tcPr>
            <w:tcW w:w="270" w:type="dxa"/>
          </w:tcPr>
          <w:p w14:paraId="34DDF5A6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225BA18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610DED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600374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(80,849)</w:t>
            </w:r>
          </w:p>
        </w:tc>
      </w:tr>
      <w:tr w:rsidR="00695B69" w:rsidRPr="008A5A08" w14:paraId="667C8D78" w14:textId="77777777" w:rsidTr="00196993">
        <w:trPr>
          <w:trHeight w:hRule="exact" w:val="403"/>
        </w:trPr>
        <w:tc>
          <w:tcPr>
            <w:tcW w:w="3852" w:type="dxa"/>
          </w:tcPr>
          <w:p w14:paraId="61C233E3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24D794F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133B07B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(402,099)</w:t>
            </w:r>
          </w:p>
        </w:tc>
        <w:tc>
          <w:tcPr>
            <w:tcW w:w="270" w:type="dxa"/>
          </w:tcPr>
          <w:p w14:paraId="57061DFF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B9AC23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(244,303)</w:t>
            </w:r>
          </w:p>
        </w:tc>
        <w:tc>
          <w:tcPr>
            <w:tcW w:w="236" w:type="dxa"/>
          </w:tcPr>
          <w:p w14:paraId="0E0D6ECB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4601E70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(646,402)</w:t>
            </w:r>
          </w:p>
        </w:tc>
      </w:tr>
      <w:tr w:rsidR="00695B69" w:rsidRPr="008A5A08" w14:paraId="0D73A7DC" w14:textId="77777777" w:rsidTr="00196993">
        <w:trPr>
          <w:trHeight w:hRule="exact" w:val="403"/>
        </w:trPr>
        <w:tc>
          <w:tcPr>
            <w:tcW w:w="3852" w:type="dxa"/>
          </w:tcPr>
          <w:p w14:paraId="534C2C2E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2C47B6A8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06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6370B9E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C59C45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08BDCF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6697A0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D39E7A" w14:textId="77777777" w:rsidR="00695B69" w:rsidRPr="00811307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03760C8B" w14:textId="77777777" w:rsidTr="00196993">
        <w:trPr>
          <w:trHeight w:hRule="exact" w:val="403"/>
        </w:trPr>
        <w:tc>
          <w:tcPr>
            <w:tcW w:w="3852" w:type="dxa"/>
          </w:tcPr>
          <w:p w14:paraId="28FB4803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4B06718F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3F45F4" w14:textId="3B89ED0B" w:rsidR="00695B69" w:rsidRPr="008A5A08" w:rsidRDefault="004D7AFE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74AA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675B20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135,601</w:t>
            </w:r>
          </w:p>
        </w:tc>
        <w:tc>
          <w:tcPr>
            <w:tcW w:w="236" w:type="dxa"/>
          </w:tcPr>
          <w:p w14:paraId="341FAB66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FF3A8D" w14:textId="7CCC4D4D" w:rsidR="00695B69" w:rsidRPr="00811307" w:rsidRDefault="00707D54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135,601</w:t>
            </w:r>
          </w:p>
        </w:tc>
      </w:tr>
      <w:tr w:rsidR="00695B69" w:rsidRPr="008A5A08" w14:paraId="749A9CCA" w14:textId="77777777" w:rsidTr="00196993">
        <w:trPr>
          <w:trHeight w:hRule="exact" w:val="403"/>
        </w:trPr>
        <w:tc>
          <w:tcPr>
            <w:tcW w:w="3852" w:type="dxa"/>
          </w:tcPr>
          <w:p w14:paraId="62CBD163" w14:textId="1EB0C98E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402CB934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0EC9CB7F" w14:textId="687BCD59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90852D" w14:textId="77777777" w:rsidR="00695B69" w:rsidRPr="0021469E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51F879" w14:textId="2859FEC8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B60DCE" w14:textId="77777777" w:rsidR="00695B69" w:rsidRPr="0021469E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3C5521" w14:textId="7A3C8CB0" w:rsidR="00695B69" w:rsidRPr="0021469E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A088D" w:rsidRPr="008A5A08" w14:paraId="5010E31D" w14:textId="77777777" w:rsidTr="00196993">
        <w:trPr>
          <w:trHeight w:hRule="exact" w:val="403"/>
        </w:trPr>
        <w:tc>
          <w:tcPr>
            <w:tcW w:w="3852" w:type="dxa"/>
          </w:tcPr>
          <w:p w14:paraId="5CB59327" w14:textId="722D7ABE" w:rsidR="002A088D" w:rsidRDefault="002A088D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ปรับลดค่าเผื่อ</w:t>
            </w:r>
            <w:r w:rsidR="00707D5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  <w:r w:rsidR="00707D5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DB16AF" w14:textId="77777777" w:rsidR="002A088D" w:rsidRPr="008A5A08" w:rsidRDefault="002A088D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3C021768" w14:textId="3442246A" w:rsidR="002A088D" w:rsidRDefault="00707D54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(21,877)</w:t>
            </w:r>
          </w:p>
        </w:tc>
        <w:tc>
          <w:tcPr>
            <w:tcW w:w="270" w:type="dxa"/>
          </w:tcPr>
          <w:p w14:paraId="3748D6D6" w14:textId="77777777" w:rsidR="002A088D" w:rsidRPr="0021469E" w:rsidRDefault="002A088D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66925C" w14:textId="1F8FFC1A" w:rsidR="002A088D" w:rsidRDefault="00707D54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4,341</w:t>
            </w:r>
          </w:p>
        </w:tc>
        <w:tc>
          <w:tcPr>
            <w:tcW w:w="236" w:type="dxa"/>
          </w:tcPr>
          <w:p w14:paraId="7A0972E3" w14:textId="77777777" w:rsidR="002A088D" w:rsidRPr="0021469E" w:rsidRDefault="002A088D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8979C2" w14:textId="6A4A38EF" w:rsidR="002A088D" w:rsidRDefault="00707D54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(17,536)</w:t>
            </w:r>
          </w:p>
        </w:tc>
      </w:tr>
      <w:tr w:rsidR="00695B69" w:rsidRPr="008A5A08" w14:paraId="3671EBC2" w14:textId="77777777" w:rsidTr="00196993">
        <w:trPr>
          <w:trHeight w:hRule="exact" w:val="403"/>
        </w:trPr>
        <w:tc>
          <w:tcPr>
            <w:tcW w:w="3852" w:type="dxa"/>
          </w:tcPr>
          <w:p w14:paraId="6A7DEE5C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Cs w:val="22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C2E3EB9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29305A" w14:textId="21EA12B4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72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1,906,582</w:t>
            </w:r>
          </w:p>
        </w:tc>
        <w:tc>
          <w:tcPr>
            <w:tcW w:w="270" w:type="dxa"/>
          </w:tcPr>
          <w:p w14:paraId="6830AAF5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B7709" w14:textId="7013B1DB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64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266,519</w:t>
            </w:r>
          </w:p>
        </w:tc>
        <w:tc>
          <w:tcPr>
            <w:tcW w:w="236" w:type="dxa"/>
          </w:tcPr>
          <w:p w14:paraId="6EB25BAC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B73D9A8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4,173,101</w:t>
            </w:r>
          </w:p>
        </w:tc>
      </w:tr>
      <w:tr w:rsidR="00695B69" w:rsidRPr="008A5A08" w14:paraId="5B9F80CF" w14:textId="77777777" w:rsidTr="00196993">
        <w:trPr>
          <w:trHeight w:hRule="exact" w:val="345"/>
        </w:trPr>
        <w:tc>
          <w:tcPr>
            <w:tcW w:w="3852" w:type="dxa"/>
          </w:tcPr>
          <w:p w14:paraId="4B6E3044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D3E82C8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22C29F1" w14:textId="77777777" w:rsidR="00695B69" w:rsidRPr="008A5A08" w:rsidRDefault="00695B69" w:rsidP="00695B69">
            <w:pPr>
              <w:pStyle w:val="block"/>
              <w:tabs>
                <w:tab w:val="left" w:pos="954"/>
                <w:tab w:val="decimal" w:pos="1332"/>
              </w:tabs>
              <w:spacing w:after="0" w:line="360" w:lineRule="exact"/>
              <w:ind w:left="324" w:right="90" w:hanging="6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51E2FC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77DAE9E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A0D1C4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39C3B66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715F1389" w14:textId="77777777" w:rsidTr="00196993">
        <w:trPr>
          <w:trHeight w:hRule="exact" w:val="403"/>
        </w:trPr>
        <w:tc>
          <w:tcPr>
            <w:tcW w:w="3852" w:type="dxa"/>
          </w:tcPr>
          <w:p w14:paraId="111D6D5A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0F8DB9B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0D8ED7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2DBD86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CC9B57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703464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96CDB9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decimal" w:pos="110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B69" w:rsidRPr="008A5A08" w14:paraId="0B9ABC37" w14:textId="77777777" w:rsidTr="00196993">
        <w:trPr>
          <w:trHeight w:hRule="exact" w:val="403"/>
        </w:trPr>
        <w:tc>
          <w:tcPr>
            <w:tcW w:w="3852" w:type="dxa"/>
          </w:tcPr>
          <w:p w14:paraId="677D6D19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51CF3B83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</w:tcPr>
          <w:p w14:paraId="162AEBDB" w14:textId="1D5268A6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2,001,328</w:t>
            </w:r>
          </w:p>
        </w:tc>
        <w:tc>
          <w:tcPr>
            <w:tcW w:w="270" w:type="dxa"/>
          </w:tcPr>
          <w:p w14:paraId="07A6ED2E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9E5AF2A" w14:textId="7AC3977F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2,493,190</w:t>
            </w:r>
          </w:p>
        </w:tc>
        <w:tc>
          <w:tcPr>
            <w:tcW w:w="236" w:type="dxa"/>
          </w:tcPr>
          <w:p w14:paraId="6B7DB399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05FF083" w14:textId="02D7951E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4,494,518</w:t>
            </w:r>
          </w:p>
        </w:tc>
      </w:tr>
      <w:tr w:rsidR="00695B69" w:rsidRPr="008A5A08" w14:paraId="777F572F" w14:textId="77777777" w:rsidTr="00196993">
        <w:trPr>
          <w:trHeight w:hRule="exact" w:val="403"/>
        </w:trPr>
        <w:tc>
          <w:tcPr>
            <w:tcW w:w="3852" w:type="dxa"/>
          </w:tcPr>
          <w:p w14:paraId="4A334FAA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2D8403C0" w14:textId="77777777" w:rsidR="00695B69" w:rsidRPr="008A5A08" w:rsidRDefault="00695B69" w:rsidP="00695B69">
            <w:pPr>
              <w:pStyle w:val="block"/>
              <w:tabs>
                <w:tab w:val="decimal" w:pos="106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C90B22B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0FF829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AFFCE1" w14:textId="77777777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854896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3E7E48" w14:textId="77777777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5B69" w:rsidRPr="008A5A08" w14:paraId="31A849AD" w14:textId="77777777" w:rsidTr="00196993">
        <w:trPr>
          <w:trHeight w:hRule="exact" w:val="403"/>
        </w:trPr>
        <w:tc>
          <w:tcPr>
            <w:tcW w:w="3852" w:type="dxa"/>
          </w:tcPr>
          <w:p w14:paraId="6B40ADC4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การด้อยค่าสะสม</w:t>
            </w:r>
          </w:p>
        </w:tc>
        <w:tc>
          <w:tcPr>
            <w:tcW w:w="270" w:type="dxa"/>
          </w:tcPr>
          <w:p w14:paraId="2B57369C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D6C2A2" w14:textId="68B1E59A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(94,746)</w:t>
            </w:r>
          </w:p>
        </w:tc>
        <w:tc>
          <w:tcPr>
            <w:tcW w:w="270" w:type="dxa"/>
          </w:tcPr>
          <w:p w14:paraId="08F59107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C97AA8" w14:textId="37EB67C9" w:rsidR="00695B69" w:rsidRPr="008A5A08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(226,671)</w:t>
            </w:r>
          </w:p>
        </w:tc>
        <w:tc>
          <w:tcPr>
            <w:tcW w:w="236" w:type="dxa"/>
          </w:tcPr>
          <w:p w14:paraId="7F7352F3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6421EE7" w14:textId="36D57BA4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D64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321,417</w:t>
            </w:r>
            <w:r w:rsidRPr="000D64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95B69" w:rsidRPr="008A5A08" w14:paraId="4D3AD99D" w14:textId="77777777" w:rsidTr="00196993">
        <w:trPr>
          <w:trHeight w:hRule="exact" w:val="403"/>
        </w:trPr>
        <w:tc>
          <w:tcPr>
            <w:tcW w:w="3852" w:type="dxa"/>
          </w:tcPr>
          <w:p w14:paraId="201F4FCF" w14:textId="77777777" w:rsidR="00695B69" w:rsidRPr="008A5A08" w:rsidRDefault="00695B69" w:rsidP="00695B69">
            <w:pPr>
              <w:tabs>
                <w:tab w:val="left" w:pos="180"/>
                <w:tab w:val="left" w:pos="360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C45897E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B8AA0C" w14:textId="7BC28436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1,906,582</w:t>
            </w:r>
          </w:p>
        </w:tc>
        <w:tc>
          <w:tcPr>
            <w:tcW w:w="270" w:type="dxa"/>
          </w:tcPr>
          <w:p w14:paraId="41607131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BE32EAE" w14:textId="6548CF00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2,266,519</w:t>
            </w:r>
          </w:p>
        </w:tc>
        <w:tc>
          <w:tcPr>
            <w:tcW w:w="236" w:type="dxa"/>
          </w:tcPr>
          <w:p w14:paraId="4582A6CC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045B4EE" w14:textId="77777777" w:rsidR="00695B69" w:rsidRPr="000D64CF" w:rsidRDefault="00695B69" w:rsidP="00695B69">
            <w:pPr>
              <w:pStyle w:val="block"/>
              <w:tabs>
                <w:tab w:val="decimal" w:pos="1152"/>
              </w:tabs>
              <w:spacing w:after="0" w:line="360" w:lineRule="exact"/>
              <w:ind w:left="0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64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4,173,101</w:t>
            </w:r>
          </w:p>
        </w:tc>
      </w:tr>
      <w:tr w:rsidR="00695B69" w:rsidRPr="008A5A08" w14:paraId="260934AE" w14:textId="77777777" w:rsidTr="00196993">
        <w:trPr>
          <w:trHeight w:hRule="exact" w:val="403"/>
        </w:trPr>
        <w:tc>
          <w:tcPr>
            <w:tcW w:w="3852" w:type="dxa"/>
          </w:tcPr>
          <w:p w14:paraId="65BB3CFE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FB7C2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D9855C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DE0C3D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28856B4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73095C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F3B03AF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78A41837" w14:textId="77777777" w:rsidTr="00196993">
        <w:trPr>
          <w:trHeight w:hRule="exact" w:val="403"/>
        </w:trPr>
        <w:tc>
          <w:tcPr>
            <w:tcW w:w="3852" w:type="dxa"/>
          </w:tcPr>
          <w:p w14:paraId="32837B31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7919E848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F0F80E" w14:textId="7F3265EE" w:rsidR="00695B69" w:rsidRPr="008A5A08" w:rsidRDefault="00695B69" w:rsidP="00695B69">
            <w:pPr>
              <w:pStyle w:val="block"/>
              <w:tabs>
                <w:tab w:val="decimal" w:pos="1224"/>
              </w:tabs>
              <w:spacing w:after="0" w:line="360" w:lineRule="exact"/>
              <w:ind w:left="0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1,906,582</w:t>
            </w:r>
          </w:p>
        </w:tc>
        <w:tc>
          <w:tcPr>
            <w:tcW w:w="270" w:type="dxa"/>
          </w:tcPr>
          <w:p w14:paraId="4469327D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2C2B390" w14:textId="27A3178C" w:rsidR="00695B69" w:rsidRPr="008A5A08" w:rsidRDefault="00695B69" w:rsidP="00695B69">
            <w:pPr>
              <w:pStyle w:val="block"/>
              <w:tabs>
                <w:tab w:val="decimal" w:pos="1131"/>
              </w:tabs>
              <w:spacing w:after="0" w:line="360" w:lineRule="exact"/>
              <w:ind w:left="0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1,294,178</w:t>
            </w:r>
          </w:p>
        </w:tc>
        <w:tc>
          <w:tcPr>
            <w:tcW w:w="236" w:type="dxa"/>
          </w:tcPr>
          <w:p w14:paraId="526F6019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C66F2F" w14:textId="2FBC0C35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3,200,760</w:t>
            </w:r>
          </w:p>
        </w:tc>
      </w:tr>
      <w:tr w:rsidR="00695B69" w:rsidRPr="008A5A08" w14:paraId="5C714A21" w14:textId="77777777" w:rsidTr="00196993">
        <w:trPr>
          <w:trHeight w:hRule="exact" w:val="403"/>
        </w:trPr>
        <w:tc>
          <w:tcPr>
            <w:tcW w:w="3852" w:type="dxa"/>
          </w:tcPr>
          <w:p w14:paraId="4A41F462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F493DEC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D97D46" w14:textId="266D63E3" w:rsidR="00695B69" w:rsidRPr="008A5A08" w:rsidRDefault="00695B69" w:rsidP="00695B69">
            <w:pPr>
              <w:pStyle w:val="block"/>
              <w:tabs>
                <w:tab w:val="decimal" w:pos="1224"/>
              </w:tabs>
              <w:spacing w:after="0" w:line="360" w:lineRule="exact"/>
              <w:ind w:left="0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A7A78C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D3536A" w14:textId="0303C4D4" w:rsidR="00695B69" w:rsidRPr="008A5A08" w:rsidRDefault="00695B69" w:rsidP="00695B69">
            <w:pPr>
              <w:pStyle w:val="block"/>
              <w:tabs>
                <w:tab w:val="decimal" w:pos="1131"/>
              </w:tabs>
              <w:spacing w:after="0" w:line="360" w:lineRule="exact"/>
              <w:ind w:left="0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972,341</w:t>
            </w:r>
          </w:p>
        </w:tc>
        <w:tc>
          <w:tcPr>
            <w:tcW w:w="236" w:type="dxa"/>
          </w:tcPr>
          <w:p w14:paraId="0D33F422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29821D" w14:textId="77B3FEF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972,341</w:t>
            </w:r>
          </w:p>
        </w:tc>
      </w:tr>
      <w:tr w:rsidR="00695B69" w:rsidRPr="008A5A08" w14:paraId="0DCBD656" w14:textId="77777777" w:rsidTr="00196993">
        <w:trPr>
          <w:trHeight w:hRule="exact" w:val="403"/>
        </w:trPr>
        <w:tc>
          <w:tcPr>
            <w:tcW w:w="3852" w:type="dxa"/>
          </w:tcPr>
          <w:p w14:paraId="0135CBA7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7D27C38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F42CD0" w14:textId="43216906" w:rsidR="00695B69" w:rsidRPr="008A5A08" w:rsidRDefault="00695B69" w:rsidP="00695B69">
            <w:pPr>
              <w:pStyle w:val="block"/>
              <w:tabs>
                <w:tab w:val="decimal" w:pos="1224"/>
              </w:tabs>
              <w:spacing w:after="0" w:line="360" w:lineRule="exact"/>
              <w:ind w:left="0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1,906,582</w:t>
            </w:r>
          </w:p>
        </w:tc>
        <w:tc>
          <w:tcPr>
            <w:tcW w:w="270" w:type="dxa"/>
          </w:tcPr>
          <w:p w14:paraId="2267FCF2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5F95CA" w14:textId="4F5008C7" w:rsidR="00695B69" w:rsidRPr="008A5A08" w:rsidRDefault="00695B69" w:rsidP="00695B69">
            <w:pPr>
              <w:pStyle w:val="block"/>
              <w:tabs>
                <w:tab w:val="decimal" w:pos="1131"/>
              </w:tabs>
              <w:spacing w:after="0" w:line="360" w:lineRule="exact"/>
              <w:ind w:left="0" w:right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2,266,519</w:t>
            </w:r>
          </w:p>
        </w:tc>
        <w:tc>
          <w:tcPr>
            <w:tcW w:w="236" w:type="dxa"/>
          </w:tcPr>
          <w:p w14:paraId="10021541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AF6168C" w14:textId="6AE2191A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64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4,173,101</w:t>
            </w:r>
          </w:p>
        </w:tc>
      </w:tr>
      <w:tr w:rsidR="00695B69" w:rsidRPr="008A5A08" w14:paraId="3428DB64" w14:textId="77777777" w:rsidTr="00196993">
        <w:trPr>
          <w:trHeight w:hRule="exact" w:val="403"/>
        </w:trPr>
        <w:tc>
          <w:tcPr>
            <w:tcW w:w="3852" w:type="dxa"/>
          </w:tcPr>
          <w:p w14:paraId="4A36C476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BC71F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B2CB72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33D6CA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C3DF52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5B21C2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2AE891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5B69" w:rsidRPr="008A5A08" w14:paraId="76C12139" w14:textId="77777777" w:rsidTr="00196993">
        <w:trPr>
          <w:trHeight w:hRule="exact" w:val="403"/>
        </w:trPr>
        <w:tc>
          <w:tcPr>
            <w:tcW w:w="3852" w:type="dxa"/>
          </w:tcPr>
          <w:p w14:paraId="1317C1AB" w14:textId="77777777" w:rsidR="00695B69" w:rsidRPr="008A5A08" w:rsidRDefault="00695B69" w:rsidP="00695B69">
            <w:pPr>
              <w:tabs>
                <w:tab w:val="left" w:pos="180"/>
                <w:tab w:val="left" w:pos="360"/>
                <w:tab w:val="left" w:pos="63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D7578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F4046D9" w14:textId="77777777" w:rsidR="00695B69" w:rsidRPr="008A5A08" w:rsidRDefault="00695B69" w:rsidP="00695B69">
            <w:pPr>
              <w:pStyle w:val="block"/>
              <w:tabs>
                <w:tab w:val="decimal" w:pos="133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EACCE5" w14:textId="77777777" w:rsidR="00695B69" w:rsidRPr="008A5A08" w:rsidRDefault="00695B69" w:rsidP="00695B69">
            <w:pPr>
              <w:pStyle w:val="block"/>
              <w:tabs>
                <w:tab w:val="decimal" w:pos="833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C353C4" w14:textId="77777777" w:rsidR="00695B69" w:rsidRPr="008A5A08" w:rsidRDefault="00695B69" w:rsidP="00695B69">
            <w:pPr>
              <w:pStyle w:val="block"/>
              <w:tabs>
                <w:tab w:val="decimal" w:pos="1422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717998" w14:textId="77777777" w:rsidR="00695B69" w:rsidRPr="008A5A08" w:rsidRDefault="00695B69" w:rsidP="00695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6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1528B92" w14:textId="77777777" w:rsidR="00695B69" w:rsidRPr="008A5A08" w:rsidRDefault="00695B69" w:rsidP="00695B69">
            <w:pPr>
              <w:pStyle w:val="block"/>
              <w:tabs>
                <w:tab w:val="decimal" w:pos="1107"/>
              </w:tabs>
              <w:spacing w:after="0" w:line="360" w:lineRule="exact"/>
              <w:ind w:left="0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7560D92A" w14:textId="77777777" w:rsidR="00782029" w:rsidRDefault="00782029" w:rsidP="008A77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008FB7E2" w14:textId="388F87FD" w:rsidR="007B305A" w:rsidRPr="008A5A08" w:rsidRDefault="007B305A" w:rsidP="008A77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สินทรัพย์</w:t>
      </w:r>
      <w:r w:rsidRPr="004050F5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ชีวภาพ ได้แก่ สุกร</w:t>
      </w:r>
      <w:r w:rsidR="0052434D" w:rsidRPr="004050F5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พันธุ์</w:t>
      </w:r>
      <w:r w:rsidR="0052434D" w:rsidRPr="008A5A08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="0052434D" w:rsidRPr="008A5A08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สุกรขุน</w:t>
      </w:r>
      <w:r w:rsidRPr="008A5A08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 xml:space="preserve"> ไก่</w:t>
      </w:r>
      <w:r w:rsidR="0052434D" w:rsidRPr="008A5A08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พันธุ์ ไก่เนื้อ</w:t>
      </w:r>
      <w:r w:rsidR="003A2380" w:rsidRPr="008A5A08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Pr="008A5A08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เป็นต้น สินทรัพย์ชีวภาพดังกล่าวแสดงด้วยราคา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ทุนหักค่าเสื่อมราคาสะสมและค่าเผื่อการด้อยค่าสะสม (ยกเว้นสุกรขุนแสดงด้วยมูลค่ายุติธรรมหักต้นท</w:t>
      </w:r>
      <w:r w:rsidR="0051701D"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ุนในการ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ขาย</w:t>
      </w:r>
      <w:r w:rsidR="008A7763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8A5A08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ซึ่งมูลค่ายุติธรรมกำหนดโดยใช้ราคาที่อ้างอิงราคาตลาด ณ วันที่ในรายงาน) </w:t>
      </w:r>
      <w:r w:rsidR="00F8563B" w:rsidRPr="008A5A08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เนื่องจาก</w:t>
      </w:r>
      <w:r w:rsidR="00481588" w:rsidRPr="008A5A08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สินทรัพย์ชีวภาพเหล่านี้</w:t>
      </w:r>
      <w:r w:rsidR="00FE43EB" w:rsidRPr="008A5A08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มีวงจรเลี้ยงสั้น</w:t>
      </w:r>
      <w:r w:rsidR="00FE43EB" w:rsidRPr="008A5A08">
        <w:rPr>
          <w:rFonts w:ascii="Angsana New" w:hAnsi="Angsana New" w:cs="Angsana New"/>
          <w:b w:val="0"/>
          <w:i/>
          <w:iCs/>
          <w:sz w:val="30"/>
          <w:szCs w:val="30"/>
          <w:lang w:val="en-US" w:bidi="th-TH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กรณีสินทรัพย์ชีวภาพที่เป็นพันธุ์สัตว์ไม่สามารถหาราคาตลาดหรือมูลค่าเพื่อกำหนดมูลค่ายุติธรรมในสภาพปัจจุบันสำหรับสินทรัพย์ชีวภาพดังกล่าวได้</w:t>
      </w:r>
      <w:r w:rsidR="00FE43EB" w:rsidRPr="008A5A08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เนื่องจากมีความไม่แน่นอนหลายปัจจัย</w:t>
      </w:r>
    </w:p>
    <w:p w14:paraId="248E1A4B" w14:textId="77777777" w:rsidR="007B305A" w:rsidRPr="008A5A08" w:rsidRDefault="007B305A" w:rsidP="007B305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A9363C5" w14:textId="77777777" w:rsidR="005C4778" w:rsidRPr="008A5A08" w:rsidRDefault="007B305A" w:rsidP="007D6E3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ต้นทุนของสินทรัพย์ชีวภาพประกอบด้วยต้นทุนทั้งหมดที่เกิดขึ้นตั้งแต่ได้มาซึ่งสินทรัพ</w:t>
      </w:r>
      <w:r w:rsidR="00C0138C"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ย์ชีวภาพและในช่วงการเจริญเติบโต เช่น 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ต้นทุนลูก</w:t>
      </w:r>
      <w:r w:rsidR="00C0138C"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สัตว์ 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ค่าอาหา</w:t>
      </w:r>
      <w:r w:rsidR="00C0138C"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รสัตว์ และต้นทุนการเลี้ยงอื่น 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เป็นต้น</w:t>
      </w:r>
    </w:p>
    <w:p w14:paraId="03676E93" w14:textId="77777777" w:rsidR="007B305A" w:rsidRPr="008A5A08" w:rsidRDefault="007B305A" w:rsidP="007B305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3209ABC9" w14:textId="77777777" w:rsidR="007B305A" w:rsidRPr="008A5A08" w:rsidRDefault="007B305A" w:rsidP="005C4778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</w:rPr>
      </w:pPr>
      <w:r w:rsidRPr="008A5A08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Pr="008A5A08">
        <w:rPr>
          <w:rFonts w:ascii="Angsana New" w:eastAsia="Cordia New" w:hAnsi="Angsana New" w:cs="Angsana New"/>
          <w:lang w:val="en-US"/>
        </w:rPr>
        <w:t xml:space="preserve">31 </w:t>
      </w:r>
      <w:r w:rsidRPr="008A5A08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E91A05">
        <w:rPr>
          <w:rFonts w:ascii="Angsana New" w:eastAsia="Cordia New" w:hAnsi="Angsana New" w:cs="Angsana New"/>
          <w:lang w:val="en-US"/>
        </w:rPr>
        <w:t xml:space="preserve">2562 </w:t>
      </w:r>
      <w:r w:rsidR="00E91A05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E91A05">
        <w:rPr>
          <w:rFonts w:ascii="Angsana New" w:eastAsia="Cordia New" w:hAnsi="Angsana New" w:cs="Angsana New"/>
          <w:lang w:val="en-US"/>
        </w:rPr>
        <w:t>2561</w:t>
      </w:r>
      <w:r w:rsidR="00791837" w:rsidRPr="008A5A08">
        <w:rPr>
          <w:rFonts w:ascii="Angsana New" w:eastAsia="Cordia New" w:hAnsi="Angsana New" w:cs="Angsana New"/>
          <w:lang w:val="en-US"/>
        </w:rPr>
        <w:t xml:space="preserve"> </w:t>
      </w:r>
      <w:r w:rsidRPr="008A5A08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8A5A08" w:rsidRDefault="00B94BA5" w:rsidP="007B305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24"/>
          <w:szCs w:val="24"/>
          <w:cs/>
        </w:rPr>
      </w:pPr>
    </w:p>
    <w:tbl>
      <w:tblPr>
        <w:tblW w:w="922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879"/>
        <w:gridCol w:w="236"/>
        <w:gridCol w:w="1472"/>
        <w:gridCol w:w="236"/>
        <w:gridCol w:w="1402"/>
      </w:tblGrid>
      <w:tr w:rsidR="00B94BA5" w:rsidRPr="008A5A08" w14:paraId="6CFE2BAA" w14:textId="77777777" w:rsidTr="006239A7">
        <w:trPr>
          <w:trHeight w:hRule="exact" w:val="317"/>
        </w:trPr>
        <w:tc>
          <w:tcPr>
            <w:tcW w:w="3186" w:type="pct"/>
          </w:tcPr>
          <w:p w14:paraId="593169F8" w14:textId="77777777" w:rsidR="00B94BA5" w:rsidRPr="008A5A08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7BB2A35" w14:textId="77777777" w:rsidR="00B94BA5" w:rsidRPr="008A5A08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6" w:type="pct"/>
            <w:gridSpan w:val="3"/>
          </w:tcPr>
          <w:p w14:paraId="424F084C" w14:textId="77777777" w:rsidR="00B94BA5" w:rsidRPr="008A5A08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8A5A08" w14:paraId="47BEFEC2" w14:textId="77777777" w:rsidTr="006239A7">
        <w:trPr>
          <w:trHeight w:hRule="exact" w:val="317"/>
        </w:trPr>
        <w:tc>
          <w:tcPr>
            <w:tcW w:w="3186" w:type="pct"/>
            <w:vAlign w:val="bottom"/>
          </w:tcPr>
          <w:p w14:paraId="6DDE13B6" w14:textId="77777777" w:rsidR="00B94BA5" w:rsidRPr="008A5A08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BA7302A" w14:textId="77777777" w:rsidR="00B94BA5" w:rsidRPr="008A5A08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pct"/>
          </w:tcPr>
          <w:p w14:paraId="57EFAF9F" w14:textId="77777777" w:rsidR="00B94BA5" w:rsidRPr="008A5A08" w:rsidRDefault="00615D7C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2131440D" w14:textId="77777777" w:rsidR="00B94BA5" w:rsidRPr="008A5A08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7A0C5FAA" w14:textId="77777777" w:rsidR="00B94BA5" w:rsidRPr="008A5A08" w:rsidRDefault="00615D7C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94BA5" w:rsidRPr="008A5A08" w14:paraId="57284E97" w14:textId="77777777" w:rsidTr="006239A7">
        <w:trPr>
          <w:trHeight w:hRule="exact" w:val="317"/>
        </w:trPr>
        <w:tc>
          <w:tcPr>
            <w:tcW w:w="3186" w:type="pct"/>
            <w:vAlign w:val="bottom"/>
          </w:tcPr>
          <w:p w14:paraId="05403804" w14:textId="77777777" w:rsidR="00B94BA5" w:rsidRPr="008A5A08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BB19546" w14:textId="77777777" w:rsidR="00B94BA5" w:rsidRPr="008A5A08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6" w:type="pct"/>
            <w:gridSpan w:val="3"/>
          </w:tcPr>
          <w:p w14:paraId="36B84B2A" w14:textId="77777777" w:rsidR="00B94BA5" w:rsidRPr="008A5A08" w:rsidRDefault="00E7786D" w:rsidP="003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E43EB"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15D7C" w:rsidRPr="008A5A08" w14:paraId="70D2B25C" w14:textId="77777777" w:rsidTr="00791837">
        <w:trPr>
          <w:trHeight w:hRule="exact" w:val="374"/>
        </w:trPr>
        <w:tc>
          <w:tcPr>
            <w:tcW w:w="3186" w:type="pct"/>
          </w:tcPr>
          <w:p w14:paraId="405BE9DF" w14:textId="77777777" w:rsidR="00615D7C" w:rsidRPr="008A5A08" w:rsidRDefault="00615D7C" w:rsidP="00615D7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8" w:type="pct"/>
          </w:tcPr>
          <w:p w14:paraId="2127E2E2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pct"/>
          </w:tcPr>
          <w:p w14:paraId="1237CDE6" w14:textId="06E9DA39" w:rsidR="00615D7C" w:rsidRPr="008A5A08" w:rsidRDefault="00CA7209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14,773</w:t>
            </w:r>
          </w:p>
        </w:tc>
        <w:tc>
          <w:tcPr>
            <w:tcW w:w="128" w:type="pct"/>
          </w:tcPr>
          <w:p w14:paraId="01E2A336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6E9BFA00" w14:textId="49209644" w:rsidR="00615D7C" w:rsidRPr="008A5A08" w:rsidRDefault="00615D7C" w:rsidP="00013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84F56">
              <w:rPr>
                <w:rFonts w:ascii="Angsana New" w:hAnsi="Angsana New" w:cs="Angsana New"/>
                <w:sz w:val="30"/>
                <w:szCs w:val="30"/>
              </w:rPr>
              <w:t>9,012</w:t>
            </w:r>
          </w:p>
        </w:tc>
      </w:tr>
      <w:tr w:rsidR="00615D7C" w:rsidRPr="008A5A08" w14:paraId="6C6E243B" w14:textId="77777777" w:rsidTr="00791837">
        <w:trPr>
          <w:trHeight w:hRule="exact" w:val="374"/>
        </w:trPr>
        <w:tc>
          <w:tcPr>
            <w:tcW w:w="3186" w:type="pct"/>
          </w:tcPr>
          <w:p w14:paraId="5E11549A" w14:textId="77777777" w:rsidR="00615D7C" w:rsidRPr="008A5A08" w:rsidRDefault="00615D7C" w:rsidP="00615D7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8" w:type="pct"/>
          </w:tcPr>
          <w:p w14:paraId="59E78869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226916A3" w14:textId="08A08B46" w:rsidR="00615D7C" w:rsidRPr="008A5A08" w:rsidRDefault="00135566" w:rsidP="00615D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28" w:type="pct"/>
          </w:tcPr>
          <w:p w14:paraId="349633AC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14919C4" w14:textId="70810EE6" w:rsidR="00615D7C" w:rsidRPr="008A5A08" w:rsidRDefault="00615D7C" w:rsidP="00615D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84F56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15D7C" w:rsidRPr="008A5A08" w14:paraId="673F4FF5" w14:textId="77777777" w:rsidTr="00791837">
        <w:trPr>
          <w:trHeight w:hRule="exact" w:val="374"/>
        </w:trPr>
        <w:tc>
          <w:tcPr>
            <w:tcW w:w="3186" w:type="pct"/>
          </w:tcPr>
          <w:p w14:paraId="5870D5D5" w14:textId="77777777" w:rsidR="00615D7C" w:rsidRPr="008A5A08" w:rsidRDefault="00615D7C" w:rsidP="00615D7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14:paraId="7BC82F0E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08876763" w:rsidR="00615D7C" w:rsidRPr="008A5A08" w:rsidRDefault="00CA7209" w:rsidP="00615D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15,316</w:t>
            </w:r>
          </w:p>
        </w:tc>
        <w:tc>
          <w:tcPr>
            <w:tcW w:w="128" w:type="pct"/>
          </w:tcPr>
          <w:p w14:paraId="3A6EB5F1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143019AA" w:rsidR="00615D7C" w:rsidRPr="008A5A08" w:rsidRDefault="00615D7C" w:rsidP="00615D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</w:t>
            </w:r>
            <w:r w:rsidR="00084F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</w:tr>
    </w:tbl>
    <w:p w14:paraId="02EB4DD0" w14:textId="77777777" w:rsidR="006239A7" w:rsidRPr="008A5A08" w:rsidRDefault="006239A7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814D5F1" w14:textId="77777777" w:rsidR="005C4778" w:rsidRPr="008A5A08" w:rsidRDefault="007B305A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8A5A08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2604CED" w14:textId="77777777" w:rsidR="007B305A" w:rsidRPr="008A5A08" w:rsidRDefault="00BF4C7B" w:rsidP="007B305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7B305A" w:rsidRPr="008A5A08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="007B305A"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8A5A08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6B4F66A" w14:textId="77777777" w:rsidR="007B305A" w:rsidRPr="008A5A08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8A5A0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8A5A08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8A5A08" w14:paraId="71433729" w14:textId="77777777" w:rsidTr="005D5D95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8A5A08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8A5A08" w:rsidRDefault="007B305A" w:rsidP="00C243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8A5A08" w:rsidRDefault="007B305A" w:rsidP="00C243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8A5A08" w14:paraId="37C9F082" w14:textId="77777777" w:rsidTr="005D5D95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8A5A08" w:rsidRDefault="007B305A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8A5A08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8A5A08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8A5A08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8A5A08" w14:paraId="316FD0BB" w14:textId="77777777" w:rsidTr="00E915F9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8A5A08" w:rsidRDefault="007B305A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77777777" w:rsidR="007B305A" w:rsidRPr="008A5A08" w:rsidRDefault="007B305A" w:rsidP="00C243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77777777" w:rsidR="007B305A" w:rsidRPr="008A5A08" w:rsidRDefault="007B305A" w:rsidP="00C2438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77777777" w:rsidR="007B305A" w:rsidRPr="008A5A08" w:rsidRDefault="007B305A" w:rsidP="00C243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8A5A08" w:rsidRDefault="007B305A" w:rsidP="00C243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8A5A08" w14:paraId="0AE3E8C8" w14:textId="77777777" w:rsidTr="00E915F9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8A5A08" w:rsidRDefault="000F4A75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8A5A08" w:rsidRDefault="000F4A75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8A5A08" w:rsidRDefault="000F4A75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8A5A08" w:rsidRDefault="000F4A75" w:rsidP="00C243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8A5A08" w:rsidRDefault="000F4A75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8A5A08" w:rsidRDefault="000F4A75" w:rsidP="00C243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8A5A08" w:rsidRDefault="000F4A75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8A5A08" w:rsidRDefault="000F4A75" w:rsidP="00C243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8A5A08" w14:paraId="5733E750" w14:textId="77777777" w:rsidTr="005D5D95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77777777" w:rsidR="007B305A" w:rsidRPr="008A5A08" w:rsidRDefault="007B305A" w:rsidP="00C2438E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1837"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15D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1" w:type="dxa"/>
          </w:tcPr>
          <w:p w14:paraId="399AE843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8A5A08" w:rsidRDefault="007B305A" w:rsidP="00C243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8A5A08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8A5A08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8A5A08" w14:paraId="23CBA0F1" w14:textId="77777777" w:rsidTr="005D5D95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8A5A08" w:rsidRDefault="001876F8" w:rsidP="001876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77777777" w:rsidR="001876F8" w:rsidRPr="008A5A08" w:rsidRDefault="001876F8" w:rsidP="001876F8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D9FA5F" w14:textId="77777777" w:rsidR="001876F8" w:rsidRPr="008A5A08" w:rsidRDefault="001876F8" w:rsidP="001876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77777777" w:rsidR="001876F8" w:rsidRPr="008A5A08" w:rsidRDefault="001876F8" w:rsidP="001876F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685C1" w14:textId="77777777" w:rsidR="001876F8" w:rsidRPr="008A5A08" w:rsidRDefault="001876F8" w:rsidP="001876F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77777777" w:rsidR="001876F8" w:rsidRPr="008A5A08" w:rsidRDefault="001876F8" w:rsidP="001876F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ACD3B" w14:textId="77777777" w:rsidR="001876F8" w:rsidRPr="008A5A08" w:rsidRDefault="001876F8" w:rsidP="001876F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77777777" w:rsidR="001876F8" w:rsidRPr="008A5A08" w:rsidRDefault="001876F8" w:rsidP="001876F8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E60E75" w14:textId="77777777" w:rsidR="001876F8" w:rsidRPr="008A5A08" w:rsidRDefault="001876F8" w:rsidP="001876F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77777777" w:rsidR="001876F8" w:rsidRPr="008A5A08" w:rsidRDefault="001876F8" w:rsidP="001876F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D1F" w:rsidRPr="008A5A08" w14:paraId="37CCBDC3" w14:textId="77777777" w:rsidTr="005D5D95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E92D1F" w:rsidRPr="008A5A08" w:rsidRDefault="00E92D1F" w:rsidP="00E92D1F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48F42A96" w:rsidR="00E92D1F" w:rsidRPr="008A5A08" w:rsidRDefault="00F4647A" w:rsidP="00E92D1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279,966</w:t>
            </w:r>
          </w:p>
        </w:tc>
        <w:tc>
          <w:tcPr>
            <w:tcW w:w="182" w:type="dxa"/>
          </w:tcPr>
          <w:p w14:paraId="48F7A605" w14:textId="77777777" w:rsidR="00E92D1F" w:rsidRPr="008A5A08" w:rsidRDefault="00E92D1F" w:rsidP="00E92D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62058B4A" w:rsidR="00E92D1F" w:rsidRPr="008A5A08" w:rsidRDefault="00783FD2" w:rsidP="00E92D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6A657" w14:textId="77777777" w:rsidR="00E92D1F" w:rsidRPr="008A5A08" w:rsidRDefault="00E92D1F" w:rsidP="00E92D1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71E3CA40" w:rsidR="00E92D1F" w:rsidRPr="008A5A08" w:rsidRDefault="00F4647A" w:rsidP="00E92D1F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279,966</w:t>
            </w:r>
          </w:p>
        </w:tc>
        <w:tc>
          <w:tcPr>
            <w:tcW w:w="180" w:type="dxa"/>
          </w:tcPr>
          <w:p w14:paraId="4EAD273A" w14:textId="77777777" w:rsidR="00E92D1F" w:rsidRPr="008A5A08" w:rsidRDefault="00E92D1F" w:rsidP="00E92D1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09BD763F" w:rsidR="00E92D1F" w:rsidRPr="00135566" w:rsidRDefault="00783FD2" w:rsidP="00E92D1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BB5E0DD" w14:textId="77777777" w:rsidR="00E92D1F" w:rsidRPr="008A5A08" w:rsidRDefault="00E92D1F" w:rsidP="00E92D1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48619107" w:rsidR="00E92D1F" w:rsidRPr="008A5A08" w:rsidRDefault="00783FD2" w:rsidP="00E92D1F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279,966</w:t>
            </w:r>
          </w:p>
        </w:tc>
      </w:tr>
    </w:tbl>
    <w:p w14:paraId="4498A619" w14:textId="77777777" w:rsidR="007B305A" w:rsidRPr="008A5A08" w:rsidRDefault="007B305A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15D7C" w:rsidRPr="008A5A08" w14:paraId="0D798221" w14:textId="77777777" w:rsidTr="004C749B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77777777" w:rsidR="00615D7C" w:rsidRPr="008A5A08" w:rsidRDefault="00615D7C" w:rsidP="00615D7C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1" w:type="dxa"/>
          </w:tcPr>
          <w:p w14:paraId="51EA3DFB" w14:textId="77777777" w:rsidR="00615D7C" w:rsidRPr="008A5A08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615D7C" w:rsidRPr="008A5A08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615D7C" w:rsidRPr="008A5A08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615D7C" w:rsidRPr="008A5A08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615D7C" w:rsidRPr="008A5A08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15D7C" w:rsidRPr="008A5A08" w14:paraId="5357744F" w14:textId="77777777" w:rsidTr="004C749B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77777777" w:rsidR="00615D7C" w:rsidRPr="008A5A08" w:rsidRDefault="00615D7C" w:rsidP="00615D7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615D7C" w:rsidRPr="008A5A08" w:rsidRDefault="00615D7C" w:rsidP="00615D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615D7C" w:rsidRPr="008A5A08" w:rsidRDefault="00615D7C" w:rsidP="00615D7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D7C" w:rsidRPr="008A5A08" w14:paraId="15A9764D" w14:textId="77777777" w:rsidTr="004C749B">
        <w:trPr>
          <w:cantSplit/>
          <w:trHeight w:hRule="exact" w:val="374"/>
        </w:trPr>
        <w:tc>
          <w:tcPr>
            <w:tcW w:w="3327" w:type="dxa"/>
          </w:tcPr>
          <w:p w14:paraId="5D15D2D0" w14:textId="77777777" w:rsidR="00615D7C" w:rsidRPr="008A5A08" w:rsidRDefault="00615D7C" w:rsidP="00615D7C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428,322</w:t>
            </w:r>
          </w:p>
        </w:tc>
        <w:tc>
          <w:tcPr>
            <w:tcW w:w="182" w:type="dxa"/>
          </w:tcPr>
          <w:p w14:paraId="6684CBBD" w14:textId="77777777" w:rsidR="00615D7C" w:rsidRPr="008A5A08" w:rsidRDefault="00615D7C" w:rsidP="00615D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615D7C" w:rsidRPr="008A5A08" w:rsidRDefault="00615D7C" w:rsidP="00615D7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428,322</w:t>
            </w:r>
          </w:p>
        </w:tc>
        <w:tc>
          <w:tcPr>
            <w:tcW w:w="180" w:type="dxa"/>
          </w:tcPr>
          <w:p w14:paraId="5479A62B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DBB39DD" w14:textId="77777777" w:rsidR="00615D7C" w:rsidRPr="008A5A08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428,322</w:t>
            </w:r>
          </w:p>
        </w:tc>
      </w:tr>
    </w:tbl>
    <w:p w14:paraId="212C1B00" w14:textId="77777777" w:rsidR="007D6E3E" w:rsidRPr="008A5A08" w:rsidRDefault="007D6E3E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4149D3A" w14:textId="77777777" w:rsidR="007B305A" w:rsidRPr="008A5A08" w:rsidRDefault="007B305A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Pr="008A5A08">
        <w:rPr>
          <w:rFonts w:ascii="Angsana New" w:hAnsi="Angsana New" w:cs="Angsana New"/>
          <w:sz w:val="30"/>
          <w:szCs w:val="30"/>
        </w:rPr>
        <w:t xml:space="preserve">2 </w:t>
      </w:r>
      <w:r w:rsidRPr="008A5A08">
        <w:rPr>
          <w:rFonts w:ascii="Angsana New" w:hAnsi="Angsana New" w:cs="Angsana New"/>
          <w:sz w:val="30"/>
          <w:szCs w:val="30"/>
          <w:cs/>
        </w:rPr>
        <w:t>คือวิธีเปรียบเทียบข้อมูลตลาด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15E085D3" w14:textId="77777777" w:rsidR="007D6E3E" w:rsidRPr="008A5A08" w:rsidRDefault="007D6E3E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7ABBA1" w14:textId="77777777" w:rsidR="00396FE7" w:rsidRPr="008A5A08" w:rsidRDefault="000973CF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396FE7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8A5A08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6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76"/>
        <w:gridCol w:w="1297"/>
        <w:gridCol w:w="1073"/>
        <w:gridCol w:w="240"/>
        <w:gridCol w:w="1030"/>
        <w:gridCol w:w="237"/>
        <w:gridCol w:w="1083"/>
        <w:gridCol w:w="269"/>
        <w:gridCol w:w="1060"/>
      </w:tblGrid>
      <w:tr w:rsidR="009D0F98" w:rsidRPr="008A5A08" w14:paraId="6BDC9FF7" w14:textId="77777777" w:rsidTr="0026541B">
        <w:trPr>
          <w:trHeight w:hRule="exact" w:val="403"/>
          <w:tblHeader/>
        </w:trPr>
        <w:tc>
          <w:tcPr>
            <w:tcW w:w="1678" w:type="pct"/>
          </w:tcPr>
          <w:p w14:paraId="201E4108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43B1A58D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1128DD4E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7BEACF6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pct"/>
            <w:gridSpan w:val="3"/>
          </w:tcPr>
          <w:p w14:paraId="18FE38FA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0F98" w:rsidRPr="008A5A08" w14:paraId="6F0A5A09" w14:textId="77777777" w:rsidTr="0026541B">
        <w:trPr>
          <w:trHeight w:hRule="exact" w:val="403"/>
          <w:tblHeader/>
        </w:trPr>
        <w:tc>
          <w:tcPr>
            <w:tcW w:w="1678" w:type="pct"/>
            <w:vAlign w:val="bottom"/>
          </w:tcPr>
          <w:p w14:paraId="09F1BC12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9C8C367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5FCF71F" w14:textId="77777777" w:rsidR="009D0F98" w:rsidRPr="008A5A08" w:rsidRDefault="00615D7C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  <w:vAlign w:val="bottom"/>
          </w:tcPr>
          <w:p w14:paraId="14A13CA7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8A084B9" w14:textId="77777777" w:rsidR="009D0F98" w:rsidRPr="008A5A08" w:rsidRDefault="00615D7C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  <w:vAlign w:val="bottom"/>
          </w:tcPr>
          <w:p w14:paraId="11106D93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E485501" w14:textId="77777777" w:rsidR="009D0F98" w:rsidRPr="008A5A08" w:rsidRDefault="00615D7C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vAlign w:val="bottom"/>
          </w:tcPr>
          <w:p w14:paraId="77F1CE78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28AB9E6" w14:textId="77777777" w:rsidR="009D0F98" w:rsidRPr="008A5A08" w:rsidRDefault="00615D7C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D0F98" w:rsidRPr="008A5A08" w14:paraId="03BC535E" w14:textId="77777777" w:rsidTr="0026541B">
        <w:trPr>
          <w:trHeight w:hRule="exact" w:val="403"/>
          <w:tblHeader/>
        </w:trPr>
        <w:tc>
          <w:tcPr>
            <w:tcW w:w="1678" w:type="pct"/>
            <w:vAlign w:val="bottom"/>
          </w:tcPr>
          <w:p w14:paraId="7B2CEEE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5D6C40E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pct"/>
            <w:gridSpan w:val="7"/>
            <w:vAlign w:val="bottom"/>
          </w:tcPr>
          <w:p w14:paraId="1B2C0B5B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F98" w:rsidRPr="008A5A08" w14:paraId="6A3924BE" w14:textId="77777777" w:rsidTr="0026541B">
        <w:trPr>
          <w:trHeight w:hRule="exact" w:val="403"/>
        </w:trPr>
        <w:tc>
          <w:tcPr>
            <w:tcW w:w="1678" w:type="pct"/>
            <w:vAlign w:val="bottom"/>
          </w:tcPr>
          <w:p w14:paraId="6AD6DE31" w14:textId="77777777" w:rsidR="009D0F98" w:rsidRPr="008A5A08" w:rsidRDefault="009D0F98" w:rsidP="00A33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5" w:type="pct"/>
            <w:vAlign w:val="bottom"/>
          </w:tcPr>
          <w:p w14:paraId="5016DB9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7F3D96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0E7DCD9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A102C8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3989EE2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B81ED5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27AEBA9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0AF9022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D7C" w:rsidRPr="008A5A08" w14:paraId="76CC75AC" w14:textId="77777777" w:rsidTr="0026541B">
        <w:trPr>
          <w:trHeight w:hRule="exact" w:val="403"/>
        </w:trPr>
        <w:tc>
          <w:tcPr>
            <w:tcW w:w="1678" w:type="pct"/>
            <w:vAlign w:val="bottom"/>
          </w:tcPr>
          <w:p w14:paraId="2D43764D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685" w:type="pct"/>
            <w:vAlign w:val="bottom"/>
          </w:tcPr>
          <w:p w14:paraId="101E2EC8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0F57B15" w14:textId="2AFEE68C" w:rsidR="00615D7C" w:rsidRPr="008A5A08" w:rsidRDefault="00887585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218,730</w:t>
            </w:r>
          </w:p>
        </w:tc>
        <w:tc>
          <w:tcPr>
            <w:tcW w:w="127" w:type="pct"/>
            <w:vAlign w:val="bottom"/>
          </w:tcPr>
          <w:p w14:paraId="147FB8F6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2E7713D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325,647</w:t>
            </w:r>
          </w:p>
        </w:tc>
        <w:tc>
          <w:tcPr>
            <w:tcW w:w="125" w:type="pct"/>
            <w:vAlign w:val="bottom"/>
          </w:tcPr>
          <w:p w14:paraId="03EFE9A9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5E3AA3A" w14:textId="1C05992A" w:rsidR="00615D7C" w:rsidRPr="00F76B9B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2A063586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B4024B1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5D7C" w:rsidRPr="008A5A08" w14:paraId="2BCBD3FE" w14:textId="77777777" w:rsidTr="0026541B">
        <w:trPr>
          <w:trHeight w:hRule="exact" w:val="403"/>
        </w:trPr>
        <w:tc>
          <w:tcPr>
            <w:tcW w:w="1678" w:type="pct"/>
            <w:vAlign w:val="bottom"/>
          </w:tcPr>
          <w:p w14:paraId="1CCB4810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5" w:type="pct"/>
            <w:vAlign w:val="bottom"/>
          </w:tcPr>
          <w:p w14:paraId="3D985BF7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588A25D2" w:rsidR="00615D7C" w:rsidRPr="008A5A08" w:rsidRDefault="00887585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218,730</w:t>
            </w:r>
          </w:p>
        </w:tc>
        <w:tc>
          <w:tcPr>
            <w:tcW w:w="127" w:type="pct"/>
            <w:vAlign w:val="bottom"/>
          </w:tcPr>
          <w:p w14:paraId="1CB4B30E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325,647</w:t>
            </w:r>
          </w:p>
        </w:tc>
        <w:tc>
          <w:tcPr>
            <w:tcW w:w="125" w:type="pct"/>
            <w:vAlign w:val="bottom"/>
          </w:tcPr>
          <w:p w14:paraId="21D1E17A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1DD193E3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10ABF75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15D7C" w:rsidRPr="008A5A08" w14:paraId="4E339800" w14:textId="77777777" w:rsidTr="0026541B">
        <w:trPr>
          <w:trHeight w:hRule="exact" w:val="403"/>
        </w:trPr>
        <w:tc>
          <w:tcPr>
            <w:tcW w:w="1678" w:type="pct"/>
            <w:vAlign w:val="bottom"/>
          </w:tcPr>
          <w:p w14:paraId="45907F0E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vAlign w:val="bottom"/>
          </w:tcPr>
          <w:p w14:paraId="53671660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4D235FF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F6E384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4272B272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5349C8D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0E669E99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1DF111A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59FCACB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D7C" w:rsidRPr="008A5A08" w14:paraId="593E1815" w14:textId="77777777" w:rsidTr="0026541B">
        <w:trPr>
          <w:trHeight w:hRule="exact" w:val="389"/>
        </w:trPr>
        <w:tc>
          <w:tcPr>
            <w:tcW w:w="1678" w:type="pct"/>
            <w:vAlign w:val="bottom"/>
          </w:tcPr>
          <w:p w14:paraId="2C5B1211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5" w:type="pct"/>
            <w:vAlign w:val="bottom"/>
          </w:tcPr>
          <w:p w14:paraId="3CD0D664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2BD875B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BFE7D69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D1DE655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F1A25C4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927B6B5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39903D0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0341609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D7C" w:rsidRPr="008A5A08" w14:paraId="0767C325" w14:textId="77777777" w:rsidTr="0026541B">
        <w:trPr>
          <w:trHeight w:hRule="exact" w:val="389"/>
        </w:trPr>
        <w:tc>
          <w:tcPr>
            <w:tcW w:w="1678" w:type="pct"/>
            <w:vAlign w:val="bottom"/>
          </w:tcPr>
          <w:p w14:paraId="3E2EBC0A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685" w:type="pct"/>
            <w:vAlign w:val="bottom"/>
          </w:tcPr>
          <w:p w14:paraId="21F0A061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7456D6D" w14:textId="69D842D9" w:rsidR="00615D7C" w:rsidRPr="008A5A08" w:rsidRDefault="00887585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364,058</w:t>
            </w:r>
          </w:p>
        </w:tc>
        <w:tc>
          <w:tcPr>
            <w:tcW w:w="127" w:type="pct"/>
            <w:vAlign w:val="bottom"/>
          </w:tcPr>
          <w:p w14:paraId="2D83AD50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F9CB12D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329,299</w:t>
            </w:r>
          </w:p>
        </w:tc>
        <w:tc>
          <w:tcPr>
            <w:tcW w:w="125" w:type="pct"/>
            <w:vAlign w:val="bottom"/>
          </w:tcPr>
          <w:p w14:paraId="2945E065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8BE3C62" w14:textId="0C2324B7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51F768F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31428A3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5D7C" w:rsidRPr="008A5A08" w14:paraId="092D399B" w14:textId="77777777" w:rsidTr="0026541B">
        <w:trPr>
          <w:trHeight w:hRule="exact" w:val="389"/>
        </w:trPr>
        <w:tc>
          <w:tcPr>
            <w:tcW w:w="1678" w:type="pct"/>
            <w:vAlign w:val="bottom"/>
          </w:tcPr>
          <w:p w14:paraId="32B61252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5" w:type="pct"/>
            <w:vAlign w:val="bottom"/>
          </w:tcPr>
          <w:p w14:paraId="0DE9B041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91B66A2" w14:textId="7CD61C6F" w:rsidR="00615D7C" w:rsidRPr="008A5A08" w:rsidRDefault="00887585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(134,717)</w:t>
            </w:r>
          </w:p>
        </w:tc>
        <w:tc>
          <w:tcPr>
            <w:tcW w:w="127" w:type="pct"/>
            <w:vAlign w:val="bottom"/>
          </w:tcPr>
          <w:p w14:paraId="0B3D3776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46855ED7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(103,725)</w:t>
            </w:r>
          </w:p>
        </w:tc>
        <w:tc>
          <w:tcPr>
            <w:tcW w:w="125" w:type="pct"/>
            <w:vAlign w:val="bottom"/>
          </w:tcPr>
          <w:p w14:paraId="0594480F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49D14C8" w14:textId="3B442B44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9331260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754BEEB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5D7C" w:rsidRPr="008A5A08" w14:paraId="37A3D4B1" w14:textId="77777777" w:rsidTr="0026541B">
        <w:trPr>
          <w:trHeight w:hRule="exact" w:val="360"/>
        </w:trPr>
        <w:tc>
          <w:tcPr>
            <w:tcW w:w="1678" w:type="pct"/>
            <w:vAlign w:val="bottom"/>
          </w:tcPr>
          <w:p w14:paraId="2707A915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5" w:type="pct"/>
            <w:vAlign w:val="bottom"/>
          </w:tcPr>
          <w:p w14:paraId="6BEE3FD3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E138082" w14:textId="14E5F588" w:rsidR="00615D7C" w:rsidRPr="008A5A08" w:rsidRDefault="00887585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229,341</w:t>
            </w:r>
          </w:p>
        </w:tc>
        <w:tc>
          <w:tcPr>
            <w:tcW w:w="127" w:type="pct"/>
            <w:vAlign w:val="bottom"/>
          </w:tcPr>
          <w:p w14:paraId="3D35C2A2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52789EA9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225,574</w:t>
            </w:r>
          </w:p>
        </w:tc>
        <w:tc>
          <w:tcPr>
            <w:tcW w:w="125" w:type="pct"/>
            <w:vAlign w:val="bottom"/>
          </w:tcPr>
          <w:p w14:paraId="786BA31D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545D9B0D" w14:textId="413C9EAE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61223F5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0FA2681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15D7C" w:rsidRPr="008A5A08" w14:paraId="49892362" w14:textId="77777777" w:rsidTr="0026541B">
        <w:trPr>
          <w:trHeight w:hRule="exact" w:val="360"/>
        </w:trPr>
        <w:tc>
          <w:tcPr>
            <w:tcW w:w="1678" w:type="pct"/>
            <w:vAlign w:val="bottom"/>
          </w:tcPr>
          <w:p w14:paraId="23235C20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vAlign w:val="bottom"/>
          </w:tcPr>
          <w:p w14:paraId="1E91F897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0FA7ED6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4E0CA9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3EC9879B" w14:textId="77777777" w:rsidR="00615D7C" w:rsidRPr="008A5A08" w:rsidRDefault="00615D7C" w:rsidP="00615D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4642358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0ACBF3D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E313997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17B12B2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D7C" w:rsidRPr="008A5A08" w14:paraId="3AAC002A" w14:textId="77777777" w:rsidTr="0026541B">
        <w:trPr>
          <w:trHeight w:hRule="exact" w:val="360"/>
        </w:trPr>
        <w:tc>
          <w:tcPr>
            <w:tcW w:w="1678" w:type="pct"/>
            <w:vAlign w:val="bottom"/>
          </w:tcPr>
          <w:p w14:paraId="2D1F55F2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vAlign w:val="bottom"/>
          </w:tcPr>
          <w:p w14:paraId="2630FB9C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40314938" w14:textId="589CB42C" w:rsidR="00615D7C" w:rsidRPr="008A5A08" w:rsidRDefault="008B613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448,071</w:t>
            </w:r>
          </w:p>
        </w:tc>
        <w:tc>
          <w:tcPr>
            <w:tcW w:w="127" w:type="pct"/>
            <w:vAlign w:val="bottom"/>
          </w:tcPr>
          <w:p w14:paraId="3DD2B000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56B6D4DA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551,221</w:t>
            </w:r>
          </w:p>
        </w:tc>
        <w:tc>
          <w:tcPr>
            <w:tcW w:w="125" w:type="pct"/>
            <w:vAlign w:val="bottom"/>
          </w:tcPr>
          <w:p w14:paraId="3F109BC4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7B348F9B" w14:textId="4DA03DEB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A76329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380438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15D7C" w:rsidRPr="008A5A08" w14:paraId="4A80DF6D" w14:textId="77777777" w:rsidTr="0026541B">
        <w:trPr>
          <w:trHeight w:hRule="exact" w:val="360"/>
        </w:trPr>
        <w:tc>
          <w:tcPr>
            <w:tcW w:w="1678" w:type="pct"/>
            <w:vAlign w:val="bottom"/>
          </w:tcPr>
          <w:p w14:paraId="738F2ED6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5" w:type="pct"/>
            <w:vAlign w:val="bottom"/>
          </w:tcPr>
          <w:p w14:paraId="5704B0F1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A04E849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9503772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756C0513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C0BA2F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5788BC3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2C96BF76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E3BE304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5D7C" w:rsidRPr="008A5A08" w14:paraId="3DA19499" w14:textId="77777777" w:rsidTr="0026541B">
        <w:trPr>
          <w:trHeight w:hRule="exact" w:val="360"/>
        </w:trPr>
        <w:tc>
          <w:tcPr>
            <w:tcW w:w="1678" w:type="pct"/>
          </w:tcPr>
          <w:p w14:paraId="4D0843AB" w14:textId="77777777" w:rsidR="00615D7C" w:rsidRPr="008A5A08" w:rsidRDefault="00615D7C" w:rsidP="00615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85" w:type="pct"/>
            <w:vAlign w:val="bottom"/>
          </w:tcPr>
          <w:p w14:paraId="5118E69D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53F9AA" w14:textId="11EE54B0" w:rsidR="00615D7C" w:rsidRPr="008A5A08" w:rsidRDefault="008B613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30,992</w:t>
            </w:r>
          </w:p>
        </w:tc>
        <w:tc>
          <w:tcPr>
            <w:tcW w:w="127" w:type="pct"/>
            <w:vAlign w:val="bottom"/>
          </w:tcPr>
          <w:p w14:paraId="079DC66D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4AD20B01" w14:textId="77777777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30,240</w:t>
            </w:r>
          </w:p>
        </w:tc>
        <w:tc>
          <w:tcPr>
            <w:tcW w:w="125" w:type="pct"/>
            <w:vAlign w:val="bottom"/>
          </w:tcPr>
          <w:p w14:paraId="76FD032C" w14:textId="3ADBCE0F" w:rsidR="00615D7C" w:rsidRPr="008A5A08" w:rsidRDefault="00615D7C" w:rsidP="0061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636F98B5" w14:textId="17744FDE" w:rsidR="00615D7C" w:rsidRPr="008A5A08" w:rsidRDefault="00F76B9B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B423CFB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72A523C" w14:textId="77777777" w:rsidR="00615D7C" w:rsidRPr="008A5A08" w:rsidRDefault="00615D7C" w:rsidP="00615D7C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77777777" w:rsidR="007D6E3E" w:rsidRPr="008A5A08" w:rsidRDefault="007D6E3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1D2D3E1" w14:textId="0C57D63D" w:rsidR="00AB6C43" w:rsidRPr="008A5A08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8A5A0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8B613C">
        <w:rPr>
          <w:rFonts w:ascii="Angsana New" w:hAnsi="Angsana New" w:cs="Angsana New" w:hint="cs"/>
          <w:sz w:val="30"/>
          <w:szCs w:val="30"/>
          <w:cs/>
          <w:lang w:val="th-TH"/>
        </w:rPr>
        <w:t>9.50</w:t>
      </w:r>
      <w:r w:rsidR="0053770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4050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4050F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6</w:t>
      </w:r>
      <w:r w:rsidR="00615D7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1</w:t>
      </w:r>
      <w:r w:rsidR="00102418"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: ร้อยละ 9.</w:t>
      </w:r>
      <w:r w:rsidR="00615D7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50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ต่อปี)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8A5A08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1 ปี สำหรับเงินทดรองจ่ายให้แก่เกษตรกรไม่หมุนเวียน เกษตรกรจะจ่าย</w:t>
      </w:r>
      <w:r w:rsidRPr="008A5A08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8A5A08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70173893" w14:textId="77777777" w:rsidR="007D6E3E" w:rsidRPr="008A5A08" w:rsidRDefault="007D6E3E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E25770" w14:textId="77777777" w:rsidR="008266E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8266E3" w:rsidSect="004F06C9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" w:right="1152" w:bottom="720" w:left="1152" w:header="720" w:footer="850" w:gutter="0"/>
          <w:pgNumType w:start="22"/>
          <w:cols w:space="720"/>
          <w:docGrid w:linePitch="360"/>
        </w:sectPr>
      </w:pPr>
    </w:p>
    <w:p w14:paraId="17413D3B" w14:textId="77777777" w:rsidR="008F6745" w:rsidRDefault="008F6745" w:rsidP="008F6745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Default="008F5F29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9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6"/>
        <w:gridCol w:w="1239"/>
        <w:gridCol w:w="833"/>
        <w:gridCol w:w="749"/>
        <w:gridCol w:w="785"/>
        <w:gridCol w:w="8"/>
        <w:gridCol w:w="797"/>
        <w:gridCol w:w="178"/>
        <w:gridCol w:w="794"/>
        <w:gridCol w:w="13"/>
        <w:gridCol w:w="781"/>
        <w:gridCol w:w="178"/>
        <w:gridCol w:w="823"/>
        <w:gridCol w:w="16"/>
        <w:gridCol w:w="160"/>
        <w:gridCol w:w="16"/>
        <w:gridCol w:w="778"/>
        <w:gridCol w:w="178"/>
        <w:gridCol w:w="794"/>
        <w:gridCol w:w="20"/>
        <w:gridCol w:w="156"/>
        <w:gridCol w:w="20"/>
        <w:gridCol w:w="774"/>
        <w:gridCol w:w="178"/>
        <w:gridCol w:w="794"/>
        <w:gridCol w:w="24"/>
        <w:gridCol w:w="152"/>
        <w:gridCol w:w="24"/>
        <w:gridCol w:w="770"/>
        <w:gridCol w:w="178"/>
        <w:gridCol w:w="805"/>
        <w:gridCol w:w="35"/>
      </w:tblGrid>
      <w:tr w:rsidR="002F6670" w:rsidRPr="008A5A08" w14:paraId="7577C722" w14:textId="77777777" w:rsidTr="005D4A8B">
        <w:trPr>
          <w:cantSplit/>
          <w:trHeight w:val="309"/>
        </w:trPr>
        <w:tc>
          <w:tcPr>
            <w:tcW w:w="1926" w:type="dxa"/>
          </w:tcPr>
          <w:p w14:paraId="5E357D6F" w14:textId="77777777" w:rsidR="002F6670" w:rsidRPr="008A5A08" w:rsidRDefault="002F6670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14:paraId="451A035C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14:paraId="11FFB9D1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978" w:type="dxa"/>
            <w:gridSpan w:val="29"/>
          </w:tcPr>
          <w:p w14:paraId="1A882ECA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776F1" w:rsidRPr="008A5A08" w14:paraId="31092816" w14:textId="77777777" w:rsidTr="005D4A8B">
        <w:trPr>
          <w:cantSplit/>
          <w:trHeight w:val="354"/>
        </w:trPr>
        <w:tc>
          <w:tcPr>
            <w:tcW w:w="1926" w:type="dxa"/>
          </w:tcPr>
          <w:p w14:paraId="0F1F55B2" w14:textId="77777777" w:rsidR="00A776F1" w:rsidRPr="008A5A08" w:rsidRDefault="00A776F1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14:paraId="40274855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14:paraId="3E0EC756" w14:textId="77777777" w:rsidR="00A776F1" w:rsidRPr="000609B2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42" w:type="dxa"/>
            <w:gridSpan w:val="3"/>
          </w:tcPr>
          <w:p w14:paraId="5801FBA4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82" w:type="dxa"/>
            <w:gridSpan w:val="4"/>
          </w:tcPr>
          <w:p w14:paraId="5F1FB4C4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4"/>
          </w:tcPr>
          <w:p w14:paraId="5E66BC83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265ACA5A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0411B398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362379FA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0A0B48A9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6DEF30E4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14:paraId="0C338F32" w14:textId="2640BF9F" w:rsidR="00A776F1" w:rsidRPr="008A5A08" w:rsidRDefault="007A325F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776F1" w:rsidRPr="008A5A08" w14:paraId="47E1B1A6" w14:textId="77777777" w:rsidTr="005D4A8B">
        <w:trPr>
          <w:cantSplit/>
          <w:trHeight w:val="354"/>
        </w:trPr>
        <w:tc>
          <w:tcPr>
            <w:tcW w:w="1926" w:type="dxa"/>
          </w:tcPr>
          <w:p w14:paraId="4753B34D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239" w:type="dxa"/>
          </w:tcPr>
          <w:p w14:paraId="71126C9B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33" w:type="dxa"/>
          </w:tcPr>
          <w:p w14:paraId="6ADD7C21" w14:textId="77777777" w:rsidR="00A776F1" w:rsidRPr="000609B2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542" w:type="dxa"/>
            <w:gridSpan w:val="3"/>
          </w:tcPr>
          <w:p w14:paraId="4DEFE7B6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82" w:type="dxa"/>
            <w:gridSpan w:val="4"/>
          </w:tcPr>
          <w:p w14:paraId="07991659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98" w:type="dxa"/>
            <w:gridSpan w:val="4"/>
          </w:tcPr>
          <w:p w14:paraId="16FB1705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6" w:type="dxa"/>
            <w:gridSpan w:val="2"/>
          </w:tcPr>
          <w:p w14:paraId="39AEE79E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05F87936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6" w:type="dxa"/>
            <w:gridSpan w:val="2"/>
          </w:tcPr>
          <w:p w14:paraId="284EB3CE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6E54BF99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  <w:gridSpan w:val="2"/>
          </w:tcPr>
          <w:p w14:paraId="444741A6" w14:textId="77777777" w:rsidR="00A776F1" w:rsidRPr="008A5A08" w:rsidRDefault="00A776F1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14:paraId="7CAE5AE3" w14:textId="018AD1CE" w:rsidR="00A776F1" w:rsidRPr="007A325F" w:rsidRDefault="007A325F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2F6670" w:rsidRPr="008A5A08" w14:paraId="6954C0DD" w14:textId="77777777" w:rsidTr="005D4A8B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14:paraId="3868F87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14:paraId="2E108176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14:paraId="4A43675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14:paraId="16E0DF9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85" w:type="dxa"/>
          </w:tcPr>
          <w:p w14:paraId="4BEE229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05" w:type="dxa"/>
            <w:gridSpan w:val="2"/>
          </w:tcPr>
          <w:p w14:paraId="09B1849A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A38AC9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B41C983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794" w:type="dxa"/>
            <w:gridSpan w:val="2"/>
          </w:tcPr>
          <w:p w14:paraId="55DC8A5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8B33CA4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5F2A12AD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14:paraId="6C1B726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400C769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CEEF9DC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6F44A5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14:paraId="74D5724D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B8EEDB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542FF3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45CA7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14:paraId="5E75A0E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1ABB8E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3E16C1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5" w:type="dxa"/>
          </w:tcPr>
          <w:p w14:paraId="49FC2643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2F6670" w:rsidRPr="008A5A08" w14:paraId="3EF33D4A" w14:textId="77777777" w:rsidTr="005D4A8B">
        <w:trPr>
          <w:cantSplit/>
          <w:trHeight w:val="309"/>
        </w:trPr>
        <w:tc>
          <w:tcPr>
            <w:tcW w:w="1926" w:type="dxa"/>
          </w:tcPr>
          <w:p w14:paraId="7377C70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239" w:type="dxa"/>
          </w:tcPr>
          <w:p w14:paraId="551B7B8F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14:paraId="1A600E51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14:paraId="72120C7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436" w:type="dxa"/>
            <w:gridSpan w:val="26"/>
          </w:tcPr>
          <w:p w14:paraId="39745525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2F6670" w:rsidRPr="008A5A08" w14:paraId="13C10688" w14:textId="77777777" w:rsidTr="005D4A8B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14:paraId="1483195A" w14:textId="77777777" w:rsidR="002F6670" w:rsidRPr="008A5A08" w:rsidRDefault="002F6670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239" w:type="dxa"/>
          </w:tcPr>
          <w:p w14:paraId="0470408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14:paraId="616842A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14:paraId="77D2B33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693188E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5" w:type="dxa"/>
            <w:gridSpan w:val="2"/>
          </w:tcPr>
          <w:p w14:paraId="2C5D52E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41DA4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5FD3B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14:paraId="574B2D3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A116C5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09773B8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3E325FF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D983EA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4A76D4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618C90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5FE5429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938C9B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2A02F8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4D109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7583091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F0077B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FFDA8E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1144B42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2F6670" w:rsidRPr="008A5A08" w14:paraId="1CF50E2F" w14:textId="77777777" w:rsidTr="005D4A8B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14:paraId="6F243D43" w14:textId="77777777" w:rsidR="002F6670" w:rsidRDefault="002F6670" w:rsidP="005D4A8B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C4F1379" w14:textId="77777777" w:rsidR="002F6670" w:rsidRPr="008A5A08" w:rsidRDefault="002F6670" w:rsidP="005D4A8B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14:paraId="60AAE49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833" w:type="dxa"/>
          </w:tcPr>
          <w:p w14:paraId="17107AA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6E3F286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5" w:type="dxa"/>
          </w:tcPr>
          <w:p w14:paraId="07FE8E7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4BABBC1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</w:tcPr>
          <w:p w14:paraId="165C019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2B6F1D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794" w:type="dxa"/>
            <w:gridSpan w:val="2"/>
          </w:tcPr>
          <w:p w14:paraId="1F69F24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  <w:vAlign w:val="bottom"/>
          </w:tcPr>
          <w:p w14:paraId="3E8111D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78975DB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6" w:type="dxa"/>
            <w:gridSpan w:val="2"/>
          </w:tcPr>
          <w:p w14:paraId="61F24CA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7739E8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955E3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24B134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6530763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33345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14:paraId="3A6C58E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99A971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6" w:type="dxa"/>
            <w:gridSpan w:val="2"/>
          </w:tcPr>
          <w:p w14:paraId="6AA22D2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AAB4A65" w14:textId="77777777" w:rsidR="002F6670" w:rsidRPr="00707EF1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78" w:type="dxa"/>
          </w:tcPr>
          <w:p w14:paraId="4851EFF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0A709AF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520</w:t>
            </w:r>
          </w:p>
        </w:tc>
      </w:tr>
      <w:tr w:rsidR="002F6670" w:rsidRPr="008A5A08" w14:paraId="3DF470BF" w14:textId="77777777" w:rsidTr="005D4A8B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14:paraId="002DD381" w14:textId="77777777" w:rsidR="002F6670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14:paraId="7917B8B4" w14:textId="77777777" w:rsidR="002F6670" w:rsidRPr="008A5A08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239" w:type="dxa"/>
          </w:tcPr>
          <w:p w14:paraId="1E15BE1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833" w:type="dxa"/>
          </w:tcPr>
          <w:p w14:paraId="432B35F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6BC290A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23573C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77A64F0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14:paraId="4233E92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C83B2C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794" w:type="dxa"/>
            <w:gridSpan w:val="2"/>
          </w:tcPr>
          <w:p w14:paraId="436DD4E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  <w:vAlign w:val="bottom"/>
          </w:tcPr>
          <w:p w14:paraId="678CA71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19F3C22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14:paraId="376D0C7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D8516F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5CDD4D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46C473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28F467B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33B987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14:paraId="6054136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478FC8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14:paraId="007DBEE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310C22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F490F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156AD18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120</w:t>
            </w:r>
          </w:p>
        </w:tc>
      </w:tr>
      <w:tr w:rsidR="002F6670" w:rsidRPr="008A5A08" w14:paraId="25F4B41E" w14:textId="77777777" w:rsidTr="005D4A8B">
        <w:trPr>
          <w:gridAfter w:val="1"/>
          <w:wAfter w:w="35" w:type="dxa"/>
          <w:cantSplit/>
          <w:trHeight w:val="606"/>
        </w:trPr>
        <w:tc>
          <w:tcPr>
            <w:tcW w:w="1926" w:type="dxa"/>
          </w:tcPr>
          <w:p w14:paraId="65962747" w14:textId="77777777" w:rsidR="002F6670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14:paraId="4C6DAB1B" w14:textId="77777777" w:rsidR="002F6670" w:rsidRPr="008A5A08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14:paraId="2649FC4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833" w:type="dxa"/>
          </w:tcPr>
          <w:p w14:paraId="7F5F347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026C6D7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14AFEC3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3C058AC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14:paraId="3BA9660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CBD13A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794" w:type="dxa"/>
            <w:gridSpan w:val="2"/>
          </w:tcPr>
          <w:p w14:paraId="2CA7F57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  <w:vAlign w:val="bottom"/>
          </w:tcPr>
          <w:p w14:paraId="427FA89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3674BAE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14:paraId="3733BD7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6F7330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6D560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189429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19CDBAE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4892F4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14:paraId="1DE68E9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0F8A5E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14:paraId="4E0226A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390A47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F012E2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0B53B93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2B2FE3BD" w14:textId="77777777" w:rsidTr="005D4A8B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14:paraId="37AEAD87" w14:textId="77777777" w:rsidR="002F6670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14:paraId="4343EA96" w14:textId="77777777" w:rsidR="002F6670" w:rsidRPr="008A5A08" w:rsidRDefault="002F6670" w:rsidP="005D4A8B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239" w:type="dxa"/>
          </w:tcPr>
          <w:p w14:paraId="1F8B4E7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</w:t>
            </w:r>
          </w:p>
          <w:p w14:paraId="3E4DFA21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ผลิตวัคซีนรักษาสัตว์</w:t>
            </w:r>
          </w:p>
        </w:tc>
        <w:tc>
          <w:tcPr>
            <w:tcW w:w="833" w:type="dxa"/>
          </w:tcPr>
          <w:p w14:paraId="5081A81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191A6DF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5F9A75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7595DC8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14:paraId="1139B65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E14907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794" w:type="dxa"/>
            <w:gridSpan w:val="2"/>
          </w:tcPr>
          <w:p w14:paraId="25F6871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14:paraId="7DAA166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012AA0C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14:paraId="5B67864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D9644C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8D9717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8E1CC2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1961AE6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36BEAF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14:paraId="6E22389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1E19C1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14:paraId="372D46C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F009A1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23D90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3B4A446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0E4AD44E" w14:textId="77777777" w:rsidTr="005D4A8B">
        <w:trPr>
          <w:gridAfter w:val="1"/>
          <w:wAfter w:w="35" w:type="dxa"/>
          <w:cantSplit/>
          <w:trHeight w:val="931"/>
        </w:trPr>
        <w:tc>
          <w:tcPr>
            <w:tcW w:w="1926" w:type="dxa"/>
          </w:tcPr>
          <w:p w14:paraId="674090D7" w14:textId="77777777" w:rsidR="002F667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14:paraId="33017760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5A4D6D99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9" w:type="dxa"/>
          </w:tcPr>
          <w:p w14:paraId="67726A9C" w14:textId="77777777" w:rsidR="002F667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14:paraId="2B70CF52" w14:textId="77777777" w:rsidR="002F6670" w:rsidRPr="00C146C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1CE3EC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สินค้าแปรรูปสุกร</w:t>
            </w:r>
          </w:p>
        </w:tc>
        <w:tc>
          <w:tcPr>
            <w:tcW w:w="833" w:type="dxa"/>
          </w:tcPr>
          <w:p w14:paraId="004C194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0272E50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0CCA144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3F78562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14:paraId="068EBC0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CF1E4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794" w:type="dxa"/>
            <w:gridSpan w:val="2"/>
          </w:tcPr>
          <w:p w14:paraId="20C927D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14:paraId="600A36B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02E24C5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6" w:type="dxa"/>
            <w:gridSpan w:val="2"/>
          </w:tcPr>
          <w:p w14:paraId="3E96BBF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7B57B80" w14:textId="5B9754BC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</w:t>
            </w:r>
            <w:r w:rsidR="004D4150">
              <w:rPr>
                <w:rFonts w:ascii="Angsana New" w:hAnsi="Angsana New" w:cs="Angsana New"/>
                <w:szCs w:val="22"/>
                <w:lang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bidi="th-TH"/>
              </w:rPr>
              <w:t>7)</w:t>
            </w:r>
          </w:p>
        </w:tc>
        <w:tc>
          <w:tcPr>
            <w:tcW w:w="178" w:type="dxa"/>
          </w:tcPr>
          <w:p w14:paraId="484FB1A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45EE01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(127)</w:t>
            </w:r>
          </w:p>
        </w:tc>
        <w:tc>
          <w:tcPr>
            <w:tcW w:w="176" w:type="dxa"/>
            <w:gridSpan w:val="2"/>
          </w:tcPr>
          <w:p w14:paraId="36C84B7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D04F8E4" w14:textId="6155B3FE" w:rsidR="002F6670" w:rsidRPr="008A5A08" w:rsidRDefault="004D415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</w:t>
            </w:r>
            <w:r w:rsidR="002F6670">
              <w:rPr>
                <w:rFonts w:ascii="Angsana New" w:hAnsi="Angsana New" w:cs="Angsana New"/>
                <w:szCs w:val="22"/>
                <w:lang w:bidi="th-TH"/>
              </w:rPr>
              <w:t>3</w:t>
            </w:r>
          </w:p>
        </w:tc>
        <w:tc>
          <w:tcPr>
            <w:tcW w:w="178" w:type="dxa"/>
          </w:tcPr>
          <w:p w14:paraId="02CD0DB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92B7A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6" w:type="dxa"/>
            <w:gridSpan w:val="2"/>
          </w:tcPr>
          <w:p w14:paraId="0A9C940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3E6D16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8FBB9C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2C13CA7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05DCD2E7" w14:textId="77777777" w:rsidTr="005D4A8B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14:paraId="67BF7A18" w14:textId="77777777" w:rsidR="002F667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14:paraId="37BBC8A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239" w:type="dxa"/>
          </w:tcPr>
          <w:p w14:paraId="3A0E8C8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33" w:type="dxa"/>
          </w:tcPr>
          <w:p w14:paraId="5B31342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09AA058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5AA395B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50B4513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14:paraId="309DB2B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DD94E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794" w:type="dxa"/>
            <w:gridSpan w:val="2"/>
          </w:tcPr>
          <w:p w14:paraId="4BA6693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14:paraId="4A2024A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E2AC5D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14:paraId="59F4217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5B4CF1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47863D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99A1BF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482EF6A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CB8E8B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14:paraId="6CC486F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A7AFE2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14:paraId="6B744BF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7935F5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BD0BA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3E7411D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95DB3" w:rsidRPr="008A5A08" w14:paraId="3B536C52" w14:textId="77777777" w:rsidTr="005D4A8B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14:paraId="20E9E3CD" w14:textId="77777777" w:rsidR="00295DB3" w:rsidRDefault="00295DB3" w:rsidP="00295D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14:paraId="4C490DBA" w14:textId="47D4F05C" w:rsidR="00295DB3" w:rsidRPr="008A5A08" w:rsidRDefault="00295DB3" w:rsidP="00295D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239" w:type="dxa"/>
          </w:tcPr>
          <w:p w14:paraId="4F15DECD" w14:textId="77777777" w:rsidR="00295DB3" w:rsidRPr="008A5A08" w:rsidRDefault="00295DB3" w:rsidP="00295D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พลาสติกและ</w:t>
            </w:r>
          </w:p>
          <w:p w14:paraId="29A077CE" w14:textId="15112F19" w:rsidR="00295DB3" w:rsidRPr="008A5A08" w:rsidRDefault="00295DB3" w:rsidP="00295D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833" w:type="dxa"/>
          </w:tcPr>
          <w:p w14:paraId="0C20EE82" w14:textId="4F4896A4" w:rsidR="00295DB3" w:rsidRPr="008A5A08" w:rsidRDefault="00295DB3" w:rsidP="00295DB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14:paraId="666AAE71" w14:textId="2EC7F323" w:rsidR="00295DB3" w:rsidRDefault="00295DB3" w:rsidP="00295DB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5B30E41" w14:textId="47C74C39" w:rsidR="00295DB3" w:rsidRDefault="00295DB3" w:rsidP="00295DB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14:paraId="613687FD" w14:textId="43C3FDA0" w:rsidR="00295DB3" w:rsidRDefault="00295DB3" w:rsidP="00295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14:paraId="040BCD7B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D68F9F" w14:textId="50E5B193" w:rsidR="00295DB3" w:rsidRDefault="00295DB3" w:rsidP="00295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794" w:type="dxa"/>
            <w:gridSpan w:val="2"/>
          </w:tcPr>
          <w:p w14:paraId="6950997B" w14:textId="16DA3510" w:rsidR="00295DB3" w:rsidRDefault="00295DB3" w:rsidP="00295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14:paraId="541CF1E7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75790C2C" w14:textId="4C32666D" w:rsidR="00295DB3" w:rsidRDefault="00295DB3" w:rsidP="00295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6" w:type="dxa"/>
            <w:gridSpan w:val="2"/>
          </w:tcPr>
          <w:p w14:paraId="3FD4EB58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557671" w14:textId="4490459B" w:rsidR="00295DB3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7ADC755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0C4F280" w14:textId="6DCB1543" w:rsidR="00295DB3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7E98049E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8F625B9" w14:textId="22FB8FE5" w:rsidR="00295DB3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14:paraId="0611FBA8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AF02083" w14:textId="27CC150A" w:rsidR="00295DB3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6" w:type="dxa"/>
            <w:gridSpan w:val="2"/>
          </w:tcPr>
          <w:p w14:paraId="691C428A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C319932" w14:textId="5B4FFA19" w:rsidR="00295DB3" w:rsidRDefault="00295DB3" w:rsidP="00295D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5CF170A" w14:textId="77777777" w:rsidR="00295DB3" w:rsidRPr="008A5A08" w:rsidRDefault="00295DB3" w:rsidP="00295DB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14:paraId="44B3A87C" w14:textId="263A6647" w:rsidR="00295DB3" w:rsidRDefault="00295DB3" w:rsidP="00295D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14:paraId="03939614" w14:textId="77777777" w:rsidR="00BD6CDA" w:rsidRDefault="00BD6CDA">
      <w:pPr>
        <w:rPr>
          <w:rFonts w:ascii="Angsana New" w:hAnsi="Angsana New" w:cs="Angsana New"/>
        </w:rPr>
      </w:pPr>
    </w:p>
    <w:tbl>
      <w:tblPr>
        <w:tblW w:w="149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080"/>
        <w:gridCol w:w="848"/>
        <w:gridCol w:w="761"/>
        <w:gridCol w:w="793"/>
        <w:gridCol w:w="6"/>
        <w:gridCol w:w="821"/>
        <w:gridCol w:w="180"/>
        <w:gridCol w:w="81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9"/>
      </w:tblGrid>
      <w:tr w:rsidR="002F6670" w:rsidRPr="008A5A08" w14:paraId="767D6408" w14:textId="77777777" w:rsidTr="005D4A8B">
        <w:trPr>
          <w:cantSplit/>
        </w:trPr>
        <w:tc>
          <w:tcPr>
            <w:tcW w:w="1879" w:type="dxa"/>
          </w:tcPr>
          <w:p w14:paraId="7246C1EF" w14:textId="77777777" w:rsidR="002F6670" w:rsidRPr="008A5A08" w:rsidRDefault="002F6670" w:rsidP="005D4A8B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8AEE2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14:paraId="2FE0140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33" w:type="dxa"/>
            <w:gridSpan w:val="21"/>
          </w:tcPr>
          <w:p w14:paraId="426D4F06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7A325F" w:rsidRPr="008A5A08" w14:paraId="75DC834E" w14:textId="77777777" w:rsidTr="005D4A8B">
        <w:trPr>
          <w:cantSplit/>
        </w:trPr>
        <w:tc>
          <w:tcPr>
            <w:tcW w:w="1879" w:type="dxa"/>
          </w:tcPr>
          <w:p w14:paraId="4373725B" w14:textId="77777777" w:rsidR="007A325F" w:rsidRPr="008A5A08" w:rsidRDefault="007A325F" w:rsidP="007A325F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EF6D2D1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14:paraId="1E0279E3" w14:textId="77777777" w:rsidR="007A325F" w:rsidRPr="000609B2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54" w:type="dxa"/>
            <w:gridSpan w:val="2"/>
          </w:tcPr>
          <w:p w14:paraId="600ACAC3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17" w:type="dxa"/>
            <w:gridSpan w:val="4"/>
          </w:tcPr>
          <w:p w14:paraId="191177C1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3" w:type="dxa"/>
            <w:gridSpan w:val="3"/>
          </w:tcPr>
          <w:p w14:paraId="4E2BE394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4C69503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514F4B50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A0910E1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78D97940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A0D9392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14:paraId="05E323AE" w14:textId="286C6719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7A325F" w:rsidRPr="008A5A08" w14:paraId="5F217025" w14:textId="77777777" w:rsidTr="005D4A8B">
        <w:trPr>
          <w:cantSplit/>
        </w:trPr>
        <w:tc>
          <w:tcPr>
            <w:tcW w:w="1879" w:type="dxa"/>
          </w:tcPr>
          <w:p w14:paraId="27A630E9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080" w:type="dxa"/>
          </w:tcPr>
          <w:p w14:paraId="2DAF31F0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48" w:type="dxa"/>
          </w:tcPr>
          <w:p w14:paraId="351B8F1E" w14:textId="77777777" w:rsidR="007A325F" w:rsidRPr="000609B2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554" w:type="dxa"/>
            <w:gridSpan w:val="2"/>
          </w:tcPr>
          <w:p w14:paraId="7D4E3DF2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17" w:type="dxa"/>
            <w:gridSpan w:val="4"/>
          </w:tcPr>
          <w:p w14:paraId="3DAB7B21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33" w:type="dxa"/>
            <w:gridSpan w:val="3"/>
          </w:tcPr>
          <w:p w14:paraId="769F7188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D378B9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4CB370A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30B2857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E1763CD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25C9348" w14:textId="77777777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14:paraId="048AE28A" w14:textId="050085A2" w:rsidR="007A325F" w:rsidRPr="008A5A08" w:rsidRDefault="007A325F" w:rsidP="007A325F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2F6670" w:rsidRPr="008A5A08" w14:paraId="0D5CDC1F" w14:textId="77777777" w:rsidTr="005D4A8B">
        <w:trPr>
          <w:cantSplit/>
        </w:trPr>
        <w:tc>
          <w:tcPr>
            <w:tcW w:w="1879" w:type="dxa"/>
          </w:tcPr>
          <w:p w14:paraId="20D8152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CAF7D1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14:paraId="135E96A0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61" w:type="dxa"/>
          </w:tcPr>
          <w:p w14:paraId="2EC5459A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99" w:type="dxa"/>
            <w:gridSpan w:val="2"/>
          </w:tcPr>
          <w:p w14:paraId="610BF7BD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21" w:type="dxa"/>
          </w:tcPr>
          <w:p w14:paraId="232C02DA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A761BF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01BCA7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10" w:type="dxa"/>
          </w:tcPr>
          <w:p w14:paraId="55331B1C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4A3DFE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3DD0AB5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94A9C20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E5437D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FEF002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EE4E7B4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E99A594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771F9A7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A83622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D59F80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F8D917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512696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E629930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14:paraId="579BC18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2F6670" w:rsidRPr="008A5A08" w14:paraId="3CEEE63E" w14:textId="77777777" w:rsidTr="005D4A8B">
        <w:trPr>
          <w:cantSplit/>
        </w:trPr>
        <w:tc>
          <w:tcPr>
            <w:tcW w:w="1879" w:type="dxa"/>
          </w:tcPr>
          <w:p w14:paraId="3E7556F2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69558E8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14:paraId="1A8091B4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54" w:type="dxa"/>
            <w:gridSpan w:val="2"/>
          </w:tcPr>
          <w:p w14:paraId="51625C90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579" w:type="dxa"/>
            <w:gridSpan w:val="19"/>
          </w:tcPr>
          <w:p w14:paraId="4585E6AA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2F6670" w:rsidRPr="008A5A08" w14:paraId="3FE7369B" w14:textId="77777777" w:rsidTr="005D4A8B">
        <w:trPr>
          <w:cantSplit/>
        </w:trPr>
        <w:tc>
          <w:tcPr>
            <w:tcW w:w="1879" w:type="dxa"/>
          </w:tcPr>
          <w:p w14:paraId="0ABD9909" w14:textId="77777777" w:rsidR="002F667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14:paraId="26A4B561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17CF0C2E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848" w:type="dxa"/>
          </w:tcPr>
          <w:p w14:paraId="7D12EE3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5A48B17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14:paraId="31CC9F7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14:paraId="120E301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14:paraId="4556802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27EFD5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810" w:type="dxa"/>
          </w:tcPr>
          <w:p w14:paraId="7CC9835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14:paraId="59BF814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22D0873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14:paraId="34E143A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0EDD16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E877E4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F03B75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9E61B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316CD9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14:paraId="3CDB0C1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A6B216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14:paraId="3AED207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60464D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9CF7C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5DDB44B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4B2D54FD" w14:textId="77777777" w:rsidTr="005D4A8B">
        <w:trPr>
          <w:cantSplit/>
        </w:trPr>
        <w:tc>
          <w:tcPr>
            <w:tcW w:w="1879" w:type="dxa"/>
          </w:tcPr>
          <w:p w14:paraId="2426BF4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7D8436D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48" w:type="dxa"/>
          </w:tcPr>
          <w:p w14:paraId="5438DD9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249939D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14:paraId="254C434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14:paraId="79BE86C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0" w:type="dxa"/>
          </w:tcPr>
          <w:p w14:paraId="1D46A8F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ACDBA1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10" w:type="dxa"/>
          </w:tcPr>
          <w:p w14:paraId="0167F4F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14:paraId="0C2CA86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2846468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14:paraId="2B0B66D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7623F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4F47C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680D18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F382D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6EF0E3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14:paraId="7C00BF2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3B201F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14:paraId="1F02A05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2CD551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A460B0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4C21E3C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316316D1" w14:textId="77777777" w:rsidTr="005D4A8B">
        <w:trPr>
          <w:cantSplit/>
        </w:trPr>
        <w:tc>
          <w:tcPr>
            <w:tcW w:w="1879" w:type="dxa"/>
          </w:tcPr>
          <w:p w14:paraId="2522511E" w14:textId="77777777" w:rsidR="002F6670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14:paraId="308EB24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6D5956F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848" w:type="dxa"/>
          </w:tcPr>
          <w:p w14:paraId="1769CBB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50B84BA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14:paraId="493AECE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14:paraId="74A0473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14:paraId="43D80FB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2E0F06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10" w:type="dxa"/>
          </w:tcPr>
          <w:p w14:paraId="1A74378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14:paraId="7782024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519EB41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14:paraId="506F9CB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4DBE17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65428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1B747D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4C899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646D79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14:paraId="26CAB4F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98D6F8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14:paraId="51FB606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3AF617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A3B9FB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0C6C4A1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7780EAFA" w14:textId="77777777" w:rsidTr="005D4A8B">
        <w:trPr>
          <w:cantSplit/>
        </w:trPr>
        <w:tc>
          <w:tcPr>
            <w:tcW w:w="1879" w:type="dxa"/>
          </w:tcPr>
          <w:p w14:paraId="3537115F" w14:textId="7F7462E6" w:rsidR="00471B40" w:rsidRPr="000609B2" w:rsidRDefault="00471B40" w:rsidP="00471B4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0609B2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กรีน </w:t>
            </w:r>
          </w:p>
          <w:p w14:paraId="286AD7A8" w14:textId="196B9533" w:rsidR="00471B40" w:rsidRPr="000609B2" w:rsidRDefault="00471B40" w:rsidP="00471B4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="00587565">
              <w:rPr>
                <w:rFonts w:ascii="Angsana New" w:hAnsi="Angsana New" w:cs="Angsana New" w:hint="cs"/>
                <w:szCs w:val="22"/>
                <w:cs/>
                <w:lang w:bidi="th-TH"/>
              </w:rPr>
              <w:t>เอน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เนอร์จี้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0609B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E84CCF" w:rsidRPr="000609B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E84CCF"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เดิมชื่อ</w:t>
            </w:r>
            <w:r w:rsidR="00587565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="00587565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="002F6670"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</w:t>
            </w:r>
            <w:r w:rsidR="00587565"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  <w:r w:rsidR="00587565"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  <w:r w:rsidR="00587565"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เนชั่นแนล</w:t>
            </w:r>
          </w:p>
          <w:p w14:paraId="614BAE3E" w14:textId="3AD1E0F3" w:rsidR="002F6670" w:rsidRPr="00471B40" w:rsidRDefault="00471B40" w:rsidP="00471B4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="002F6670"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โลจิสติกส์ จำกัด</w:t>
            </w:r>
            <w:r w:rsidRPr="000609B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080" w:type="dxa"/>
          </w:tcPr>
          <w:p w14:paraId="2F687351" w14:textId="7CB1A958" w:rsidR="002F6670" w:rsidRPr="008A5A08" w:rsidRDefault="000F4772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848" w:type="dxa"/>
          </w:tcPr>
          <w:p w14:paraId="551CA86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4774E67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14:paraId="6ABAFAEF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14:paraId="2239A580" w14:textId="0122A3C0" w:rsidR="002F6670" w:rsidRPr="008A5A08" w:rsidRDefault="000609B2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88EF0F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EBE5EC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810" w:type="dxa"/>
          </w:tcPr>
          <w:p w14:paraId="2846396E" w14:textId="22F42158" w:rsidR="002F6670" w:rsidRPr="008A5A08" w:rsidRDefault="000609B2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915FB9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4B61A66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14:paraId="7C396906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17F007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0" w:type="dxa"/>
          </w:tcPr>
          <w:p w14:paraId="4040D33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1F452A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513B0C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F728409" w14:textId="7DCBB781" w:rsidR="002F6670" w:rsidRPr="008A5A08" w:rsidRDefault="00FF5313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0" w:type="dxa"/>
          </w:tcPr>
          <w:p w14:paraId="274025C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2F5712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14:paraId="7D037BD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9B23B8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5A15C1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6A55C55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14DBA570" w14:textId="77777777" w:rsidTr="005D4A8B">
        <w:trPr>
          <w:cantSplit/>
        </w:trPr>
        <w:tc>
          <w:tcPr>
            <w:tcW w:w="1879" w:type="dxa"/>
          </w:tcPr>
          <w:p w14:paraId="27C37E7F" w14:textId="77777777" w:rsidR="002F6670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14:paraId="11D8836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3A36329B" w14:textId="77777777" w:rsidR="002F6670" w:rsidRPr="008A5A08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848" w:type="dxa"/>
          </w:tcPr>
          <w:p w14:paraId="4C40278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5438F088" w14:textId="77777777" w:rsidR="002F6670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9" w:type="dxa"/>
            <w:gridSpan w:val="2"/>
          </w:tcPr>
          <w:p w14:paraId="27707BBB" w14:textId="77777777" w:rsidR="002F6670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21" w:type="dxa"/>
          </w:tcPr>
          <w:p w14:paraId="2147851C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FCA444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DAA7871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10" w:type="dxa"/>
          </w:tcPr>
          <w:p w14:paraId="2FDB4B5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0AE501C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0E80D36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F3A05A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F7DA9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88D31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1771FA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7C3C0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517482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193722B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33C4CC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B5B51C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5C279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66A00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2F16B2F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4755B44A" w14:textId="77777777" w:rsidTr="005D4A8B">
        <w:trPr>
          <w:cantSplit/>
        </w:trPr>
        <w:tc>
          <w:tcPr>
            <w:tcW w:w="1879" w:type="dxa"/>
          </w:tcPr>
          <w:p w14:paraId="49668404" w14:textId="77777777" w:rsidR="002F6670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(1988)</w:t>
            </w:r>
          </w:p>
          <w:p w14:paraId="7CE36E7B" w14:textId="77777777" w:rsidR="002F6670" w:rsidRPr="00D36F93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080" w:type="dxa"/>
          </w:tcPr>
          <w:p w14:paraId="3C126D81" w14:textId="77777777" w:rsidR="002F667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9FFBB6A" w14:textId="77777777" w:rsidR="002F6670" w:rsidRPr="00C146C0" w:rsidRDefault="002F6670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848" w:type="dxa"/>
          </w:tcPr>
          <w:p w14:paraId="52C5AB45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14:paraId="04486723" w14:textId="77777777" w:rsidR="002F6670" w:rsidRPr="00D36F93" w:rsidRDefault="002F6670" w:rsidP="005D4A8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100.00</w:t>
            </w:r>
          </w:p>
        </w:tc>
        <w:tc>
          <w:tcPr>
            <w:tcW w:w="799" w:type="dxa"/>
            <w:gridSpan w:val="2"/>
          </w:tcPr>
          <w:p w14:paraId="68A960DC" w14:textId="77777777" w:rsidR="002F6670" w:rsidRDefault="002F6670" w:rsidP="005D4A8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21" w:type="dxa"/>
          </w:tcPr>
          <w:p w14:paraId="44F5CC23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24A529F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F48AF7D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528153C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467805C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0582B99A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70AA9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00B456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1310E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A7C273C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FA274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2C199A6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28303A6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D3CD3EF" w14:textId="77777777" w:rsidR="002F6670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9B6E3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2DFE72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B3C5B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65B40CA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F6670" w:rsidRPr="008A5A08" w14:paraId="472C12DD" w14:textId="77777777" w:rsidTr="005D4A8B">
        <w:trPr>
          <w:cantSplit/>
        </w:trPr>
        <w:tc>
          <w:tcPr>
            <w:tcW w:w="1879" w:type="dxa"/>
          </w:tcPr>
          <w:p w14:paraId="7E593CD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4081181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8" w:type="dxa"/>
          </w:tcPr>
          <w:p w14:paraId="3387205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1" w:type="dxa"/>
          </w:tcPr>
          <w:p w14:paraId="61EFD96E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9" w:type="dxa"/>
            <w:gridSpan w:val="2"/>
          </w:tcPr>
          <w:p w14:paraId="4975438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1" w:type="dxa"/>
          </w:tcPr>
          <w:p w14:paraId="32AC617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A2400C1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23D9C84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AA5AD4" w14:textId="246B641F" w:rsidR="002F6670" w:rsidRPr="002A6E67" w:rsidRDefault="002A6E67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5,862</w:t>
            </w:r>
          </w:p>
        </w:tc>
        <w:tc>
          <w:tcPr>
            <w:tcW w:w="180" w:type="dxa"/>
          </w:tcPr>
          <w:p w14:paraId="626B5FF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C4E591B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5,467</w:t>
            </w:r>
          </w:p>
        </w:tc>
        <w:tc>
          <w:tcPr>
            <w:tcW w:w="180" w:type="dxa"/>
          </w:tcPr>
          <w:p w14:paraId="74BD45B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2930D7" w14:textId="1BE571D9" w:rsidR="002F6670" w:rsidRPr="008A5A08" w:rsidRDefault="004B14B8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(14</w:t>
            </w:r>
            <w:r w:rsidR="007618B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73435F2D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A72E97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(127)</w:t>
            </w:r>
          </w:p>
        </w:tc>
        <w:tc>
          <w:tcPr>
            <w:tcW w:w="180" w:type="dxa"/>
          </w:tcPr>
          <w:p w14:paraId="7AB350C3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2E370F" w14:textId="4E039B5E" w:rsidR="002F6670" w:rsidRPr="008A5A08" w:rsidRDefault="004B14B8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5,71</w:t>
            </w:r>
            <w:r w:rsidR="007618B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180" w:type="dxa"/>
          </w:tcPr>
          <w:p w14:paraId="24031BC8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4D9FA0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5,340</w:t>
            </w:r>
          </w:p>
        </w:tc>
        <w:tc>
          <w:tcPr>
            <w:tcW w:w="180" w:type="dxa"/>
          </w:tcPr>
          <w:p w14:paraId="0AF17A0C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E3C55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600</w:t>
            </w:r>
          </w:p>
        </w:tc>
        <w:tc>
          <w:tcPr>
            <w:tcW w:w="180" w:type="dxa"/>
          </w:tcPr>
          <w:p w14:paraId="7915C602" w14:textId="77777777" w:rsidR="002F6670" w:rsidRPr="008A5A08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535A383B" w14:textId="77777777" w:rsidR="002F6670" w:rsidRPr="00C5377F" w:rsidRDefault="002F6670" w:rsidP="005D4A8B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640</w:t>
            </w:r>
          </w:p>
        </w:tc>
      </w:tr>
    </w:tbl>
    <w:p w14:paraId="26AF74D7" w14:textId="77777777" w:rsidR="00BD6CDA" w:rsidRPr="008A5A08" w:rsidRDefault="00BD6CDA" w:rsidP="009C3FA7">
      <w:pPr>
        <w:jc w:val="thaiDistribute"/>
        <w:rPr>
          <w:rFonts w:ascii="Angsana New" w:hAnsi="Angsana New" w:cs="Angsana New"/>
          <w:cs/>
        </w:rPr>
        <w:sectPr w:rsidR="00BD6CDA" w:rsidRPr="008A5A08" w:rsidSect="00370E5E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42233EC" w14:textId="77777777" w:rsidR="008F5F29" w:rsidRPr="008A5A08" w:rsidRDefault="008F5F29" w:rsidP="008F5F29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1F2EC595" w14:textId="77777777" w:rsidR="008F5F29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5EA2FB" w14:textId="77777777" w:rsidR="008F5F29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</w:p>
    <w:p w14:paraId="299F6212" w14:textId="77777777" w:rsidR="008F5F29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2821777" w14:textId="1D8EB02A" w:rsidR="00C52F8C" w:rsidRPr="00C52F8C" w:rsidRDefault="00C52F8C" w:rsidP="00C52F8C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C52F8C">
        <w:rPr>
          <w:rFonts w:ascii="Angsana New" w:hAnsi="Angsana New" w:hint="cs"/>
          <w:sz w:val="30"/>
          <w:szCs w:val="30"/>
          <w:cs/>
        </w:rPr>
        <w:t xml:space="preserve">บริษัทลงทุนในบริษัท ฟูด เบลสซิ่ง </w:t>
      </w:r>
      <w:r w:rsidRPr="00C52F8C">
        <w:rPr>
          <w:rFonts w:ascii="Angsana New" w:hAnsi="Angsana New"/>
          <w:sz w:val="30"/>
          <w:szCs w:val="30"/>
        </w:rPr>
        <w:t xml:space="preserve">(1988) </w:t>
      </w:r>
      <w:r w:rsidRPr="00C52F8C">
        <w:rPr>
          <w:rFonts w:ascii="Angsana New" w:hAnsi="Angsana New" w:hint="cs"/>
          <w:sz w:val="30"/>
          <w:szCs w:val="30"/>
          <w:cs/>
        </w:rPr>
        <w:t xml:space="preserve">จำกัด โดยการซื้อหุ้นสามัญจากผู้ถือหุ้นเดิมในวันที่ </w:t>
      </w:r>
      <w:r w:rsidRPr="00C52F8C">
        <w:rPr>
          <w:rFonts w:ascii="Angsana New" w:hAnsi="Angsana New"/>
          <w:sz w:val="30"/>
          <w:szCs w:val="30"/>
        </w:rPr>
        <w:t xml:space="preserve">17 </w:t>
      </w:r>
      <w:r w:rsidRPr="00C52F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52F8C">
        <w:rPr>
          <w:rFonts w:ascii="Angsana New" w:hAnsi="Angsana New"/>
          <w:sz w:val="30"/>
          <w:szCs w:val="30"/>
        </w:rPr>
        <w:t xml:space="preserve">2562 </w:t>
      </w:r>
      <w:r w:rsidRPr="00C52F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52F8C">
        <w:rPr>
          <w:rFonts w:ascii="Angsana New" w:hAnsi="Angsana New"/>
          <w:sz w:val="30"/>
          <w:szCs w:val="30"/>
        </w:rPr>
        <w:t xml:space="preserve">1,800,000 </w:t>
      </w:r>
      <w:r w:rsidRPr="00C52F8C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C52F8C">
        <w:rPr>
          <w:rFonts w:ascii="Angsana New" w:hAnsi="Angsana New"/>
          <w:sz w:val="30"/>
          <w:szCs w:val="30"/>
        </w:rPr>
        <w:t xml:space="preserve">155.9 </w:t>
      </w:r>
      <w:r w:rsidRPr="00C52F8C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C52F8C">
        <w:rPr>
          <w:rFonts w:ascii="Angsana New" w:hAnsi="Angsana New"/>
          <w:sz w:val="30"/>
          <w:szCs w:val="30"/>
        </w:rPr>
        <w:t xml:space="preserve">280.6 </w:t>
      </w:r>
      <w:r w:rsidRPr="00C52F8C"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 w:rsidRPr="00C52F8C">
        <w:rPr>
          <w:rFonts w:ascii="Angsana New" w:hAnsi="Angsana New"/>
          <w:sz w:val="30"/>
          <w:szCs w:val="30"/>
        </w:rPr>
        <w:t xml:space="preserve">100.0 </w:t>
      </w:r>
      <w:r w:rsidRPr="00C52F8C">
        <w:rPr>
          <w:rFonts w:ascii="Angsana New" w:hAnsi="Angsana New" w:hint="cs"/>
          <w:sz w:val="30"/>
          <w:szCs w:val="30"/>
          <w:cs/>
        </w:rPr>
        <w:t xml:space="preserve">และมีค่าใช้จ่ายที่เกี่ยวข้องกับการซื้อหุ้นจำนวน </w:t>
      </w:r>
      <w:r w:rsidRPr="00C52F8C">
        <w:rPr>
          <w:rFonts w:ascii="Angsana New" w:hAnsi="Angsana New"/>
          <w:sz w:val="30"/>
          <w:szCs w:val="30"/>
        </w:rPr>
        <w:t xml:space="preserve">8.3 </w:t>
      </w:r>
      <w:r w:rsidRPr="00C52F8C">
        <w:rPr>
          <w:rFonts w:ascii="Angsana New" w:hAnsi="Angsana New" w:hint="cs"/>
          <w:sz w:val="30"/>
          <w:szCs w:val="30"/>
          <w:cs/>
        </w:rPr>
        <w:t xml:space="preserve">ล้านบาท บริษัทได้รับโอนหุ้นแล้วเสร็จเมื่อวันที่ </w:t>
      </w:r>
      <w:r w:rsidRPr="00C52F8C">
        <w:rPr>
          <w:rFonts w:ascii="Angsana New" w:hAnsi="Angsana New"/>
          <w:sz w:val="30"/>
          <w:szCs w:val="30"/>
        </w:rPr>
        <w:t>17</w:t>
      </w:r>
      <w:r w:rsidRPr="00C52F8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C52F8C">
        <w:rPr>
          <w:rFonts w:ascii="Angsana New" w:hAnsi="Angsana New"/>
          <w:sz w:val="30"/>
          <w:szCs w:val="30"/>
        </w:rPr>
        <w:t>2562</w:t>
      </w:r>
    </w:p>
    <w:p w14:paraId="33CB22A6" w14:textId="77777777" w:rsidR="00C52F8C" w:rsidRPr="00C52F8C" w:rsidRDefault="00C52F8C" w:rsidP="00C52F8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FCFBCC" w14:textId="77777777" w:rsidR="00C52F8C" w:rsidRPr="00C52F8C" w:rsidRDefault="00C52F8C" w:rsidP="00C52F8C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C52F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52F8C">
        <w:rPr>
          <w:rFonts w:ascii="Angsana New" w:hAnsi="Angsana New"/>
          <w:sz w:val="30"/>
          <w:szCs w:val="30"/>
        </w:rPr>
        <w:t xml:space="preserve">19 </w:t>
      </w:r>
      <w:r w:rsidRPr="00C52F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52F8C">
        <w:rPr>
          <w:rFonts w:ascii="Angsana New" w:hAnsi="Angsana New"/>
          <w:sz w:val="30"/>
          <w:szCs w:val="30"/>
        </w:rPr>
        <w:t xml:space="preserve">2562 </w:t>
      </w:r>
      <w:r w:rsidRPr="00C52F8C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 </w:t>
      </w:r>
      <w:r w:rsidRPr="00C52F8C">
        <w:rPr>
          <w:rFonts w:ascii="Angsana New" w:hAnsi="Angsana New"/>
          <w:sz w:val="30"/>
          <w:szCs w:val="30"/>
        </w:rPr>
        <w:t>(</w:t>
      </w:r>
      <w:r w:rsidRPr="00C52F8C">
        <w:rPr>
          <w:rFonts w:ascii="Angsana New" w:hAnsi="Angsana New" w:hint="cs"/>
          <w:sz w:val="30"/>
          <w:szCs w:val="30"/>
          <w:cs/>
        </w:rPr>
        <w:t>บริษัท ที พาราก้อน โฮลดิ้ง จำกัด</w:t>
      </w:r>
      <w:r w:rsidRPr="00C52F8C">
        <w:rPr>
          <w:rFonts w:ascii="Angsana New" w:hAnsi="Angsana New"/>
          <w:sz w:val="30"/>
          <w:szCs w:val="30"/>
        </w:rPr>
        <w:t>)</w:t>
      </w:r>
      <w:r w:rsidRPr="00C52F8C">
        <w:rPr>
          <w:rFonts w:ascii="Angsana New" w:hAnsi="Angsana New" w:hint="cs"/>
          <w:sz w:val="30"/>
          <w:szCs w:val="30"/>
          <w:cs/>
        </w:rPr>
        <w:t xml:space="preserve"> ได้รับเงินจากการเรียกทุน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ชำระเพิ่มเติมแล้วในราคาหุ้นละ </w:t>
      </w:r>
      <w:r w:rsidRPr="00FD7148">
        <w:rPr>
          <w:rFonts w:ascii="Angsana New" w:hAnsi="Angsana New"/>
          <w:spacing w:val="-6"/>
          <w:sz w:val="30"/>
          <w:szCs w:val="30"/>
        </w:rPr>
        <w:t xml:space="preserve">7.7 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บาท สำหรับหุ้นสามัญจำนวน </w:t>
      </w:r>
      <w:r w:rsidRPr="00FD7148">
        <w:rPr>
          <w:rFonts w:ascii="Angsana New" w:hAnsi="Angsana New"/>
          <w:spacing w:val="-6"/>
          <w:sz w:val="30"/>
          <w:szCs w:val="30"/>
        </w:rPr>
        <w:t>2,753,000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เป็นจำนวนเงินรวม </w:t>
      </w:r>
      <w:r w:rsidRPr="00FD7148">
        <w:rPr>
          <w:rFonts w:ascii="Angsana New" w:hAnsi="Angsana New"/>
          <w:spacing w:val="-6"/>
          <w:sz w:val="30"/>
          <w:szCs w:val="30"/>
        </w:rPr>
        <w:t>21.1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 ล้าน</w:t>
      </w:r>
      <w:r w:rsidRPr="00C52F8C">
        <w:rPr>
          <w:rFonts w:ascii="Angsana New" w:hAnsi="Angsana New" w:hint="cs"/>
          <w:sz w:val="30"/>
          <w:szCs w:val="30"/>
          <w:cs/>
        </w:rPr>
        <w:t>บาท</w:t>
      </w:r>
    </w:p>
    <w:p w14:paraId="75779155" w14:textId="77777777" w:rsidR="00220CFA" w:rsidRPr="005A3064" w:rsidRDefault="00220CFA" w:rsidP="005A3064">
      <w:pPr>
        <w:rPr>
          <w:rFonts w:ascii="Angsana New" w:hAnsi="Angsana New"/>
          <w:sz w:val="30"/>
          <w:szCs w:val="30"/>
        </w:rPr>
      </w:pPr>
    </w:p>
    <w:p w14:paraId="40AE3016" w14:textId="0236D971" w:rsidR="00220CFA" w:rsidRDefault="00B10DBB" w:rsidP="00C52F8C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บริษัทลงทุนในบริษัทย่อยแห่งหนึ่ง (บริษัท ไทย ฟู้ดส์ กรีน เอนเนอร์จี้ จำกัด (เดิมชื่อบริษัท ไทย เนชั่นแนล </w:t>
      </w:r>
      <w:r w:rsidR="00DE6AC3"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โลจิสติกส์ จำกัด)) เพิ่มขึ้นเป็นจำนวนเงิน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85.0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โดยการเรียกทุนชำระเพิ่มเติมในราคาหุ้นละ </w:t>
      </w:r>
      <w:r>
        <w:rPr>
          <w:rFonts w:ascii="Angsana New" w:hAnsi="Angsana New"/>
          <w:spacing w:val="-4"/>
          <w:sz w:val="30"/>
          <w:szCs w:val="30"/>
        </w:rPr>
        <w:t xml:space="preserve">7.5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pacing w:val="-4"/>
          <w:sz w:val="30"/>
          <w:szCs w:val="30"/>
        </w:rPr>
        <w:t xml:space="preserve">6,000,000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/>
          <w:spacing w:val="-4"/>
          <w:sz w:val="30"/>
          <w:szCs w:val="30"/>
        </w:rPr>
        <w:t xml:space="preserve">45.0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นอกจากนี้ บริษัทย่อยดังกล่าว </w:t>
      </w:r>
      <w:r w:rsidR="00DE6AC3"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ยังได้เพิ่มทุนจดทะเบียนจาก </w:t>
      </w:r>
      <w:r>
        <w:rPr>
          <w:rFonts w:ascii="Angsana New" w:hAnsi="Angsana New"/>
          <w:spacing w:val="-4"/>
          <w:sz w:val="30"/>
          <w:szCs w:val="30"/>
        </w:rPr>
        <w:t xml:space="preserve">60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เป็น</w:t>
      </w:r>
      <w:r>
        <w:rPr>
          <w:rFonts w:ascii="Angsana New" w:hAnsi="Angsana New"/>
          <w:spacing w:val="-4"/>
          <w:sz w:val="30"/>
          <w:szCs w:val="30"/>
        </w:rPr>
        <w:t xml:space="preserve"> 100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และเรียกชำระค่าหุ้นเต็มมูลค่าเป็นจำนวนเงิน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40 </w:t>
      </w:r>
      <w:r w:rsidR="00DE6AC3"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4"/>
          <w:sz w:val="30"/>
          <w:szCs w:val="30"/>
        </w:rPr>
        <w:t>2562</w:t>
      </w:r>
    </w:p>
    <w:p w14:paraId="6B0C5B4C" w14:textId="77777777" w:rsidR="000F4772" w:rsidRPr="000F4772" w:rsidRDefault="000F4772" w:rsidP="000F4772">
      <w:pPr>
        <w:pStyle w:val="ListParagraph"/>
        <w:rPr>
          <w:rFonts w:ascii="Angsana New" w:hAnsi="Angsana New"/>
          <w:sz w:val="30"/>
          <w:szCs w:val="30"/>
        </w:rPr>
      </w:pPr>
    </w:p>
    <w:p w14:paraId="18FB38FC" w14:textId="5B6C0826" w:rsidR="008F5F29" w:rsidRDefault="00A26E87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>2</w:t>
      </w:r>
      <w:r w:rsidR="008F5F29" w:rsidRPr="008A5A08">
        <w:rPr>
          <w:rFonts w:ascii="Angsana New" w:hAnsi="Angsana New" w:cs="Angsana New"/>
          <w:i/>
          <w:iCs/>
          <w:sz w:val="30"/>
          <w:szCs w:val="30"/>
        </w:rPr>
        <w:t>56</w:t>
      </w:r>
      <w:r w:rsidR="008F5F29">
        <w:rPr>
          <w:rFonts w:ascii="Angsana New" w:hAnsi="Angsana New" w:cs="Angsana New"/>
          <w:i/>
          <w:iCs/>
          <w:sz w:val="30"/>
          <w:szCs w:val="30"/>
        </w:rPr>
        <w:t>1</w:t>
      </w:r>
    </w:p>
    <w:p w14:paraId="78C5D6AA" w14:textId="77777777" w:rsidR="008F5F29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C91DA9" w14:textId="0D407A9A" w:rsidR="008F5F29" w:rsidRDefault="008F5F29" w:rsidP="00C52F8C">
      <w:pPr>
        <w:pStyle w:val="ListParagraph"/>
        <w:numPr>
          <w:ilvl w:val="0"/>
          <w:numId w:val="40"/>
        </w:numPr>
        <w:jc w:val="thaiDistribute"/>
        <w:rPr>
          <w:rFonts w:ascii="Angsana New" w:hAnsi="Angsana New"/>
          <w:sz w:val="30"/>
          <w:szCs w:val="30"/>
        </w:rPr>
      </w:pPr>
      <w:r w:rsidRPr="00C52F8C">
        <w:rPr>
          <w:rFonts w:ascii="Angsana New" w:hAnsi="Angsana New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C52F8C">
        <w:rPr>
          <w:rFonts w:ascii="Angsana New" w:hAnsi="Angsana New"/>
          <w:sz w:val="30"/>
          <w:szCs w:val="30"/>
        </w:rPr>
        <w:t>(</w:t>
      </w:r>
      <w:r w:rsidRPr="00C52F8C">
        <w:rPr>
          <w:rFonts w:ascii="Angsana New" w:hAnsi="Angsana New" w:hint="cs"/>
          <w:sz w:val="30"/>
          <w:szCs w:val="30"/>
          <w:cs/>
        </w:rPr>
        <w:t>บริษัท ไทยฟู้ดส์ เซอร์วิส แอนด์ ซัพพลาย จำกัด</w:t>
      </w:r>
      <w:r w:rsidRPr="00C52F8C">
        <w:rPr>
          <w:rFonts w:ascii="Angsana New" w:hAnsi="Angsana New"/>
          <w:sz w:val="30"/>
          <w:szCs w:val="30"/>
        </w:rPr>
        <w:t xml:space="preserve">) </w:t>
      </w:r>
      <w:r w:rsidRPr="00C52F8C">
        <w:rPr>
          <w:rFonts w:ascii="Angsana New" w:hAnsi="Angsana New" w:hint="cs"/>
          <w:sz w:val="30"/>
          <w:szCs w:val="30"/>
          <w:cs/>
        </w:rPr>
        <w:t xml:space="preserve">เพิ่มขึ้นเป็นจำนวนเงิน </w:t>
      </w:r>
      <w:r w:rsidRPr="00C52F8C">
        <w:rPr>
          <w:rFonts w:ascii="Angsana New" w:hAnsi="Angsana New"/>
          <w:sz w:val="30"/>
          <w:szCs w:val="30"/>
        </w:rPr>
        <w:t xml:space="preserve">130 </w:t>
      </w:r>
      <w:r w:rsidRPr="00C52F8C">
        <w:rPr>
          <w:rFonts w:ascii="Angsana New" w:hAnsi="Angsana New" w:hint="cs"/>
          <w:sz w:val="30"/>
          <w:szCs w:val="30"/>
          <w:cs/>
        </w:rPr>
        <w:t xml:space="preserve">ล้านบาท โดยเพิ่มทุนจดทะเบียนจาก </w:t>
      </w:r>
      <w:r w:rsidRPr="00C52F8C">
        <w:rPr>
          <w:rFonts w:ascii="Angsana New" w:hAnsi="Angsana New"/>
          <w:sz w:val="30"/>
          <w:szCs w:val="30"/>
        </w:rPr>
        <w:t xml:space="preserve">50 </w:t>
      </w:r>
      <w:r w:rsidRPr="00C52F8C">
        <w:rPr>
          <w:rFonts w:ascii="Angsana New" w:hAnsi="Angsana New" w:hint="cs"/>
          <w:sz w:val="30"/>
          <w:szCs w:val="30"/>
          <w:cs/>
        </w:rPr>
        <w:t>ล้านบาท เป็น</w:t>
      </w:r>
      <w:r w:rsidRPr="00C52F8C">
        <w:rPr>
          <w:rFonts w:ascii="Angsana New" w:hAnsi="Angsana New"/>
          <w:sz w:val="30"/>
          <w:szCs w:val="30"/>
        </w:rPr>
        <w:t xml:space="preserve"> 180 </w:t>
      </w:r>
      <w:r w:rsidRPr="00C52F8C">
        <w:rPr>
          <w:rFonts w:ascii="Angsana New" w:hAnsi="Angsana New" w:hint="cs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C52F8C">
        <w:rPr>
          <w:rFonts w:ascii="Angsana New" w:hAnsi="Angsana New"/>
          <w:sz w:val="30"/>
          <w:szCs w:val="30"/>
        </w:rPr>
        <w:t xml:space="preserve">13 </w:t>
      </w:r>
      <w:r w:rsidRPr="00C52F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52F8C">
        <w:rPr>
          <w:rFonts w:ascii="Angsana New" w:hAnsi="Angsana New"/>
          <w:sz w:val="30"/>
          <w:szCs w:val="30"/>
        </w:rPr>
        <w:t>2561</w:t>
      </w:r>
    </w:p>
    <w:p w14:paraId="4464B46A" w14:textId="77777777" w:rsidR="00190E8B" w:rsidRPr="00C52F8C" w:rsidRDefault="00190E8B" w:rsidP="00190E8B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620EB66" w14:textId="77777777" w:rsidR="008F5F29" w:rsidRPr="00C52F8C" w:rsidRDefault="008F5F29" w:rsidP="00C52F8C">
      <w:pPr>
        <w:pStyle w:val="ListParagraph"/>
        <w:numPr>
          <w:ilvl w:val="0"/>
          <w:numId w:val="40"/>
        </w:numPr>
        <w:jc w:val="thaiDistribute"/>
        <w:rPr>
          <w:rFonts w:ascii="Angsana New" w:hAnsi="Angsana New"/>
          <w:sz w:val="30"/>
          <w:szCs w:val="30"/>
        </w:rPr>
      </w:pPr>
      <w:r w:rsidRPr="00C52F8C">
        <w:rPr>
          <w:rFonts w:ascii="Angsana New" w:hAnsi="Angsana New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C52F8C">
        <w:rPr>
          <w:rFonts w:ascii="Angsana New" w:hAnsi="Angsana New"/>
          <w:sz w:val="30"/>
          <w:szCs w:val="30"/>
        </w:rPr>
        <w:t>(</w:t>
      </w:r>
      <w:r w:rsidRPr="00C52F8C">
        <w:rPr>
          <w:rFonts w:ascii="Angsana New" w:hAnsi="Angsana New" w:hint="cs"/>
          <w:sz w:val="30"/>
          <w:szCs w:val="30"/>
          <w:cs/>
        </w:rPr>
        <w:t>บริษัท ไทย โพรเซส ฟู้ดส์ จำกัด</w:t>
      </w:r>
      <w:r w:rsidRPr="00C52F8C">
        <w:rPr>
          <w:rFonts w:ascii="Angsana New" w:hAnsi="Angsana New"/>
          <w:sz w:val="30"/>
          <w:szCs w:val="30"/>
        </w:rPr>
        <w:t xml:space="preserve">) </w:t>
      </w:r>
      <w:r w:rsidRPr="00C52F8C">
        <w:rPr>
          <w:rFonts w:ascii="Angsana New" w:hAnsi="Angsana New" w:hint="cs"/>
          <w:sz w:val="30"/>
          <w:szCs w:val="30"/>
          <w:cs/>
        </w:rPr>
        <w:t>โดยมีทุนจดทะเบียน</w:t>
      </w:r>
      <w:r w:rsidRPr="00C52F8C">
        <w:rPr>
          <w:rFonts w:ascii="Angsana New" w:hAnsi="Angsana New" w:hint="cs"/>
          <w:spacing w:val="-4"/>
          <w:sz w:val="30"/>
          <w:szCs w:val="30"/>
          <w:cs/>
        </w:rPr>
        <w:t>เริ่มแรกเป็นจำนวนเงิน</w:t>
      </w:r>
      <w:r w:rsidRPr="00C52F8C">
        <w:rPr>
          <w:rFonts w:ascii="Angsana New" w:hAnsi="Angsana New"/>
          <w:spacing w:val="-4"/>
          <w:sz w:val="30"/>
          <w:szCs w:val="30"/>
        </w:rPr>
        <w:t xml:space="preserve"> 50 </w:t>
      </w:r>
      <w:r w:rsidRPr="00C52F8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C52F8C">
        <w:rPr>
          <w:rFonts w:ascii="Angsana New" w:hAnsi="Angsana New"/>
          <w:spacing w:val="-4"/>
          <w:sz w:val="30"/>
          <w:szCs w:val="30"/>
        </w:rPr>
        <w:t xml:space="preserve">25 </w:t>
      </w:r>
      <w:r w:rsidRPr="00C52F8C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คิดเป็นจำนวนเงิน </w:t>
      </w:r>
      <w:r w:rsidRPr="00C52F8C">
        <w:rPr>
          <w:rFonts w:ascii="Angsana New" w:hAnsi="Angsana New"/>
          <w:spacing w:val="-4"/>
          <w:sz w:val="30"/>
          <w:szCs w:val="30"/>
        </w:rPr>
        <w:t xml:space="preserve">13 </w:t>
      </w:r>
      <w:r w:rsidRPr="00C52F8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52F8C">
        <w:rPr>
          <w:rFonts w:ascii="Angsana New" w:hAnsi="Angsana New" w:hint="cs"/>
          <w:sz w:val="30"/>
          <w:szCs w:val="30"/>
          <w:cs/>
        </w:rPr>
        <w:t xml:space="preserve"> บริษัทมีสัดส่วนการลงทุนบริษัทย่อยดังกล่าวคิดเป็นอัตราร้อยละ </w:t>
      </w:r>
      <w:r w:rsidRPr="00C52F8C">
        <w:rPr>
          <w:rFonts w:ascii="Angsana New" w:hAnsi="Angsana New"/>
          <w:sz w:val="30"/>
          <w:szCs w:val="30"/>
        </w:rPr>
        <w:t xml:space="preserve">99.99 </w:t>
      </w:r>
      <w:r w:rsidRPr="00C52F8C">
        <w:rPr>
          <w:rFonts w:ascii="Angsana New" w:hAnsi="Angsana New" w:hint="cs"/>
          <w:sz w:val="30"/>
          <w:szCs w:val="30"/>
          <w:cs/>
        </w:rPr>
        <w:t xml:space="preserve">ของหุ้นที่ชำระแล้ว 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Pr="00C52F8C">
        <w:rPr>
          <w:rFonts w:ascii="Angsana New" w:hAnsi="Angsana New"/>
          <w:sz w:val="30"/>
          <w:szCs w:val="30"/>
        </w:rPr>
        <w:t xml:space="preserve">12 </w:t>
      </w:r>
      <w:r w:rsidRPr="00C52F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52F8C">
        <w:rPr>
          <w:rFonts w:ascii="Angsana New" w:hAnsi="Angsana New"/>
          <w:sz w:val="30"/>
          <w:szCs w:val="30"/>
        </w:rPr>
        <w:t>2561</w:t>
      </w:r>
    </w:p>
    <w:p w14:paraId="67F38C3B" w14:textId="77777777" w:rsidR="008F5F29" w:rsidRDefault="008F5F29" w:rsidP="008F5F2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57AE18" w14:textId="77777777" w:rsidR="008F5F29" w:rsidRPr="00C52F8C" w:rsidRDefault="008F5F29" w:rsidP="00C52F8C">
      <w:pPr>
        <w:pStyle w:val="ListParagraph"/>
        <w:numPr>
          <w:ilvl w:val="0"/>
          <w:numId w:val="40"/>
        </w:numPr>
        <w:jc w:val="thaiDistribute"/>
        <w:rPr>
          <w:rFonts w:ascii="Angsana New" w:hAnsi="Angsana New"/>
          <w:sz w:val="30"/>
          <w:szCs w:val="30"/>
        </w:rPr>
      </w:pPr>
      <w:r w:rsidRPr="00C52F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52F8C">
        <w:rPr>
          <w:rFonts w:ascii="Angsana New" w:hAnsi="Angsana New"/>
          <w:sz w:val="30"/>
          <w:szCs w:val="30"/>
        </w:rPr>
        <w:t>4</w:t>
      </w:r>
      <w:r w:rsidRPr="00C52F8C">
        <w:rPr>
          <w:rFonts w:ascii="Angsana New" w:hAnsi="Angsana New" w:hint="cs"/>
          <w:sz w:val="30"/>
          <w:szCs w:val="30"/>
          <w:cs/>
        </w:rPr>
        <w:t xml:space="preserve"> ธันวาคม 25</w:t>
      </w:r>
      <w:r w:rsidRPr="00C52F8C">
        <w:rPr>
          <w:rFonts w:ascii="Angsana New" w:hAnsi="Angsana New"/>
          <w:sz w:val="30"/>
          <w:szCs w:val="30"/>
        </w:rPr>
        <w:t>61</w:t>
      </w:r>
      <w:r w:rsidRPr="00C52F8C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(บริษัท ที พาราก้อน โฮลดิ้ง จำกัด) ได้รับเงินจากการเรียกทุน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ชำระเพิ่มเติมแล้วในราคาหุ้นละ </w:t>
      </w:r>
      <w:r w:rsidRPr="00FD7148">
        <w:rPr>
          <w:rFonts w:ascii="Angsana New" w:hAnsi="Angsana New"/>
          <w:spacing w:val="-6"/>
          <w:sz w:val="30"/>
          <w:szCs w:val="30"/>
        </w:rPr>
        <w:t>6.06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2</w:t>
      </w:r>
      <w:r w:rsidRPr="00FD7148">
        <w:rPr>
          <w:rFonts w:ascii="Angsana New" w:hAnsi="Angsana New"/>
          <w:spacing w:val="-6"/>
          <w:sz w:val="30"/>
          <w:szCs w:val="30"/>
        </w:rPr>
        <w:t>,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>753</w:t>
      </w:r>
      <w:r w:rsidRPr="00FD7148">
        <w:rPr>
          <w:rFonts w:ascii="Angsana New" w:hAnsi="Angsana New"/>
          <w:spacing w:val="-6"/>
          <w:sz w:val="30"/>
          <w:szCs w:val="30"/>
        </w:rPr>
        <w:t>,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000 หุ้น เป็นจำนวนเงินรวม </w:t>
      </w:r>
      <w:r w:rsidRPr="00FD7148">
        <w:rPr>
          <w:rFonts w:ascii="Angsana New" w:hAnsi="Angsana New"/>
          <w:spacing w:val="-6"/>
          <w:sz w:val="30"/>
          <w:szCs w:val="30"/>
        </w:rPr>
        <w:t>17</w:t>
      </w:r>
      <w:r w:rsidRPr="00FD7148">
        <w:rPr>
          <w:rFonts w:ascii="Angsana New" w:hAnsi="Angsana New" w:hint="cs"/>
          <w:spacing w:val="-6"/>
          <w:sz w:val="30"/>
          <w:szCs w:val="30"/>
          <w:cs/>
        </w:rPr>
        <w:t xml:space="preserve"> ล้าน</w:t>
      </w:r>
      <w:r w:rsidRPr="00C52F8C">
        <w:rPr>
          <w:rFonts w:ascii="Angsana New" w:hAnsi="Angsana New" w:hint="cs"/>
          <w:sz w:val="30"/>
          <w:szCs w:val="30"/>
          <w:cs/>
        </w:rPr>
        <w:t>บาท</w:t>
      </w:r>
    </w:p>
    <w:p w14:paraId="0FBE8F76" w14:textId="77777777" w:rsidR="008F5F29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9252F3" w14:textId="77777777" w:rsidR="008F5F29" w:rsidRPr="00A3021C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021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การจำหน่ายเงินลงทุน</w:t>
      </w:r>
    </w:p>
    <w:p w14:paraId="3484E6C8" w14:textId="77777777" w:rsidR="008F5F29" w:rsidRPr="001520E0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9964A77" w14:textId="77777777" w:rsidR="008F5F29" w:rsidRPr="00A556D7" w:rsidRDefault="008F5F29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F4B0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0"/>
          <w:szCs w:val="30"/>
        </w:rPr>
        <w:t>28</w:t>
      </w:r>
      <w:r w:rsidRPr="001F4B0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F4B0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1F4B0C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1F4B0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กลุ่มบริษัทได้จำหน่ายส่วนได้เสียร้อยละ </w:t>
      </w:r>
      <w:r w:rsidRPr="001F4B0C">
        <w:rPr>
          <w:rFonts w:ascii="Angsana New" w:hAnsi="Angsana New" w:cs="Angsana New"/>
          <w:spacing w:val="-4"/>
          <w:sz w:val="30"/>
          <w:szCs w:val="30"/>
        </w:rPr>
        <w:t>75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ในบริษัทย่อยแห่งหนึ่งทั้งจำนวน (บริษัท บิ๊ก ฟู้ดส์ กรุ๊ป จำกัด (“บิ๊ก ฟู้ดส์”)) เป็นเงินสดจำนวน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และลูกหนี้ค่าจำหน่ายเงินลงทุนจำนวน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ณ วันที่จำหน่ายมูลค่าตามบัญชีของสินทรัพย์สุทธิที่ติดลบ (หนี้สินสุทธิ) ของ บิ๊ก ฟู้ดส์ ในงบการเงินของกลุ่มบริษัทมีจำนวน </w:t>
      </w:r>
      <w:r>
        <w:rPr>
          <w:rFonts w:ascii="Angsana New" w:hAnsi="Angsana New" w:cs="Angsana New"/>
          <w:sz w:val="30"/>
          <w:szCs w:val="30"/>
        </w:rPr>
        <w:t>119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และมี  ค่าความนิยม </w:t>
      </w:r>
      <w:r>
        <w:rPr>
          <w:rFonts w:ascii="Angsana New" w:hAnsi="Angsana New" w:cs="Angsana New"/>
          <w:sz w:val="30"/>
          <w:szCs w:val="30"/>
        </w:rPr>
        <w:t xml:space="preserve">44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กลุ่มบริษัทตัดรายการส่วนได้เสียที่ไม่มีอำนาจควบคุมเป็นจำนวน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รับรู้กำไร</w:t>
      </w:r>
      <w:r w:rsidRPr="00581E8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จากการสูญเสียการควบคุมในบริษัทย่อยเป็นจำนวน </w:t>
      </w:r>
      <w:r w:rsidRPr="00581E8F">
        <w:rPr>
          <w:rFonts w:ascii="Angsana New" w:hAnsi="Angsana New" w:cs="Angsana New"/>
          <w:spacing w:val="-2"/>
          <w:sz w:val="30"/>
          <w:szCs w:val="30"/>
        </w:rPr>
        <w:t>105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  ซึ่งแสดงแยกเป็นรายการต่างหากในงบกำไรขาดทุนรวม และบริษัทรับรู้ขาดทุนจากการจำหน่ายเงินลงทุนในบริษัทย่อยเป็นจำนวน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ซึ่งรวมอยู่ในค่าใช้จ่ายบริหารในงบกำไรขาดทุนเฉพาะกิจการ นอกจากนี้กลุ่มบริษัทได้โอนรายการที่เกี่ยวข้องกับ บิ๊ก ฟู้ดส์ ออกจากบัญชีส่วนต่ำกว่าทุนจากการเปลี่ยนแปลงส่วนได้เสียในบริษัทย่อยและส่วนเกินทุนจากการตีราคาที่ดินไปไว้ในกำไรสะสมเป็นจำนวน </w:t>
      </w:r>
      <w:r>
        <w:rPr>
          <w:rFonts w:ascii="Angsana New" w:hAnsi="Angsana New" w:cs="Angsana New"/>
          <w:sz w:val="30"/>
          <w:szCs w:val="30"/>
        </w:rPr>
        <w:t>22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568856C7" w14:textId="77777777" w:rsidR="00190E8B" w:rsidRPr="001520E0" w:rsidRDefault="00190E8B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0777BD" w14:textId="77777777" w:rsidR="005A5F89" w:rsidRPr="00587565" w:rsidRDefault="005A5F89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87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14893A78" w14:textId="77777777" w:rsidR="005A5F89" w:rsidRPr="001520E0" w:rsidRDefault="005A5F89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94D8E5" w14:textId="77777777" w:rsidR="005A5F89" w:rsidRPr="008A5A08" w:rsidRDefault="005A5F89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="00A3021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และอัตรา</w:t>
      </w:r>
      <w:r w:rsidR="00A3021C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คิดลดซึ่งคำ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8A5A0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3C51B816" w14:textId="77777777" w:rsidR="005A5F89" w:rsidRPr="001520E0" w:rsidRDefault="005A5F89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FF73D" w14:textId="5A662703" w:rsidR="005A5F89" w:rsidRDefault="005A5F89" w:rsidP="005A5F89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ทั้งนี้จากการทดสอบการด้อยค่า พบว่าประมาณการมูลค่าที่คาดว่าจะได้รับคืนมีมูลค่าต่ำกว่ามูลค่าตามบัญชีของเงินลงทุนในบริษัทย่อย</w:t>
      </w:r>
      <w:r w:rsidR="00587565">
        <w:rPr>
          <w:rFonts w:ascii="Angsana New" w:hAnsi="Angsana New" w:cs="Angsana New" w:hint="cs"/>
          <w:sz w:val="30"/>
          <w:szCs w:val="30"/>
          <w:cs/>
        </w:rPr>
        <w:t>บาง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แห่ง ดังนั้นผู้บริหารจึงได้พิจารณาตั้งสำรองผลขาดทุนจากการด้อยค่าของเงินลงทุนในบริษัทย่อยเป็นจำนวนเงิน </w:t>
      </w:r>
      <w:r w:rsidR="00FD7148">
        <w:rPr>
          <w:rFonts w:ascii="Angsana New" w:hAnsi="Angsana New" w:cs="Angsana New"/>
          <w:sz w:val="30"/>
          <w:szCs w:val="30"/>
        </w:rPr>
        <w:t>20</w:t>
      </w:r>
      <w:r w:rsidR="00C52F8C">
        <w:rPr>
          <w:rFonts w:ascii="Angsana New" w:hAnsi="Angsana New" w:cs="Angsana New"/>
          <w:sz w:val="30"/>
          <w:szCs w:val="30"/>
        </w:rPr>
        <w:t>.0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ล้านบาท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430C4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3021C">
        <w:rPr>
          <w:rFonts w:ascii="Angsana New" w:hAnsi="Angsana New" w:cs="Angsana New"/>
          <w:i/>
          <w:iCs/>
          <w:sz w:val="30"/>
          <w:szCs w:val="30"/>
        </w:rPr>
        <w:t>(256</w:t>
      </w:r>
      <w:r w:rsidR="00430C40">
        <w:rPr>
          <w:rFonts w:ascii="Angsana New" w:hAnsi="Angsana New" w:cs="Angsana New"/>
          <w:i/>
          <w:iCs/>
          <w:sz w:val="30"/>
          <w:szCs w:val="30"/>
        </w:rPr>
        <w:t>1</w:t>
      </w:r>
      <w:r w:rsidRPr="00A3021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52F8C">
        <w:rPr>
          <w:rFonts w:ascii="Angsana New" w:hAnsi="Angsana New" w:cs="Angsana New"/>
          <w:i/>
          <w:iCs/>
          <w:sz w:val="30"/>
          <w:szCs w:val="30"/>
        </w:rPr>
        <w:t>76.6</w:t>
      </w:r>
      <w:r w:rsidR="00DB12A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660557" w:rsidRPr="00A3021C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41C621C7" w14:textId="5EF1A633" w:rsidR="001520E0" w:rsidRDefault="00152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E26D49B" w14:textId="690AAADA" w:rsidR="00396FE7" w:rsidRDefault="00396FE7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31687D"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791837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9496C0C" w14:textId="77777777" w:rsidR="00FD7148" w:rsidRPr="008A5A08" w:rsidRDefault="00FD7148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75"/>
      </w:tblGrid>
      <w:tr w:rsidR="00A327E2" w:rsidRPr="00EE7420" w14:paraId="4FBBBB9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2EFF4F4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14:paraId="2A951440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3436AC66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2"/>
          </w:tcPr>
          <w:p w14:paraId="30809408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EE7420" w14:paraId="29FB3041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0196587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1958D0A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4A2E39" w14:textId="77777777" w:rsidR="00A327E2" w:rsidRPr="008877D9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81" w:type="dxa"/>
            <w:gridSpan w:val="2"/>
          </w:tcPr>
          <w:p w14:paraId="5BDC3572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A327E2" w:rsidRPr="00EE7420" w14:paraId="3A548E98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2476FF4A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42C6CEA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5AF4DF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770DAC4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075" w:type="dxa"/>
          </w:tcPr>
          <w:p w14:paraId="7F855D2D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327E2" w:rsidRPr="00EE7420" w14:paraId="7C2F470E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8EF31D0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6B56D52C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CE64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2"/>
          </w:tcPr>
          <w:p w14:paraId="245C18C7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EE7420" w14:paraId="79C451D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3CC5F034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109CC825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69B6F154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552511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7BD931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</w:tcPr>
          <w:p w14:paraId="6D47E25F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A327E2" w:rsidRPr="00EE7420" w14:paraId="51FC1376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B84A4B4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14:paraId="2AAF9A7B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14:paraId="2DC63BB9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14:paraId="28EDF649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75" w:type="dxa"/>
          </w:tcPr>
          <w:p w14:paraId="4C0E0C56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A327E2" w:rsidRPr="00EE7420" w14:paraId="36A73FB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4E837600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2452B990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A5A1CE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14:paraId="313D232B" w14:textId="77777777" w:rsidR="00A327E2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</w:tcPr>
          <w:p w14:paraId="117AFF77" w14:textId="77777777" w:rsidR="00A327E2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27E2" w:rsidRPr="00EE7420" w14:paraId="6989CC80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49440DE5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52D5EFCB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745D2445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456FFE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14:paraId="66E61FBD" w14:textId="77777777" w:rsidR="00A327E2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</w:tcPr>
          <w:p w14:paraId="255C85E8" w14:textId="77777777" w:rsidR="00A327E2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27E2" w:rsidRPr="00EE7420" w14:paraId="5C3CCAEA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67745AE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14:paraId="08B915BB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3F836187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E415388" w14:textId="77777777" w:rsidR="00A327E2" w:rsidRPr="00674A9D" w:rsidRDefault="00A327E2" w:rsidP="005D4A8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75" w:type="dxa"/>
          </w:tcPr>
          <w:p w14:paraId="1B2E59EE" w14:textId="77777777" w:rsidR="00A327E2" w:rsidRPr="00674A9D" w:rsidRDefault="00A327E2" w:rsidP="005D4A8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41497A" w14:textId="77777777" w:rsidR="00995CFC" w:rsidRPr="00AD0009" w:rsidRDefault="00995CFC" w:rsidP="00F76C0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301CE88" w14:textId="73D5FDA3" w:rsidR="00474F27" w:rsidRPr="00587565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87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</w:t>
      </w:r>
      <w:r w:rsidR="00E96B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หน่วยสินทรัพย์ที่ก่อให้เกิด</w:t>
      </w:r>
      <w:r w:rsidRPr="005875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</w:t>
      </w:r>
      <w:r w:rsidR="00E96B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สดที่มีค่าความนิยม</w:t>
      </w:r>
    </w:p>
    <w:p w14:paraId="175CE9E9" w14:textId="77777777" w:rsidR="00474F27" w:rsidRPr="001520E0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857D17" w14:textId="08E7FFF2" w:rsidR="00E96B4B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ค่าความนิยมส่วนใหญ่เกิดจากการที่บริษัทซื้อหุ้นใน</w:t>
      </w:r>
      <w:r w:rsidRPr="00C52F8C">
        <w:rPr>
          <w:rFonts w:ascii="Angsana New" w:hAnsi="Angsana New" w:cs="Angsana New" w:hint="cs"/>
          <w:sz w:val="30"/>
          <w:szCs w:val="30"/>
          <w:cs/>
        </w:rPr>
        <w:t xml:space="preserve">บริษัท ฟูด เบลสซิ่ง </w:t>
      </w:r>
      <w:r w:rsidRPr="00C52F8C">
        <w:rPr>
          <w:rFonts w:ascii="Angsana New" w:hAnsi="Angsana New"/>
          <w:sz w:val="30"/>
          <w:szCs w:val="30"/>
        </w:rPr>
        <w:t xml:space="preserve">(1988) </w:t>
      </w:r>
      <w:r w:rsidRPr="00C52F8C">
        <w:rPr>
          <w:rFonts w:ascii="Angsana New" w:hAnsi="Angsana New" w:cs="Angsana New" w:hint="cs"/>
          <w:sz w:val="30"/>
          <w:szCs w:val="30"/>
          <w:cs/>
        </w:rPr>
        <w:t>จำกั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 ในอัตราส่วนร้อยละ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 w:rsidR="009A0951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ค่าความนิยมได้ถูกปันส่วนให้กับหน่วยสินทรัพย์ที่ก่อให้เกิดเงินสดของกลุ่มบริษัทคือ </w:t>
      </w:r>
      <w:r w:rsidRPr="00C52F8C">
        <w:rPr>
          <w:rFonts w:ascii="Angsana New" w:hAnsi="Angsana New" w:cs="Angsana New" w:hint="cs"/>
          <w:sz w:val="30"/>
          <w:szCs w:val="30"/>
          <w:cs/>
        </w:rPr>
        <w:t xml:space="preserve">บริษัท ฟูด เบลสซิ่ง </w:t>
      </w:r>
      <w:r w:rsidRPr="00C52F8C">
        <w:rPr>
          <w:rFonts w:ascii="Angsana New" w:hAnsi="Angsana New"/>
          <w:sz w:val="30"/>
          <w:szCs w:val="30"/>
        </w:rPr>
        <w:t xml:space="preserve">(1988) </w:t>
      </w:r>
      <w:r w:rsidRPr="00C52F8C">
        <w:rPr>
          <w:rFonts w:ascii="Angsana New" w:hAnsi="Angsana New" w:cs="Angsana New" w:hint="cs"/>
          <w:sz w:val="30"/>
          <w:szCs w:val="30"/>
          <w:cs/>
        </w:rPr>
        <w:t>จำกั</w:t>
      </w:r>
      <w:r>
        <w:rPr>
          <w:rFonts w:asciiTheme="majorBidi" w:hAnsiTheme="majorBidi" w:cstheme="majorBidi" w:hint="cs"/>
          <w:sz w:val="30"/>
          <w:szCs w:val="30"/>
          <w:cs/>
        </w:rPr>
        <w:t>ด</w:t>
      </w:r>
    </w:p>
    <w:p w14:paraId="53253AB4" w14:textId="77777777" w:rsidR="00E96B4B" w:rsidRPr="00E96B4B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8"/>
          <w:cs/>
        </w:rPr>
      </w:pPr>
    </w:p>
    <w:p w14:paraId="62865374" w14:textId="5649E7DA" w:rsidR="00474F27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และอัตรา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คิดลดซึ่งคำ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8A5A0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6C507594" w14:textId="65BB915F" w:rsidR="00E96B4B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C4C4D9" w14:textId="09DABC52" w:rsidR="00E96B4B" w:rsidRPr="008A5A08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กลุ่มบริษัทจึงไม่รับรู้ขาดทุนจากการด้อยค่าในงบการเงิน</w:t>
      </w:r>
    </w:p>
    <w:p w14:paraId="67E44F60" w14:textId="77777777" w:rsidR="00C21A3D" w:rsidRDefault="00C21A3D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AC9853" w14:textId="563C71BD" w:rsidR="00474F27" w:rsidRPr="008A5A08" w:rsidRDefault="00474F27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474F27" w:rsidRPr="008A5A08" w:rsidSect="00370E5E">
          <w:footerReference w:type="default" r:id="rId15"/>
          <w:pgSz w:w="11909" w:h="16834" w:code="9"/>
          <w:pgMar w:top="1152" w:right="1152" w:bottom="720" w:left="1152" w:header="720" w:footer="720" w:gutter="0"/>
          <w:cols w:space="720"/>
          <w:docGrid w:linePitch="360"/>
        </w:sectPr>
      </w:pPr>
    </w:p>
    <w:p w14:paraId="6A5C7B2C" w14:textId="77777777" w:rsidR="00451457" w:rsidRPr="00DD244B" w:rsidRDefault="00451457" w:rsidP="00DD244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D2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14:paraId="78EE2AB6" w14:textId="77777777" w:rsidR="00451457" w:rsidRDefault="00451457" w:rsidP="00451457">
      <w:pPr>
        <w:pStyle w:val="acctfourfigures"/>
        <w:tabs>
          <w:tab w:val="clear" w:pos="765"/>
        </w:tabs>
        <w:spacing w:line="240" w:lineRule="atLeast"/>
        <w:ind w:left="518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150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07"/>
        <w:gridCol w:w="1003"/>
        <w:gridCol w:w="900"/>
        <w:gridCol w:w="180"/>
        <w:gridCol w:w="900"/>
        <w:gridCol w:w="180"/>
        <w:gridCol w:w="900"/>
        <w:gridCol w:w="180"/>
        <w:gridCol w:w="898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905"/>
      </w:tblGrid>
      <w:tr w:rsidR="00AD0009" w:rsidRPr="008A5A08" w14:paraId="6FA86C66" w14:textId="77777777" w:rsidTr="00AB6083">
        <w:trPr>
          <w:cantSplit/>
          <w:trHeight w:val="369"/>
          <w:tblHeader/>
        </w:trPr>
        <w:tc>
          <w:tcPr>
            <w:tcW w:w="1800" w:type="dxa"/>
          </w:tcPr>
          <w:p w14:paraId="61C0D23A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4" w:type="dxa"/>
            <w:gridSpan w:val="21"/>
          </w:tcPr>
          <w:p w14:paraId="3D4DE07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009" w:rsidRPr="008A5A08" w14:paraId="67D8C20F" w14:textId="77777777" w:rsidTr="00AB6083">
        <w:trPr>
          <w:cantSplit/>
          <w:trHeight w:val="726"/>
          <w:tblHeader/>
        </w:trPr>
        <w:tc>
          <w:tcPr>
            <w:tcW w:w="1800" w:type="dxa"/>
          </w:tcPr>
          <w:p w14:paraId="2B536FFB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07" w:type="dxa"/>
            <w:vAlign w:val="bottom"/>
          </w:tcPr>
          <w:p w14:paraId="3AFBAB74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14:paraId="63ED4E9D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7995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="00500C93" w:rsidRPr="008D7995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21EDD63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C3F0AFD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14:paraId="5995690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14:paraId="53EBC2B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14:paraId="169A63D1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BF40146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AE1A4B0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77A7A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5266FEC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4497EC5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14:paraId="22914148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3"/>
          </w:tcPr>
          <w:p w14:paraId="515292DB" w14:textId="223157E2" w:rsidR="00AD0009" w:rsidRPr="008A5A08" w:rsidRDefault="004C5888" w:rsidP="004C588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C5888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เงินปันผลรับ</w:t>
            </w:r>
            <w:r w:rsidR="00FD7148"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  <w:br/>
            </w:r>
            <w:r w:rsidR="00FD7148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D0009" w:rsidRPr="008A5A08" w14:paraId="06CE4C48" w14:textId="77777777" w:rsidTr="00AB6083">
        <w:trPr>
          <w:cantSplit/>
          <w:trHeight w:val="357"/>
        </w:trPr>
        <w:tc>
          <w:tcPr>
            <w:tcW w:w="1800" w:type="dxa"/>
          </w:tcPr>
          <w:p w14:paraId="0199A5E0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7E7D2F7A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239368DD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AA9F1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4C6839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B2965C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43F4035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F039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E89F65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DBB9DA7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119BDECC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EE465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D4CB79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2B8E25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F8F22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6E1A9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7FF89B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542B59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650FA95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DFFDF8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01ECFA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7910710F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D0009" w:rsidRPr="008A5A08" w14:paraId="7338B76F" w14:textId="77777777" w:rsidTr="00AB6083">
        <w:trPr>
          <w:cantSplit/>
          <w:trHeight w:val="357"/>
        </w:trPr>
        <w:tc>
          <w:tcPr>
            <w:tcW w:w="1800" w:type="dxa"/>
          </w:tcPr>
          <w:p w14:paraId="33511523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48A4B548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1CB75A0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56C7F9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E67EFD1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14:paraId="0467F999" w14:textId="7AE1A79A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3DF1FCD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4" w:type="dxa"/>
            <w:gridSpan w:val="11"/>
          </w:tcPr>
          <w:p w14:paraId="41D3BE4F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D0009" w:rsidRPr="008A5A08" w14:paraId="7C309DE0" w14:textId="77777777" w:rsidTr="00AB6083">
        <w:trPr>
          <w:cantSplit/>
          <w:trHeight w:val="369"/>
        </w:trPr>
        <w:tc>
          <w:tcPr>
            <w:tcW w:w="1800" w:type="dxa"/>
          </w:tcPr>
          <w:p w14:paraId="61E21C40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07" w:type="dxa"/>
          </w:tcPr>
          <w:p w14:paraId="3A62B810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83C1E78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69C79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1A0E1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C8C3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BAC782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4974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D2CFA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A3620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F3FC35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F656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20CB1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2DA7D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C85C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F5C0C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12180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9F26D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A1927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27CDE4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958E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4385B9A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0009" w:rsidRPr="008A5A08" w14:paraId="308FBE77" w14:textId="77777777" w:rsidTr="00AB6083">
        <w:trPr>
          <w:cantSplit/>
          <w:trHeight w:val="369"/>
        </w:trPr>
        <w:tc>
          <w:tcPr>
            <w:tcW w:w="1800" w:type="dxa"/>
          </w:tcPr>
          <w:p w14:paraId="70258286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07" w:type="dxa"/>
          </w:tcPr>
          <w:p w14:paraId="6A0D3B19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18A127FE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88030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EA0A5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9CDA1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AC3F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EAC03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DC8A7E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AB9EA6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632B98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8C317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51CA58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C42F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321C5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696FE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5023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8E1B9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AC5631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177778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300CA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5161D0B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0009" w:rsidRPr="008A5A08" w14:paraId="5372F156" w14:textId="77777777" w:rsidTr="00AB6083">
        <w:trPr>
          <w:cantSplit/>
          <w:trHeight w:val="382"/>
        </w:trPr>
        <w:tc>
          <w:tcPr>
            <w:tcW w:w="1800" w:type="dxa"/>
          </w:tcPr>
          <w:p w14:paraId="158A9C7F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07" w:type="dxa"/>
          </w:tcPr>
          <w:p w14:paraId="01A26FA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4FA155DE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8127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987AD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CE19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66D9E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7F62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6A1E83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9216F3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2B472D7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65E4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7B77CD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FBB2E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CA70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90B72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ED17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6A85B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9888C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3C44FA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2F875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5367E2C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0009" w:rsidRPr="008A5A08" w14:paraId="6EFABD23" w14:textId="77777777" w:rsidTr="00FD7148">
        <w:trPr>
          <w:cantSplit/>
          <w:trHeight w:val="357"/>
        </w:trPr>
        <w:tc>
          <w:tcPr>
            <w:tcW w:w="1800" w:type="dxa"/>
          </w:tcPr>
          <w:p w14:paraId="7BA1474E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07" w:type="dxa"/>
          </w:tcPr>
          <w:p w14:paraId="75397E15" w14:textId="77777777" w:rsidR="00AD0009" w:rsidRPr="00AB6083" w:rsidRDefault="00AD0009" w:rsidP="005D4A8B">
            <w:pPr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AB6083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14:paraId="39A6EA7C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14:paraId="537E5E74" w14:textId="6AD1444B" w:rsidR="00AD0009" w:rsidRPr="008A5A08" w:rsidRDefault="00892E5A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14:paraId="31FA65F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26050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14:paraId="439AB627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14AD867" w14:textId="0CAF7A0C" w:rsidR="00AD0009" w:rsidRPr="008A5A08" w:rsidRDefault="0013491E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F5C9FEA" w14:textId="77777777" w:rsidR="00AD0009" w:rsidRPr="008A5A08" w:rsidRDefault="00AD0009" w:rsidP="00D70265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F6FAC33" w14:textId="39B14C0B" w:rsidR="00AD0009" w:rsidRPr="008A5A08" w:rsidRDefault="0013491E" w:rsidP="0013491E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2" w:type="dxa"/>
            <w:shd w:val="clear" w:color="auto" w:fill="auto"/>
          </w:tcPr>
          <w:p w14:paraId="6A2DF259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727A8" w14:textId="7272CC08" w:rsidR="00AD0009" w:rsidRPr="008A5A08" w:rsidRDefault="00FB6A9C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94461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109E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14:paraId="552542B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CA2D3" w14:textId="4FC51507" w:rsidR="00AD0009" w:rsidRPr="0076774D" w:rsidRDefault="00FB6A9C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8,070</w:t>
            </w:r>
          </w:p>
        </w:tc>
        <w:tc>
          <w:tcPr>
            <w:tcW w:w="180" w:type="dxa"/>
            <w:vAlign w:val="bottom"/>
          </w:tcPr>
          <w:p w14:paraId="757F2B4D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AD2116" w14:textId="77777777" w:rsidR="00AD0009" w:rsidRPr="0076774D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E3907">
              <w:rPr>
                <w:rFonts w:ascii="Angsana New" w:hAnsi="Angsana New" w:cs="Angsana New"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14:paraId="4EDB031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3114DE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E5C57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4ED57BC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70265" w:rsidRPr="008A5A08" w14:paraId="46A4DCC9" w14:textId="77777777" w:rsidTr="00FD7148">
        <w:trPr>
          <w:cantSplit/>
          <w:trHeight w:val="357"/>
        </w:trPr>
        <w:tc>
          <w:tcPr>
            <w:tcW w:w="1800" w:type="dxa"/>
          </w:tcPr>
          <w:p w14:paraId="66200583" w14:textId="21BBF3A4" w:rsidR="00D70265" w:rsidRPr="008A5A08" w:rsidRDefault="00D70265" w:rsidP="00D70265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ทีเอฟ เทค จำกัด</w:t>
            </w:r>
          </w:p>
        </w:tc>
        <w:tc>
          <w:tcPr>
            <w:tcW w:w="1607" w:type="dxa"/>
          </w:tcPr>
          <w:p w14:paraId="75806FB8" w14:textId="427EAECC" w:rsidR="00D70265" w:rsidRPr="008A5A08" w:rsidRDefault="00D70265" w:rsidP="00D7026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ผลิตและส่งไฟฟ้า</w:t>
            </w:r>
          </w:p>
        </w:tc>
        <w:tc>
          <w:tcPr>
            <w:tcW w:w="1003" w:type="dxa"/>
          </w:tcPr>
          <w:p w14:paraId="5B4ACCB8" w14:textId="1104A83F" w:rsidR="00D70265" w:rsidRPr="008A5A08" w:rsidRDefault="00D70265" w:rsidP="00D7026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5F9C97D1" w14:textId="050FEF32" w:rsidR="00D70265" w:rsidRPr="008A5A08" w:rsidRDefault="00892E5A" w:rsidP="00D702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40.0</w:t>
            </w:r>
            <w:r w:rsidR="005E79E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5791920" w14:textId="77777777" w:rsidR="00D70265" w:rsidRPr="00D70265" w:rsidRDefault="00D70265" w:rsidP="00D7026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C59F30" w14:textId="5FDF1719" w:rsidR="00D70265" w:rsidRDefault="00892E5A" w:rsidP="00892E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8E7F9" w14:textId="77777777" w:rsidR="00D70265" w:rsidRPr="008A5A08" w:rsidRDefault="00D70265" w:rsidP="00D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683F1B" w14:textId="1119D210" w:rsidR="00D70265" w:rsidRPr="008A5A08" w:rsidRDefault="0013491E" w:rsidP="00D7026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0" w:type="dxa"/>
            <w:shd w:val="clear" w:color="auto" w:fill="auto"/>
          </w:tcPr>
          <w:p w14:paraId="4C49CE31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6781068" w14:textId="6C6D3D23" w:rsidR="00D70265" w:rsidRDefault="00F35F9E" w:rsidP="00D7026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1A411F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05DA" w14:textId="5001346D" w:rsidR="00D70265" w:rsidRPr="00F35F9E" w:rsidRDefault="00FD7148" w:rsidP="00AB60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F35F9E"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A2986" w14:textId="77777777" w:rsidR="00D70265" w:rsidRPr="00F35F9E" w:rsidRDefault="00D70265" w:rsidP="00F35F9E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F5C3" w14:textId="0D7E6E7D" w:rsidR="00D70265" w:rsidRPr="00F35F9E" w:rsidRDefault="00F35F9E" w:rsidP="00AB60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4C0BE3" w14:textId="77777777" w:rsidR="00D70265" w:rsidRPr="00F35F9E" w:rsidRDefault="00D70265" w:rsidP="00F35F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70D954" w14:textId="64CCDACE" w:rsidR="00D70265" w:rsidRPr="00F35F9E" w:rsidRDefault="00FB6A9C" w:rsidP="00FB6A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19,764</w:t>
            </w:r>
          </w:p>
        </w:tc>
        <w:tc>
          <w:tcPr>
            <w:tcW w:w="180" w:type="dxa"/>
            <w:vAlign w:val="bottom"/>
          </w:tcPr>
          <w:p w14:paraId="104E71DE" w14:textId="77777777" w:rsidR="00D70265" w:rsidRPr="00F35F9E" w:rsidRDefault="00D70265" w:rsidP="00F35F9E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C72F8FD" w14:textId="043A95F5" w:rsidR="00D70265" w:rsidRPr="00F35F9E" w:rsidRDefault="00F35F9E" w:rsidP="00AB608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1C6C33F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3D30B6" w14:textId="723DC911" w:rsidR="00D70265" w:rsidRDefault="00F35F9E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3829461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383140C" w14:textId="47578949" w:rsidR="00D70265" w:rsidRDefault="00F35F9E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70265" w:rsidRPr="008A5A08" w14:paraId="4E1ADD69" w14:textId="77777777" w:rsidTr="00AB6083">
        <w:trPr>
          <w:cantSplit/>
          <w:trHeight w:val="369"/>
        </w:trPr>
        <w:tc>
          <w:tcPr>
            <w:tcW w:w="1800" w:type="dxa"/>
          </w:tcPr>
          <w:p w14:paraId="2436CFDE" w14:textId="77777777" w:rsidR="00D70265" w:rsidRPr="008A5A08" w:rsidRDefault="00D70265" w:rsidP="00D70265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07" w:type="dxa"/>
          </w:tcPr>
          <w:p w14:paraId="65D13DB4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27391C3A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FC9DE2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41C582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430755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D3280" w14:textId="77777777" w:rsidR="00D70265" w:rsidRPr="008A5A08" w:rsidRDefault="00D70265" w:rsidP="00D7026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07448C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DD85DB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E64D19C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CCA5093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D777" w14:textId="0D755841" w:rsidR="00D70265" w:rsidRPr="008A5A08" w:rsidRDefault="004832A8" w:rsidP="00D702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</w:t>
            </w:r>
            <w:r w:rsidR="00C636A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,552</w:t>
            </w:r>
          </w:p>
        </w:tc>
        <w:tc>
          <w:tcPr>
            <w:tcW w:w="180" w:type="dxa"/>
            <w:vAlign w:val="bottom"/>
          </w:tcPr>
          <w:p w14:paraId="5833D5AF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722A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14:paraId="34BD9C0F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CD61" w14:textId="68E98324" w:rsidR="00D70265" w:rsidRPr="001D19F2" w:rsidRDefault="004832A8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27,834</w:t>
            </w:r>
          </w:p>
        </w:tc>
        <w:tc>
          <w:tcPr>
            <w:tcW w:w="180" w:type="dxa"/>
            <w:vAlign w:val="bottom"/>
          </w:tcPr>
          <w:p w14:paraId="778BEB96" w14:textId="77777777" w:rsidR="00D70265" w:rsidRPr="008A5A08" w:rsidRDefault="00D70265" w:rsidP="00D7026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C22B" w14:textId="77777777" w:rsidR="00D70265" w:rsidRPr="0076774D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677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14:paraId="35FABC05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0BE1D5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E3964D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709CD6E" w14:textId="77777777" w:rsidR="00D70265" w:rsidRPr="008A5A08" w:rsidRDefault="00D70265" w:rsidP="00D7026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86A137D" w14:textId="77777777" w:rsidR="000717C9" w:rsidRDefault="000717C9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7F2A83E" w14:textId="19FAB27D" w:rsidR="0013491E" w:rsidRPr="00C636A3" w:rsidRDefault="0013491E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>*</w:t>
      </w:r>
      <w:r w:rsidRPr="000717C9">
        <w:rPr>
          <w:rFonts w:ascii="Angsana New" w:hAnsi="Angsana New" w:cs="Angsana New"/>
          <w:sz w:val="30"/>
          <w:szCs w:val="30"/>
          <w:lang w:bidi="th-TH"/>
        </w:rPr>
        <w:tab/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ญี่ปุ่น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หุ้นสามัญ </w:t>
      </w:r>
      <w:r w:rsidR="00AB32B0">
        <w:rPr>
          <w:rFonts w:ascii="Angsana New" w:hAnsi="Angsana New" w:cs="Angsana New"/>
          <w:sz w:val="30"/>
          <w:szCs w:val="30"/>
          <w:lang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AB32B0">
        <w:rPr>
          <w:rFonts w:ascii="Angsana New" w:hAnsi="Angsana New" w:cs="Angsana New"/>
          <w:sz w:val="30"/>
          <w:szCs w:val="30"/>
          <w:lang w:bidi="th-TH"/>
        </w:rPr>
        <w:t>4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 มูลค่าหุ้นละ </w:t>
      </w:r>
      <w:r w:rsidR="00F35F9E">
        <w:rPr>
          <w:rFonts w:ascii="Angsana New" w:hAnsi="Angsana New" w:cs="Angsana New"/>
          <w:sz w:val="30"/>
          <w:szCs w:val="30"/>
          <w:lang w:bidi="th-TH"/>
        </w:rPr>
        <w:t>50,000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5919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และชำระเต็มมูลค่าแล้ว</w:t>
      </w:r>
      <w:r w:rsidR="00C636A3">
        <w:rPr>
          <w:rFonts w:ascii="Angsana New" w:hAnsi="Angsana New" w:cs="Angsana New"/>
          <w:sz w:val="30"/>
          <w:szCs w:val="30"/>
        </w:rPr>
        <w:t xml:space="preserve"> </w:t>
      </w:r>
      <w:r w:rsidR="00C636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C636A3">
        <w:rPr>
          <w:rFonts w:ascii="Angsana New" w:hAnsi="Angsana New" w:cs="Angsana New"/>
          <w:sz w:val="30"/>
          <w:szCs w:val="30"/>
          <w:lang w:val="en-US" w:bidi="th-TH"/>
        </w:rPr>
        <w:t>1)</w:t>
      </w:r>
    </w:p>
    <w:p w14:paraId="532D1582" w14:textId="672308B5" w:rsidR="0013491E" w:rsidRPr="00C636A3" w:rsidRDefault="0013491E" w:rsidP="000717C9">
      <w:pPr>
        <w:pStyle w:val="block"/>
        <w:spacing w:after="0"/>
        <w:ind w:left="0" w:firstLine="450"/>
        <w:jc w:val="both"/>
        <w:rPr>
          <w:rFonts w:ascii="Angsana New" w:hAnsi="Angsana New" w:cstheme="minorBidi"/>
          <w:sz w:val="30"/>
          <w:szCs w:val="38"/>
          <w:cs/>
          <w:lang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**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ab/>
      </w:r>
      <w:r w:rsidRPr="000717C9">
        <w:rPr>
          <w:rFonts w:ascii="Angsana New" w:hAnsi="Angsana New" w:cs="Angsana New"/>
          <w:sz w:val="30"/>
          <w:szCs w:val="30"/>
          <w:rtl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ไท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ย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 </w:t>
      </w:r>
      <w:r w:rsidR="00F0557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1949EE">
        <w:rPr>
          <w:rFonts w:ascii="Angsana New" w:hAnsi="Angsana New" w:cs="Angsana New"/>
          <w:sz w:val="30"/>
          <w:szCs w:val="30"/>
          <w:lang w:bidi="th-TH"/>
        </w:rPr>
        <w:t>0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00,000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มูลค่าหุ้นละ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</w:t>
      </w:r>
      <w:r w:rsidR="00AB32B0">
        <w:rPr>
          <w:rFonts w:ascii="Angsana New" w:hAnsi="Angsana New" w:cs="Angsana New"/>
          <w:sz w:val="30"/>
          <w:szCs w:val="30"/>
        </w:rPr>
        <w:t>0</w:t>
      </w:r>
      <w:r w:rsidR="00AB32B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AB32B0" w:rsidRPr="00C52F8C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เรียกชำระค่าหุ้นในอัตราร้อยละ</w:t>
      </w:r>
      <w:r w:rsidR="00AB32B0" w:rsidRPr="00C52F8C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B32B0" w:rsidRPr="00C52F8C">
        <w:rPr>
          <w:rFonts w:ascii="Angsana New" w:hAnsi="Angsana New"/>
          <w:sz w:val="30"/>
          <w:szCs w:val="30"/>
        </w:rPr>
        <w:t>25.0</w:t>
      </w:r>
      <w:r w:rsidR="00C636A3">
        <w:rPr>
          <w:rFonts w:ascii="Angsana New" w:hAnsi="Angsana New"/>
          <w:sz w:val="30"/>
          <w:szCs w:val="30"/>
        </w:rPr>
        <w:t xml:space="preserve"> </w:t>
      </w:r>
      <w:r w:rsidR="00C636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C636A3">
        <w:rPr>
          <w:rFonts w:ascii="Angsana New" w:hAnsi="Angsana New" w:cs="Angsana New"/>
          <w:sz w:val="30"/>
          <w:szCs w:val="30"/>
          <w:lang w:val="en-US" w:bidi="th-TH"/>
        </w:rPr>
        <w:t>2)</w:t>
      </w:r>
    </w:p>
    <w:p w14:paraId="4B823181" w14:textId="77777777" w:rsidR="000717C9" w:rsidRPr="000717C9" w:rsidRDefault="000717C9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3F29AD40" w14:textId="6D82C337" w:rsidR="008C1D9F" w:rsidRPr="00AD0009" w:rsidRDefault="008C1D9F" w:rsidP="00AD000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B753EE" w:rsidRPr="008A5A08">
        <w:rPr>
          <w:rFonts w:ascii="Angsana New" w:hAnsi="Angsana New" w:cs="Angsana New"/>
          <w:sz w:val="30"/>
          <w:szCs w:val="30"/>
          <w:cs/>
          <w:lang w:bidi="th-TH"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3CE85913" w14:textId="77777777" w:rsidR="00056AD8" w:rsidRPr="008A5A08" w:rsidRDefault="00056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  <w:sectPr w:rsidR="00056AD8" w:rsidRPr="008A5A08" w:rsidSect="00370E5E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A0E5F83" w14:textId="76412CC2" w:rsidR="001520E0" w:rsidRDefault="001520E0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บริษัทได้จัดตั้งบริษัทย่อยในประเทศแห่งหนึ่ง (บริษัท ทีเอฟ เทค จำกัด</w:t>
      </w:r>
      <w:r w:rsidR="0046649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66490">
        <w:rPr>
          <w:rFonts w:ascii="Angsana New" w:hAnsi="Angsana New" w:cs="Angsana New" w:hint="cs"/>
          <w:sz w:val="30"/>
          <w:szCs w:val="30"/>
          <w:cs/>
          <w:lang w:val="en-US" w:bidi="th-TH"/>
        </w:rPr>
        <w:t>(“</w:t>
      </w:r>
      <w:r w:rsidR="00466490">
        <w:rPr>
          <w:rFonts w:ascii="Angsana New" w:hAnsi="Angsana New" w:cs="Angsana New"/>
          <w:sz w:val="30"/>
          <w:szCs w:val="30"/>
          <w:lang w:val="en-US" w:bidi="th-TH"/>
        </w:rPr>
        <w:t xml:space="preserve"> TF Tech”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466490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โดยมีทุนจดทะเบียนเริ่มแรกเป็นจำนวนเงิน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100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="004424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และให้เรียกชำระค่าหุ้นในอัตราร้อยละ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บริษัทมีสัดส่วนการลงทุนในบริษัทย่อยดังกล่าวคิดเป็นอัตราร้อยละ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76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ของทุนที่ชำระแล้วคิดเป็นจำนวนเงิน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การดำเนิน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23ED8900" w14:textId="6AAD9579" w:rsidR="005C66A2" w:rsidRPr="00423390" w:rsidRDefault="005C66A2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04C2B72" w14:textId="52971CA8" w:rsidR="005C66A2" w:rsidRDefault="004424FB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ผู้ถือหุ้นของบริษัทได้อนุมัติให้บริษัทย่อยแห่งหนึ่</w:t>
      </w:r>
      <w:r w:rsidRPr="0042339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 (บริษัท ไทย ฟู้ดส์ กรีน เอนเนอร์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จี้ จำกัด </w:t>
      </w:r>
      <w:r w:rsidR="00352E79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352E79">
        <w:rPr>
          <w:rFonts w:ascii="Angsana New" w:hAnsi="Angsana New" w:cs="Angsana New" w:hint="cs"/>
          <w:sz w:val="30"/>
          <w:szCs w:val="30"/>
          <w:cs/>
          <w:lang w:val="en-US" w:bidi="th-TH"/>
        </w:rPr>
        <w:t>“</w:t>
      </w:r>
      <w:r w:rsidR="00352E79">
        <w:rPr>
          <w:rFonts w:ascii="Angsana New" w:hAnsi="Angsana New" w:cs="Angsana New"/>
          <w:sz w:val="30"/>
          <w:szCs w:val="30"/>
          <w:lang w:val="en-US" w:bidi="th-TH"/>
        </w:rPr>
        <w:t xml:space="preserve">TFGE”)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(เดิมชื่อ บริษัท ไทย เนชั่นแนล โลจิสติกส์ จำกัด)) เข้าถือหุ้นใน</w:t>
      </w:r>
      <w:r w:rsidR="00CA088B">
        <w:rPr>
          <w:rFonts w:ascii="Angsana New" w:hAnsi="Angsana New" w:cs="Angsana New"/>
          <w:sz w:val="30"/>
          <w:szCs w:val="30"/>
          <w:lang w:val="en-US" w:bidi="th-TH"/>
        </w:rPr>
        <w:t xml:space="preserve"> TF Tech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นอกจากนี้</w:t>
      </w:r>
      <w:r w:rsidR="00CA088B">
        <w:rPr>
          <w:rFonts w:ascii="Angsana New" w:hAnsi="Angsana New" w:cs="Angsana New"/>
          <w:sz w:val="30"/>
          <w:szCs w:val="30"/>
          <w:lang w:val="en-US" w:bidi="th-TH"/>
        </w:rPr>
        <w:t xml:space="preserve"> TF Tech </w:t>
      </w:r>
      <w:r w:rsidR="00295DB3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เพิ่มทุนจดทะเบียนจาก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เป็น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200 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AF2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และให้เรียกชำระค่าหุ้นในอัตราร้อยละ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="00352E79">
        <w:rPr>
          <w:rFonts w:ascii="Angsana New" w:hAnsi="Angsana New" w:cs="Angsana New"/>
          <w:sz w:val="30"/>
          <w:szCs w:val="30"/>
          <w:lang w:val="en-US" w:bidi="th-TH"/>
        </w:rPr>
        <w:t xml:space="preserve"> TFGE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52E79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>สละสิทธิที่จะซื้อหุ้นเพิ่มทุนบางส่วนของ</w:t>
      </w:r>
      <w:r w:rsidR="00352E79">
        <w:rPr>
          <w:rFonts w:ascii="Angsana New" w:hAnsi="Angsana New" w:cs="Angsana New"/>
          <w:sz w:val="30"/>
          <w:szCs w:val="30"/>
          <w:lang w:val="en-US" w:bidi="th-TH"/>
        </w:rPr>
        <w:t xml:space="preserve"> TF Tech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และชำระค่าหุ้น</w:t>
      </w:r>
      <w:r w:rsidR="005C66A2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ในราคาหุ้นละ </w:t>
      </w:r>
      <w:r w:rsidR="005C66A2" w:rsidRPr="00AF205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2.5 </w:t>
      </w:r>
      <w:r w:rsidR="005C66A2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บาท สำหรับหุ้นสามัญจำนวน </w:t>
      </w:r>
      <w:r w:rsidR="005C66A2" w:rsidRPr="00AF205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400,000 </w:t>
      </w:r>
      <w:r w:rsidR="005C66A2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หุ้น</w:t>
      </w:r>
      <w:r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5C66A2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คิดเป็นจำนวนเงิน </w:t>
      </w:r>
      <w:r w:rsidR="005C66A2" w:rsidRPr="00AF205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1 </w:t>
      </w:r>
      <w:r w:rsidR="005C66A2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 ทำให้อัตราส่วน</w:t>
      </w:r>
      <w:r w:rsidR="00423390" w:rsidRPr="00AF205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การถือ</w:t>
      </w:r>
      <w:r w:rsidR="0042339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หุ้นเปลี่ยนแปลงจากร้อยละ </w:t>
      </w:r>
      <w:r w:rsidR="00423390">
        <w:rPr>
          <w:rFonts w:ascii="Angsana New" w:hAnsi="Angsana New" w:cs="Angsana New"/>
          <w:sz w:val="30"/>
          <w:szCs w:val="30"/>
          <w:lang w:val="en-US" w:bidi="th-TH"/>
        </w:rPr>
        <w:t xml:space="preserve">76 </w:t>
      </w:r>
      <w:r w:rsidR="0042339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ของทุนที่ชำระแล้ว เป็นร้อยละ </w:t>
      </w:r>
      <w:r w:rsidR="00423390">
        <w:rPr>
          <w:rFonts w:ascii="Angsana New" w:hAnsi="Angsana New" w:cs="Angsana New"/>
          <w:sz w:val="30"/>
          <w:szCs w:val="30"/>
          <w:lang w:val="en-US" w:bidi="th-TH"/>
        </w:rPr>
        <w:t xml:space="preserve">40 </w:t>
      </w:r>
      <w:r w:rsidR="0042339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ของทุนที่ชำระแล้ว และเปลี่ยนจากบริษัทย่อยเป็นการร่วมค้า การดำเนินการจดทะเบียนเพิ่มทุนดังกล่าวกับกระทรวงพาณิชย์ได้แล้วเสร็จเมื่อวันที่ </w:t>
      </w:r>
      <w:r w:rsidR="00423390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="0042339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423390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40BF78C8" w14:textId="77777777" w:rsidR="00423390" w:rsidRPr="00423390" w:rsidRDefault="00423390" w:rsidP="007A0E4E">
      <w:pPr>
        <w:pStyle w:val="block"/>
        <w:spacing w:after="0" w:line="240" w:lineRule="atLeast"/>
        <w:ind w:left="450"/>
        <w:rPr>
          <w:rFonts w:ascii="Angsana New" w:hAnsi="Angsana New" w:cs="Angsana New"/>
          <w:szCs w:val="22"/>
          <w:lang w:val="en-US" w:bidi="th-TH"/>
        </w:rPr>
      </w:pPr>
    </w:p>
    <w:p w14:paraId="38AE0C2A" w14:textId="49AC8245" w:rsidR="007A0E4E" w:rsidRPr="008A5A08" w:rsidRDefault="007A0E4E" w:rsidP="007A0E4E">
      <w:pPr>
        <w:pStyle w:val="block"/>
        <w:spacing w:after="0" w:line="240" w:lineRule="atLeast"/>
        <w:ind w:left="450"/>
        <w:rPr>
          <w:rFonts w:ascii="Angsana New" w:hAnsi="Angsana New" w:cs="Angsana New"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พิจารณาแล้วว่าไม่มีส่วนได้เสียในการร่วมค้ารายใดรายหนึ่งที่มีสาระสำคัญต่อกลุ่มบริษัท</w:t>
      </w:r>
    </w:p>
    <w:p w14:paraId="08156E12" w14:textId="77777777" w:rsidR="007A0E4E" w:rsidRPr="00423390" w:rsidRDefault="007A0E4E" w:rsidP="007A0E4E">
      <w:pPr>
        <w:pStyle w:val="block"/>
        <w:spacing w:after="0" w:line="240" w:lineRule="atLeast"/>
        <w:ind w:left="450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392C4E9A" w14:textId="77777777" w:rsidR="007A0E4E" w:rsidRPr="008A5A08" w:rsidRDefault="007A0E4E" w:rsidP="007A0E4E">
      <w:pPr>
        <w:pStyle w:val="block"/>
        <w:spacing w:after="0" w:line="240" w:lineRule="atLeast"/>
        <w:ind w:left="45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การร่วมค้าที่ไม่มีสาระสำคัญ </w:t>
      </w:r>
    </w:p>
    <w:p w14:paraId="73D04E45" w14:textId="77777777" w:rsidR="007A0E4E" w:rsidRPr="00423390" w:rsidRDefault="007A0E4E" w:rsidP="007A0E4E">
      <w:pPr>
        <w:pStyle w:val="block"/>
        <w:spacing w:after="0" w:line="240" w:lineRule="atLeast"/>
        <w:ind w:left="450"/>
        <w:rPr>
          <w:rFonts w:ascii="Angsana New" w:hAnsi="Angsana New" w:cs="Angsana New"/>
          <w:szCs w:val="22"/>
          <w:lang w:val="en-US"/>
        </w:rPr>
      </w:pPr>
    </w:p>
    <w:p w14:paraId="1957B597" w14:textId="77777777" w:rsidR="007A0E4E" w:rsidRPr="008A5A08" w:rsidRDefault="007A0E4E" w:rsidP="007A0E4E">
      <w:pPr>
        <w:pStyle w:val="block"/>
        <w:spacing w:after="0" w:line="240" w:lineRule="atLeast"/>
        <w:ind w:left="450" w:right="-11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4DE1388" w14:textId="77777777" w:rsidR="007A0E4E" w:rsidRPr="00423390" w:rsidRDefault="007A0E4E" w:rsidP="007A0E4E">
      <w:pPr>
        <w:pStyle w:val="block"/>
        <w:spacing w:after="0" w:line="240" w:lineRule="atLeast"/>
        <w:ind w:left="360"/>
        <w:rPr>
          <w:rFonts w:ascii="Angsana New" w:hAnsi="Angsana New" w:cs="Angsana New"/>
          <w:szCs w:val="22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170"/>
        <w:gridCol w:w="180"/>
        <w:gridCol w:w="1080"/>
      </w:tblGrid>
      <w:tr w:rsidR="00A1110F" w:rsidRPr="00126A41" w14:paraId="699B4F21" w14:textId="77777777" w:rsidTr="00647134">
        <w:trPr>
          <w:cantSplit/>
          <w:trHeight w:val="20"/>
          <w:tblHeader/>
        </w:trPr>
        <w:tc>
          <w:tcPr>
            <w:tcW w:w="4320" w:type="dxa"/>
          </w:tcPr>
          <w:p w14:paraId="142D5C05" w14:textId="77777777" w:rsidR="00A1110F" w:rsidRPr="009231B0" w:rsidRDefault="00A1110F" w:rsidP="00647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B2FF373" w14:textId="77777777" w:rsidR="00A1110F" w:rsidRPr="00A1110F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A1110F">
              <w:rPr>
                <w:rFonts w:asciiTheme="majorBidi" w:hAnsiTheme="majorBidi" w:cstheme="majorBidi" w:hint="cs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36A3" w:rsidRPr="00126A41" w14:paraId="63B1B01E" w14:textId="77777777" w:rsidTr="00092C61">
        <w:trPr>
          <w:cantSplit/>
          <w:trHeight w:val="20"/>
          <w:tblHeader/>
        </w:trPr>
        <w:tc>
          <w:tcPr>
            <w:tcW w:w="4320" w:type="dxa"/>
          </w:tcPr>
          <w:p w14:paraId="0637825A" w14:textId="77777777" w:rsidR="00C636A3" w:rsidRPr="009231B0" w:rsidRDefault="00C636A3" w:rsidP="00647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4170F45" w14:textId="77777777" w:rsidR="00C636A3" w:rsidRPr="00A1110F" w:rsidRDefault="00C636A3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A1110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C636A3" w:rsidRPr="00126A41" w14:paraId="18C5EF00" w14:textId="77777777" w:rsidTr="00647134">
        <w:trPr>
          <w:cantSplit/>
          <w:trHeight w:val="20"/>
          <w:tblHeader/>
        </w:trPr>
        <w:tc>
          <w:tcPr>
            <w:tcW w:w="4320" w:type="dxa"/>
          </w:tcPr>
          <w:p w14:paraId="1DE47A5D" w14:textId="77777777" w:rsidR="00C636A3" w:rsidRPr="009231B0" w:rsidRDefault="00C636A3" w:rsidP="00647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1370D50" w14:textId="2C311EAB" w:rsidR="00C636A3" w:rsidRPr="00C636A3" w:rsidRDefault="00C636A3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C636A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การร่วมค้า </w:t>
            </w:r>
            <w:r w:rsidRPr="00C636A3"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8069380" w14:textId="77777777" w:rsidR="00C636A3" w:rsidRPr="00C636A3" w:rsidRDefault="00C636A3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555C62" w14:textId="316BDE3F" w:rsidR="00C636A3" w:rsidRPr="00C636A3" w:rsidRDefault="00C636A3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C636A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การร่วมค้า </w:t>
            </w:r>
            <w:r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</w:tr>
      <w:tr w:rsidR="00A1110F" w:rsidRPr="00126A41" w14:paraId="4B184E73" w14:textId="77777777" w:rsidTr="00647134">
        <w:trPr>
          <w:cantSplit/>
          <w:trHeight w:val="20"/>
          <w:tblHeader/>
        </w:trPr>
        <w:tc>
          <w:tcPr>
            <w:tcW w:w="4320" w:type="dxa"/>
          </w:tcPr>
          <w:p w14:paraId="32BE57E0" w14:textId="77777777" w:rsidR="00A1110F" w:rsidRPr="009231B0" w:rsidRDefault="00A1110F" w:rsidP="0064713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DF235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281C02F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69840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05FBAC8A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6E315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01251E7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CEA61" w14:textId="77777777" w:rsidR="00A1110F" w:rsidRPr="009231B0" w:rsidRDefault="00A1110F" w:rsidP="006471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A1110F" w:rsidRPr="00126A41" w14:paraId="381437D5" w14:textId="77777777" w:rsidTr="00647134">
        <w:trPr>
          <w:cantSplit/>
          <w:trHeight w:val="20"/>
          <w:tblHeader/>
        </w:trPr>
        <w:tc>
          <w:tcPr>
            <w:tcW w:w="4320" w:type="dxa"/>
          </w:tcPr>
          <w:p w14:paraId="7E8668FE" w14:textId="77777777" w:rsidR="00A1110F" w:rsidRPr="009231B0" w:rsidRDefault="00A1110F" w:rsidP="006471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576C29A" w14:textId="77777777" w:rsidR="00A1110F" w:rsidRPr="009231B0" w:rsidRDefault="00A1110F" w:rsidP="0064713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231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36A3" w:rsidRPr="00126A41" w14:paraId="548ED045" w14:textId="77777777" w:rsidTr="00D2693C">
        <w:trPr>
          <w:cantSplit/>
          <w:trHeight w:val="20"/>
        </w:trPr>
        <w:tc>
          <w:tcPr>
            <w:tcW w:w="4320" w:type="dxa"/>
          </w:tcPr>
          <w:p w14:paraId="7AAEAE75" w14:textId="5DB33835" w:rsidR="00C636A3" w:rsidRPr="009231B0" w:rsidRDefault="00C636A3" w:rsidP="00C636A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="008157E9" w:rsidRPr="009231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</w:t>
            </w:r>
            <w:r w:rsidR="008157E9" w:rsidRPr="009231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มค้า</w:t>
            </w:r>
          </w:p>
          <w:p w14:paraId="1A67B4AB" w14:textId="55D4BF14" w:rsidR="00C636A3" w:rsidRPr="009231B0" w:rsidRDefault="00C636A3" w:rsidP="00C636A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9231B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8AC8D5" w14:textId="0079628D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5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75C82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4CBDB" w14:textId="7D0B7E8D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</w:t>
            </w:r>
            <w:r w:rsidR="008157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20FD683A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94407A" w14:textId="1CE68502" w:rsidR="00C636A3" w:rsidRPr="009231B0" w:rsidRDefault="008157E9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3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67A6622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ACE9B7" w14:textId="702E213F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636A3" w:rsidRPr="00126A41" w14:paraId="1EB29418" w14:textId="77777777" w:rsidTr="00D2693C">
        <w:trPr>
          <w:cantSplit/>
          <w:trHeight w:val="20"/>
        </w:trPr>
        <w:tc>
          <w:tcPr>
            <w:tcW w:w="4320" w:type="dxa"/>
          </w:tcPr>
          <w:p w14:paraId="05D8C927" w14:textId="77777777" w:rsidR="00C636A3" w:rsidRPr="009231B0" w:rsidRDefault="00C636A3" w:rsidP="00C636A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A987BA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C8CB01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0B670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03AEB2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1AB7F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2CEFE4" w14:textId="77777777" w:rsidR="00C636A3" w:rsidRPr="009231B0" w:rsidRDefault="00C636A3" w:rsidP="00C636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FBE5FB" w14:textId="77777777" w:rsidR="00C636A3" w:rsidRDefault="00C636A3" w:rsidP="00C636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6A3" w:rsidRPr="00126A41" w14:paraId="7DC3E32F" w14:textId="77777777" w:rsidTr="00D2693C">
        <w:trPr>
          <w:cantSplit/>
          <w:trHeight w:val="20"/>
        </w:trPr>
        <w:tc>
          <w:tcPr>
            <w:tcW w:w="4320" w:type="dxa"/>
          </w:tcPr>
          <w:p w14:paraId="43E82241" w14:textId="77777777" w:rsidR="00C636A3" w:rsidRPr="009231B0" w:rsidRDefault="00C636A3" w:rsidP="00C636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3B76E0AB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95DDC8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6A1D72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86571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8A7C0" w14:textId="77777777" w:rsidR="00C636A3" w:rsidRPr="009231B0" w:rsidRDefault="00C636A3" w:rsidP="00C636A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28226D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D99D8" w14:textId="065ED374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6A3" w:rsidRPr="00126A41" w14:paraId="40BAE84A" w14:textId="77777777" w:rsidTr="00D2693C">
        <w:trPr>
          <w:cantSplit/>
          <w:trHeight w:val="20"/>
        </w:trPr>
        <w:tc>
          <w:tcPr>
            <w:tcW w:w="4320" w:type="dxa"/>
          </w:tcPr>
          <w:p w14:paraId="5EEF7B9B" w14:textId="230F78F5" w:rsidR="00C636A3" w:rsidRPr="009231B0" w:rsidRDefault="00C636A3" w:rsidP="00C636A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424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9231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2465DB20" w14:textId="1CE42767" w:rsidR="00C636A3" w:rsidRPr="009231B0" w:rsidRDefault="008157E9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4,411</w:t>
            </w:r>
          </w:p>
        </w:tc>
        <w:tc>
          <w:tcPr>
            <w:tcW w:w="180" w:type="dxa"/>
            <w:shd w:val="clear" w:color="auto" w:fill="auto"/>
          </w:tcPr>
          <w:p w14:paraId="72943117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C30B9" w14:textId="142B1EC9" w:rsidR="00C636A3" w:rsidRPr="009231B0" w:rsidRDefault="008157E9" w:rsidP="00C63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</w:t>
            </w:r>
          </w:p>
        </w:tc>
        <w:tc>
          <w:tcPr>
            <w:tcW w:w="180" w:type="dxa"/>
          </w:tcPr>
          <w:p w14:paraId="4C55FC4D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D00AC" w14:textId="0348309F" w:rsidR="00C636A3" w:rsidRPr="009231B0" w:rsidRDefault="0026541B" w:rsidP="00C636A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0" w:type="dxa"/>
          </w:tcPr>
          <w:p w14:paraId="02CF9324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C7895" w14:textId="7EE2C53B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36A3" w:rsidRPr="00126A41" w14:paraId="1DB4783A" w14:textId="77777777" w:rsidTr="00D2693C">
        <w:trPr>
          <w:cantSplit/>
          <w:trHeight w:val="20"/>
        </w:trPr>
        <w:tc>
          <w:tcPr>
            <w:tcW w:w="4320" w:type="dxa"/>
          </w:tcPr>
          <w:p w14:paraId="5D6E2889" w14:textId="77777777" w:rsidR="00C636A3" w:rsidRPr="009231B0" w:rsidRDefault="00C636A3" w:rsidP="00C636A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31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15FED0" w14:textId="5395B1A0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57E9">
              <w:rPr>
                <w:rFonts w:asciiTheme="majorBidi" w:hAnsiTheme="majorBidi" w:cstheme="majorBidi"/>
                <w:sz w:val="30"/>
                <w:szCs w:val="30"/>
              </w:rPr>
              <w:t>711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4DD52BE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BC336A" w14:textId="41ECC8AB" w:rsidR="00C636A3" w:rsidRPr="009231B0" w:rsidRDefault="008157E9" w:rsidP="00C63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80" w:type="dxa"/>
          </w:tcPr>
          <w:p w14:paraId="740D5507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83E07C" w14:textId="0F7157BF" w:rsidR="00C636A3" w:rsidRPr="009231B0" w:rsidRDefault="00C636A3" w:rsidP="00C636A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47C119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C7C3EF" w14:textId="5CB55C32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36A3" w:rsidRPr="00126A41" w14:paraId="61E3B086" w14:textId="77777777" w:rsidTr="00D2693C">
        <w:trPr>
          <w:cantSplit/>
          <w:trHeight w:val="20"/>
        </w:trPr>
        <w:tc>
          <w:tcPr>
            <w:tcW w:w="4320" w:type="dxa"/>
          </w:tcPr>
          <w:p w14:paraId="2F74F8BA" w14:textId="77777777" w:rsidR="00C636A3" w:rsidRPr="009231B0" w:rsidRDefault="00C636A3" w:rsidP="00C636A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231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31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6BF21" w14:textId="49029573" w:rsidR="00C636A3" w:rsidRPr="009231B0" w:rsidRDefault="008157E9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3,700</w:t>
            </w:r>
          </w:p>
        </w:tc>
        <w:tc>
          <w:tcPr>
            <w:tcW w:w="180" w:type="dxa"/>
            <w:shd w:val="clear" w:color="auto" w:fill="auto"/>
          </w:tcPr>
          <w:p w14:paraId="278F1A60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38FFF" w14:textId="48B1FFE0" w:rsidR="00C636A3" w:rsidRPr="009231B0" w:rsidRDefault="008157E9" w:rsidP="00C636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80" w:type="dxa"/>
          </w:tcPr>
          <w:p w14:paraId="15E7E92E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E93E62" w14:textId="0150D3CC" w:rsidR="00C636A3" w:rsidRPr="009231B0" w:rsidRDefault="0026541B" w:rsidP="00C636A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(235)</w:t>
            </w:r>
          </w:p>
        </w:tc>
        <w:tc>
          <w:tcPr>
            <w:tcW w:w="180" w:type="dxa"/>
          </w:tcPr>
          <w:p w14:paraId="1B0B2A0B" w14:textId="77777777" w:rsidR="00C636A3" w:rsidRPr="009231B0" w:rsidRDefault="00C636A3" w:rsidP="00C636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58A5F7" w14:textId="349EDC6E" w:rsidR="00C636A3" w:rsidRPr="009231B0" w:rsidRDefault="00C636A3" w:rsidP="00C636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294C79D" w14:textId="16293583" w:rsidR="00032891" w:rsidRPr="008A5A08" w:rsidRDefault="00032891" w:rsidP="00F14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  <w:sectPr w:rsidR="00032891" w:rsidRPr="008A5A08" w:rsidSect="00370E5E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0BAAF78" w14:textId="77777777" w:rsidR="00804175" w:rsidRPr="008A5A08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  <w:r w:rsidRPr="008A5A08"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  <w:t xml:space="preserve"> </w:t>
      </w:r>
    </w:p>
    <w:p w14:paraId="74EA7BD6" w14:textId="77777777" w:rsidR="00FB5806" w:rsidRPr="008A5A08" w:rsidRDefault="00FB5806" w:rsidP="00FB5806">
      <w:pPr>
        <w:spacing w:line="240" w:lineRule="auto"/>
        <w:rPr>
          <w:rFonts w:ascii="Angsana New" w:hAnsi="Angsana New" w:cs="Angsana New"/>
        </w:rPr>
      </w:pPr>
    </w:p>
    <w:tbl>
      <w:tblPr>
        <w:tblW w:w="148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1260"/>
        <w:gridCol w:w="270"/>
        <w:gridCol w:w="1260"/>
        <w:gridCol w:w="270"/>
        <w:gridCol w:w="1260"/>
        <w:gridCol w:w="270"/>
        <w:gridCol w:w="1170"/>
        <w:gridCol w:w="251"/>
        <w:gridCol w:w="1170"/>
        <w:gridCol w:w="270"/>
        <w:gridCol w:w="1071"/>
        <w:gridCol w:w="236"/>
        <w:gridCol w:w="1082"/>
        <w:gridCol w:w="236"/>
        <w:gridCol w:w="1080"/>
      </w:tblGrid>
      <w:tr w:rsidR="00867A25" w:rsidRPr="008A5A08" w14:paraId="2C4428BD" w14:textId="77777777" w:rsidTr="00867A25">
        <w:trPr>
          <w:cantSplit/>
          <w:trHeight w:hRule="exact" w:val="360"/>
        </w:trPr>
        <w:tc>
          <w:tcPr>
            <w:tcW w:w="2790" w:type="dxa"/>
          </w:tcPr>
          <w:p w14:paraId="629DBA8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8A0C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56" w:type="dxa"/>
            <w:gridSpan w:val="15"/>
          </w:tcPr>
          <w:p w14:paraId="5E0D022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341888C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67A25" w:rsidRPr="008A5A08" w14:paraId="14E61753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DDBAA7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27357F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3C580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9C70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E244F9F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0F73F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DF645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18AF7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0FC3D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" w:type="dxa"/>
          </w:tcPr>
          <w:p w14:paraId="03D7F82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56BD5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DA9902A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3D0C568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60468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117E2F1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0E23A5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E5B88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7A25" w:rsidRPr="008A5A08" w14:paraId="180DB0D4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5A1988D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0A2A693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DD176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2ED81853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29E153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68B5F75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DE4AFA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EF1D2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3E543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51" w:type="dxa"/>
          </w:tcPr>
          <w:p w14:paraId="1F3061F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2A56B6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94D36C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023AF55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E1DE6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361E9F5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D3AFB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09A50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7A25" w:rsidRPr="008A5A08" w14:paraId="2091CDBC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604564F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3F6186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8D2CF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E01FC8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D41C53A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F37F10D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27554B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FFFE25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9B9B2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51" w:type="dxa"/>
          </w:tcPr>
          <w:p w14:paraId="3A9C9FD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5AD693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8AAB9A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18A0FE8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3507599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70BC6D8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7C2090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1A55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7A25" w:rsidRPr="008A5A08" w14:paraId="2C8B160F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48E5CD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8BAE9E" w14:textId="77777777" w:rsidR="00867A25" w:rsidRPr="00867A25" w:rsidRDefault="00867A25" w:rsidP="0086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7A2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</w:tcPr>
          <w:p w14:paraId="6DB6C46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79A926B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EFE06D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508168FF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A5EFB5" w14:textId="77777777" w:rsidR="00867A25" w:rsidRPr="008A5A08" w:rsidRDefault="00867A25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BE9A9E6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27D0C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1" w:type="dxa"/>
          </w:tcPr>
          <w:p w14:paraId="5880E4EA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DACCA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BE944B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1EFDB623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06412327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0BEE38C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4D0416AF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E717D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67A25" w:rsidRPr="008A5A08" w14:paraId="667D25D5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6EDA0DB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E4C541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56" w:type="dxa"/>
            <w:gridSpan w:val="15"/>
          </w:tcPr>
          <w:p w14:paraId="1143862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67A25" w:rsidRPr="008A5A08" w14:paraId="3D2CC278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6A213CA9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00" w:type="dxa"/>
          </w:tcPr>
          <w:p w14:paraId="182108E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5F0971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9FC22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A7426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6C0CD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2F6100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8FF6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5A5043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3AC5BEE8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399655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922BA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3C63054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3902F9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733D8FC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7FCCF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4A730E" w14:textId="77777777" w:rsidR="00867A25" w:rsidRPr="008A5A08" w:rsidRDefault="00867A25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1DF1485F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792D3C0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764A87E" w14:textId="77777777" w:rsidR="00A04FAD" w:rsidRPr="00F10D7A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A0BC6B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1,113,177</w:t>
            </w:r>
          </w:p>
        </w:tc>
        <w:tc>
          <w:tcPr>
            <w:tcW w:w="270" w:type="dxa"/>
          </w:tcPr>
          <w:p w14:paraId="70693C1F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3456A5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3,451,812</w:t>
            </w:r>
          </w:p>
        </w:tc>
        <w:tc>
          <w:tcPr>
            <w:tcW w:w="270" w:type="dxa"/>
          </w:tcPr>
          <w:p w14:paraId="42ECA247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A4953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1,134,699</w:t>
            </w:r>
          </w:p>
        </w:tc>
        <w:tc>
          <w:tcPr>
            <w:tcW w:w="270" w:type="dxa"/>
          </w:tcPr>
          <w:p w14:paraId="0A7BAC3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8AF3F4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3,887,581</w:t>
            </w:r>
          </w:p>
        </w:tc>
        <w:tc>
          <w:tcPr>
            <w:tcW w:w="251" w:type="dxa"/>
          </w:tcPr>
          <w:p w14:paraId="7EBDAB08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57587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240,103</w:t>
            </w:r>
          </w:p>
        </w:tc>
        <w:tc>
          <w:tcPr>
            <w:tcW w:w="270" w:type="dxa"/>
          </w:tcPr>
          <w:p w14:paraId="2AEA22D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347D99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96,967</w:t>
            </w:r>
          </w:p>
        </w:tc>
        <w:tc>
          <w:tcPr>
            <w:tcW w:w="236" w:type="dxa"/>
          </w:tcPr>
          <w:p w14:paraId="26725762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B8F1E0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987,394</w:t>
            </w:r>
          </w:p>
        </w:tc>
        <w:tc>
          <w:tcPr>
            <w:tcW w:w="236" w:type="dxa"/>
          </w:tcPr>
          <w:p w14:paraId="0C7E9FD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703FF" w14:textId="77777777" w:rsidR="00A04FAD" w:rsidRPr="00A04FAD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10,911,733</w:t>
            </w:r>
          </w:p>
        </w:tc>
      </w:tr>
      <w:tr w:rsidR="00A04FAD" w:rsidRPr="008A5A08" w14:paraId="282F7FC7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C722C5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31CF3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B2AD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85,144</w:t>
            </w:r>
          </w:p>
        </w:tc>
        <w:tc>
          <w:tcPr>
            <w:tcW w:w="270" w:type="dxa"/>
          </w:tcPr>
          <w:p w14:paraId="19C192B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25839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60,529</w:t>
            </w:r>
          </w:p>
        </w:tc>
        <w:tc>
          <w:tcPr>
            <w:tcW w:w="270" w:type="dxa"/>
          </w:tcPr>
          <w:p w14:paraId="64370CC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F219F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46,704</w:t>
            </w:r>
          </w:p>
        </w:tc>
        <w:tc>
          <w:tcPr>
            <w:tcW w:w="270" w:type="dxa"/>
          </w:tcPr>
          <w:p w14:paraId="18DAF33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B27B8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336,806</w:t>
            </w:r>
          </w:p>
        </w:tc>
        <w:tc>
          <w:tcPr>
            <w:tcW w:w="251" w:type="dxa"/>
          </w:tcPr>
          <w:p w14:paraId="343A848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ADA4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22,945</w:t>
            </w:r>
          </w:p>
        </w:tc>
        <w:tc>
          <w:tcPr>
            <w:tcW w:w="270" w:type="dxa"/>
          </w:tcPr>
          <w:p w14:paraId="0994A83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706185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2,987</w:t>
            </w:r>
          </w:p>
        </w:tc>
        <w:tc>
          <w:tcPr>
            <w:tcW w:w="236" w:type="dxa"/>
          </w:tcPr>
          <w:p w14:paraId="2FE019E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34E35B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3,403,100</w:t>
            </w:r>
          </w:p>
        </w:tc>
        <w:tc>
          <w:tcPr>
            <w:tcW w:w="236" w:type="dxa"/>
          </w:tcPr>
          <w:p w14:paraId="2A6E966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8DA63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3,958,215</w:t>
            </w:r>
          </w:p>
        </w:tc>
      </w:tr>
      <w:tr w:rsidR="00A04FAD" w:rsidRPr="008A5A08" w14:paraId="4A4E6204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145B47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2A28CB11" w14:textId="77777777" w:rsidR="00A04FAD" w:rsidRPr="00867A25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2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67A25">
              <w:rPr>
                <w:rFonts w:ascii="Angsana New" w:hAnsi="Angsana New" w:cs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A03077D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434F1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3D9817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4C00A4C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BEABBA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CEF04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5FC8F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5,735</w:t>
            </w:r>
          </w:p>
        </w:tc>
        <w:tc>
          <w:tcPr>
            <w:tcW w:w="251" w:type="dxa"/>
          </w:tcPr>
          <w:p w14:paraId="7B16EF6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EC6E56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14:paraId="3E519A3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95A93C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236" w:type="dxa"/>
          </w:tcPr>
          <w:p w14:paraId="178A55A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1051FB1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9DA75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296682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6,540</w:t>
            </w:r>
          </w:p>
        </w:tc>
      </w:tr>
      <w:tr w:rsidR="00A04FAD" w:rsidRPr="008A5A08" w14:paraId="375D0822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3C1316A9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ลดลงจากการสูญเสียการควบคุม</w:t>
            </w:r>
          </w:p>
        </w:tc>
        <w:tc>
          <w:tcPr>
            <w:tcW w:w="900" w:type="dxa"/>
          </w:tcPr>
          <w:p w14:paraId="435917C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1101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33F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A47F0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B02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9517E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1D8F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AC9D5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131C31B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C655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994D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D9030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A2BA3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0CF47C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11E5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F5DE4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2A7E3509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70DDEFD" w14:textId="77777777" w:rsidR="00A04FAD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900" w:type="dxa"/>
          </w:tcPr>
          <w:p w14:paraId="3A30533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4835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(21,914)</w:t>
            </w:r>
          </w:p>
        </w:tc>
        <w:tc>
          <w:tcPr>
            <w:tcW w:w="270" w:type="dxa"/>
          </w:tcPr>
          <w:p w14:paraId="415FD38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42FF5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(105,326)</w:t>
            </w:r>
          </w:p>
        </w:tc>
        <w:tc>
          <w:tcPr>
            <w:tcW w:w="270" w:type="dxa"/>
          </w:tcPr>
          <w:p w14:paraId="6949AA6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A30E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(432)</w:t>
            </w:r>
          </w:p>
        </w:tc>
        <w:tc>
          <w:tcPr>
            <w:tcW w:w="270" w:type="dxa"/>
          </w:tcPr>
          <w:p w14:paraId="69D36D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1CC84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(64,355)</w:t>
            </w:r>
          </w:p>
        </w:tc>
        <w:tc>
          <w:tcPr>
            <w:tcW w:w="251" w:type="dxa"/>
          </w:tcPr>
          <w:p w14:paraId="3E3D150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5C8C7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(7,594)</w:t>
            </w:r>
          </w:p>
        </w:tc>
        <w:tc>
          <w:tcPr>
            <w:tcW w:w="270" w:type="dxa"/>
          </w:tcPr>
          <w:p w14:paraId="218603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40536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(5,547)</w:t>
            </w:r>
          </w:p>
        </w:tc>
        <w:tc>
          <w:tcPr>
            <w:tcW w:w="236" w:type="dxa"/>
          </w:tcPr>
          <w:p w14:paraId="17CBBE4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E5078C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(19,523)</w:t>
            </w:r>
          </w:p>
        </w:tc>
        <w:tc>
          <w:tcPr>
            <w:tcW w:w="236" w:type="dxa"/>
          </w:tcPr>
          <w:p w14:paraId="7037085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48EB7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(224,691)</w:t>
            </w:r>
          </w:p>
        </w:tc>
      </w:tr>
      <w:tr w:rsidR="00A04FAD" w:rsidRPr="008A5A08" w14:paraId="18EE6FD1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6C556F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900" w:type="dxa"/>
          </w:tcPr>
          <w:p w14:paraId="1BA5FA2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A7B64" w14:textId="77777777" w:rsidR="00A04FAD" w:rsidRPr="00C12D3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322,547</w:t>
            </w:r>
          </w:p>
        </w:tc>
        <w:tc>
          <w:tcPr>
            <w:tcW w:w="270" w:type="dxa"/>
          </w:tcPr>
          <w:p w14:paraId="7ADC814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581B0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1158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7BE2B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B5484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244F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5B3CF06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E07BF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014C1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2D0C42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01F63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C4E907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08F6F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F7B52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322,547</w:t>
            </w:r>
          </w:p>
        </w:tc>
      </w:tr>
      <w:tr w:rsidR="00A04FAD" w:rsidRPr="008A5A08" w14:paraId="7A754551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E44712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72B4CE6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5F80A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78,230</w:t>
            </w:r>
          </w:p>
        </w:tc>
        <w:tc>
          <w:tcPr>
            <w:tcW w:w="270" w:type="dxa"/>
          </w:tcPr>
          <w:p w14:paraId="73D7D09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6A6B6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923,072</w:t>
            </w:r>
          </w:p>
        </w:tc>
        <w:tc>
          <w:tcPr>
            <w:tcW w:w="270" w:type="dxa"/>
          </w:tcPr>
          <w:p w14:paraId="42A8198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E81D3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403,945</w:t>
            </w:r>
          </w:p>
        </w:tc>
        <w:tc>
          <w:tcPr>
            <w:tcW w:w="270" w:type="dxa"/>
          </w:tcPr>
          <w:p w14:paraId="74B5CAA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2B61C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1,653,825</w:t>
            </w:r>
          </w:p>
        </w:tc>
        <w:tc>
          <w:tcPr>
            <w:tcW w:w="251" w:type="dxa"/>
          </w:tcPr>
          <w:p w14:paraId="0453AAC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A40E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18,332</w:t>
            </w:r>
          </w:p>
        </w:tc>
        <w:tc>
          <w:tcPr>
            <w:tcW w:w="270" w:type="dxa"/>
          </w:tcPr>
          <w:p w14:paraId="222967E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9844F1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DB832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742EF1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(3,077,404)</w:t>
            </w:r>
          </w:p>
        </w:tc>
        <w:tc>
          <w:tcPr>
            <w:tcW w:w="236" w:type="dxa"/>
          </w:tcPr>
          <w:p w14:paraId="4DDB3E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FCFCA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04FAD" w:rsidRPr="008A5A08" w14:paraId="7C400773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7FF12C8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6246643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7EF00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CB7E9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C4EB6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(6,329)</w:t>
            </w:r>
          </w:p>
        </w:tc>
        <w:tc>
          <w:tcPr>
            <w:tcW w:w="270" w:type="dxa"/>
          </w:tcPr>
          <w:p w14:paraId="1786D7B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0F059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(1,419)</w:t>
            </w:r>
          </w:p>
        </w:tc>
        <w:tc>
          <w:tcPr>
            <w:tcW w:w="270" w:type="dxa"/>
          </w:tcPr>
          <w:p w14:paraId="7A553CF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1130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(29,793)</w:t>
            </w:r>
          </w:p>
        </w:tc>
        <w:tc>
          <w:tcPr>
            <w:tcW w:w="251" w:type="dxa"/>
          </w:tcPr>
          <w:p w14:paraId="3581EE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B0B95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(4,775)</w:t>
            </w:r>
          </w:p>
        </w:tc>
        <w:tc>
          <w:tcPr>
            <w:tcW w:w="270" w:type="dxa"/>
          </w:tcPr>
          <w:p w14:paraId="1AC392B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E0CC0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(9,227)</w:t>
            </w:r>
          </w:p>
        </w:tc>
        <w:tc>
          <w:tcPr>
            <w:tcW w:w="236" w:type="dxa"/>
          </w:tcPr>
          <w:p w14:paraId="59FFF5F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B8B10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0E1BF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3D5D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(51,543)</w:t>
            </w:r>
          </w:p>
        </w:tc>
      </w:tr>
      <w:tr w:rsidR="00A04FAD" w:rsidRPr="008A5A08" w14:paraId="124FE26C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3F6ABF4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D384A2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27C3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E3F1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BED76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(24,811)</w:t>
            </w:r>
          </w:p>
        </w:tc>
        <w:tc>
          <w:tcPr>
            <w:tcW w:w="270" w:type="dxa"/>
          </w:tcPr>
          <w:p w14:paraId="325B47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DC010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(754)</w:t>
            </w:r>
          </w:p>
        </w:tc>
        <w:tc>
          <w:tcPr>
            <w:tcW w:w="270" w:type="dxa"/>
          </w:tcPr>
          <w:p w14:paraId="7D1FCA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B1E89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(15,179)</w:t>
            </w:r>
          </w:p>
        </w:tc>
        <w:tc>
          <w:tcPr>
            <w:tcW w:w="251" w:type="dxa"/>
          </w:tcPr>
          <w:p w14:paraId="0F33BAC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1FFD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(1,718)</w:t>
            </w:r>
          </w:p>
        </w:tc>
        <w:tc>
          <w:tcPr>
            <w:tcW w:w="270" w:type="dxa"/>
          </w:tcPr>
          <w:p w14:paraId="521001B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B1EAEE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(112)</w:t>
            </w:r>
          </w:p>
        </w:tc>
        <w:tc>
          <w:tcPr>
            <w:tcW w:w="236" w:type="dxa"/>
          </w:tcPr>
          <w:p w14:paraId="7329DE6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8466F5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(1,182)</w:t>
            </w:r>
          </w:p>
        </w:tc>
        <w:tc>
          <w:tcPr>
            <w:tcW w:w="236" w:type="dxa"/>
          </w:tcPr>
          <w:p w14:paraId="31290BA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B008D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(43,756)</w:t>
            </w:r>
          </w:p>
        </w:tc>
      </w:tr>
      <w:tr w:rsidR="00A04FAD" w:rsidRPr="008A5A08" w14:paraId="56425C5E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DADF33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3557943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DCDA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791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0201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0404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DAC4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7994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8119E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62CC9C1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8C4BD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47114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C6EF99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6A923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B7818D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D56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CB81E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FAD" w:rsidRPr="008A5A08" w14:paraId="11493CF3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ADE74D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53361FA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68E33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1,577,184</w:t>
            </w:r>
          </w:p>
        </w:tc>
        <w:tc>
          <w:tcPr>
            <w:tcW w:w="270" w:type="dxa"/>
          </w:tcPr>
          <w:p w14:paraId="78E1B2D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9781C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4,299,027</w:t>
            </w:r>
          </w:p>
        </w:tc>
        <w:tc>
          <w:tcPr>
            <w:tcW w:w="270" w:type="dxa"/>
          </w:tcPr>
          <w:p w14:paraId="2059AF3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A4A71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1,582,743</w:t>
            </w:r>
          </w:p>
        </w:tc>
        <w:tc>
          <w:tcPr>
            <w:tcW w:w="270" w:type="dxa"/>
          </w:tcPr>
          <w:p w14:paraId="66AB788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3B6B9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5,774,620</w:t>
            </w:r>
          </w:p>
        </w:tc>
        <w:tc>
          <w:tcPr>
            <w:tcW w:w="251" w:type="dxa"/>
          </w:tcPr>
          <w:p w14:paraId="119C7C6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DDD8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267,418</w:t>
            </w:r>
          </w:p>
        </w:tc>
        <w:tc>
          <w:tcPr>
            <w:tcW w:w="270" w:type="dxa"/>
          </w:tcPr>
          <w:p w14:paraId="1B094B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9E9EC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85,668</w:t>
            </w:r>
          </w:p>
        </w:tc>
        <w:tc>
          <w:tcPr>
            <w:tcW w:w="236" w:type="dxa"/>
          </w:tcPr>
          <w:p w14:paraId="363F56B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36EEC3C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1,292,385</w:t>
            </w:r>
          </w:p>
        </w:tc>
        <w:tc>
          <w:tcPr>
            <w:tcW w:w="236" w:type="dxa"/>
          </w:tcPr>
          <w:p w14:paraId="00D9C1E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F154A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14,879,045</w:t>
            </w:r>
          </w:p>
        </w:tc>
      </w:tr>
      <w:tr w:rsidR="00A04FAD" w:rsidRPr="008A5A08" w14:paraId="48DE6BCE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1B3F0A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23D6E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F7A05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F670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B0323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83241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0BBA4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70E2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E7343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4DCA8BA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5C5AB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10D82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9420B1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B05B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9C291F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67BEC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0DA0C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59F35114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7DA929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736225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CF3C2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30C3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3788D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9A68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65DA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312D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F615F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62B5CBD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59136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92C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147C58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70BF5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568CEB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EEF3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BD55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40D8979C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667A3F3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AD7D76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6E792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29DF8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71E1A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B0E7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812F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BD50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C79AA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7585968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EC449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0FE11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33A3A5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DC19E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5DAA30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AC79B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C724B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2B05F8BE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503D23A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8E5BD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65551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7D35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79947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1588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EEB8F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3BC2B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A9A32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22E5B93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FFC0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73779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CBFFC2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3845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5D970D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CB56C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CBF1C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7AE1B4FA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F24480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DEBD99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07826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1C9C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47ECB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1966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02D5E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D5415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39279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13B1669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B8627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5C23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D17F1F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ABAAD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6C4CBF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D1E43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2C631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02779D1E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3FE8DC4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35824A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82FAB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D9862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CD5D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A592F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040E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B7A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AD5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0A376AB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04BB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96339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046D5A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7FCD7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9FA785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6A1B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D64D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6EE3B948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1D3479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6E2E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98E6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9EDD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8585A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6534E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AA741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34030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64DC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0B62E37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BC052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E44E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45C0C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00BBD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132765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F244D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47BB2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046E423A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3147F18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008762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FAA321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F4FF6A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56" w:type="dxa"/>
            <w:gridSpan w:val="15"/>
          </w:tcPr>
          <w:p w14:paraId="49B6C9F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A04FAD" w:rsidRPr="008A5A08" w14:paraId="67E2F677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4EF6179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900" w:type="dxa"/>
          </w:tcPr>
          <w:p w14:paraId="3E7B0D7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14689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BBAC3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CBA263" w14:textId="77777777" w:rsidR="00A04FAD" w:rsidRPr="008A5A08" w:rsidRDefault="00A04FAD" w:rsidP="00A04FAD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17DF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EA49F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237AE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2E5C9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" w:type="dxa"/>
          </w:tcPr>
          <w:p w14:paraId="22A2C59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82857F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F4844F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128A537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FB06B1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0E087AE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65F3F2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06186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795D96DF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916254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A0B371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10B4B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4F0BE7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C6F4A8" w14:textId="77777777" w:rsidR="00A04FAD" w:rsidRPr="008A5A08" w:rsidRDefault="00A04FAD" w:rsidP="00A04FAD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5A4915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67CAC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B4C4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08F4D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51" w:type="dxa"/>
          </w:tcPr>
          <w:p w14:paraId="1BA4A6E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A4CA5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AF3F35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0BCBABE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F8F499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5707CD7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61617E3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33916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426301C8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671D86F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88D1B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E17C6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6EFE2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18B325" w14:textId="77777777" w:rsidR="00A04FAD" w:rsidRPr="008A5A08" w:rsidRDefault="00A04FAD" w:rsidP="00A04FAD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9D8D3F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409EEC" w14:textId="77777777" w:rsidR="00A04FAD" w:rsidRPr="008A5A08" w:rsidRDefault="00A04FAD" w:rsidP="00A04FAD">
            <w:pPr>
              <w:pStyle w:val="BodyText"/>
              <w:tabs>
                <w:tab w:val="clear" w:pos="6549"/>
                <w:tab w:val="left" w:pos="1123"/>
              </w:tabs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101DB97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F60320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51" w:type="dxa"/>
          </w:tcPr>
          <w:p w14:paraId="086C8B7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7301CC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BCD5E2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30A2DAA9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AB57F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325A7F0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54C77FA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973F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2E9E2F74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6B4825D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9E01D7E" w14:textId="77777777" w:rsidR="00A04FAD" w:rsidRPr="00867A25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7A2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</w:tcPr>
          <w:p w14:paraId="35D83EC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3ECD6CB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FF911AB" w14:textId="77777777" w:rsidR="00A04FAD" w:rsidRPr="008A5A08" w:rsidRDefault="00A04FAD" w:rsidP="00A04FAD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4127CAD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9DDF3E" w14:textId="77777777" w:rsidR="00A04FAD" w:rsidRPr="008A5A08" w:rsidRDefault="00A04FAD" w:rsidP="00A04FAD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798A236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7C935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1" w:type="dxa"/>
          </w:tcPr>
          <w:p w14:paraId="1D2C31C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7DED8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10EAFF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3B81284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64F27F8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4612910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1522AC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401CD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04FAD" w:rsidRPr="008A5A08" w14:paraId="31653532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58F517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34A09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56" w:type="dxa"/>
            <w:gridSpan w:val="15"/>
          </w:tcPr>
          <w:p w14:paraId="0C01855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04FAD" w:rsidRPr="008A5A08" w14:paraId="15FE0AA8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2B689CC" w14:textId="77777777" w:rsidR="00A04FAD" w:rsidRPr="002E1AB0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1A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2E1A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2E1A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00" w:type="dxa"/>
          </w:tcPr>
          <w:p w14:paraId="7FD1074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173D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6679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11975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E81CB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A20A6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7598D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7522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4FC8FE1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C9849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057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585C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E1866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2EDC01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EFCFD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04FA2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2200" w:rsidRPr="008A5A08" w14:paraId="25D43C87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DEB8A00" w14:textId="3E9E32E4" w:rsidR="00442200" w:rsidRPr="002E1AB0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E1A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E1A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2E1A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Pr="002E1A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6019F9F7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75C02" w14:textId="0FBC134E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1,577,184</w:t>
            </w:r>
          </w:p>
        </w:tc>
        <w:tc>
          <w:tcPr>
            <w:tcW w:w="270" w:type="dxa"/>
          </w:tcPr>
          <w:p w14:paraId="4CB1AC6A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3049BB" w14:textId="3D3D4F62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4,299,027</w:t>
            </w:r>
          </w:p>
        </w:tc>
        <w:tc>
          <w:tcPr>
            <w:tcW w:w="270" w:type="dxa"/>
          </w:tcPr>
          <w:p w14:paraId="728961FF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17664" w14:textId="741B3758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1,582,743</w:t>
            </w:r>
          </w:p>
        </w:tc>
        <w:tc>
          <w:tcPr>
            <w:tcW w:w="270" w:type="dxa"/>
          </w:tcPr>
          <w:p w14:paraId="50A78C74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C42BD6" w14:textId="53271584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5,774,620</w:t>
            </w:r>
          </w:p>
        </w:tc>
        <w:tc>
          <w:tcPr>
            <w:tcW w:w="251" w:type="dxa"/>
          </w:tcPr>
          <w:p w14:paraId="6ED28795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A84CFA" w14:textId="1D714E2F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267,418</w:t>
            </w:r>
          </w:p>
        </w:tc>
        <w:tc>
          <w:tcPr>
            <w:tcW w:w="270" w:type="dxa"/>
          </w:tcPr>
          <w:p w14:paraId="5C9DD162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769024" w14:textId="1ED123C3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85,668</w:t>
            </w:r>
          </w:p>
        </w:tc>
        <w:tc>
          <w:tcPr>
            <w:tcW w:w="236" w:type="dxa"/>
          </w:tcPr>
          <w:p w14:paraId="3884925D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50EFD918" w14:textId="5855BCA4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1,292,385</w:t>
            </w:r>
          </w:p>
        </w:tc>
        <w:tc>
          <w:tcPr>
            <w:tcW w:w="236" w:type="dxa"/>
          </w:tcPr>
          <w:p w14:paraId="1C68495C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D30784" w14:textId="6C32C062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14,879,045</w:t>
            </w:r>
          </w:p>
        </w:tc>
      </w:tr>
      <w:tr w:rsidR="00442200" w:rsidRPr="008A5A08" w14:paraId="3F07111F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5A22DE42" w14:textId="77777777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6B5744E" w14:textId="77777777" w:rsidR="00442200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3B7E25" w14:textId="62597660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26,484</w:t>
            </w:r>
          </w:p>
        </w:tc>
        <w:tc>
          <w:tcPr>
            <w:tcW w:w="270" w:type="dxa"/>
          </w:tcPr>
          <w:p w14:paraId="576338EB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8B635E" w14:textId="6D3C484C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117,37</w:t>
            </w:r>
            <w:r w:rsidR="00DA016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26FD860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CCC2CD" w14:textId="475528EA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168,46</w:t>
            </w:r>
            <w:r w:rsidR="00DA016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55A09D6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384F00" w14:textId="2C82BB94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331,690</w:t>
            </w:r>
          </w:p>
        </w:tc>
        <w:tc>
          <w:tcPr>
            <w:tcW w:w="251" w:type="dxa"/>
          </w:tcPr>
          <w:p w14:paraId="6D3BA14B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7A279" w14:textId="54988BB6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17,373</w:t>
            </w:r>
          </w:p>
        </w:tc>
        <w:tc>
          <w:tcPr>
            <w:tcW w:w="270" w:type="dxa"/>
          </w:tcPr>
          <w:p w14:paraId="7110C8E8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BF85B07" w14:textId="473224D4" w:rsidR="00442200" w:rsidRPr="008A5A08" w:rsidRDefault="0071631B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  <w:tc>
          <w:tcPr>
            <w:tcW w:w="236" w:type="dxa"/>
          </w:tcPr>
          <w:p w14:paraId="71C8E100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26CA573" w14:textId="5F347E3F" w:rsidR="00442200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711,583</w:t>
            </w:r>
          </w:p>
        </w:tc>
        <w:tc>
          <w:tcPr>
            <w:tcW w:w="236" w:type="dxa"/>
          </w:tcPr>
          <w:p w14:paraId="5D140EB5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851F1A" w14:textId="0D7B90BC" w:rsidR="00442200" w:rsidRPr="008A5A08" w:rsidRDefault="00DA0162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1,373,451</w:t>
            </w:r>
          </w:p>
        </w:tc>
      </w:tr>
      <w:tr w:rsidR="00442200" w:rsidRPr="008A5A08" w14:paraId="57D2905D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D28A297" w14:textId="77777777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6AF2238A" w14:textId="77777777" w:rsidR="00442200" w:rsidRPr="00867A25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2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67A25">
              <w:rPr>
                <w:rFonts w:ascii="Angsana New" w:hAnsi="Angsana New" w:cs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664A572C" w14:textId="1382DF8C" w:rsidR="00442200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112,599</w:t>
            </w:r>
          </w:p>
        </w:tc>
        <w:tc>
          <w:tcPr>
            <w:tcW w:w="270" w:type="dxa"/>
          </w:tcPr>
          <w:p w14:paraId="4CFF1E82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422DCD" w14:textId="2082480B" w:rsidR="00442200" w:rsidRDefault="005400BF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13,435</w:t>
            </w:r>
          </w:p>
        </w:tc>
        <w:tc>
          <w:tcPr>
            <w:tcW w:w="270" w:type="dxa"/>
          </w:tcPr>
          <w:p w14:paraId="6FE403BC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7043A7" w14:textId="331F3337" w:rsidR="00442200" w:rsidRDefault="005400BF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016FE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EC006" w14:textId="65547D38" w:rsidR="00442200" w:rsidRDefault="005400BF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6,153</w:t>
            </w:r>
          </w:p>
        </w:tc>
        <w:tc>
          <w:tcPr>
            <w:tcW w:w="251" w:type="dxa"/>
          </w:tcPr>
          <w:p w14:paraId="21799767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B20024" w14:textId="79EB6B37" w:rsidR="00442200" w:rsidRDefault="005400BF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2C3E5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7BC47FB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D225F64" w14:textId="69BBA55E" w:rsidR="00442200" w:rsidRDefault="0071631B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B27F28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CC4F6E1" w14:textId="7BDC118C" w:rsidR="00442200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3FC4F1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733C06" w14:textId="68A3C710" w:rsidR="00442200" w:rsidRDefault="005400BF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133,446</w:t>
            </w:r>
          </w:p>
        </w:tc>
      </w:tr>
      <w:tr w:rsidR="00442200" w:rsidRPr="008A5A08" w14:paraId="7CA60BA7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C10D4BA" w14:textId="77777777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900" w:type="dxa"/>
          </w:tcPr>
          <w:p w14:paraId="7CBDA820" w14:textId="77777777" w:rsidR="00442200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E7DB8C" w14:textId="0580265B" w:rsidR="00442200" w:rsidRPr="00C12D3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17,441</w:t>
            </w:r>
          </w:p>
        </w:tc>
        <w:tc>
          <w:tcPr>
            <w:tcW w:w="270" w:type="dxa"/>
          </w:tcPr>
          <w:p w14:paraId="63DE5084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C3BCCE" w14:textId="38BA2EEF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2F1769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A1D230" w14:textId="59A74889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95A60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CCDAB" w14:textId="01969514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78CB0D2F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C5ABDA" w14:textId="08E1C38F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5E93B3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9551B22" w14:textId="58180DA1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FED0C6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9C2BA5" w14:textId="2DCFC62C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43527A" w14:textId="55A2AFAE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BFDDA0" w14:textId="0C4C7B23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17,441</w:t>
            </w:r>
          </w:p>
        </w:tc>
      </w:tr>
      <w:tr w:rsidR="00442200" w:rsidRPr="008A5A08" w14:paraId="36CB04D2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919FF48" w14:textId="77777777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5631924" w14:textId="77777777" w:rsidR="00442200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C84576" w14:textId="51184F1E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42,110</w:t>
            </w:r>
          </w:p>
        </w:tc>
        <w:tc>
          <w:tcPr>
            <w:tcW w:w="270" w:type="dxa"/>
          </w:tcPr>
          <w:p w14:paraId="6F1D6900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521A7D" w14:textId="4B84A940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466,9</w:t>
            </w:r>
            <w:r w:rsidR="00C665D4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26CF000F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420056" w14:textId="690173FA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238,813</w:t>
            </w:r>
          </w:p>
        </w:tc>
        <w:tc>
          <w:tcPr>
            <w:tcW w:w="270" w:type="dxa"/>
          </w:tcPr>
          <w:p w14:paraId="7513C89E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044C76" w14:textId="51316953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787,610</w:t>
            </w:r>
          </w:p>
        </w:tc>
        <w:tc>
          <w:tcPr>
            <w:tcW w:w="251" w:type="dxa"/>
          </w:tcPr>
          <w:p w14:paraId="26F61679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C8DDFF" w14:textId="67278B9B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9,101</w:t>
            </w:r>
          </w:p>
        </w:tc>
        <w:tc>
          <w:tcPr>
            <w:tcW w:w="270" w:type="dxa"/>
          </w:tcPr>
          <w:p w14:paraId="39F968C3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034D49C" w14:textId="12C114BB" w:rsidR="00442200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CD415B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E513459" w14:textId="60B5FF89" w:rsidR="00442200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(1,544,593)</w:t>
            </w:r>
          </w:p>
        </w:tc>
        <w:tc>
          <w:tcPr>
            <w:tcW w:w="236" w:type="dxa"/>
          </w:tcPr>
          <w:p w14:paraId="6C521092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52B3DE" w14:textId="3D8D5E7F" w:rsidR="00442200" w:rsidRPr="008A5A08" w:rsidRDefault="00DA0162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0259" w:rsidRPr="008A5A08" w14:paraId="107719B3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2584B678" w14:textId="77777777" w:rsidR="00220259" w:rsidRPr="008A5A08" w:rsidRDefault="00220259" w:rsidP="0022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6F58ECB0" w14:textId="77777777" w:rsidR="00220259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7D06A3" w14:textId="2CA006DE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7467DD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C18285" w14:textId="28813A92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(150,225)</w:t>
            </w:r>
          </w:p>
        </w:tc>
        <w:tc>
          <w:tcPr>
            <w:tcW w:w="270" w:type="dxa"/>
          </w:tcPr>
          <w:p w14:paraId="0AB8FE43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F10ED" w14:textId="45C2447A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(8,004)</w:t>
            </w:r>
          </w:p>
        </w:tc>
        <w:tc>
          <w:tcPr>
            <w:tcW w:w="270" w:type="dxa"/>
          </w:tcPr>
          <w:p w14:paraId="553943F7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F13BEA" w14:textId="1020EF90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(92,161)</w:t>
            </w:r>
          </w:p>
        </w:tc>
        <w:tc>
          <w:tcPr>
            <w:tcW w:w="251" w:type="dxa"/>
          </w:tcPr>
          <w:p w14:paraId="11944A0A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926CC" w14:textId="19540A59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(5,641)</w:t>
            </w:r>
          </w:p>
        </w:tc>
        <w:tc>
          <w:tcPr>
            <w:tcW w:w="270" w:type="dxa"/>
          </w:tcPr>
          <w:p w14:paraId="0B820654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6396A0F" w14:textId="3359B5C5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(19,140)</w:t>
            </w:r>
          </w:p>
        </w:tc>
        <w:tc>
          <w:tcPr>
            <w:tcW w:w="236" w:type="dxa"/>
          </w:tcPr>
          <w:p w14:paraId="33A68081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59C95CB" w14:textId="41191325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2B3C10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C138F" w14:textId="0C64B0B0" w:rsidR="00220259" w:rsidRPr="008A5A08" w:rsidRDefault="00B91785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(275,171)</w:t>
            </w:r>
          </w:p>
        </w:tc>
      </w:tr>
      <w:tr w:rsidR="00220259" w:rsidRPr="008A5A08" w14:paraId="484240A2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4421A176" w14:textId="77777777" w:rsidR="00220259" w:rsidRPr="008A5A08" w:rsidRDefault="00220259" w:rsidP="00220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93BFB41" w14:textId="77777777" w:rsidR="00220259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22C46D" w14:textId="12344BBE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D6854D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C4D6FA" w14:textId="26712D80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(2,360)</w:t>
            </w:r>
          </w:p>
        </w:tc>
        <w:tc>
          <w:tcPr>
            <w:tcW w:w="270" w:type="dxa"/>
          </w:tcPr>
          <w:p w14:paraId="4B782643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60B254" w14:textId="68B95AB8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(8,996)</w:t>
            </w:r>
          </w:p>
        </w:tc>
        <w:tc>
          <w:tcPr>
            <w:tcW w:w="270" w:type="dxa"/>
          </w:tcPr>
          <w:p w14:paraId="27A62020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2B3CC6" w14:textId="660E47F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(10,729)</w:t>
            </w:r>
          </w:p>
        </w:tc>
        <w:tc>
          <w:tcPr>
            <w:tcW w:w="251" w:type="dxa"/>
          </w:tcPr>
          <w:p w14:paraId="34C746E8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F7F6FD" w14:textId="7B2D6814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(2,009)</w:t>
            </w:r>
          </w:p>
        </w:tc>
        <w:tc>
          <w:tcPr>
            <w:tcW w:w="270" w:type="dxa"/>
          </w:tcPr>
          <w:p w14:paraId="52CB3767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9194F0C" w14:textId="5B0FA2ED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  <w:tc>
          <w:tcPr>
            <w:tcW w:w="236" w:type="dxa"/>
          </w:tcPr>
          <w:p w14:paraId="3AFA5707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0E96EF3" w14:textId="1F37E4DC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(1,240)</w:t>
            </w:r>
          </w:p>
        </w:tc>
        <w:tc>
          <w:tcPr>
            <w:tcW w:w="236" w:type="dxa"/>
          </w:tcPr>
          <w:p w14:paraId="06523E17" w14:textId="77777777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24BBB8" w14:textId="3BC8CA8E" w:rsidR="00220259" w:rsidRPr="008A5A08" w:rsidRDefault="00220259" w:rsidP="002202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(25,358)</w:t>
            </w:r>
          </w:p>
        </w:tc>
      </w:tr>
      <w:tr w:rsidR="00F72D3A" w:rsidRPr="008A5A08" w14:paraId="06D203F1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01FEE400" w14:textId="4A9F871B" w:rsidR="00F72D3A" w:rsidRPr="008A5A08" w:rsidRDefault="00F72D3A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ผลต่างจากอัตราแลกเปลี่ยนจากการ</w:t>
            </w:r>
          </w:p>
        </w:tc>
        <w:tc>
          <w:tcPr>
            <w:tcW w:w="900" w:type="dxa"/>
          </w:tcPr>
          <w:p w14:paraId="2A7D8754" w14:textId="77777777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D6541" w14:textId="77777777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240E2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008E1" w14:textId="77777777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14D12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B68142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99306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DA230D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607F6357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12F499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E4BF3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CF49638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33E6BE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27DF5D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B0D28B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89FD94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2D3A" w:rsidRPr="008A5A08" w14:paraId="65327002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12FA0D22" w14:textId="766BD859" w:rsidR="00F72D3A" w:rsidRPr="008A5A08" w:rsidRDefault="00F72D3A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900" w:type="dxa"/>
          </w:tcPr>
          <w:p w14:paraId="1DD68EF2" w14:textId="77777777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6993A" w14:textId="60E61634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A13292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1DBF1E" w14:textId="508EA579" w:rsidR="00F72D3A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(2,50</w:t>
            </w:r>
            <w:r w:rsidR="00220259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F399E97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85E5A4" w14:textId="735660E2" w:rsidR="00F72D3A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795CD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CAAF6A" w14:textId="661D7BDE" w:rsidR="00F72D3A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251" w:type="dxa"/>
          </w:tcPr>
          <w:p w14:paraId="64B85C75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BFE486" w14:textId="1FA2AFEA" w:rsidR="00F72D3A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1,564</w:t>
            </w:r>
          </w:p>
        </w:tc>
        <w:tc>
          <w:tcPr>
            <w:tcW w:w="270" w:type="dxa"/>
          </w:tcPr>
          <w:p w14:paraId="4FAEB15C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BD6F79A" w14:textId="53D10C2B" w:rsidR="00F72D3A" w:rsidRPr="008A5A08" w:rsidRDefault="0071631B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236" w:type="dxa"/>
          </w:tcPr>
          <w:p w14:paraId="00E5BF58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8EA31C5" w14:textId="3E538997" w:rsidR="00F72D3A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83F8C9" w14:textId="77777777" w:rsidR="00F72D3A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EBE810" w14:textId="2CB9D06F" w:rsidR="00F72D3A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(419)</w:t>
            </w:r>
          </w:p>
        </w:tc>
      </w:tr>
      <w:tr w:rsidR="00442200" w:rsidRPr="008A5A08" w14:paraId="478BAF75" w14:textId="77777777" w:rsidTr="00867A25">
        <w:trPr>
          <w:cantSplit/>
          <w:trHeight w:hRule="exact" w:val="302"/>
        </w:trPr>
        <w:tc>
          <w:tcPr>
            <w:tcW w:w="2790" w:type="dxa"/>
          </w:tcPr>
          <w:p w14:paraId="30B668EF" w14:textId="3748BAEF" w:rsidR="00442200" w:rsidRPr="008A5A08" w:rsidRDefault="00442200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60E469BF" w14:textId="77777777" w:rsidR="00442200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B9A4D2" w14:textId="665F35C7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1,775,818</w:t>
            </w:r>
          </w:p>
        </w:tc>
        <w:tc>
          <w:tcPr>
            <w:tcW w:w="270" w:type="dxa"/>
          </w:tcPr>
          <w:p w14:paraId="2DF4DD5D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DD00CB" w14:textId="6AE2ACBF" w:rsidR="00442200" w:rsidRPr="008A5A08" w:rsidRDefault="00F72D3A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  <w:r w:rsidR="008117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A743494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11DA85" w14:textId="0BE3900C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16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1,973,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018</w:t>
            </w:r>
          </w:p>
        </w:tc>
        <w:tc>
          <w:tcPr>
            <w:tcW w:w="270" w:type="dxa"/>
          </w:tcPr>
          <w:p w14:paraId="12F90878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C6A980" w14:textId="7FCA4BC5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797,360</w:t>
            </w:r>
          </w:p>
        </w:tc>
        <w:tc>
          <w:tcPr>
            <w:tcW w:w="251" w:type="dxa"/>
          </w:tcPr>
          <w:p w14:paraId="3E617F66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61351C" w14:textId="74D0D6B7" w:rsidR="00442200" w:rsidRPr="008A5A08" w:rsidRDefault="00C665D4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065</w:t>
            </w:r>
          </w:p>
        </w:tc>
        <w:tc>
          <w:tcPr>
            <w:tcW w:w="270" w:type="dxa"/>
          </w:tcPr>
          <w:p w14:paraId="553F50D5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90CD72A" w14:textId="72691BEA" w:rsidR="00442200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67,336</w:t>
            </w:r>
          </w:p>
        </w:tc>
        <w:tc>
          <w:tcPr>
            <w:tcW w:w="236" w:type="dxa"/>
          </w:tcPr>
          <w:p w14:paraId="7CA753A6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A410F00" w14:textId="246DF851" w:rsidR="00442200" w:rsidRPr="008A5A08" w:rsidRDefault="00220259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458,135</w:t>
            </w:r>
          </w:p>
        </w:tc>
        <w:tc>
          <w:tcPr>
            <w:tcW w:w="236" w:type="dxa"/>
          </w:tcPr>
          <w:p w14:paraId="6CE94B0A" w14:textId="77777777" w:rsidR="00442200" w:rsidRPr="008A5A08" w:rsidRDefault="00442200" w:rsidP="004422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F0A8E1" w14:textId="1ABBC526" w:rsidR="00442200" w:rsidRPr="008A5A08" w:rsidRDefault="00220259" w:rsidP="0044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</w:t>
            </w:r>
            <w:r w:rsidR="005400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102,435</w:t>
            </w:r>
          </w:p>
        </w:tc>
      </w:tr>
    </w:tbl>
    <w:p w14:paraId="54D6EEAC" w14:textId="77777777" w:rsidR="004A11CA" w:rsidRPr="008A5A08" w:rsidRDefault="004A11CA" w:rsidP="00403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4A11CA" w:rsidRPr="008A5A08" w:rsidSect="00370E5E">
          <w:footerReference w:type="default" r:id="rId22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8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41"/>
        <w:gridCol w:w="1109"/>
      </w:tblGrid>
      <w:tr w:rsidR="00403965" w:rsidRPr="008A5A08" w14:paraId="32CC74CD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548F2E26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3EA56B4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0CE446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0" w:type="dxa"/>
            <w:gridSpan w:val="15"/>
          </w:tcPr>
          <w:p w14:paraId="299E23B4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47C92" w:rsidRPr="008A5A08" w14:paraId="260D631C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68A9B017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50D55778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896CC3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1E4A55" w14:textId="77777777" w:rsidR="00347C92" w:rsidRPr="008A5A08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68263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94CBD6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C893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109C15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4B6B8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688E47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272624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4EEFF9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CFBC0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6E8FD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2F91502C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4BD87B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8A5A08" w14:paraId="5E30C929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6A9FEFF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63C9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410110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690F28" w14:textId="77777777" w:rsidR="00347C92" w:rsidRPr="008A5A08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77496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48908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DDE1C4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F0C72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C1630D0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5B7434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185C428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C3277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CEFB5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F8E22E3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7ADD1AD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F5C2CD6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8A5A08" w14:paraId="3C3DF5BC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10A2054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B2724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D5F73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78C287" w14:textId="77777777" w:rsidR="00347C92" w:rsidRPr="008A5A08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4CBA9E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4430E16" w14:textId="77777777" w:rsidR="00347C92" w:rsidRPr="008A5A08" w:rsidRDefault="00347C92" w:rsidP="003D2A7E">
            <w:pPr>
              <w:pStyle w:val="BodyText"/>
              <w:tabs>
                <w:tab w:val="clear" w:pos="6549"/>
                <w:tab w:val="left" w:pos="1123"/>
              </w:tabs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B80612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1BABB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1B97A58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3B63DA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167208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58C3F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62FFD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EF4B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63FFD19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819AE3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8A5A08" w14:paraId="69FA5C0C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3009012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7DA5B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34BE71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1EDA710" w14:textId="77777777" w:rsidR="00347C92" w:rsidRPr="008A5A08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2EE9C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3CA5BE5" w14:textId="77777777" w:rsidR="00347C92" w:rsidRPr="008A5A08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5341E4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B7B866E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5CE0F99C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D4B2BC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D9A0B4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F6DB06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0F3D79E2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797A97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0360C222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32044C92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C92" w:rsidRPr="008A5A08" w14:paraId="06F553FD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44AA1E7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160" w:type="dxa"/>
            <w:gridSpan w:val="15"/>
          </w:tcPr>
          <w:p w14:paraId="4D606AF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47C92" w:rsidRPr="008A5A08" w14:paraId="50513243" w14:textId="77777777" w:rsidTr="00867A25">
        <w:trPr>
          <w:cantSplit/>
          <w:trHeight w:hRule="exact" w:val="317"/>
        </w:trPr>
        <w:tc>
          <w:tcPr>
            <w:tcW w:w="4950" w:type="dxa"/>
            <w:gridSpan w:val="2"/>
            <w:vAlign w:val="bottom"/>
          </w:tcPr>
          <w:p w14:paraId="0CA3CFD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270" w:type="dxa"/>
          </w:tcPr>
          <w:p w14:paraId="0369A7D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7591EE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1025890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0C2FF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97558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378902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FFBF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C26F2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432FE48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1F5E8D9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01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96BD54C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01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08E2717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9" w:right="-123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1" w:type="dxa"/>
          </w:tcPr>
          <w:p w14:paraId="7228C10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left="149" w:right="-123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09" w:type="dxa"/>
          </w:tcPr>
          <w:p w14:paraId="2082ADC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347C92" w:rsidRPr="008A5A08" w14:paraId="54CCC4A3" w14:textId="77777777" w:rsidTr="00867A25">
        <w:trPr>
          <w:cantSplit/>
          <w:trHeight w:hRule="exact" w:val="317"/>
        </w:trPr>
        <w:tc>
          <w:tcPr>
            <w:tcW w:w="4950" w:type="dxa"/>
            <w:gridSpan w:val="2"/>
            <w:vAlign w:val="bottom"/>
          </w:tcPr>
          <w:p w14:paraId="56020A0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270" w:type="dxa"/>
          </w:tcPr>
          <w:p w14:paraId="2748B37F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B1AE502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41D0375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E81EF5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F87DBD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FC825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4247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B8A5C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3117F331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ED97DBB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01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8B97474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01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7DB57A5A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9" w:right="-123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1" w:type="dxa"/>
          </w:tcPr>
          <w:p w14:paraId="3623C46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left="149" w:right="-123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09" w:type="dxa"/>
          </w:tcPr>
          <w:p w14:paraId="1532B169" w14:textId="77777777" w:rsidR="00347C92" w:rsidRPr="008A5A08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A04FAD" w:rsidRPr="008A5A08" w14:paraId="0829BCAD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4EA0839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7EE54B03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7BA867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84A1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(709,220)</w:t>
            </w:r>
          </w:p>
        </w:tc>
        <w:tc>
          <w:tcPr>
            <w:tcW w:w="270" w:type="dxa"/>
          </w:tcPr>
          <w:p w14:paraId="0F3E2F11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A05E3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(487,442)</w:t>
            </w:r>
          </w:p>
        </w:tc>
        <w:tc>
          <w:tcPr>
            <w:tcW w:w="270" w:type="dxa"/>
          </w:tcPr>
          <w:p w14:paraId="264A4E6D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AF702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(1,597,635)</w:t>
            </w:r>
          </w:p>
        </w:tc>
        <w:tc>
          <w:tcPr>
            <w:tcW w:w="270" w:type="dxa"/>
          </w:tcPr>
          <w:p w14:paraId="646E9016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9A88DE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(143,433)</w:t>
            </w:r>
          </w:p>
        </w:tc>
        <w:tc>
          <w:tcPr>
            <w:tcW w:w="270" w:type="dxa"/>
          </w:tcPr>
          <w:p w14:paraId="43815D34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16257" w14:textId="77777777" w:rsidR="00A04FAD" w:rsidRPr="00A04FAD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(43,842)</w:t>
            </w:r>
          </w:p>
        </w:tc>
        <w:tc>
          <w:tcPr>
            <w:tcW w:w="270" w:type="dxa"/>
          </w:tcPr>
          <w:p w14:paraId="65868FB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44B087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43522B4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581306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(2,981,572)</w:t>
            </w:r>
          </w:p>
        </w:tc>
      </w:tr>
      <w:tr w:rsidR="00A04FAD" w:rsidRPr="008A5A08" w14:paraId="1D9A3B31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4437FE9B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32F5E4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404E5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B22B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(140,939)</w:t>
            </w:r>
          </w:p>
        </w:tc>
        <w:tc>
          <w:tcPr>
            <w:tcW w:w="270" w:type="dxa"/>
          </w:tcPr>
          <w:p w14:paraId="1F3EE97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90770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(113,510)</w:t>
            </w:r>
          </w:p>
        </w:tc>
        <w:tc>
          <w:tcPr>
            <w:tcW w:w="270" w:type="dxa"/>
          </w:tcPr>
          <w:p w14:paraId="0032B20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E4FE7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(451,493)</w:t>
            </w:r>
          </w:p>
        </w:tc>
        <w:tc>
          <w:tcPr>
            <w:tcW w:w="270" w:type="dxa"/>
          </w:tcPr>
          <w:p w14:paraId="7302734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0DF3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(35,407)</w:t>
            </w:r>
          </w:p>
        </w:tc>
        <w:tc>
          <w:tcPr>
            <w:tcW w:w="270" w:type="dxa"/>
          </w:tcPr>
          <w:p w14:paraId="7246BEB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EA083" w14:textId="77777777" w:rsidR="00A04FAD" w:rsidRPr="000053AE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(10,540)</w:t>
            </w:r>
          </w:p>
        </w:tc>
        <w:tc>
          <w:tcPr>
            <w:tcW w:w="270" w:type="dxa"/>
          </w:tcPr>
          <w:p w14:paraId="0F30802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B14BB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6B23C0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B62AF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(751,889)</w:t>
            </w:r>
          </w:p>
        </w:tc>
      </w:tr>
      <w:tr w:rsidR="00A04FAD" w:rsidRPr="008A5A08" w14:paraId="4250CC6D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40DD7FE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ลดลงจากการสูญเสียการควบคุม</w:t>
            </w:r>
          </w:p>
        </w:tc>
        <w:tc>
          <w:tcPr>
            <w:tcW w:w="1260" w:type="dxa"/>
          </w:tcPr>
          <w:p w14:paraId="0C805DC5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99FF6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E89632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6CC5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69E6B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4F4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EEC77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66E5E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8F190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EA6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3E767" w14:textId="77777777" w:rsidR="00A04FAD" w:rsidRPr="008A5A08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41672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1E61F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EA1EA4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4A53E3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5F2A36E6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30BF4285" w14:textId="77777777" w:rsidR="00A04FAD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60" w:type="dxa"/>
          </w:tcPr>
          <w:p w14:paraId="3467C8C0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8D3ED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AFECA9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15,384</w:t>
            </w:r>
          </w:p>
        </w:tc>
        <w:tc>
          <w:tcPr>
            <w:tcW w:w="270" w:type="dxa"/>
          </w:tcPr>
          <w:p w14:paraId="7516D83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1F1D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</w:tcPr>
          <w:p w14:paraId="165713E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A26B9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15,932</w:t>
            </w:r>
          </w:p>
        </w:tc>
        <w:tc>
          <w:tcPr>
            <w:tcW w:w="270" w:type="dxa"/>
          </w:tcPr>
          <w:p w14:paraId="63074DC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40EDF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2,643</w:t>
            </w:r>
          </w:p>
        </w:tc>
        <w:tc>
          <w:tcPr>
            <w:tcW w:w="270" w:type="dxa"/>
          </w:tcPr>
          <w:p w14:paraId="17F7036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4AC0B0" w14:textId="77777777" w:rsidR="00A04FAD" w:rsidRPr="008A5A08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1,799</w:t>
            </w:r>
          </w:p>
        </w:tc>
        <w:tc>
          <w:tcPr>
            <w:tcW w:w="270" w:type="dxa"/>
          </w:tcPr>
          <w:p w14:paraId="20CF0F3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87340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7E4C1B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DE8985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35,952</w:t>
            </w:r>
          </w:p>
        </w:tc>
      </w:tr>
      <w:tr w:rsidR="00A04FAD" w:rsidRPr="008A5A08" w14:paraId="7872B4D9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7188ECF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2CF8CB8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3D7D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9B89D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09034B2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6604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</w:tcPr>
          <w:p w14:paraId="0AD722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62E3F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</w:tcPr>
          <w:p w14:paraId="3ED051B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DBFBB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  <w:tc>
          <w:tcPr>
            <w:tcW w:w="270" w:type="dxa"/>
          </w:tcPr>
          <w:p w14:paraId="0A53E58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974A3" w14:textId="77777777" w:rsidR="00A04FAD" w:rsidRPr="008A5A08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1C701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04611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E0DA78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CE140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04FAD" w:rsidRPr="008A5A08" w14:paraId="341D2C8B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6390DBB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4749270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B694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B2769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2,382</w:t>
            </w:r>
          </w:p>
        </w:tc>
        <w:tc>
          <w:tcPr>
            <w:tcW w:w="270" w:type="dxa"/>
          </w:tcPr>
          <w:p w14:paraId="1C7BBE9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4AA05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1,418</w:t>
            </w:r>
          </w:p>
        </w:tc>
        <w:tc>
          <w:tcPr>
            <w:tcW w:w="270" w:type="dxa"/>
          </w:tcPr>
          <w:p w14:paraId="13F6C18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6B95F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21,602</w:t>
            </w:r>
          </w:p>
        </w:tc>
        <w:tc>
          <w:tcPr>
            <w:tcW w:w="270" w:type="dxa"/>
          </w:tcPr>
          <w:p w14:paraId="4665CFF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E92F6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4,263</w:t>
            </w:r>
          </w:p>
        </w:tc>
        <w:tc>
          <w:tcPr>
            <w:tcW w:w="270" w:type="dxa"/>
          </w:tcPr>
          <w:p w14:paraId="6ECC13A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1ABEF8" w14:textId="77777777" w:rsidR="00A04FAD" w:rsidRPr="008A5A08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8,250</w:t>
            </w:r>
          </w:p>
        </w:tc>
        <w:tc>
          <w:tcPr>
            <w:tcW w:w="270" w:type="dxa"/>
          </w:tcPr>
          <w:p w14:paraId="6B1CE6B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CBE44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F0163E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362E5F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37,915</w:t>
            </w:r>
          </w:p>
        </w:tc>
      </w:tr>
      <w:tr w:rsidR="00A04FAD" w:rsidRPr="008A5A08" w14:paraId="521C0EF8" w14:textId="77777777" w:rsidTr="0062522C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5E42950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3B5D1BA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FA4F7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C6C5B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12,714</w:t>
            </w:r>
          </w:p>
        </w:tc>
        <w:tc>
          <w:tcPr>
            <w:tcW w:w="270" w:type="dxa"/>
          </w:tcPr>
          <w:p w14:paraId="129B0C1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2C953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06645E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94DA4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11,806</w:t>
            </w:r>
          </w:p>
        </w:tc>
        <w:tc>
          <w:tcPr>
            <w:tcW w:w="270" w:type="dxa"/>
          </w:tcPr>
          <w:p w14:paraId="108785E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29B9A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1,659</w:t>
            </w:r>
          </w:p>
        </w:tc>
        <w:tc>
          <w:tcPr>
            <w:tcW w:w="270" w:type="dxa"/>
          </w:tcPr>
          <w:p w14:paraId="6DC40C5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1B3DAE" w14:textId="77777777" w:rsidR="00A04FAD" w:rsidRPr="008A5A08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119F34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96FE6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AAA88D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B4F73D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26,784</w:t>
            </w:r>
          </w:p>
        </w:tc>
      </w:tr>
      <w:tr w:rsidR="00A04FAD" w:rsidRPr="008A5A08" w14:paraId="359B9BCC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1977105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BAC80E" w14:textId="566EBEB2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96A86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985B50" w14:textId="6E734018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F3F497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FB073F" w14:textId="62CD0630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1ACD0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5F98DA" w14:textId="5F3080E0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7D59D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4AA986" w14:textId="7FE7157E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64A15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64B748" w14:textId="71485B65" w:rsidR="00A04FAD" w:rsidRPr="000053AE" w:rsidRDefault="00A04FAD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83314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2C571D" w14:textId="0B3E54D0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D16CD00" w14:textId="77777777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EC34E31" w14:textId="08A05DE2" w:rsidR="00A04FAD" w:rsidRPr="001C1BAC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A0162" w:rsidRPr="008A5A08" w14:paraId="6C62A8EC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2DB4AD76" w14:textId="77777777" w:rsidR="00DA0162" w:rsidRPr="008A5A08" w:rsidRDefault="00DA0162" w:rsidP="00DA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76F653B" w14:textId="21AD0B9F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1B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8B4859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355DA" w14:textId="06A39A3F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(819,611)</w:t>
            </w:r>
          </w:p>
        </w:tc>
        <w:tc>
          <w:tcPr>
            <w:tcW w:w="270" w:type="dxa"/>
          </w:tcPr>
          <w:p w14:paraId="1EE145AB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3A70CF" w14:textId="4D61214D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(598,619)</w:t>
            </w:r>
          </w:p>
        </w:tc>
        <w:tc>
          <w:tcPr>
            <w:tcW w:w="270" w:type="dxa"/>
          </w:tcPr>
          <w:p w14:paraId="34069E2D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EEEA2D" w14:textId="22476C94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(1,999,930)</w:t>
            </w:r>
          </w:p>
        </w:tc>
        <w:tc>
          <w:tcPr>
            <w:tcW w:w="270" w:type="dxa"/>
          </w:tcPr>
          <w:p w14:paraId="749ACBA3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831FD4" w14:textId="291D28EF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(170,318)</w:t>
            </w:r>
          </w:p>
        </w:tc>
        <w:tc>
          <w:tcPr>
            <w:tcW w:w="270" w:type="dxa"/>
          </w:tcPr>
          <w:p w14:paraId="4E68EC58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FCE34" w14:textId="5EB81105" w:rsidR="00DA0162" w:rsidRPr="000053AE" w:rsidRDefault="00DA0162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(44,332)</w:t>
            </w:r>
          </w:p>
        </w:tc>
        <w:tc>
          <w:tcPr>
            <w:tcW w:w="270" w:type="dxa"/>
          </w:tcPr>
          <w:p w14:paraId="6CD65962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300327" w14:textId="5671CF7F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AF5E76E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BC2EF8" w14:textId="67321D71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(3,632,810)</w:t>
            </w:r>
          </w:p>
        </w:tc>
      </w:tr>
      <w:tr w:rsidR="00DA0162" w:rsidRPr="008A5A08" w14:paraId="082B8F60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1FF754DB" w14:textId="77777777" w:rsidR="00DA0162" w:rsidRPr="008A5A08" w:rsidRDefault="00DA0162" w:rsidP="00DA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6E7F176B" w14:textId="719694BE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2571D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C4B51A" w14:textId="4C97A90D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(157,826)</w:t>
            </w:r>
          </w:p>
        </w:tc>
        <w:tc>
          <w:tcPr>
            <w:tcW w:w="270" w:type="dxa"/>
          </w:tcPr>
          <w:p w14:paraId="15645774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7BA8AD" w14:textId="1697E75E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(175,030)</w:t>
            </w:r>
          </w:p>
        </w:tc>
        <w:tc>
          <w:tcPr>
            <w:tcW w:w="270" w:type="dxa"/>
          </w:tcPr>
          <w:p w14:paraId="3402C848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CA42A1" w14:textId="54216490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(603,747)</w:t>
            </w:r>
          </w:p>
        </w:tc>
        <w:tc>
          <w:tcPr>
            <w:tcW w:w="270" w:type="dxa"/>
          </w:tcPr>
          <w:p w14:paraId="0F6AF77A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A4C6C2" w14:textId="310843C9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(31,500)</w:t>
            </w:r>
          </w:p>
        </w:tc>
        <w:tc>
          <w:tcPr>
            <w:tcW w:w="270" w:type="dxa"/>
          </w:tcPr>
          <w:p w14:paraId="6D69C63B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6C9C3" w14:textId="64DC8FB6" w:rsidR="00DA0162" w:rsidRPr="000053AE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(7,205)</w:t>
            </w:r>
          </w:p>
        </w:tc>
        <w:tc>
          <w:tcPr>
            <w:tcW w:w="270" w:type="dxa"/>
          </w:tcPr>
          <w:p w14:paraId="69D6E8EC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B29094" w14:textId="503D6BC3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1617EB9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447238D" w14:textId="4302A91E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(975,308)</w:t>
            </w:r>
          </w:p>
        </w:tc>
      </w:tr>
      <w:tr w:rsidR="00DA0162" w:rsidRPr="008A5A08" w14:paraId="5B63F80A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2CEF2E0B" w14:textId="77777777" w:rsidR="00DA0162" w:rsidRPr="008A5A08" w:rsidRDefault="00DA0162" w:rsidP="00DA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6EC628F2" w14:textId="66449B21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1DBAA9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8EAADA" w14:textId="329B61E5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</w:tcPr>
          <w:p w14:paraId="0A3D55A6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0B7CB8" w14:textId="14F167B4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49BCA09F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6ABE50" w14:textId="3722C494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70" w:type="dxa"/>
          </w:tcPr>
          <w:p w14:paraId="6E13F8FF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444B19" w14:textId="588E6516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4A01A651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566005" w14:textId="25DEAA03" w:rsidR="00DA0162" w:rsidRPr="008A5A08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AE7D8D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136CFB" w14:textId="6924C5E9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9489C18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199266D" w14:textId="32BB4B2D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A0162" w:rsidRPr="008A5A08" w14:paraId="1DD8B008" w14:textId="77777777" w:rsidTr="0096466F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252F8CAC" w14:textId="77777777" w:rsidR="00DA0162" w:rsidRPr="008A5A08" w:rsidRDefault="00DA0162" w:rsidP="00DA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2C3471AF" w14:textId="7100386C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2030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B1B492" w14:textId="45AF344E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36,565</w:t>
            </w:r>
          </w:p>
        </w:tc>
        <w:tc>
          <w:tcPr>
            <w:tcW w:w="270" w:type="dxa"/>
          </w:tcPr>
          <w:p w14:paraId="3C690481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DE9CF0" w14:textId="27D37AE9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5,099</w:t>
            </w:r>
          </w:p>
        </w:tc>
        <w:tc>
          <w:tcPr>
            <w:tcW w:w="270" w:type="dxa"/>
          </w:tcPr>
          <w:p w14:paraId="2E375A7C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9722D6" w14:textId="7003B7EF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58,44</w:t>
            </w:r>
            <w:r w:rsidR="0096466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D2032C6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48B744" w14:textId="49F56219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5,568</w:t>
            </w:r>
          </w:p>
        </w:tc>
        <w:tc>
          <w:tcPr>
            <w:tcW w:w="270" w:type="dxa"/>
          </w:tcPr>
          <w:p w14:paraId="0BAB5D62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2A3C7D" w14:textId="655F46D1" w:rsidR="00DA0162" w:rsidRPr="008A5A08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</w:t>
            </w:r>
            <w:r w:rsidR="0096466F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175F509E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A482A2" w14:textId="42C96751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8345465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A9694D7" w14:textId="1AFC5A34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109,816</w:t>
            </w:r>
          </w:p>
        </w:tc>
      </w:tr>
      <w:tr w:rsidR="00DA0162" w:rsidRPr="008A5A08" w14:paraId="30D801B1" w14:textId="77777777" w:rsidTr="0096466F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1CE5F807" w14:textId="77777777" w:rsidR="00DA0162" w:rsidRPr="008A5A08" w:rsidRDefault="00DA0162" w:rsidP="00DA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3D68E535" w14:textId="3081759B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2DF2B9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5A68F" w14:textId="77EAF736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1,145</w:t>
            </w:r>
          </w:p>
        </w:tc>
        <w:tc>
          <w:tcPr>
            <w:tcW w:w="270" w:type="dxa"/>
          </w:tcPr>
          <w:p w14:paraId="7E937F75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8D9E97" w14:textId="08DAEBA5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4,780</w:t>
            </w:r>
          </w:p>
        </w:tc>
        <w:tc>
          <w:tcPr>
            <w:tcW w:w="270" w:type="dxa"/>
          </w:tcPr>
          <w:p w14:paraId="030A0710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BD9C32" w14:textId="4F690AA1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7,918</w:t>
            </w:r>
          </w:p>
        </w:tc>
        <w:tc>
          <w:tcPr>
            <w:tcW w:w="270" w:type="dxa"/>
          </w:tcPr>
          <w:p w14:paraId="2F1E0A87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8697CA" w14:textId="2C23839E" w:rsidR="00DA0162" w:rsidRPr="008A5A08" w:rsidRDefault="008E798B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1,800</w:t>
            </w:r>
          </w:p>
        </w:tc>
        <w:tc>
          <w:tcPr>
            <w:tcW w:w="270" w:type="dxa"/>
          </w:tcPr>
          <w:p w14:paraId="7C79E371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1755B1" w14:textId="34D6BA8D" w:rsidR="00DA0162" w:rsidRPr="008A5A08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6466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93F5A03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6D28E4" w14:textId="438D68F0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C679CA" w14:textId="77777777" w:rsidR="00DA0162" w:rsidRPr="008A5A08" w:rsidRDefault="00DA0162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53AEE62" w14:textId="4B4E106F" w:rsidR="00DA0162" w:rsidRPr="008A5A08" w:rsidRDefault="0096466F" w:rsidP="00DA0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15,665</w:t>
            </w:r>
          </w:p>
        </w:tc>
      </w:tr>
      <w:tr w:rsidR="008E798B" w:rsidRPr="008A5A08" w14:paraId="6C39B66B" w14:textId="77777777" w:rsidTr="000F0967">
        <w:trPr>
          <w:cantSplit/>
          <w:trHeight w:hRule="exact" w:val="317"/>
        </w:trPr>
        <w:tc>
          <w:tcPr>
            <w:tcW w:w="3690" w:type="dxa"/>
          </w:tcPr>
          <w:p w14:paraId="4346E28A" w14:textId="2623A7C1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ผลต่างจากอัตราแลกเปลี่ยนจากการ</w:t>
            </w:r>
          </w:p>
        </w:tc>
        <w:tc>
          <w:tcPr>
            <w:tcW w:w="1260" w:type="dxa"/>
          </w:tcPr>
          <w:p w14:paraId="116D93BD" w14:textId="77777777" w:rsidR="008E798B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C977B4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01F727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366F1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0E1E0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61C4E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188C37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C7F671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462C6F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2380EF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1605CD" w14:textId="77777777" w:rsidR="008E798B" w:rsidRPr="008A5A08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94D0F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3E0C25" w14:textId="22FFA937" w:rsidR="008E798B" w:rsidRPr="008A5A08" w:rsidRDefault="0096466F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64BD29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B99FF2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798B" w:rsidRPr="008A5A08" w14:paraId="4B368734" w14:textId="77777777" w:rsidTr="000F0967">
        <w:trPr>
          <w:cantSplit/>
          <w:trHeight w:hRule="exact" w:val="317"/>
        </w:trPr>
        <w:tc>
          <w:tcPr>
            <w:tcW w:w="3690" w:type="dxa"/>
          </w:tcPr>
          <w:p w14:paraId="05F5CC62" w14:textId="40E74F29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260" w:type="dxa"/>
          </w:tcPr>
          <w:p w14:paraId="41AE88E5" w14:textId="754C1AF7" w:rsidR="008E798B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C682FF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9C4741" w14:textId="6C362C3D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589</w:t>
            </w:r>
          </w:p>
        </w:tc>
        <w:tc>
          <w:tcPr>
            <w:tcW w:w="270" w:type="dxa"/>
          </w:tcPr>
          <w:p w14:paraId="4F66618D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B94F5E" w14:textId="518EBBC8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268743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20056F" w14:textId="028604D0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(435)</w:t>
            </w:r>
          </w:p>
        </w:tc>
        <w:tc>
          <w:tcPr>
            <w:tcW w:w="270" w:type="dxa"/>
          </w:tcPr>
          <w:p w14:paraId="3D7D42F9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7F2786" w14:textId="6CC5901E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(1,648)</w:t>
            </w:r>
          </w:p>
        </w:tc>
        <w:tc>
          <w:tcPr>
            <w:tcW w:w="270" w:type="dxa"/>
          </w:tcPr>
          <w:p w14:paraId="6E1BE3B8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FBF1D8" w14:textId="0F2F0403" w:rsidR="008E798B" w:rsidRPr="008A5A08" w:rsidRDefault="008E798B" w:rsidP="00466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6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(351)</w:t>
            </w:r>
          </w:p>
        </w:tc>
        <w:tc>
          <w:tcPr>
            <w:tcW w:w="270" w:type="dxa"/>
          </w:tcPr>
          <w:p w14:paraId="6279C9CD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3FB19C" w14:textId="450B5748" w:rsidR="008E798B" w:rsidRPr="008A5A08" w:rsidRDefault="0096466F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78D9C58" w14:textId="77777777" w:rsidR="008E798B" w:rsidRPr="008A5A08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EB39A61" w14:textId="2627D734" w:rsidR="008E798B" w:rsidRPr="008A5A08" w:rsidRDefault="0096466F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(1,845)</w:t>
            </w:r>
          </w:p>
        </w:tc>
      </w:tr>
      <w:tr w:rsidR="008E798B" w:rsidRPr="008A5A08" w14:paraId="13767AA5" w14:textId="77777777" w:rsidTr="00867A25">
        <w:trPr>
          <w:cantSplit/>
          <w:trHeight w:hRule="exact" w:val="317"/>
        </w:trPr>
        <w:tc>
          <w:tcPr>
            <w:tcW w:w="3690" w:type="dxa"/>
            <w:vAlign w:val="bottom"/>
          </w:tcPr>
          <w:p w14:paraId="69C59FD7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91F251" w14:textId="71898436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9E6E4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EB8E05" w14:textId="01949303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39,163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B443D1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9A4EEB" w14:textId="519A6783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(763,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D2445F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95BBED" w14:textId="70E9FC9E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(2,5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37,817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575943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083F8D" w14:textId="2682B185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(19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7AC064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3390B2" w14:textId="21D9E0D7" w:rsidR="008E798B" w:rsidRPr="000053AE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(47,726)</w:t>
            </w:r>
          </w:p>
        </w:tc>
        <w:tc>
          <w:tcPr>
            <w:tcW w:w="270" w:type="dxa"/>
          </w:tcPr>
          <w:p w14:paraId="1242EABD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13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34019E" w14:textId="5F2036C0" w:rsidR="008E798B" w:rsidRPr="001C1BAC" w:rsidRDefault="0096466F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1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22EE3A3" w14:textId="77777777" w:rsidR="008E798B" w:rsidRPr="001C1BAC" w:rsidRDefault="008E798B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ind w:left="149" w:right="-12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BDFCADE" w14:textId="4BC18351" w:rsidR="008E798B" w:rsidRPr="001C1BAC" w:rsidRDefault="0096466F" w:rsidP="008E79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78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8E798B" w:rsidRPr="008A5A08" w14:paraId="01370AF2" w14:textId="77777777" w:rsidTr="00867A25">
        <w:trPr>
          <w:cantSplit/>
          <w:trHeight w:hRule="exact" w:val="317"/>
        </w:trPr>
        <w:tc>
          <w:tcPr>
            <w:tcW w:w="3690" w:type="dxa"/>
          </w:tcPr>
          <w:p w14:paraId="434BD72B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8A748C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A5F63B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E3E0F8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3A5206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699868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089ABB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24E6AE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B26685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3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13D6D5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256D0B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D4F34C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8" w:right="-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867C36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3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57CFAC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8" w:right="-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2C6F231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left="149" w:right="-123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546339E" w14:textId="77777777" w:rsidR="008E798B" w:rsidRPr="008A5A08" w:rsidRDefault="008E798B" w:rsidP="008E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37AB9186" w14:textId="77777777" w:rsidR="006C28C5" w:rsidRPr="008A5A08" w:rsidRDefault="006C28C5" w:rsidP="00403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6C28C5" w:rsidRPr="008A5A08" w:rsidSect="00370E5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278"/>
        <w:gridCol w:w="236"/>
        <w:gridCol w:w="1276"/>
        <w:gridCol w:w="270"/>
        <w:gridCol w:w="1260"/>
        <w:gridCol w:w="270"/>
        <w:gridCol w:w="1170"/>
        <w:gridCol w:w="270"/>
        <w:gridCol w:w="1170"/>
        <w:gridCol w:w="236"/>
        <w:gridCol w:w="1024"/>
        <w:gridCol w:w="270"/>
        <w:gridCol w:w="1080"/>
        <w:gridCol w:w="270"/>
        <w:gridCol w:w="1080"/>
      </w:tblGrid>
      <w:tr w:rsidR="00403965" w:rsidRPr="008A5A08" w14:paraId="3B73332D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4BFA9094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6896D55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134417A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0" w:type="dxa"/>
            <w:gridSpan w:val="15"/>
          </w:tcPr>
          <w:p w14:paraId="0CC0B8DE" w14:textId="77777777" w:rsidR="002B2D9E" w:rsidRPr="008A5A08" w:rsidRDefault="002B2D9E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7974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  <w:p w14:paraId="5880E46E" w14:textId="77777777" w:rsidR="002B2D9E" w:rsidRPr="008A5A08" w:rsidRDefault="002B2D9E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3C82A3F" w14:textId="77777777" w:rsidR="002B2D9E" w:rsidRPr="008A5A08" w:rsidRDefault="002B2D9E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109AE5F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2704DF" w:rsidRPr="008A5A08" w14:paraId="24A25D11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4D7F15D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278" w:type="dxa"/>
          </w:tcPr>
          <w:p w14:paraId="1F74F64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18C53A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2532E32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1FEBC3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A46923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6257A1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C89555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15892F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B3CCFD4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6FDC650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00ADE42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164DAA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AE2DA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1A3C2B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830D4F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4DF" w:rsidRPr="008A5A08" w14:paraId="53DC4060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03D90A5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6E6D6E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7F68F188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806EB62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C810DE8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FF4823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7F2BCD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AC01D14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7287EA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8FA636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CE81B6A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7F709B61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05CB55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562F5A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086387BC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5AEA5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4DF" w:rsidRPr="008A5A08" w14:paraId="316E5C14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439E94FE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5C6A040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FFE982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51F24E0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6D654A8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7A7C1C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0F81828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C3BC80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08237204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2D9AC23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03ADACC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38C9537C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94A10D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F343DE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7D7F74CF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B12F40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4DF" w:rsidRPr="008A5A08" w14:paraId="483E3D47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71CF3D16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36675C5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364D7BD9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595074D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5145FC26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E71C38" w14:textId="77777777" w:rsidR="002704DF" w:rsidRPr="008A5A08" w:rsidRDefault="002704DF" w:rsidP="002704DF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31323EBA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9D29C1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7B57B630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EF550FC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5430D5FF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708E7A9D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502D73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072E52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388FBB9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2DAC77" w14:textId="77777777" w:rsidR="002704DF" w:rsidRPr="008A5A08" w:rsidRDefault="002704DF" w:rsidP="0027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03965" w:rsidRPr="008A5A08" w14:paraId="4A504439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16C1A3CA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160" w:type="dxa"/>
            <w:gridSpan w:val="15"/>
          </w:tcPr>
          <w:p w14:paraId="1DB52B71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965" w:rsidRPr="008A5A08" w14:paraId="05C60204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04562510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78" w:type="dxa"/>
          </w:tcPr>
          <w:p w14:paraId="77D88EEE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F04289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356833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B2B9F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F523FE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287B7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D330C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C3CB6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21D493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E51007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4A37F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213FDE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9BDD86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E2829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8C81" w14:textId="77777777" w:rsidR="00403965" w:rsidRPr="008A5A08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4D4EBE14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1847FC11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78" w:type="dxa"/>
          </w:tcPr>
          <w:p w14:paraId="1C9DDCE3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1,577,184</w:t>
            </w:r>
          </w:p>
        </w:tc>
        <w:tc>
          <w:tcPr>
            <w:tcW w:w="236" w:type="dxa"/>
          </w:tcPr>
          <w:p w14:paraId="6F2FB998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EFE0DA" w14:textId="77777777" w:rsidR="00A04FAD" w:rsidRPr="008A5A08" w:rsidRDefault="00A04FAD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3,183,005</w:t>
            </w:r>
          </w:p>
        </w:tc>
        <w:tc>
          <w:tcPr>
            <w:tcW w:w="270" w:type="dxa"/>
          </w:tcPr>
          <w:p w14:paraId="5191BC9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FC21C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981,688</w:t>
            </w:r>
          </w:p>
        </w:tc>
        <w:tc>
          <w:tcPr>
            <w:tcW w:w="270" w:type="dxa"/>
          </w:tcPr>
          <w:p w14:paraId="09A8A8F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678F4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3,036,778</w:t>
            </w:r>
          </w:p>
        </w:tc>
        <w:tc>
          <w:tcPr>
            <w:tcW w:w="270" w:type="dxa"/>
          </w:tcPr>
          <w:p w14:paraId="6DF09EC9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0878DC" w14:textId="77777777" w:rsidR="00A04FAD" w:rsidRPr="002E1AB0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2E1AB0">
              <w:rPr>
                <w:rFonts w:ascii="Angsana New" w:hAnsi="Angsana New" w:cs="Angsana New"/>
                <w:sz w:val="26"/>
                <w:szCs w:val="26"/>
              </w:rPr>
              <w:t>97,100</w:t>
            </w:r>
          </w:p>
        </w:tc>
        <w:tc>
          <w:tcPr>
            <w:tcW w:w="236" w:type="dxa"/>
          </w:tcPr>
          <w:p w14:paraId="371162DE" w14:textId="77777777" w:rsidR="00A04FAD" w:rsidRPr="008A5A08" w:rsidRDefault="00A04FAD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0ABB6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9,763</w:t>
            </w:r>
          </w:p>
        </w:tc>
        <w:tc>
          <w:tcPr>
            <w:tcW w:w="270" w:type="dxa"/>
          </w:tcPr>
          <w:p w14:paraId="03C4800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70D1C2" w14:textId="77777777" w:rsidR="00A04FAD" w:rsidRPr="008A5A08" w:rsidRDefault="00A04FAD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1,292,385</w:t>
            </w:r>
          </w:p>
        </w:tc>
        <w:tc>
          <w:tcPr>
            <w:tcW w:w="270" w:type="dxa"/>
          </w:tcPr>
          <w:p w14:paraId="172BB5F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F00725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10,177,903</w:t>
            </w:r>
          </w:p>
        </w:tc>
      </w:tr>
      <w:tr w:rsidR="00A04FAD" w:rsidRPr="008A5A08" w14:paraId="0105252C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60DEE27A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A351A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80BD7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F0C4A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296,411</w:t>
            </w:r>
          </w:p>
        </w:tc>
        <w:tc>
          <w:tcPr>
            <w:tcW w:w="270" w:type="dxa"/>
          </w:tcPr>
          <w:p w14:paraId="79B65A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BE5E1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2,436</w:t>
            </w:r>
          </w:p>
        </w:tc>
        <w:tc>
          <w:tcPr>
            <w:tcW w:w="270" w:type="dxa"/>
          </w:tcPr>
          <w:p w14:paraId="192BC5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B645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737,912</w:t>
            </w:r>
          </w:p>
        </w:tc>
        <w:tc>
          <w:tcPr>
            <w:tcW w:w="270" w:type="dxa"/>
          </w:tcPr>
          <w:p w14:paraId="648474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75729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B9F7E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567313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31,573</w:t>
            </w:r>
          </w:p>
        </w:tc>
        <w:tc>
          <w:tcPr>
            <w:tcW w:w="270" w:type="dxa"/>
          </w:tcPr>
          <w:p w14:paraId="42D86AA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7FF6FD" w14:textId="77777777" w:rsidR="00A04FAD" w:rsidRPr="008A5A08" w:rsidRDefault="00A04FAD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3300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64DD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1,068,332</w:t>
            </w:r>
          </w:p>
        </w:tc>
      </w:tr>
      <w:tr w:rsidR="00A04FAD" w:rsidRPr="008A5A08" w14:paraId="4A09CCFC" w14:textId="77777777" w:rsidTr="0062522C">
        <w:trPr>
          <w:cantSplit/>
          <w:trHeight w:hRule="exact" w:val="317"/>
        </w:trPr>
        <w:tc>
          <w:tcPr>
            <w:tcW w:w="3060" w:type="dxa"/>
          </w:tcPr>
          <w:p w14:paraId="3D6FCA5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4B1949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1,577,184</w:t>
            </w:r>
          </w:p>
        </w:tc>
        <w:tc>
          <w:tcPr>
            <w:tcW w:w="236" w:type="dxa"/>
          </w:tcPr>
          <w:p w14:paraId="2B9F34C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B7DBA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3,479,416</w:t>
            </w:r>
          </w:p>
        </w:tc>
        <w:tc>
          <w:tcPr>
            <w:tcW w:w="270" w:type="dxa"/>
          </w:tcPr>
          <w:p w14:paraId="4971919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EA5EF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984,124</w:t>
            </w:r>
          </w:p>
        </w:tc>
        <w:tc>
          <w:tcPr>
            <w:tcW w:w="270" w:type="dxa"/>
          </w:tcPr>
          <w:p w14:paraId="4E49E3C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B5008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3,774,690</w:t>
            </w:r>
          </w:p>
        </w:tc>
        <w:tc>
          <w:tcPr>
            <w:tcW w:w="270" w:type="dxa"/>
          </w:tcPr>
          <w:p w14:paraId="51E2C2D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5A877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97,100</w:t>
            </w:r>
          </w:p>
        </w:tc>
        <w:tc>
          <w:tcPr>
            <w:tcW w:w="236" w:type="dxa"/>
          </w:tcPr>
          <w:p w14:paraId="430C427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5DAAD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41,336</w:t>
            </w:r>
          </w:p>
        </w:tc>
        <w:tc>
          <w:tcPr>
            <w:tcW w:w="270" w:type="dxa"/>
          </w:tcPr>
          <w:p w14:paraId="4C6FC00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61EFC" w14:textId="77777777" w:rsidR="00A04FAD" w:rsidRPr="008A5A08" w:rsidRDefault="00A04FAD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1,292,385</w:t>
            </w:r>
          </w:p>
        </w:tc>
        <w:tc>
          <w:tcPr>
            <w:tcW w:w="270" w:type="dxa"/>
          </w:tcPr>
          <w:p w14:paraId="2F7F98F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C197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11,246,235</w:t>
            </w:r>
          </w:p>
        </w:tc>
      </w:tr>
      <w:tr w:rsidR="00A04FAD" w:rsidRPr="008A5A08" w14:paraId="068B38C7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7509C8D1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36A0200" w14:textId="77777777" w:rsidR="00A04FAD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DB6814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34BC4E" w14:textId="77777777" w:rsidR="00A04FAD" w:rsidRDefault="00A04FAD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28CB8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152062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832B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0F15AF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FCE0A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502BF4" w14:textId="77777777" w:rsidR="00A04FAD" w:rsidRPr="002E1AB0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B2ECB4" w14:textId="77777777" w:rsidR="00A04FAD" w:rsidRPr="008A5A08" w:rsidRDefault="00A04FAD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2FB705" w14:textId="77777777" w:rsid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D02F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B7E139" w14:textId="77777777" w:rsidR="00A04FAD" w:rsidRDefault="00A04FAD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482E9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FF307" w14:textId="77777777" w:rsidR="00A04FAD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4BF5291F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260DD51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78" w:type="dxa"/>
          </w:tcPr>
          <w:p w14:paraId="7BB42F3D" w14:textId="763CB6A9" w:rsidR="00A04FAD" w:rsidRPr="008A5A08" w:rsidRDefault="0096466F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1,775,818</w:t>
            </w:r>
          </w:p>
        </w:tc>
        <w:tc>
          <w:tcPr>
            <w:tcW w:w="236" w:type="dxa"/>
          </w:tcPr>
          <w:p w14:paraId="4A85223B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F2100" w14:textId="72E1E56F" w:rsidR="00A04FAD" w:rsidRPr="008A5A08" w:rsidRDefault="0096466F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3,634,139</w:t>
            </w:r>
          </w:p>
        </w:tc>
        <w:tc>
          <w:tcPr>
            <w:tcW w:w="270" w:type="dxa"/>
          </w:tcPr>
          <w:p w14:paraId="5821E89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E50921" w14:textId="10B24605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1,195,609</w:t>
            </w:r>
          </w:p>
        </w:tc>
        <w:tc>
          <w:tcPr>
            <w:tcW w:w="270" w:type="dxa"/>
          </w:tcPr>
          <w:p w14:paraId="189BFEC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89A5DB" w14:textId="105EEBBC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360" w:lineRule="exact"/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3,519,074</w:t>
            </w:r>
          </w:p>
        </w:tc>
        <w:tc>
          <w:tcPr>
            <w:tcW w:w="270" w:type="dxa"/>
          </w:tcPr>
          <w:p w14:paraId="42AC97AD" w14:textId="77777777" w:rsidR="00A04FAD" w:rsidRPr="008A5A08" w:rsidRDefault="00A04FAD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43AEDF" w14:textId="127361DF" w:rsidR="00A04FAD" w:rsidRPr="002E1AB0" w:rsidRDefault="00F33E57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92,989</w:t>
            </w:r>
          </w:p>
        </w:tc>
        <w:tc>
          <w:tcPr>
            <w:tcW w:w="236" w:type="dxa"/>
          </w:tcPr>
          <w:p w14:paraId="299897DA" w14:textId="77777777" w:rsidR="00A04FAD" w:rsidRPr="008A5A08" w:rsidRDefault="00A04FAD" w:rsidP="00A04FA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063CF7" w14:textId="097ECE62" w:rsidR="00A04FAD" w:rsidRPr="008A5A08" w:rsidRDefault="00F33E57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8,016</w:t>
            </w:r>
          </w:p>
        </w:tc>
        <w:tc>
          <w:tcPr>
            <w:tcW w:w="270" w:type="dxa"/>
          </w:tcPr>
          <w:p w14:paraId="305DC7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BA041D" w14:textId="72A037BB" w:rsidR="00A04FAD" w:rsidRPr="008A5A08" w:rsidRDefault="00F33E57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458,135</w:t>
            </w:r>
          </w:p>
        </w:tc>
        <w:tc>
          <w:tcPr>
            <w:tcW w:w="270" w:type="dxa"/>
          </w:tcPr>
          <w:p w14:paraId="333C84E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C29C5B" w14:textId="38DF8922" w:rsidR="00A04FAD" w:rsidRPr="008A5A08" w:rsidRDefault="00F33E57" w:rsidP="00A0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10,683,780</w:t>
            </w:r>
          </w:p>
        </w:tc>
      </w:tr>
      <w:tr w:rsidR="00A04FAD" w:rsidRPr="008A5A08" w14:paraId="715BAE13" w14:textId="77777777" w:rsidTr="00581E8F">
        <w:trPr>
          <w:cantSplit/>
          <w:trHeight w:hRule="exact" w:val="317"/>
        </w:trPr>
        <w:tc>
          <w:tcPr>
            <w:tcW w:w="3060" w:type="dxa"/>
          </w:tcPr>
          <w:p w14:paraId="173770D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4F0B522" w14:textId="123860F7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1A8B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91C293" w14:textId="48BF14DD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168,401</w:t>
            </w:r>
          </w:p>
        </w:tc>
        <w:tc>
          <w:tcPr>
            <w:tcW w:w="270" w:type="dxa"/>
          </w:tcPr>
          <w:p w14:paraId="44E282A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B273F" w14:textId="2DFE6F16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13,709</w:t>
            </w:r>
          </w:p>
        </w:tc>
        <w:tc>
          <w:tcPr>
            <w:tcW w:w="270" w:type="dxa"/>
          </w:tcPr>
          <w:p w14:paraId="66DD68E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EA85B" w14:textId="566B7BDE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740,46</w:t>
            </w:r>
            <w:r w:rsidR="00F33E5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85D929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E458F" w14:textId="6F7E59B0" w:rsidR="00A04FAD" w:rsidRPr="008A5A08" w:rsidRDefault="00F33E57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4F657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CF3D933" w14:textId="15AC7CC2" w:rsidR="00A04FAD" w:rsidRPr="008A5A08" w:rsidRDefault="00F33E57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11,594</w:t>
            </w:r>
          </w:p>
        </w:tc>
        <w:tc>
          <w:tcPr>
            <w:tcW w:w="270" w:type="dxa"/>
          </w:tcPr>
          <w:p w14:paraId="51E04CF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6B9D1" w14:textId="3946EEC6" w:rsidR="00A04FAD" w:rsidRPr="008A5A08" w:rsidRDefault="00F33E57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33EF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D3AB34" w14:textId="1DD76288" w:rsidR="00A04FAD" w:rsidRPr="008A5A08" w:rsidRDefault="00F33E57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934,173</w:t>
            </w:r>
          </w:p>
        </w:tc>
      </w:tr>
      <w:tr w:rsidR="00A04FAD" w:rsidRPr="008A5A08" w14:paraId="174F9AC1" w14:textId="77777777" w:rsidTr="00581E8F">
        <w:trPr>
          <w:cantSplit/>
          <w:trHeight w:hRule="exact" w:val="300"/>
        </w:trPr>
        <w:tc>
          <w:tcPr>
            <w:tcW w:w="3060" w:type="dxa"/>
          </w:tcPr>
          <w:p w14:paraId="6531F3FB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869BF5F" w14:textId="7CE98A22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1,775,818</w:t>
            </w:r>
          </w:p>
        </w:tc>
        <w:tc>
          <w:tcPr>
            <w:tcW w:w="236" w:type="dxa"/>
          </w:tcPr>
          <w:p w14:paraId="1BDF7B8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7929F9D" w14:textId="0C188859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3,802,540</w:t>
            </w:r>
          </w:p>
        </w:tc>
        <w:tc>
          <w:tcPr>
            <w:tcW w:w="270" w:type="dxa"/>
          </w:tcPr>
          <w:p w14:paraId="7F02455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2C003E" w14:textId="3E863A25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1,209,318</w:t>
            </w:r>
          </w:p>
        </w:tc>
        <w:tc>
          <w:tcPr>
            <w:tcW w:w="270" w:type="dxa"/>
          </w:tcPr>
          <w:p w14:paraId="5411FCF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21D97B" w14:textId="394A53FE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4,259,543</w:t>
            </w:r>
          </w:p>
        </w:tc>
        <w:tc>
          <w:tcPr>
            <w:tcW w:w="270" w:type="dxa"/>
          </w:tcPr>
          <w:p w14:paraId="1AA1306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CACEC3" w14:textId="313158AE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92,989</w:t>
            </w:r>
          </w:p>
        </w:tc>
        <w:tc>
          <w:tcPr>
            <w:tcW w:w="236" w:type="dxa"/>
          </w:tcPr>
          <w:p w14:paraId="636AE5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6F47251" w14:textId="14798460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19,610</w:t>
            </w:r>
          </w:p>
        </w:tc>
        <w:tc>
          <w:tcPr>
            <w:tcW w:w="270" w:type="dxa"/>
          </w:tcPr>
          <w:p w14:paraId="3AD2541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F08E7C" w14:textId="5FD37E04" w:rsidR="00A04FAD" w:rsidRPr="008A5A08" w:rsidRDefault="0096466F" w:rsidP="0061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458,13</w:t>
            </w:r>
            <w:r w:rsidR="00F33E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496F14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B22C05" w14:textId="4E704D2C" w:rsidR="00A04FAD" w:rsidRPr="008A5A08" w:rsidRDefault="0096466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11,617,953</w:t>
            </w:r>
          </w:p>
        </w:tc>
      </w:tr>
      <w:tr w:rsidR="00A04FAD" w:rsidRPr="008A5A08" w14:paraId="7DF1B02E" w14:textId="77777777" w:rsidTr="00581E8F">
        <w:trPr>
          <w:cantSplit/>
          <w:trHeight w:hRule="exact" w:val="300"/>
        </w:trPr>
        <w:tc>
          <w:tcPr>
            <w:tcW w:w="3060" w:type="dxa"/>
          </w:tcPr>
          <w:p w14:paraId="63F096E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FDA365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163B5A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93D49F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4AA72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FC302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03B0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758D4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9C1D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4F632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E9A97A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BB95B2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BC87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75F4B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38E90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50199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3C00D31E" w14:textId="77777777" w:rsidR="00804175" w:rsidRPr="008A5A08" w:rsidRDefault="00804175">
      <w:pPr>
        <w:rPr>
          <w:rFonts w:ascii="Angsana New" w:hAnsi="Angsana New" w:cs="Angsana New"/>
        </w:rPr>
      </w:pPr>
    </w:p>
    <w:p w14:paraId="06AFE9DD" w14:textId="77777777" w:rsidR="003A1A27" w:rsidRPr="008A5A08" w:rsidRDefault="003A1A27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25AB6D19" w14:textId="77777777" w:rsidR="006F7F21" w:rsidRDefault="006F7F21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3C851932" w14:textId="77777777" w:rsidR="0045531A" w:rsidRPr="008A5A08" w:rsidRDefault="0045531A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59246715" w14:textId="77777777" w:rsidR="006F7F21" w:rsidRDefault="006F7F21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64937B40" w14:textId="77777777" w:rsidR="00A04FAD" w:rsidRDefault="00A04FAD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08EC324D" w14:textId="77777777" w:rsidR="00A04FAD" w:rsidRDefault="00A04FAD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68526499" w14:textId="77777777" w:rsidR="00A04FAD" w:rsidRDefault="00A04FAD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3BEA3D5D" w14:textId="77777777" w:rsidR="00A04FAD" w:rsidRPr="008A5A08" w:rsidRDefault="00A04FAD" w:rsidP="005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17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36"/>
        <w:gridCol w:w="1294"/>
      </w:tblGrid>
      <w:tr w:rsidR="005C62EC" w:rsidRPr="008A5A08" w14:paraId="4511E5A7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6B103124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3A1090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99A401A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</w:tcPr>
          <w:p w14:paraId="6D99EC7A" w14:textId="77777777" w:rsidR="005C62EC" w:rsidRPr="008A5A08" w:rsidRDefault="00632C59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F23" w:rsidRPr="008A5A08" w14:paraId="2A339679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5AA40FB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FB7D0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7589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00D9E47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DB6F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E15C9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AA67D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5FAD6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8B344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61AA7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FD557D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696DCC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A138E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811CC7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DDEC2E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5E9176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79A99A7C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1820617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4722D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D0F5B9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1392AAF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927675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B3966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E7AB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D66AE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5D061E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48E57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97B41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E4902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79F74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0FA4C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33320FD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96438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6B0DA9E0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7A987E5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33635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75C53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61B7797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C7C6E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276197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26D7C27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4CE6B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73BC1E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A89FF4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B130A2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795F5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4AAED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2371F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7DD6BE4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24DBB0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412838EA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063AF38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C82E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556354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747A7F6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63034BE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82C378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0391861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0D1323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74801B0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98E9F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12540CE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80F7D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7B0530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6E63F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FFF24C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3A32926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C62EC" w:rsidRPr="008A5A08" w14:paraId="090FA95F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3F1C3044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5"/>
          </w:tcPr>
          <w:p w14:paraId="37747094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C62EC" w:rsidRPr="008A5A08" w14:paraId="6A0F4233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38E15F8E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260" w:type="dxa"/>
          </w:tcPr>
          <w:p w14:paraId="391B8D59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A6319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8B922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31B5A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AD28E8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7249F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14C785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71866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AFEE3B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2F392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571357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8DB3D1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383024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BBF66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30AA2AB" w14:textId="77777777" w:rsidR="005C62EC" w:rsidRPr="008A5A08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4FAD" w:rsidRPr="008A5A08" w14:paraId="6EEA28C0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666B94B0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8340EEF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168,645</w:t>
            </w:r>
          </w:p>
        </w:tc>
        <w:tc>
          <w:tcPr>
            <w:tcW w:w="270" w:type="dxa"/>
          </w:tcPr>
          <w:p w14:paraId="102DCF5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87215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658,709</w:t>
            </w:r>
          </w:p>
        </w:tc>
        <w:tc>
          <w:tcPr>
            <w:tcW w:w="270" w:type="dxa"/>
          </w:tcPr>
          <w:p w14:paraId="4FBD66EB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2236A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371,177</w:t>
            </w:r>
          </w:p>
        </w:tc>
        <w:tc>
          <w:tcPr>
            <w:tcW w:w="270" w:type="dxa"/>
          </w:tcPr>
          <w:p w14:paraId="2B97E3D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B640C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1,614,772</w:t>
            </w:r>
          </w:p>
        </w:tc>
        <w:tc>
          <w:tcPr>
            <w:tcW w:w="270" w:type="dxa"/>
          </w:tcPr>
          <w:p w14:paraId="390A171F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25D65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118,596</w:t>
            </w:r>
          </w:p>
        </w:tc>
        <w:tc>
          <w:tcPr>
            <w:tcW w:w="270" w:type="dxa"/>
          </w:tcPr>
          <w:p w14:paraId="6D9D2F95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74EC1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6,033</w:t>
            </w:r>
          </w:p>
        </w:tc>
        <w:tc>
          <w:tcPr>
            <w:tcW w:w="270" w:type="dxa"/>
          </w:tcPr>
          <w:p w14:paraId="5ED5240B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D4A35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144,800</w:t>
            </w:r>
          </w:p>
        </w:tc>
        <w:tc>
          <w:tcPr>
            <w:tcW w:w="236" w:type="dxa"/>
          </w:tcPr>
          <w:p w14:paraId="458B4FA5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C7B3D45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3,082,732</w:t>
            </w:r>
          </w:p>
        </w:tc>
      </w:tr>
      <w:tr w:rsidR="00A04FAD" w:rsidRPr="008A5A08" w14:paraId="08F20D53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282A3FCB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7DE13E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</w:tcPr>
          <w:p w14:paraId="1DAE77D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38FEF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1,822</w:t>
            </w:r>
          </w:p>
        </w:tc>
        <w:tc>
          <w:tcPr>
            <w:tcW w:w="270" w:type="dxa"/>
          </w:tcPr>
          <w:p w14:paraId="2A9A7E4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C6D1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20222E1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F630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31,709</w:t>
            </w:r>
          </w:p>
        </w:tc>
        <w:tc>
          <w:tcPr>
            <w:tcW w:w="270" w:type="dxa"/>
          </w:tcPr>
          <w:p w14:paraId="3295E2B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89AD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6,789</w:t>
            </w:r>
          </w:p>
        </w:tc>
        <w:tc>
          <w:tcPr>
            <w:tcW w:w="270" w:type="dxa"/>
          </w:tcPr>
          <w:p w14:paraId="1FCA1C8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B628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1233606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06A6B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1,047,216</w:t>
            </w:r>
          </w:p>
        </w:tc>
        <w:tc>
          <w:tcPr>
            <w:tcW w:w="236" w:type="dxa"/>
          </w:tcPr>
          <w:p w14:paraId="1235822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9CF18A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1,090,991</w:t>
            </w:r>
          </w:p>
        </w:tc>
      </w:tr>
      <w:tr w:rsidR="00A04FAD" w:rsidRPr="008A5A08" w14:paraId="3F784753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48F5DB4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ทุนจากการตีราคาที่ดิน</w:t>
            </w:r>
          </w:p>
          <w:p w14:paraId="1AEA207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ED324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36,094</w:t>
            </w:r>
          </w:p>
        </w:tc>
        <w:tc>
          <w:tcPr>
            <w:tcW w:w="270" w:type="dxa"/>
          </w:tcPr>
          <w:p w14:paraId="00ADAF1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2310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3CBD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47ECB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50093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7D23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692C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FAA50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98EBB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986A0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2798F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AF3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63EA7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26A44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36,094</w:t>
            </w:r>
          </w:p>
        </w:tc>
      </w:tr>
      <w:tr w:rsidR="00A04FAD" w:rsidRPr="008A5A08" w14:paraId="2EB84088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045522B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51212E4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24,503</w:t>
            </w:r>
          </w:p>
        </w:tc>
        <w:tc>
          <w:tcPr>
            <w:tcW w:w="270" w:type="dxa"/>
          </w:tcPr>
          <w:p w14:paraId="00F9404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2469A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101,843</w:t>
            </w:r>
          </w:p>
        </w:tc>
        <w:tc>
          <w:tcPr>
            <w:tcW w:w="270" w:type="dxa"/>
          </w:tcPr>
          <w:p w14:paraId="10F6989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48CB9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57,786</w:t>
            </w:r>
          </w:p>
        </w:tc>
        <w:tc>
          <w:tcPr>
            <w:tcW w:w="270" w:type="dxa"/>
          </w:tcPr>
          <w:p w14:paraId="06B67D6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F5985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593,693</w:t>
            </w:r>
          </w:p>
        </w:tc>
        <w:tc>
          <w:tcPr>
            <w:tcW w:w="270" w:type="dxa"/>
          </w:tcPr>
          <w:p w14:paraId="65E1CC6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6B1E8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3,595</w:t>
            </w:r>
          </w:p>
        </w:tc>
        <w:tc>
          <w:tcPr>
            <w:tcW w:w="270" w:type="dxa"/>
          </w:tcPr>
          <w:p w14:paraId="027EE0B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804E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60067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E5724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(781,420)</w:t>
            </w:r>
          </w:p>
        </w:tc>
        <w:tc>
          <w:tcPr>
            <w:tcW w:w="236" w:type="dxa"/>
          </w:tcPr>
          <w:p w14:paraId="385CEBB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CBF66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04FAD" w:rsidRPr="008A5A08" w14:paraId="69230BC7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6D9071F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5970819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288A0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44C26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(6,221)</w:t>
            </w:r>
          </w:p>
        </w:tc>
        <w:tc>
          <w:tcPr>
            <w:tcW w:w="270" w:type="dxa"/>
          </w:tcPr>
          <w:p w14:paraId="4AE3C82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828A5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(1,244)</w:t>
            </w:r>
          </w:p>
        </w:tc>
        <w:tc>
          <w:tcPr>
            <w:tcW w:w="270" w:type="dxa"/>
          </w:tcPr>
          <w:p w14:paraId="6E01DCF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877DE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(18,165)</w:t>
            </w:r>
          </w:p>
        </w:tc>
        <w:tc>
          <w:tcPr>
            <w:tcW w:w="270" w:type="dxa"/>
          </w:tcPr>
          <w:p w14:paraId="60F6A09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7AF91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(1,661)</w:t>
            </w:r>
          </w:p>
        </w:tc>
        <w:tc>
          <w:tcPr>
            <w:tcW w:w="270" w:type="dxa"/>
          </w:tcPr>
          <w:p w14:paraId="38B2274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9A368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</w:tcPr>
          <w:p w14:paraId="282B6B9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CAFAF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B76C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4D98DD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(27,316)</w:t>
            </w:r>
          </w:p>
        </w:tc>
      </w:tr>
      <w:tr w:rsidR="00A04FAD" w:rsidRPr="008A5A08" w14:paraId="0735E76C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0087C49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738E5D0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94A76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6B3D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(24,417)</w:t>
            </w:r>
          </w:p>
        </w:tc>
        <w:tc>
          <w:tcPr>
            <w:tcW w:w="270" w:type="dxa"/>
          </w:tcPr>
          <w:p w14:paraId="198D48D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54B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(285)</w:t>
            </w:r>
          </w:p>
        </w:tc>
        <w:tc>
          <w:tcPr>
            <w:tcW w:w="270" w:type="dxa"/>
          </w:tcPr>
          <w:p w14:paraId="6B8C228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14C53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(5,227)</w:t>
            </w:r>
          </w:p>
        </w:tc>
        <w:tc>
          <w:tcPr>
            <w:tcW w:w="270" w:type="dxa"/>
          </w:tcPr>
          <w:p w14:paraId="09DFCAA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6DDDC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(68)</w:t>
            </w:r>
          </w:p>
        </w:tc>
        <w:tc>
          <w:tcPr>
            <w:tcW w:w="270" w:type="dxa"/>
          </w:tcPr>
          <w:p w14:paraId="36E2F4B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2D1E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B07A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F038E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0EC3BD1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63A575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(30,017)</w:t>
            </w:r>
          </w:p>
        </w:tc>
      </w:tr>
      <w:tr w:rsidR="00A04FAD" w:rsidRPr="008A5A08" w14:paraId="3B368F93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39FBD7E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967F3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AAFE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5B0BB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DE47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9299C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2142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6CD4B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87C0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2B817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3B4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F740F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4EAC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30797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B1810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5AFFAD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FAD" w:rsidRPr="008A5A08" w14:paraId="0BE4B20C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372EDE3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C0F6EF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232,152</w:t>
            </w:r>
          </w:p>
        </w:tc>
        <w:tc>
          <w:tcPr>
            <w:tcW w:w="270" w:type="dxa"/>
          </w:tcPr>
          <w:p w14:paraId="1721FB0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A77B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731,736</w:t>
            </w:r>
          </w:p>
        </w:tc>
        <w:tc>
          <w:tcPr>
            <w:tcW w:w="270" w:type="dxa"/>
          </w:tcPr>
          <w:p w14:paraId="6D446B6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D8BCF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427,934</w:t>
            </w:r>
          </w:p>
        </w:tc>
        <w:tc>
          <w:tcPr>
            <w:tcW w:w="270" w:type="dxa"/>
          </w:tcPr>
          <w:p w14:paraId="39D5F6E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6E6F3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2,216,782</w:t>
            </w:r>
          </w:p>
        </w:tc>
        <w:tc>
          <w:tcPr>
            <w:tcW w:w="270" w:type="dxa"/>
          </w:tcPr>
          <w:p w14:paraId="07AD3C4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EBC4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127,251</w:t>
            </w:r>
          </w:p>
        </w:tc>
        <w:tc>
          <w:tcPr>
            <w:tcW w:w="270" w:type="dxa"/>
          </w:tcPr>
          <w:p w14:paraId="30B997A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BD3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6,053</w:t>
            </w:r>
          </w:p>
        </w:tc>
        <w:tc>
          <w:tcPr>
            <w:tcW w:w="270" w:type="dxa"/>
          </w:tcPr>
          <w:p w14:paraId="09F8920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05C48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410,576</w:t>
            </w:r>
          </w:p>
        </w:tc>
        <w:tc>
          <w:tcPr>
            <w:tcW w:w="236" w:type="dxa"/>
          </w:tcPr>
          <w:p w14:paraId="1850F6D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1A456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4,152,484</w:t>
            </w:r>
          </w:p>
        </w:tc>
      </w:tr>
      <w:tr w:rsidR="00A04FAD" w:rsidRPr="008A5A08" w14:paraId="105EB337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5F8F2A2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25047E6" w14:textId="5F73A63B" w:rsidR="00A04FAD" w:rsidRPr="008A5A08" w:rsidRDefault="00932F1F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76B9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651000">
              <w:rPr>
                <w:rFonts w:ascii="Angsana New" w:hAnsi="Angsana New" w:cs="Angsana New"/>
                <w:sz w:val="26"/>
                <w:szCs w:val="26"/>
              </w:rPr>
              <w:t>52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CE30B7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3B7D98" w14:textId="51063F97" w:rsidR="00A04FAD" w:rsidRPr="008A5A08" w:rsidRDefault="00F76B9B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10,353</w:t>
            </w:r>
          </w:p>
        </w:tc>
        <w:tc>
          <w:tcPr>
            <w:tcW w:w="270" w:type="dxa"/>
          </w:tcPr>
          <w:p w14:paraId="0E4DEDE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ABE3BF" w14:textId="0756E152" w:rsidR="00A04FAD" w:rsidRPr="008A5A08" w:rsidRDefault="00F76B9B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034CFE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659A7" w14:textId="15DA4A94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43,424</w:t>
            </w:r>
          </w:p>
        </w:tc>
        <w:tc>
          <w:tcPr>
            <w:tcW w:w="270" w:type="dxa"/>
          </w:tcPr>
          <w:p w14:paraId="293A3B3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FE1B13" w14:textId="5BC518E2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5,430</w:t>
            </w:r>
          </w:p>
        </w:tc>
        <w:tc>
          <w:tcPr>
            <w:tcW w:w="270" w:type="dxa"/>
          </w:tcPr>
          <w:p w14:paraId="646171E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5CA2FD" w14:textId="662C7B4B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41E56A2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51988" w14:textId="3A7CCFD6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32F1F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6,8</w:t>
            </w:r>
            <w:r w:rsidR="00932F1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F5129F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C374A5" w14:textId="2647D5E4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510,80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04FAD" w:rsidRPr="008A5A08" w14:paraId="58F0537F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1C0DED3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ทุนจากการตีราคาที่ดิน</w:t>
            </w:r>
          </w:p>
          <w:p w14:paraId="5D524593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43F623" w14:textId="6B5C02F3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10,225</w:t>
            </w:r>
          </w:p>
        </w:tc>
        <w:tc>
          <w:tcPr>
            <w:tcW w:w="270" w:type="dxa"/>
          </w:tcPr>
          <w:p w14:paraId="22467F7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9507DF" w14:textId="43EA1379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5BB15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FC480" w14:textId="05F9D1B7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12578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5187C" w14:textId="5BEF1B44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790E4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26CE8F" w14:textId="7EF5EBF9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EFFF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E9387" w14:textId="3B6A9B5B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AE71F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7EFD8" w14:textId="03D6BB1E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9911C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E4ADC40" w14:textId="15CDAF1C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10,225</w:t>
            </w:r>
          </w:p>
        </w:tc>
      </w:tr>
      <w:tr w:rsidR="00A04FAD" w:rsidRPr="008A5A08" w14:paraId="66BDF82B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16C01D9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633BACED" w14:textId="1C1F897E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0365EB1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F8E03E" w14:textId="51BADF83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178,814</w:t>
            </w:r>
          </w:p>
        </w:tc>
        <w:tc>
          <w:tcPr>
            <w:tcW w:w="270" w:type="dxa"/>
          </w:tcPr>
          <w:p w14:paraId="21BF934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81BBDF" w14:textId="6DDB400C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88,133</w:t>
            </w:r>
          </w:p>
        </w:tc>
        <w:tc>
          <w:tcPr>
            <w:tcW w:w="270" w:type="dxa"/>
          </w:tcPr>
          <w:p w14:paraId="051132E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D9A58B" w14:textId="0A511892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230,630</w:t>
            </w:r>
          </w:p>
        </w:tc>
        <w:tc>
          <w:tcPr>
            <w:tcW w:w="270" w:type="dxa"/>
          </w:tcPr>
          <w:p w14:paraId="5BB0D4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D37C39" w14:textId="613D0192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5,187</w:t>
            </w:r>
          </w:p>
        </w:tc>
        <w:tc>
          <w:tcPr>
            <w:tcW w:w="270" w:type="dxa"/>
          </w:tcPr>
          <w:p w14:paraId="315169E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57A80B" w14:textId="3C12F87F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676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8DEC4A" w14:textId="1AEEC13C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(503,391)</w:t>
            </w:r>
          </w:p>
        </w:tc>
        <w:tc>
          <w:tcPr>
            <w:tcW w:w="236" w:type="dxa"/>
          </w:tcPr>
          <w:p w14:paraId="51AEA52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02B3F1" w14:textId="55BA281C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04FAD" w:rsidRPr="008A5A08" w14:paraId="7F1D5B0E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20E67EBC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4598C877" w14:textId="00EA5CF3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4F52B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2566B7" w14:textId="1062842F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(91)</w:t>
            </w:r>
          </w:p>
        </w:tc>
        <w:tc>
          <w:tcPr>
            <w:tcW w:w="270" w:type="dxa"/>
          </w:tcPr>
          <w:p w14:paraId="54E2365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4BD332" w14:textId="0F350A8B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F1D6F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1A019" w14:textId="5D0DC971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(11,659)</w:t>
            </w:r>
          </w:p>
        </w:tc>
        <w:tc>
          <w:tcPr>
            <w:tcW w:w="270" w:type="dxa"/>
          </w:tcPr>
          <w:p w14:paraId="04F7A00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C3B258" w14:textId="3D92D840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(1,100)</w:t>
            </w:r>
          </w:p>
        </w:tc>
        <w:tc>
          <w:tcPr>
            <w:tcW w:w="270" w:type="dxa"/>
          </w:tcPr>
          <w:p w14:paraId="309DB1F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C14309" w14:textId="360F8764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</w:tcPr>
          <w:p w14:paraId="0D357A7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8D0CF" w14:textId="5477DFF4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5F6AA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18B7BE9" w14:textId="57FBA2BD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(12,992)</w:t>
            </w:r>
          </w:p>
        </w:tc>
      </w:tr>
      <w:tr w:rsidR="00A04FAD" w:rsidRPr="008A5A08" w14:paraId="67D5F81E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243B2EE2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D826541" w14:textId="39FC9644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73173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4ED0C9" w14:textId="7EC48EE3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(1,630)</w:t>
            </w:r>
          </w:p>
        </w:tc>
        <w:tc>
          <w:tcPr>
            <w:tcW w:w="270" w:type="dxa"/>
          </w:tcPr>
          <w:p w14:paraId="6AAC51C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CA70A6" w14:textId="2E66E8A7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(4,027)</w:t>
            </w:r>
          </w:p>
        </w:tc>
        <w:tc>
          <w:tcPr>
            <w:tcW w:w="270" w:type="dxa"/>
          </w:tcPr>
          <w:p w14:paraId="4450765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D96A2E" w14:textId="782B7704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(5,168)</w:t>
            </w:r>
          </w:p>
        </w:tc>
        <w:tc>
          <w:tcPr>
            <w:tcW w:w="270" w:type="dxa"/>
          </w:tcPr>
          <w:p w14:paraId="78CB60D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4F1B28" w14:textId="5B8AF5A8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(1,042)</w:t>
            </w:r>
          </w:p>
        </w:tc>
        <w:tc>
          <w:tcPr>
            <w:tcW w:w="270" w:type="dxa"/>
          </w:tcPr>
          <w:p w14:paraId="4ED19B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88D9E" w14:textId="0CC9E584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6DBEB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3B386C" w14:textId="65EAFB87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</w:t>
            </w:r>
            <w:r w:rsidR="0058756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FF03FF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ED260BC" w14:textId="5E03F886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(12,06</w:t>
            </w:r>
            <w:r w:rsidR="0058756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04FAD" w:rsidRPr="008A5A08" w14:paraId="435FCAF3" w14:textId="77777777" w:rsidTr="00D04E79">
        <w:trPr>
          <w:cantSplit/>
          <w:trHeight w:hRule="exact" w:val="317"/>
        </w:trPr>
        <w:tc>
          <w:tcPr>
            <w:tcW w:w="2610" w:type="dxa"/>
          </w:tcPr>
          <w:p w14:paraId="169C7F6D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D13AFD" w14:textId="621CB3E9" w:rsidR="00A04FAD" w:rsidRPr="008A5A08" w:rsidRDefault="00D07E6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932F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</w:t>
            </w:r>
            <w:r w:rsidR="00932F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51D0ACD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837F09" w14:textId="65803C09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919,182</w:t>
            </w:r>
          </w:p>
        </w:tc>
        <w:tc>
          <w:tcPr>
            <w:tcW w:w="270" w:type="dxa"/>
          </w:tcPr>
          <w:p w14:paraId="48AD485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BC59A4" w14:textId="5D38AAA2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512,264</w:t>
            </w:r>
          </w:p>
        </w:tc>
        <w:tc>
          <w:tcPr>
            <w:tcW w:w="270" w:type="dxa"/>
          </w:tcPr>
          <w:p w14:paraId="66C7B8F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1024D7" w14:textId="32107DEF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2,474,00</w:t>
            </w:r>
            <w:r w:rsidR="002F7DAE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16213A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992625" w14:textId="0E2FFAD7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135,72</w:t>
            </w:r>
            <w:r w:rsidR="00593A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059149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7697DA" w14:textId="53022663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5,933</w:t>
            </w:r>
          </w:p>
        </w:tc>
        <w:tc>
          <w:tcPr>
            <w:tcW w:w="270" w:type="dxa"/>
          </w:tcPr>
          <w:p w14:paraId="34AC613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1B08DF" w14:textId="28A7DC5B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932F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3,8</w:t>
            </w:r>
            <w:r w:rsidR="00932F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C30373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0C22705" w14:textId="22477AFB" w:rsidR="00A04FAD" w:rsidRPr="008A5A08" w:rsidRDefault="00F64E39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4,648,46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A04FAD" w:rsidRPr="008A5A08" w14:paraId="0BBE0EB3" w14:textId="77777777" w:rsidTr="003577D3">
        <w:trPr>
          <w:cantSplit/>
          <w:trHeight w:hRule="exact" w:val="317"/>
        </w:trPr>
        <w:tc>
          <w:tcPr>
            <w:tcW w:w="2610" w:type="dxa"/>
          </w:tcPr>
          <w:p w14:paraId="4CF9A7D7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8BB9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31A3E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6A1ED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2E58A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CC9C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5A47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A36D0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9A92C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FE22C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90C8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B16D0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A04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18B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5180D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BC7D1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4FAD" w:rsidRPr="008A5A08" w14:paraId="7479F51C" w14:textId="77777777" w:rsidTr="003577D3">
        <w:trPr>
          <w:cantSplit/>
          <w:trHeight w:hRule="exact" w:val="317"/>
        </w:trPr>
        <w:tc>
          <w:tcPr>
            <w:tcW w:w="2610" w:type="dxa"/>
          </w:tcPr>
          <w:p w14:paraId="1546ADA8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380B8EF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C4396E6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800A28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B6754D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2E2FA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787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3D14F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9483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33C6E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1BDB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B7173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2E37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C119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B6F6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E6A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6FDB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1149F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EC6A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3B2779D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5BD225F" w14:textId="77777777" w:rsidR="00F64050" w:rsidRDefault="00F64050">
      <w:pPr>
        <w:rPr>
          <w:rFonts w:ascii="Angsana New" w:hAnsi="Angsana New" w:cs="Angsana New"/>
        </w:rPr>
      </w:pPr>
    </w:p>
    <w:p w14:paraId="43DC38E7" w14:textId="77777777" w:rsidR="00A04FAD" w:rsidRDefault="00A04FAD">
      <w:pPr>
        <w:rPr>
          <w:rFonts w:ascii="Angsana New" w:hAnsi="Angsana New" w:cs="Angsana New"/>
        </w:rPr>
      </w:pP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17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36"/>
        <w:gridCol w:w="1294"/>
      </w:tblGrid>
      <w:tr w:rsidR="00F64050" w:rsidRPr="008A5A08" w14:paraId="3A004F24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727FDE11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2E771E73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7E763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D490FD" w14:textId="77777777" w:rsidR="00F64050" w:rsidRPr="008A5A08" w:rsidRDefault="00F64050" w:rsidP="00791837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B1372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B5FEF1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022737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6BA71D47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  <w:tc>
          <w:tcPr>
            <w:tcW w:w="270" w:type="dxa"/>
          </w:tcPr>
          <w:p w14:paraId="051B24C2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5DD29B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6583FD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85482B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2E697E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91F8BD" w14:textId="77777777" w:rsidR="00F64050" w:rsidRPr="008A5A08" w:rsidRDefault="00F64050" w:rsidP="0079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02F0608B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38E8E1C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92B91D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870EE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3533199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27C4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872E8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1A0E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55A06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F80A0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A69C1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4C00D5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CD297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BC5FB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B0029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B60F76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01323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2BB05F7E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5AB471F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83F2E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C0B522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5A8245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0447998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F97E9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7AD79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AE084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57FB99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FFF27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9053E1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2C763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BFDEB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D0F2C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0AFF327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3E9A3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0699866C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284C415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725A0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F5833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B763F8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C82E12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04A0FC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00A0BB4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3DD44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C04C1A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868C5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C36F5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D932A8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D379A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EEB1C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48268B9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C5DC1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70FCF6EA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4AC6A0D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146BF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77F784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0359AC1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37E8D9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90BC662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3C6799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03457F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031FC06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425EEA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E42AEA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332FF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9C49F0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14B5A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0892AFA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2942567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64050" w:rsidRPr="008A5A08" w14:paraId="6F066A84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33995DDE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5"/>
          </w:tcPr>
          <w:p w14:paraId="1DB2CA45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4050" w:rsidRPr="008A5A08" w14:paraId="5A581726" w14:textId="77777777" w:rsidTr="002E1AB0">
        <w:trPr>
          <w:cantSplit/>
          <w:trHeight w:hRule="exact" w:val="317"/>
        </w:trPr>
        <w:tc>
          <w:tcPr>
            <w:tcW w:w="3870" w:type="dxa"/>
            <w:gridSpan w:val="2"/>
            <w:vAlign w:val="bottom"/>
          </w:tcPr>
          <w:p w14:paraId="643145A8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</w:tc>
        <w:tc>
          <w:tcPr>
            <w:tcW w:w="270" w:type="dxa"/>
          </w:tcPr>
          <w:p w14:paraId="514A3A09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27A15CB6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46E8C1A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01C76B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C2504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34FFCA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5D39B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D3B860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21551744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86A3DC1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ECFFBD6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BFD4212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DDC73CD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</w:tcPr>
          <w:p w14:paraId="5D5328FB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F64050" w:rsidRPr="008A5A08" w14:paraId="37E177D0" w14:textId="77777777" w:rsidTr="002E1AB0">
        <w:trPr>
          <w:cantSplit/>
          <w:trHeight w:hRule="exact" w:val="317"/>
        </w:trPr>
        <w:tc>
          <w:tcPr>
            <w:tcW w:w="3870" w:type="dxa"/>
            <w:gridSpan w:val="2"/>
            <w:vAlign w:val="bottom"/>
          </w:tcPr>
          <w:p w14:paraId="007CF136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270" w:type="dxa"/>
          </w:tcPr>
          <w:p w14:paraId="543E6761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7910C802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5DCE1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69CD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28A93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BB36F2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79A0A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D26FC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46D519E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70E0CA1E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AB6C687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0EB1610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5BA48BD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</w:tcPr>
          <w:p w14:paraId="36856E33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A04FAD" w:rsidRPr="008A5A08" w14:paraId="486A5C76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5FBE45DF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A5A0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2D2C8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18B57A7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AE5AC3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DCD46A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(143,473)</w:t>
            </w:r>
          </w:p>
        </w:tc>
        <w:tc>
          <w:tcPr>
            <w:tcW w:w="270" w:type="dxa"/>
          </w:tcPr>
          <w:p w14:paraId="22CDBDCD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72C67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(131,670)</w:t>
            </w:r>
          </w:p>
        </w:tc>
        <w:tc>
          <w:tcPr>
            <w:tcW w:w="270" w:type="dxa"/>
          </w:tcPr>
          <w:p w14:paraId="2A6F377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AFDE73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(490,390)</w:t>
            </w:r>
          </w:p>
        </w:tc>
        <w:tc>
          <w:tcPr>
            <w:tcW w:w="270" w:type="dxa"/>
          </w:tcPr>
          <w:p w14:paraId="00F58BD1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018094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(66,069)</w:t>
            </w:r>
          </w:p>
        </w:tc>
        <w:tc>
          <w:tcPr>
            <w:tcW w:w="270" w:type="dxa"/>
          </w:tcPr>
          <w:p w14:paraId="3FAE9BB0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77FC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(2,976)</w:t>
            </w:r>
          </w:p>
        </w:tc>
        <w:tc>
          <w:tcPr>
            <w:tcW w:w="270" w:type="dxa"/>
          </w:tcPr>
          <w:p w14:paraId="570E1B7C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41393D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3DC729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50E15E2" w14:textId="77777777" w:rsidR="00A04FAD" w:rsidRPr="00A04FAD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04FAD">
              <w:rPr>
                <w:rFonts w:ascii="Angsana New" w:hAnsi="Angsana New" w:cs="Angsana New"/>
                <w:sz w:val="26"/>
                <w:szCs w:val="26"/>
              </w:rPr>
              <w:t>(834,578)</w:t>
            </w:r>
          </w:p>
        </w:tc>
      </w:tr>
      <w:tr w:rsidR="00A04FAD" w:rsidRPr="008A5A08" w14:paraId="028A5F91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336A0125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4BABFF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62F9D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176CC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(22,184)</w:t>
            </w:r>
          </w:p>
        </w:tc>
        <w:tc>
          <w:tcPr>
            <w:tcW w:w="270" w:type="dxa"/>
          </w:tcPr>
          <w:p w14:paraId="70B590B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7DCF1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(29,629)</w:t>
            </w:r>
          </w:p>
        </w:tc>
        <w:tc>
          <w:tcPr>
            <w:tcW w:w="270" w:type="dxa"/>
          </w:tcPr>
          <w:p w14:paraId="757F778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18864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(235,383)</w:t>
            </w:r>
          </w:p>
        </w:tc>
        <w:tc>
          <w:tcPr>
            <w:tcW w:w="270" w:type="dxa"/>
          </w:tcPr>
          <w:p w14:paraId="65E32A5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BB3A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(19,152)</w:t>
            </w:r>
          </w:p>
        </w:tc>
        <w:tc>
          <w:tcPr>
            <w:tcW w:w="270" w:type="dxa"/>
          </w:tcPr>
          <w:p w14:paraId="4586FC8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2CD7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(1,114)</w:t>
            </w:r>
          </w:p>
        </w:tc>
        <w:tc>
          <w:tcPr>
            <w:tcW w:w="270" w:type="dxa"/>
          </w:tcPr>
          <w:p w14:paraId="28E122D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1D54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5F58A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1D925C3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(307,462)</w:t>
            </w:r>
          </w:p>
        </w:tc>
      </w:tr>
      <w:tr w:rsidR="00A04FAD" w:rsidRPr="008A5A08" w14:paraId="0B982D19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1180FA39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1C0C1E3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EF069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DC15A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6138C41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C6DD2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</w:tcPr>
          <w:p w14:paraId="3D1EE94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E70C0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</w:tcPr>
          <w:p w14:paraId="6BC6135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1729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(151)</w:t>
            </w:r>
          </w:p>
        </w:tc>
        <w:tc>
          <w:tcPr>
            <w:tcW w:w="270" w:type="dxa"/>
          </w:tcPr>
          <w:p w14:paraId="6BF5A6F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2BCE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E5B0E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BF5BB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2F3DB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460AB4C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04FAD" w:rsidRPr="008A5A08" w14:paraId="17E3D6A1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6806CB2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67AD9F4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C3E1B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B65C6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2,357</w:t>
            </w:r>
          </w:p>
        </w:tc>
        <w:tc>
          <w:tcPr>
            <w:tcW w:w="270" w:type="dxa"/>
          </w:tcPr>
          <w:p w14:paraId="4A02D29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561DD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1,244</w:t>
            </w:r>
          </w:p>
        </w:tc>
        <w:tc>
          <w:tcPr>
            <w:tcW w:w="270" w:type="dxa"/>
          </w:tcPr>
          <w:p w14:paraId="27C4587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81A08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12,302</w:t>
            </w:r>
          </w:p>
        </w:tc>
        <w:tc>
          <w:tcPr>
            <w:tcW w:w="270" w:type="dxa"/>
          </w:tcPr>
          <w:p w14:paraId="31F7F45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66A32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1,263</w:t>
            </w:r>
          </w:p>
        </w:tc>
        <w:tc>
          <w:tcPr>
            <w:tcW w:w="270" w:type="dxa"/>
          </w:tcPr>
          <w:p w14:paraId="4C8CC8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F3156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3B8A108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A7DBC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A78D5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AE5AB2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17,188</w:t>
            </w:r>
          </w:p>
        </w:tc>
      </w:tr>
      <w:tr w:rsidR="00A04FAD" w:rsidRPr="008A5A08" w14:paraId="36497687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1AADA1B4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1221273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EB5FD9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C8D80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12,523</w:t>
            </w:r>
          </w:p>
        </w:tc>
        <w:tc>
          <w:tcPr>
            <w:tcW w:w="270" w:type="dxa"/>
          </w:tcPr>
          <w:p w14:paraId="101385D8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025D0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6DB799C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94398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1,941</w:t>
            </w:r>
          </w:p>
        </w:tc>
        <w:tc>
          <w:tcPr>
            <w:tcW w:w="270" w:type="dxa"/>
          </w:tcPr>
          <w:p w14:paraId="4C6F7A7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B9BDD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4FB5753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5EA627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192AF0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91344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900BD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242FC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14,646</w:t>
            </w:r>
          </w:p>
        </w:tc>
      </w:tr>
      <w:tr w:rsidR="00A04FAD" w:rsidRPr="008A5A08" w14:paraId="113FAEB4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3B54EA7E" w14:textId="77777777" w:rsidR="00A04FAD" w:rsidRPr="008A5A08" w:rsidRDefault="00A04FAD" w:rsidP="00A0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6</w:t>
            </w:r>
            <w:r w:rsidR="002D2C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B4A84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7C69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79734E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94DE1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3D82B5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C4F04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030A2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68B2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4F18B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5338EF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C280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964E6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08DC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CC6E1A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BA8AE9D" w14:textId="77777777" w:rsidR="00A04FAD" w:rsidRPr="008A5A08" w:rsidRDefault="00A04FAD" w:rsidP="00A04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D2C8D" w:rsidRPr="008A5A08" w14:paraId="2A5DDEFC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531DF7FF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3FBFCBDA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FC3859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0A731D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(150,709)</w:t>
            </w:r>
          </w:p>
        </w:tc>
        <w:tc>
          <w:tcPr>
            <w:tcW w:w="270" w:type="dxa"/>
          </w:tcPr>
          <w:p w14:paraId="69EF15F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2BB826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(159,801)</w:t>
            </w:r>
          </w:p>
        </w:tc>
        <w:tc>
          <w:tcPr>
            <w:tcW w:w="270" w:type="dxa"/>
          </w:tcPr>
          <w:p w14:paraId="6C443B7B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AC7E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(711,565)</w:t>
            </w:r>
          </w:p>
        </w:tc>
        <w:tc>
          <w:tcPr>
            <w:tcW w:w="270" w:type="dxa"/>
          </w:tcPr>
          <w:p w14:paraId="02C4E52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8E8E1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(84,063)</w:t>
            </w:r>
          </w:p>
        </w:tc>
        <w:tc>
          <w:tcPr>
            <w:tcW w:w="270" w:type="dxa"/>
          </w:tcPr>
          <w:p w14:paraId="432AF168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C0250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(4,068)</w:t>
            </w:r>
          </w:p>
        </w:tc>
        <w:tc>
          <w:tcPr>
            <w:tcW w:w="270" w:type="dxa"/>
          </w:tcPr>
          <w:p w14:paraId="6D71A79A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37B868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AA3231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5C54556B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(1,110,206)</w:t>
            </w:r>
          </w:p>
        </w:tc>
      </w:tr>
      <w:tr w:rsidR="002D2C8D" w:rsidRPr="008A5A08" w14:paraId="1576F58E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6E403FB6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1D924FA" w14:textId="29F860AE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6C4809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146A78" w14:textId="65929447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(30,098)</w:t>
            </w:r>
          </w:p>
        </w:tc>
        <w:tc>
          <w:tcPr>
            <w:tcW w:w="270" w:type="dxa"/>
          </w:tcPr>
          <w:p w14:paraId="0D455856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5A8D72" w14:textId="28489561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(42,194)</w:t>
            </w:r>
          </w:p>
        </w:tc>
        <w:tc>
          <w:tcPr>
            <w:tcW w:w="270" w:type="dxa"/>
          </w:tcPr>
          <w:p w14:paraId="04F11CB8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76B34" w14:textId="4C8BE6A1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(289,320)</w:t>
            </w:r>
          </w:p>
        </w:tc>
        <w:tc>
          <w:tcPr>
            <w:tcW w:w="270" w:type="dxa"/>
          </w:tcPr>
          <w:p w14:paraId="390871B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008DA6" w14:textId="11FFBE17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(17,584)</w:t>
            </w:r>
          </w:p>
        </w:tc>
        <w:tc>
          <w:tcPr>
            <w:tcW w:w="270" w:type="dxa"/>
          </w:tcPr>
          <w:p w14:paraId="7446C3F0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D7B596" w14:textId="618FF912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(1,096)</w:t>
            </w:r>
          </w:p>
        </w:tc>
        <w:tc>
          <w:tcPr>
            <w:tcW w:w="270" w:type="dxa"/>
          </w:tcPr>
          <w:p w14:paraId="435E2EC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68395" w14:textId="340E414F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2B070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A179334" w14:textId="21547E42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(380,292)</w:t>
            </w:r>
          </w:p>
        </w:tc>
      </w:tr>
      <w:tr w:rsidR="002D2C8D" w:rsidRPr="008A5A08" w14:paraId="395050E3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0FB6FCE4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7A10620F" w14:textId="38A1C21C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8ED23B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241A25" w14:textId="57112574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70BC8D1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23EFCA" w14:textId="14479D10" w:rsidR="002D2C8D" w:rsidRPr="008A5A08" w:rsidRDefault="00234D4B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5FB2E781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6838DF" w14:textId="2FF086FA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70" w:type="dxa"/>
          </w:tcPr>
          <w:p w14:paraId="525AAA43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42B1DD" w14:textId="6FD66E29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4D4B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AE7035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138415" w14:textId="6B531588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BF09DE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EA8D99" w14:textId="21EC381C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46FB7A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2A4971" w14:textId="417C6459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2C8D" w:rsidRPr="008A5A08" w14:paraId="3276ED19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593BF053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6B7F9483" w14:textId="30A09047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1692B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DC4899" w14:textId="47D6C28F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AD9F558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A5E9B0" w14:textId="3AFA28C3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02F209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0C08BB" w14:textId="4E39A699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7,232</w:t>
            </w:r>
          </w:p>
        </w:tc>
        <w:tc>
          <w:tcPr>
            <w:tcW w:w="270" w:type="dxa"/>
          </w:tcPr>
          <w:p w14:paraId="7AB7B004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E89198" w14:textId="69D534A5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1,076</w:t>
            </w:r>
          </w:p>
        </w:tc>
        <w:tc>
          <w:tcPr>
            <w:tcW w:w="270" w:type="dxa"/>
          </w:tcPr>
          <w:p w14:paraId="3C267612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C6223" w14:textId="6E0630FB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669DAB22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BB3010" w14:textId="7E315DCA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FA131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47A44D" w14:textId="4FB7B4DD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8,436</w:t>
            </w:r>
          </w:p>
        </w:tc>
      </w:tr>
      <w:tr w:rsidR="002D2C8D" w:rsidRPr="008A5A08" w14:paraId="5A5E1AB2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1772AABB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250C88D3" w14:textId="1ACBC10C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E9C5AA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101BE" w14:textId="2AA05202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8756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1BCC0F2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42E57A" w14:textId="1005237F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2,512</w:t>
            </w:r>
          </w:p>
        </w:tc>
        <w:tc>
          <w:tcPr>
            <w:tcW w:w="270" w:type="dxa"/>
          </w:tcPr>
          <w:p w14:paraId="7E6A1976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5FC126" w14:textId="1D6160C6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4,106</w:t>
            </w:r>
          </w:p>
        </w:tc>
        <w:tc>
          <w:tcPr>
            <w:tcW w:w="270" w:type="dxa"/>
          </w:tcPr>
          <w:p w14:paraId="3F81A8CB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5535A" w14:textId="58EE286D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898</w:t>
            </w:r>
          </w:p>
        </w:tc>
        <w:tc>
          <w:tcPr>
            <w:tcW w:w="270" w:type="dxa"/>
          </w:tcPr>
          <w:p w14:paraId="54CB9B34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0E0F4E" w14:textId="7E920DE8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6DEF04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773176" w14:textId="46E8037F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B160DF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DE1F27" w14:textId="6687E580" w:rsidR="002D2C8D" w:rsidRPr="008A5A08" w:rsidRDefault="0096260F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8,50</w:t>
            </w:r>
            <w:r w:rsidR="0058756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D2C8D" w:rsidRPr="008A5A08" w14:paraId="0E1378BE" w14:textId="77777777" w:rsidTr="002E1AB0">
        <w:trPr>
          <w:cantSplit/>
          <w:trHeight w:hRule="exact" w:val="317"/>
        </w:trPr>
        <w:tc>
          <w:tcPr>
            <w:tcW w:w="2610" w:type="dxa"/>
            <w:vAlign w:val="bottom"/>
          </w:tcPr>
          <w:p w14:paraId="6732FE7F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5A3431" w14:textId="15B9A741" w:rsidR="002D2C8D" w:rsidRPr="008A5A08" w:rsidRDefault="009C3DB6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90FE69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7CEE58" w14:textId="60041561" w:rsidR="002D2C8D" w:rsidRPr="008A5A08" w:rsidRDefault="00593A57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9909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179,80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D06488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ADA8F3" w14:textId="187E0D04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(199,41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372934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3468D5" w14:textId="18FD774C" w:rsidR="002D2C8D" w:rsidRPr="008A5A08" w:rsidRDefault="0099096A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(989,61</w:t>
            </w:r>
            <w:r w:rsidR="00593A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A6B560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929B2" w14:textId="744CD6EB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(99,67</w:t>
            </w:r>
            <w:r w:rsidR="00234D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117B64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B76A1E" w14:textId="57BE3E99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-10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(5,04</w:t>
            </w:r>
            <w:r w:rsidR="00234D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6EE2FC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06881B" w14:textId="4DDAF561" w:rsidR="002D2C8D" w:rsidRPr="008A5A08" w:rsidRDefault="006648B5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A0543D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DCC9F98" w14:textId="6A6DC536" w:rsidR="002D2C8D" w:rsidRPr="008A5A08" w:rsidRDefault="0096260F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(1,473</w:t>
            </w:r>
            <w:r w:rsidR="006773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,55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6773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2D2C8D" w:rsidRPr="008A5A08" w14:paraId="3074623C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1C0BC16E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08597A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D5FDA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3339CA" w14:textId="77777777" w:rsidR="002D2C8D" w:rsidRPr="008A5A08" w:rsidRDefault="002D2C8D" w:rsidP="002D2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CBD26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310836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14F34D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C6B4B5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0F2E2A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6AD3C2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4A6C6D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2E7F38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D3574C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C8AAD0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04DF435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9E7ED4" w14:textId="77777777" w:rsidR="002D2C8D" w:rsidRPr="008A5A08" w:rsidRDefault="002D2C8D" w:rsidP="002D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7BE95BC1" w14:textId="77777777" w:rsidR="00F64050" w:rsidRPr="008A5A08" w:rsidRDefault="00F64050">
      <w:pPr>
        <w:rPr>
          <w:rFonts w:ascii="Angsana New" w:hAnsi="Angsana New" w:cs="Angsana New"/>
        </w:rPr>
      </w:pPr>
    </w:p>
    <w:p w14:paraId="4271F1A6" w14:textId="77777777" w:rsidR="00F64050" w:rsidRPr="008A5A08" w:rsidRDefault="00F64050">
      <w:pPr>
        <w:rPr>
          <w:rFonts w:ascii="Angsana New" w:hAnsi="Angsana New" w:cs="Angsana New"/>
        </w:rPr>
      </w:pPr>
    </w:p>
    <w:p w14:paraId="285054EF" w14:textId="77777777" w:rsidR="00AE7FE9" w:rsidRPr="008A5A08" w:rsidRDefault="00AE7FE9" w:rsidP="00F3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right="-108"/>
        <w:rPr>
          <w:rFonts w:ascii="Angsana New" w:hAnsi="Angsana New" w:cs="Angsana New"/>
        </w:rPr>
        <w:sectPr w:rsidR="00AE7FE9" w:rsidRPr="008A5A08" w:rsidSect="00370E5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17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36"/>
        <w:gridCol w:w="1294"/>
      </w:tblGrid>
      <w:tr w:rsidR="00F64050" w:rsidRPr="008A5A08" w14:paraId="328E540E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2CD71052" w14:textId="77777777" w:rsidR="00F64050" w:rsidRPr="008A5A08" w:rsidRDefault="00AE7FE9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</w:rPr>
              <w:br w:type="page"/>
            </w:r>
            <w:r w:rsidR="00F64050" w:rsidRPr="008A5A0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5199D5CE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C2CA2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93912CE" w14:textId="77777777" w:rsidR="00F64050" w:rsidRPr="008A5A08" w:rsidRDefault="00F64050" w:rsidP="00F35FFE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93150B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9B2748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3EB85D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E33C55E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  <w:tc>
          <w:tcPr>
            <w:tcW w:w="270" w:type="dxa"/>
          </w:tcPr>
          <w:p w14:paraId="63276B1B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A44E158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85D472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33ED6A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27A05F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40446F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146EDD64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193B6F2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23413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9E15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3962125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8242D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49EC2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F5255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A5DD7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DB87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0A2A0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FA6FD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A127C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80D31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2FF21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3679ED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946992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5B0A08D8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7C3005D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95CF20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DBCF59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268AE8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2ABB31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020D7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CA4F3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4EB0ED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2E63EC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6041BF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6B2606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290F5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3E077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B16D6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5BE9DA0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B1C61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70FC843E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2B023D28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F0F695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A307DC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73336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9545D4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8A811F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0885B6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A284448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5D05659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8D6628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F94CD7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9C471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613CC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564F02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C5D4CC1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2563A0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8A5A08" w14:paraId="389C9EDD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226A21CE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9FA93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42C54FC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C540DB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155EE6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A7748D" w14:textId="77777777" w:rsidR="007E5F23" w:rsidRPr="008A5A08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4B2F3996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C10CC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22140D9B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65AA894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F023B9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B4D337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17CA23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B25C6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90DF3F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4BD15452" w14:textId="77777777" w:rsidR="007E5F23" w:rsidRPr="008A5A08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64050" w:rsidRPr="008A5A08" w14:paraId="0804A206" w14:textId="77777777" w:rsidTr="002E1AB0">
        <w:trPr>
          <w:cantSplit/>
          <w:trHeight w:hRule="exact" w:val="317"/>
          <w:tblHeader/>
        </w:trPr>
        <w:tc>
          <w:tcPr>
            <w:tcW w:w="2610" w:type="dxa"/>
          </w:tcPr>
          <w:p w14:paraId="6B874C4A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5"/>
          </w:tcPr>
          <w:p w14:paraId="4086A214" w14:textId="77777777" w:rsidR="00F64050" w:rsidRPr="008A5A08" w:rsidRDefault="00F64050" w:rsidP="00F3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4050" w:rsidRPr="008A5A08" w14:paraId="2071CE74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34C881F8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B2ECD01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B64E6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DA949D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40255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5A52AB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23126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C48680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68B48A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E2FC61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904F5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3FFE2D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6CFA7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90233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B631C5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0A04B35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C8D" w:rsidRPr="008A5A08" w14:paraId="24FE2312" w14:textId="77777777" w:rsidTr="0062522C">
        <w:trPr>
          <w:cantSplit/>
          <w:trHeight w:hRule="exact" w:val="317"/>
        </w:trPr>
        <w:tc>
          <w:tcPr>
            <w:tcW w:w="2610" w:type="dxa"/>
          </w:tcPr>
          <w:p w14:paraId="4909F356" w14:textId="77777777" w:rsidR="002D2C8D" w:rsidRPr="008A5A08" w:rsidRDefault="002D2C8D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1DC8FC41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232,152</w:t>
            </w:r>
          </w:p>
        </w:tc>
        <w:tc>
          <w:tcPr>
            <w:tcW w:w="270" w:type="dxa"/>
          </w:tcPr>
          <w:p w14:paraId="428208DA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A78BA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581,027</w:t>
            </w:r>
          </w:p>
        </w:tc>
        <w:tc>
          <w:tcPr>
            <w:tcW w:w="270" w:type="dxa"/>
          </w:tcPr>
          <w:p w14:paraId="6E162FC4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354E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265,697</w:t>
            </w:r>
          </w:p>
        </w:tc>
        <w:tc>
          <w:tcPr>
            <w:tcW w:w="270" w:type="dxa"/>
          </w:tcPr>
          <w:p w14:paraId="204C447C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EC0F7B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876,616</w:t>
            </w:r>
          </w:p>
        </w:tc>
        <w:tc>
          <w:tcPr>
            <w:tcW w:w="270" w:type="dxa"/>
          </w:tcPr>
          <w:p w14:paraId="031AB1A3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1D666C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43,188</w:t>
            </w:r>
          </w:p>
        </w:tc>
        <w:tc>
          <w:tcPr>
            <w:tcW w:w="270" w:type="dxa"/>
          </w:tcPr>
          <w:p w14:paraId="2CEF1D85" w14:textId="77777777" w:rsidR="002D2C8D" w:rsidRPr="008A5A08" w:rsidRDefault="002D2C8D" w:rsidP="0062522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4C5174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1,269</w:t>
            </w:r>
          </w:p>
        </w:tc>
        <w:tc>
          <w:tcPr>
            <w:tcW w:w="270" w:type="dxa"/>
          </w:tcPr>
          <w:p w14:paraId="46DDBCB0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C74FE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410,576</w:t>
            </w:r>
          </w:p>
        </w:tc>
        <w:tc>
          <w:tcPr>
            <w:tcW w:w="236" w:type="dxa"/>
          </w:tcPr>
          <w:p w14:paraId="644111EF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F59D99D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2,410,525</w:t>
            </w:r>
          </w:p>
        </w:tc>
      </w:tr>
      <w:tr w:rsidR="002D2C8D" w:rsidRPr="008A5A08" w14:paraId="1B2BB44B" w14:textId="77777777" w:rsidTr="0062522C">
        <w:trPr>
          <w:cantSplit/>
          <w:trHeight w:hRule="exact" w:val="317"/>
        </w:trPr>
        <w:tc>
          <w:tcPr>
            <w:tcW w:w="2610" w:type="dxa"/>
          </w:tcPr>
          <w:p w14:paraId="44942482" w14:textId="77777777" w:rsidR="002D2C8D" w:rsidRPr="008A5A08" w:rsidRDefault="002D2C8D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49673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08A614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840F5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40D2DE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E65CA7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2,436</w:t>
            </w:r>
          </w:p>
        </w:tc>
        <w:tc>
          <w:tcPr>
            <w:tcW w:w="270" w:type="dxa"/>
          </w:tcPr>
          <w:p w14:paraId="4B7D2984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AE854C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628,601</w:t>
            </w:r>
          </w:p>
        </w:tc>
        <w:tc>
          <w:tcPr>
            <w:tcW w:w="270" w:type="dxa"/>
          </w:tcPr>
          <w:p w14:paraId="113C6E02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54FB7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3F3183" w14:textId="77777777" w:rsidR="002D2C8D" w:rsidRPr="008A5A08" w:rsidRDefault="002D2C8D" w:rsidP="0062522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5B340D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716</w:t>
            </w:r>
          </w:p>
        </w:tc>
        <w:tc>
          <w:tcPr>
            <w:tcW w:w="270" w:type="dxa"/>
          </w:tcPr>
          <w:p w14:paraId="29E898D0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3B1EFB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205E9A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2D9DE23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631,753</w:t>
            </w:r>
          </w:p>
        </w:tc>
      </w:tr>
      <w:tr w:rsidR="002D2C8D" w:rsidRPr="008A5A08" w14:paraId="6472DD45" w14:textId="77777777" w:rsidTr="0062522C">
        <w:trPr>
          <w:cantSplit/>
          <w:trHeight w:hRule="exact" w:val="317"/>
        </w:trPr>
        <w:tc>
          <w:tcPr>
            <w:tcW w:w="2610" w:type="dxa"/>
          </w:tcPr>
          <w:p w14:paraId="76B050F9" w14:textId="77777777" w:rsidR="002D2C8D" w:rsidRPr="008A5A08" w:rsidRDefault="002D2C8D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1F5558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232,152</w:t>
            </w:r>
          </w:p>
        </w:tc>
        <w:tc>
          <w:tcPr>
            <w:tcW w:w="270" w:type="dxa"/>
          </w:tcPr>
          <w:p w14:paraId="7E19F897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62C113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581,027</w:t>
            </w:r>
          </w:p>
        </w:tc>
        <w:tc>
          <w:tcPr>
            <w:tcW w:w="270" w:type="dxa"/>
          </w:tcPr>
          <w:p w14:paraId="7895D86E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9CEEB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268,133</w:t>
            </w:r>
          </w:p>
        </w:tc>
        <w:tc>
          <w:tcPr>
            <w:tcW w:w="270" w:type="dxa"/>
          </w:tcPr>
          <w:p w14:paraId="4A7DEA85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AD19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1,505,217</w:t>
            </w:r>
          </w:p>
        </w:tc>
        <w:tc>
          <w:tcPr>
            <w:tcW w:w="270" w:type="dxa"/>
          </w:tcPr>
          <w:p w14:paraId="5D66C566" w14:textId="77777777" w:rsidR="002D2C8D" w:rsidRPr="008A5A08" w:rsidRDefault="002D2C8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AFC175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43,188</w:t>
            </w:r>
          </w:p>
        </w:tc>
        <w:tc>
          <w:tcPr>
            <w:tcW w:w="270" w:type="dxa"/>
          </w:tcPr>
          <w:p w14:paraId="539D7274" w14:textId="77777777" w:rsidR="002D2C8D" w:rsidRPr="008A5A08" w:rsidRDefault="002D2C8D" w:rsidP="0062522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CBAE2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1,985</w:t>
            </w:r>
          </w:p>
        </w:tc>
        <w:tc>
          <w:tcPr>
            <w:tcW w:w="270" w:type="dxa"/>
          </w:tcPr>
          <w:p w14:paraId="66DA5BC5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F9571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410,576</w:t>
            </w:r>
          </w:p>
        </w:tc>
        <w:tc>
          <w:tcPr>
            <w:tcW w:w="236" w:type="dxa"/>
          </w:tcPr>
          <w:p w14:paraId="2514FA14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CA8591" w14:textId="77777777" w:rsidR="002D2C8D" w:rsidRPr="008A5A08" w:rsidRDefault="002D2C8D" w:rsidP="006252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3,042,278</w:t>
            </w:r>
          </w:p>
        </w:tc>
      </w:tr>
      <w:tr w:rsidR="00F64050" w:rsidRPr="008A5A08" w14:paraId="5E0FA506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259F98DA" w14:textId="77777777" w:rsidR="00F64050" w:rsidRPr="008A5A08" w:rsidRDefault="00F64050" w:rsidP="00F6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B7B58A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C60E1" w14:textId="77777777" w:rsidR="00F64050" w:rsidRPr="008A5A08" w:rsidRDefault="00F64050" w:rsidP="00F64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DD4106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4603E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D0064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4DC50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44B6B0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15EAB" w14:textId="77777777" w:rsidR="00F64050" w:rsidRPr="008A5A08" w:rsidRDefault="00F64050" w:rsidP="00F64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9B311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77135" w14:textId="77777777" w:rsidR="00F64050" w:rsidRPr="008A5A08" w:rsidRDefault="00F64050" w:rsidP="00F6405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DEFCE3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8430B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50C7C6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CDB69" w14:textId="77777777" w:rsidR="00F64050" w:rsidRPr="008A5A08" w:rsidRDefault="00F64050" w:rsidP="00F64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3D4A14E0" w14:textId="77777777" w:rsidR="00F64050" w:rsidRPr="008A5A08" w:rsidRDefault="00F64050" w:rsidP="00F64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22CCC" w:rsidRPr="008A5A08" w14:paraId="1FF2B37A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193AB43E" w14:textId="77777777" w:rsidR="00522CCC" w:rsidRPr="008A5A08" w:rsidRDefault="00522CCC" w:rsidP="0052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7C2178ED" w14:textId="0FBD35D1" w:rsidR="00522CCC" w:rsidRPr="008A5A08" w:rsidRDefault="00F77D0A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7,5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2B29041A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8F116A" w14:textId="1B67B97F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739,37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E9C03A6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4BF9D" w14:textId="7E430B9A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307,13</w:t>
            </w:r>
            <w:r w:rsidR="0061799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277A85F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34982" w14:textId="09B68D80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938,397</w:t>
            </w:r>
          </w:p>
        </w:tc>
        <w:tc>
          <w:tcPr>
            <w:tcW w:w="270" w:type="dxa"/>
          </w:tcPr>
          <w:p w14:paraId="0EA7E9F4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C6F481" w14:textId="2DD570B0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36,04</w:t>
            </w:r>
            <w:r w:rsidR="00234D4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9EE1EA" w14:textId="77777777" w:rsidR="00522CCC" w:rsidRPr="008A5A08" w:rsidRDefault="00522CCC" w:rsidP="00522CC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D9ACE" w14:textId="1A32B320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34D4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338D803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39247" w14:textId="16BAD66B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93A57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3,8</w:t>
            </w:r>
            <w:r w:rsidR="00FF531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8756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7CF8790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F905AA8" w14:textId="1386184E" w:rsidR="00522CCC" w:rsidRPr="008A5A08" w:rsidRDefault="007E347B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2,623,15</w:t>
            </w:r>
            <w:r w:rsidR="00234D4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22CCC" w:rsidRPr="008A5A08" w14:paraId="49B4DBB2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3CDC1DFF" w14:textId="77777777" w:rsidR="00522CCC" w:rsidRPr="008A5A08" w:rsidRDefault="00522CCC" w:rsidP="0052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778ED6" w14:textId="342C1DC6" w:rsidR="00522CCC" w:rsidRPr="008A5A08" w:rsidRDefault="00F77D0A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F815A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026330" w14:textId="19584ED5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A40E45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C41ADA" w14:textId="47335028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5,716</w:t>
            </w:r>
          </w:p>
        </w:tc>
        <w:tc>
          <w:tcPr>
            <w:tcW w:w="270" w:type="dxa"/>
          </w:tcPr>
          <w:p w14:paraId="5846CFFF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A64952" w14:textId="130177A9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545,998</w:t>
            </w:r>
          </w:p>
        </w:tc>
        <w:tc>
          <w:tcPr>
            <w:tcW w:w="270" w:type="dxa"/>
          </w:tcPr>
          <w:p w14:paraId="1957A6E8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AADD22" w14:textId="3932A322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F24CCC" w14:textId="77777777" w:rsidR="00522CCC" w:rsidRPr="008A5A08" w:rsidRDefault="00522CCC" w:rsidP="00522CC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791A16" w14:textId="651580A5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79EA67B9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9A2B14" w14:textId="1150A8C6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73764F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8E7895" w14:textId="51D5BCF4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551,751</w:t>
            </w:r>
          </w:p>
        </w:tc>
      </w:tr>
      <w:tr w:rsidR="00522CCC" w:rsidRPr="008A5A08" w14:paraId="314A61F9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3A5D2743" w14:textId="77777777" w:rsidR="00522CCC" w:rsidRPr="008A5A08" w:rsidRDefault="00522CCC" w:rsidP="0052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D2C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B808E3" w14:textId="0B616F9B" w:rsidR="00522CCC" w:rsidRPr="008A5A08" w:rsidRDefault="00F77D0A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593A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</w:t>
            </w:r>
            <w:r w:rsidR="00FF53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0939B440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C4AF2E" w14:textId="4ABA6579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739,37</w:t>
            </w:r>
            <w:r w:rsidR="00593A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5812677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D8A42" w14:textId="25E32D6B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312,8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6179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A9DD673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38D6C3" w14:textId="68AE786D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1,484,395</w:t>
            </w:r>
          </w:p>
        </w:tc>
        <w:tc>
          <w:tcPr>
            <w:tcW w:w="270" w:type="dxa"/>
          </w:tcPr>
          <w:p w14:paraId="5393E0A3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1DB956" w14:textId="66A77CB1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36,04</w:t>
            </w:r>
            <w:r w:rsidR="00234D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E5BF633" w14:textId="77777777" w:rsidR="00522CCC" w:rsidRPr="008A5A08" w:rsidRDefault="00522CCC" w:rsidP="00522CC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00FA56" w14:textId="17049C11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89</w:t>
            </w:r>
            <w:r w:rsidR="00234D4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590A02B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5D4CD0" w14:textId="2A64C28B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593A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3,8</w:t>
            </w:r>
            <w:r w:rsidR="00FF53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587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E58B46F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0EDD3F" w14:textId="64BED0AC" w:rsidR="00522CCC" w:rsidRPr="008A5A08" w:rsidRDefault="007E347B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3,174,908</w:t>
            </w:r>
          </w:p>
        </w:tc>
      </w:tr>
      <w:tr w:rsidR="00522CCC" w:rsidRPr="008A5A08" w14:paraId="78170E90" w14:textId="77777777" w:rsidTr="002E1AB0">
        <w:trPr>
          <w:cantSplit/>
          <w:trHeight w:hRule="exact" w:val="317"/>
        </w:trPr>
        <w:tc>
          <w:tcPr>
            <w:tcW w:w="2610" w:type="dxa"/>
          </w:tcPr>
          <w:p w14:paraId="0D9D6E1E" w14:textId="77777777" w:rsidR="00522CCC" w:rsidRPr="008A5A08" w:rsidRDefault="00522CCC" w:rsidP="0052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963483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696798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B82289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C667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F50ECC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45767C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DF4CBC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8FB266" w14:textId="77777777" w:rsidR="00522CCC" w:rsidRPr="008A5A08" w:rsidRDefault="00522CCC" w:rsidP="0052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BAE53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B73A1" w14:textId="77777777" w:rsidR="00522CCC" w:rsidRPr="008A5A08" w:rsidRDefault="00522CCC" w:rsidP="00522CC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2FBA49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0A5158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DF7A1B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C2F2E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8ADB97" w14:textId="77777777" w:rsidR="00522CCC" w:rsidRPr="008A5A08" w:rsidRDefault="00522CCC" w:rsidP="00522C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7969AEE" w14:textId="77777777" w:rsidR="00B8541E" w:rsidRPr="008A5A08" w:rsidRDefault="00B8541E" w:rsidP="00B8541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C27699" w14:textId="77777777" w:rsidR="00032891" w:rsidRPr="008A5A08" w:rsidRDefault="0003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032891" w:rsidRPr="008A5A08" w:rsidSect="00370E5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p w14:paraId="5A4CB920" w14:textId="43707B56" w:rsidR="00E54A40" w:rsidRPr="008B613C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แต่กลุ่มบริษัทและบริษัทยังสามารถใช้ประโยชน์ในสินทรัพย์เหล่านั้น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ได้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ณ วันที่ 31 ธันวาคม 25</w:t>
      </w:r>
      <w:r w:rsidRPr="00AA36AD">
        <w:rPr>
          <w:rFonts w:ascii="Angsana New" w:hAnsi="Angsana New" w:cs="Angsana New"/>
          <w:spacing w:val="-4"/>
          <w:sz w:val="30"/>
          <w:szCs w:val="30"/>
        </w:rPr>
        <w:t>6</w:t>
      </w:r>
      <w:r w:rsidR="002D2C8D" w:rsidRPr="00AA36AD">
        <w:rPr>
          <w:rFonts w:ascii="Angsana New" w:hAnsi="Angsana New" w:cs="Angsana New"/>
          <w:spacing w:val="-4"/>
          <w:sz w:val="30"/>
          <w:szCs w:val="30"/>
        </w:rPr>
        <w:t>2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B08BA" w:rsidRPr="00AA36AD">
        <w:rPr>
          <w:rFonts w:ascii="Angsana New" w:hAnsi="Angsana New" w:cs="Angsana New"/>
          <w:spacing w:val="-4"/>
          <w:sz w:val="30"/>
          <w:szCs w:val="30"/>
          <w:cs/>
        </w:rPr>
        <w:t xml:space="preserve">มีจำนวนเงินรวม </w:t>
      </w:r>
      <w:r w:rsidR="00D76F74" w:rsidRPr="00AA36AD">
        <w:rPr>
          <w:rFonts w:ascii="Angsana New" w:hAnsi="Angsana New" w:cs="Angsana New"/>
          <w:spacing w:val="-4"/>
          <w:sz w:val="30"/>
          <w:szCs w:val="30"/>
        </w:rPr>
        <w:t>832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Pr="008B613C">
        <w:rPr>
          <w:rFonts w:ascii="Angsana New" w:hAnsi="Angsana New" w:cs="Angsana New"/>
          <w:sz w:val="30"/>
          <w:szCs w:val="30"/>
          <w:cs/>
        </w:rPr>
        <w:t>บาท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และ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="00B67E72" w:rsidRPr="008B613C">
        <w:rPr>
          <w:rFonts w:ascii="Angsana New" w:hAnsi="Angsana New" w:cs="Angsana New"/>
          <w:sz w:val="30"/>
          <w:szCs w:val="30"/>
        </w:rPr>
        <w:t>376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424FB" w:rsidRPr="008B613C">
        <w:rPr>
          <w:rFonts w:ascii="Angsana New" w:hAnsi="Angsana New" w:cs="Angsana New"/>
          <w:i/>
          <w:iCs/>
          <w:sz w:val="30"/>
          <w:szCs w:val="30"/>
        </w:rPr>
        <w:t>(25</w:t>
      </w:r>
      <w:r w:rsidR="004424FB" w:rsidRPr="008B613C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4424FB" w:rsidRPr="008B613C">
        <w:rPr>
          <w:rFonts w:ascii="Angsana New" w:hAnsi="Angsana New" w:cs="Angsana New"/>
          <w:i/>
          <w:iCs/>
          <w:sz w:val="30"/>
          <w:szCs w:val="30"/>
        </w:rPr>
        <w:t>1: 576</w:t>
      </w:r>
      <w:r w:rsidR="004424FB"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4424F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4424FB" w:rsidRPr="008B613C">
        <w:rPr>
          <w:rFonts w:ascii="Angsana New" w:hAnsi="Angsana New" w:cs="Angsana New"/>
          <w:i/>
          <w:iCs/>
          <w:sz w:val="30"/>
          <w:szCs w:val="30"/>
          <w:cs/>
        </w:rPr>
        <w:t>19</w:t>
      </w:r>
      <w:r w:rsidR="004424FB" w:rsidRPr="008B613C">
        <w:rPr>
          <w:rFonts w:ascii="Angsana New" w:hAnsi="Angsana New" w:cs="Angsana New"/>
          <w:i/>
          <w:iCs/>
          <w:sz w:val="30"/>
          <w:szCs w:val="30"/>
        </w:rPr>
        <w:t xml:space="preserve">3 </w:t>
      </w:r>
      <w:r w:rsidR="004424FB" w:rsidRPr="008B613C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F2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F205F" w:rsidRPr="00AF205F">
        <w:rPr>
          <w:rFonts w:ascii="Angsana New" w:hAnsi="Angsana New" w:cs="Angsana New"/>
          <w:i/>
          <w:iCs/>
          <w:sz w:val="30"/>
          <w:szCs w:val="30"/>
          <w:cs/>
        </w:rPr>
        <w:t>ตามลำดับ</w:t>
      </w:r>
      <w:r w:rsidR="004424F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4C66EFE5" w14:textId="77777777" w:rsidR="00E54A40" w:rsidRPr="008B613C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0DF3EB" w14:textId="53D1AC2A" w:rsidR="00E54A40" w:rsidRPr="008B613C" w:rsidRDefault="00E54A40" w:rsidP="002D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กลุ่มบริษัทและบริษัทได้ทำสัญญาขายและเช่ากลับคืนเครื่องจักรและยานพาหนะจำนวนเงิน </w:t>
      </w:r>
      <w:r w:rsidR="00D76F74">
        <w:rPr>
          <w:rFonts w:ascii="Angsana New" w:hAnsi="Angsana New" w:cs="Angsana New"/>
          <w:sz w:val="30"/>
          <w:szCs w:val="30"/>
        </w:rPr>
        <w:t>996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ล้านบาท และ  </w:t>
      </w:r>
      <w:r w:rsidR="00B67E72" w:rsidRPr="008B613C">
        <w:rPr>
          <w:rFonts w:ascii="Angsana New" w:hAnsi="Angsana New" w:cs="Angsana New"/>
          <w:sz w:val="30"/>
          <w:szCs w:val="30"/>
        </w:rPr>
        <w:t>827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ล้านบาท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ตามลำดับ</w:t>
      </w:r>
      <w:r w:rsidR="0045531A" w:rsidRPr="008B613C">
        <w:rPr>
          <w:rFonts w:ascii="Angsana New" w:hAnsi="Angsana New" w:cs="Angsana New"/>
          <w:sz w:val="30"/>
          <w:szCs w:val="30"/>
        </w:rPr>
        <w:t xml:space="preserve"> </w:t>
      </w:r>
      <w:r w:rsidR="0045531A" w:rsidRPr="008B613C">
        <w:rPr>
          <w:rFonts w:ascii="Angsana New" w:hAnsi="Angsana New" w:cs="Angsana New"/>
          <w:i/>
          <w:iCs/>
          <w:sz w:val="30"/>
          <w:szCs w:val="30"/>
        </w:rPr>
        <w:t>(256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>1</w:t>
      </w:r>
      <w:r w:rsidR="0045531A" w:rsidRPr="008B613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>882</w:t>
      </w:r>
      <w:r w:rsidR="0045531A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531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5531A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531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>820</w:t>
      </w:r>
      <w:r w:rsidR="0045531A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531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="0045531A" w:rsidRPr="008B61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และ ณ วันที่ </w:t>
      </w:r>
      <w:r w:rsidRPr="008B613C">
        <w:rPr>
          <w:rFonts w:ascii="Angsana New" w:hAnsi="Angsana New" w:cs="Angsana New"/>
          <w:sz w:val="30"/>
          <w:szCs w:val="30"/>
        </w:rPr>
        <w:t xml:space="preserve">31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B613C">
        <w:rPr>
          <w:rFonts w:ascii="Angsana New" w:hAnsi="Angsana New" w:cs="Angsana New"/>
          <w:sz w:val="30"/>
          <w:szCs w:val="30"/>
        </w:rPr>
        <w:t>256</w:t>
      </w:r>
      <w:r w:rsidR="007A53FE">
        <w:rPr>
          <w:rFonts w:ascii="Angsana New" w:hAnsi="Angsana New" w:cs="Angsana New"/>
          <w:sz w:val="30"/>
          <w:szCs w:val="30"/>
        </w:rPr>
        <w:t>2</w:t>
      </w:r>
      <w:r w:rsidR="0044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เครื่องจักรและยานพาหนะภายใต้สัญญาเช่าและซื้อกลับคืนดังกล่าว มีมูลค่าตามบัญชีสุทธิจำนวนเงิน </w:t>
      </w:r>
      <w:r w:rsidR="00D76F74">
        <w:rPr>
          <w:rFonts w:ascii="Angsana New" w:hAnsi="Angsana New" w:cs="Angsana New"/>
          <w:sz w:val="30"/>
          <w:szCs w:val="30"/>
        </w:rPr>
        <w:t>752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B67E72" w:rsidRPr="008B613C">
        <w:rPr>
          <w:rFonts w:ascii="Angsana New" w:hAnsi="Angsana New" w:cs="Angsana New"/>
          <w:sz w:val="30"/>
          <w:szCs w:val="30"/>
        </w:rPr>
        <w:t>552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ล้านบาท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DB08B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DB08BA" w:rsidRPr="008B613C">
        <w:rPr>
          <w:rFonts w:ascii="Angsana New" w:hAnsi="Angsana New" w:cs="Angsana New"/>
          <w:i/>
          <w:iCs/>
          <w:sz w:val="30"/>
          <w:szCs w:val="30"/>
        </w:rPr>
        <w:t>256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>1</w:t>
      </w:r>
      <w:r w:rsidR="00DB08BA" w:rsidRPr="008B613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 xml:space="preserve">682 </w:t>
      </w:r>
      <w:r w:rsidR="00DB08B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63114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B08B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2D2C8D" w:rsidRPr="008B613C">
        <w:rPr>
          <w:rFonts w:ascii="Angsana New" w:hAnsi="Angsana New" w:cs="Angsana New"/>
          <w:i/>
          <w:iCs/>
          <w:sz w:val="30"/>
          <w:szCs w:val="30"/>
        </w:rPr>
        <w:t>631</w:t>
      </w:r>
      <w:r w:rsidR="00DB08BA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B08BA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5E0D6E" w:rsidRPr="008B613C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5E0D6E" w:rsidRPr="008B61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และได้ถูกนำไปวางเป็นหลักประกันสำหรับหนี้สินภายใต้สัญญาเช่าทางการเงิน</w:t>
      </w:r>
    </w:p>
    <w:p w14:paraId="46533C09" w14:textId="77777777" w:rsidR="00E54A40" w:rsidRPr="008B613C" w:rsidRDefault="00E54A40" w:rsidP="002D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i/>
          <w:iCs/>
          <w:sz w:val="30"/>
          <w:szCs w:val="30"/>
        </w:rPr>
      </w:pPr>
    </w:p>
    <w:p w14:paraId="023311EB" w14:textId="77777777" w:rsidR="00E54A40" w:rsidRPr="008B613C" w:rsidRDefault="00E54A40" w:rsidP="002D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i/>
          <w:iCs/>
          <w:sz w:val="30"/>
          <w:szCs w:val="30"/>
        </w:rPr>
      </w:pP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7C432661" w14:textId="77777777" w:rsidR="00E54A40" w:rsidRPr="008B613C" w:rsidRDefault="00E54A40" w:rsidP="002D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3724586B" w14:textId="065EAB38" w:rsidR="00E54A40" w:rsidRPr="008B613C" w:rsidRDefault="00E54A40" w:rsidP="002D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B613C">
        <w:rPr>
          <w:rFonts w:ascii="Angsana New" w:hAnsi="Angsana New" w:cs="Angsana New"/>
          <w:sz w:val="30"/>
          <w:szCs w:val="30"/>
        </w:rPr>
        <w:t xml:space="preserve">31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B613C">
        <w:rPr>
          <w:rFonts w:ascii="Angsana New" w:hAnsi="Angsana New" w:cs="Angsana New"/>
          <w:sz w:val="30"/>
          <w:szCs w:val="30"/>
        </w:rPr>
        <w:t>256</w:t>
      </w:r>
      <w:r w:rsidR="00E4139E" w:rsidRPr="008B613C">
        <w:rPr>
          <w:rFonts w:ascii="Angsana New" w:hAnsi="Angsana New" w:cs="Angsana New"/>
          <w:sz w:val="30"/>
          <w:szCs w:val="30"/>
        </w:rPr>
        <w:t>2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ที่ดิน อาคารและอุปกรณ์ของกลุ่มบริษัทและบริษัทซึ่งมีร</w:t>
      </w:r>
      <w:r w:rsidR="00863114" w:rsidRPr="008B613C">
        <w:rPr>
          <w:rFonts w:ascii="Angsana New" w:hAnsi="Angsana New" w:cs="Angsana New"/>
          <w:sz w:val="30"/>
          <w:szCs w:val="30"/>
          <w:cs/>
        </w:rPr>
        <w:t>าคาคงเหลือตามบัญชีสุทธิจำนวน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="00D76F74">
        <w:rPr>
          <w:rFonts w:ascii="Angsana New" w:hAnsi="Angsana New" w:cs="Angsana New"/>
          <w:sz w:val="30"/>
          <w:szCs w:val="30"/>
        </w:rPr>
        <w:t>2,8</w:t>
      </w:r>
      <w:r w:rsidR="00683089">
        <w:rPr>
          <w:rFonts w:ascii="Angsana New" w:hAnsi="Angsana New" w:cs="Angsana New"/>
          <w:sz w:val="30"/>
          <w:szCs w:val="30"/>
        </w:rPr>
        <w:t>49</w:t>
      </w:r>
      <w:r w:rsidR="00D76F74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="00B67E72" w:rsidRPr="008B613C">
        <w:rPr>
          <w:rFonts w:ascii="Angsana New" w:hAnsi="Angsana New" w:cs="Angsana New"/>
          <w:sz w:val="30"/>
          <w:szCs w:val="30"/>
        </w:rPr>
        <w:t>292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8B613C">
        <w:rPr>
          <w:rFonts w:ascii="Angsana New" w:hAnsi="Angsana New" w:cs="Angsana New"/>
          <w:i/>
          <w:iCs/>
          <w:sz w:val="30"/>
          <w:szCs w:val="30"/>
        </w:rPr>
        <w:t>25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E4139E" w:rsidRPr="008B613C">
        <w:rPr>
          <w:rFonts w:ascii="Angsana New" w:hAnsi="Angsana New" w:cs="Angsana New"/>
          <w:i/>
          <w:iCs/>
          <w:sz w:val="30"/>
          <w:szCs w:val="30"/>
        </w:rPr>
        <w:t>1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92651" w:rsidRPr="008B613C">
        <w:rPr>
          <w:rFonts w:ascii="Angsana New" w:hAnsi="Angsana New" w:cs="Angsana New"/>
          <w:i/>
          <w:iCs/>
          <w:sz w:val="30"/>
          <w:szCs w:val="30"/>
        </w:rPr>
        <w:t>2,804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A92651" w:rsidRPr="008B613C">
        <w:rPr>
          <w:rFonts w:ascii="Angsana New" w:hAnsi="Angsana New" w:cs="Angsana New"/>
          <w:i/>
          <w:iCs/>
          <w:sz w:val="30"/>
          <w:szCs w:val="30"/>
        </w:rPr>
        <w:t>370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ตามลำดับ)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 เงินกู้ยืมระยะยาวจากสถาบันการเงินและหนังสือค้ำประกันที่สถาบันการเงินออกให้</w:t>
      </w:r>
    </w:p>
    <w:p w14:paraId="0860D11F" w14:textId="77777777" w:rsidR="00E54A40" w:rsidRPr="008B613C" w:rsidRDefault="00E54A40" w:rsidP="00E54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05435A59" w14:textId="77777777" w:rsidR="00E54A40" w:rsidRPr="008B613C" w:rsidRDefault="00E54A40" w:rsidP="00E54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14:paraId="03EDB1C5" w14:textId="77777777" w:rsidR="00E54A40" w:rsidRPr="008B613C" w:rsidRDefault="00E54A40" w:rsidP="00E54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50C99733" w14:textId="4290CA84" w:rsidR="00E54A40" w:rsidRPr="008B613C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sz w:val="30"/>
          <w:szCs w:val="30"/>
          <w:cs/>
        </w:rPr>
        <w:t>สินทรัพย์ระหว่างก่อสร้างและติดตั้ง ณ วันที่ 31 ธันวาคม 25</w:t>
      </w:r>
      <w:r w:rsidRPr="008B613C">
        <w:rPr>
          <w:rFonts w:ascii="Angsana New" w:hAnsi="Angsana New" w:cs="Angsana New"/>
          <w:sz w:val="30"/>
          <w:szCs w:val="30"/>
        </w:rPr>
        <w:t>6</w:t>
      </w:r>
      <w:r w:rsidR="00E4139E" w:rsidRPr="008B613C">
        <w:rPr>
          <w:rFonts w:ascii="Angsana New" w:hAnsi="Angsana New" w:cs="Angsana New"/>
          <w:sz w:val="30"/>
          <w:szCs w:val="30"/>
        </w:rPr>
        <w:t>2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ของกลุ่มบริษัทและบริษัทมีจำนวนเงิน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="00D76F74">
        <w:rPr>
          <w:rFonts w:ascii="Angsana New" w:hAnsi="Angsana New" w:cs="Angsana New"/>
          <w:sz w:val="30"/>
          <w:szCs w:val="30"/>
        </w:rPr>
        <w:t>45</w:t>
      </w:r>
      <w:r w:rsidR="004424FB">
        <w:rPr>
          <w:rFonts w:ascii="Angsana New" w:hAnsi="Angsana New" w:cs="Angsana New"/>
          <w:sz w:val="30"/>
          <w:szCs w:val="30"/>
        </w:rPr>
        <w:t>8</w:t>
      </w:r>
      <w:r w:rsidR="00721364"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B67E72" w:rsidRPr="008B613C">
        <w:rPr>
          <w:rFonts w:ascii="Angsana New" w:hAnsi="Angsana New" w:cs="Angsana New"/>
          <w:sz w:val="30"/>
          <w:szCs w:val="30"/>
        </w:rPr>
        <w:t xml:space="preserve"> 324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8B613C">
        <w:rPr>
          <w:rFonts w:ascii="Angsana New" w:hAnsi="Angsana New" w:cs="Angsana New"/>
          <w:i/>
          <w:iCs/>
          <w:sz w:val="30"/>
          <w:szCs w:val="30"/>
        </w:rPr>
        <w:t>(25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E4139E" w:rsidRPr="008B613C">
        <w:rPr>
          <w:rFonts w:ascii="Angsana New" w:hAnsi="Angsana New" w:cs="Angsana New"/>
          <w:i/>
          <w:iCs/>
          <w:sz w:val="30"/>
          <w:szCs w:val="30"/>
        </w:rPr>
        <w:t>1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21364" w:rsidRPr="008B613C">
        <w:rPr>
          <w:rFonts w:ascii="Angsana New" w:hAnsi="Angsana New" w:cs="Angsana New"/>
          <w:i/>
          <w:iCs/>
          <w:sz w:val="30"/>
          <w:szCs w:val="30"/>
        </w:rPr>
        <w:t>1,292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721364" w:rsidRPr="008B613C">
        <w:rPr>
          <w:rFonts w:ascii="Angsana New" w:hAnsi="Angsana New" w:cs="Angsana New"/>
          <w:i/>
          <w:iCs/>
          <w:sz w:val="30"/>
          <w:szCs w:val="30"/>
        </w:rPr>
        <w:t>411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Pr="008B613C">
        <w:rPr>
          <w:rFonts w:ascii="Angsana New" w:hAnsi="Angsana New" w:cs="Angsana New"/>
          <w:i/>
          <w:iCs/>
          <w:sz w:val="30"/>
          <w:szCs w:val="30"/>
        </w:rPr>
        <w:t>)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ส่วนใหญ่เป็นต้นทุน  </w:t>
      </w:r>
      <w:r w:rsidR="00721364" w:rsidRPr="008B613C">
        <w:rPr>
          <w:rFonts w:ascii="Angsana New" w:hAnsi="Angsana New" w:cs="Angsana New"/>
          <w:sz w:val="30"/>
          <w:szCs w:val="30"/>
        </w:rPr>
        <w:t xml:space="preserve">                   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การก่อสร้างอาคารโรงงาน เครื่องจักรและอุปกรณ์ รวมทั้งต้นทุนการติดตั้งที่เกี่ยวข้อง </w:t>
      </w:r>
    </w:p>
    <w:p w14:paraId="60BA680D" w14:textId="77777777" w:rsidR="00E54A40" w:rsidRPr="008B613C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36A378" w14:textId="6B93B977" w:rsidR="00E54A40" w:rsidRPr="008B613C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B613C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ของกลุ่มบริษัทและบริษัทได้บันทึกเป็นส่วนหนึ่งของต้นทุนสินทรัพย์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76F74" w:rsidRPr="00AA36AD">
        <w:rPr>
          <w:rFonts w:ascii="Angsana New" w:hAnsi="Angsana New" w:cs="Angsana New"/>
          <w:spacing w:val="-4"/>
          <w:sz w:val="30"/>
          <w:szCs w:val="30"/>
        </w:rPr>
        <w:t>42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52A9"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46BCB" w:rsidRPr="00AA36AD">
        <w:rPr>
          <w:rFonts w:ascii="Angsana New" w:hAnsi="Angsana New" w:cs="Angsana New"/>
          <w:spacing w:val="-4"/>
          <w:sz w:val="30"/>
          <w:szCs w:val="30"/>
        </w:rPr>
        <w:t>12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6</w:t>
      </w:r>
      <w:r w:rsidR="00B03DB1"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="00863114"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B03DB1"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>50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863114"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03DB1"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>13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บาท ตามลำดับ)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 มีอัตราดอกเบี้ยที่รับรู้ระหว่างร้อยละ </w:t>
      </w:r>
      <w:r w:rsidR="00165090" w:rsidRPr="008B613C">
        <w:rPr>
          <w:rFonts w:ascii="Angsana New" w:hAnsi="Angsana New" w:cs="Angsana New"/>
          <w:sz w:val="30"/>
          <w:szCs w:val="30"/>
        </w:rPr>
        <w:t>2.</w:t>
      </w:r>
      <w:r w:rsidR="00D76F74">
        <w:rPr>
          <w:rFonts w:ascii="Angsana New" w:hAnsi="Angsana New" w:cs="Angsana New"/>
          <w:sz w:val="30"/>
          <w:szCs w:val="30"/>
        </w:rPr>
        <w:t>45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C551B5">
        <w:rPr>
          <w:rFonts w:ascii="Angsana New" w:hAnsi="Angsana New" w:cs="Angsana New"/>
          <w:sz w:val="30"/>
          <w:szCs w:val="30"/>
        </w:rPr>
        <w:t>5.03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และ</w:t>
      </w:r>
      <w:r w:rsidR="00DC52A9"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67E72" w:rsidRPr="008B613C">
        <w:rPr>
          <w:rFonts w:ascii="Angsana New" w:hAnsi="Angsana New" w:cs="Angsana New"/>
          <w:sz w:val="30"/>
          <w:szCs w:val="30"/>
        </w:rPr>
        <w:t>2.</w:t>
      </w:r>
      <w:r w:rsidR="00D76F74">
        <w:rPr>
          <w:rFonts w:ascii="Angsana New" w:hAnsi="Angsana New" w:cs="Angsana New"/>
          <w:sz w:val="30"/>
          <w:szCs w:val="30"/>
        </w:rPr>
        <w:t>45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ถึงร้อยละ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="00B67E72" w:rsidRPr="008B613C">
        <w:rPr>
          <w:rFonts w:ascii="Angsana New" w:hAnsi="Angsana New" w:cs="Angsana New"/>
          <w:sz w:val="30"/>
          <w:szCs w:val="30"/>
        </w:rPr>
        <w:t>4.90</w:t>
      </w:r>
      <w:r w:rsidR="00DC52A9"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B613C">
        <w:rPr>
          <w:rFonts w:ascii="Angsana New" w:hAnsi="Angsana New" w:cs="Angsana New"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</w:rPr>
        <w:t>(25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B03DB1" w:rsidRPr="008B613C">
        <w:rPr>
          <w:rFonts w:ascii="Angsana New" w:hAnsi="Angsana New" w:cs="Angsana New"/>
          <w:i/>
          <w:iCs/>
          <w:sz w:val="30"/>
          <w:szCs w:val="30"/>
        </w:rPr>
        <w:t>1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B03DB1" w:rsidRPr="008B613C">
        <w:rPr>
          <w:rFonts w:ascii="Angsana New" w:hAnsi="Angsana New" w:cs="Angsana New"/>
          <w:i/>
          <w:iCs/>
          <w:sz w:val="30"/>
          <w:szCs w:val="30"/>
        </w:rPr>
        <w:t>2.50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B03DB1" w:rsidRPr="008B613C">
        <w:rPr>
          <w:rFonts w:ascii="Angsana New" w:hAnsi="Angsana New" w:cs="Angsana New"/>
          <w:i/>
          <w:iCs/>
          <w:sz w:val="30"/>
          <w:szCs w:val="30"/>
        </w:rPr>
        <w:t>5.50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 w:rsidR="00863114"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8B613C">
        <w:rPr>
          <w:rFonts w:ascii="Angsana New" w:hAnsi="Angsana New" w:cs="Angsana New"/>
          <w:i/>
          <w:iCs/>
          <w:sz w:val="30"/>
          <w:szCs w:val="30"/>
        </w:rPr>
        <w:t>2.5</w:t>
      </w:r>
      <w:r w:rsidR="00B03DB1" w:rsidRPr="008B613C">
        <w:rPr>
          <w:rFonts w:ascii="Angsana New" w:hAnsi="Angsana New" w:cs="Angsana New"/>
          <w:i/>
          <w:iCs/>
          <w:sz w:val="30"/>
          <w:szCs w:val="30"/>
        </w:rPr>
        <w:t>0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3DB1" w:rsidRPr="008B613C">
        <w:rPr>
          <w:rFonts w:ascii="Angsana New" w:hAnsi="Angsana New" w:cs="Angsana New"/>
          <w:i/>
          <w:iCs/>
          <w:sz w:val="30"/>
          <w:szCs w:val="30"/>
        </w:rPr>
        <w:t>5.23</w:t>
      </w:r>
      <w:r w:rsidRPr="008B61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613C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4D2A303F" w14:textId="77777777" w:rsidR="006F7F21" w:rsidRPr="008A5A08" w:rsidRDefault="006F7F21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89D22D" w14:textId="77777777" w:rsidR="00DB4439" w:rsidRPr="008A5A08" w:rsidRDefault="00DB4439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50FAC3" w14:textId="77777777" w:rsidR="00086424" w:rsidRPr="008A5A08" w:rsidRDefault="00862B06" w:rsidP="00086424">
      <w:pPr>
        <w:ind w:left="540" w:right="-36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086424" w:rsidRPr="008A5A08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DB0F2B1" w14:textId="77777777" w:rsidR="00086424" w:rsidRPr="008A5A08" w:rsidRDefault="00086424" w:rsidP="00086424">
      <w:pPr>
        <w:ind w:left="540" w:right="-360"/>
        <w:jc w:val="both"/>
        <w:rPr>
          <w:rFonts w:ascii="Angsana New" w:hAnsi="Angsana New" w:cs="Angsana New"/>
          <w:sz w:val="30"/>
          <w:szCs w:val="30"/>
        </w:rPr>
      </w:pPr>
    </w:p>
    <w:p w14:paraId="185B40B4" w14:textId="77777777" w:rsidR="00086424" w:rsidRPr="008A5A08" w:rsidRDefault="00086424" w:rsidP="00086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ลำดับชั้นมูลค่ายุติธรรม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FCDE90B" w14:textId="77777777" w:rsidR="00086424" w:rsidRPr="008A5A08" w:rsidRDefault="00086424" w:rsidP="00086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 w:cs="Angsana New"/>
          <w:sz w:val="30"/>
          <w:szCs w:val="30"/>
        </w:rPr>
      </w:pPr>
    </w:p>
    <w:p w14:paraId="197238EB" w14:textId="2303429F" w:rsidR="00086424" w:rsidRPr="008A5A08" w:rsidRDefault="003F5DBE" w:rsidP="00086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ราคาประเมิน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>ของ</w:t>
      </w:r>
      <w:r w:rsidRPr="008A5A08">
        <w:rPr>
          <w:rFonts w:ascii="Angsana New" w:hAnsi="Angsana New" w:cs="Angsana New"/>
          <w:sz w:val="30"/>
          <w:szCs w:val="30"/>
          <w:cs/>
        </w:rPr>
        <w:t>ที่ดิน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Pr="008A5A08">
        <w:rPr>
          <w:rFonts w:ascii="Angsana New" w:hAnsi="Angsana New" w:cs="Angsana New"/>
          <w:sz w:val="30"/>
          <w:szCs w:val="30"/>
          <w:cs/>
        </w:rPr>
        <w:t>ที่ดิน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4C10FD" w:rsidRPr="008A5A08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>เป็นประจำทุก</w:t>
      </w:r>
      <w:r w:rsidR="00086424" w:rsidRPr="008A5A08">
        <w:rPr>
          <w:rFonts w:ascii="Angsana New" w:hAnsi="Angsana New" w:cs="Angsana New"/>
          <w:sz w:val="30"/>
          <w:szCs w:val="30"/>
        </w:rPr>
        <w:t xml:space="preserve"> 3 </w:t>
      </w:r>
      <w:r w:rsidR="00086424" w:rsidRPr="008A5A08">
        <w:rPr>
          <w:rFonts w:ascii="Angsana New" w:hAnsi="Angsana New" w:cs="Angsana New"/>
          <w:sz w:val="30"/>
          <w:szCs w:val="30"/>
          <w:cs/>
        </w:rPr>
        <w:t>ปี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F72934" w:rsidRPr="008A5A08">
        <w:rPr>
          <w:rFonts w:ascii="Angsana New" w:hAnsi="Angsana New" w:cs="Angsana New"/>
          <w:sz w:val="30"/>
          <w:szCs w:val="30"/>
          <w:cs/>
        </w:rPr>
        <w:t>ราคาประเมินจำนวน</w:t>
      </w:r>
      <w:r w:rsidR="00016375" w:rsidRPr="008A5A08">
        <w:rPr>
          <w:rFonts w:ascii="Angsana New" w:hAnsi="Angsana New" w:cs="Angsana New"/>
          <w:sz w:val="30"/>
          <w:szCs w:val="30"/>
        </w:rPr>
        <w:t xml:space="preserve"> </w:t>
      </w:r>
      <w:r w:rsidR="00C551B5">
        <w:rPr>
          <w:rFonts w:ascii="Angsana New" w:hAnsi="Angsana New" w:cs="Angsana New"/>
          <w:sz w:val="30"/>
          <w:szCs w:val="30"/>
        </w:rPr>
        <w:t>1,112</w:t>
      </w:r>
      <w:r w:rsidR="0035549B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ล้านบาท</w:t>
      </w:r>
      <w:r w:rsidR="004C10FD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C10FD" w:rsidRPr="008B613C">
        <w:rPr>
          <w:rFonts w:ascii="Angsana New" w:hAnsi="Angsana New" w:cs="Angsana New"/>
          <w:sz w:val="30"/>
          <w:szCs w:val="30"/>
          <w:cs/>
        </w:rPr>
        <w:t>และ</w:t>
      </w:r>
      <w:r w:rsidR="00016375" w:rsidRPr="008B613C">
        <w:rPr>
          <w:rFonts w:ascii="Angsana New" w:hAnsi="Angsana New" w:cs="Angsana New"/>
          <w:sz w:val="30"/>
          <w:szCs w:val="30"/>
        </w:rPr>
        <w:t xml:space="preserve"> </w:t>
      </w:r>
      <w:r w:rsidR="00B67E72" w:rsidRPr="008B613C">
        <w:rPr>
          <w:rFonts w:ascii="Angsana New" w:hAnsi="Angsana New" w:cs="Angsana New"/>
          <w:sz w:val="30"/>
          <w:szCs w:val="30"/>
        </w:rPr>
        <w:t>186</w:t>
      </w:r>
      <w:r w:rsidR="004C10FD" w:rsidRPr="008B613C">
        <w:rPr>
          <w:rFonts w:ascii="Angsana New" w:hAnsi="Angsana New" w:cs="Angsana New"/>
          <w:sz w:val="30"/>
          <w:szCs w:val="30"/>
        </w:rPr>
        <w:t xml:space="preserve"> </w:t>
      </w:r>
      <w:r w:rsidR="004C10FD" w:rsidRPr="008B613C">
        <w:rPr>
          <w:rFonts w:ascii="Angsana New" w:hAnsi="Angsana New" w:cs="Angsana New"/>
          <w:sz w:val="30"/>
          <w:szCs w:val="30"/>
          <w:cs/>
        </w:rPr>
        <w:t>ล้าน</w:t>
      </w:r>
      <w:r w:rsidR="004C10FD" w:rsidRPr="008A5A08">
        <w:rPr>
          <w:rFonts w:ascii="Angsana New" w:hAnsi="Angsana New" w:cs="Angsana New"/>
          <w:sz w:val="30"/>
          <w:szCs w:val="30"/>
          <w:cs/>
        </w:rPr>
        <w:t>บาท</w:t>
      </w:r>
      <w:r w:rsidR="004C10FD" w:rsidRPr="00E050CE">
        <w:rPr>
          <w:rFonts w:ascii="Angsana New" w:hAnsi="Angsana New" w:cs="Angsana New"/>
          <w:sz w:val="30"/>
          <w:szCs w:val="30"/>
          <w:cs/>
        </w:rPr>
        <w:t xml:space="preserve"> </w:t>
      </w:r>
      <w:r w:rsidR="00E050CE" w:rsidRPr="00E050CE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C10FD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C10FD" w:rsidRPr="008A5A08">
        <w:rPr>
          <w:rFonts w:ascii="Angsana New" w:hAnsi="Angsana New" w:cs="Angsana New"/>
          <w:i/>
          <w:iCs/>
          <w:sz w:val="30"/>
          <w:szCs w:val="30"/>
        </w:rPr>
        <w:t>(25</w:t>
      </w:r>
      <w:r w:rsidR="00C851A0" w:rsidRPr="008A5A08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E140E3">
        <w:rPr>
          <w:rFonts w:ascii="Angsana New" w:hAnsi="Angsana New" w:cs="Angsana New"/>
          <w:i/>
          <w:iCs/>
          <w:sz w:val="30"/>
          <w:szCs w:val="30"/>
        </w:rPr>
        <w:t>1</w:t>
      </w:r>
      <w:r w:rsidR="00C851A0" w:rsidRPr="008A5A0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52E79">
        <w:rPr>
          <w:rFonts w:ascii="Angsana New" w:hAnsi="Angsana New" w:cs="Angsana New"/>
          <w:i/>
          <w:iCs/>
          <w:sz w:val="30"/>
          <w:szCs w:val="30"/>
        </w:rPr>
        <w:t>1,082</w:t>
      </w:r>
      <w:r w:rsidR="00352E79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352E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B03DB1">
        <w:rPr>
          <w:rFonts w:ascii="Angsana New" w:hAnsi="Angsana New" w:cs="Angsana New"/>
          <w:i/>
          <w:iCs/>
          <w:sz w:val="30"/>
          <w:szCs w:val="30"/>
        </w:rPr>
        <w:t>155</w:t>
      </w:r>
      <w:r w:rsidR="004C10FD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C10FD" w:rsidRPr="008A5A0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352E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C10FD"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DFE54D4" w14:textId="77777777" w:rsidR="00086424" w:rsidRPr="008A5A08" w:rsidRDefault="00086424" w:rsidP="00086424">
      <w:pPr>
        <w:ind w:left="540" w:right="-360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31093178" w14:textId="77777777" w:rsidR="009F5700" w:rsidRPr="008A5A08" w:rsidRDefault="009F5700" w:rsidP="00BD384D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การวัดมูลค่ายุติธรรมของที่ดินดังกล่าว ถูกจัดลำดับชั้นการวัดมูลค่ายุติธรรมอยู่ในระดับที่ </w:t>
      </w:r>
      <w:r w:rsidRPr="008A5A08">
        <w:rPr>
          <w:rFonts w:ascii="Angsana New" w:hAnsi="Angsana New" w:cs="Angsana New"/>
          <w:sz w:val="30"/>
          <w:szCs w:val="30"/>
        </w:rPr>
        <w:t>2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="00580779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อ้างอิงจากวิธีเปรียบเทียบราคาขาย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ขนาดของอสังหาริมทรัพย์ ข้อมูลที่สำคัญที่สุดในวิธีการประเมินมูลค่านี้คือราคาต่อตารางวา</w:t>
      </w:r>
    </w:p>
    <w:p w14:paraId="48BB8403" w14:textId="77777777" w:rsidR="00351732" w:rsidRPr="008A5A08" w:rsidRDefault="00351732" w:rsidP="00086424">
      <w:pPr>
        <w:ind w:left="540" w:right="-360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CC44280" w14:textId="77777777" w:rsidR="000A7908" w:rsidRPr="008A5A08" w:rsidRDefault="000A7908" w:rsidP="009F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การทดสอบการด้อยค่าของอาคารและอุปกรณ์</w:t>
      </w:r>
    </w:p>
    <w:p w14:paraId="7038196A" w14:textId="77777777" w:rsidR="000A7908" w:rsidRPr="008A5A08" w:rsidRDefault="000A7908" w:rsidP="000A7908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3333ED72" w14:textId="77777777" w:rsidR="000A7908" w:rsidRPr="008A5A08" w:rsidRDefault="000A7908" w:rsidP="000A7908">
      <w:pPr>
        <w:tabs>
          <w:tab w:val="clear" w:pos="227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ซึ่งได้มา</w:t>
      </w:r>
      <w:r w:rsidRPr="004424FB">
        <w:rPr>
          <w:rFonts w:ascii="Angsana New" w:hAnsi="Angsana New" w:cs="Angsana New"/>
          <w:spacing w:val="-4"/>
          <w:sz w:val="30"/>
          <w:szCs w:val="30"/>
          <w:cs/>
        </w:rPr>
        <w:t>จากประมาณการรายได้ในอนาคต โดยอาศัยประสบการณ์ในอดีตปรับปรุงด้วยรายได้ที่คาดว่าจะได้รับ</w:t>
      </w:r>
      <w:r w:rsidRPr="004424F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24FB">
        <w:rPr>
          <w:rFonts w:ascii="Angsana New" w:hAnsi="Angsana New" w:cs="Angsana New"/>
          <w:spacing w:val="-4"/>
          <w:sz w:val="30"/>
          <w:szCs w:val="30"/>
          <w:cs/>
        </w:rPr>
        <w:t>และอัตราคิด</w:t>
      </w:r>
      <w:r w:rsidRPr="008A5A08">
        <w:rPr>
          <w:rFonts w:ascii="Angsana New" w:hAnsi="Angsana New" w:cs="Angsana New"/>
          <w:sz w:val="30"/>
          <w:szCs w:val="30"/>
          <w:cs/>
        </w:rPr>
        <w:t>ลดซึ่งคำ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8A5A0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6A2904A7" w14:textId="77777777" w:rsidR="000A7908" w:rsidRPr="008A5A08" w:rsidRDefault="000A7908" w:rsidP="000A7908">
      <w:pPr>
        <w:tabs>
          <w:tab w:val="clear" w:pos="227"/>
          <w:tab w:val="clear" w:pos="680"/>
          <w:tab w:val="left" w:pos="540"/>
        </w:tabs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42A47D7E" w14:textId="5F6F183E" w:rsidR="000A7908" w:rsidRPr="008A5A08" w:rsidRDefault="000A7908" w:rsidP="000A7908">
      <w:pPr>
        <w:tabs>
          <w:tab w:val="clear" w:pos="227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ทั้งนี้จากการทดสอบการด้อยค่า พบว่าประมาณการมูลค่าที่คาดว่าจะได้รับคืนมีมูลค่าสูงกว่ามูลค่าตามบัญชีของ อาคารและอุปกรณ์ ดังนั้นผู้บริหารจึงได้พิจารณา</w:t>
      </w:r>
      <w:r w:rsidR="00AE7FE9" w:rsidRPr="008A5A08">
        <w:rPr>
          <w:rFonts w:ascii="Angsana New" w:hAnsi="Angsana New" w:cs="Angsana New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>ตั้งสำรองผลขาดทุนจากการด้อยค่าของอาคารและอุปกรณ์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B90A9C">
        <w:rPr>
          <w:rFonts w:ascii="Angsana New" w:hAnsi="Angsana New" w:cs="Angsana New"/>
          <w:sz w:val="30"/>
          <w:szCs w:val="30"/>
        </w:rPr>
        <w:t xml:space="preserve">31 </w:t>
      </w:r>
      <w:r w:rsidR="00B90A9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C856F1">
        <w:rPr>
          <w:rFonts w:ascii="Angsana New" w:hAnsi="Angsana New" w:cs="Angsana New"/>
          <w:sz w:val="30"/>
          <w:szCs w:val="30"/>
        </w:rPr>
        <w:t>256</w:t>
      </w:r>
      <w:r w:rsidR="00E140E3">
        <w:rPr>
          <w:rFonts w:ascii="Angsana New" w:hAnsi="Angsana New" w:cs="Angsana New" w:hint="cs"/>
          <w:sz w:val="30"/>
          <w:szCs w:val="30"/>
          <w:cs/>
        </w:rPr>
        <w:t>2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C856F1">
        <w:rPr>
          <w:rFonts w:ascii="Angsana New" w:hAnsi="Angsana New" w:cs="Angsana New"/>
          <w:i/>
          <w:iCs/>
          <w:sz w:val="30"/>
          <w:szCs w:val="30"/>
        </w:rPr>
        <w:t>(256</w:t>
      </w:r>
      <w:r w:rsidR="00E140E3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0A9C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B6F2A28" w14:textId="77777777" w:rsidR="003F5DBE" w:rsidRPr="008A5A08" w:rsidRDefault="003F5DBE" w:rsidP="00823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p w14:paraId="7DBC0F9D" w14:textId="77777777" w:rsidR="000000B4" w:rsidRDefault="0000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0000B4" w:rsidSect="00370E5E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2B12323" w14:textId="33588626" w:rsidR="00086424" w:rsidRPr="008A5A08" w:rsidRDefault="00086424" w:rsidP="001E2CC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firstLine="18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สินทรัพย์ไม่มีตัวตนอื่น</w:t>
      </w:r>
    </w:p>
    <w:p w14:paraId="509DD10D" w14:textId="77777777" w:rsidR="00B212BF" w:rsidRPr="008A5A08" w:rsidRDefault="00B212BF" w:rsidP="00B212BF">
      <w:pPr>
        <w:rPr>
          <w:rFonts w:ascii="Angsana New" w:hAnsi="Angsana New" w:cs="Angsana New"/>
          <w:cs/>
          <w:lang w:val="th-TH"/>
        </w:rPr>
      </w:pPr>
    </w:p>
    <w:tbl>
      <w:tblPr>
        <w:tblW w:w="1429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410"/>
        <w:gridCol w:w="898"/>
        <w:gridCol w:w="9"/>
        <w:gridCol w:w="34"/>
        <w:gridCol w:w="1498"/>
        <w:gridCol w:w="34"/>
        <w:gridCol w:w="229"/>
        <w:gridCol w:w="31"/>
        <w:gridCol w:w="1415"/>
        <w:gridCol w:w="29"/>
        <w:gridCol w:w="226"/>
        <w:gridCol w:w="31"/>
        <w:gridCol w:w="1512"/>
        <w:gridCol w:w="29"/>
        <w:gridCol w:w="292"/>
        <w:gridCol w:w="26"/>
        <w:gridCol w:w="1541"/>
        <w:gridCol w:w="26"/>
        <w:gridCol w:w="243"/>
        <w:gridCol w:w="31"/>
        <w:gridCol w:w="1624"/>
        <w:gridCol w:w="57"/>
        <w:gridCol w:w="69"/>
      </w:tblGrid>
      <w:tr w:rsidR="005B43B9" w:rsidRPr="008A5A08" w14:paraId="7CFDB701" w14:textId="1689084F" w:rsidTr="005B5C25">
        <w:trPr>
          <w:gridAfter w:val="2"/>
          <w:wAfter w:w="44" w:type="pct"/>
          <w:trHeight w:hRule="exact" w:val="389"/>
        </w:trPr>
        <w:tc>
          <w:tcPr>
            <w:tcW w:w="1543" w:type="pct"/>
            <w:vAlign w:val="bottom"/>
          </w:tcPr>
          <w:p w14:paraId="5169C9AC" w14:textId="77777777" w:rsidR="005B43B9" w:rsidRPr="008A5A08" w:rsidRDefault="005B43B9" w:rsidP="000F1DB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626A9F2D" w14:textId="77777777" w:rsidR="005B43B9" w:rsidRPr="008A5A08" w:rsidRDefault="005B43B9" w:rsidP="000F1DB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4" w:type="pct"/>
            <w:gridSpan w:val="17"/>
          </w:tcPr>
          <w:p w14:paraId="2210868F" w14:textId="0C97BF93" w:rsidR="005B43B9" w:rsidRPr="008A5A08" w:rsidRDefault="005B43B9" w:rsidP="000F1DB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5C25" w:rsidRPr="008A5A08" w14:paraId="5B4DE0AF" w14:textId="6F06D6D7" w:rsidTr="005B5C25">
        <w:trPr>
          <w:gridAfter w:val="2"/>
          <w:wAfter w:w="44" w:type="pct"/>
          <w:trHeight w:hRule="exact" w:val="389"/>
        </w:trPr>
        <w:tc>
          <w:tcPr>
            <w:tcW w:w="1543" w:type="pct"/>
            <w:vAlign w:val="bottom"/>
          </w:tcPr>
          <w:p w14:paraId="2C629D99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E44B05A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14:paraId="0C2E4843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pct"/>
            <w:gridSpan w:val="2"/>
          </w:tcPr>
          <w:p w14:paraId="6696E477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45C796ED" w14:textId="0A8E7CD8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pct"/>
            <w:gridSpan w:val="2"/>
            <w:vAlign w:val="bottom"/>
          </w:tcPr>
          <w:p w14:paraId="14F5D8F1" w14:textId="77777777" w:rsidR="005B5C25" w:rsidRPr="008A5A08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36905D09" w14:textId="28FFC306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" w:type="pct"/>
            <w:gridSpan w:val="2"/>
          </w:tcPr>
          <w:p w14:paraId="55BC6330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7FF3AD4C" w14:textId="68DD1D38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6" w:type="pct"/>
            <w:gridSpan w:val="2"/>
          </w:tcPr>
          <w:p w14:paraId="36DB8D16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746CED77" w14:textId="1A43D1FD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C25" w:rsidRPr="008A5A08" w14:paraId="5F05B83B" w14:textId="11DED5B6" w:rsidTr="005B5C25">
        <w:trPr>
          <w:gridAfter w:val="2"/>
          <w:wAfter w:w="44" w:type="pct"/>
          <w:trHeight w:hRule="exact" w:val="389"/>
        </w:trPr>
        <w:tc>
          <w:tcPr>
            <w:tcW w:w="1543" w:type="pct"/>
            <w:vAlign w:val="bottom"/>
          </w:tcPr>
          <w:p w14:paraId="55B17F2D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1568C6E1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6FA25DEF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1" w:type="pct"/>
            <w:gridSpan w:val="2"/>
          </w:tcPr>
          <w:p w14:paraId="42FA7C81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1E87433F" w14:textId="0B8BAEDC" w:rsidR="005B5C25" w:rsidRPr="005B5C25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5C2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หมาย</w:t>
            </w:r>
          </w:p>
        </w:tc>
        <w:tc>
          <w:tcPr>
            <w:tcW w:w="90" w:type="pct"/>
            <w:gridSpan w:val="2"/>
            <w:vAlign w:val="bottom"/>
          </w:tcPr>
          <w:p w14:paraId="462B8E52" w14:textId="77777777" w:rsidR="005B5C25" w:rsidRPr="008A5A08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0FFFAFBE" w14:textId="394ED469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11" w:type="pct"/>
            <w:gridSpan w:val="2"/>
          </w:tcPr>
          <w:p w14:paraId="3035961E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1C00992" w14:textId="507442B4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6" w:type="pct"/>
            <w:gridSpan w:val="2"/>
          </w:tcPr>
          <w:p w14:paraId="2E232FAB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2CB954C0" w14:textId="1FC044FC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C25" w:rsidRPr="008A5A08" w14:paraId="6289219C" w14:textId="5CF514FA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79798FB7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78B48FB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  <w:gridSpan w:val="2"/>
            <w:vAlign w:val="bottom"/>
          </w:tcPr>
          <w:p w14:paraId="457B956F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1" w:type="pct"/>
            <w:gridSpan w:val="2"/>
          </w:tcPr>
          <w:p w14:paraId="31208B68" w14:textId="77777777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gridSpan w:val="2"/>
          </w:tcPr>
          <w:p w14:paraId="4890E494" w14:textId="16C171BA" w:rsidR="005B5C25" w:rsidRPr="008A5A08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</w:p>
        </w:tc>
        <w:tc>
          <w:tcPr>
            <w:tcW w:w="90" w:type="pct"/>
            <w:gridSpan w:val="2"/>
            <w:vAlign w:val="bottom"/>
          </w:tcPr>
          <w:p w14:paraId="799DECC3" w14:textId="77777777" w:rsidR="005B5C25" w:rsidRPr="008A5A08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3A90DD5E" w14:textId="7392D6FF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111" w:type="pct"/>
            <w:gridSpan w:val="2"/>
          </w:tcPr>
          <w:p w14:paraId="56F526BA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</w:tcPr>
          <w:p w14:paraId="784AB526" w14:textId="1EB90F6E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6" w:type="pct"/>
            <w:gridSpan w:val="2"/>
          </w:tcPr>
          <w:p w14:paraId="72BC67CE" w14:textId="77777777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4132A2BF" w14:textId="16E88ED6" w:rsidR="005B5C25" w:rsidRPr="008A5A08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B43B9" w:rsidRPr="008A5A08" w14:paraId="0A632520" w14:textId="4E9A50C1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41DB3BEF" w14:textId="77777777" w:rsidR="005B43B9" w:rsidRPr="008A5A08" w:rsidRDefault="005B43B9" w:rsidP="00493C89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129706A2" w14:textId="77777777" w:rsidR="005B43B9" w:rsidRPr="008A5A08" w:rsidRDefault="005B43B9" w:rsidP="00493C89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4" w:type="pct"/>
            <w:gridSpan w:val="17"/>
            <w:vAlign w:val="bottom"/>
          </w:tcPr>
          <w:p w14:paraId="1118CE03" w14:textId="735F028A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CCA" w:rsidRPr="008A5A08" w14:paraId="2483B3F0" w14:textId="7FA41104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1893F86C" w14:textId="77777777" w:rsidR="005B43B9" w:rsidRPr="008A5A08" w:rsidRDefault="005B43B9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9" w:type="pct"/>
            <w:gridSpan w:val="3"/>
          </w:tcPr>
          <w:p w14:paraId="7FADF8C2" w14:textId="77777777" w:rsidR="005B43B9" w:rsidRPr="008A5A08" w:rsidRDefault="005B43B9" w:rsidP="0049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536" w:type="pct"/>
            <w:gridSpan w:val="2"/>
          </w:tcPr>
          <w:p w14:paraId="502D2D27" w14:textId="77777777" w:rsidR="005B43B9" w:rsidRPr="008A5A08" w:rsidRDefault="005B43B9" w:rsidP="0049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02A029D" w14:textId="77777777" w:rsidR="005B43B9" w:rsidRPr="008A5A08" w:rsidRDefault="005B43B9" w:rsidP="00493C8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</w:tcPr>
          <w:p w14:paraId="16B32BE3" w14:textId="77777777" w:rsidR="005B43B9" w:rsidRPr="008A5A08" w:rsidRDefault="005B43B9" w:rsidP="00493C8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72A757D6" w14:textId="77777777" w:rsidR="005B43B9" w:rsidRPr="008A5A08" w:rsidRDefault="005B43B9" w:rsidP="00493C8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18E1ABAC" w14:textId="77777777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  <w:gridSpan w:val="2"/>
          </w:tcPr>
          <w:p w14:paraId="0692AB2A" w14:textId="77777777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0B558EA" w14:textId="77777777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0DE87932" w14:textId="77777777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42DD50A" w14:textId="34612580" w:rsidR="005B43B9" w:rsidRPr="008A5A08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C25" w:rsidRPr="008A5A08" w14:paraId="7072B100" w14:textId="7D52D3F2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6B9AB87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29" w:type="pct"/>
            <w:gridSpan w:val="3"/>
            <w:vAlign w:val="bottom"/>
          </w:tcPr>
          <w:p w14:paraId="29A42CAA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1A52317A" w14:textId="77777777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167,111</w:t>
            </w:r>
          </w:p>
        </w:tc>
        <w:tc>
          <w:tcPr>
            <w:tcW w:w="91" w:type="pct"/>
            <w:gridSpan w:val="2"/>
            <w:vAlign w:val="bottom"/>
          </w:tcPr>
          <w:p w14:paraId="5E40E63E" w14:textId="77777777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7ACDB8F4" w14:textId="73A6E82E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413D6014" w14:textId="77777777" w:rsidR="005B5C25" w:rsidRPr="00E140E3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6A9BA76B" w14:textId="43AF71AC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466D2686" w14:textId="77777777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44EC69B" w14:textId="139B69EC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5,023</w:t>
            </w:r>
          </w:p>
        </w:tc>
        <w:tc>
          <w:tcPr>
            <w:tcW w:w="96" w:type="pct"/>
            <w:gridSpan w:val="2"/>
          </w:tcPr>
          <w:p w14:paraId="435861DD" w14:textId="77777777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D99D9A8" w14:textId="2A7E1E2D" w:rsidR="005B5C25" w:rsidRPr="00E140E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172,134</w:t>
            </w:r>
          </w:p>
        </w:tc>
      </w:tr>
      <w:tr w:rsidR="005B5C25" w:rsidRPr="008A5A08" w14:paraId="325341B9" w14:textId="423FEDDA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7AFD33E0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29" w:type="pct"/>
            <w:gridSpan w:val="3"/>
            <w:vAlign w:val="bottom"/>
          </w:tcPr>
          <w:p w14:paraId="5EBC0159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6D8C9F9A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13,924</w:t>
            </w:r>
          </w:p>
        </w:tc>
        <w:tc>
          <w:tcPr>
            <w:tcW w:w="91" w:type="pct"/>
            <w:gridSpan w:val="2"/>
          </w:tcPr>
          <w:p w14:paraId="46D3C2D8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44E6A186" w14:textId="6526274B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5ECF6F57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56EF3864" w14:textId="0A51B6A0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15513ECD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117BB38A" w14:textId="1A7E1A8B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11,546</w:t>
            </w:r>
          </w:p>
        </w:tc>
        <w:tc>
          <w:tcPr>
            <w:tcW w:w="96" w:type="pct"/>
            <w:gridSpan w:val="2"/>
          </w:tcPr>
          <w:p w14:paraId="4D50B5E4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994ACB9" w14:textId="30AF39FF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25,470</w:t>
            </w:r>
          </w:p>
        </w:tc>
      </w:tr>
      <w:tr w:rsidR="005B5C25" w:rsidRPr="008A5A08" w14:paraId="62993611" w14:textId="47B2F798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3F0D378A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329" w:type="pct"/>
            <w:gridSpan w:val="3"/>
            <w:vAlign w:val="bottom"/>
          </w:tcPr>
          <w:p w14:paraId="79188118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3C1D7F5D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12,692</w:t>
            </w:r>
          </w:p>
        </w:tc>
        <w:tc>
          <w:tcPr>
            <w:tcW w:w="91" w:type="pct"/>
            <w:gridSpan w:val="2"/>
          </w:tcPr>
          <w:p w14:paraId="52ABE02F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26C45D44" w14:textId="03BE4862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563ACCA6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28C9D911" w14:textId="7BD7C800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6596C6E1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4500197" w14:textId="4155E0D0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(12,692)</w:t>
            </w:r>
          </w:p>
        </w:tc>
        <w:tc>
          <w:tcPr>
            <w:tcW w:w="96" w:type="pct"/>
            <w:gridSpan w:val="2"/>
          </w:tcPr>
          <w:p w14:paraId="4ADAA268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D15983" w14:textId="2C5EC5E5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C25" w:rsidRPr="008A5A08" w14:paraId="75F1537C" w14:textId="7563C184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2ABC22A9" w14:textId="33B13BC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329" w:type="pct"/>
            <w:gridSpan w:val="3"/>
            <w:vAlign w:val="bottom"/>
          </w:tcPr>
          <w:p w14:paraId="0E8A8A3C" w14:textId="1C7EA1F4" w:rsidR="005B5C25" w:rsidRPr="005D6466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73E5D54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(58)</w:t>
            </w:r>
          </w:p>
        </w:tc>
        <w:tc>
          <w:tcPr>
            <w:tcW w:w="91" w:type="pct"/>
            <w:gridSpan w:val="2"/>
          </w:tcPr>
          <w:p w14:paraId="5334929C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22E947F6" w14:textId="35EB8CCD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6A7A614F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73F415B2" w14:textId="2020AAD4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33AFD097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67FA9B4A" w14:textId="54ECFA5E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384AA08D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F03D75F" w14:textId="40953CCF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(58)</w:t>
            </w:r>
          </w:p>
        </w:tc>
      </w:tr>
      <w:tr w:rsidR="005B5C25" w:rsidRPr="008A5A08" w14:paraId="5D1979E1" w14:textId="216A1913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461CA5C5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29" w:type="pct"/>
            <w:gridSpan w:val="3"/>
            <w:vAlign w:val="bottom"/>
          </w:tcPr>
          <w:p w14:paraId="54105BC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129E63CC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</w:tcPr>
          <w:p w14:paraId="616755E9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5457AC73" w14:textId="45C5C7A8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427FABB1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36EA7F11" w14:textId="20464030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4DB29579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521FBAAA" w14:textId="1B4EA1A3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96" w:type="pct"/>
            <w:gridSpan w:val="2"/>
          </w:tcPr>
          <w:p w14:paraId="28AF5109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50C544" w14:textId="21FE026A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</w:tr>
      <w:tr w:rsidR="005B5C25" w:rsidRPr="008A5A08" w14:paraId="6BCBFCC7" w14:textId="7BACB9F6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35658A40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29" w:type="pct"/>
            <w:gridSpan w:val="3"/>
            <w:vAlign w:val="bottom"/>
          </w:tcPr>
          <w:p w14:paraId="1375871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  <w:vAlign w:val="bottom"/>
          </w:tcPr>
          <w:p w14:paraId="1ECCBFB9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FE3D66D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</w:tcBorders>
            <w:vAlign w:val="bottom"/>
          </w:tcPr>
          <w:p w14:paraId="52A5F29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43590A70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vAlign w:val="bottom"/>
          </w:tcPr>
          <w:p w14:paraId="49F23444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" w:type="pct"/>
            <w:gridSpan w:val="2"/>
            <w:tcBorders>
              <w:top w:val="single" w:sz="4" w:space="0" w:color="auto"/>
            </w:tcBorders>
          </w:tcPr>
          <w:p w14:paraId="12B891DB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vAlign w:val="bottom"/>
          </w:tcPr>
          <w:p w14:paraId="58321282" w14:textId="77777777" w:rsidR="005B5C25" w:rsidRPr="005B43B9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pct"/>
            <w:gridSpan w:val="2"/>
            <w:tcBorders>
              <w:top w:val="single" w:sz="4" w:space="0" w:color="auto"/>
            </w:tcBorders>
          </w:tcPr>
          <w:p w14:paraId="56653034" w14:textId="77777777" w:rsidR="005B5C25" w:rsidRPr="005B43B9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2C6700BD" w14:textId="68C48668" w:rsidR="005B5C25" w:rsidRPr="005B43B9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C25" w:rsidRPr="008A5A08" w14:paraId="22D69F95" w14:textId="06941B92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0BAD4399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29" w:type="pct"/>
            <w:gridSpan w:val="3"/>
            <w:vAlign w:val="bottom"/>
          </w:tcPr>
          <w:p w14:paraId="11070E3D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56BA02D7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193,669</w:t>
            </w:r>
          </w:p>
        </w:tc>
        <w:tc>
          <w:tcPr>
            <w:tcW w:w="91" w:type="pct"/>
            <w:gridSpan w:val="2"/>
            <w:vAlign w:val="bottom"/>
          </w:tcPr>
          <w:p w14:paraId="390BD34A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15B587EA" w14:textId="379A0D4A" w:rsidR="005B5C25" w:rsidRPr="008A5A08" w:rsidRDefault="00295DB3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702BE12A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5E69FB32" w14:textId="42193B9E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5F9D2857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68A44E39" w14:textId="19E8BF5A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96" w:type="pct"/>
            <w:gridSpan w:val="2"/>
          </w:tcPr>
          <w:p w14:paraId="5AEEC699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AF25965" w14:textId="02F70E5D" w:rsidR="005B5C25" w:rsidRPr="005B43B9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197,492</w:t>
            </w:r>
          </w:p>
        </w:tc>
      </w:tr>
      <w:tr w:rsidR="005B5C25" w:rsidRPr="008A5A08" w14:paraId="1E40D19E" w14:textId="3E5C8216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1EB4D89E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29" w:type="pct"/>
            <w:gridSpan w:val="3"/>
            <w:vAlign w:val="bottom"/>
          </w:tcPr>
          <w:p w14:paraId="1AE6F5CD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29706921" w14:textId="581E8481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24,253</w:t>
            </w:r>
          </w:p>
        </w:tc>
        <w:tc>
          <w:tcPr>
            <w:tcW w:w="91" w:type="pct"/>
            <w:gridSpan w:val="2"/>
          </w:tcPr>
          <w:p w14:paraId="587DDE8B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6FCF663E" w14:textId="2BFCAFB8" w:rsidR="005B5C25" w:rsidRPr="008A5A08" w:rsidRDefault="00295DB3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02923A02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3EC81E57" w14:textId="17EDE589" w:rsidR="005B5C25" w:rsidRPr="008A5A08" w:rsidRDefault="00295DB3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3CB93F5D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4A52FC21" w14:textId="1101956C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96" w:type="pct"/>
            <w:gridSpan w:val="2"/>
          </w:tcPr>
          <w:p w14:paraId="2EFD3106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DF74C59" w14:textId="617B562F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24,532</w:t>
            </w:r>
          </w:p>
        </w:tc>
      </w:tr>
      <w:tr w:rsidR="005B5C25" w:rsidRPr="008A5A08" w14:paraId="5408C04F" w14:textId="1338E1AE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2C20A594" w14:textId="5694BD1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329" w:type="pct"/>
            <w:gridSpan w:val="3"/>
            <w:vAlign w:val="bottom"/>
          </w:tcPr>
          <w:p w14:paraId="7B7CF90D" w14:textId="78DAE6A7" w:rsidR="005B5C25" w:rsidRPr="006A63F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A63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6" w:type="pct"/>
            <w:gridSpan w:val="2"/>
            <w:shd w:val="clear" w:color="auto" w:fill="auto"/>
            <w:vAlign w:val="bottom"/>
          </w:tcPr>
          <w:p w14:paraId="046B6335" w14:textId="4479B873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91" w:type="pct"/>
            <w:gridSpan w:val="2"/>
          </w:tcPr>
          <w:p w14:paraId="26C9A8EB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21620FD9" w14:textId="0E35BA70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  <w:tc>
          <w:tcPr>
            <w:tcW w:w="90" w:type="pct"/>
            <w:gridSpan w:val="2"/>
            <w:vAlign w:val="bottom"/>
          </w:tcPr>
          <w:p w14:paraId="4A06AE74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7D5F81F0" w14:textId="617AD9D0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</w:t>
            </w:r>
          </w:p>
        </w:tc>
        <w:tc>
          <w:tcPr>
            <w:tcW w:w="111" w:type="pct"/>
            <w:gridSpan w:val="2"/>
          </w:tcPr>
          <w:p w14:paraId="5C3BAF5F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3A5AAD46" w14:textId="6FCCFF23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55EA3F83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83680B1" w14:textId="7A58D5FB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14,146</w:t>
            </w:r>
          </w:p>
        </w:tc>
      </w:tr>
      <w:tr w:rsidR="005B5C25" w:rsidRPr="008A5A08" w14:paraId="58BDDC79" w14:textId="2DF3CDC9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37B654FE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329" w:type="pct"/>
            <w:gridSpan w:val="3"/>
            <w:vAlign w:val="bottom"/>
          </w:tcPr>
          <w:p w14:paraId="68E76FC2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  <w:vAlign w:val="bottom"/>
          </w:tcPr>
          <w:p w14:paraId="11B75D5D" w14:textId="3418737B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91" w:type="pct"/>
            <w:gridSpan w:val="2"/>
          </w:tcPr>
          <w:p w14:paraId="4285843D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172EEEA1" w14:textId="3E3E04DF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7E85617D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vAlign w:val="bottom"/>
          </w:tcPr>
          <w:p w14:paraId="5DF9F1CB" w14:textId="4102FA06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0475BCAF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3F49DA08" w14:textId="072D66D8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(543)</w:t>
            </w:r>
          </w:p>
        </w:tc>
        <w:tc>
          <w:tcPr>
            <w:tcW w:w="96" w:type="pct"/>
            <w:gridSpan w:val="2"/>
          </w:tcPr>
          <w:p w14:paraId="2EC87191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D2A566E" w14:textId="16935FA1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C25" w:rsidRPr="008A5A08" w14:paraId="1505F67F" w14:textId="5C42C5ED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0667F070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29" w:type="pct"/>
            <w:gridSpan w:val="3"/>
            <w:vAlign w:val="bottom"/>
          </w:tcPr>
          <w:p w14:paraId="5C7FAB43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1A7C" w14:textId="03FAE9E6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  <w:tc>
          <w:tcPr>
            <w:tcW w:w="91" w:type="pct"/>
            <w:gridSpan w:val="2"/>
          </w:tcPr>
          <w:p w14:paraId="5236C529" w14:textId="77777777" w:rsidR="005B5C25" w:rsidRPr="008A5A08" w:rsidRDefault="005B5C25" w:rsidP="005B5C25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</w:tcBorders>
            <w:vAlign w:val="bottom"/>
          </w:tcPr>
          <w:p w14:paraId="1A36A5FD" w14:textId="6C4DC2F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3D8AAA8F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vAlign w:val="bottom"/>
          </w:tcPr>
          <w:p w14:paraId="0BBE0D04" w14:textId="2A3E9385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gridSpan w:val="2"/>
          </w:tcPr>
          <w:p w14:paraId="6E0B0B7F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vAlign w:val="bottom"/>
          </w:tcPr>
          <w:p w14:paraId="6255F2EB" w14:textId="6B657FF5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1A4306FF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8AFFAA1" w14:textId="5AB9857E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</w:tr>
      <w:tr w:rsidR="005B5C25" w:rsidRPr="008A5A08" w14:paraId="02D544A0" w14:textId="622EAAAF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20CE27C7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29" w:type="pct"/>
            <w:gridSpan w:val="3"/>
            <w:vAlign w:val="bottom"/>
          </w:tcPr>
          <w:p w14:paraId="1FD8B544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EBF7A" w14:textId="0D98DADE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219,262</w:t>
            </w:r>
          </w:p>
        </w:tc>
        <w:tc>
          <w:tcPr>
            <w:tcW w:w="91" w:type="pct"/>
            <w:gridSpan w:val="2"/>
            <w:vAlign w:val="bottom"/>
          </w:tcPr>
          <w:p w14:paraId="65F499FD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639C" w14:textId="18BBB1F6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11,256</w:t>
            </w:r>
          </w:p>
        </w:tc>
        <w:tc>
          <w:tcPr>
            <w:tcW w:w="90" w:type="pct"/>
            <w:gridSpan w:val="2"/>
            <w:vAlign w:val="bottom"/>
          </w:tcPr>
          <w:p w14:paraId="502E5CAB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F5D9" w14:textId="6AE2E202" w:rsidR="005B5C25" w:rsidRPr="00C636A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6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1" w:type="pct"/>
            <w:gridSpan w:val="2"/>
          </w:tcPr>
          <w:p w14:paraId="79DFA48A" w14:textId="77777777" w:rsidR="005B5C25" w:rsidRPr="00C636A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0B3D1" w14:textId="5AA8EFB7" w:rsidR="005B5C25" w:rsidRPr="00C636A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3,559</w:t>
            </w:r>
          </w:p>
        </w:tc>
        <w:tc>
          <w:tcPr>
            <w:tcW w:w="96" w:type="pct"/>
            <w:gridSpan w:val="2"/>
          </w:tcPr>
          <w:p w14:paraId="204B5759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79103" w14:textId="20F8AFC9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236,121</w:t>
            </w:r>
          </w:p>
          <w:p w14:paraId="3356DE42" w14:textId="77777777" w:rsidR="005B5C25" w:rsidRPr="005B43B9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C25" w:rsidRPr="008A5A08" w14:paraId="5913C999" w14:textId="77777777" w:rsidTr="005B5C25">
        <w:trPr>
          <w:gridAfter w:val="2"/>
          <w:wAfter w:w="44" w:type="pct"/>
          <w:trHeight w:hRule="exact" w:val="389"/>
        </w:trPr>
        <w:tc>
          <w:tcPr>
            <w:tcW w:w="1543" w:type="pct"/>
          </w:tcPr>
          <w:p w14:paraId="02930266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CCFB8B4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DAD55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41F5B7C" w14:textId="77777777" w:rsidR="005B5C25" w:rsidRPr="008A5A08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</w:tcBorders>
            <w:vAlign w:val="bottom"/>
          </w:tcPr>
          <w:p w14:paraId="22059A70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4C026DDD" w14:textId="77777777" w:rsidR="005B5C25" w:rsidRPr="008A5A08" w:rsidRDefault="005B5C25" w:rsidP="005B5C25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vAlign w:val="bottom"/>
          </w:tcPr>
          <w:p w14:paraId="143D9373" w14:textId="77777777" w:rsidR="005B5C25" w:rsidRPr="00C636A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" w:type="pct"/>
            <w:gridSpan w:val="2"/>
          </w:tcPr>
          <w:p w14:paraId="194E664A" w14:textId="77777777" w:rsidR="005B5C25" w:rsidRPr="00C636A3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vAlign w:val="bottom"/>
          </w:tcPr>
          <w:p w14:paraId="6FB6F19B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585FC782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6D75BE56" w14:textId="77777777" w:rsidR="005B5C25" w:rsidRDefault="005B5C25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43B9" w:rsidRPr="008A5A08" w14:paraId="70004578" w14:textId="77777777" w:rsidTr="004424FB">
        <w:trPr>
          <w:trHeight w:hRule="exact" w:val="389"/>
        </w:trPr>
        <w:tc>
          <w:tcPr>
            <w:tcW w:w="1543" w:type="pct"/>
            <w:vAlign w:val="bottom"/>
          </w:tcPr>
          <w:p w14:paraId="6E22F2B1" w14:textId="77777777" w:rsidR="005B43B9" w:rsidRPr="008A5A08" w:rsidRDefault="005B43B9" w:rsidP="00FD7148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" w:type="pct"/>
            <w:vAlign w:val="bottom"/>
          </w:tcPr>
          <w:p w14:paraId="4DC562A4" w14:textId="77777777" w:rsidR="005B43B9" w:rsidRPr="008A5A08" w:rsidRDefault="005B43B9" w:rsidP="00FD7148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3" w:type="pct"/>
            <w:gridSpan w:val="21"/>
          </w:tcPr>
          <w:p w14:paraId="28661A00" w14:textId="0687A8A3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1602"/>
              </w:tabs>
              <w:spacing w:line="240" w:lineRule="auto"/>
              <w:ind w:left="-104" w:right="160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95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95DB3" w:rsidRPr="00295D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295DB3" w:rsidRPr="00295D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296270" w:rsidRPr="008A5A08" w14:paraId="5DD53220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  <w:vAlign w:val="bottom"/>
          </w:tcPr>
          <w:p w14:paraId="5575F3C5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2915AB0D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14:paraId="3F4FED6F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7854A1C0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61CE2834" w14:textId="395B9B00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CE92AA2" w14:textId="77777777" w:rsidR="00296270" w:rsidRPr="008A5A08" w:rsidRDefault="00296270" w:rsidP="0029627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815573A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pct"/>
            <w:gridSpan w:val="2"/>
          </w:tcPr>
          <w:p w14:paraId="45C025C2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77756D92" w14:textId="36860185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4" w:type="pct"/>
            <w:gridSpan w:val="2"/>
          </w:tcPr>
          <w:p w14:paraId="6EF98208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74FE60D1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270" w:rsidRPr="008A5A08" w14:paraId="337B6E86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  <w:vAlign w:val="bottom"/>
          </w:tcPr>
          <w:p w14:paraId="56F0EDBC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73DD25A7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05FA6824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2" w:type="pct"/>
            <w:gridSpan w:val="2"/>
          </w:tcPr>
          <w:p w14:paraId="7279D2EA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469D50CC" w14:textId="5A72E96F" w:rsidR="00296270" w:rsidRPr="00296270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627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89" w:type="pct"/>
            <w:gridSpan w:val="2"/>
            <w:vAlign w:val="bottom"/>
          </w:tcPr>
          <w:p w14:paraId="1C316A45" w14:textId="77777777" w:rsidR="00296270" w:rsidRPr="008A5A08" w:rsidRDefault="00296270" w:rsidP="0029627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2EC68979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12" w:type="pct"/>
            <w:gridSpan w:val="2"/>
          </w:tcPr>
          <w:p w14:paraId="1194A779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EE98F7F" w14:textId="4F602F8F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  <w:gridSpan w:val="2"/>
          </w:tcPr>
          <w:p w14:paraId="3132BA01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02167B0E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270" w:rsidRPr="008A5A08" w14:paraId="65AA5D9C" w14:textId="77777777" w:rsidTr="005B5C25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214BEB7E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7895FEF6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  <w:gridSpan w:val="2"/>
            <w:vAlign w:val="bottom"/>
          </w:tcPr>
          <w:p w14:paraId="2D631A6E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  <w:gridSpan w:val="2"/>
          </w:tcPr>
          <w:p w14:paraId="4DF9B990" w14:textId="77777777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6" w:type="pct"/>
            <w:gridSpan w:val="2"/>
          </w:tcPr>
          <w:p w14:paraId="0050ADB8" w14:textId="79EBC469" w:rsidR="00296270" w:rsidRPr="008A5A08" w:rsidRDefault="00296270" w:rsidP="0029627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</w:p>
        </w:tc>
        <w:tc>
          <w:tcPr>
            <w:tcW w:w="89" w:type="pct"/>
            <w:gridSpan w:val="2"/>
            <w:vAlign w:val="bottom"/>
          </w:tcPr>
          <w:p w14:paraId="32252E9B" w14:textId="77777777" w:rsidR="00296270" w:rsidRPr="008A5A08" w:rsidRDefault="00296270" w:rsidP="0029627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779C414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112" w:type="pct"/>
            <w:gridSpan w:val="2"/>
          </w:tcPr>
          <w:p w14:paraId="75641E56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</w:tcPr>
          <w:p w14:paraId="1CECB8BD" w14:textId="72DF6EDF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4077E8ED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</w:tcPr>
          <w:p w14:paraId="532FA3C3" w14:textId="77777777" w:rsidR="00296270" w:rsidRPr="008A5A08" w:rsidRDefault="00296270" w:rsidP="002962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B43B9" w:rsidRPr="008A5A08" w14:paraId="63DF3FE7" w14:textId="77777777" w:rsidTr="005B5C25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53D6077B" w14:textId="77777777" w:rsidR="005B43B9" w:rsidRPr="008A5A08" w:rsidRDefault="005B43B9" w:rsidP="00FD7148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54E9E368" w14:textId="77777777" w:rsidR="005B43B9" w:rsidRPr="008A5A08" w:rsidRDefault="005B43B9" w:rsidP="00FD7148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pct"/>
            <w:gridSpan w:val="19"/>
            <w:vAlign w:val="bottom"/>
          </w:tcPr>
          <w:p w14:paraId="2BC5F1F0" w14:textId="77777777" w:rsidR="005B43B9" w:rsidRPr="008A5A08" w:rsidRDefault="005B43B9" w:rsidP="00FD714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C25" w:rsidRPr="008A5A08" w14:paraId="0F8563E5" w14:textId="77777777" w:rsidTr="005B5C25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06A37835" w14:textId="09A25851" w:rsidR="005B43B9" w:rsidRPr="008A5A08" w:rsidRDefault="005B43B9" w:rsidP="005B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317" w:type="pct"/>
            <w:gridSpan w:val="2"/>
          </w:tcPr>
          <w:p w14:paraId="48474353" w14:textId="77777777" w:rsidR="005B43B9" w:rsidRPr="008A5A08" w:rsidRDefault="005B43B9" w:rsidP="005B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536" w:type="pct"/>
            <w:gridSpan w:val="2"/>
          </w:tcPr>
          <w:p w14:paraId="70EE9839" w14:textId="77777777" w:rsidR="005B43B9" w:rsidRPr="008A5A08" w:rsidRDefault="005B43B9" w:rsidP="005B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C52B114" w14:textId="77777777" w:rsidR="005B43B9" w:rsidRPr="008A5A08" w:rsidRDefault="005B43B9" w:rsidP="005B43B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5B60152B" w14:textId="77777777" w:rsidR="005B43B9" w:rsidRPr="008A5A08" w:rsidRDefault="005B43B9" w:rsidP="005B43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01908B6" w14:textId="77777777" w:rsidR="005B43B9" w:rsidRPr="008A5A08" w:rsidRDefault="005B43B9" w:rsidP="005B43B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2B6FEBC9" w14:textId="77777777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7FB5444C" w14:textId="77777777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680A2658" w14:textId="77777777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686DFF38" w14:textId="77777777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</w:tcPr>
          <w:p w14:paraId="5EE4EDD8" w14:textId="77777777" w:rsidR="005B43B9" w:rsidRPr="008A5A08" w:rsidRDefault="005B43B9" w:rsidP="005B43B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270" w:rsidRPr="008A5A08" w14:paraId="6E2FF419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0B55F54D" w14:textId="383CD083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17" w:type="pct"/>
            <w:gridSpan w:val="2"/>
            <w:vAlign w:val="bottom"/>
          </w:tcPr>
          <w:p w14:paraId="7BB04BC8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35583C6E" w14:textId="27969F70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(60,612)</w:t>
            </w:r>
          </w:p>
        </w:tc>
        <w:tc>
          <w:tcPr>
            <w:tcW w:w="92" w:type="pct"/>
            <w:gridSpan w:val="2"/>
            <w:vAlign w:val="bottom"/>
          </w:tcPr>
          <w:p w14:paraId="15131CB5" w14:textId="77777777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19410FF1" w14:textId="4AB85E2D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700D4F43" w14:textId="77777777" w:rsidR="00296270" w:rsidRPr="00E140E3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49A6BED1" w14:textId="14F35BFB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1CF32CF9" w14:textId="77777777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38110627" w14:textId="4698C1B7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0025DAC4" w14:textId="77777777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47464773" w14:textId="108CAF5A" w:rsidR="00296270" w:rsidRPr="00E140E3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(60,612)</w:t>
            </w:r>
          </w:p>
        </w:tc>
      </w:tr>
      <w:tr w:rsidR="00296270" w:rsidRPr="008A5A08" w14:paraId="2408D189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40B44BD5" w14:textId="027BCF2B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17" w:type="pct"/>
            <w:gridSpan w:val="2"/>
            <w:vAlign w:val="bottom"/>
          </w:tcPr>
          <w:p w14:paraId="5FCE01D2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7D28AE27" w14:textId="3755BA7B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(31,781)</w:t>
            </w:r>
          </w:p>
        </w:tc>
        <w:tc>
          <w:tcPr>
            <w:tcW w:w="92" w:type="pct"/>
            <w:gridSpan w:val="2"/>
            <w:vAlign w:val="bottom"/>
          </w:tcPr>
          <w:p w14:paraId="1CADF858" w14:textId="77777777" w:rsidR="00296270" w:rsidRPr="008A5A08" w:rsidRDefault="00296270" w:rsidP="0029627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591D0A47" w14:textId="1E01BCFD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4A203C7B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1BD09BB" w14:textId="571C6EA5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5C2B3CF9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1CF07D5" w14:textId="269971D1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7E6C3504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183AD4F7" w14:textId="43C6BC00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(31,781)</w:t>
            </w:r>
          </w:p>
        </w:tc>
      </w:tr>
      <w:tr w:rsidR="00296270" w:rsidRPr="008A5A08" w14:paraId="4724E89B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015B4B64" w14:textId="12A5BE9E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317" w:type="pct"/>
            <w:gridSpan w:val="2"/>
            <w:vAlign w:val="bottom"/>
          </w:tcPr>
          <w:p w14:paraId="2667EDE8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7C1EA80F" w14:textId="4E4FD09F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2" w:type="pct"/>
            <w:gridSpan w:val="2"/>
            <w:vAlign w:val="bottom"/>
          </w:tcPr>
          <w:p w14:paraId="3F22376E" w14:textId="77777777" w:rsidR="00296270" w:rsidRPr="008A5A08" w:rsidRDefault="00296270" w:rsidP="0029627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1EB54F74" w14:textId="43BC0B2E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2CB5DC79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7D7E4CC" w14:textId="78CD8E33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107153F5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66AE9C6B" w14:textId="6B59AD15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53B39A79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2C39F97D" w14:textId="0B95C126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96270" w:rsidRPr="008A5A08" w14:paraId="7B80F22E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76166F0F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17" w:type="pct"/>
            <w:gridSpan w:val="2"/>
            <w:vAlign w:val="bottom"/>
          </w:tcPr>
          <w:p w14:paraId="55AF84A4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  <w:vAlign w:val="bottom"/>
          </w:tcPr>
          <w:p w14:paraId="49805A86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5C1DA371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</w:tcBorders>
            <w:vAlign w:val="bottom"/>
          </w:tcPr>
          <w:p w14:paraId="7813FAF1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318EE809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52687E1B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0DBAADAD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vAlign w:val="bottom"/>
          </w:tcPr>
          <w:p w14:paraId="4DA56D7C" w14:textId="77777777" w:rsidR="00296270" w:rsidRPr="005B43B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5E660B42" w14:textId="77777777" w:rsidR="00296270" w:rsidRPr="005B43B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</w:tcBorders>
            <w:vAlign w:val="bottom"/>
          </w:tcPr>
          <w:p w14:paraId="0BCABB52" w14:textId="77777777" w:rsidR="00296270" w:rsidRPr="005B43B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270" w:rsidRPr="008A5A08" w14:paraId="58958E62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1CD7D429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17" w:type="pct"/>
            <w:gridSpan w:val="2"/>
            <w:vAlign w:val="bottom"/>
          </w:tcPr>
          <w:p w14:paraId="1EF2EFB4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68E298D1" w14:textId="1C3C08F5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(92,386)</w:t>
            </w:r>
          </w:p>
        </w:tc>
        <w:tc>
          <w:tcPr>
            <w:tcW w:w="92" w:type="pct"/>
            <w:gridSpan w:val="2"/>
            <w:vAlign w:val="bottom"/>
          </w:tcPr>
          <w:p w14:paraId="580D6E41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164B95C6" w14:textId="2005B250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6CBD7E74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3CA92AD1" w14:textId="7FDE695D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40DC6560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6229D85C" w14:textId="670BBEBA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7A5E1C02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076569B9" w14:textId="18379A38" w:rsidR="00296270" w:rsidRPr="005B43B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(92,386)</w:t>
            </w:r>
          </w:p>
        </w:tc>
      </w:tr>
      <w:tr w:rsidR="00296270" w:rsidRPr="008A5A08" w14:paraId="4DFE6C15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7C843DEF" w14:textId="27016B5F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17" w:type="pct"/>
            <w:gridSpan w:val="2"/>
            <w:vAlign w:val="bottom"/>
          </w:tcPr>
          <w:p w14:paraId="7848EF15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vAlign w:val="bottom"/>
          </w:tcPr>
          <w:p w14:paraId="2109032C" w14:textId="1FF0C048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(36,026)</w:t>
            </w:r>
          </w:p>
        </w:tc>
        <w:tc>
          <w:tcPr>
            <w:tcW w:w="92" w:type="pct"/>
            <w:gridSpan w:val="2"/>
            <w:vAlign w:val="bottom"/>
          </w:tcPr>
          <w:p w14:paraId="71CB8347" w14:textId="77777777" w:rsidR="00296270" w:rsidRPr="008A5A08" w:rsidRDefault="00296270" w:rsidP="0029627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277821E5" w14:textId="15966F4C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46B925A2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47E590B7" w14:textId="48F87CF4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4CEDA6A7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541F3D44" w14:textId="5CD5AE8B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4D7E496C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00D38769" w14:textId="1DBD0FD6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(36,026)</w:t>
            </w:r>
          </w:p>
        </w:tc>
      </w:tr>
      <w:tr w:rsidR="00296270" w:rsidRPr="008A5A08" w14:paraId="00F6FF96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33EFC4EB" w14:textId="79ADA4B5" w:rsidR="00296270" w:rsidRPr="0069294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949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17" w:type="pct"/>
            <w:gridSpan w:val="2"/>
            <w:vAlign w:val="bottom"/>
          </w:tcPr>
          <w:p w14:paraId="10624AE8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7076" w14:textId="5C1339DF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92" w:type="pct"/>
            <w:gridSpan w:val="2"/>
            <w:vAlign w:val="bottom"/>
          </w:tcPr>
          <w:p w14:paraId="2E4731F7" w14:textId="77777777" w:rsidR="00296270" w:rsidRPr="00692949" w:rsidRDefault="00296270" w:rsidP="0029627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gridSpan w:val="2"/>
            <w:tcBorders>
              <w:bottom w:val="single" w:sz="4" w:space="0" w:color="auto"/>
            </w:tcBorders>
            <w:vAlign w:val="bottom"/>
          </w:tcPr>
          <w:p w14:paraId="7C549510" w14:textId="47386DFB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53E779D4" w14:textId="77777777" w:rsidR="00296270" w:rsidRPr="00692949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vAlign w:val="bottom"/>
          </w:tcPr>
          <w:p w14:paraId="72398CF5" w14:textId="604043D3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24E19621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vAlign w:val="bottom"/>
          </w:tcPr>
          <w:p w14:paraId="7D494507" w14:textId="70650662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7EEA23F6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  <w:vAlign w:val="bottom"/>
          </w:tcPr>
          <w:p w14:paraId="77728F79" w14:textId="38617F0A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296270" w:rsidRPr="008A5A08" w14:paraId="5837A6D5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03550547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17" w:type="pct"/>
            <w:gridSpan w:val="2"/>
            <w:vAlign w:val="bottom"/>
          </w:tcPr>
          <w:p w14:paraId="6FB8148F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9B2C2" w14:textId="25AE5ED2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(128,389)</w:t>
            </w:r>
          </w:p>
        </w:tc>
        <w:tc>
          <w:tcPr>
            <w:tcW w:w="92" w:type="pct"/>
            <w:gridSpan w:val="2"/>
            <w:vAlign w:val="bottom"/>
          </w:tcPr>
          <w:p w14:paraId="1D4B69D0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6FFEA" w14:textId="5AE018F0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0034AC6C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75ACF" w14:textId="3E327852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1DF3C485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D3D8" w14:textId="5AF7876B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</w:tcPr>
          <w:p w14:paraId="05B9E1C9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DB4A" w14:textId="72829859" w:rsidR="00296270" w:rsidRPr="005B43B9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(128,389)</w:t>
            </w:r>
          </w:p>
        </w:tc>
      </w:tr>
      <w:tr w:rsidR="00296270" w:rsidRPr="008A5A08" w14:paraId="43D08A28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</w:tcPr>
          <w:p w14:paraId="33CBAC3D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279B6638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D45D1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55C23BE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</w:tcBorders>
            <w:vAlign w:val="bottom"/>
          </w:tcPr>
          <w:p w14:paraId="3AD3E812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E7ACF48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786EE7B4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1BBC99E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vAlign w:val="bottom"/>
          </w:tcPr>
          <w:p w14:paraId="2C329B86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2C853773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</w:tcBorders>
            <w:vAlign w:val="bottom"/>
          </w:tcPr>
          <w:p w14:paraId="0DAD1378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96270" w:rsidRPr="008A5A08" w14:paraId="500AEC76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  <w:vAlign w:val="center"/>
          </w:tcPr>
          <w:p w14:paraId="4F6D66AA" w14:textId="59B92CA2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17" w:type="pct"/>
            <w:gridSpan w:val="2"/>
            <w:vAlign w:val="bottom"/>
          </w:tcPr>
          <w:p w14:paraId="33086C3D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shd w:val="clear" w:color="auto" w:fill="auto"/>
            <w:vAlign w:val="bottom"/>
          </w:tcPr>
          <w:p w14:paraId="652D29E3" w14:textId="77777777" w:rsidR="00296270" w:rsidRPr="000E6D8B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0ACDF7B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53062861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2E480202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1B81C85E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" w:type="pct"/>
            <w:gridSpan w:val="2"/>
          </w:tcPr>
          <w:p w14:paraId="5CF0761E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vAlign w:val="bottom"/>
          </w:tcPr>
          <w:p w14:paraId="0FF0510A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1161B4F1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6C673FE4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96270" w:rsidRPr="008A5A08" w14:paraId="4ADD40B0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  <w:vAlign w:val="center"/>
          </w:tcPr>
          <w:p w14:paraId="72DDF693" w14:textId="28292244" w:rsidR="00296270" w:rsidRPr="008A5A08" w:rsidRDefault="004424FB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17" w:type="pct"/>
            <w:gridSpan w:val="2"/>
            <w:vAlign w:val="bottom"/>
          </w:tcPr>
          <w:p w14:paraId="484949E2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42CE8" w14:textId="5F6A4CA2" w:rsidR="00296270" w:rsidRPr="000E6D8B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6D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101,283</w:t>
            </w:r>
          </w:p>
        </w:tc>
        <w:tc>
          <w:tcPr>
            <w:tcW w:w="92" w:type="pct"/>
            <w:gridSpan w:val="2"/>
            <w:vAlign w:val="center"/>
          </w:tcPr>
          <w:p w14:paraId="3B5B96E6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bottom w:val="double" w:sz="4" w:space="0" w:color="auto"/>
            </w:tcBorders>
            <w:vAlign w:val="center"/>
          </w:tcPr>
          <w:p w14:paraId="43B8CE7F" w14:textId="70CAC892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vAlign w:val="center"/>
          </w:tcPr>
          <w:p w14:paraId="23D6A8EB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double" w:sz="4" w:space="0" w:color="auto"/>
            </w:tcBorders>
            <w:vAlign w:val="center"/>
          </w:tcPr>
          <w:p w14:paraId="7D1AFD7C" w14:textId="01D1B670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2" w:type="pct"/>
            <w:gridSpan w:val="2"/>
          </w:tcPr>
          <w:p w14:paraId="0F7B6E25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  <w:vAlign w:val="center"/>
          </w:tcPr>
          <w:p w14:paraId="0D3D2ABB" w14:textId="61581D21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94" w:type="pct"/>
            <w:gridSpan w:val="2"/>
          </w:tcPr>
          <w:p w14:paraId="7E9CFEA1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bottom w:val="double" w:sz="4" w:space="0" w:color="auto"/>
            </w:tcBorders>
            <w:vAlign w:val="center"/>
          </w:tcPr>
          <w:p w14:paraId="67E15741" w14:textId="6C8C4842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105,106</w:t>
            </w:r>
          </w:p>
        </w:tc>
      </w:tr>
      <w:tr w:rsidR="00296270" w:rsidRPr="008A5A08" w14:paraId="4A2F1371" w14:textId="77777777" w:rsidTr="006523F4">
        <w:trPr>
          <w:gridAfter w:val="1"/>
          <w:wAfter w:w="24" w:type="pct"/>
          <w:trHeight w:hRule="exact" w:val="389"/>
        </w:trPr>
        <w:tc>
          <w:tcPr>
            <w:tcW w:w="1543" w:type="pct"/>
            <w:vAlign w:val="center"/>
          </w:tcPr>
          <w:p w14:paraId="66C69BA7" w14:textId="2BF0EF85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17" w:type="pct"/>
            <w:gridSpan w:val="2"/>
            <w:vAlign w:val="bottom"/>
          </w:tcPr>
          <w:p w14:paraId="6C4E4FC3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56D830" w14:textId="0D1397C5" w:rsidR="00296270" w:rsidRPr="000E6D8B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5"/>
              </w:tabs>
              <w:spacing w:line="380" w:lineRule="exact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6D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92" w:type="pct"/>
            <w:gridSpan w:val="2"/>
            <w:vAlign w:val="center"/>
          </w:tcPr>
          <w:p w14:paraId="05B07618" w14:textId="77777777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AF233A" w14:textId="28366B1F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11,256</w:t>
            </w:r>
          </w:p>
        </w:tc>
        <w:tc>
          <w:tcPr>
            <w:tcW w:w="89" w:type="pct"/>
            <w:gridSpan w:val="2"/>
            <w:vAlign w:val="center"/>
          </w:tcPr>
          <w:p w14:paraId="22E73DDE" w14:textId="77777777" w:rsidR="00296270" w:rsidRPr="008A5A08" w:rsidRDefault="00296270" w:rsidP="0029627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3D204D" w14:textId="1D68EF6A" w:rsidR="00296270" w:rsidRPr="008A5A08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12" w:type="pct"/>
            <w:gridSpan w:val="2"/>
          </w:tcPr>
          <w:p w14:paraId="700CFBB8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21A234" w14:textId="37B86883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3,559</w:t>
            </w:r>
          </w:p>
        </w:tc>
        <w:tc>
          <w:tcPr>
            <w:tcW w:w="94" w:type="pct"/>
            <w:gridSpan w:val="2"/>
          </w:tcPr>
          <w:p w14:paraId="4E586F25" w14:textId="77777777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ACB882" w14:textId="26A6E4B1" w:rsidR="00296270" w:rsidRDefault="00296270" w:rsidP="0029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107,732</w:t>
            </w:r>
          </w:p>
        </w:tc>
      </w:tr>
    </w:tbl>
    <w:p w14:paraId="121AFDDC" w14:textId="77777777" w:rsidR="000E6D8B" w:rsidRDefault="000E6D8B" w:rsidP="000E6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0"/>
        <w:rPr>
          <w:rFonts w:ascii="Angsana New" w:hAnsi="Angsana New" w:cs="Angsana New"/>
          <w:b/>
          <w:bCs/>
          <w:sz w:val="30"/>
          <w:szCs w:val="30"/>
          <w:cs/>
        </w:rPr>
        <w:sectPr w:rsidR="000E6D8B" w:rsidSect="000000B4">
          <w:headerReference w:type="default" r:id="rId25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5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06"/>
        <w:gridCol w:w="1434"/>
        <w:gridCol w:w="237"/>
        <w:gridCol w:w="1844"/>
        <w:gridCol w:w="270"/>
        <w:gridCol w:w="1659"/>
      </w:tblGrid>
      <w:tr w:rsidR="000E6D8B" w:rsidRPr="008A5A08" w14:paraId="1A1CF015" w14:textId="77777777" w:rsidTr="000E6D8B">
        <w:trPr>
          <w:trHeight w:hRule="exact" w:val="360"/>
        </w:trPr>
        <w:tc>
          <w:tcPr>
            <w:tcW w:w="2057" w:type="pct"/>
          </w:tcPr>
          <w:p w14:paraId="356339E2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43" w:type="pct"/>
            <w:gridSpan w:val="5"/>
            <w:vAlign w:val="bottom"/>
          </w:tcPr>
          <w:p w14:paraId="3AB05796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line="380" w:lineRule="exact"/>
              <w:ind w:left="-108" w:right="-1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D8B" w:rsidRPr="008A5A08" w14:paraId="375AFADC" w14:textId="77777777" w:rsidTr="000E6D8B">
        <w:trPr>
          <w:trHeight w:hRule="exact" w:val="360"/>
        </w:trPr>
        <w:tc>
          <w:tcPr>
            <w:tcW w:w="2057" w:type="pct"/>
          </w:tcPr>
          <w:p w14:paraId="63332041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vAlign w:val="bottom"/>
          </w:tcPr>
          <w:p w14:paraId="3B695A85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3C27249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pct"/>
            <w:vAlign w:val="bottom"/>
          </w:tcPr>
          <w:p w14:paraId="65A74FC8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46" w:type="pct"/>
          </w:tcPr>
          <w:p w14:paraId="5EAC8FC2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7" w:type="pct"/>
          </w:tcPr>
          <w:p w14:paraId="1D13F918" w14:textId="77777777" w:rsidR="000E6D8B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247CB9D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6D8B" w:rsidRPr="008A5A08" w14:paraId="0198DB2D" w14:textId="77777777" w:rsidTr="000E6D8B">
        <w:trPr>
          <w:trHeight w:hRule="exact" w:val="360"/>
        </w:trPr>
        <w:tc>
          <w:tcPr>
            <w:tcW w:w="2057" w:type="pct"/>
          </w:tcPr>
          <w:p w14:paraId="3856A5EF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vAlign w:val="bottom"/>
          </w:tcPr>
          <w:p w14:paraId="6F289DC2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28" w:type="pct"/>
          </w:tcPr>
          <w:p w14:paraId="043916D0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pct"/>
            <w:vAlign w:val="bottom"/>
          </w:tcPr>
          <w:p w14:paraId="1D2CDC71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6" w:type="pct"/>
          </w:tcPr>
          <w:p w14:paraId="5D119B56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7" w:type="pct"/>
          </w:tcPr>
          <w:p w14:paraId="07812C9B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E6D8B" w:rsidRPr="008A5A08" w14:paraId="7896CB3C" w14:textId="77777777" w:rsidTr="000E6D8B">
        <w:trPr>
          <w:trHeight w:hRule="exact" w:val="360"/>
        </w:trPr>
        <w:tc>
          <w:tcPr>
            <w:tcW w:w="2057" w:type="pct"/>
          </w:tcPr>
          <w:p w14:paraId="601D0EE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vAlign w:val="bottom"/>
          </w:tcPr>
          <w:p w14:paraId="55D1D803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28" w:type="pct"/>
          </w:tcPr>
          <w:p w14:paraId="6E58C873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pct"/>
          </w:tcPr>
          <w:p w14:paraId="5F0ECA0E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46" w:type="pct"/>
          </w:tcPr>
          <w:p w14:paraId="556A52AD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7" w:type="pct"/>
          </w:tcPr>
          <w:p w14:paraId="6AF29DA6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E6D8B" w:rsidRPr="008A5A08" w14:paraId="5F8E12FB" w14:textId="77777777" w:rsidTr="000E6D8B">
        <w:trPr>
          <w:trHeight w:hRule="exact" w:val="360"/>
        </w:trPr>
        <w:tc>
          <w:tcPr>
            <w:tcW w:w="2057" w:type="pct"/>
          </w:tcPr>
          <w:p w14:paraId="4BFFA638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5"/>
            <w:vAlign w:val="bottom"/>
          </w:tcPr>
          <w:p w14:paraId="2998A210" w14:textId="77777777" w:rsidR="000E6D8B" w:rsidRPr="008A5A08" w:rsidRDefault="000E6D8B" w:rsidP="000E6D8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D8B" w:rsidRPr="008A5A08" w14:paraId="048FB2F4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687B18D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75" w:type="pct"/>
            <w:vAlign w:val="center"/>
          </w:tcPr>
          <w:p w14:paraId="55752BBA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B1B51D2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321E9133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59B515F0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13176BCF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8B" w:rsidRPr="008A5A08" w14:paraId="3D964BA6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17D0EA7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75" w:type="pct"/>
            <w:vAlign w:val="center"/>
          </w:tcPr>
          <w:p w14:paraId="44BEECE8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139,455</w:t>
            </w:r>
          </w:p>
        </w:tc>
        <w:tc>
          <w:tcPr>
            <w:tcW w:w="128" w:type="pct"/>
          </w:tcPr>
          <w:p w14:paraId="6B9363C9" w14:textId="77777777" w:rsidR="000E6D8B" w:rsidRPr="00E140E3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1067F841" w14:textId="77777777" w:rsidR="000E6D8B" w:rsidRPr="00E140E3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1,504</w:t>
            </w:r>
          </w:p>
        </w:tc>
        <w:tc>
          <w:tcPr>
            <w:tcW w:w="146" w:type="pct"/>
            <w:vAlign w:val="center"/>
          </w:tcPr>
          <w:p w14:paraId="7FAB8E2E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737A803B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140,959</w:t>
            </w:r>
          </w:p>
        </w:tc>
      </w:tr>
      <w:tr w:rsidR="000E6D8B" w:rsidRPr="008A5A08" w14:paraId="4A19573C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49E0EEA7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5" w:type="pct"/>
            <w:vAlign w:val="center"/>
          </w:tcPr>
          <w:p w14:paraId="55306438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7,376</w:t>
            </w:r>
          </w:p>
        </w:tc>
        <w:tc>
          <w:tcPr>
            <w:tcW w:w="128" w:type="pct"/>
          </w:tcPr>
          <w:p w14:paraId="3C81933B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51FA24EF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46" w:type="pct"/>
            <w:vAlign w:val="center"/>
          </w:tcPr>
          <w:p w14:paraId="0467D140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1DD3315C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7,465</w:t>
            </w:r>
          </w:p>
        </w:tc>
      </w:tr>
      <w:tr w:rsidR="000E6D8B" w:rsidRPr="008A5A08" w14:paraId="3C5013FE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49347735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775" w:type="pct"/>
            <w:vAlign w:val="center"/>
          </w:tcPr>
          <w:p w14:paraId="7CCE00FF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1,289</w:t>
            </w:r>
          </w:p>
        </w:tc>
        <w:tc>
          <w:tcPr>
            <w:tcW w:w="128" w:type="pct"/>
          </w:tcPr>
          <w:p w14:paraId="06092130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274AED4E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(1,289)</w:t>
            </w:r>
          </w:p>
        </w:tc>
        <w:tc>
          <w:tcPr>
            <w:tcW w:w="146" w:type="pct"/>
            <w:vAlign w:val="center"/>
          </w:tcPr>
          <w:p w14:paraId="007E8C07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11CE8EFC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6D8B" w:rsidRPr="008A5A08" w14:paraId="2F5C43E9" w14:textId="77777777" w:rsidTr="000E6D8B">
        <w:trPr>
          <w:trHeight w:hRule="exact" w:val="403"/>
        </w:trPr>
        <w:tc>
          <w:tcPr>
            <w:tcW w:w="2057" w:type="pct"/>
          </w:tcPr>
          <w:p w14:paraId="671BD05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center"/>
          </w:tcPr>
          <w:p w14:paraId="3113E89B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CF3DBA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center"/>
          </w:tcPr>
          <w:p w14:paraId="207FE3FC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655A051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center"/>
          </w:tcPr>
          <w:p w14:paraId="49828605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6D8B" w:rsidRPr="008A5A08" w14:paraId="422B0F0E" w14:textId="77777777" w:rsidTr="000E6D8B">
        <w:trPr>
          <w:trHeight w:hRule="exact" w:val="403"/>
        </w:trPr>
        <w:tc>
          <w:tcPr>
            <w:tcW w:w="2057" w:type="pct"/>
          </w:tcPr>
          <w:p w14:paraId="01A6102C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75" w:type="pct"/>
            <w:vAlign w:val="center"/>
          </w:tcPr>
          <w:p w14:paraId="5AC7293F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148,120</w:t>
            </w:r>
          </w:p>
        </w:tc>
        <w:tc>
          <w:tcPr>
            <w:tcW w:w="128" w:type="pct"/>
          </w:tcPr>
          <w:p w14:paraId="258637BF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291561DF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46" w:type="pct"/>
            <w:vAlign w:val="center"/>
          </w:tcPr>
          <w:p w14:paraId="3458666E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3E5E493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148,424</w:t>
            </w:r>
          </w:p>
        </w:tc>
      </w:tr>
      <w:tr w:rsidR="000E6D8B" w:rsidRPr="008A5A08" w14:paraId="76554029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08ED6AA6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5" w:type="pct"/>
            <w:vAlign w:val="center"/>
          </w:tcPr>
          <w:p w14:paraId="17211EA0" w14:textId="3F5AF073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28" w:type="pct"/>
          </w:tcPr>
          <w:p w14:paraId="6CA09C11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68901E00" w14:textId="3504B90C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6" w:type="pct"/>
            <w:vAlign w:val="center"/>
          </w:tcPr>
          <w:p w14:paraId="7BDBE081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3D40B464" w14:textId="283C40DA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0E6D8B" w:rsidRPr="008A5A08" w14:paraId="6E265CE9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43DCF1C1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434C" w14:textId="5FB219F4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148,183</w:t>
            </w:r>
          </w:p>
        </w:tc>
        <w:tc>
          <w:tcPr>
            <w:tcW w:w="128" w:type="pct"/>
          </w:tcPr>
          <w:p w14:paraId="5FA96757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5F4F" w14:textId="1BA89A5D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  <w:vAlign w:val="center"/>
          </w:tcPr>
          <w:p w14:paraId="53CAFFFD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B5FC9" w14:textId="69A08C3B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148,499</w:t>
            </w:r>
          </w:p>
        </w:tc>
      </w:tr>
      <w:tr w:rsidR="000E6D8B" w:rsidRPr="008A5A08" w14:paraId="1D6D841F" w14:textId="77777777" w:rsidTr="000E6D8B">
        <w:trPr>
          <w:trHeight w:val="77"/>
        </w:trPr>
        <w:tc>
          <w:tcPr>
            <w:tcW w:w="2057" w:type="pct"/>
            <w:vAlign w:val="center"/>
          </w:tcPr>
          <w:p w14:paraId="50C74E01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center"/>
          </w:tcPr>
          <w:p w14:paraId="090863D8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146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1EB0307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163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center"/>
          </w:tcPr>
          <w:p w14:paraId="4FDFE7CD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159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5BCC8F85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center"/>
          </w:tcPr>
          <w:p w14:paraId="51AAB84F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252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6D8B" w:rsidRPr="008A5A08" w14:paraId="26BE6C78" w14:textId="77777777" w:rsidTr="000E6D8B">
        <w:trPr>
          <w:trHeight w:hRule="exact" w:val="281"/>
        </w:trPr>
        <w:tc>
          <w:tcPr>
            <w:tcW w:w="2057" w:type="pct"/>
          </w:tcPr>
          <w:p w14:paraId="0D724F70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3"/>
              </w:tabs>
              <w:spacing w:line="340" w:lineRule="exact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775" w:type="pct"/>
            <w:vAlign w:val="center"/>
          </w:tcPr>
          <w:p w14:paraId="755E3BAC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14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243A55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1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77DEAAAA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159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34462927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02A59E81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252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8B" w:rsidRPr="008A5A08" w14:paraId="6AD7441C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7253F48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75" w:type="pct"/>
            <w:vAlign w:val="center"/>
          </w:tcPr>
          <w:p w14:paraId="19D829EC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(47,598)</w:t>
            </w:r>
          </w:p>
        </w:tc>
        <w:tc>
          <w:tcPr>
            <w:tcW w:w="128" w:type="pct"/>
          </w:tcPr>
          <w:p w14:paraId="14CCFE9B" w14:textId="77777777" w:rsidR="000E6D8B" w:rsidRPr="00E140E3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175038CF" w14:textId="77777777" w:rsidR="000E6D8B" w:rsidRPr="00E140E3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7BA00F06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466D515D" w14:textId="77777777" w:rsidR="000E6D8B" w:rsidRPr="00E140E3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 w:rsidRPr="00E140E3">
              <w:rPr>
                <w:rFonts w:ascii="Angsana New" w:hAnsi="Angsana New" w:cs="Angsana New"/>
                <w:sz w:val="30"/>
                <w:szCs w:val="30"/>
              </w:rPr>
              <w:t>(47,598)</w:t>
            </w:r>
          </w:p>
        </w:tc>
      </w:tr>
      <w:tr w:rsidR="000E6D8B" w:rsidRPr="008A5A08" w14:paraId="4F452481" w14:textId="77777777" w:rsidTr="000E6D8B">
        <w:trPr>
          <w:trHeight w:hRule="exact" w:val="403"/>
        </w:trPr>
        <w:tc>
          <w:tcPr>
            <w:tcW w:w="2057" w:type="pct"/>
            <w:vAlign w:val="center"/>
          </w:tcPr>
          <w:p w14:paraId="5F5CD284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center"/>
          </w:tcPr>
          <w:p w14:paraId="070504F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(25,727)</w:t>
            </w:r>
          </w:p>
        </w:tc>
        <w:tc>
          <w:tcPr>
            <w:tcW w:w="128" w:type="pct"/>
          </w:tcPr>
          <w:p w14:paraId="669C70F6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1AA68987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01F6B2B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7032286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(25,727)</w:t>
            </w:r>
          </w:p>
        </w:tc>
      </w:tr>
      <w:tr w:rsidR="000E6D8B" w:rsidRPr="008A5A08" w14:paraId="20275AF6" w14:textId="77777777" w:rsidTr="000E6D8B">
        <w:trPr>
          <w:trHeight w:hRule="exact" w:val="403"/>
        </w:trPr>
        <w:tc>
          <w:tcPr>
            <w:tcW w:w="2057" w:type="pct"/>
          </w:tcPr>
          <w:p w14:paraId="2A964A0C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center"/>
          </w:tcPr>
          <w:p w14:paraId="62A3786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44E597D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center"/>
          </w:tcPr>
          <w:p w14:paraId="3CCBDCFD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73E9A1CF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center"/>
          </w:tcPr>
          <w:p w14:paraId="64F18279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6D8B" w:rsidRPr="008A5A08" w14:paraId="17209501" w14:textId="77777777" w:rsidTr="000E6D8B">
        <w:trPr>
          <w:trHeight w:hRule="exact" w:val="403"/>
        </w:trPr>
        <w:tc>
          <w:tcPr>
            <w:tcW w:w="2057" w:type="pct"/>
          </w:tcPr>
          <w:p w14:paraId="20D964A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75" w:type="pct"/>
            <w:vAlign w:val="center"/>
          </w:tcPr>
          <w:p w14:paraId="4EF68FD0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(73,325)</w:t>
            </w:r>
          </w:p>
        </w:tc>
        <w:tc>
          <w:tcPr>
            <w:tcW w:w="128" w:type="pct"/>
          </w:tcPr>
          <w:p w14:paraId="63F80D28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3E1D9544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0FF43476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268D55C8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(73,325)</w:t>
            </w:r>
          </w:p>
        </w:tc>
      </w:tr>
      <w:tr w:rsidR="000E6D8B" w:rsidRPr="008A5A08" w14:paraId="17972C46" w14:textId="77777777" w:rsidTr="000E6D8B">
        <w:trPr>
          <w:trHeight w:hRule="exact" w:val="371"/>
        </w:trPr>
        <w:tc>
          <w:tcPr>
            <w:tcW w:w="2057" w:type="pct"/>
            <w:vAlign w:val="center"/>
          </w:tcPr>
          <w:p w14:paraId="5800F571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center"/>
          </w:tcPr>
          <w:p w14:paraId="37D4E517" w14:textId="09078E29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(25,955)</w:t>
            </w:r>
          </w:p>
        </w:tc>
        <w:tc>
          <w:tcPr>
            <w:tcW w:w="128" w:type="pct"/>
          </w:tcPr>
          <w:p w14:paraId="7D65728D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37E88B33" w14:textId="01E57EA0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6F3106A8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46D940C9" w14:textId="6FAB66C2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(25,955)</w:t>
            </w:r>
          </w:p>
        </w:tc>
      </w:tr>
      <w:tr w:rsidR="000E6D8B" w:rsidRPr="008A5A08" w14:paraId="49E0AA43" w14:textId="77777777" w:rsidTr="000E6D8B">
        <w:trPr>
          <w:trHeight w:hRule="exact" w:val="381"/>
        </w:trPr>
        <w:tc>
          <w:tcPr>
            <w:tcW w:w="2057" w:type="pct"/>
            <w:vAlign w:val="center"/>
          </w:tcPr>
          <w:p w14:paraId="1D8A3753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1FFA" w14:textId="493ACE82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(99,280)</w:t>
            </w:r>
          </w:p>
        </w:tc>
        <w:tc>
          <w:tcPr>
            <w:tcW w:w="128" w:type="pct"/>
          </w:tcPr>
          <w:p w14:paraId="73CC95D4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E852" w14:textId="1D922208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40894078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1BA6" w14:textId="2A4D9386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(99,280)</w:t>
            </w:r>
          </w:p>
        </w:tc>
      </w:tr>
      <w:tr w:rsidR="000E6D8B" w:rsidRPr="008A5A08" w14:paraId="183CB4D7" w14:textId="77777777" w:rsidTr="000E6D8B">
        <w:trPr>
          <w:trHeight w:hRule="exact" w:val="360"/>
        </w:trPr>
        <w:tc>
          <w:tcPr>
            <w:tcW w:w="2057" w:type="pct"/>
          </w:tcPr>
          <w:p w14:paraId="4AF0A907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5"/>
            <w:vAlign w:val="bottom"/>
          </w:tcPr>
          <w:p w14:paraId="0D913F79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69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8B" w:rsidRPr="008A5A08" w14:paraId="0605FA93" w14:textId="77777777" w:rsidTr="000E6D8B">
        <w:trPr>
          <w:trHeight w:hRule="exact" w:val="389"/>
        </w:trPr>
        <w:tc>
          <w:tcPr>
            <w:tcW w:w="2057" w:type="pct"/>
            <w:vAlign w:val="center"/>
          </w:tcPr>
          <w:p w14:paraId="6BF25234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75" w:type="pct"/>
            <w:vAlign w:val="center"/>
          </w:tcPr>
          <w:p w14:paraId="4A487446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163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A1841C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1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  <w:vAlign w:val="center"/>
          </w:tcPr>
          <w:p w14:paraId="4756087A" w14:textId="77777777" w:rsidR="000E6D8B" w:rsidRPr="008A5A08" w:rsidRDefault="000E6D8B" w:rsidP="000E6D8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69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4A901626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pct"/>
            <w:vAlign w:val="center"/>
          </w:tcPr>
          <w:p w14:paraId="14AE83E1" w14:textId="77777777" w:rsidR="000E6D8B" w:rsidRPr="008A5A08" w:rsidRDefault="000E6D8B" w:rsidP="000E6D8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  <w:tab w:val="decimal" w:pos="2143"/>
              </w:tabs>
              <w:spacing w:line="240" w:lineRule="auto"/>
              <w:ind w:left="-104" w:right="163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8B" w:rsidRPr="008A5A08" w14:paraId="7FE9D4E0" w14:textId="77777777" w:rsidTr="000E6D8B">
        <w:trPr>
          <w:trHeight w:hRule="exact" w:val="335"/>
        </w:trPr>
        <w:tc>
          <w:tcPr>
            <w:tcW w:w="2057" w:type="pct"/>
          </w:tcPr>
          <w:p w14:paraId="2A1EACE2" w14:textId="20D3DF35" w:rsidR="000E6D8B" w:rsidRPr="008A5A08" w:rsidRDefault="004424F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90"/>
              <w:rPr>
                <w:rFonts w:ascii="Angsana New" w:hAnsi="Angsana New" w:cs="Angsana New"/>
                <w:sz w:val="30"/>
                <w:szCs w:val="38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75" w:type="pct"/>
            <w:tcBorders>
              <w:bottom w:val="double" w:sz="4" w:space="0" w:color="auto"/>
            </w:tcBorders>
            <w:vAlign w:val="center"/>
          </w:tcPr>
          <w:p w14:paraId="75DB18D0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74,795</w:t>
            </w:r>
          </w:p>
        </w:tc>
        <w:tc>
          <w:tcPr>
            <w:tcW w:w="128" w:type="pct"/>
          </w:tcPr>
          <w:p w14:paraId="7153E509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bottom w:val="double" w:sz="4" w:space="0" w:color="auto"/>
            </w:tcBorders>
            <w:vAlign w:val="center"/>
          </w:tcPr>
          <w:p w14:paraId="3A8685AD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46" w:type="pct"/>
            <w:vAlign w:val="center"/>
          </w:tcPr>
          <w:p w14:paraId="55C31DFB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bottom w:val="double" w:sz="4" w:space="0" w:color="auto"/>
            </w:tcBorders>
            <w:vAlign w:val="center"/>
          </w:tcPr>
          <w:p w14:paraId="396201BF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  <w:tab w:val="decimal" w:pos="2143"/>
              </w:tabs>
              <w:spacing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75,099</w:t>
            </w:r>
          </w:p>
        </w:tc>
      </w:tr>
      <w:tr w:rsidR="000E6D8B" w:rsidRPr="008A5A08" w14:paraId="21208BF0" w14:textId="77777777" w:rsidTr="000E6D8B">
        <w:trPr>
          <w:trHeight w:hRule="exact" w:val="389"/>
        </w:trPr>
        <w:tc>
          <w:tcPr>
            <w:tcW w:w="2057" w:type="pct"/>
            <w:vAlign w:val="center"/>
          </w:tcPr>
          <w:p w14:paraId="48988312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E92062" w14:textId="2D5622B6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1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48,903</w:t>
            </w:r>
          </w:p>
        </w:tc>
        <w:tc>
          <w:tcPr>
            <w:tcW w:w="128" w:type="pct"/>
          </w:tcPr>
          <w:p w14:paraId="138C1716" w14:textId="77777777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5E6569" w14:textId="55CB8571" w:rsidR="000E6D8B" w:rsidRPr="008A5A08" w:rsidRDefault="000E6D8B" w:rsidP="000E6D8B">
            <w:pPr>
              <w:pStyle w:val="block"/>
              <w:tabs>
                <w:tab w:val="decimal" w:pos="702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  <w:vAlign w:val="center"/>
          </w:tcPr>
          <w:p w14:paraId="40652C62" w14:textId="77777777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3"/>
              </w:tabs>
              <w:spacing w:line="380" w:lineRule="exact"/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649123" w14:textId="749594EE" w:rsidR="000E6D8B" w:rsidRPr="008A5A08" w:rsidRDefault="000E6D8B" w:rsidP="000E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  <w:tab w:val="decimal" w:pos="2143"/>
              </w:tabs>
              <w:spacing w:line="380" w:lineRule="exact"/>
              <w:ind w:left="-108"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49,219</w:t>
            </w:r>
          </w:p>
        </w:tc>
      </w:tr>
    </w:tbl>
    <w:p w14:paraId="4560B143" w14:textId="77777777" w:rsidR="00F05636" w:rsidRDefault="00F05636" w:rsidP="0058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73D76971" w14:textId="5D97C69D" w:rsidR="00160C44" w:rsidRDefault="00160C44" w:rsidP="0058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มูลค่าต้นทุนของสินทรัพย์ไม่มีตัวตน</w:t>
      </w:r>
      <w:r w:rsidR="0000786B" w:rsidRPr="008A5A08">
        <w:rPr>
          <w:rFonts w:ascii="Angsana New" w:hAnsi="Angsana New" w:cs="Angsana New"/>
          <w:sz w:val="30"/>
          <w:szCs w:val="30"/>
          <w:cs/>
        </w:rPr>
        <w:t>อื่น</w:t>
      </w:r>
      <w:r w:rsidRPr="008A5A08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3442B4" w:rsidRPr="008A5A08">
        <w:rPr>
          <w:rFonts w:ascii="Angsana New" w:hAnsi="Angsana New" w:cs="Angsana New"/>
          <w:sz w:val="30"/>
          <w:szCs w:val="30"/>
          <w:cs/>
        </w:rPr>
        <w:t>และบริษัท ซึ่งตัด</w:t>
      </w:r>
      <w:r w:rsidR="007A53FE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3442B4" w:rsidRPr="008A5A08">
        <w:rPr>
          <w:rFonts w:ascii="Angsana New" w:hAnsi="Angsana New" w:cs="Angsana New"/>
          <w:sz w:val="30"/>
          <w:szCs w:val="30"/>
          <w:cs/>
        </w:rPr>
        <w:t>เต็มจำนวนแล้ว แต่กลุ่ม</w:t>
      </w:r>
      <w:r w:rsidR="003442B4" w:rsidRPr="00AA36AD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บริษัทและบริษัทยังสามารถใช้ประโยชน์ในสินทรัพย์เหล่านั้นได้</w:t>
      </w:r>
      <w:r w:rsidR="003442B4"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42B4" w:rsidRPr="00AA36AD">
        <w:rPr>
          <w:rFonts w:ascii="Angsana New" w:hAnsi="Angsana New" w:cs="Angsana New"/>
          <w:spacing w:val="-4"/>
          <w:sz w:val="30"/>
          <w:szCs w:val="30"/>
          <w:cs/>
        </w:rPr>
        <w:t>ณ วันที่ 31 ธันวาคม 25</w:t>
      </w:r>
      <w:r w:rsidR="003442B4" w:rsidRPr="00AA36AD">
        <w:rPr>
          <w:rFonts w:ascii="Angsana New" w:hAnsi="Angsana New" w:cs="Angsana New"/>
          <w:spacing w:val="-4"/>
          <w:sz w:val="30"/>
          <w:szCs w:val="30"/>
        </w:rPr>
        <w:t>62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มีจำนวนเงินรวม</w:t>
      </w:r>
      <w:r w:rsidR="00426921"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0199E" w:rsidRPr="00AA36AD">
        <w:rPr>
          <w:rFonts w:ascii="Angsana New" w:hAnsi="Angsana New" w:cs="Angsana New"/>
          <w:spacing w:val="-4"/>
          <w:sz w:val="30"/>
          <w:szCs w:val="30"/>
        </w:rPr>
        <w:t>6</w:t>
      </w:r>
      <w:r w:rsidRPr="00AA36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36AD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="007A53F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739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473945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="0047394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295DB3" w:rsidRPr="00E140E3">
        <w:rPr>
          <w:rFonts w:ascii="Angsana New" w:hAnsi="Angsana New" w:cs="Angsana New"/>
          <w:i/>
          <w:iCs/>
          <w:sz w:val="30"/>
          <w:szCs w:val="30"/>
          <w:cs/>
        </w:rPr>
        <w:t>(256</w:t>
      </w:r>
      <w:r w:rsidR="00295DB3">
        <w:rPr>
          <w:rFonts w:ascii="Angsana New" w:hAnsi="Angsana New" w:cs="Angsana New"/>
          <w:i/>
          <w:iCs/>
          <w:sz w:val="30"/>
          <w:szCs w:val="30"/>
        </w:rPr>
        <w:t>1</w:t>
      </w:r>
      <w:r w:rsidR="00295DB3" w:rsidRPr="00E140E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95DB3" w:rsidRPr="00E140E3">
        <w:rPr>
          <w:rFonts w:ascii="Angsana New" w:hAnsi="Angsana New" w:cs="Angsana New" w:hint="cs"/>
          <w:i/>
          <w:iCs/>
          <w:sz w:val="30"/>
          <w:szCs w:val="30"/>
          <w:cs/>
        </w:rPr>
        <w:t>5</w:t>
      </w:r>
      <w:r w:rsidR="00295DB3" w:rsidRPr="00E140E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95DB3" w:rsidRPr="00E140E3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295D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473945">
        <w:rPr>
          <w:rFonts w:ascii="Angsana New" w:hAnsi="Angsana New" w:cs="Angsana New"/>
          <w:i/>
          <w:iCs/>
          <w:sz w:val="30"/>
          <w:szCs w:val="30"/>
        </w:rPr>
        <w:t>1</w:t>
      </w:r>
      <w:r w:rsidR="007E2CFE" w:rsidRPr="00E140E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40E3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295D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C158BF" w:rsidRPr="00E140E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9F51B73" w14:textId="7B26ADB8" w:rsidR="004424FB" w:rsidRDefault="0044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B2AC6F2" w14:textId="77777777" w:rsidR="00A539CB" w:rsidRPr="008A5A08" w:rsidRDefault="00A539CB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เงินฝากสถาบันการเงินที่มีข้อจำกัดในการ</w:t>
      </w:r>
      <w:r w:rsidR="0000786B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เบิก</w:t>
      </w: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ใช้</w:t>
      </w:r>
    </w:p>
    <w:p w14:paraId="731F0648" w14:textId="77777777" w:rsidR="00A539CB" w:rsidRPr="008A5A08" w:rsidRDefault="00A539CB" w:rsidP="000F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840E63B" w14:textId="32269E2A" w:rsidR="00A539CB" w:rsidRPr="008A5A08" w:rsidRDefault="00717339" w:rsidP="000F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ณ วันที่ 31 ธันวาคม 25</w:t>
      </w:r>
      <w:r w:rsidR="007D6908" w:rsidRPr="008A5A08">
        <w:rPr>
          <w:rFonts w:ascii="Angsana New" w:hAnsi="Angsana New" w:cs="Angsana New"/>
          <w:sz w:val="30"/>
          <w:szCs w:val="30"/>
        </w:rPr>
        <w:t>6</w:t>
      </w:r>
      <w:r w:rsidR="00E140E3">
        <w:rPr>
          <w:rFonts w:ascii="Angsana New" w:hAnsi="Angsana New" w:cs="Angsana New" w:hint="cs"/>
          <w:sz w:val="30"/>
          <w:szCs w:val="30"/>
          <w:cs/>
        </w:rPr>
        <w:t>2</w:t>
      </w:r>
      <w:r w:rsidR="00791837" w:rsidRPr="008A5A08">
        <w:rPr>
          <w:rFonts w:ascii="Angsana New" w:hAnsi="Angsana New" w:cs="Angsana New"/>
          <w:sz w:val="30"/>
          <w:szCs w:val="30"/>
        </w:rPr>
        <w:t xml:space="preserve"> 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บริษัทมีเงินฝากสถาบันการเงินที่มีข้อจำกัดในการเบิกใช้ เป็นจำนวนเงินรวม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FA3526">
        <w:rPr>
          <w:rFonts w:ascii="Angsana New" w:hAnsi="Angsana New" w:cs="Angsana New"/>
          <w:sz w:val="30"/>
          <w:szCs w:val="30"/>
        </w:rPr>
        <w:t xml:space="preserve">104 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>ล้านบาท ในงบแสดงฐานะการเงินรวม</w:t>
      </w:r>
      <w:r w:rsidR="006600C2" w:rsidRPr="008A5A08">
        <w:rPr>
          <w:rFonts w:ascii="Angsana New" w:hAnsi="Angsana New" w:cs="Angsana New"/>
          <w:sz w:val="30"/>
          <w:szCs w:val="30"/>
        </w:rPr>
        <w:t xml:space="preserve"> 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>และ</w:t>
      </w:r>
      <w:r w:rsidR="006600C2" w:rsidRPr="008A5A08">
        <w:rPr>
          <w:rFonts w:ascii="Angsana New" w:hAnsi="Angsana New" w:cs="Angsana New"/>
          <w:sz w:val="30"/>
          <w:szCs w:val="30"/>
        </w:rPr>
        <w:t xml:space="preserve"> </w:t>
      </w:r>
      <w:r w:rsidR="00E26983">
        <w:rPr>
          <w:rFonts w:ascii="Angsana New" w:hAnsi="Angsana New" w:cs="Angsana New"/>
          <w:sz w:val="30"/>
          <w:szCs w:val="30"/>
        </w:rPr>
        <w:t>3</w:t>
      </w:r>
      <w:r w:rsidR="006600C2" w:rsidRPr="008A5A08">
        <w:rPr>
          <w:rFonts w:ascii="Angsana New" w:hAnsi="Angsana New" w:cs="Angsana New"/>
          <w:sz w:val="30"/>
          <w:szCs w:val="30"/>
        </w:rPr>
        <w:t xml:space="preserve"> 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>ล้านบาท ในงบแสดงฐานะการเงินเฉพาะกิจการ</w:t>
      </w:r>
      <w:r w:rsidR="00B40280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520B11" w:rsidRPr="008A5A08">
        <w:rPr>
          <w:rFonts w:ascii="Angsana New" w:hAnsi="Angsana New" w:cs="Angsana New"/>
          <w:sz w:val="30"/>
          <w:szCs w:val="30"/>
          <w:cs/>
        </w:rPr>
        <w:t>ตามลำดับ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7D6908" w:rsidRPr="008A5A08">
        <w:rPr>
          <w:rFonts w:ascii="Angsana New" w:hAnsi="Angsana New" w:cs="Angsana New"/>
          <w:i/>
          <w:iCs/>
          <w:sz w:val="30"/>
          <w:szCs w:val="30"/>
          <w:cs/>
        </w:rPr>
        <w:t>(256</w:t>
      </w:r>
      <w:r w:rsidR="00E140E3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="007D6908" w:rsidRPr="008A5A08">
        <w:rPr>
          <w:rFonts w:ascii="Angsana New" w:hAnsi="Angsana New" w:cs="Angsana New"/>
          <w:i/>
          <w:iCs/>
          <w:sz w:val="30"/>
          <w:szCs w:val="30"/>
        </w:rPr>
        <w:t>:</w:t>
      </w:r>
      <w:r w:rsidR="007D6908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10</w:t>
      </w:r>
      <w:r w:rsidR="00E140E3">
        <w:rPr>
          <w:rFonts w:ascii="Angsana New" w:hAnsi="Angsana New" w:cs="Angsana New" w:hint="cs"/>
          <w:i/>
          <w:iCs/>
          <w:sz w:val="30"/>
          <w:szCs w:val="30"/>
          <w:cs/>
        </w:rPr>
        <w:t>4</w:t>
      </w:r>
      <w:r w:rsidR="006600C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4C13EC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3 ล้านบาท</w:t>
      </w:r>
      <w:r w:rsidR="006600C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ตามลำดับ) </w:t>
      </w:r>
      <w:r w:rsidRPr="008A5A08">
        <w:rPr>
          <w:rFonts w:ascii="Angsana New" w:hAnsi="Angsana New" w:cs="Angsana New"/>
          <w:sz w:val="30"/>
          <w:szCs w:val="30"/>
          <w:cs/>
        </w:rPr>
        <w:t>เพื่อการปฏิบัติตามเงื่อนไขในการใช้วง</w:t>
      </w:r>
      <w:r w:rsidR="00775B3A" w:rsidRPr="008A5A08">
        <w:rPr>
          <w:rFonts w:ascii="Angsana New" w:hAnsi="Angsana New" w:cs="Angsana New"/>
          <w:sz w:val="30"/>
          <w:szCs w:val="30"/>
          <w:cs/>
        </w:rPr>
        <w:t>เงินสินเชื่อจากสถาบันการเงินใน</w:t>
      </w:r>
      <w:r w:rsidRPr="008A5A08">
        <w:rPr>
          <w:rFonts w:ascii="Angsana New" w:hAnsi="Angsana New" w:cs="Angsana New"/>
          <w:sz w:val="30"/>
          <w:szCs w:val="30"/>
          <w:cs/>
        </w:rPr>
        <w:t>ประเทศบางแห่ง</w:t>
      </w:r>
      <w:r w:rsidR="006600C2" w:rsidRPr="008A5A08">
        <w:rPr>
          <w:rFonts w:ascii="Angsana New" w:hAnsi="Angsana New" w:cs="Angsana New"/>
          <w:sz w:val="30"/>
          <w:szCs w:val="30"/>
          <w:cs/>
        </w:rPr>
        <w:t>และ</w:t>
      </w:r>
      <w:r w:rsidR="00520B11" w:rsidRPr="008A5A08">
        <w:rPr>
          <w:rFonts w:ascii="Angsana New" w:hAnsi="Angsana New" w:cs="Angsana New"/>
          <w:sz w:val="30"/>
          <w:szCs w:val="30"/>
          <w:cs/>
        </w:rPr>
        <w:t>เป็นหลักประกันการที่สถาบันการเงินผู้รับฝากออกหนังสือค้ำประกันบริษัทเพื่อเป็นหลักประกันแก่หน่วยงานรัฐวิสาหกิจบางแห่ง</w:t>
      </w:r>
      <w:r w:rsidRPr="008A5A08">
        <w:rPr>
          <w:rFonts w:ascii="Angsana New" w:hAnsi="Angsana New" w:cs="Angsana New"/>
          <w:sz w:val="30"/>
          <w:szCs w:val="30"/>
        </w:rPr>
        <w:t> </w:t>
      </w:r>
    </w:p>
    <w:p w14:paraId="3CCD1277" w14:textId="77777777" w:rsidR="00A539CB" w:rsidRPr="00E140E3" w:rsidRDefault="00A539CB" w:rsidP="00A539CB">
      <w:pPr>
        <w:rPr>
          <w:rFonts w:ascii="Angsana New" w:hAnsi="Angsana New" w:cs="Angsana New"/>
          <w:sz w:val="30"/>
          <w:szCs w:val="30"/>
        </w:rPr>
      </w:pPr>
    </w:p>
    <w:p w14:paraId="15708E39" w14:textId="66BC84E0" w:rsidR="006A6811" w:rsidRDefault="006A6811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Default="00466504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4"/>
        <w:gridCol w:w="666"/>
        <w:gridCol w:w="906"/>
        <w:gridCol w:w="230"/>
        <w:gridCol w:w="945"/>
        <w:gridCol w:w="231"/>
        <w:gridCol w:w="850"/>
        <w:gridCol w:w="230"/>
        <w:gridCol w:w="902"/>
        <w:gridCol w:w="241"/>
        <w:gridCol w:w="891"/>
        <w:gridCol w:w="230"/>
        <w:gridCol w:w="929"/>
      </w:tblGrid>
      <w:tr w:rsidR="006E3E2C" w:rsidRPr="005D1863" w14:paraId="1B3A685F" w14:textId="77777777" w:rsidTr="00E10894">
        <w:trPr>
          <w:tblHeader/>
        </w:trPr>
        <w:tc>
          <w:tcPr>
            <w:tcW w:w="1964" w:type="dxa"/>
          </w:tcPr>
          <w:p w14:paraId="5BE998EC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2B9C8F0B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85" w:type="dxa"/>
            <w:gridSpan w:val="11"/>
          </w:tcPr>
          <w:p w14:paraId="302875C2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3E2C" w:rsidRPr="005D1863" w14:paraId="6914FAF6" w14:textId="77777777" w:rsidTr="00E10894">
        <w:trPr>
          <w:tblHeader/>
        </w:trPr>
        <w:tc>
          <w:tcPr>
            <w:tcW w:w="1964" w:type="dxa"/>
          </w:tcPr>
          <w:p w14:paraId="2AC2D6A2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0FB0E1B1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0FCEF8CE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0" w:type="dxa"/>
          </w:tcPr>
          <w:p w14:paraId="122B9E7A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3" w:type="dxa"/>
            <w:gridSpan w:val="5"/>
          </w:tcPr>
          <w:p w14:paraId="2E6B652B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6E3E2C" w:rsidRPr="005D1863" w14:paraId="75078AC7" w14:textId="77777777" w:rsidTr="00E10894">
        <w:trPr>
          <w:tblHeader/>
        </w:trPr>
        <w:tc>
          <w:tcPr>
            <w:tcW w:w="1964" w:type="dxa"/>
          </w:tcPr>
          <w:p w14:paraId="64EC8F20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666" w:type="dxa"/>
            <w:vAlign w:val="bottom"/>
          </w:tcPr>
          <w:p w14:paraId="623B9DB5" w14:textId="297D3AEC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1E15DA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671C1D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7CAB3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BF01AAE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153C3551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D62F6E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5D1863" w14:paraId="43E0F01A" w14:textId="77777777" w:rsidTr="00E10894">
        <w:trPr>
          <w:tblHeader/>
        </w:trPr>
        <w:tc>
          <w:tcPr>
            <w:tcW w:w="1964" w:type="dxa"/>
          </w:tcPr>
          <w:p w14:paraId="3D63ED27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666" w:type="dxa"/>
          </w:tcPr>
          <w:p w14:paraId="3D8DCA8F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85" w:type="dxa"/>
            <w:gridSpan w:val="11"/>
            <w:vAlign w:val="bottom"/>
          </w:tcPr>
          <w:p w14:paraId="03A09E2E" w14:textId="64803472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B7C57" w:rsidRPr="005D1863" w14:paraId="5E8D817C" w14:textId="77777777" w:rsidTr="00E10894">
        <w:tc>
          <w:tcPr>
            <w:tcW w:w="1964" w:type="dxa"/>
          </w:tcPr>
          <w:p w14:paraId="1C644F2C" w14:textId="720C8DDF" w:rsidR="008B7C57" w:rsidRPr="00F81554" w:rsidRDefault="008B7C57" w:rsidP="008B7C57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="007D13F5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7D13F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7D13F5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66" w:type="dxa"/>
          </w:tcPr>
          <w:p w14:paraId="4F3E050E" w14:textId="77777777" w:rsidR="008B7C57" w:rsidRPr="00891863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54BB29" w14:textId="49159E11" w:rsidR="008B7C57" w:rsidRPr="00891863" w:rsidRDefault="0086655C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4,870,029</w:t>
            </w:r>
          </w:p>
        </w:tc>
        <w:tc>
          <w:tcPr>
            <w:tcW w:w="230" w:type="dxa"/>
            <w:vAlign w:val="bottom"/>
          </w:tcPr>
          <w:p w14:paraId="629CDBE6" w14:textId="77777777" w:rsidR="008B7C57" w:rsidRPr="00891863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45" w:type="dxa"/>
            <w:vAlign w:val="bottom"/>
          </w:tcPr>
          <w:p w14:paraId="36ACF5C0" w14:textId="57DD227E" w:rsidR="008B7C57" w:rsidRPr="00891863" w:rsidRDefault="0086655C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843,733</w:t>
            </w:r>
          </w:p>
        </w:tc>
        <w:tc>
          <w:tcPr>
            <w:tcW w:w="231" w:type="dxa"/>
            <w:vAlign w:val="bottom"/>
          </w:tcPr>
          <w:p w14:paraId="245C8F82" w14:textId="77777777" w:rsidR="008B7C57" w:rsidRPr="00891863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0DFA3004" w14:textId="05BE4E92" w:rsidR="008B7C57" w:rsidRPr="00891863" w:rsidRDefault="00977E22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</w:rPr>
            </w:pPr>
            <w:r w:rsidRPr="00977E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5,713,762</w:t>
            </w:r>
          </w:p>
        </w:tc>
        <w:tc>
          <w:tcPr>
            <w:tcW w:w="230" w:type="dxa"/>
            <w:vAlign w:val="bottom"/>
          </w:tcPr>
          <w:p w14:paraId="5210CF5C" w14:textId="77777777" w:rsidR="008B7C57" w:rsidRPr="00891863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vAlign w:val="bottom"/>
          </w:tcPr>
          <w:p w14:paraId="69EFE851" w14:textId="3F2A8EC0" w:rsidR="008B7C57" w:rsidRPr="008B7C57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5,770,355</w:t>
            </w:r>
          </w:p>
        </w:tc>
        <w:tc>
          <w:tcPr>
            <w:tcW w:w="241" w:type="dxa"/>
            <w:vAlign w:val="bottom"/>
          </w:tcPr>
          <w:p w14:paraId="33B05AD8" w14:textId="77777777" w:rsidR="008B7C57" w:rsidRPr="008B7C57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F99EE22" w14:textId="1C217EBC" w:rsidR="008B7C57" w:rsidRPr="008B7C57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884,431</w:t>
            </w:r>
          </w:p>
        </w:tc>
        <w:tc>
          <w:tcPr>
            <w:tcW w:w="230" w:type="dxa"/>
            <w:vAlign w:val="bottom"/>
          </w:tcPr>
          <w:p w14:paraId="1F5143C7" w14:textId="77777777" w:rsidR="008B7C57" w:rsidRPr="008B7C57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37706DBD" w:rsidR="008B7C57" w:rsidRPr="008B7C57" w:rsidRDefault="008B7C57" w:rsidP="008B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6,654,786</w:t>
            </w:r>
          </w:p>
        </w:tc>
      </w:tr>
      <w:tr w:rsidR="00A631A6" w:rsidRPr="005D1863" w14:paraId="79EFC97A" w14:textId="77777777" w:rsidTr="00E10894">
        <w:tc>
          <w:tcPr>
            <w:tcW w:w="1964" w:type="dxa"/>
          </w:tcPr>
          <w:p w14:paraId="269B04C2" w14:textId="5BC3787E" w:rsidR="00A631A6" w:rsidRPr="00F81554" w:rsidRDefault="00A631A6" w:rsidP="00A631A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66" w:type="dxa"/>
          </w:tcPr>
          <w:p w14:paraId="24124199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6B4A1E" w14:textId="74F26751" w:rsidR="00A631A6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0E07624E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45" w:type="dxa"/>
            <w:vAlign w:val="bottom"/>
          </w:tcPr>
          <w:p w14:paraId="4C52F21F" w14:textId="12727DB3" w:rsidR="00A631A6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1,148,500</w:t>
            </w:r>
          </w:p>
        </w:tc>
        <w:tc>
          <w:tcPr>
            <w:tcW w:w="231" w:type="dxa"/>
            <w:vAlign w:val="bottom"/>
          </w:tcPr>
          <w:p w14:paraId="251F7A69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43A7DE3E" w14:textId="4D4CE576" w:rsidR="00A631A6" w:rsidRPr="00977E22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1,148,500</w:t>
            </w:r>
          </w:p>
        </w:tc>
        <w:tc>
          <w:tcPr>
            <w:tcW w:w="230" w:type="dxa"/>
            <w:vAlign w:val="bottom"/>
          </w:tcPr>
          <w:p w14:paraId="1A05D109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vAlign w:val="bottom"/>
          </w:tcPr>
          <w:p w14:paraId="6C30F7F2" w14:textId="1A0BCADE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DA4E92A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A91B99D" w14:textId="517268CF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1,148,500</w:t>
            </w:r>
          </w:p>
        </w:tc>
        <w:tc>
          <w:tcPr>
            <w:tcW w:w="230" w:type="dxa"/>
            <w:vAlign w:val="bottom"/>
          </w:tcPr>
          <w:p w14:paraId="338A8F35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A4AF8E" w14:textId="2D2BB5F3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1,148,500</w:t>
            </w:r>
          </w:p>
        </w:tc>
      </w:tr>
      <w:tr w:rsidR="00A631A6" w:rsidRPr="005D1863" w14:paraId="504885C2" w14:textId="77777777" w:rsidTr="00E10894">
        <w:tc>
          <w:tcPr>
            <w:tcW w:w="1964" w:type="dxa"/>
          </w:tcPr>
          <w:p w14:paraId="6A5FC5FA" w14:textId="77777777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6" w:type="dxa"/>
          </w:tcPr>
          <w:p w14:paraId="773B07A5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EA14BF7" w14:textId="78636F26" w:rsidR="00A631A6" w:rsidRPr="00BC37BD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37BD">
              <w:rPr>
                <w:rFonts w:ascii="Angsana New" w:hAnsi="Angsana New" w:cs="Angsana New"/>
                <w:sz w:val="24"/>
                <w:szCs w:val="24"/>
              </w:rPr>
              <w:t>2,132,9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0" w:type="dxa"/>
            <w:vAlign w:val="bottom"/>
          </w:tcPr>
          <w:p w14:paraId="7CEC027E" w14:textId="77777777" w:rsidR="00A631A6" w:rsidRPr="00BC37BD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5288BB8" w14:textId="29D0A19E" w:rsidR="00A631A6" w:rsidRPr="00BC37BD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A631A6" w:rsidRPr="00BC37BD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BA93A2" w14:textId="7B889B57" w:rsidR="00A631A6" w:rsidRPr="00BC37BD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37B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2,132,9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30" w:type="dxa"/>
            <w:vAlign w:val="bottom"/>
          </w:tcPr>
          <w:p w14:paraId="01BE6F6B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vAlign w:val="bottom"/>
          </w:tcPr>
          <w:p w14:paraId="01C50CE1" w14:textId="7CE94FC4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1,876,371</w:t>
            </w:r>
          </w:p>
        </w:tc>
        <w:tc>
          <w:tcPr>
            <w:tcW w:w="241" w:type="dxa"/>
            <w:vAlign w:val="bottom"/>
          </w:tcPr>
          <w:p w14:paraId="7F8BBF45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35BF5C" w14:textId="1DA61146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053BD519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1,876,371</w:t>
            </w:r>
          </w:p>
        </w:tc>
      </w:tr>
      <w:tr w:rsidR="00A631A6" w:rsidRPr="005D1863" w14:paraId="17EB579B" w14:textId="77777777" w:rsidTr="00E10894">
        <w:tc>
          <w:tcPr>
            <w:tcW w:w="1964" w:type="dxa"/>
          </w:tcPr>
          <w:p w14:paraId="664000DD" w14:textId="7879A2ED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666" w:type="dxa"/>
          </w:tcPr>
          <w:p w14:paraId="406E0AB5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89D9539" w14:textId="5EFFD9D4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76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07292E2" w14:textId="77777777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679C683" w14:textId="30B0EF04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76F0">
              <w:rPr>
                <w:rFonts w:ascii="Angsana New" w:hAnsi="Angsana New" w:cs="Angsana New"/>
                <w:sz w:val="24"/>
                <w:szCs w:val="24"/>
              </w:rPr>
              <w:t>872,350</w:t>
            </w:r>
          </w:p>
        </w:tc>
        <w:tc>
          <w:tcPr>
            <w:tcW w:w="231" w:type="dxa"/>
            <w:vAlign w:val="bottom"/>
          </w:tcPr>
          <w:p w14:paraId="78C16455" w14:textId="77777777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E32FB6E" w14:textId="71BC4715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776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872,350</w:t>
            </w:r>
          </w:p>
        </w:tc>
        <w:tc>
          <w:tcPr>
            <w:tcW w:w="230" w:type="dxa"/>
            <w:vAlign w:val="bottom"/>
          </w:tcPr>
          <w:p w14:paraId="74E469D3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9BCACB3" w14:textId="48811953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63A4257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40FF26D" w14:textId="4E7A64FD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sz w:val="24"/>
                <w:szCs w:val="24"/>
              </w:rPr>
              <w:t>1,103,004</w:t>
            </w:r>
          </w:p>
        </w:tc>
        <w:tc>
          <w:tcPr>
            <w:tcW w:w="230" w:type="dxa"/>
            <w:vAlign w:val="bottom"/>
          </w:tcPr>
          <w:p w14:paraId="42D40BE0" w14:textId="77777777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BD866C4" w14:textId="4188B369" w:rsidR="00A631A6" w:rsidRPr="008B7C5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1,103,004</w:t>
            </w:r>
          </w:p>
        </w:tc>
      </w:tr>
      <w:tr w:rsidR="00A631A6" w:rsidRPr="005D1863" w14:paraId="5A9D25D2" w14:textId="77777777" w:rsidTr="00E10894">
        <w:tc>
          <w:tcPr>
            <w:tcW w:w="1964" w:type="dxa"/>
          </w:tcPr>
          <w:p w14:paraId="3A8C8616" w14:textId="77777777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66" w:type="dxa"/>
          </w:tcPr>
          <w:p w14:paraId="3C00DD59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754F063B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7,002,949</w:t>
            </w:r>
          </w:p>
        </w:tc>
        <w:tc>
          <w:tcPr>
            <w:tcW w:w="230" w:type="dxa"/>
            <w:vAlign w:val="bottom"/>
          </w:tcPr>
          <w:p w14:paraId="78B8A839" w14:textId="77777777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22530A24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2,864,583</w:t>
            </w:r>
          </w:p>
        </w:tc>
        <w:tc>
          <w:tcPr>
            <w:tcW w:w="231" w:type="dxa"/>
            <w:vAlign w:val="bottom"/>
          </w:tcPr>
          <w:p w14:paraId="1926CA88" w14:textId="77777777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4E741146" w:rsidR="00A631A6" w:rsidRPr="007776F0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9,867,532</w:t>
            </w:r>
          </w:p>
        </w:tc>
        <w:tc>
          <w:tcPr>
            <w:tcW w:w="230" w:type="dxa"/>
            <w:vAlign w:val="bottom"/>
          </w:tcPr>
          <w:p w14:paraId="7B3F858D" w14:textId="77777777" w:rsidR="00A631A6" w:rsidRPr="0089186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62122934" w:rsidR="00A631A6" w:rsidRPr="003A6C1F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C1F">
              <w:rPr>
                <w:rFonts w:ascii="Angsana New" w:hAnsi="Angsana New" w:cs="Angsana New"/>
                <w:sz w:val="24"/>
                <w:szCs w:val="24"/>
              </w:rPr>
              <w:t>7,646,726</w:t>
            </w:r>
          </w:p>
        </w:tc>
        <w:tc>
          <w:tcPr>
            <w:tcW w:w="241" w:type="dxa"/>
            <w:vAlign w:val="bottom"/>
          </w:tcPr>
          <w:p w14:paraId="6A0F9B75" w14:textId="77777777" w:rsidR="00A631A6" w:rsidRPr="003A6C1F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7DC88FAB" w:rsidR="00A631A6" w:rsidRPr="003A6C1F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C1F">
              <w:rPr>
                <w:rFonts w:ascii="Angsana New" w:hAnsi="Angsana New" w:cs="Angsana New"/>
                <w:sz w:val="24"/>
                <w:szCs w:val="24"/>
              </w:rPr>
              <w:t>3,135,935</w:t>
            </w:r>
          </w:p>
        </w:tc>
        <w:tc>
          <w:tcPr>
            <w:tcW w:w="230" w:type="dxa"/>
            <w:vAlign w:val="bottom"/>
          </w:tcPr>
          <w:p w14:paraId="6DE2AF24" w14:textId="77777777" w:rsidR="00A631A6" w:rsidRPr="003A6C1F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1825FDBB" w:rsidR="00A631A6" w:rsidRPr="003A6C1F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6C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10,782,661</w:t>
            </w:r>
          </w:p>
        </w:tc>
      </w:tr>
    </w:tbl>
    <w:p w14:paraId="0E57DDED" w14:textId="04106CD5" w:rsidR="006E3E2C" w:rsidRDefault="006E3E2C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1"/>
        <w:gridCol w:w="677"/>
        <w:gridCol w:w="907"/>
        <w:gridCol w:w="231"/>
        <w:gridCol w:w="945"/>
        <w:gridCol w:w="232"/>
        <w:gridCol w:w="850"/>
        <w:gridCol w:w="231"/>
        <w:gridCol w:w="905"/>
        <w:gridCol w:w="242"/>
        <w:gridCol w:w="893"/>
        <w:gridCol w:w="231"/>
        <w:gridCol w:w="850"/>
      </w:tblGrid>
      <w:tr w:rsidR="006E3E2C" w:rsidRPr="00F81554" w14:paraId="0965489C" w14:textId="77777777" w:rsidTr="00054A85">
        <w:trPr>
          <w:tblHeader/>
        </w:trPr>
        <w:tc>
          <w:tcPr>
            <w:tcW w:w="2021" w:type="dxa"/>
          </w:tcPr>
          <w:p w14:paraId="7C9D8A91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42D9D1DD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17" w:type="dxa"/>
            <w:gridSpan w:val="11"/>
          </w:tcPr>
          <w:p w14:paraId="3954E86C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E3E2C" w:rsidRPr="00F81554" w14:paraId="57535163" w14:textId="77777777" w:rsidTr="00054A85">
        <w:trPr>
          <w:tblHeader/>
        </w:trPr>
        <w:tc>
          <w:tcPr>
            <w:tcW w:w="2021" w:type="dxa"/>
          </w:tcPr>
          <w:p w14:paraId="0D9F4631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32547E26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5" w:type="dxa"/>
            <w:gridSpan w:val="5"/>
          </w:tcPr>
          <w:p w14:paraId="6E78420E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1" w:type="dxa"/>
          </w:tcPr>
          <w:p w14:paraId="168B1384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21" w:type="dxa"/>
            <w:gridSpan w:val="5"/>
          </w:tcPr>
          <w:p w14:paraId="70786F50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81554" w:rsidRPr="00F81554" w14:paraId="32D2290E" w14:textId="77777777" w:rsidTr="00054A85">
        <w:trPr>
          <w:tblHeader/>
        </w:trPr>
        <w:tc>
          <w:tcPr>
            <w:tcW w:w="2021" w:type="dxa"/>
          </w:tcPr>
          <w:p w14:paraId="32663096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677" w:type="dxa"/>
            <w:vAlign w:val="bottom"/>
          </w:tcPr>
          <w:p w14:paraId="1562BA5E" w14:textId="00F00293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9473C1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65297127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1E6CE4C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E84E705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9F6125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C5E8702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16E24E7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598A8F34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3A49D33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D2F892A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ADEFB8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F81554" w14:paraId="193BA423" w14:textId="77777777" w:rsidTr="00054A85">
        <w:trPr>
          <w:tblHeader/>
        </w:trPr>
        <w:tc>
          <w:tcPr>
            <w:tcW w:w="2021" w:type="dxa"/>
          </w:tcPr>
          <w:p w14:paraId="437DD54D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677" w:type="dxa"/>
          </w:tcPr>
          <w:p w14:paraId="4D6CD54C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17" w:type="dxa"/>
            <w:gridSpan w:val="11"/>
            <w:vAlign w:val="bottom"/>
          </w:tcPr>
          <w:p w14:paraId="633F94C8" w14:textId="1FA4854F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8155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81554" w:rsidRPr="00F81554" w14:paraId="5A3A6104" w14:textId="77777777" w:rsidTr="00054A85">
        <w:tc>
          <w:tcPr>
            <w:tcW w:w="2021" w:type="dxa"/>
          </w:tcPr>
          <w:p w14:paraId="60F97BB1" w14:textId="55106C03" w:rsidR="006E3E2C" w:rsidRPr="00F81554" w:rsidRDefault="006E3E2C" w:rsidP="00B1754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</w:t>
            </w:r>
            <w:r w:rsidR="007D13F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7D13F5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77" w:type="dxa"/>
          </w:tcPr>
          <w:p w14:paraId="5E0B1ECC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A96EB8" w14:textId="72885CD1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1,100,297</w:t>
            </w:r>
          </w:p>
        </w:tc>
        <w:tc>
          <w:tcPr>
            <w:tcW w:w="231" w:type="dxa"/>
            <w:vAlign w:val="bottom"/>
          </w:tcPr>
          <w:p w14:paraId="5E097749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45" w:type="dxa"/>
            <w:vAlign w:val="bottom"/>
          </w:tcPr>
          <w:p w14:paraId="2C3221D5" w14:textId="6649F373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843,733</w:t>
            </w:r>
          </w:p>
        </w:tc>
        <w:tc>
          <w:tcPr>
            <w:tcW w:w="232" w:type="dxa"/>
            <w:vAlign w:val="bottom"/>
          </w:tcPr>
          <w:p w14:paraId="1A48BAF4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7338DC8F" w14:textId="2AACEE56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1,944,030</w:t>
            </w:r>
          </w:p>
        </w:tc>
        <w:tc>
          <w:tcPr>
            <w:tcW w:w="231" w:type="dxa"/>
            <w:vAlign w:val="bottom"/>
          </w:tcPr>
          <w:p w14:paraId="67724372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5" w:type="dxa"/>
            <w:vAlign w:val="bottom"/>
          </w:tcPr>
          <w:p w14:paraId="25926307" w14:textId="5D2983B1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1,209,031</w:t>
            </w:r>
          </w:p>
        </w:tc>
        <w:tc>
          <w:tcPr>
            <w:tcW w:w="242" w:type="dxa"/>
            <w:vAlign w:val="bottom"/>
          </w:tcPr>
          <w:p w14:paraId="7BEDCB9F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3" w:type="dxa"/>
            <w:vAlign w:val="bottom"/>
          </w:tcPr>
          <w:p w14:paraId="6CA988EC" w14:textId="45894DFB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884,431</w:t>
            </w:r>
          </w:p>
        </w:tc>
        <w:tc>
          <w:tcPr>
            <w:tcW w:w="231" w:type="dxa"/>
            <w:vAlign w:val="bottom"/>
          </w:tcPr>
          <w:p w14:paraId="3EF6B0CF" w14:textId="77777777" w:rsidR="006E3E2C" w:rsidRPr="00F81554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18E9BE68" w14:textId="39C18927" w:rsidR="006E3E2C" w:rsidRPr="00F81554" w:rsidRDefault="00F81554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2,093,462</w:t>
            </w:r>
          </w:p>
        </w:tc>
      </w:tr>
      <w:tr w:rsidR="00A631A6" w:rsidRPr="00F81554" w14:paraId="018EAB17" w14:textId="77777777" w:rsidTr="00054A85">
        <w:tc>
          <w:tcPr>
            <w:tcW w:w="2021" w:type="dxa"/>
          </w:tcPr>
          <w:p w14:paraId="0249CE5C" w14:textId="0E86ACBB" w:rsidR="00A631A6" w:rsidRPr="00F81554" w:rsidRDefault="00A631A6" w:rsidP="00A631A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77" w:type="dxa"/>
          </w:tcPr>
          <w:p w14:paraId="647E5CC9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EBA8228" w14:textId="5F9D3C4D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4202208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45" w:type="dxa"/>
            <w:vAlign w:val="bottom"/>
          </w:tcPr>
          <w:p w14:paraId="4FC65D27" w14:textId="2E1F42EB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1,148,500</w:t>
            </w:r>
          </w:p>
        </w:tc>
        <w:tc>
          <w:tcPr>
            <w:tcW w:w="232" w:type="dxa"/>
            <w:vAlign w:val="bottom"/>
          </w:tcPr>
          <w:p w14:paraId="07F08F9E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32C249D6" w14:textId="00570F43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1,148,500</w:t>
            </w:r>
          </w:p>
        </w:tc>
        <w:tc>
          <w:tcPr>
            <w:tcW w:w="231" w:type="dxa"/>
            <w:vAlign w:val="bottom"/>
          </w:tcPr>
          <w:p w14:paraId="62975B60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05" w:type="dxa"/>
            <w:vAlign w:val="bottom"/>
          </w:tcPr>
          <w:p w14:paraId="63995A66" w14:textId="26F1214F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0D2DE3CF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3" w:type="dxa"/>
            <w:vAlign w:val="bottom"/>
          </w:tcPr>
          <w:p w14:paraId="34892D21" w14:textId="0B978E60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</w:rPr>
              <w:t>1,148,500</w:t>
            </w:r>
          </w:p>
        </w:tc>
        <w:tc>
          <w:tcPr>
            <w:tcW w:w="231" w:type="dxa"/>
            <w:vAlign w:val="bottom"/>
          </w:tcPr>
          <w:p w14:paraId="0D9515EC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50" w:type="dxa"/>
            <w:vAlign w:val="bottom"/>
          </w:tcPr>
          <w:p w14:paraId="2B76A46D" w14:textId="503D9CFD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7C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1,148,500</w:t>
            </w:r>
          </w:p>
        </w:tc>
      </w:tr>
      <w:tr w:rsidR="00A631A6" w:rsidRPr="00F81554" w14:paraId="2901E0BD" w14:textId="77777777" w:rsidTr="00054A85">
        <w:tc>
          <w:tcPr>
            <w:tcW w:w="2021" w:type="dxa"/>
          </w:tcPr>
          <w:p w14:paraId="42978A2A" w14:textId="77777777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7" w:type="dxa"/>
          </w:tcPr>
          <w:p w14:paraId="4A9C43F3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E7A12F" w14:textId="37C6331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914,758</w:t>
            </w:r>
          </w:p>
        </w:tc>
        <w:tc>
          <w:tcPr>
            <w:tcW w:w="231" w:type="dxa"/>
            <w:vAlign w:val="bottom"/>
          </w:tcPr>
          <w:p w14:paraId="3C1F7518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DDBFE93" w14:textId="49A1C168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2139D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772913" w14:textId="5CB9B99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914,758</w:t>
            </w:r>
          </w:p>
        </w:tc>
        <w:tc>
          <w:tcPr>
            <w:tcW w:w="231" w:type="dxa"/>
            <w:vAlign w:val="bottom"/>
          </w:tcPr>
          <w:p w14:paraId="196FC334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FA05AC2" w14:textId="42DACECE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681,056</w:t>
            </w:r>
          </w:p>
        </w:tc>
        <w:tc>
          <w:tcPr>
            <w:tcW w:w="242" w:type="dxa"/>
            <w:vAlign w:val="bottom"/>
          </w:tcPr>
          <w:p w14:paraId="75C6BF82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ADC1F4" w14:textId="5F3C7EA4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8F6A4D9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1F18A9" w14:textId="1B33C15A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681,056</w:t>
            </w:r>
          </w:p>
        </w:tc>
      </w:tr>
      <w:tr w:rsidR="00A631A6" w:rsidRPr="00F81554" w14:paraId="760357C3" w14:textId="77777777" w:rsidTr="00054A85">
        <w:tc>
          <w:tcPr>
            <w:tcW w:w="2021" w:type="dxa"/>
          </w:tcPr>
          <w:p w14:paraId="1721587E" w14:textId="058F3A04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677" w:type="dxa"/>
          </w:tcPr>
          <w:p w14:paraId="754C90EB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5607B96" w14:textId="62B16093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171F8D8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C6437A7" w14:textId="62B0F975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501,525</w:t>
            </w:r>
          </w:p>
        </w:tc>
        <w:tc>
          <w:tcPr>
            <w:tcW w:w="232" w:type="dxa"/>
            <w:vAlign w:val="bottom"/>
          </w:tcPr>
          <w:p w14:paraId="2BB802EC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D54D7F3" w14:textId="4886CA42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501,525</w:t>
            </w:r>
          </w:p>
        </w:tc>
        <w:tc>
          <w:tcPr>
            <w:tcW w:w="231" w:type="dxa"/>
            <w:vAlign w:val="bottom"/>
          </w:tcPr>
          <w:p w14:paraId="4AED524E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D7B49B0" w14:textId="1549BBA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DC6A620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8DFF483" w14:textId="3A372BF1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sz w:val="24"/>
                <w:szCs w:val="24"/>
              </w:rPr>
              <w:t>647,845</w:t>
            </w:r>
          </w:p>
        </w:tc>
        <w:tc>
          <w:tcPr>
            <w:tcW w:w="231" w:type="dxa"/>
            <w:vAlign w:val="bottom"/>
          </w:tcPr>
          <w:p w14:paraId="22B42C18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0C5AC6" w14:textId="531CF95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35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647,845</w:t>
            </w:r>
          </w:p>
        </w:tc>
      </w:tr>
      <w:tr w:rsidR="00A631A6" w:rsidRPr="00F81554" w14:paraId="04ECDA65" w14:textId="77777777" w:rsidTr="00054A85">
        <w:tc>
          <w:tcPr>
            <w:tcW w:w="2021" w:type="dxa"/>
          </w:tcPr>
          <w:p w14:paraId="794ABB2A" w14:textId="77777777" w:rsidR="00A631A6" w:rsidRPr="00F81554" w:rsidRDefault="00A631A6" w:rsidP="00A631A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77" w:type="dxa"/>
          </w:tcPr>
          <w:p w14:paraId="42FB26AE" w14:textId="77777777" w:rsidR="00A631A6" w:rsidRPr="00F81554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B4C2" w14:textId="08E7D61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2,015,055</w:t>
            </w:r>
          </w:p>
        </w:tc>
        <w:tc>
          <w:tcPr>
            <w:tcW w:w="231" w:type="dxa"/>
            <w:vAlign w:val="bottom"/>
          </w:tcPr>
          <w:p w14:paraId="1AAE3E43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4444" w14:textId="0386F2A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2,493,758</w:t>
            </w:r>
          </w:p>
        </w:tc>
        <w:tc>
          <w:tcPr>
            <w:tcW w:w="232" w:type="dxa"/>
            <w:vAlign w:val="bottom"/>
          </w:tcPr>
          <w:p w14:paraId="2B22B9D3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F9450" w14:textId="685CC924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4,508,813</w:t>
            </w:r>
          </w:p>
        </w:tc>
        <w:tc>
          <w:tcPr>
            <w:tcW w:w="231" w:type="dxa"/>
            <w:vAlign w:val="bottom"/>
          </w:tcPr>
          <w:p w14:paraId="1829B7E7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0CFB2" w14:textId="3A9A6CCC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1,890,087</w:t>
            </w:r>
          </w:p>
        </w:tc>
        <w:tc>
          <w:tcPr>
            <w:tcW w:w="242" w:type="dxa"/>
            <w:vAlign w:val="bottom"/>
          </w:tcPr>
          <w:p w14:paraId="4FAC8AAC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CC5E" w14:textId="638A6825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2,680,776</w:t>
            </w:r>
          </w:p>
        </w:tc>
        <w:tc>
          <w:tcPr>
            <w:tcW w:w="231" w:type="dxa"/>
            <w:vAlign w:val="bottom"/>
          </w:tcPr>
          <w:p w14:paraId="1BBCEA7F" w14:textId="77777777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D464" w14:textId="4DDBBE10" w:rsidR="00A631A6" w:rsidRPr="00DE3513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4,570,863</w:t>
            </w:r>
          </w:p>
        </w:tc>
      </w:tr>
    </w:tbl>
    <w:p w14:paraId="052BCE7F" w14:textId="3D9FDBF6" w:rsidR="006E3E2C" w:rsidRDefault="006E3E2C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71" w:tblpY="-80"/>
        <w:tblW w:w="9270" w:type="dxa"/>
        <w:tblLayout w:type="fixed"/>
        <w:tblLook w:val="0000" w:firstRow="0" w:lastRow="0" w:firstColumn="0" w:lastColumn="0" w:noHBand="0" w:noVBand="0"/>
      </w:tblPr>
      <w:tblGrid>
        <w:gridCol w:w="4047"/>
        <w:gridCol w:w="1172"/>
        <w:gridCol w:w="261"/>
        <w:gridCol w:w="1001"/>
        <w:gridCol w:w="265"/>
        <w:gridCol w:w="1081"/>
        <w:gridCol w:w="273"/>
        <w:gridCol w:w="1170"/>
      </w:tblGrid>
      <w:tr w:rsidR="00A1110F" w:rsidRPr="008A5A08" w14:paraId="54DD400C" w14:textId="77777777" w:rsidTr="008878CC">
        <w:trPr>
          <w:trHeight w:hRule="exact" w:val="374"/>
        </w:trPr>
        <w:tc>
          <w:tcPr>
            <w:tcW w:w="2183" w:type="pct"/>
            <w:vAlign w:val="bottom"/>
          </w:tcPr>
          <w:p w14:paraId="5596C2FA" w14:textId="77777777" w:rsidR="00A1110F" w:rsidRPr="00A1110F" w:rsidRDefault="00A1110F" w:rsidP="0088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1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3C2D274" w14:textId="77777777" w:rsidR="00A1110F" w:rsidRPr="00A1110F" w:rsidRDefault="00A1110F" w:rsidP="0088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3410799E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7167531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339ACDFD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10F" w:rsidRPr="008A5A08" w14:paraId="16E1DA96" w14:textId="77777777" w:rsidTr="008878CC">
        <w:trPr>
          <w:trHeight w:hRule="exact" w:val="374"/>
        </w:trPr>
        <w:tc>
          <w:tcPr>
            <w:tcW w:w="2183" w:type="pct"/>
            <w:vAlign w:val="bottom"/>
          </w:tcPr>
          <w:p w14:paraId="46EEDDBB" w14:textId="77777777" w:rsidR="00A1110F" w:rsidRPr="00A1110F" w:rsidRDefault="00A1110F" w:rsidP="0088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1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11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</w:tcPr>
          <w:p w14:paraId="54BD32D0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79533445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8092BB0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14:paraId="62DDB2B6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1DDDA9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0ACD8BAB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73C88F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A1110F" w:rsidRPr="008A5A08" w14:paraId="420E1150" w14:textId="77777777" w:rsidTr="008878CC">
        <w:trPr>
          <w:trHeight w:hRule="exact" w:val="374"/>
        </w:trPr>
        <w:tc>
          <w:tcPr>
            <w:tcW w:w="2183" w:type="pct"/>
            <w:vAlign w:val="bottom"/>
          </w:tcPr>
          <w:p w14:paraId="718B6EA7" w14:textId="77777777" w:rsidR="00A1110F" w:rsidRPr="008A5A08" w:rsidRDefault="00A1110F" w:rsidP="0088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0D20E56C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1110F" w:rsidRPr="008A5A08" w14:paraId="7D2E2C91" w14:textId="77777777" w:rsidTr="008878CC">
        <w:trPr>
          <w:trHeight w:hRule="exact" w:val="374"/>
        </w:trPr>
        <w:tc>
          <w:tcPr>
            <w:tcW w:w="2183" w:type="pct"/>
          </w:tcPr>
          <w:p w14:paraId="30BB02EE" w14:textId="77777777" w:rsidR="00A1110F" w:rsidRPr="008A5A08" w:rsidRDefault="00A1110F" w:rsidP="008878CC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16C2846" w14:textId="1B8722F1" w:rsidR="00A1110F" w:rsidRPr="008A5A08" w:rsidRDefault="00BC37BD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2,849,213</w:t>
            </w:r>
          </w:p>
        </w:tc>
        <w:tc>
          <w:tcPr>
            <w:tcW w:w="141" w:type="pct"/>
            <w:vAlign w:val="bottom"/>
          </w:tcPr>
          <w:p w14:paraId="7D51C7AA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4565B47A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2,803,513</w:t>
            </w:r>
          </w:p>
        </w:tc>
        <w:tc>
          <w:tcPr>
            <w:tcW w:w="143" w:type="pct"/>
            <w:vAlign w:val="bottom"/>
          </w:tcPr>
          <w:p w14:paraId="69C97F90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22FAFF2" w14:textId="0D78C385" w:rsidR="00A1110F" w:rsidRPr="008A5A08" w:rsidRDefault="0009430A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292,489</w:t>
            </w:r>
          </w:p>
        </w:tc>
        <w:tc>
          <w:tcPr>
            <w:tcW w:w="147" w:type="pct"/>
            <w:vAlign w:val="bottom"/>
          </w:tcPr>
          <w:p w14:paraId="2A7DC1B0" w14:textId="77777777" w:rsidR="00A1110F" w:rsidRPr="008A5A08" w:rsidRDefault="00A1110F" w:rsidP="008878CC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57C50A2" w14:textId="77777777" w:rsidR="00A1110F" w:rsidRPr="008A5A08" w:rsidRDefault="00A1110F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369,710</w:t>
            </w:r>
          </w:p>
        </w:tc>
      </w:tr>
      <w:tr w:rsidR="00A1110F" w:rsidRPr="008A5A08" w14:paraId="5528023C" w14:textId="77777777" w:rsidTr="008878CC">
        <w:trPr>
          <w:trHeight w:hRule="exact" w:val="374"/>
        </w:trPr>
        <w:tc>
          <w:tcPr>
            <w:tcW w:w="2183" w:type="pct"/>
          </w:tcPr>
          <w:p w14:paraId="6F70AF15" w14:textId="77777777" w:rsidR="00A1110F" w:rsidRPr="008A5A08" w:rsidRDefault="00A1110F" w:rsidP="008878CC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0F9B4EF" w14:textId="010578BC" w:rsidR="00A1110F" w:rsidRPr="008A5A08" w:rsidRDefault="00BC37BD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33,949</w:t>
            </w:r>
          </w:p>
        </w:tc>
        <w:tc>
          <w:tcPr>
            <w:tcW w:w="141" w:type="pct"/>
            <w:vAlign w:val="bottom"/>
          </w:tcPr>
          <w:p w14:paraId="169F1BDA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0FC4AAA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51,947</w:t>
            </w:r>
          </w:p>
        </w:tc>
        <w:tc>
          <w:tcPr>
            <w:tcW w:w="143" w:type="pct"/>
            <w:vAlign w:val="bottom"/>
          </w:tcPr>
          <w:p w14:paraId="19C95F1C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D5278AE" w14:textId="6CF17126" w:rsidR="00A1110F" w:rsidRPr="008A5A08" w:rsidRDefault="0009430A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FEC9E4D" w14:textId="77777777" w:rsidR="00A1110F" w:rsidRPr="008A5A08" w:rsidRDefault="00A1110F" w:rsidP="008878CC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381C9CF" w14:textId="77777777" w:rsidR="00A1110F" w:rsidRPr="008A5A08" w:rsidRDefault="00A1110F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110F" w:rsidRPr="008A5A08" w14:paraId="19D2CD35" w14:textId="77777777" w:rsidTr="008878CC">
        <w:trPr>
          <w:trHeight w:hRule="exact" w:val="374"/>
        </w:trPr>
        <w:tc>
          <w:tcPr>
            <w:tcW w:w="2183" w:type="pct"/>
            <w:vAlign w:val="bottom"/>
          </w:tcPr>
          <w:p w14:paraId="7AEA9155" w14:textId="77777777" w:rsidR="00A1110F" w:rsidRPr="008A5A08" w:rsidRDefault="00A1110F" w:rsidP="0088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66C68" w14:textId="7DDBE178" w:rsidR="00A1110F" w:rsidRPr="008A5A08" w:rsidRDefault="00BC37BD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2,883,162</w:t>
            </w:r>
          </w:p>
        </w:tc>
        <w:tc>
          <w:tcPr>
            <w:tcW w:w="141" w:type="pct"/>
            <w:vAlign w:val="bottom"/>
          </w:tcPr>
          <w:p w14:paraId="24099572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EAB7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2,855,460</w:t>
            </w:r>
          </w:p>
        </w:tc>
        <w:tc>
          <w:tcPr>
            <w:tcW w:w="143" w:type="pct"/>
            <w:vAlign w:val="bottom"/>
          </w:tcPr>
          <w:p w14:paraId="6A574013" w14:textId="77777777" w:rsidR="00A1110F" w:rsidRPr="008A5A08" w:rsidRDefault="00A1110F" w:rsidP="0088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211B0" w14:textId="4E46D4E7" w:rsidR="00A1110F" w:rsidRPr="008A5A08" w:rsidRDefault="0009430A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292,489</w:t>
            </w:r>
          </w:p>
        </w:tc>
        <w:tc>
          <w:tcPr>
            <w:tcW w:w="147" w:type="pct"/>
            <w:vAlign w:val="bottom"/>
          </w:tcPr>
          <w:p w14:paraId="71AD5F48" w14:textId="77777777" w:rsidR="00A1110F" w:rsidRPr="008A5A08" w:rsidRDefault="00A1110F" w:rsidP="008878CC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D3EE6" w14:textId="77777777" w:rsidR="00A1110F" w:rsidRPr="008A5A08" w:rsidRDefault="00A1110F" w:rsidP="008878C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369,710</w:t>
            </w:r>
          </w:p>
        </w:tc>
      </w:tr>
    </w:tbl>
    <w:p w14:paraId="1C8911E8" w14:textId="77777777" w:rsidR="00DF1F48" w:rsidRPr="009F3453" w:rsidRDefault="00DF1F48" w:rsidP="00A1110F">
      <w:pPr>
        <w:pStyle w:val="acctmergecolhdg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5"/>
        <w:gridCol w:w="813"/>
        <w:gridCol w:w="1141"/>
        <w:gridCol w:w="9"/>
        <w:gridCol w:w="227"/>
        <w:gridCol w:w="9"/>
        <w:gridCol w:w="1043"/>
        <w:gridCol w:w="270"/>
        <w:gridCol w:w="1073"/>
        <w:gridCol w:w="266"/>
        <w:gridCol w:w="1170"/>
      </w:tblGrid>
      <w:tr w:rsidR="000C2140" w:rsidRPr="008A5A08" w14:paraId="286FD9B8" w14:textId="77777777" w:rsidTr="008878CC">
        <w:trPr>
          <w:trHeight w:hRule="exact" w:val="374"/>
        </w:trPr>
        <w:tc>
          <w:tcPr>
            <w:tcW w:w="1768" w:type="pct"/>
          </w:tcPr>
          <w:p w14:paraId="1436ADB8" w14:textId="77777777" w:rsidR="00A631A6" w:rsidRPr="008A5A08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73230FA" w14:textId="77777777" w:rsidR="005F1412" w:rsidRPr="008A5A08" w:rsidRDefault="005F1412" w:rsidP="00173409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8DD45E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5"/>
          </w:tcPr>
          <w:p w14:paraId="5B18E30D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69276C3A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453" w:rsidRPr="008A5A08" w14:paraId="24FB5005" w14:textId="77777777" w:rsidTr="008878CC">
        <w:trPr>
          <w:trHeight w:hRule="exact" w:val="374"/>
        </w:trPr>
        <w:tc>
          <w:tcPr>
            <w:tcW w:w="1768" w:type="pct"/>
          </w:tcPr>
          <w:p w14:paraId="660029DB" w14:textId="77777777" w:rsidR="001447F7" w:rsidRPr="008A5A08" w:rsidRDefault="001447F7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F52915F" w14:textId="1307D615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0D9FC90C" w14:textId="77777777" w:rsidR="001447F7" w:rsidRPr="008A5A08" w:rsidRDefault="0062522C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  <w:gridSpan w:val="2"/>
          </w:tcPr>
          <w:p w14:paraId="45F09B8A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A8BD03B" w14:textId="77777777" w:rsidR="001447F7" w:rsidRPr="008A5A08" w:rsidRDefault="0062522C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14:paraId="20C02BC5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F139" w14:textId="77777777" w:rsidR="001447F7" w:rsidRPr="008A5A08" w:rsidRDefault="0062522C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14:paraId="6D41C436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1147C7" w14:textId="77777777" w:rsidR="001447F7" w:rsidRPr="008A5A08" w:rsidRDefault="0062522C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C2140" w:rsidRPr="008A5A08" w14:paraId="1FD818D8" w14:textId="77777777" w:rsidTr="008878CC">
        <w:trPr>
          <w:trHeight w:hRule="exact" w:val="374"/>
        </w:trPr>
        <w:tc>
          <w:tcPr>
            <w:tcW w:w="1768" w:type="pct"/>
          </w:tcPr>
          <w:p w14:paraId="5839A888" w14:textId="77777777" w:rsidR="001447F7" w:rsidRPr="008A5A08" w:rsidRDefault="001447F7" w:rsidP="001447F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70345A5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393956C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522C" w:rsidRPr="008A5A08" w14:paraId="3CC8E120" w14:textId="77777777" w:rsidTr="008878CC">
        <w:trPr>
          <w:trHeight w:hRule="exact" w:val="374"/>
        </w:trPr>
        <w:tc>
          <w:tcPr>
            <w:tcW w:w="1768" w:type="pct"/>
          </w:tcPr>
          <w:p w14:paraId="403DCA52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14:paraId="1D8779F1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15DD755" w14:textId="1431C3A0" w:rsidR="0062522C" w:rsidRPr="009052AF" w:rsidRDefault="009052AF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52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27" w:type="pct"/>
            <w:gridSpan w:val="2"/>
          </w:tcPr>
          <w:p w14:paraId="381ACE57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776AC02F" w14:textId="77777777" w:rsidR="0062522C" w:rsidRPr="008A5A08" w:rsidRDefault="0062522C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1,060,185</w:t>
            </w:r>
          </w:p>
        </w:tc>
        <w:tc>
          <w:tcPr>
            <w:tcW w:w="145" w:type="pct"/>
          </w:tcPr>
          <w:p w14:paraId="555BD072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588B8B" w14:textId="1E1FB505" w:rsidR="0062522C" w:rsidRPr="00396D30" w:rsidRDefault="00954783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681,056</w:t>
            </w:r>
          </w:p>
        </w:tc>
        <w:tc>
          <w:tcPr>
            <w:tcW w:w="143" w:type="pct"/>
          </w:tcPr>
          <w:p w14:paraId="65EE1D13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DE49F9" w14:textId="77777777" w:rsidR="0062522C" w:rsidRPr="00396D30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6D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575,595</w:t>
            </w:r>
          </w:p>
        </w:tc>
      </w:tr>
      <w:tr w:rsidR="0062522C" w:rsidRPr="008A5A08" w14:paraId="54D12504" w14:textId="77777777" w:rsidTr="008878CC">
        <w:trPr>
          <w:trHeight w:hRule="exact" w:val="374"/>
        </w:trPr>
        <w:tc>
          <w:tcPr>
            <w:tcW w:w="1768" w:type="pct"/>
          </w:tcPr>
          <w:p w14:paraId="01715249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6" w:type="pct"/>
          </w:tcPr>
          <w:p w14:paraId="736E5CD5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6BEC5EEC" w14:textId="465923AE" w:rsidR="0062522C" w:rsidRPr="008A5A08" w:rsidRDefault="009052AF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567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3,800</w:t>
            </w:r>
          </w:p>
        </w:tc>
        <w:tc>
          <w:tcPr>
            <w:tcW w:w="127" w:type="pct"/>
            <w:gridSpan w:val="2"/>
          </w:tcPr>
          <w:p w14:paraId="66027FBD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8EB672E" w14:textId="77777777" w:rsidR="0062522C" w:rsidRPr="008A5A08" w:rsidRDefault="0062522C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1,256,841</w:t>
            </w:r>
          </w:p>
        </w:tc>
        <w:tc>
          <w:tcPr>
            <w:tcW w:w="145" w:type="pct"/>
          </w:tcPr>
          <w:p w14:paraId="49E20A4E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B22DD2" w14:textId="6827B5A7" w:rsidR="0062522C" w:rsidRPr="008A5A08" w:rsidRDefault="00954783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977E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77E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3" w:type="pct"/>
          </w:tcPr>
          <w:p w14:paraId="7194C92C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F68ECC" w14:textId="77777777" w:rsidR="0062522C" w:rsidRPr="008A5A08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207,328</w:t>
            </w:r>
          </w:p>
        </w:tc>
      </w:tr>
      <w:tr w:rsidR="0062522C" w:rsidRPr="008A5A08" w14:paraId="088F1F32" w14:textId="77777777" w:rsidTr="008878CC">
        <w:trPr>
          <w:trHeight w:hRule="exact" w:val="374"/>
        </w:trPr>
        <w:tc>
          <w:tcPr>
            <w:tcW w:w="1768" w:type="pct"/>
          </w:tcPr>
          <w:p w14:paraId="5B33957C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8A5A08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36" w:type="pct"/>
          </w:tcPr>
          <w:p w14:paraId="64FAA34A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E5747A3" w14:textId="68200DCA" w:rsidR="0062522C" w:rsidRPr="008A5A08" w:rsidRDefault="009052AF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</w:t>
            </w:r>
            <w:r w:rsidR="000567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7,251)</w:t>
            </w:r>
          </w:p>
        </w:tc>
        <w:tc>
          <w:tcPr>
            <w:tcW w:w="127" w:type="pct"/>
            <w:gridSpan w:val="2"/>
          </w:tcPr>
          <w:p w14:paraId="75643EC8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21C9878D" w14:textId="77777777" w:rsidR="0062522C" w:rsidRPr="008A5A08" w:rsidRDefault="0062522C" w:rsidP="006E3315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(380,807)</w:t>
            </w:r>
          </w:p>
        </w:tc>
        <w:tc>
          <w:tcPr>
            <w:tcW w:w="145" w:type="pct"/>
          </w:tcPr>
          <w:p w14:paraId="4B6200AB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06ECD" w14:textId="7074CE6D" w:rsidR="0062522C" w:rsidRPr="008A5A08" w:rsidRDefault="00954783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(214,57</w:t>
            </w:r>
            <w:r w:rsidR="00977E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667574F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58D4B50" w14:textId="77777777" w:rsidR="0062522C" w:rsidRPr="008A5A08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(101,867)</w:t>
            </w:r>
          </w:p>
        </w:tc>
      </w:tr>
      <w:tr w:rsidR="0062522C" w:rsidRPr="008A5A08" w14:paraId="1649156D" w14:textId="77777777" w:rsidTr="008878CC">
        <w:trPr>
          <w:trHeight w:hRule="exact" w:val="374"/>
        </w:trPr>
        <w:tc>
          <w:tcPr>
            <w:tcW w:w="1768" w:type="pct"/>
          </w:tcPr>
          <w:p w14:paraId="75AC808D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ลดลงจากการสูญเสียการควบคุม</w:t>
            </w:r>
          </w:p>
        </w:tc>
        <w:tc>
          <w:tcPr>
            <w:tcW w:w="436" w:type="pct"/>
          </w:tcPr>
          <w:p w14:paraId="75CC94AF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4470FA54" w14:textId="77777777" w:rsidR="0062522C" w:rsidRPr="009F3453" w:rsidRDefault="0062522C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D4052FD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67BC9205" w14:textId="77777777" w:rsidR="0062522C" w:rsidRPr="009F3453" w:rsidRDefault="0062522C" w:rsidP="006E3315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83AA90D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742C65" w14:textId="77777777" w:rsidR="0062522C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CD7DBE9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1C3C7B" w14:textId="77777777" w:rsidR="0062522C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522C" w:rsidRPr="008A5A08" w14:paraId="18E17657" w14:textId="77777777" w:rsidTr="008878CC">
        <w:trPr>
          <w:trHeight w:hRule="exact" w:val="374"/>
        </w:trPr>
        <w:tc>
          <w:tcPr>
            <w:tcW w:w="1768" w:type="pct"/>
          </w:tcPr>
          <w:p w14:paraId="0CC7A8CE" w14:textId="77777777" w:rsidR="0062522C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 xml:space="preserve">   ในบริษัทย่อย</w:t>
            </w:r>
          </w:p>
        </w:tc>
        <w:tc>
          <w:tcPr>
            <w:tcW w:w="436" w:type="pct"/>
          </w:tcPr>
          <w:p w14:paraId="62A38EC5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37A914A7" w14:textId="1F9A1B83" w:rsidR="0062522C" w:rsidRPr="009F3453" w:rsidRDefault="009052AF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gridSpan w:val="2"/>
          </w:tcPr>
          <w:p w14:paraId="6C8A1286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7F57FF1" w14:textId="77777777" w:rsidR="0062522C" w:rsidRPr="009F3453" w:rsidRDefault="0062522C" w:rsidP="006E3315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(59,848)</w:t>
            </w:r>
          </w:p>
        </w:tc>
        <w:tc>
          <w:tcPr>
            <w:tcW w:w="145" w:type="pct"/>
          </w:tcPr>
          <w:p w14:paraId="7039EB55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9061137" w14:textId="41703484" w:rsidR="0062522C" w:rsidRDefault="00954783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8CF5633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2AE008" w14:textId="77777777" w:rsidR="0062522C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522C" w:rsidRPr="008A5A08" w14:paraId="3F6992D5" w14:textId="77777777" w:rsidTr="008878CC">
        <w:trPr>
          <w:trHeight w:hRule="exact" w:val="374"/>
        </w:trPr>
        <w:tc>
          <w:tcPr>
            <w:tcW w:w="1768" w:type="pct"/>
          </w:tcPr>
          <w:p w14:paraId="1C859C82" w14:textId="77777777" w:rsidR="0062522C" w:rsidRPr="008A5A08" w:rsidRDefault="0062522C" w:rsidP="0062522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4CD1E3D8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1EAD49" w14:textId="439D80F9" w:rsidR="0062522C" w:rsidRPr="008A5A08" w:rsidRDefault="009052AF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2,132,920</w:t>
            </w:r>
          </w:p>
        </w:tc>
        <w:tc>
          <w:tcPr>
            <w:tcW w:w="127" w:type="pct"/>
            <w:gridSpan w:val="2"/>
          </w:tcPr>
          <w:p w14:paraId="52EA9EDD" w14:textId="77777777" w:rsidR="0062522C" w:rsidRPr="008A5A08" w:rsidRDefault="0062522C" w:rsidP="0062522C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D59DB" w14:textId="77777777" w:rsidR="0062522C" w:rsidRPr="008A5A08" w:rsidRDefault="0062522C" w:rsidP="0062522C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45" w:type="pct"/>
          </w:tcPr>
          <w:p w14:paraId="7FCCEAAA" w14:textId="77777777" w:rsidR="0062522C" w:rsidRPr="008A5A08" w:rsidRDefault="0062522C" w:rsidP="0062522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45EFF89D" w:rsidR="0062522C" w:rsidRPr="008A5A08" w:rsidRDefault="00954783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977E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77E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43" w:type="pct"/>
          </w:tcPr>
          <w:p w14:paraId="656B36AA" w14:textId="77777777" w:rsidR="0062522C" w:rsidRPr="008A5A08" w:rsidRDefault="0062522C" w:rsidP="0062522C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77777777" w:rsidR="0062522C" w:rsidRPr="008A5A08" w:rsidRDefault="0062522C" w:rsidP="0062522C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681,056</w:t>
            </w:r>
          </w:p>
        </w:tc>
      </w:tr>
    </w:tbl>
    <w:p w14:paraId="225ED1F7" w14:textId="2EACA471" w:rsidR="005A3064" w:rsidRDefault="005A3064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2D6176" w14:textId="5800C09C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EA0B39" w14:textId="40BD486C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8903259" w14:textId="0EE85561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2023F0" w14:textId="260F5C6C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59517C" w14:textId="1B97E002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C797E06" w14:textId="4BE48917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96C1A30" w14:textId="06EBB01D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AD00D9F" w14:textId="36BCC8E9" w:rsidR="002B0D3D" w:rsidRDefault="002B0D3D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3746645" w14:textId="23840D74" w:rsidR="000567D5" w:rsidRDefault="000567D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04F150" w14:textId="04AA3932" w:rsidR="000567D5" w:rsidRDefault="000567D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60F04F" w14:textId="4EEFC291" w:rsidR="000567D5" w:rsidRDefault="000567D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3AF9A04" w14:textId="66A35323" w:rsidR="007F6395" w:rsidRDefault="007F639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2B94EEB" w14:textId="3A1541BF" w:rsidR="007D13F5" w:rsidRDefault="007D13F5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8814F3" w14:textId="10B336DA" w:rsidR="00A631A6" w:rsidRDefault="00A6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032DA75" w14:textId="79C5551A" w:rsidR="00F8603B" w:rsidRPr="008A5A08" w:rsidRDefault="00F8603B" w:rsidP="00F8603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ณ วันที่ 31 ธันวาคม 25</w:t>
      </w:r>
      <w:r w:rsidR="00BD6116">
        <w:rPr>
          <w:rFonts w:ascii="Angsana New" w:hAnsi="Angsana New" w:cs="Angsana New"/>
          <w:sz w:val="30"/>
          <w:szCs w:val="30"/>
          <w:lang w:bidi="th-TH"/>
        </w:rPr>
        <w:t>6</w:t>
      </w:r>
      <w:r w:rsidR="00ED4544">
        <w:rPr>
          <w:rFonts w:ascii="Angsana New" w:hAnsi="Angsana New" w:cs="Angsana New"/>
          <w:sz w:val="30"/>
          <w:szCs w:val="30"/>
          <w:lang w:bidi="th-TH"/>
        </w:rPr>
        <w:t>2</w:t>
      </w:r>
      <w:r w:rsidR="001447F7" w:rsidRPr="008A5A0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กลุ่มบริษัทมีสัญญาเงินกู้ยืมระยะยาวป</w:t>
      </w:r>
      <w:r w:rsidR="00851AE2" w:rsidRPr="008A5A08">
        <w:rPr>
          <w:rFonts w:ascii="Angsana New" w:hAnsi="Angsana New" w:cs="Angsana New"/>
          <w:sz w:val="30"/>
          <w:szCs w:val="30"/>
          <w:cs/>
          <w:lang w:bidi="th-TH"/>
        </w:rPr>
        <w:t>ระเภทมีหลักประกันหลายฉบับกับสถาบันการเงิน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โดยมีรายละเอียดดังนี้</w:t>
      </w:r>
    </w:p>
    <w:p w14:paraId="49F3959E" w14:textId="77777777" w:rsidR="00F8603B" w:rsidRPr="008A5A08" w:rsidRDefault="00F8603B" w:rsidP="005F1412">
      <w:pPr>
        <w:rPr>
          <w:rFonts w:ascii="Angsana New" w:hAnsi="Angsana New" w:cs="Angsana New"/>
          <w:sz w:val="30"/>
          <w:szCs w:val="30"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0433E0" w:rsidRPr="008A5A08" w14:paraId="23896CD0" w14:textId="77777777" w:rsidTr="00BE2A9C">
        <w:trPr>
          <w:trHeight w:val="947"/>
        </w:trPr>
        <w:tc>
          <w:tcPr>
            <w:tcW w:w="1872" w:type="dxa"/>
            <w:vAlign w:val="bottom"/>
          </w:tcPr>
          <w:p w14:paraId="20BFA372" w14:textId="77777777" w:rsidR="00432A4C" w:rsidRPr="00BE2A9C" w:rsidRDefault="00842E74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BE2A9C" w:rsidRDefault="00432A4C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BE2A9C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D34C4" w14:textId="77777777" w:rsidR="000433E0" w:rsidRPr="00BE2A9C" w:rsidRDefault="000433E0" w:rsidP="000433E0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E1FE3" w14:textId="77777777" w:rsidR="000433E0" w:rsidRPr="00BE2A9C" w:rsidRDefault="000433E0" w:rsidP="0004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BE2A9C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</w:tcPr>
          <w:p w14:paraId="1983315C" w14:textId="77777777" w:rsidR="000433E0" w:rsidRPr="00BE2A9C" w:rsidRDefault="00842E74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77777777" w:rsidR="000433E0" w:rsidRPr="00BE2A9C" w:rsidRDefault="000433E0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</w:t>
            </w:r>
          </w:p>
          <w:p w14:paraId="54C969B3" w14:textId="52A426CA" w:rsidR="000433E0" w:rsidRPr="00BE2A9C" w:rsidRDefault="000433E0" w:rsidP="00DB6668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1447F7" w:rsidRPr="00BE2A9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D4544" w:rsidRPr="00BE2A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E8DAA2" w14:textId="77777777" w:rsidR="000433E0" w:rsidRPr="00BE2A9C" w:rsidRDefault="000433E0" w:rsidP="0035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BE2A9C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629F63" w14:textId="0E08CA65" w:rsidR="000433E0" w:rsidRPr="00BE2A9C" w:rsidRDefault="000433E0" w:rsidP="00D7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8A5A08" w14:paraId="28109228" w14:textId="77777777" w:rsidTr="00BE2A9C">
        <w:tc>
          <w:tcPr>
            <w:tcW w:w="1872" w:type="dxa"/>
          </w:tcPr>
          <w:p w14:paraId="6A2024DA" w14:textId="77777777" w:rsidR="00F36F37" w:rsidRPr="00BE2A9C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32AF5C" w14:textId="77777777" w:rsidR="00F36F37" w:rsidRPr="00BE2A9C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7E5967" w14:textId="77777777" w:rsidR="00F36F37" w:rsidRPr="00BE2A9C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BE2A9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BE2A9C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F389D5B" w14:textId="77777777" w:rsidR="00F36F37" w:rsidRPr="00BE2A9C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9F99D33" w14:textId="77777777" w:rsidR="00F36F37" w:rsidRPr="00BE2A9C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2A9C" w:rsidRPr="008A5A08" w14:paraId="32E28F0B" w14:textId="77777777" w:rsidTr="00BE2A9C">
        <w:trPr>
          <w:trHeight w:val="380"/>
        </w:trPr>
        <w:tc>
          <w:tcPr>
            <w:tcW w:w="1872" w:type="dxa"/>
          </w:tcPr>
          <w:p w14:paraId="1EC3E033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5B7CCBEF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ฉบับที่ 1</w:t>
            </w:r>
          </w:p>
        </w:tc>
        <w:tc>
          <w:tcPr>
            <w:tcW w:w="1170" w:type="dxa"/>
            <w:shd w:val="clear" w:color="auto" w:fill="auto"/>
          </w:tcPr>
          <w:p w14:paraId="5DA86DA2" w14:textId="15BEE016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2182C994" w14:textId="6CED674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980" w:type="dxa"/>
            <w:shd w:val="clear" w:color="auto" w:fill="auto"/>
          </w:tcPr>
          <w:p w14:paraId="317BF18F" w14:textId="5168F3F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MLR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7AEEB6AA" w14:textId="46EB59C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ชำระทุกๆ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ระยะเวลา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  <w:tr w:rsidR="00BE2A9C" w:rsidRPr="008A5A08" w14:paraId="736E7D03" w14:textId="77777777" w:rsidTr="00BE2A9C">
        <w:tc>
          <w:tcPr>
            <w:tcW w:w="1872" w:type="dxa"/>
          </w:tcPr>
          <w:p w14:paraId="3896796E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FBD4208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A9B1B47" w14:textId="10641D8D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4B723BB3" w14:textId="7E38B4A3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980" w:type="dxa"/>
            <w:shd w:val="clear" w:color="auto" w:fill="auto"/>
          </w:tcPr>
          <w:p w14:paraId="786911BF" w14:textId="5E845D6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1DAD6C7" w14:textId="43655C8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 3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38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052BF51C" w14:textId="77777777" w:rsidTr="00BE2A9C">
        <w:tc>
          <w:tcPr>
            <w:tcW w:w="1872" w:type="dxa"/>
          </w:tcPr>
          <w:p w14:paraId="64057E5A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CD32A3" w14:textId="436E602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781C7F4A" w14:textId="20DD6BF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14:paraId="784C1F2F" w14:textId="480AD61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14:paraId="1B553E18" w14:textId="4DBCFDA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BIOBOR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บวกอัตราที่กำหนด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303BE77A" w14:textId="2F0D239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ระยะเวลา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5F3D43C9" w14:textId="77777777" w:rsidTr="00BE2A9C">
        <w:tc>
          <w:tcPr>
            <w:tcW w:w="1872" w:type="dxa"/>
          </w:tcPr>
          <w:p w14:paraId="06499BAE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E6050D" w14:textId="4FDB003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35CAF52" w14:textId="6BDC67E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60" w:type="dxa"/>
            <w:shd w:val="clear" w:color="auto" w:fill="auto"/>
          </w:tcPr>
          <w:p w14:paraId="35BEB056" w14:textId="282F3DD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</w:tcPr>
          <w:p w14:paraId="6F7F9B05" w14:textId="21C7930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D6B0F79" w14:textId="625B06D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ระยะเวลา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551DADEC" w14:textId="77777777" w:rsidTr="00BE2A9C">
        <w:tc>
          <w:tcPr>
            <w:tcW w:w="1872" w:type="dxa"/>
          </w:tcPr>
          <w:p w14:paraId="6F1FB68F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AB84E3" w14:textId="25193D4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515B28A" w14:textId="1F41DF9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2C6F02D8" w14:textId="48C3FAE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14:paraId="39CCE07A" w14:textId="34F9DCC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3CC7128" w14:textId="1460C42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  <w:tab w:val="decimal" w:pos="2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BE2A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ระยะเวลา </w:t>
            </w:r>
            <w:r w:rsidRPr="00BE2A9C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BE2A9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61761A9E" w14:textId="77777777" w:rsidTr="00BE2A9C">
        <w:tc>
          <w:tcPr>
            <w:tcW w:w="1872" w:type="dxa"/>
          </w:tcPr>
          <w:p w14:paraId="7BA99E87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339D33" w14:textId="16C443B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822869F" w14:textId="3D2A7A1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7F93341C" w14:textId="6B0878F3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980" w:type="dxa"/>
            <w:shd w:val="clear" w:color="auto" w:fill="auto"/>
          </w:tcPr>
          <w:p w14:paraId="4D4318C5" w14:textId="0E5ECA0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21A2E7C" w14:textId="35B402A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19AF086E" w14:textId="77777777" w:rsidTr="00BE2A9C">
        <w:tc>
          <w:tcPr>
            <w:tcW w:w="1872" w:type="dxa"/>
          </w:tcPr>
          <w:p w14:paraId="55ADF0D0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FC4FC8" w14:textId="73F7A09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68D5491" w14:textId="5006317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14:paraId="36F21F42" w14:textId="1F868E7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</w:tcPr>
          <w:p w14:paraId="01A605FD" w14:textId="0B8F91D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407AAC" w14:textId="6F9E303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0312ED93" w14:textId="77777777" w:rsidTr="00BE2A9C">
        <w:tc>
          <w:tcPr>
            <w:tcW w:w="1872" w:type="dxa"/>
          </w:tcPr>
          <w:p w14:paraId="798BCDCA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62C63B" w14:textId="001706C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7F5B850B" w14:textId="1FCA73F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750BFF5D" w14:textId="19C51E4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14:paraId="6850831A" w14:textId="49802753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3C26112" w14:textId="74AB6DB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48C157A2" w14:textId="77777777" w:rsidTr="00BE2A9C">
        <w:tc>
          <w:tcPr>
            <w:tcW w:w="1872" w:type="dxa"/>
          </w:tcPr>
          <w:p w14:paraId="3D67B7D1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039502" w14:textId="381CCA2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57783D86" w14:textId="2E1FE07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3ADD28AE" w14:textId="2340419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</w:tcPr>
          <w:p w14:paraId="516E5D5F" w14:textId="1DE759DD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200EE44" w14:textId="4BBEE03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15497340" w14:textId="77777777" w:rsidTr="00BE2A9C">
        <w:tc>
          <w:tcPr>
            <w:tcW w:w="1872" w:type="dxa"/>
          </w:tcPr>
          <w:p w14:paraId="70BECB81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9217F6" w14:textId="246A007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19AE1B33" w14:textId="531FC94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47563D68" w14:textId="49401E7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</w:tcPr>
          <w:p w14:paraId="527E9C5E" w14:textId="793CB55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C9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E4196F7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7CD69BF8" w14:textId="77777777" w:rsidTr="00BE2A9C">
        <w:trPr>
          <w:trHeight w:hRule="exact" w:val="115"/>
        </w:trPr>
        <w:tc>
          <w:tcPr>
            <w:tcW w:w="1872" w:type="dxa"/>
          </w:tcPr>
          <w:p w14:paraId="3DD718D8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E0F1F4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AF1586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D9A780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EFB89AE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2DDAA2F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2A9C" w:rsidRPr="008A5A08" w14:paraId="751D75D3" w14:textId="77777777" w:rsidTr="00BE2A9C">
        <w:tc>
          <w:tcPr>
            <w:tcW w:w="1872" w:type="dxa"/>
          </w:tcPr>
          <w:p w14:paraId="502A8390" w14:textId="77777777" w:rsidR="00BE2A9C" w:rsidRPr="00BE2A9C" w:rsidRDefault="00BE2A9C" w:rsidP="00BE2A9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</w:t>
            </w:r>
          </w:p>
        </w:tc>
        <w:tc>
          <w:tcPr>
            <w:tcW w:w="900" w:type="dxa"/>
            <w:shd w:val="clear" w:color="auto" w:fill="auto"/>
          </w:tcPr>
          <w:p w14:paraId="0A05F891" w14:textId="77777777" w:rsidR="00BE2A9C" w:rsidRPr="00BE2A9C" w:rsidRDefault="00BE2A9C" w:rsidP="00BE2A9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</w:tc>
        <w:tc>
          <w:tcPr>
            <w:tcW w:w="1170" w:type="dxa"/>
            <w:shd w:val="clear" w:color="auto" w:fill="auto"/>
          </w:tcPr>
          <w:p w14:paraId="221D9092" w14:textId="0C68CC04" w:rsidR="00BE2A9C" w:rsidRPr="00BE2A9C" w:rsidRDefault="00BE2A9C" w:rsidP="00BE2A9C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1,100</w:t>
            </w:r>
          </w:p>
        </w:tc>
        <w:tc>
          <w:tcPr>
            <w:tcW w:w="1260" w:type="dxa"/>
            <w:shd w:val="clear" w:color="auto" w:fill="auto"/>
          </w:tcPr>
          <w:p w14:paraId="633FE5DD" w14:textId="18640EF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  <w:tab w:val="left" w:pos="864"/>
              </w:tabs>
              <w:ind w:right="1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1980" w:type="dxa"/>
            <w:shd w:val="clear" w:color="auto" w:fill="auto"/>
          </w:tcPr>
          <w:p w14:paraId="25622B4D" w14:textId="32A70B5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MLR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4223DE8C" w14:textId="77777777" w:rsidR="00BE2A9C" w:rsidRPr="00BE2A9C" w:rsidRDefault="00BE2A9C" w:rsidP="00BE2A9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84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4C23D5FE" w14:textId="77777777" w:rsidTr="00BE2A9C">
        <w:tc>
          <w:tcPr>
            <w:tcW w:w="1872" w:type="dxa"/>
          </w:tcPr>
          <w:p w14:paraId="063E1F1C" w14:textId="77777777" w:rsidR="00BE2A9C" w:rsidRPr="00BE2A9C" w:rsidRDefault="00BE2A9C" w:rsidP="00BE2A9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เฟอร์เธอร์ จำกัด</w:t>
            </w:r>
          </w:p>
        </w:tc>
        <w:tc>
          <w:tcPr>
            <w:tcW w:w="900" w:type="dxa"/>
            <w:shd w:val="clear" w:color="auto" w:fill="auto"/>
          </w:tcPr>
          <w:p w14:paraId="183C279A" w14:textId="77777777" w:rsidR="00BE2A9C" w:rsidRPr="00BE2A9C" w:rsidRDefault="00BE2A9C" w:rsidP="00BE2A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7FBC9" w14:textId="77777777" w:rsidR="00BE2A9C" w:rsidRPr="00BE2A9C" w:rsidRDefault="00BE2A9C" w:rsidP="00BE2A9C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1133ABD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9C15400" w14:textId="4FF4146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8C0810E" w14:textId="77777777" w:rsidR="00BE2A9C" w:rsidRPr="00BE2A9C" w:rsidRDefault="00BE2A9C" w:rsidP="00BE2A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2A9C" w:rsidRPr="008A5A08" w14:paraId="5182F57D" w14:textId="77777777" w:rsidTr="00BE2A9C">
        <w:trPr>
          <w:trHeight w:hRule="exact" w:val="115"/>
        </w:trPr>
        <w:tc>
          <w:tcPr>
            <w:tcW w:w="1872" w:type="dxa"/>
          </w:tcPr>
          <w:p w14:paraId="15D55E4C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8F481A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CDD3A7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73D8F12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FA6AAD7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7F4B2FB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2A9C" w:rsidRPr="008A5A08" w14:paraId="1F4F4894" w14:textId="77777777" w:rsidTr="00BE2A9C">
        <w:tc>
          <w:tcPr>
            <w:tcW w:w="1872" w:type="dxa"/>
          </w:tcPr>
          <w:p w14:paraId="28109FFE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20D6961D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ฉบับที่ 1</w:t>
            </w:r>
          </w:p>
        </w:tc>
        <w:tc>
          <w:tcPr>
            <w:tcW w:w="1170" w:type="dxa"/>
            <w:shd w:val="clear" w:color="auto" w:fill="auto"/>
          </w:tcPr>
          <w:p w14:paraId="63498AE9" w14:textId="6CEAAC0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1762E536" w14:textId="1C9B09C6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14:paraId="480016EB" w14:textId="397960FD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DB8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67C0818" w14:textId="335A42E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38329E98" w14:textId="77777777" w:rsidTr="00BE2A9C">
        <w:tc>
          <w:tcPr>
            <w:tcW w:w="1872" w:type="dxa"/>
          </w:tcPr>
          <w:p w14:paraId="3FA010A9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อาหารสัตว์ จำกัด</w:t>
            </w:r>
          </w:p>
        </w:tc>
        <w:tc>
          <w:tcPr>
            <w:tcW w:w="900" w:type="dxa"/>
            <w:shd w:val="clear" w:color="auto" w:fill="auto"/>
          </w:tcPr>
          <w:p w14:paraId="7AABF464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1CB87BB" w14:textId="456A765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822DDE2" w14:textId="3B89743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</w:tcPr>
          <w:p w14:paraId="1CA715D9" w14:textId="61B30EA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DB8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0FDEB24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62DC8E5B" w14:textId="77777777" w:rsidTr="00BE2A9C">
        <w:tc>
          <w:tcPr>
            <w:tcW w:w="1872" w:type="dxa"/>
          </w:tcPr>
          <w:p w14:paraId="0B94E4EF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1F65DC" w14:textId="214B106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1939C3C" w14:textId="0FE524E2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260" w:type="dxa"/>
            <w:shd w:val="clear" w:color="auto" w:fill="auto"/>
          </w:tcPr>
          <w:p w14:paraId="26DD988B" w14:textId="688DC3A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14:paraId="1E31D1CF" w14:textId="1977D96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DB8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84AA659" w14:textId="052FC0A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3D34B556" w14:textId="77777777" w:rsidTr="00BE2A9C">
        <w:tc>
          <w:tcPr>
            <w:tcW w:w="1872" w:type="dxa"/>
          </w:tcPr>
          <w:p w14:paraId="1C6A3E06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DA3B15" w14:textId="57C1031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919525E" w14:textId="661C9B6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5B79D3C3" w14:textId="4B1BB2F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</w:tcPr>
          <w:p w14:paraId="6BBDC42B" w14:textId="11BF513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DB8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A1B87C6" w14:textId="4F6D4E7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56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6DA754A9" w14:textId="77777777" w:rsidTr="00BE2A9C">
        <w:tc>
          <w:tcPr>
            <w:tcW w:w="1872" w:type="dxa"/>
          </w:tcPr>
          <w:p w14:paraId="25A8510F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3A6C70" w14:textId="1B3ABA6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D5EE32B" w14:textId="3053AFF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6C3DEAB2" w14:textId="32D3F94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980" w:type="dxa"/>
            <w:shd w:val="clear" w:color="auto" w:fill="auto"/>
          </w:tcPr>
          <w:p w14:paraId="1E619518" w14:textId="2DD939C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DB8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0A178E3" w14:textId="609E1269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56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2859CD7B" w14:textId="77777777" w:rsidTr="00BE2A9C">
        <w:trPr>
          <w:trHeight w:hRule="exact" w:val="115"/>
        </w:trPr>
        <w:tc>
          <w:tcPr>
            <w:tcW w:w="1872" w:type="dxa"/>
          </w:tcPr>
          <w:p w14:paraId="0AF58223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8E3F27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64C0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43B12B0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948A403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42C8B1CD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E2A9C" w:rsidRPr="008A5A08" w14:paraId="25C71365" w14:textId="77777777" w:rsidTr="00BE2A9C">
        <w:tc>
          <w:tcPr>
            <w:tcW w:w="1872" w:type="dxa"/>
          </w:tcPr>
          <w:p w14:paraId="1F0CD298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49F7DF72" w14:textId="3FCF6238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ฉบับที่ 1</w:t>
            </w:r>
          </w:p>
        </w:tc>
        <w:tc>
          <w:tcPr>
            <w:tcW w:w="1170" w:type="dxa"/>
            <w:shd w:val="clear" w:color="auto" w:fill="auto"/>
          </w:tcPr>
          <w:p w14:paraId="4543E42B" w14:textId="38FE607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8951199" w14:textId="00EB700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69D0FB76" w14:textId="03B5007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14BD8C1" w14:textId="2FA7BE7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3E3BE55C" w14:textId="77777777" w:rsidTr="00BE2A9C">
        <w:tc>
          <w:tcPr>
            <w:tcW w:w="1872" w:type="dxa"/>
          </w:tcPr>
          <w:p w14:paraId="38FB7E2F" w14:textId="5F8CECA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โพลทรีย์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23249569" w14:textId="11F7C78D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4D84A9CC" w14:textId="051D62A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60" w:type="dxa"/>
            <w:shd w:val="clear" w:color="auto" w:fill="auto"/>
          </w:tcPr>
          <w:p w14:paraId="7572C9FA" w14:textId="73423BA3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</w:tcPr>
          <w:p w14:paraId="4FBB77FA" w14:textId="1C29EBFC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5F68AE8" w14:textId="34FC156F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5AF3BE64" w14:textId="77777777" w:rsidTr="00BE2A9C">
        <w:tc>
          <w:tcPr>
            <w:tcW w:w="1872" w:type="dxa"/>
          </w:tcPr>
          <w:p w14:paraId="5E58DA08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B13E4D" w14:textId="69AF317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7AFB7D5" w14:textId="65E8947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0B2C5880" w14:textId="6BEF0F2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14:paraId="3F4BCC1D" w14:textId="62D6836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E2556B" w14:textId="3351607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7273BF8F" w14:textId="77777777" w:rsidTr="00BE2A9C">
        <w:tc>
          <w:tcPr>
            <w:tcW w:w="1872" w:type="dxa"/>
          </w:tcPr>
          <w:p w14:paraId="350D3192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337E10" w14:textId="0109290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078055B" w14:textId="02777C33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677229DB" w14:textId="22454CDE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980" w:type="dxa"/>
            <w:shd w:val="clear" w:color="auto" w:fill="auto"/>
          </w:tcPr>
          <w:p w14:paraId="21BCA06F" w14:textId="6F2048CB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C638F0D" w14:textId="5F8363D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0AA20F0E" w14:textId="77777777" w:rsidTr="00BE2A9C">
        <w:tc>
          <w:tcPr>
            <w:tcW w:w="1872" w:type="dxa"/>
          </w:tcPr>
          <w:p w14:paraId="6CB3E271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02F28D" w14:textId="57789F8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81FF28D" w14:textId="413ADC5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CA8D134" w14:textId="57A2B491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236EAAC2" w14:textId="38626E26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799997C" w14:textId="79B48CA4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4098DAA8" w14:textId="77777777" w:rsidTr="00BE2A9C">
        <w:tc>
          <w:tcPr>
            <w:tcW w:w="1872" w:type="dxa"/>
          </w:tcPr>
          <w:p w14:paraId="0886B2A0" w14:textId="77777777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7F5F8B" w14:textId="5E49318A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B8132E8" w14:textId="75B545E5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068ADF34" w14:textId="54CF94A8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14:paraId="18A1771B" w14:textId="309B6FCD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80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562F68B" w14:textId="56B62060" w:rsidR="00BE2A9C" w:rsidRPr="00BE2A9C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BE2A9C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BE2A9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E2A9C" w:rsidRPr="008A5A08" w14:paraId="42269A71" w14:textId="77777777" w:rsidTr="00BE2A9C">
        <w:trPr>
          <w:trHeight w:hRule="exact" w:val="115"/>
        </w:trPr>
        <w:tc>
          <w:tcPr>
            <w:tcW w:w="1872" w:type="dxa"/>
          </w:tcPr>
          <w:p w14:paraId="5454BDB6" w14:textId="77777777" w:rsidR="00BE2A9C" w:rsidRPr="008A5A08" w:rsidRDefault="00BE2A9C" w:rsidP="00BE2A9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1FEC6DC" w14:textId="77777777" w:rsidR="00BE2A9C" w:rsidRPr="008A5A08" w:rsidRDefault="00BE2A9C" w:rsidP="00BE2A9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1FB44C" w14:textId="77777777" w:rsidR="00BE2A9C" w:rsidRPr="008A5A08" w:rsidRDefault="00BE2A9C" w:rsidP="00BE2A9C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954A14C" w14:textId="77777777" w:rsidR="00BE2A9C" w:rsidRPr="008A5A08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EBCCAB5" w14:textId="77777777" w:rsidR="00BE2A9C" w:rsidRPr="008A5A08" w:rsidRDefault="00BE2A9C" w:rsidP="00BE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14:paraId="6BB96362" w14:textId="77777777" w:rsidR="00BE2A9C" w:rsidRPr="008A5A08" w:rsidRDefault="00BE2A9C" w:rsidP="00BE2A9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0073453B" w14:textId="77777777" w:rsidR="00260F81" w:rsidRPr="008A5A08" w:rsidRDefault="00260F81" w:rsidP="006F59A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6C2FB9" w14:textId="77777777" w:rsidR="00BE2A9C" w:rsidRDefault="00BE2A9C" w:rsidP="002B60AF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68A1FD2" w14:textId="77777777" w:rsidR="00BE2A9C" w:rsidRDefault="00BE2A9C" w:rsidP="002B60AF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5FCAAE" w14:textId="77777777" w:rsidR="00BE2A9C" w:rsidRDefault="00BE2A9C" w:rsidP="002B60AF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1338C8C" w14:textId="1BF37F1A" w:rsidR="005F1412" w:rsidRPr="0026715B" w:rsidRDefault="005F1412" w:rsidP="002B60AF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01396E">
        <w:rPr>
          <w:rFonts w:ascii="Angsana New" w:hAnsi="Angsana New" w:cs="Angsana New"/>
          <w:sz w:val="30"/>
          <w:szCs w:val="30"/>
        </w:rPr>
        <w:t xml:space="preserve"> </w:t>
      </w:r>
      <w:r w:rsidR="00E87F86" w:rsidRPr="0001396E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E87F86" w:rsidRPr="0001396E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E87F86" w:rsidRPr="0001396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F4050" w:rsidRPr="0001396E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52609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447F7" w:rsidRPr="0001396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บริษัทย่อยบางแห่งไม่สามารถปฏิบัติตามเงื่อนไขเรื่องการรักษาระดับอัตราส่วนทางการเงินหนี้สินต่อทุนและกำหนดให้เงินกู้ยืมจากกิจการที่เกี่ยวข้องกันเป็นเงินกู้ยืมที่มีความสำคัญน้อยกว่า</w:t>
      </w:r>
      <w:r w:rsidRPr="0001396E"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เงินกู้ยืมจากสถาบันการเงิน</w:t>
      </w: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ตามที่ระบุไว้ในสัญญาเงินกู้บางฉบับ จึงได้จัดประเภทเงินกู้ยืมระยะยาว</w:t>
      </w:r>
      <w:r w:rsidRPr="0001396E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จำนวน</w:t>
      </w:r>
      <w:r w:rsidR="001934B6" w:rsidRPr="0001396E">
        <w:rPr>
          <w:rFonts w:ascii="Angsana New" w:hAnsi="Angsana New" w:cs="Angsana New"/>
          <w:sz w:val="30"/>
          <w:szCs w:val="30"/>
        </w:rPr>
        <w:t xml:space="preserve"> </w:t>
      </w:r>
      <w:r w:rsidR="00526091">
        <w:rPr>
          <w:rFonts w:ascii="Angsana New" w:hAnsi="Angsana New" w:cs="Angsana New"/>
          <w:sz w:val="30"/>
          <w:szCs w:val="30"/>
          <w:lang w:val="en-US" w:bidi="th-TH"/>
        </w:rPr>
        <w:t xml:space="preserve">83 </w:t>
      </w: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="00526091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1396E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งบแสดงฐานะการเงินรวมเป็นเงินกู้ยืมระยะยาว</w:t>
      </w: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ส่วนที่ถึงกำหนดชำระภายในหนึ่งปี</w:t>
      </w:r>
      <w:r w:rsidR="00A631A6">
        <w:rPr>
          <w:rFonts w:ascii="Angsana New" w:hAnsi="Angsana New" w:cs="Angsana New"/>
          <w:sz w:val="30"/>
          <w:szCs w:val="30"/>
          <w:lang w:bidi="th-TH"/>
        </w:rPr>
        <w:t xml:space="preserve"> (2562 : </w:t>
      </w:r>
      <w:r w:rsidR="00A631A6">
        <w:rPr>
          <w:rFonts w:ascii="Angsana New" w:hAnsi="Angsana New" w:cs="Angsana New" w:hint="cs"/>
          <w:sz w:val="30"/>
          <w:szCs w:val="30"/>
          <w:cs/>
          <w:lang w:bidi="th-TH"/>
        </w:rPr>
        <w:t>ไม่มี)</w:t>
      </w:r>
    </w:p>
    <w:p w14:paraId="60B8C2EA" w14:textId="5F78988D" w:rsidR="00985513" w:rsidRPr="008A5A08" w:rsidRDefault="00985513" w:rsidP="00FC4617">
      <w:pPr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990"/>
        <w:gridCol w:w="986"/>
        <w:gridCol w:w="7"/>
        <w:gridCol w:w="271"/>
        <w:gridCol w:w="1083"/>
        <w:gridCol w:w="274"/>
        <w:gridCol w:w="994"/>
        <w:gridCol w:w="274"/>
        <w:gridCol w:w="970"/>
      </w:tblGrid>
      <w:tr w:rsidR="00985513" w:rsidRPr="008A5A08" w14:paraId="75B5EDCC" w14:textId="77777777" w:rsidTr="00BB7371">
        <w:trPr>
          <w:trHeight w:hRule="exact" w:val="374"/>
        </w:trPr>
        <w:tc>
          <w:tcPr>
            <w:tcW w:w="1845" w:type="pct"/>
          </w:tcPr>
          <w:p w14:paraId="2B1A69CB" w14:textId="7F9F19F5" w:rsidR="00985513" w:rsidRPr="008A5A08" w:rsidRDefault="00A631A6" w:rsidP="00D87C21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4" w:type="pct"/>
          </w:tcPr>
          <w:p w14:paraId="2F5961F8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4"/>
          </w:tcPr>
          <w:p w14:paraId="13103D0A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1026938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048B7937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513" w:rsidRPr="008A5A08" w14:paraId="109CDD38" w14:textId="77777777" w:rsidTr="00BB7371">
        <w:trPr>
          <w:trHeight w:hRule="exact" w:val="374"/>
        </w:trPr>
        <w:tc>
          <w:tcPr>
            <w:tcW w:w="1845" w:type="pct"/>
          </w:tcPr>
          <w:p w14:paraId="5F709B80" w14:textId="55963C96" w:rsidR="00985513" w:rsidRPr="008A5A08" w:rsidRDefault="00985513" w:rsidP="00D87C21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7E0A6905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14:paraId="706BD7C1" w14:textId="77777777" w:rsidR="00985513" w:rsidRPr="008A5A08" w:rsidRDefault="0062522C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7440F987" w14:textId="77777777" w:rsidR="00985513" w:rsidRPr="008A5A08" w:rsidRDefault="00985513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B197F7" w14:textId="77777777" w:rsidR="00985513" w:rsidRPr="008A5A08" w:rsidRDefault="0062522C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671FDC88" w14:textId="77777777" w:rsidR="00985513" w:rsidRPr="008A5A08" w:rsidRDefault="00985513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C5C4CB6" w14:textId="77777777" w:rsidR="00985513" w:rsidRPr="008A5A08" w:rsidRDefault="0062522C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0BF7ACE6" w14:textId="77777777" w:rsidR="00985513" w:rsidRPr="008A5A08" w:rsidRDefault="00985513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7B0B1AC" w14:textId="77777777" w:rsidR="00985513" w:rsidRPr="008A5A08" w:rsidRDefault="0062522C" w:rsidP="00D8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85513" w:rsidRPr="008A5A08" w14:paraId="5EBF53DE" w14:textId="77777777" w:rsidTr="00BB7371">
        <w:trPr>
          <w:trHeight w:hRule="exact" w:val="374"/>
        </w:trPr>
        <w:tc>
          <w:tcPr>
            <w:tcW w:w="1845" w:type="pct"/>
          </w:tcPr>
          <w:p w14:paraId="6CDF56A0" w14:textId="77777777" w:rsidR="00985513" w:rsidRPr="008A5A08" w:rsidRDefault="00985513" w:rsidP="00D87C21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F0B3B8C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1" w:type="pct"/>
            <w:gridSpan w:val="8"/>
          </w:tcPr>
          <w:p w14:paraId="7CF85AC6" w14:textId="77777777" w:rsidR="00985513" w:rsidRPr="008A5A08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4CCE" w:rsidRPr="008A5A08" w14:paraId="0C74DAEC" w14:textId="77777777" w:rsidTr="00BB7371">
        <w:trPr>
          <w:trHeight w:hRule="exact" w:val="374"/>
        </w:trPr>
        <w:tc>
          <w:tcPr>
            <w:tcW w:w="1845" w:type="pct"/>
          </w:tcPr>
          <w:p w14:paraId="6D0141E3" w14:textId="77777777" w:rsidR="00944CCE" w:rsidRPr="008A5A08" w:rsidRDefault="00944CCE" w:rsidP="00944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4" w:type="pct"/>
          </w:tcPr>
          <w:p w14:paraId="6449A44A" w14:textId="77777777" w:rsidR="00944CCE" w:rsidRPr="008A5A08" w:rsidRDefault="00944CCE" w:rsidP="00944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</w:tcPr>
          <w:p w14:paraId="78308A6A" w14:textId="5D6F488F" w:rsidR="00944CCE" w:rsidRPr="008A5A08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1,148,500</w:t>
            </w:r>
          </w:p>
        </w:tc>
        <w:tc>
          <w:tcPr>
            <w:tcW w:w="150" w:type="pct"/>
            <w:gridSpan w:val="2"/>
          </w:tcPr>
          <w:p w14:paraId="793AF50C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D7C6F7" w14:textId="77777777" w:rsidR="00944CCE" w:rsidRPr="008A5A08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1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1,358,500</w:t>
            </w:r>
          </w:p>
        </w:tc>
        <w:tc>
          <w:tcPr>
            <w:tcW w:w="148" w:type="pct"/>
          </w:tcPr>
          <w:p w14:paraId="21F8EA71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546BC6D" w14:textId="18074AFC" w:rsidR="00944CCE" w:rsidRPr="00BD6116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1,148,500</w:t>
            </w:r>
          </w:p>
        </w:tc>
        <w:tc>
          <w:tcPr>
            <w:tcW w:w="148" w:type="pct"/>
          </w:tcPr>
          <w:p w14:paraId="65B79775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3A58FE" w14:textId="77777777" w:rsidR="00944CCE" w:rsidRPr="00BD6116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1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1,358,500</w:t>
            </w:r>
          </w:p>
        </w:tc>
      </w:tr>
      <w:tr w:rsidR="00944CCE" w:rsidRPr="008A5A08" w14:paraId="4E07F728" w14:textId="77777777" w:rsidTr="00BB7371">
        <w:trPr>
          <w:trHeight w:hRule="exact" w:val="374"/>
        </w:trPr>
        <w:tc>
          <w:tcPr>
            <w:tcW w:w="1845" w:type="pct"/>
          </w:tcPr>
          <w:p w14:paraId="36764008" w14:textId="77777777" w:rsidR="00944CCE" w:rsidRPr="008A5A08" w:rsidRDefault="00944CCE" w:rsidP="00944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4" w:type="pct"/>
          </w:tcPr>
          <w:p w14:paraId="7183543C" w14:textId="77777777" w:rsidR="00944CCE" w:rsidRPr="008A5A08" w:rsidRDefault="00944CCE" w:rsidP="00944C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</w:tcPr>
          <w:p w14:paraId="56438020" w14:textId="113F7BB4" w:rsidR="00944CCE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76972F0D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F5075A" w14:textId="77777777" w:rsidR="00944CCE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210,000)</w:t>
            </w:r>
          </w:p>
        </w:tc>
        <w:tc>
          <w:tcPr>
            <w:tcW w:w="148" w:type="pct"/>
          </w:tcPr>
          <w:p w14:paraId="7327C476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7A8C89E" w14:textId="6AD4659C" w:rsidR="00944CCE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1254904" w14:textId="77777777" w:rsidR="00944CCE" w:rsidRPr="008A5A08" w:rsidRDefault="00944CCE" w:rsidP="00944CC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6EDC59" w14:textId="77777777" w:rsidR="00944CCE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210,000)</w:t>
            </w:r>
          </w:p>
        </w:tc>
      </w:tr>
      <w:tr w:rsidR="00944CCE" w:rsidRPr="008A5A08" w14:paraId="3C21EDD1" w14:textId="77777777" w:rsidTr="00BB7371">
        <w:trPr>
          <w:trHeight w:hRule="exact" w:val="374"/>
        </w:trPr>
        <w:tc>
          <w:tcPr>
            <w:tcW w:w="1845" w:type="pct"/>
          </w:tcPr>
          <w:p w14:paraId="22A1A10C" w14:textId="77777777" w:rsidR="00944CCE" w:rsidRPr="008A5A08" w:rsidRDefault="00944CCE" w:rsidP="00944CC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4" w:type="pct"/>
          </w:tcPr>
          <w:p w14:paraId="2DAC0D8C" w14:textId="77777777" w:rsidR="00944CCE" w:rsidRPr="008A5A08" w:rsidRDefault="00944CCE" w:rsidP="00944CC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4B79757E" w:rsidR="00944CCE" w:rsidRPr="008A5A08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1,148,500</w:t>
            </w:r>
          </w:p>
        </w:tc>
        <w:tc>
          <w:tcPr>
            <w:tcW w:w="150" w:type="pct"/>
            <w:gridSpan w:val="2"/>
          </w:tcPr>
          <w:p w14:paraId="0C884C85" w14:textId="77777777" w:rsidR="00944CCE" w:rsidRPr="008A5A08" w:rsidRDefault="00944CCE" w:rsidP="00944C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EC38FF" w14:textId="77777777" w:rsidR="00944CCE" w:rsidRPr="008A5A08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1,148,500</w:t>
            </w:r>
          </w:p>
        </w:tc>
        <w:tc>
          <w:tcPr>
            <w:tcW w:w="148" w:type="pct"/>
          </w:tcPr>
          <w:p w14:paraId="78536EB1" w14:textId="77777777" w:rsidR="00944CCE" w:rsidRPr="008A5A08" w:rsidRDefault="00944CCE" w:rsidP="00944CC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3CA7742" w14:textId="73DDB203" w:rsidR="00944CCE" w:rsidRPr="00396D30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1,148,500</w:t>
            </w:r>
          </w:p>
        </w:tc>
        <w:tc>
          <w:tcPr>
            <w:tcW w:w="148" w:type="pct"/>
          </w:tcPr>
          <w:p w14:paraId="794DFBA9" w14:textId="77777777" w:rsidR="00944CCE" w:rsidRPr="008A5A08" w:rsidRDefault="00944CCE" w:rsidP="00944CC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3FBC76AF" w14:textId="77777777" w:rsidR="00944CCE" w:rsidRPr="00396D30" w:rsidRDefault="00944CCE" w:rsidP="00944CCE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6D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1,148,500</w:t>
            </w:r>
          </w:p>
        </w:tc>
      </w:tr>
    </w:tbl>
    <w:p w14:paraId="6A4E1EED" w14:textId="77777777" w:rsidR="00FC4617" w:rsidRDefault="00FC4617" w:rsidP="005F141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1E98805A" w14:textId="30814558" w:rsidR="00985513" w:rsidRPr="008A5A08" w:rsidRDefault="00985513" w:rsidP="005F141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ในการประชุมสามัญประจำปีผู้ถือหุ้นของบริษัทเมื่อวันที่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21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เมษายน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2560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ผู้ถือหุ้นของบริษัทได้อนุมัติการออกและเสนอขายหุ้นกู้มูลค่าไม่เกิน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6,000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ล้านบาท หรือในสกุลเงินอื่นในจำนวนที่เทียบเท่า โดยอายุหุ้นกู้ อัตราดอกเบี้ยและเงื่อนไขในการออกหุ้นกู้ให้เป็นไปตามความเหมาะสมของตลาดในขณะที่ออกและเสนอขายหุ้นกู้ในแต่ละครั้ง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br/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เพื่อใช้เป็นเงินลงทุนระยะยาวในการขยายธุรกิจและใช้เป็นเงินทุนหมุนเวียนในการดำเนินงานของบริษัทในอนาคต</w:t>
      </w:r>
    </w:p>
    <w:p w14:paraId="5B80B903" w14:textId="77777777" w:rsidR="00985513" w:rsidRPr="008A5A08" w:rsidRDefault="00985513" w:rsidP="00985513">
      <w:pPr>
        <w:rPr>
          <w:rFonts w:ascii="Angsana New" w:hAnsi="Angsana New" w:cs="Angsana New"/>
          <w:sz w:val="30"/>
          <w:szCs w:val="30"/>
        </w:rPr>
      </w:pPr>
    </w:p>
    <w:p w14:paraId="74468A65" w14:textId="77777777" w:rsidR="005F1412" w:rsidRPr="008A5A08" w:rsidRDefault="005F1412" w:rsidP="005F141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ในการประชุมสามัญประจำปีผู้ถือหุ้นของบริษัทเมื่อวันที่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28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เมษายน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2559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ผู้ถือหุ้นของบริษัทได้อนุมัติการออกและเสนอขายหุ้นกู้มูลค่าไม่เกิน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2,000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ล้านบาท หรือในสกุลเงินอื่นในจำนวนที่เทียบเท่า โดยอายุหุ้นกู้ อัตราดอกเบี้ยและเงื่อนไขในการออกหุ้นกู้ให้เป็นไปตามความเหมาะสมของตลาดในขณะที่ออกและเสนอขายหุ้นกู้ในแต่ละครั้ง </w:t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</w:rPr>
        <w:br/>
      </w:r>
      <w:r w:rsidRPr="008A5A08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เพื่อใช้เป็นเงินลงทุนระยะยาวในการขยายธุรกิจและใช้เป็นเงินทุนหมุนเวียนในการดำเนินงานของบริษัทในอนาคต </w:t>
      </w:r>
    </w:p>
    <w:p w14:paraId="51382A85" w14:textId="77777777" w:rsidR="00985513" w:rsidRPr="008A5A08" w:rsidRDefault="00985513" w:rsidP="009C7602">
      <w:pPr>
        <w:rPr>
          <w:rFonts w:ascii="Angsana New" w:hAnsi="Angsana New" w:cs="Angsana New"/>
          <w:sz w:val="30"/>
          <w:szCs w:val="30"/>
        </w:rPr>
      </w:pPr>
    </w:p>
    <w:p w14:paraId="00469EB7" w14:textId="520561C2" w:rsidR="00BD6116" w:rsidRDefault="00BD6116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842C64" w14:textId="70A7B4CB" w:rsidR="00FC4617" w:rsidRDefault="00FC4617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CFBFFC" w14:textId="79052AA4" w:rsidR="00FC4617" w:rsidRDefault="00FC4617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41DEC5" w14:textId="380C1BE2" w:rsidR="00FC4617" w:rsidRDefault="00FC4617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691A8" w14:textId="77777777" w:rsidR="00FC4617" w:rsidRPr="008A5A08" w:rsidRDefault="00FC4617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9CCF59" w14:textId="22AB68E0" w:rsidR="0086192A" w:rsidRDefault="0086192A" w:rsidP="00306742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4E32C2C" w14:textId="3A2262CF" w:rsidR="007A53FE" w:rsidRDefault="007A53FE" w:rsidP="00306742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4357C56" w14:textId="22EFC09E" w:rsidR="007A53FE" w:rsidRDefault="007A53FE" w:rsidP="00306742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2BD2AEA" w14:textId="77777777" w:rsidR="007A53FE" w:rsidRDefault="007A53FE" w:rsidP="00306742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DB1D6DA" w14:textId="1B5BB789" w:rsidR="00306742" w:rsidRPr="008A5A08" w:rsidRDefault="00306742" w:rsidP="00306742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1/2560</w:t>
      </w:r>
    </w:p>
    <w:p w14:paraId="2A8C5338" w14:textId="77777777" w:rsidR="00306742" w:rsidRPr="008A5A08" w:rsidRDefault="00306742" w:rsidP="0030674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616614" w14:textId="77777777" w:rsidR="00306742" w:rsidRPr="008A5A08" w:rsidRDefault="00306742" w:rsidP="0030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กรกฎาคม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บริษัทได้ออกหุ้นกู้ประเภทไม่ด้อยสิทธิ ไม่มีหลักประกัน และระบุชื่อผู้ถือเป็นจำนวน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เงินรวม </w:t>
      </w:r>
      <w:r w:rsidRPr="008A5A08">
        <w:rPr>
          <w:rFonts w:ascii="Angsana New" w:hAnsi="Angsana New" w:cs="Angsana New"/>
          <w:sz w:val="30"/>
          <w:szCs w:val="30"/>
        </w:rPr>
        <w:t>1,149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กรกฎาคม </w:t>
      </w:r>
      <w:r w:rsidRPr="008A5A08">
        <w:rPr>
          <w:rFonts w:ascii="Angsana New" w:hAnsi="Angsana New" w:cs="Angsana New"/>
          <w:spacing w:val="-2"/>
          <w:sz w:val="30"/>
          <w:szCs w:val="30"/>
        </w:rPr>
        <w:t>2563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โดยมีอัตราดอกเบี้ยคงที่ร้อยละ </w:t>
      </w:r>
      <w:r w:rsidRPr="008A5A08">
        <w:rPr>
          <w:rFonts w:ascii="Angsana New" w:hAnsi="Angsana New" w:cs="Angsana New"/>
          <w:spacing w:val="-2"/>
          <w:sz w:val="30"/>
          <w:szCs w:val="30"/>
        </w:rPr>
        <w:t xml:space="preserve">4.90 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</w:p>
    <w:p w14:paraId="07960C33" w14:textId="77777777" w:rsidR="00306742" w:rsidRPr="008A5A08" w:rsidRDefault="00306742" w:rsidP="00A70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25EA877" w14:textId="77777777" w:rsidR="009C6544" w:rsidRPr="008A5A08" w:rsidRDefault="00576F21" w:rsidP="00A70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</w:t>
      </w:r>
      <w:r w:rsidR="002164A3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เช่น </w:t>
      </w:r>
      <w:r w:rsidR="005B5F3C" w:rsidRPr="008A5A08">
        <w:rPr>
          <w:rFonts w:ascii="Angsana New" w:hAnsi="Angsana New" w:cs="Angsana New"/>
          <w:spacing w:val="-4"/>
          <w:sz w:val="30"/>
          <w:szCs w:val="30"/>
          <w:cs/>
        </w:rPr>
        <w:t>ผู้ออกหุ้นกู้จะต้องดำรงไว้ซึ่ง</w:t>
      </w:r>
      <w:r w:rsidR="009C6544" w:rsidRPr="008A5A08">
        <w:rPr>
          <w:rFonts w:ascii="Angsana New" w:hAnsi="Angsana New" w:cs="Angsana New"/>
          <w:spacing w:val="-4"/>
          <w:sz w:val="30"/>
          <w:szCs w:val="30"/>
          <w:cs/>
        </w:rPr>
        <w:t>อัตราส่วนหนี้สินต่อส่วน</w:t>
      </w:r>
      <w:r w:rsidR="009C6544" w:rsidRPr="008A5A08">
        <w:rPr>
          <w:rFonts w:ascii="Angsana New" w:hAnsi="Angsana New" w:cs="Angsana New"/>
          <w:spacing w:val="2"/>
          <w:sz w:val="30"/>
          <w:szCs w:val="30"/>
          <w:cs/>
        </w:rPr>
        <w:t>ของผู้ถือ</w:t>
      </w:r>
      <w:r w:rsidR="005B5F3C" w:rsidRPr="008A5A08">
        <w:rPr>
          <w:rFonts w:ascii="Angsana New" w:hAnsi="Angsana New" w:cs="Angsana New"/>
          <w:spacing w:val="2"/>
          <w:sz w:val="30"/>
          <w:szCs w:val="30"/>
          <w:cs/>
        </w:rPr>
        <w:t>หุ้น</w:t>
      </w:r>
    </w:p>
    <w:p w14:paraId="2471AFF4" w14:textId="77777777" w:rsidR="005B5F3C" w:rsidRPr="008A5A08" w:rsidRDefault="00686708" w:rsidP="0068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ตามงบการเงินรวมสำหรับปีตลอดระยะเวลา</w:t>
      </w:r>
      <w:r w:rsidR="005B5F3C" w:rsidRPr="008A5A08">
        <w:rPr>
          <w:rFonts w:ascii="Angsana New" w:hAnsi="Angsana New" w:cs="Angsana New"/>
          <w:sz w:val="30"/>
          <w:szCs w:val="30"/>
          <w:cs/>
        </w:rPr>
        <w:t>ของหุ้นกู้</w:t>
      </w:r>
      <w:r w:rsidR="005B5F3C"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B5F3C" w:rsidRPr="008A5A08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3F5FB46E" w14:textId="77777777" w:rsidR="00F14EDB" w:rsidRDefault="00F14EDB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991"/>
        <w:gridCol w:w="987"/>
        <w:gridCol w:w="6"/>
        <w:gridCol w:w="277"/>
        <w:gridCol w:w="984"/>
        <w:gridCol w:w="275"/>
        <w:gridCol w:w="997"/>
        <w:gridCol w:w="275"/>
        <w:gridCol w:w="964"/>
      </w:tblGrid>
      <w:tr w:rsidR="00084448" w:rsidRPr="008A5A08" w14:paraId="67DCB708" w14:textId="77777777" w:rsidTr="00054A85">
        <w:trPr>
          <w:trHeight w:hRule="exact" w:val="374"/>
        </w:trPr>
        <w:tc>
          <w:tcPr>
            <w:tcW w:w="2009" w:type="pct"/>
          </w:tcPr>
          <w:p w14:paraId="5599A438" w14:textId="5B5B9282" w:rsidR="00084448" w:rsidRPr="007A1BFB" w:rsidRDefault="007A1BFB" w:rsidP="005B490D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BFB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15" w:type="pct"/>
          </w:tcPr>
          <w:p w14:paraId="023DE465" w14:textId="77777777" w:rsidR="00084448" w:rsidRPr="008A5A08" w:rsidRDefault="00084448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pct"/>
            <w:gridSpan w:val="4"/>
          </w:tcPr>
          <w:p w14:paraId="1B6FA753" w14:textId="77777777" w:rsidR="00084448" w:rsidRPr="008A5A08" w:rsidRDefault="00084448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72CA36" w14:textId="77777777" w:rsidR="00084448" w:rsidRPr="008A5A08" w:rsidRDefault="00084448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pct"/>
            <w:gridSpan w:val="3"/>
          </w:tcPr>
          <w:p w14:paraId="3FC446CB" w14:textId="77777777" w:rsidR="00084448" w:rsidRPr="008A5A08" w:rsidRDefault="00084448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448" w:rsidRPr="008A5A08" w14:paraId="235096A0" w14:textId="77777777" w:rsidTr="00054A85">
        <w:trPr>
          <w:trHeight w:hRule="exact" w:val="374"/>
        </w:trPr>
        <w:tc>
          <w:tcPr>
            <w:tcW w:w="2009" w:type="pct"/>
          </w:tcPr>
          <w:p w14:paraId="19668D38" w14:textId="77777777" w:rsidR="00084448" w:rsidRPr="008A5A08" w:rsidRDefault="00084448" w:rsidP="005B490D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0E44529F" w14:textId="77777777" w:rsidR="00084448" w:rsidRPr="008A5A08" w:rsidRDefault="000E1D0B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6" w:type="pct"/>
            <w:gridSpan w:val="2"/>
          </w:tcPr>
          <w:p w14:paraId="6E2256DB" w14:textId="77777777" w:rsidR="00084448" w:rsidRPr="008A5A08" w:rsidRDefault="0062522C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366AF922" w14:textId="77777777" w:rsidR="00084448" w:rsidRPr="008A5A08" w:rsidRDefault="00084448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40E464A5" w14:textId="77777777" w:rsidR="00084448" w:rsidRPr="008A5A08" w:rsidRDefault="0062522C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14:paraId="14F5D8DF" w14:textId="77777777" w:rsidR="00084448" w:rsidRPr="008A5A08" w:rsidRDefault="00084448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68DAF11" w14:textId="77777777" w:rsidR="00084448" w:rsidRPr="008A5A08" w:rsidRDefault="0062522C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14:paraId="7481E0A9" w14:textId="77777777" w:rsidR="00084448" w:rsidRPr="008A5A08" w:rsidRDefault="00084448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3594AA28" w14:textId="77777777" w:rsidR="00084448" w:rsidRPr="008A5A08" w:rsidRDefault="0062522C" w:rsidP="005B4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84448" w:rsidRPr="008A5A08" w14:paraId="7B347ECE" w14:textId="77777777" w:rsidTr="00054A85">
        <w:trPr>
          <w:trHeight w:hRule="exact" w:val="374"/>
        </w:trPr>
        <w:tc>
          <w:tcPr>
            <w:tcW w:w="2009" w:type="pct"/>
          </w:tcPr>
          <w:p w14:paraId="65AF46A6" w14:textId="77777777" w:rsidR="00084448" w:rsidRPr="008A5A08" w:rsidRDefault="00084448" w:rsidP="005B490D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103635EF" w14:textId="77777777" w:rsidR="00084448" w:rsidRPr="008A5A08" w:rsidRDefault="00084448" w:rsidP="000E1D0B">
            <w:pPr>
              <w:pStyle w:val="BodyText"/>
              <w:spacing w:after="0" w:line="240" w:lineRule="auto"/>
              <w:ind w:left="71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77" w:type="pct"/>
            <w:gridSpan w:val="8"/>
          </w:tcPr>
          <w:p w14:paraId="0ABFCD52" w14:textId="77777777" w:rsidR="00084448" w:rsidRPr="008A5A08" w:rsidRDefault="00E17E7B" w:rsidP="005B490D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084448"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522C" w:rsidRPr="008A5A08" w14:paraId="70D17BE2" w14:textId="77777777" w:rsidTr="00054A85">
        <w:trPr>
          <w:trHeight w:hRule="exact" w:val="374"/>
        </w:trPr>
        <w:tc>
          <w:tcPr>
            <w:tcW w:w="2009" w:type="pct"/>
          </w:tcPr>
          <w:p w14:paraId="27F191A2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796CC3CC" w14:textId="77777777" w:rsidR="0062522C" w:rsidRPr="008A5A08" w:rsidRDefault="0062522C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14:paraId="5CA0620B" w14:textId="730F946B" w:rsidR="0062522C" w:rsidRPr="008A5A08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1,103,004</w:t>
            </w:r>
          </w:p>
        </w:tc>
        <w:tc>
          <w:tcPr>
            <w:tcW w:w="147" w:type="pct"/>
            <w:gridSpan w:val="2"/>
          </w:tcPr>
          <w:p w14:paraId="0FDE206F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78EED08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863,976</w:t>
            </w:r>
          </w:p>
        </w:tc>
        <w:tc>
          <w:tcPr>
            <w:tcW w:w="143" w:type="pct"/>
          </w:tcPr>
          <w:p w14:paraId="21283A47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F507EA0" w14:textId="11E66E9D" w:rsidR="0062522C" w:rsidRPr="003201D0" w:rsidRDefault="003201D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0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647,845</w:t>
            </w:r>
          </w:p>
        </w:tc>
        <w:tc>
          <w:tcPr>
            <w:tcW w:w="143" w:type="pct"/>
          </w:tcPr>
          <w:p w14:paraId="6E1688E1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718E07E3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378,188</w:t>
            </w:r>
          </w:p>
        </w:tc>
      </w:tr>
      <w:tr w:rsidR="0062522C" w:rsidRPr="008A5A08" w14:paraId="6B2EA0AB" w14:textId="77777777" w:rsidTr="00054A85">
        <w:trPr>
          <w:trHeight w:hRule="exact" w:val="374"/>
        </w:trPr>
        <w:tc>
          <w:tcPr>
            <w:tcW w:w="2009" w:type="pct"/>
          </w:tcPr>
          <w:p w14:paraId="2F8A8703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ซื้อสินทรัพย์ภายใต้สัญญาเช่าการเงิน</w:t>
            </w:r>
          </w:p>
        </w:tc>
        <w:tc>
          <w:tcPr>
            <w:tcW w:w="515" w:type="pct"/>
          </w:tcPr>
          <w:p w14:paraId="706A45F2" w14:textId="1B5A3F56" w:rsidR="0062522C" w:rsidRPr="008A5A08" w:rsidRDefault="009A3BAD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513" w:type="pct"/>
            <w:shd w:val="clear" w:color="auto" w:fill="auto"/>
          </w:tcPr>
          <w:p w14:paraId="380A362C" w14:textId="5E7FB153" w:rsidR="0062522C" w:rsidRPr="008A5A08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151,460</w:t>
            </w:r>
          </w:p>
        </w:tc>
        <w:tc>
          <w:tcPr>
            <w:tcW w:w="147" w:type="pct"/>
            <w:gridSpan w:val="2"/>
          </w:tcPr>
          <w:p w14:paraId="7ACD0721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6977254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444,454</w:t>
            </w:r>
          </w:p>
        </w:tc>
        <w:tc>
          <w:tcPr>
            <w:tcW w:w="143" w:type="pct"/>
          </w:tcPr>
          <w:p w14:paraId="1B09C561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60E5CAF1" w14:textId="49F24498" w:rsidR="0062522C" w:rsidRPr="008A5A08" w:rsidRDefault="00E934D6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29,92</w:t>
            </w:r>
            <w:r w:rsidR="00570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" w:type="pct"/>
          </w:tcPr>
          <w:p w14:paraId="6AA75BEF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317EDE9B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422,407</w:t>
            </w:r>
          </w:p>
        </w:tc>
      </w:tr>
      <w:tr w:rsidR="0062522C" w:rsidRPr="008A5A08" w14:paraId="503E832A" w14:textId="77777777" w:rsidTr="00054A85">
        <w:trPr>
          <w:trHeight w:hRule="exact" w:val="374"/>
        </w:trPr>
        <w:tc>
          <w:tcPr>
            <w:tcW w:w="2009" w:type="pct"/>
          </w:tcPr>
          <w:p w14:paraId="25A88B98" w14:textId="77777777" w:rsidR="0062522C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จ่ายเพื่อลดจำนวนหนี้สินที่เกิดขึ้นจาก</w:t>
            </w:r>
          </w:p>
        </w:tc>
        <w:tc>
          <w:tcPr>
            <w:tcW w:w="515" w:type="pct"/>
          </w:tcPr>
          <w:p w14:paraId="4E00047C" w14:textId="77777777" w:rsidR="0062522C" w:rsidRPr="008A5A08" w:rsidRDefault="0062522C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14:paraId="71B8E0B6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</w:tcPr>
          <w:p w14:paraId="5C9193E3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7E34959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581CC06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1F7CE337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15257113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586FB34D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522C" w:rsidRPr="008A5A08" w14:paraId="6BF16083" w14:textId="77777777" w:rsidTr="00054A85">
        <w:trPr>
          <w:trHeight w:hRule="exact" w:val="374"/>
        </w:trPr>
        <w:tc>
          <w:tcPr>
            <w:tcW w:w="2009" w:type="pct"/>
          </w:tcPr>
          <w:p w14:paraId="093AB535" w14:textId="77777777" w:rsidR="0062522C" w:rsidRPr="0008444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สัญญาเช่าการเงิน</w:t>
            </w:r>
          </w:p>
        </w:tc>
        <w:tc>
          <w:tcPr>
            <w:tcW w:w="515" w:type="pct"/>
          </w:tcPr>
          <w:p w14:paraId="2C4668A7" w14:textId="77777777" w:rsidR="0062522C" w:rsidRPr="008A5A08" w:rsidRDefault="0062522C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14:paraId="2429A390" w14:textId="0C3FDA73" w:rsidR="0062522C" w:rsidRPr="008A5A08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(331,38</w:t>
            </w:r>
            <w:r w:rsidR="00C03F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gridSpan w:val="2"/>
          </w:tcPr>
          <w:p w14:paraId="6C749D6E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0C88829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(146,536)</w:t>
            </w:r>
          </w:p>
        </w:tc>
        <w:tc>
          <w:tcPr>
            <w:tcW w:w="143" w:type="pct"/>
          </w:tcPr>
          <w:p w14:paraId="381C68D5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34EE8859" w14:textId="684672A3" w:rsidR="0062522C" w:rsidRPr="008A5A08" w:rsidRDefault="00E934D6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(156,2</w:t>
            </w:r>
            <w:r w:rsidR="00C03F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702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DF1976C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784AE2F2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(136,126)</w:t>
            </w:r>
          </w:p>
        </w:tc>
      </w:tr>
      <w:tr w:rsidR="0062522C" w:rsidRPr="008A5A08" w14:paraId="356D319D" w14:textId="77777777" w:rsidTr="00054A85">
        <w:trPr>
          <w:trHeight w:hRule="exact" w:val="374"/>
        </w:trPr>
        <w:tc>
          <w:tcPr>
            <w:tcW w:w="2009" w:type="pct"/>
          </w:tcPr>
          <w:p w14:paraId="26107282" w14:textId="77777777" w:rsidR="0062522C" w:rsidRPr="0008444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</w:t>
            </w:r>
          </w:p>
        </w:tc>
        <w:tc>
          <w:tcPr>
            <w:tcW w:w="515" w:type="pct"/>
          </w:tcPr>
          <w:p w14:paraId="6005B4E0" w14:textId="77777777" w:rsidR="0062522C" w:rsidRPr="008A5A08" w:rsidRDefault="0062522C" w:rsidP="00625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14:paraId="55F8D26F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</w:tcPr>
          <w:p w14:paraId="45ADDD17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3A07A35B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212B864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3338C878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46F6BE7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618B3B42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522C" w:rsidRPr="008A5A08" w14:paraId="4524FEB1" w14:textId="77777777" w:rsidTr="00054A85">
        <w:trPr>
          <w:trHeight w:hRule="exact" w:val="374"/>
        </w:trPr>
        <w:tc>
          <w:tcPr>
            <w:tcW w:w="2009" w:type="pct"/>
          </w:tcPr>
          <w:p w14:paraId="39151752" w14:textId="77777777" w:rsidR="0062522C" w:rsidRPr="008A5A08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สัญญาเช่าการเงิน</w:t>
            </w:r>
          </w:p>
        </w:tc>
        <w:tc>
          <w:tcPr>
            <w:tcW w:w="515" w:type="pct"/>
          </w:tcPr>
          <w:p w14:paraId="792C82F9" w14:textId="5CBCE681" w:rsidR="0062522C" w:rsidRPr="000E1D0B" w:rsidRDefault="0062522C" w:rsidP="0062522C">
            <w:pPr>
              <w:pStyle w:val="block"/>
              <w:tabs>
                <w:tab w:val="decimal" w:pos="251"/>
              </w:tabs>
              <w:spacing w:after="0" w:line="240" w:lineRule="auto"/>
              <w:ind w:left="-128" w:right="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E1D0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9A3BA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513" w:type="pct"/>
            <w:shd w:val="clear" w:color="auto" w:fill="auto"/>
          </w:tcPr>
          <w:p w14:paraId="3BA970A9" w14:textId="37AB46E6" w:rsidR="0062522C" w:rsidRPr="008A5A08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(50,728)</w:t>
            </w:r>
          </w:p>
        </w:tc>
        <w:tc>
          <w:tcPr>
            <w:tcW w:w="147" w:type="pct"/>
            <w:gridSpan w:val="2"/>
          </w:tcPr>
          <w:p w14:paraId="6E53D3F1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0F6A882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(58,238)</w:t>
            </w:r>
          </w:p>
        </w:tc>
        <w:tc>
          <w:tcPr>
            <w:tcW w:w="143" w:type="pct"/>
          </w:tcPr>
          <w:p w14:paraId="31AB42B1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122A5460" w14:textId="5A2E013A" w:rsidR="0062522C" w:rsidRPr="008A5A08" w:rsidRDefault="00E934D6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(19,996)</w:t>
            </w:r>
          </w:p>
        </w:tc>
        <w:tc>
          <w:tcPr>
            <w:tcW w:w="143" w:type="pct"/>
          </w:tcPr>
          <w:p w14:paraId="7CF392B4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27500D8F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(16,624)</w:t>
            </w:r>
          </w:p>
        </w:tc>
      </w:tr>
      <w:tr w:rsidR="0062522C" w:rsidRPr="008A5A08" w14:paraId="702EEFB7" w14:textId="77777777" w:rsidTr="00054A85">
        <w:trPr>
          <w:trHeight w:hRule="exact" w:val="374"/>
        </w:trPr>
        <w:tc>
          <w:tcPr>
            <w:tcW w:w="2009" w:type="pct"/>
          </w:tcPr>
          <w:p w14:paraId="374B9AAD" w14:textId="77777777" w:rsidR="0062522C" w:rsidRDefault="0062522C" w:rsidP="0062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ลดลงจากการสูญเสียการควบคุมในบริษัทย่อยย่อย</w:t>
            </w:r>
          </w:p>
        </w:tc>
        <w:tc>
          <w:tcPr>
            <w:tcW w:w="515" w:type="pct"/>
          </w:tcPr>
          <w:p w14:paraId="6A79B889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5AA949DE" w14:textId="40CBBA39" w:rsidR="0062522C" w:rsidRPr="00E37590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2B83AB48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754EB6A1" w14:textId="77777777" w:rsidR="0062522C" w:rsidRPr="00E37590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(652)</w:t>
            </w:r>
          </w:p>
        </w:tc>
        <w:tc>
          <w:tcPr>
            <w:tcW w:w="143" w:type="pct"/>
          </w:tcPr>
          <w:p w14:paraId="67C137A5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A80AA33" w14:textId="31F1F8FF" w:rsidR="0062522C" w:rsidRDefault="00E934D6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50E70FF" w14:textId="77777777" w:rsidR="0062522C" w:rsidRPr="008A5A08" w:rsidRDefault="0062522C" w:rsidP="0062522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0611B3E4" w14:textId="77777777" w:rsidR="0062522C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522C" w:rsidRPr="008A5A08" w14:paraId="2D169BA2" w14:textId="77777777" w:rsidTr="00054A85">
        <w:trPr>
          <w:trHeight w:hRule="exact" w:val="374"/>
        </w:trPr>
        <w:tc>
          <w:tcPr>
            <w:tcW w:w="2009" w:type="pct"/>
          </w:tcPr>
          <w:p w14:paraId="53AF4108" w14:textId="77777777" w:rsidR="0062522C" w:rsidRPr="008A5A08" w:rsidRDefault="0062522C" w:rsidP="0062522C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15" w:type="pct"/>
          </w:tcPr>
          <w:p w14:paraId="055EABFF" w14:textId="77777777" w:rsidR="0062522C" w:rsidRPr="008A5A08" w:rsidRDefault="0062522C" w:rsidP="0062522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9122E" w14:textId="2EFD7000" w:rsidR="0062522C" w:rsidRPr="008A5A08" w:rsidRDefault="00C26E40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872,350</w:t>
            </w:r>
          </w:p>
        </w:tc>
        <w:tc>
          <w:tcPr>
            <w:tcW w:w="147" w:type="pct"/>
            <w:gridSpan w:val="2"/>
          </w:tcPr>
          <w:p w14:paraId="3D3B3F8F" w14:textId="77777777" w:rsidR="0062522C" w:rsidRPr="008A5A08" w:rsidRDefault="0062522C" w:rsidP="0062522C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25022A6A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1,103,004</w:t>
            </w:r>
          </w:p>
        </w:tc>
        <w:tc>
          <w:tcPr>
            <w:tcW w:w="143" w:type="pct"/>
          </w:tcPr>
          <w:p w14:paraId="5F21F9B3" w14:textId="77777777" w:rsidR="0062522C" w:rsidRPr="008A5A08" w:rsidRDefault="0062522C" w:rsidP="0062522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5753606" w14:textId="38D4DCBB" w:rsidR="0062522C" w:rsidRPr="008A5A08" w:rsidRDefault="00E934D6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501,525</w:t>
            </w:r>
          </w:p>
        </w:tc>
        <w:tc>
          <w:tcPr>
            <w:tcW w:w="143" w:type="pct"/>
          </w:tcPr>
          <w:p w14:paraId="6CA65087" w14:textId="77777777" w:rsidR="0062522C" w:rsidRPr="008A5A08" w:rsidRDefault="0062522C" w:rsidP="0062522C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14:paraId="436C4EC4" w14:textId="77777777" w:rsidR="0062522C" w:rsidRPr="008A5A08" w:rsidRDefault="0062522C" w:rsidP="0062522C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647,845</w:t>
            </w:r>
          </w:p>
        </w:tc>
      </w:tr>
    </w:tbl>
    <w:p w14:paraId="13CC39D7" w14:textId="3258BFEB" w:rsidR="00FC4617" w:rsidRDefault="00FC4617" w:rsidP="00173409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1C755F1" w14:textId="77777777" w:rsidR="00FC4617" w:rsidRDefault="00FC4617" w:rsidP="00173409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81D1C0" w14:textId="02FA84B0" w:rsidR="00A631A6" w:rsidRDefault="00A6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tbl>
      <w:tblPr>
        <w:tblW w:w="9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22"/>
        <w:gridCol w:w="990"/>
        <w:gridCol w:w="270"/>
        <w:gridCol w:w="900"/>
        <w:gridCol w:w="270"/>
        <w:gridCol w:w="1174"/>
        <w:gridCol w:w="270"/>
        <w:gridCol w:w="1076"/>
        <w:gridCol w:w="270"/>
        <w:gridCol w:w="900"/>
        <w:gridCol w:w="270"/>
        <w:gridCol w:w="1170"/>
        <w:gridCol w:w="9"/>
      </w:tblGrid>
      <w:tr w:rsidR="002B0FE1" w:rsidRPr="008A5A08" w14:paraId="62022094" w14:textId="77777777" w:rsidTr="00FC4617">
        <w:tc>
          <w:tcPr>
            <w:tcW w:w="2322" w:type="dxa"/>
          </w:tcPr>
          <w:p w14:paraId="4197EA24" w14:textId="4036DD4A" w:rsidR="002B0FE1" w:rsidRPr="002B0FE1" w:rsidRDefault="002B0FE1" w:rsidP="002B0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9" w:type="dxa"/>
            <w:gridSpan w:val="12"/>
            <w:hideMark/>
          </w:tcPr>
          <w:p w14:paraId="7BFE3347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B0FE1" w:rsidRPr="008A5A08" w14:paraId="59BCB315" w14:textId="77777777" w:rsidTr="00FC4617">
        <w:tc>
          <w:tcPr>
            <w:tcW w:w="2322" w:type="dxa"/>
          </w:tcPr>
          <w:p w14:paraId="06A8BC4A" w14:textId="13D43B86" w:rsidR="002B0FE1" w:rsidRPr="002B0FE1" w:rsidRDefault="002B0FE1" w:rsidP="002B0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4" w:type="dxa"/>
            <w:gridSpan w:val="5"/>
            <w:tcBorders>
              <w:top w:val="nil"/>
              <w:left w:val="nil"/>
              <w:right w:val="nil"/>
            </w:tcBorders>
          </w:tcPr>
          <w:p w14:paraId="124C134A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2562</w:t>
            </w:r>
          </w:p>
        </w:tc>
        <w:tc>
          <w:tcPr>
            <w:tcW w:w="270" w:type="dxa"/>
          </w:tcPr>
          <w:p w14:paraId="0B8CBE66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695" w:type="dxa"/>
            <w:gridSpan w:val="6"/>
            <w:tcBorders>
              <w:top w:val="nil"/>
              <w:left w:val="nil"/>
              <w:right w:val="nil"/>
            </w:tcBorders>
          </w:tcPr>
          <w:p w14:paraId="31711198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2561</w:t>
            </w:r>
          </w:p>
        </w:tc>
      </w:tr>
      <w:tr w:rsidR="002B0FE1" w:rsidRPr="008A5A08" w14:paraId="0101F66D" w14:textId="77777777" w:rsidTr="00FC4617">
        <w:trPr>
          <w:gridAfter w:val="1"/>
          <w:wAfter w:w="9" w:type="dxa"/>
        </w:trPr>
        <w:tc>
          <w:tcPr>
            <w:tcW w:w="2322" w:type="dxa"/>
          </w:tcPr>
          <w:p w14:paraId="00FBD537" w14:textId="77777777" w:rsidR="002B0FE1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2B9EE70D" w14:textId="77777777" w:rsidR="00FC4617" w:rsidRDefault="00FC4617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0A6F489E" w14:textId="77777777" w:rsidR="00FC4617" w:rsidRDefault="00FC4617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372F15AE" w14:textId="710CD572" w:rsidR="00FC4617" w:rsidRPr="008A7D6E" w:rsidRDefault="00FC4617" w:rsidP="00F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A7D6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  <w:hideMark/>
          </w:tcPr>
          <w:p w14:paraId="74C361F9" w14:textId="77777777" w:rsidR="00B72BFF" w:rsidRPr="00B72BFF" w:rsidRDefault="00B72BFF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</w:t>
            </w:r>
          </w:p>
          <w:p w14:paraId="3991B51B" w14:textId="54379E5E" w:rsidR="002B0FE1" w:rsidRPr="00B72BFF" w:rsidRDefault="00B72BFF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25DDA6A6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434EFFFA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8BEF336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4" w:type="dxa"/>
            <w:vAlign w:val="bottom"/>
            <w:hideMark/>
          </w:tcPr>
          <w:p w14:paraId="60852CD7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มูลค่าปัจจุบัน</w:t>
            </w:r>
          </w:p>
          <w:p w14:paraId="70162638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ของจำนวน</w:t>
            </w:r>
          </w:p>
          <w:p w14:paraId="1CC524B0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เงินขั้นต่ำ</w:t>
            </w:r>
          </w:p>
          <w:p w14:paraId="521D2E9B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4491D2C4" w14:textId="77777777" w:rsidR="002B0FE1" w:rsidRPr="00B72BFF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6" w:type="dxa"/>
            <w:vAlign w:val="bottom"/>
            <w:hideMark/>
          </w:tcPr>
          <w:p w14:paraId="144FCB51" w14:textId="77777777" w:rsidR="00B72BFF" w:rsidRPr="00B72BFF" w:rsidRDefault="00B72BFF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</w:t>
            </w:r>
          </w:p>
          <w:p w14:paraId="6885E422" w14:textId="4C3E7D0A" w:rsidR="002B0FE1" w:rsidRPr="00B72BFF" w:rsidRDefault="00B72BFF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738DE5A8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5B06128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5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7A8C1092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A64B775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34" w:right="-126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มูลค่าปัจจุบันของจำนวน</w:t>
            </w:r>
          </w:p>
          <w:p w14:paraId="34DEFE9D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34" w:right="-126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เงินขั้นต่ำ</w:t>
            </w:r>
          </w:p>
          <w:p w14:paraId="69DA9138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-134" w:right="-126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ที่ต้องจ่าย</w:t>
            </w:r>
          </w:p>
        </w:tc>
      </w:tr>
      <w:tr w:rsidR="002B0FE1" w:rsidRPr="008A5A08" w14:paraId="55679565" w14:textId="77777777" w:rsidTr="00FC4617">
        <w:tc>
          <w:tcPr>
            <w:tcW w:w="2322" w:type="dxa"/>
          </w:tcPr>
          <w:p w14:paraId="43576859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7569" w:type="dxa"/>
            <w:gridSpan w:val="12"/>
            <w:hideMark/>
          </w:tcPr>
          <w:p w14:paraId="0B4AF361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72BFF" w:rsidRPr="008A5A08" w14:paraId="023B4FAB" w14:textId="77777777" w:rsidTr="00FC4617">
        <w:tc>
          <w:tcPr>
            <w:tcW w:w="2322" w:type="dxa"/>
          </w:tcPr>
          <w:p w14:paraId="7A8BD017" w14:textId="1ED61CE6" w:rsidR="00B72BFF" w:rsidRPr="00B72BFF" w:rsidRDefault="00B72BFF" w:rsidP="00B72BFF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569" w:type="dxa"/>
            <w:gridSpan w:val="12"/>
          </w:tcPr>
          <w:p w14:paraId="60BB0853" w14:textId="77777777" w:rsidR="00B72BFF" w:rsidRPr="008A5A08" w:rsidRDefault="00B72BFF" w:rsidP="00B72BFF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B72BFF" w:rsidRPr="008A5A08" w14:paraId="68E7FCB7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51CBB0C1" w14:textId="2BA7B98F" w:rsidR="00B72BFF" w:rsidRPr="00B72BFF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B72BFF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0E48B608" w14:textId="1DD8B339" w:rsidR="00B72BFF" w:rsidRPr="00FA67C5" w:rsidRDefault="00C0199E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280,9</w:t>
            </w:r>
            <w:r w:rsidR="006047A3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67C1A30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056FA4" w14:textId="11B26918" w:rsidR="00B72BFF" w:rsidRPr="00FA67C5" w:rsidRDefault="00FB5CA2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40,46</w:t>
            </w:r>
            <w:r w:rsidR="006047A3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98B601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1E8B0C86" w14:textId="5C538FCA" w:rsidR="00B72BFF" w:rsidRPr="00FA67C5" w:rsidRDefault="00FB5CA2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240,458</w:t>
            </w:r>
          </w:p>
        </w:tc>
        <w:tc>
          <w:tcPr>
            <w:tcW w:w="270" w:type="dxa"/>
          </w:tcPr>
          <w:p w14:paraId="576C2115" w14:textId="77777777" w:rsidR="00B72BFF" w:rsidRPr="008A5A08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</w:tcPr>
          <w:p w14:paraId="68FF82C3" w14:textId="77777777" w:rsidR="00B72BFF" w:rsidRPr="00FA67C5" w:rsidRDefault="00B72BFF" w:rsidP="00FC461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284,911</w:t>
            </w:r>
          </w:p>
        </w:tc>
        <w:tc>
          <w:tcPr>
            <w:tcW w:w="270" w:type="dxa"/>
          </w:tcPr>
          <w:p w14:paraId="2D485812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</w:tcPr>
          <w:p w14:paraId="59D616DF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58,037</w:t>
            </w:r>
          </w:p>
        </w:tc>
        <w:tc>
          <w:tcPr>
            <w:tcW w:w="270" w:type="dxa"/>
          </w:tcPr>
          <w:p w14:paraId="053849D3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</w:tcPr>
          <w:p w14:paraId="2A9673DF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226,874</w:t>
            </w:r>
          </w:p>
        </w:tc>
      </w:tr>
      <w:tr w:rsidR="00B72BFF" w:rsidRPr="008A5A08" w14:paraId="527965CA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0E6E7DE7" w14:textId="2B044A5F" w:rsidR="00B72BFF" w:rsidRPr="00B72BFF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3FE0C123" w14:textId="7E53B356" w:rsidR="00B72BFF" w:rsidRPr="00FA67C5" w:rsidRDefault="00C0199E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</w:t>
            </w:r>
            <w:r w:rsidR="006047A3">
              <w:rPr>
                <w:rFonts w:ascii="Angsana New" w:hAnsi="Angsana New" w:cs="Angsana New"/>
                <w:sz w:val="26"/>
                <w:szCs w:val="26"/>
                <w:lang w:eastAsia="en-GB"/>
              </w:rPr>
              <w:t>32,749</w:t>
            </w:r>
          </w:p>
        </w:tc>
        <w:tc>
          <w:tcPr>
            <w:tcW w:w="270" w:type="dxa"/>
            <w:shd w:val="clear" w:color="auto" w:fill="auto"/>
          </w:tcPr>
          <w:p w14:paraId="2C5E3ABA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5FFB156" w14:textId="2E290D05" w:rsidR="00B72BFF" w:rsidRPr="00FA67C5" w:rsidRDefault="006047A3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77,745</w:t>
            </w:r>
          </w:p>
        </w:tc>
        <w:tc>
          <w:tcPr>
            <w:tcW w:w="270" w:type="dxa"/>
            <w:shd w:val="clear" w:color="auto" w:fill="auto"/>
          </w:tcPr>
          <w:p w14:paraId="2D42F9D3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7D76D55C" w14:textId="4F6BC925" w:rsidR="00B72BFF" w:rsidRPr="00FA67C5" w:rsidRDefault="006047A3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555,004</w:t>
            </w:r>
          </w:p>
        </w:tc>
        <w:tc>
          <w:tcPr>
            <w:tcW w:w="270" w:type="dxa"/>
          </w:tcPr>
          <w:p w14:paraId="52E43616" w14:textId="77777777" w:rsidR="00B72BFF" w:rsidRPr="008A5A08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76" w:type="dxa"/>
          </w:tcPr>
          <w:p w14:paraId="506AFFBF" w14:textId="77777777" w:rsidR="00B72BFF" w:rsidRPr="00FA67C5" w:rsidRDefault="00B72BFF" w:rsidP="00FC461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/>
              </w:rPr>
              <w:t>836,269</w:t>
            </w:r>
          </w:p>
        </w:tc>
        <w:tc>
          <w:tcPr>
            <w:tcW w:w="270" w:type="dxa"/>
          </w:tcPr>
          <w:p w14:paraId="33E232C8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5C2D65C4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/>
              </w:rPr>
              <w:t>131,884</w:t>
            </w:r>
          </w:p>
        </w:tc>
        <w:tc>
          <w:tcPr>
            <w:tcW w:w="270" w:type="dxa"/>
          </w:tcPr>
          <w:p w14:paraId="54A5EA1E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AA0B62C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/>
              </w:rPr>
              <w:t>704,385</w:t>
            </w:r>
          </w:p>
        </w:tc>
      </w:tr>
      <w:tr w:rsidR="00B72BFF" w:rsidRPr="008A5A08" w14:paraId="216AFFB4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1B9433E2" w14:textId="1E2A3DE8" w:rsidR="00B72BFF" w:rsidRPr="00B72BFF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612"/>
                <w:tab w:val="left" w:pos="720"/>
              </w:tabs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 w:hint="cs"/>
                <w:sz w:val="26"/>
                <w:szCs w:val="26"/>
                <w:cs/>
              </w:rPr>
              <w:t>เกิน</w:t>
            </w:r>
            <w:r w:rsidRPr="00B72BFF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20F9" w14:textId="34685EBB" w:rsidR="00B72BFF" w:rsidRPr="00FA67C5" w:rsidRDefault="006047A3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87,377</w:t>
            </w:r>
          </w:p>
        </w:tc>
        <w:tc>
          <w:tcPr>
            <w:tcW w:w="270" w:type="dxa"/>
            <w:shd w:val="clear" w:color="auto" w:fill="auto"/>
          </w:tcPr>
          <w:p w14:paraId="03D8A8F5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670D5" w14:textId="656E22AA" w:rsidR="00B72BFF" w:rsidRPr="00FA67C5" w:rsidRDefault="006047A3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10,489</w:t>
            </w:r>
          </w:p>
        </w:tc>
        <w:tc>
          <w:tcPr>
            <w:tcW w:w="270" w:type="dxa"/>
            <w:shd w:val="clear" w:color="auto" w:fill="auto"/>
          </w:tcPr>
          <w:p w14:paraId="22B36D34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124DA" w14:textId="54A33304" w:rsidR="00B72BFF" w:rsidRPr="00FA67C5" w:rsidRDefault="006047A3" w:rsidP="00B72BFF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76,888</w:t>
            </w:r>
          </w:p>
        </w:tc>
        <w:tc>
          <w:tcPr>
            <w:tcW w:w="270" w:type="dxa"/>
          </w:tcPr>
          <w:p w14:paraId="079FAB8C" w14:textId="77777777" w:rsidR="00B72BFF" w:rsidRPr="008A5A08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684EF" w14:textId="77777777" w:rsidR="00B72BFF" w:rsidRPr="00FA67C5" w:rsidRDefault="00B72BFF" w:rsidP="00FC461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199,550</w:t>
            </w:r>
          </w:p>
        </w:tc>
        <w:tc>
          <w:tcPr>
            <w:tcW w:w="270" w:type="dxa"/>
          </w:tcPr>
          <w:p w14:paraId="68E6A2DB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CC3A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27,805</w:t>
            </w:r>
          </w:p>
        </w:tc>
        <w:tc>
          <w:tcPr>
            <w:tcW w:w="270" w:type="dxa"/>
          </w:tcPr>
          <w:p w14:paraId="0572B05B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2BD0B" w14:textId="77777777" w:rsidR="00B72BFF" w:rsidRPr="00FA67C5" w:rsidRDefault="00B72BFF" w:rsidP="00B72BF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171,745</w:t>
            </w:r>
          </w:p>
        </w:tc>
      </w:tr>
      <w:tr w:rsidR="002B0FE1" w:rsidRPr="008A5A08" w14:paraId="2332600F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20E0526B" w14:textId="77777777" w:rsidR="002B0FE1" w:rsidRPr="00B72BFF" w:rsidRDefault="002B0FE1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684EC" w14:textId="26D800EE" w:rsidR="002B0FE1" w:rsidRPr="00FA67C5" w:rsidRDefault="00FB5CA2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1,001,04</w:t>
            </w:r>
            <w:r w:rsidR="006047A3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E63876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10E1D4" w14:textId="6B7DC4ED" w:rsidR="002B0FE1" w:rsidRPr="00FA67C5" w:rsidRDefault="00FB5CA2" w:rsidP="002B0FE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128,69</w:t>
            </w:r>
            <w:r w:rsidR="006047A3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3B46F7C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5D059" w14:textId="248319AB" w:rsidR="002B0FE1" w:rsidRPr="00FA67C5" w:rsidRDefault="00FB5CA2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87</w:t>
            </w:r>
            <w:r w:rsidR="00C03F5E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,350</w:t>
            </w:r>
          </w:p>
        </w:tc>
        <w:tc>
          <w:tcPr>
            <w:tcW w:w="270" w:type="dxa"/>
          </w:tcPr>
          <w:p w14:paraId="61B6BA2D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13401" w14:textId="77777777" w:rsidR="002B0FE1" w:rsidRPr="00FA67C5" w:rsidRDefault="002B0FE1" w:rsidP="00FC461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1,320,730</w:t>
            </w:r>
          </w:p>
        </w:tc>
        <w:tc>
          <w:tcPr>
            <w:tcW w:w="270" w:type="dxa"/>
          </w:tcPr>
          <w:p w14:paraId="4104D42B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C4C3C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217,726</w:t>
            </w:r>
          </w:p>
        </w:tc>
        <w:tc>
          <w:tcPr>
            <w:tcW w:w="270" w:type="dxa"/>
          </w:tcPr>
          <w:p w14:paraId="1715991A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454D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FA67C5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1,103,004</w:t>
            </w:r>
          </w:p>
        </w:tc>
      </w:tr>
      <w:tr w:rsidR="002B0FE1" w:rsidRPr="008A5A08" w14:paraId="0573DB77" w14:textId="77777777" w:rsidTr="00FC4617">
        <w:trPr>
          <w:gridAfter w:val="1"/>
          <w:wAfter w:w="9" w:type="dxa"/>
        </w:trPr>
        <w:tc>
          <w:tcPr>
            <w:tcW w:w="2322" w:type="dxa"/>
          </w:tcPr>
          <w:p w14:paraId="5E9BE50E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22" w:right="-79" w:hanging="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F407A" w14:textId="77777777" w:rsidR="002B0FE1" w:rsidRPr="00FA67C5" w:rsidRDefault="002B0FE1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493B7F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7C534C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94747B" w14:textId="77777777" w:rsidR="002B0FE1" w:rsidRPr="00FA67C5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4585D9" w14:textId="77777777" w:rsidR="002B0FE1" w:rsidRPr="00FA67C5" w:rsidRDefault="002B0FE1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70" w:type="dxa"/>
          </w:tcPr>
          <w:p w14:paraId="4F2CB6A4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01677F22" w14:textId="77777777" w:rsidR="002B0FE1" w:rsidRPr="008A5A08" w:rsidRDefault="002B0FE1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70" w:type="dxa"/>
          </w:tcPr>
          <w:p w14:paraId="7A84EEC0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8C82CD1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270" w:type="dxa"/>
          </w:tcPr>
          <w:p w14:paraId="126C370E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C88C17E" w14:textId="77777777" w:rsidR="002B0FE1" w:rsidRPr="008A5A08" w:rsidRDefault="002B0FE1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</w:tr>
      <w:tr w:rsidR="007D2EE7" w:rsidRPr="008A5A08" w14:paraId="5566065F" w14:textId="77777777" w:rsidTr="00FC4617">
        <w:tc>
          <w:tcPr>
            <w:tcW w:w="2322" w:type="dxa"/>
          </w:tcPr>
          <w:p w14:paraId="48B70BCB" w14:textId="4FFC3CC6" w:rsidR="007D2EE7" w:rsidRPr="002B0FE1" w:rsidRDefault="007D2EE7" w:rsidP="007D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9" w:type="dxa"/>
            <w:gridSpan w:val="12"/>
          </w:tcPr>
          <w:p w14:paraId="314C40FD" w14:textId="77777777" w:rsidR="007D2EE7" w:rsidRPr="008A5A08" w:rsidRDefault="007D2EE7" w:rsidP="007D2EE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D2EE7" w:rsidRPr="008A5A08" w14:paraId="0A09937C" w14:textId="77777777" w:rsidTr="00FC4617">
        <w:tc>
          <w:tcPr>
            <w:tcW w:w="2322" w:type="dxa"/>
          </w:tcPr>
          <w:p w14:paraId="460F49E5" w14:textId="1AB46182" w:rsidR="007D2EE7" w:rsidRPr="002B0FE1" w:rsidRDefault="007D2EE7" w:rsidP="007D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4" w:type="dxa"/>
            <w:gridSpan w:val="5"/>
            <w:tcBorders>
              <w:top w:val="nil"/>
              <w:left w:val="nil"/>
              <w:right w:val="nil"/>
            </w:tcBorders>
          </w:tcPr>
          <w:p w14:paraId="5392B8CC" w14:textId="77777777" w:rsidR="007D2EE7" w:rsidRPr="008A5A08" w:rsidRDefault="007D2EE7" w:rsidP="007D2EE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2562</w:t>
            </w:r>
          </w:p>
        </w:tc>
        <w:tc>
          <w:tcPr>
            <w:tcW w:w="270" w:type="dxa"/>
          </w:tcPr>
          <w:p w14:paraId="3EC84573" w14:textId="77777777" w:rsidR="007D2EE7" w:rsidRPr="008A5A08" w:rsidRDefault="007D2EE7" w:rsidP="007D2EE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695" w:type="dxa"/>
            <w:gridSpan w:val="6"/>
            <w:tcBorders>
              <w:top w:val="nil"/>
              <w:left w:val="nil"/>
              <w:right w:val="nil"/>
            </w:tcBorders>
          </w:tcPr>
          <w:p w14:paraId="241D105D" w14:textId="77777777" w:rsidR="007D2EE7" w:rsidRPr="008A5A08" w:rsidRDefault="007D2EE7" w:rsidP="007D2EE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2561</w:t>
            </w:r>
          </w:p>
        </w:tc>
      </w:tr>
      <w:tr w:rsidR="002B0FE1" w:rsidRPr="008A5A08" w14:paraId="52C7CEF3" w14:textId="77777777" w:rsidTr="00FC4617">
        <w:trPr>
          <w:gridAfter w:val="1"/>
          <w:wAfter w:w="9" w:type="dxa"/>
        </w:trPr>
        <w:tc>
          <w:tcPr>
            <w:tcW w:w="2322" w:type="dxa"/>
          </w:tcPr>
          <w:p w14:paraId="3D826A0E" w14:textId="77777777" w:rsidR="002B0FE1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4E519AE0" w14:textId="77777777" w:rsidR="008553AD" w:rsidRDefault="008553AD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04667853" w14:textId="77777777" w:rsidR="008553AD" w:rsidRDefault="008553AD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  <w:p w14:paraId="2C6BAB67" w14:textId="6A22C0B9" w:rsidR="008553AD" w:rsidRPr="008A7D6E" w:rsidRDefault="008553AD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  <w:r w:rsidRPr="008A7D6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  <w:hideMark/>
          </w:tcPr>
          <w:p w14:paraId="5ED0CDA9" w14:textId="77777777" w:rsidR="00B72BFF" w:rsidRPr="00B72BFF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</w:t>
            </w:r>
          </w:p>
          <w:p w14:paraId="13751E11" w14:textId="0B6EC569" w:rsidR="002B0FE1" w:rsidRPr="008A5A08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0F0F3FCE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570F7C34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081CC3D7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4" w:type="dxa"/>
            <w:vAlign w:val="bottom"/>
            <w:hideMark/>
          </w:tcPr>
          <w:p w14:paraId="5291C6A0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มูลค่าปัจจุบัน</w:t>
            </w:r>
          </w:p>
          <w:p w14:paraId="3D7DD8D1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ของจำนวน</w:t>
            </w:r>
          </w:p>
          <w:p w14:paraId="1FF3AAF6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เงินขั้นต่ำ</w:t>
            </w:r>
          </w:p>
          <w:p w14:paraId="61F25B75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29AB8B45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6" w:type="dxa"/>
            <w:vAlign w:val="bottom"/>
            <w:hideMark/>
          </w:tcPr>
          <w:p w14:paraId="06B6EA11" w14:textId="77777777" w:rsidR="00B72BFF" w:rsidRPr="00B72BFF" w:rsidRDefault="00B72BFF" w:rsidP="00B72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</w:t>
            </w:r>
          </w:p>
          <w:p w14:paraId="73F1A122" w14:textId="323E4061" w:rsidR="002B0FE1" w:rsidRPr="008A5A08" w:rsidRDefault="00B72BFF" w:rsidP="00B72BFF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17BF987B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C49555E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5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145CB0D9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ind w:left="-87" w:firstLine="87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2F92310" w14:textId="77777777" w:rsidR="002B0FE1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มูลค่ปัจจุบัน</w:t>
            </w:r>
          </w:p>
          <w:p w14:paraId="6AC2F96C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ของจำนวนเงินขั้นต่ำ</w:t>
            </w:r>
          </w:p>
          <w:p w14:paraId="54E7918E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ที่ต้องจ่าย</w:t>
            </w:r>
          </w:p>
        </w:tc>
      </w:tr>
      <w:tr w:rsidR="002B0FE1" w:rsidRPr="008A5A08" w14:paraId="64469D26" w14:textId="77777777" w:rsidTr="00FC4617">
        <w:tc>
          <w:tcPr>
            <w:tcW w:w="2322" w:type="dxa"/>
          </w:tcPr>
          <w:p w14:paraId="565B1C5D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7569" w:type="dxa"/>
            <w:gridSpan w:val="12"/>
            <w:hideMark/>
          </w:tcPr>
          <w:p w14:paraId="005BFEB2" w14:textId="77777777" w:rsidR="002B0FE1" w:rsidRPr="008A5A08" w:rsidRDefault="002B0FE1" w:rsidP="002B0FE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9E5D24" w:rsidRPr="008A5A08" w14:paraId="3A44DB94" w14:textId="77777777" w:rsidTr="00FC4617">
        <w:tc>
          <w:tcPr>
            <w:tcW w:w="2322" w:type="dxa"/>
          </w:tcPr>
          <w:p w14:paraId="47EAEC55" w14:textId="1495417D" w:rsidR="009E5D24" w:rsidRPr="008A5A08" w:rsidRDefault="009E5D24" w:rsidP="009E5D24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569" w:type="dxa"/>
            <w:gridSpan w:val="12"/>
          </w:tcPr>
          <w:p w14:paraId="1A794B27" w14:textId="77777777" w:rsidR="009E5D24" w:rsidRPr="008A5A08" w:rsidRDefault="009E5D24" w:rsidP="009E5D24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9E5D24" w:rsidRPr="008A5A08" w14:paraId="2A3A9230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31CFFEA6" w14:textId="796871A4" w:rsidR="009E5D24" w:rsidRPr="008A5A08" w:rsidRDefault="009E5D24" w:rsidP="009E5D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B72BFF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1368E925" w14:textId="1372C8D1" w:rsidR="009E5D24" w:rsidRPr="008A5A08" w:rsidRDefault="00AB1B49" w:rsidP="009E5D24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197,198</w:t>
            </w:r>
          </w:p>
        </w:tc>
        <w:tc>
          <w:tcPr>
            <w:tcW w:w="270" w:type="dxa"/>
          </w:tcPr>
          <w:p w14:paraId="3AC4E4D1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</w:tcPr>
          <w:p w14:paraId="2E8AFE7E" w14:textId="7B582DDD" w:rsidR="009E5D24" w:rsidRPr="000E1D0B" w:rsidRDefault="00AB1B49" w:rsidP="009E5D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14,140</w:t>
            </w:r>
          </w:p>
        </w:tc>
        <w:tc>
          <w:tcPr>
            <w:tcW w:w="270" w:type="dxa"/>
          </w:tcPr>
          <w:p w14:paraId="2551F613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</w:tcPr>
          <w:p w14:paraId="545A099F" w14:textId="6C54B45B" w:rsidR="009E5D24" w:rsidRPr="008A5A08" w:rsidRDefault="00AB1B49" w:rsidP="009E5D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183,058</w:t>
            </w:r>
          </w:p>
        </w:tc>
        <w:tc>
          <w:tcPr>
            <w:tcW w:w="270" w:type="dxa"/>
          </w:tcPr>
          <w:p w14:paraId="1D3006FC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</w:tcPr>
          <w:p w14:paraId="544C3C0C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192,480</w:t>
            </w:r>
          </w:p>
        </w:tc>
        <w:tc>
          <w:tcPr>
            <w:tcW w:w="270" w:type="dxa"/>
          </w:tcPr>
          <w:p w14:paraId="0BA87FC4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</w:tcPr>
          <w:p w14:paraId="043BBC21" w14:textId="77777777" w:rsidR="009E5D24" w:rsidRPr="000E1D0B" w:rsidRDefault="009E5D24" w:rsidP="009E5D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19,80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02AD034D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</w:tcPr>
          <w:p w14:paraId="1E22704A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172,672</w:t>
            </w:r>
          </w:p>
        </w:tc>
      </w:tr>
      <w:tr w:rsidR="009E5D24" w:rsidRPr="008A5A08" w14:paraId="4641F70A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1B891FE1" w14:textId="49924482" w:rsidR="009E5D24" w:rsidRPr="008A5A08" w:rsidRDefault="009E5D24" w:rsidP="009E5D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B72BFF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B72BF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7698BF25" w14:textId="1BC7AA65" w:rsidR="009E5D24" w:rsidRPr="008A5A08" w:rsidRDefault="00AB1B49" w:rsidP="009E5D24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331,459</w:t>
            </w:r>
          </w:p>
        </w:tc>
        <w:tc>
          <w:tcPr>
            <w:tcW w:w="270" w:type="dxa"/>
          </w:tcPr>
          <w:p w14:paraId="5CE9E86C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14866C5A" w14:textId="76744408" w:rsidR="009E5D24" w:rsidRPr="008A5A08" w:rsidRDefault="00AB1B49" w:rsidP="009E5D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12,992</w:t>
            </w:r>
          </w:p>
        </w:tc>
        <w:tc>
          <w:tcPr>
            <w:tcW w:w="270" w:type="dxa"/>
          </w:tcPr>
          <w:p w14:paraId="03F76881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</w:tcPr>
          <w:p w14:paraId="4570CBFE" w14:textId="2416EF1C" w:rsidR="009E5D24" w:rsidRPr="008A5A08" w:rsidRDefault="00AB1B49" w:rsidP="009E5D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318,467</w:t>
            </w:r>
          </w:p>
        </w:tc>
        <w:tc>
          <w:tcPr>
            <w:tcW w:w="270" w:type="dxa"/>
          </w:tcPr>
          <w:p w14:paraId="134EB2C8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76" w:type="dxa"/>
          </w:tcPr>
          <w:p w14:paraId="13309B54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500,090</w:t>
            </w:r>
          </w:p>
        </w:tc>
        <w:tc>
          <w:tcPr>
            <w:tcW w:w="270" w:type="dxa"/>
          </w:tcPr>
          <w:p w14:paraId="4AC390F9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3BFA22DE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24,917</w:t>
            </w:r>
          </w:p>
        </w:tc>
        <w:tc>
          <w:tcPr>
            <w:tcW w:w="270" w:type="dxa"/>
          </w:tcPr>
          <w:p w14:paraId="061863A9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8F125C0" w14:textId="77777777" w:rsidR="009E5D24" w:rsidRPr="008A5A08" w:rsidRDefault="009E5D24" w:rsidP="009E5D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475,173</w:t>
            </w:r>
          </w:p>
        </w:tc>
      </w:tr>
      <w:tr w:rsidR="002B0FE1" w:rsidRPr="008A5A08" w14:paraId="6019394E" w14:textId="77777777" w:rsidTr="00FC4617">
        <w:trPr>
          <w:gridAfter w:val="1"/>
          <w:wAfter w:w="9" w:type="dxa"/>
        </w:trPr>
        <w:tc>
          <w:tcPr>
            <w:tcW w:w="2322" w:type="dxa"/>
            <w:hideMark/>
          </w:tcPr>
          <w:p w14:paraId="6BAF0EA0" w14:textId="77777777" w:rsidR="002B0FE1" w:rsidRPr="008A5A08" w:rsidRDefault="002B0FE1" w:rsidP="009E5D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101B8" w14:textId="434706E9" w:rsidR="002B0FE1" w:rsidRPr="008A5A08" w:rsidRDefault="00AB1B49" w:rsidP="002B0FE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528,657</w:t>
            </w:r>
          </w:p>
        </w:tc>
        <w:tc>
          <w:tcPr>
            <w:tcW w:w="270" w:type="dxa"/>
          </w:tcPr>
          <w:p w14:paraId="2E3BB168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1BA26" w14:textId="41DB17DE" w:rsidR="002B0FE1" w:rsidRPr="008A5A08" w:rsidRDefault="00AB1B49" w:rsidP="002B0F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27,132</w:t>
            </w:r>
          </w:p>
        </w:tc>
        <w:tc>
          <w:tcPr>
            <w:tcW w:w="270" w:type="dxa"/>
          </w:tcPr>
          <w:p w14:paraId="1A1F15B4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6253" w14:textId="57872DC2" w:rsidR="002B0FE1" w:rsidRPr="008A5A08" w:rsidRDefault="00AB1B49" w:rsidP="002B0FE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501,525</w:t>
            </w:r>
          </w:p>
        </w:tc>
        <w:tc>
          <w:tcPr>
            <w:tcW w:w="270" w:type="dxa"/>
          </w:tcPr>
          <w:p w14:paraId="7F18CC03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78254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692,570</w:t>
            </w:r>
          </w:p>
        </w:tc>
        <w:tc>
          <w:tcPr>
            <w:tcW w:w="270" w:type="dxa"/>
          </w:tcPr>
          <w:p w14:paraId="392FB871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9E7D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44,725</w:t>
            </w:r>
          </w:p>
        </w:tc>
        <w:tc>
          <w:tcPr>
            <w:tcW w:w="270" w:type="dxa"/>
          </w:tcPr>
          <w:p w14:paraId="49A420A3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4F78A" w14:textId="77777777" w:rsidR="002B0FE1" w:rsidRPr="008A5A08" w:rsidRDefault="002B0FE1" w:rsidP="002B0FE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647,845</w:t>
            </w:r>
          </w:p>
        </w:tc>
      </w:tr>
    </w:tbl>
    <w:p w14:paraId="42B84CD0" w14:textId="1F0247C8" w:rsidR="00A0514E" w:rsidRDefault="00A0514E" w:rsidP="00EF4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5888D63" w14:textId="52A4DE9D" w:rsidR="00FC4617" w:rsidRDefault="00FC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277BB930" w14:textId="77777777" w:rsidR="005F1412" w:rsidRPr="008A5A08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8A5A08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46AFB883" w14:textId="79C9D165" w:rsidR="004D3C69" w:rsidRDefault="005F1412" w:rsidP="0014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D21AD"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FD21AD"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1447F7" w:rsidRPr="008A5A08">
        <w:rPr>
          <w:rFonts w:ascii="Angsana New" w:hAnsi="Angsana New" w:cs="Angsana New"/>
          <w:sz w:val="30"/>
          <w:szCs w:val="30"/>
        </w:rPr>
        <w:t>6</w:t>
      </w:r>
      <w:r w:rsidR="00A14FB1">
        <w:rPr>
          <w:rFonts w:ascii="Angsana New" w:hAnsi="Angsana New" w:cs="Angsana New"/>
          <w:sz w:val="30"/>
          <w:szCs w:val="30"/>
        </w:rPr>
        <w:t>2</w:t>
      </w:r>
      <w:r w:rsidR="001447F7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กลุ่มบริษัทและบริษัทมีวงเงินสินเชื่อที่ยังไม่ได้เบิกใช้เป็นจำนวนเงินรวม </w:t>
      </w:r>
      <w:r w:rsidR="001E3EFD">
        <w:rPr>
          <w:rFonts w:ascii="Angsana New" w:hAnsi="Angsana New" w:cs="Angsana New"/>
          <w:sz w:val="30"/>
          <w:szCs w:val="30"/>
        </w:rPr>
        <w:t>4,098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1E3EFD">
        <w:rPr>
          <w:rFonts w:ascii="Angsana New" w:hAnsi="Angsana New" w:cs="Angsana New"/>
          <w:sz w:val="30"/>
          <w:szCs w:val="30"/>
        </w:rPr>
        <w:t>3,176</w:t>
      </w:r>
      <w:r w:rsidR="00855BEB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Pr="008A5A08">
        <w:rPr>
          <w:rFonts w:ascii="Angsana New" w:hAnsi="Angsana New" w:cs="Angsana New"/>
          <w:i/>
          <w:iCs/>
          <w:sz w:val="30"/>
          <w:szCs w:val="30"/>
        </w:rPr>
        <w:t>25</w:t>
      </w:r>
      <w:r w:rsidR="007D6908" w:rsidRPr="008A5A08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A14FB1">
        <w:rPr>
          <w:rFonts w:ascii="Angsana New" w:hAnsi="Angsana New" w:cs="Angsana New"/>
          <w:i/>
          <w:iCs/>
          <w:sz w:val="30"/>
          <w:szCs w:val="30"/>
        </w:rPr>
        <w:t>1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B0F4F" w:rsidRPr="008A5A08">
        <w:rPr>
          <w:rFonts w:ascii="Angsana New" w:hAnsi="Angsana New" w:cs="Angsana New"/>
          <w:i/>
          <w:iCs/>
          <w:sz w:val="30"/>
          <w:szCs w:val="30"/>
        </w:rPr>
        <w:t>3,</w:t>
      </w:r>
      <w:r w:rsidR="00A14FB1">
        <w:rPr>
          <w:rFonts w:ascii="Angsana New" w:hAnsi="Angsana New" w:cs="Angsana New"/>
          <w:i/>
          <w:iCs/>
          <w:sz w:val="30"/>
          <w:szCs w:val="30"/>
        </w:rPr>
        <w:t>775</w:t>
      </w:r>
      <w:r w:rsidR="001447F7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BB7CA4">
        <w:rPr>
          <w:rFonts w:ascii="Angsana New" w:hAnsi="Angsana New" w:cs="Angsana New"/>
          <w:i/>
          <w:iCs/>
          <w:sz w:val="30"/>
          <w:szCs w:val="30"/>
        </w:rPr>
        <w:t>3,054</w:t>
      </w:r>
      <w:r w:rsidR="001447F7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</w:p>
    <w:p w14:paraId="5E465740" w14:textId="404DA571" w:rsidR="00036165" w:rsidRDefault="00036165" w:rsidP="0014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09F67C09" w14:textId="0A5DF36E" w:rsidR="003A1A27" w:rsidRPr="008A5A08" w:rsidRDefault="004C13EC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500113E0" w14:textId="77777777" w:rsidR="004534D9" w:rsidRPr="008A7D6E" w:rsidRDefault="004534D9" w:rsidP="004534D9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</w:pPr>
    </w:p>
    <w:p w14:paraId="54645177" w14:textId="77777777" w:rsidR="00BD2B9A" w:rsidRPr="008A5A08" w:rsidRDefault="00BD2B9A" w:rsidP="00BD2B9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27961AF3" w14:textId="77777777" w:rsidR="00BD2B9A" w:rsidRPr="008A7D6E" w:rsidRDefault="00BD2B9A" w:rsidP="00BD2B9A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8A5A08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8A5A08" w:rsidRDefault="0019439A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OLE_LINK1"/>
            <w:bookmarkStart w:id="5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8A5A08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8A5A08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8A5A08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bookmarkEnd w:id="5"/>
      <w:tr w:rsidR="001447F7" w:rsidRPr="008A5A08" w14:paraId="3BD3F858" w14:textId="77777777" w:rsidTr="008A7D6E">
        <w:trPr>
          <w:tblHeader/>
        </w:trPr>
        <w:tc>
          <w:tcPr>
            <w:tcW w:w="2197" w:type="pct"/>
          </w:tcPr>
          <w:p w14:paraId="7DF224C6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D79BE55" w14:textId="77777777" w:rsidR="001447F7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5287AD34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77777777" w:rsidR="001447F7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0ACD714B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77777777" w:rsidR="001447F7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76525E18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77777777" w:rsidR="001447F7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447F7" w:rsidRPr="008A5A08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FB1" w:rsidRPr="008A5A08" w14:paraId="7DCA0A2C" w14:textId="77777777" w:rsidTr="008A7D6E">
        <w:tc>
          <w:tcPr>
            <w:tcW w:w="2197" w:type="pct"/>
            <w:vAlign w:val="bottom"/>
          </w:tcPr>
          <w:p w14:paraId="095AEA8D" w14:textId="77777777" w:rsidR="00A14FB1" w:rsidRPr="008A5A08" w:rsidRDefault="00A14FB1" w:rsidP="008A7D6E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A5A08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FE4DBB7" w14:textId="7CA3C352" w:rsidR="00A14FB1" w:rsidRPr="008A5A08" w:rsidRDefault="00C03F5E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36,339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CE07B2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009DDA7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22,129</w:t>
            </w:r>
          </w:p>
        </w:tc>
        <w:tc>
          <w:tcPr>
            <w:tcW w:w="144" w:type="pct"/>
            <w:vAlign w:val="bottom"/>
          </w:tcPr>
          <w:p w14:paraId="55892D07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58C3933E" w:rsidR="00A14FB1" w:rsidRPr="008A5A08" w:rsidRDefault="00BD06EA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7,304</w:t>
            </w:r>
          </w:p>
        </w:tc>
        <w:tc>
          <w:tcPr>
            <w:tcW w:w="136" w:type="pct"/>
            <w:vAlign w:val="bottom"/>
          </w:tcPr>
          <w:p w14:paraId="03168ECF" w14:textId="77777777" w:rsidR="00A14FB1" w:rsidRPr="008A5A08" w:rsidRDefault="00A14FB1" w:rsidP="00A14FB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6,006</w:t>
            </w:r>
          </w:p>
        </w:tc>
      </w:tr>
      <w:tr w:rsidR="00A14FB1" w:rsidRPr="008A5A08" w14:paraId="3CF62B38" w14:textId="77777777" w:rsidTr="008A7D6E">
        <w:tc>
          <w:tcPr>
            <w:tcW w:w="2197" w:type="pct"/>
            <w:vAlign w:val="bottom"/>
          </w:tcPr>
          <w:p w14:paraId="4AF539F6" w14:textId="77777777" w:rsidR="00A14FB1" w:rsidRPr="008A5A08" w:rsidRDefault="00A14FB1" w:rsidP="008A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2BAEE56A" w:rsidR="00A14FB1" w:rsidRPr="008A5A08" w:rsidRDefault="00C03F5E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36,339</w:t>
            </w:r>
          </w:p>
        </w:tc>
        <w:tc>
          <w:tcPr>
            <w:tcW w:w="142" w:type="pct"/>
            <w:vAlign w:val="bottom"/>
          </w:tcPr>
          <w:p w14:paraId="4B516EE4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22,129</w:t>
            </w:r>
          </w:p>
        </w:tc>
        <w:tc>
          <w:tcPr>
            <w:tcW w:w="144" w:type="pct"/>
            <w:vAlign w:val="bottom"/>
          </w:tcPr>
          <w:p w14:paraId="470F99C7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32991F29" w:rsidR="00A14FB1" w:rsidRPr="008A5A08" w:rsidRDefault="00BD06EA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7,304</w:t>
            </w:r>
          </w:p>
        </w:tc>
        <w:tc>
          <w:tcPr>
            <w:tcW w:w="136" w:type="pct"/>
            <w:vAlign w:val="bottom"/>
          </w:tcPr>
          <w:p w14:paraId="46BE7678" w14:textId="77777777" w:rsidR="00A14FB1" w:rsidRPr="008A5A08" w:rsidRDefault="00A14FB1" w:rsidP="00A14FB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6,006</w:t>
            </w:r>
          </w:p>
        </w:tc>
      </w:tr>
    </w:tbl>
    <w:p w14:paraId="0C2A3BA3" w14:textId="77777777" w:rsidR="00EE556E" w:rsidRPr="008A7D6E" w:rsidRDefault="00EE556E" w:rsidP="00EE556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5A580BA" w14:textId="515069B3" w:rsidR="004625B6" w:rsidRPr="006355D2" w:rsidRDefault="004625B6" w:rsidP="0063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355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กลุ่มบริษัทจัดการโครงการ</w:t>
      </w:r>
      <w:r w:rsidR="007E0F3E" w:rsidRPr="006355D2">
        <w:rPr>
          <w:rFonts w:ascii="Angsana New" w:hAnsi="Angsana New" w:cs="Angsana New"/>
          <w:spacing w:val="-4"/>
          <w:sz w:val="30"/>
          <w:szCs w:val="30"/>
          <w:cs/>
        </w:rPr>
        <w:t>ผลประโยชน์ที่กำหนดไว้</w:t>
      </w:r>
      <w:r w:rsidRPr="006355D2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6355D2">
        <w:rPr>
          <w:rFonts w:ascii="Angsana New" w:hAnsi="Angsana New" w:cs="Angsana New"/>
          <w:spacing w:val="-4"/>
          <w:sz w:val="30"/>
          <w:szCs w:val="30"/>
        </w:rPr>
        <w:t xml:space="preserve">2541 </w:t>
      </w:r>
      <w:r w:rsidR="00D066C7" w:rsidRPr="006355D2">
        <w:rPr>
          <w:rFonts w:ascii="Angsana New" w:hAnsi="Angsana New" w:cs="Angsana New"/>
          <w:spacing w:val="-4"/>
          <w:sz w:val="30"/>
          <w:szCs w:val="30"/>
          <w:cs/>
        </w:rPr>
        <w:t>และนโยบายการจ้างงานของกลุ่มบริษัท</w:t>
      </w:r>
      <w:r w:rsidRPr="006355D2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355D2">
        <w:rPr>
          <w:rFonts w:ascii="Angsana New" w:hAnsi="Angsana New" w:cs="Angsana New"/>
          <w:spacing w:val="-4"/>
          <w:sz w:val="30"/>
          <w:szCs w:val="30"/>
          <w:cs/>
        </w:rPr>
        <w:t>โครงการผลประโยชน์ที่กำหนดไว้</w:t>
      </w:r>
      <w:r w:rsidR="001E4475" w:rsidRPr="006355D2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Pr="006355D2">
        <w:rPr>
          <w:rFonts w:ascii="Angsana New" w:hAnsi="Angsana New" w:cs="Angsana New"/>
          <w:spacing w:val="-4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ความเสี่ยงจากอัตราการเพิ่มขึ้นของเงินเดือน ความเสี่ยงจากอัตรา</w:t>
      </w:r>
      <w:r w:rsidR="00D066C7" w:rsidRPr="006355D2">
        <w:rPr>
          <w:rFonts w:ascii="Angsana New" w:hAnsi="Angsana New" w:cs="Angsana New"/>
          <w:spacing w:val="-4"/>
          <w:sz w:val="30"/>
          <w:szCs w:val="30"/>
          <w:cs/>
        </w:rPr>
        <w:t>การ</w:t>
      </w:r>
      <w:r w:rsidR="00E9454C" w:rsidRPr="006355D2">
        <w:rPr>
          <w:rFonts w:ascii="Angsana New" w:hAnsi="Angsana New" w:cs="Angsana New"/>
          <w:spacing w:val="-4"/>
          <w:sz w:val="30"/>
          <w:szCs w:val="30"/>
          <w:cs/>
        </w:rPr>
        <w:t>หมุนเวียน</w:t>
      </w:r>
      <w:r w:rsidRPr="006355D2">
        <w:rPr>
          <w:rFonts w:ascii="Angsana New" w:hAnsi="Angsana New" w:cs="Angsana New"/>
          <w:spacing w:val="-4"/>
          <w:sz w:val="30"/>
          <w:szCs w:val="30"/>
          <w:cs/>
        </w:rPr>
        <w:t xml:space="preserve">ของพนักงาน </w:t>
      </w:r>
    </w:p>
    <w:p w14:paraId="12E42B31" w14:textId="65E23B60" w:rsidR="002C3F17" w:rsidRDefault="002C3F17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0CC7F7" w14:textId="0C600C66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86B56" w14:textId="32CAAA9E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4004A37" w14:textId="3A2BD927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F367759" w14:textId="278D646E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652944B" w14:textId="590FF443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41A8149" w14:textId="17DEAA49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437610D" w14:textId="6B9301D7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BA984F" w14:textId="6E71C445" w:rsidR="000C3971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D838667" w14:textId="77777777" w:rsidR="000C3971" w:rsidRPr="00007244" w:rsidRDefault="000C3971" w:rsidP="004625B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9"/>
        <w:gridCol w:w="898"/>
        <w:gridCol w:w="993"/>
        <w:gridCol w:w="272"/>
        <w:gridCol w:w="901"/>
        <w:gridCol w:w="237"/>
        <w:gridCol w:w="40"/>
        <w:gridCol w:w="892"/>
        <w:gridCol w:w="272"/>
        <w:gridCol w:w="986"/>
      </w:tblGrid>
      <w:tr w:rsidR="001C6DCF" w:rsidRPr="008A5A08" w14:paraId="7C304985" w14:textId="77777777" w:rsidTr="008A7D6E">
        <w:trPr>
          <w:tblHeader/>
        </w:trPr>
        <w:tc>
          <w:tcPr>
            <w:tcW w:w="2009" w:type="pct"/>
            <w:shd w:val="clear" w:color="auto" w:fill="FFFFFF"/>
          </w:tcPr>
          <w:p w14:paraId="4C69EEFC" w14:textId="5ECCE259" w:rsidR="00C04D26" w:rsidRPr="008A5A08" w:rsidRDefault="00E555FE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89" w:type="pct"/>
            <w:shd w:val="clear" w:color="auto" w:fill="FFFFFF"/>
          </w:tcPr>
          <w:p w14:paraId="17022166" w14:textId="77777777" w:rsidR="00C04D26" w:rsidRPr="008A5A08" w:rsidRDefault="00C04D26" w:rsidP="00C04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  <w:shd w:val="clear" w:color="auto" w:fill="FFFFFF"/>
          </w:tcPr>
          <w:p w14:paraId="47C81674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2123628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pct"/>
            <w:gridSpan w:val="3"/>
            <w:shd w:val="clear" w:color="auto" w:fill="FFFFFF"/>
          </w:tcPr>
          <w:p w14:paraId="6FB48A73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DCF" w:rsidRPr="008A5A08" w14:paraId="78332C2A" w14:textId="77777777" w:rsidTr="008A7D6E">
        <w:trPr>
          <w:tblHeader/>
        </w:trPr>
        <w:tc>
          <w:tcPr>
            <w:tcW w:w="2009" w:type="pct"/>
            <w:shd w:val="clear" w:color="auto" w:fill="FFFFFF"/>
          </w:tcPr>
          <w:p w14:paraId="63817B4F" w14:textId="5390DD98" w:rsidR="00C04D26" w:rsidRPr="008A5A08" w:rsidRDefault="00A631A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5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89" w:type="pct"/>
            <w:shd w:val="clear" w:color="auto" w:fill="FFFFFF"/>
          </w:tcPr>
          <w:p w14:paraId="7964799C" w14:textId="77777777" w:rsidR="00C04D26" w:rsidRPr="00C04D26" w:rsidRDefault="00C04D26" w:rsidP="00C04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04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1" w:type="pct"/>
            <w:shd w:val="clear" w:color="auto" w:fill="FFFFFF"/>
          </w:tcPr>
          <w:p w14:paraId="1E9A55CD" w14:textId="77777777" w:rsidR="00C04D26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FFFFFF"/>
          </w:tcPr>
          <w:p w14:paraId="21DA6454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FFFFFF"/>
          </w:tcPr>
          <w:p w14:paraId="5247AF99" w14:textId="77777777" w:rsidR="00C04D26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shd w:val="clear" w:color="auto" w:fill="FFFFFF"/>
          </w:tcPr>
          <w:p w14:paraId="23286C8E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shd w:val="clear" w:color="auto" w:fill="FFFFFF"/>
          </w:tcPr>
          <w:p w14:paraId="60D9539C" w14:textId="77777777" w:rsidR="00C04D26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FFFFFF"/>
          </w:tcPr>
          <w:p w14:paraId="0C696137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/>
          </w:tcPr>
          <w:p w14:paraId="41C330C7" w14:textId="77777777" w:rsidR="00C04D26" w:rsidRPr="008A5A08" w:rsidRDefault="00A14FB1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04D26" w:rsidRPr="008A5A08" w14:paraId="2213FD6C" w14:textId="77777777" w:rsidTr="008A7D6E">
        <w:trPr>
          <w:tblHeader/>
        </w:trPr>
        <w:tc>
          <w:tcPr>
            <w:tcW w:w="2009" w:type="pct"/>
            <w:shd w:val="clear" w:color="auto" w:fill="FFFFFF"/>
          </w:tcPr>
          <w:p w14:paraId="5E323A59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FFFFFF"/>
          </w:tcPr>
          <w:p w14:paraId="47F5422C" w14:textId="77777777" w:rsidR="00C04D26" w:rsidRPr="008A5A08" w:rsidRDefault="00C04D26" w:rsidP="00C04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8"/>
            <w:shd w:val="clear" w:color="auto" w:fill="FFFFFF"/>
          </w:tcPr>
          <w:p w14:paraId="26F863A8" w14:textId="77777777" w:rsidR="00C04D26" w:rsidRPr="008A5A08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FB1" w:rsidRPr="008A5A08" w14:paraId="1AB6CC3E" w14:textId="77777777" w:rsidTr="008A7D6E">
        <w:tc>
          <w:tcPr>
            <w:tcW w:w="2009" w:type="pct"/>
            <w:shd w:val="clear" w:color="auto" w:fill="FFFFFF"/>
          </w:tcPr>
          <w:p w14:paraId="73EDE675" w14:textId="77777777" w:rsidR="00A14FB1" w:rsidRPr="008A5A08" w:rsidRDefault="00A14FB1" w:rsidP="00A14F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89" w:type="pct"/>
            <w:shd w:val="clear" w:color="auto" w:fill="FFFFFF"/>
          </w:tcPr>
          <w:p w14:paraId="08AF08A0" w14:textId="77777777" w:rsidR="00A14FB1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DEA87D0" w14:textId="304FF5E7" w:rsidR="00A14FB1" w:rsidRPr="008A5A08" w:rsidRDefault="00C03F5E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22,129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9691E69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0C098E9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60,187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7B6D24C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BAE9B88" w14:textId="354ABD1E" w:rsidR="00A14FB1" w:rsidRPr="001B639B" w:rsidRDefault="00BD06EA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6,006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4918168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4D1E33D2" w14:textId="77777777" w:rsidR="00A14FB1" w:rsidRPr="001B639B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39B">
              <w:rPr>
                <w:rFonts w:ascii="Angsana New" w:hAnsi="Angsana New" w:cs="Angsana New"/>
                <w:sz w:val="30"/>
                <w:szCs w:val="30"/>
              </w:rPr>
              <w:t>22,479</w:t>
            </w:r>
          </w:p>
        </w:tc>
      </w:tr>
      <w:tr w:rsidR="00A14FB1" w:rsidRPr="008A5A08" w14:paraId="51861316" w14:textId="77777777" w:rsidTr="008A7D6E">
        <w:tc>
          <w:tcPr>
            <w:tcW w:w="2009" w:type="pct"/>
            <w:shd w:val="clear" w:color="auto" w:fill="FFFFFF"/>
          </w:tcPr>
          <w:p w14:paraId="71C62EE7" w14:textId="77777777" w:rsidR="00A14FB1" w:rsidRPr="008A5A08" w:rsidRDefault="00A14FB1" w:rsidP="00A14FB1">
            <w:pPr>
              <w:spacing w:line="240" w:lineRule="auto"/>
              <w:ind w:left="342" w:hanging="34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89" w:type="pct"/>
            <w:shd w:val="clear" w:color="auto" w:fill="FFFFFF"/>
          </w:tcPr>
          <w:p w14:paraId="5B023F97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89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04E5E73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0" w:right="-9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98A060B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F16AA8B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0" w:right="-9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399507E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6BB1BBE0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4" w:right="71" w:firstLine="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1C8172DE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2D20771B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4" w:right="71" w:firstLine="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14FB1" w:rsidRPr="008A5A08" w14:paraId="3273762B" w14:textId="77777777" w:rsidTr="008A7D6E">
        <w:tc>
          <w:tcPr>
            <w:tcW w:w="2009" w:type="pct"/>
            <w:shd w:val="clear" w:color="auto" w:fill="FFFFFF"/>
          </w:tcPr>
          <w:p w14:paraId="1F97096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A5A0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489" w:type="pct"/>
            <w:shd w:val="clear" w:color="auto" w:fill="FFFFFF"/>
          </w:tcPr>
          <w:p w14:paraId="004FDF01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32ADA25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DFF7A6F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D08D6FC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72C6BB8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5E2D5A84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0CF670A5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654C12A0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FB1" w:rsidRPr="008A5A08" w14:paraId="68386E7F" w14:textId="77777777" w:rsidTr="008A7D6E">
        <w:tc>
          <w:tcPr>
            <w:tcW w:w="2009" w:type="pct"/>
            <w:shd w:val="clear" w:color="auto" w:fill="FFFFFF"/>
          </w:tcPr>
          <w:p w14:paraId="128914A2" w14:textId="77777777" w:rsidR="00A14FB1" w:rsidRPr="008A5A08" w:rsidRDefault="00A14FB1" w:rsidP="00A14F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89" w:type="pct"/>
            <w:shd w:val="clear" w:color="auto" w:fill="FFFFFF"/>
          </w:tcPr>
          <w:p w14:paraId="2FE9497E" w14:textId="77777777" w:rsidR="00A14FB1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3B53AEC" w14:textId="1CC7BEF0" w:rsidR="00A14FB1" w:rsidRPr="008A5A08" w:rsidRDefault="002E1D83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6,280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AA22288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913C174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19,999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5F15755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56B029B3" w14:textId="25A101DE" w:rsidR="00A14FB1" w:rsidRPr="00ED4AEB" w:rsidRDefault="002E1D83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1,163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F3C9F5B" w14:textId="77777777" w:rsidR="00A14FB1" w:rsidRPr="008A5A08" w:rsidRDefault="00A14FB1" w:rsidP="00A14FB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13BA2C0B" w14:textId="77777777" w:rsidR="00A14FB1" w:rsidRPr="00ED4AEB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4AEB">
              <w:rPr>
                <w:rFonts w:ascii="Angsana New" w:hAnsi="Angsana New" w:cs="Angsana New"/>
                <w:sz w:val="30"/>
                <w:szCs w:val="30"/>
              </w:rPr>
              <w:t>9,231</w:t>
            </w:r>
          </w:p>
        </w:tc>
      </w:tr>
      <w:tr w:rsidR="00DB51AB" w:rsidRPr="008A5A08" w14:paraId="4AFA6DF7" w14:textId="77777777" w:rsidTr="008A7D6E">
        <w:tc>
          <w:tcPr>
            <w:tcW w:w="2009" w:type="pct"/>
            <w:shd w:val="clear" w:color="auto" w:fill="FFFFFF"/>
          </w:tcPr>
          <w:p w14:paraId="530C1CD6" w14:textId="67BE8106" w:rsidR="00DB51AB" w:rsidRPr="008A5A08" w:rsidRDefault="00DB51AB" w:rsidP="00A14F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489" w:type="pct"/>
            <w:shd w:val="clear" w:color="auto" w:fill="FFFFFF"/>
          </w:tcPr>
          <w:p w14:paraId="12BB2CDD" w14:textId="77777777" w:rsidR="00DB51AB" w:rsidRDefault="00DB51AB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1B4DC13" w14:textId="6EEE6E5A" w:rsidR="00DB51AB" w:rsidRDefault="002E1D83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26B8AD1" w14:textId="77777777" w:rsidR="00DB51AB" w:rsidRPr="008A5A08" w:rsidRDefault="00DB51AB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2B91318" w14:textId="4C0C76DE" w:rsidR="00DB51AB" w:rsidRDefault="002E1D83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11E6F24" w14:textId="77777777" w:rsidR="00DB51AB" w:rsidRPr="008A5A08" w:rsidRDefault="00DB51AB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479A8661" w14:textId="32093615" w:rsidR="00DB51AB" w:rsidRDefault="002E1D83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2209F6" w14:textId="77777777" w:rsidR="00DB51AB" w:rsidRPr="008A5A08" w:rsidRDefault="00DB51AB" w:rsidP="00A14FB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AE4EA39" w14:textId="266C8771" w:rsidR="00DB51AB" w:rsidRPr="00ED4AEB" w:rsidRDefault="002E1D83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4FB1" w:rsidRPr="008A5A08" w14:paraId="7C02A4B7" w14:textId="77777777" w:rsidTr="008A7D6E">
        <w:tc>
          <w:tcPr>
            <w:tcW w:w="2009" w:type="pct"/>
            <w:shd w:val="clear" w:color="auto" w:fill="FFFFFF"/>
          </w:tcPr>
          <w:p w14:paraId="57F3E96F" w14:textId="77777777" w:rsidR="00A14FB1" w:rsidRPr="008A5A08" w:rsidRDefault="00A14FB1" w:rsidP="00A14FB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89" w:type="pct"/>
            <w:shd w:val="clear" w:color="auto" w:fill="FFFFFF"/>
          </w:tcPr>
          <w:p w14:paraId="434F255C" w14:textId="77777777" w:rsidR="00A14FB1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912B0" w14:textId="6499B875" w:rsidR="00A14FB1" w:rsidRPr="008A5A08" w:rsidRDefault="00C03F5E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A2EC2BA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13CC6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7B564A8" w14:textId="77777777" w:rsidR="00A14FB1" w:rsidRPr="008A5A08" w:rsidRDefault="00A14FB1" w:rsidP="00A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323B9" w14:textId="7A54E99F" w:rsidR="00A14FB1" w:rsidRPr="00ED4AEB" w:rsidRDefault="00BD06EA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D77C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28DE4DDE" w14:textId="77777777" w:rsidR="00A14FB1" w:rsidRPr="008A5A08" w:rsidRDefault="00A14FB1" w:rsidP="00A14FB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5E196F" w14:textId="77777777" w:rsidR="00A14FB1" w:rsidRPr="00ED4AEB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4AEB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</w:tr>
      <w:tr w:rsidR="00A14FB1" w:rsidRPr="008A5A08" w14:paraId="70253768" w14:textId="77777777" w:rsidTr="008A7D6E">
        <w:trPr>
          <w:trHeight w:val="154"/>
        </w:trPr>
        <w:tc>
          <w:tcPr>
            <w:tcW w:w="2009" w:type="pct"/>
            <w:shd w:val="clear" w:color="auto" w:fill="FFFFFF"/>
          </w:tcPr>
          <w:p w14:paraId="0C76082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489" w:type="pct"/>
            <w:shd w:val="clear" w:color="auto" w:fill="FFFFFF"/>
          </w:tcPr>
          <w:p w14:paraId="27247E64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18637" w14:textId="5E6AD3D4" w:rsidR="00A14FB1" w:rsidRPr="008A5A08" w:rsidRDefault="004A7569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10,194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156B530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B7AC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21,728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3A01508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39BAF" w14:textId="2290A1CD" w:rsidR="00A14FB1" w:rsidRPr="008A5A08" w:rsidRDefault="00BD06EA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</w:t>
            </w:r>
            <w:r w:rsidR="00ED77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75888939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054B44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9,804</w:t>
            </w:r>
          </w:p>
        </w:tc>
      </w:tr>
      <w:tr w:rsidR="00A14FB1" w:rsidRPr="008A5A08" w14:paraId="637D9F9A" w14:textId="77777777" w:rsidTr="008A7D6E">
        <w:tc>
          <w:tcPr>
            <w:tcW w:w="2009" w:type="pct"/>
            <w:shd w:val="clear" w:color="auto" w:fill="FFFFFF"/>
          </w:tcPr>
          <w:p w14:paraId="5FEDB6BC" w14:textId="77777777" w:rsidR="00A14FB1" w:rsidRPr="007B36E2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B36E2">
              <w:rPr>
                <w:rFonts w:ascii="Angsana New" w:eastAsia="Malgun Gothic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รับรู้ในกำไรขาดทุนเบ็ดเสร็จ</w:t>
            </w:r>
            <w:r>
              <w:rPr>
                <w:rFonts w:ascii="Angsana New" w:eastAsia="Malgun Gothic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อื่น</w:t>
            </w:r>
          </w:p>
        </w:tc>
        <w:tc>
          <w:tcPr>
            <w:tcW w:w="489" w:type="pct"/>
            <w:shd w:val="clear" w:color="auto" w:fill="FFFFFF"/>
          </w:tcPr>
          <w:p w14:paraId="3D88390B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E01204E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C412AD9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B15B0DA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A2E9C4C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92EE840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0790B486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556A20EA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FB1" w:rsidRPr="008A5A08" w14:paraId="56ED27F2" w14:textId="77777777" w:rsidTr="008A7D6E">
        <w:tc>
          <w:tcPr>
            <w:tcW w:w="2009" w:type="pct"/>
            <w:shd w:val="clear" w:color="auto" w:fill="FFFFFF"/>
            <w:vAlign w:val="bottom"/>
          </w:tcPr>
          <w:p w14:paraId="6560B4AE" w14:textId="77777777" w:rsidR="00A14FB1" w:rsidRPr="00EE556E" w:rsidRDefault="00A14FB1" w:rsidP="00A14FB1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E556E">
              <w:rPr>
                <w:rFonts w:ascii="Angsana New" w:hAnsi="Angsana New" w:cs="Angsana New" w:hint="cs"/>
                <w:cs/>
                <w:lang w:val="en-US"/>
              </w:rPr>
              <w:t>กำไรจากการประมาณตามหลัก</w:t>
            </w:r>
          </w:p>
        </w:tc>
        <w:tc>
          <w:tcPr>
            <w:tcW w:w="489" w:type="pct"/>
            <w:shd w:val="clear" w:color="auto" w:fill="FFFFFF"/>
          </w:tcPr>
          <w:p w14:paraId="4A0059F7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A884202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8590212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9B140FB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016D239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68BA40F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562194A3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61500C1A" w14:textId="77777777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FB1" w:rsidRPr="008A5A08" w14:paraId="580788D1" w14:textId="77777777" w:rsidTr="008A7D6E">
        <w:tc>
          <w:tcPr>
            <w:tcW w:w="2009" w:type="pct"/>
            <w:shd w:val="clear" w:color="auto" w:fill="FFFFFF"/>
            <w:vAlign w:val="bottom"/>
          </w:tcPr>
          <w:p w14:paraId="63225B55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 xml:space="preserve">   </w:t>
            </w:r>
            <w:r w:rsidRPr="00EE556E">
              <w:rPr>
                <w:rFonts w:ascii="Angsana New" w:hAnsi="Angsana New" w:cs="Angsana New" w:hint="cs"/>
                <w:cs/>
                <w:lang w:val="en-US"/>
              </w:rPr>
              <w:t>คณิตศาสตร์</w:t>
            </w:r>
            <w:r>
              <w:rPr>
                <w:rFonts w:ascii="Angsana New" w:eastAsia="Angsana New" w:hAnsi="Angsana New" w:cs="Angsana New" w:hint="cs"/>
                <w:cs/>
                <w:lang w:val="en-US"/>
              </w:rPr>
              <w:t>ประกันภัย</w:t>
            </w:r>
          </w:p>
        </w:tc>
        <w:tc>
          <w:tcPr>
            <w:tcW w:w="489" w:type="pct"/>
            <w:shd w:val="clear" w:color="auto" w:fill="FFFFFF"/>
          </w:tcPr>
          <w:p w14:paraId="3816C5B7" w14:textId="77777777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CABBE4B" w14:textId="278FE781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3B021A8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707FEC6" w14:textId="291BB8DE" w:rsidR="00A14FB1" w:rsidRPr="008A5A08" w:rsidRDefault="00A14FB1" w:rsidP="00A14F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68C5DC7A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09A81967" w14:textId="1502D7C1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10E3392C" w14:textId="77777777" w:rsidR="00A14FB1" w:rsidRPr="008A5A08" w:rsidRDefault="00A14FB1" w:rsidP="00A14FB1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7814FBA9" w14:textId="197E1546" w:rsidR="00A14FB1" w:rsidRPr="008A5A08" w:rsidRDefault="00A14FB1" w:rsidP="00A14FB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55D2" w:rsidRPr="008A5A08" w14:paraId="555B962E" w14:textId="77777777" w:rsidTr="008A7D6E">
        <w:tc>
          <w:tcPr>
            <w:tcW w:w="2009" w:type="pct"/>
            <w:shd w:val="clear" w:color="auto" w:fill="FFFFFF"/>
          </w:tcPr>
          <w:p w14:paraId="725A37A8" w14:textId="5DD38D9E" w:rsidR="006355D2" w:rsidRDefault="006355D2" w:rsidP="006355D2">
            <w:pPr>
              <w:pStyle w:val="a"/>
              <w:numPr>
                <w:ilvl w:val="0"/>
                <w:numId w:val="41"/>
              </w:numPr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ข้อสมมติด้านประชากรศาสตร์</w:t>
            </w:r>
          </w:p>
        </w:tc>
        <w:tc>
          <w:tcPr>
            <w:tcW w:w="489" w:type="pct"/>
            <w:shd w:val="clear" w:color="auto" w:fill="FFFFFF"/>
          </w:tcPr>
          <w:p w14:paraId="0A160D7D" w14:textId="77777777" w:rsidR="006355D2" w:rsidRPr="008A5A08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B1025CB" w14:textId="7361F8AB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58684C3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49FE02B" w14:textId="108DAB4A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(10,809)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467955B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24D9A5B1" w14:textId="25F0F067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4CB644C7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07795918" w14:textId="274373F0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(3,068)</w:t>
            </w:r>
          </w:p>
        </w:tc>
      </w:tr>
      <w:tr w:rsidR="006355D2" w:rsidRPr="008A5A08" w14:paraId="1C271C4E" w14:textId="77777777" w:rsidTr="008A7D6E">
        <w:tc>
          <w:tcPr>
            <w:tcW w:w="2009" w:type="pct"/>
            <w:shd w:val="clear" w:color="auto" w:fill="FFFFFF"/>
          </w:tcPr>
          <w:p w14:paraId="79ACC516" w14:textId="1DFA368A" w:rsidR="006355D2" w:rsidRDefault="006355D2" w:rsidP="006355D2">
            <w:pPr>
              <w:pStyle w:val="a"/>
              <w:numPr>
                <w:ilvl w:val="0"/>
                <w:numId w:val="41"/>
              </w:numPr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lang w:val="en-US"/>
              </w:rPr>
            </w:pPr>
            <w:r w:rsidRPr="007B36E2">
              <w:rPr>
                <w:rFonts w:ascii="Angsana New" w:eastAsia="Malgun Gothic" w:hAnsi="Angsana New" w:cs="Angsana New" w:hint="cs"/>
                <w:cs/>
                <w:lang w:eastAsia="ko-KR"/>
              </w:rPr>
              <w:t>ข้อสมมติทางการเงิน</w:t>
            </w:r>
          </w:p>
        </w:tc>
        <w:tc>
          <w:tcPr>
            <w:tcW w:w="489" w:type="pct"/>
            <w:shd w:val="clear" w:color="auto" w:fill="FFFFFF"/>
          </w:tcPr>
          <w:p w14:paraId="7411C31E" w14:textId="77777777" w:rsidR="006355D2" w:rsidRPr="008A5A08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87745EA" w14:textId="270B1D75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2C21120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A17E0C7" w14:textId="7075EB7D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(12,149)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116F833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193CA86D" w14:textId="76D82061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471626A7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37D5B254" w14:textId="5C5F20BF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(1,759)</w:t>
            </w:r>
          </w:p>
        </w:tc>
      </w:tr>
      <w:tr w:rsidR="006355D2" w:rsidRPr="008A5A08" w14:paraId="1B25756A" w14:textId="77777777" w:rsidTr="008A7D6E">
        <w:tc>
          <w:tcPr>
            <w:tcW w:w="2009" w:type="pct"/>
            <w:shd w:val="clear" w:color="auto" w:fill="FFFFFF"/>
          </w:tcPr>
          <w:p w14:paraId="5CD512D9" w14:textId="22040AF4" w:rsidR="006355D2" w:rsidRDefault="006355D2" w:rsidP="006355D2">
            <w:pPr>
              <w:pStyle w:val="a"/>
              <w:numPr>
                <w:ilvl w:val="0"/>
                <w:numId w:val="41"/>
              </w:numPr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การปรับปรุงจากประสบการณ์</w:t>
            </w:r>
          </w:p>
        </w:tc>
        <w:tc>
          <w:tcPr>
            <w:tcW w:w="489" w:type="pct"/>
            <w:shd w:val="clear" w:color="auto" w:fill="FFFFFF"/>
          </w:tcPr>
          <w:p w14:paraId="7540E4B2" w14:textId="77777777" w:rsidR="006355D2" w:rsidRPr="008A5A08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8702" w14:textId="468E6826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524BCA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26C15" w14:textId="603E652D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(20,674)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2694A75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2279" w14:textId="54BC545A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58E97018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7E378B" w14:textId="57FCD4D7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34BD">
              <w:rPr>
                <w:rFonts w:ascii="Angsana New" w:hAnsi="Angsana New" w:cs="Angsana New"/>
                <w:sz w:val="30"/>
                <w:szCs w:val="30"/>
              </w:rPr>
              <w:t>(11,664)</w:t>
            </w:r>
          </w:p>
        </w:tc>
      </w:tr>
      <w:tr w:rsidR="00A631A6" w:rsidRPr="008A5A08" w14:paraId="3BF2235C" w14:textId="77777777" w:rsidTr="008A7D6E">
        <w:tc>
          <w:tcPr>
            <w:tcW w:w="2009" w:type="pct"/>
            <w:shd w:val="clear" w:color="auto" w:fill="FFFFFF"/>
          </w:tcPr>
          <w:p w14:paraId="244DE8F1" w14:textId="77777777" w:rsidR="00A631A6" w:rsidRDefault="00A631A6" w:rsidP="00F0563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9" w:type="pct"/>
            <w:shd w:val="clear" w:color="auto" w:fill="FFFFFF"/>
          </w:tcPr>
          <w:p w14:paraId="5BEE1B6C" w14:textId="77777777" w:rsidR="00A631A6" w:rsidRPr="008A5A08" w:rsidRDefault="00A631A6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EEF13" w14:textId="5343444E" w:rsidR="00A631A6" w:rsidRDefault="00A631A6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4469ADF" w14:textId="77777777" w:rsidR="00A631A6" w:rsidRPr="008A5A08" w:rsidRDefault="00A631A6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0373B" w14:textId="3B870DDF" w:rsidR="00A631A6" w:rsidRPr="001634BD" w:rsidRDefault="00A631A6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(43,632)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A437A39" w14:textId="77777777" w:rsidR="00A631A6" w:rsidRPr="008A5A08" w:rsidRDefault="00A631A6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4A17E" w14:textId="6ED7102A" w:rsidR="00A631A6" w:rsidRDefault="00A631A6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11A42EE0" w14:textId="77777777" w:rsidR="00A631A6" w:rsidRPr="008A5A08" w:rsidRDefault="00A631A6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A70184" w14:textId="6123B4DD" w:rsidR="00A631A6" w:rsidRPr="001634BD" w:rsidRDefault="00A631A6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6AE9">
              <w:rPr>
                <w:rFonts w:ascii="Angsana New" w:hAnsi="Angsana New" w:cs="Angsana New"/>
                <w:sz w:val="30"/>
                <w:szCs w:val="30"/>
              </w:rPr>
              <w:t>16,491)</w:t>
            </w:r>
          </w:p>
        </w:tc>
      </w:tr>
      <w:tr w:rsidR="006355D2" w:rsidRPr="008A5A08" w14:paraId="0529B1EC" w14:textId="77777777" w:rsidTr="008A7D6E">
        <w:tc>
          <w:tcPr>
            <w:tcW w:w="2009" w:type="pct"/>
            <w:shd w:val="clear" w:color="auto" w:fill="FFFFFF"/>
          </w:tcPr>
          <w:p w14:paraId="6710E238" w14:textId="4F2CB545" w:rsidR="006355D2" w:rsidRDefault="006355D2" w:rsidP="006355D2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ได้มาจากการซื้อธุรกิจ</w:t>
            </w:r>
          </w:p>
        </w:tc>
        <w:tc>
          <w:tcPr>
            <w:tcW w:w="489" w:type="pct"/>
            <w:shd w:val="clear" w:color="auto" w:fill="FFFFFF"/>
          </w:tcPr>
          <w:p w14:paraId="0DC373E9" w14:textId="078B5EE6" w:rsidR="006355D2" w:rsidRPr="009716F7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16F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4</w:t>
            </w: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264E6" w14:textId="0132F0C9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4258852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B978A" w14:textId="1A4C04E5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F217CC0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8FA5" w14:textId="71648FAB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408261C4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ED7837" w14:textId="39E88D98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55D2" w:rsidRPr="008A5A08" w14:paraId="7DA3AFFD" w14:textId="77777777" w:rsidTr="008A7D6E">
        <w:tc>
          <w:tcPr>
            <w:tcW w:w="2009" w:type="pct"/>
            <w:shd w:val="clear" w:color="auto" w:fill="FFFFFF"/>
          </w:tcPr>
          <w:p w14:paraId="516C866F" w14:textId="77777777" w:rsidR="006355D2" w:rsidRPr="008A5A08" w:rsidRDefault="006355D2" w:rsidP="0063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ลดลงจากการสูญเสียการควบคุม</w:t>
            </w:r>
          </w:p>
        </w:tc>
        <w:tc>
          <w:tcPr>
            <w:tcW w:w="489" w:type="pct"/>
            <w:shd w:val="clear" w:color="auto" w:fill="FFFFFF"/>
          </w:tcPr>
          <w:p w14:paraId="4B6E2EE2" w14:textId="77777777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D0976C8" w14:textId="77777777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F1EB8F6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8AA9B31" w14:textId="77777777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410A13B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D064CFE" w14:textId="77777777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35C49027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50DB06E0" w14:textId="77777777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55D2" w:rsidRPr="008A5A08" w14:paraId="3B8BF146" w14:textId="77777777" w:rsidTr="008A7D6E">
        <w:tc>
          <w:tcPr>
            <w:tcW w:w="2009" w:type="pct"/>
            <w:shd w:val="clear" w:color="auto" w:fill="FFFFFF"/>
          </w:tcPr>
          <w:p w14:paraId="0BA37D57" w14:textId="77777777" w:rsidR="006355D2" w:rsidRDefault="006355D2" w:rsidP="0063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  </w:t>
            </w: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ในบริษัทย่อย</w:t>
            </w:r>
          </w:p>
        </w:tc>
        <w:tc>
          <w:tcPr>
            <w:tcW w:w="489" w:type="pct"/>
            <w:shd w:val="clear" w:color="auto" w:fill="FFFFFF"/>
          </w:tcPr>
          <w:p w14:paraId="1A0C32F9" w14:textId="31DE6EDC" w:rsidR="006355D2" w:rsidRPr="00AC7D31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10C2F0E" w14:textId="0BA7DAC5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B76198F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CBF44E2" w14:textId="77777777" w:rsidR="006355D2" w:rsidRDefault="006355D2" w:rsidP="00635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(2,414)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0C28C50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428D966E" w14:textId="66959ECD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4CD0CABC" w14:textId="77777777" w:rsidR="006355D2" w:rsidRPr="008A5A08" w:rsidRDefault="006355D2" w:rsidP="006355D2">
            <w:pPr>
              <w:pStyle w:val="a"/>
              <w:tabs>
                <w:tab w:val="clear" w:pos="1080"/>
                <w:tab w:val="left" w:pos="144"/>
              </w:tabs>
              <w:spacing w:line="38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37" w:type="pct"/>
            <w:shd w:val="clear" w:color="auto" w:fill="FFFFFF"/>
            <w:vAlign w:val="bottom"/>
          </w:tcPr>
          <w:p w14:paraId="00FE6C43" w14:textId="77777777" w:rsidR="006355D2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55D2" w:rsidRPr="008A5A08" w14:paraId="735D1C20" w14:textId="77777777" w:rsidTr="008A7D6E">
        <w:tc>
          <w:tcPr>
            <w:tcW w:w="2009" w:type="pct"/>
            <w:shd w:val="clear" w:color="auto" w:fill="FFFFFF"/>
          </w:tcPr>
          <w:p w14:paraId="02B3E759" w14:textId="77777777" w:rsidR="006355D2" w:rsidRPr="008A5A08" w:rsidRDefault="006355D2" w:rsidP="006355D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489" w:type="pct"/>
            <w:shd w:val="clear" w:color="auto" w:fill="FFFFFF"/>
          </w:tcPr>
          <w:p w14:paraId="4ABEE2E6" w14:textId="77777777" w:rsidR="006355D2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379C9" w14:textId="72606E3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(844)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E33D189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537A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(13,740)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2615FEF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5441" w14:textId="07D1077B" w:rsidR="006355D2" w:rsidRPr="008A5A08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(309)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4D6F01FA" w14:textId="77777777" w:rsidR="006355D2" w:rsidRPr="008A5A08" w:rsidRDefault="006355D2" w:rsidP="006355D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ABAEC9" w14:textId="77777777" w:rsidR="006355D2" w:rsidRPr="008A5A08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80" w:lineRule="exact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(9,786)</w:t>
            </w:r>
          </w:p>
        </w:tc>
      </w:tr>
      <w:tr w:rsidR="006355D2" w:rsidRPr="008A5A08" w14:paraId="6FD44B67" w14:textId="77777777" w:rsidTr="008A7D6E">
        <w:tc>
          <w:tcPr>
            <w:tcW w:w="2009" w:type="pct"/>
            <w:shd w:val="clear" w:color="auto" w:fill="FFFFFF"/>
            <w:vAlign w:val="bottom"/>
          </w:tcPr>
          <w:p w14:paraId="560CDFED" w14:textId="77777777" w:rsidR="006355D2" w:rsidRPr="008A5A08" w:rsidRDefault="006355D2" w:rsidP="006355D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489" w:type="pct"/>
            <w:shd w:val="clear" w:color="auto" w:fill="FFFFFF"/>
          </w:tcPr>
          <w:p w14:paraId="46F75AF1" w14:textId="77777777" w:rsidR="006355D2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68B335" w14:textId="4341A979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36,339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DAFC20F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B49012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22,129</w:t>
            </w:r>
          </w:p>
        </w:tc>
        <w:tc>
          <w:tcPr>
            <w:tcW w:w="129" w:type="pct"/>
            <w:shd w:val="clear" w:color="auto" w:fill="FFFFFF"/>
            <w:vAlign w:val="bottom"/>
          </w:tcPr>
          <w:p w14:paraId="1C07B51E" w14:textId="77777777" w:rsidR="006355D2" w:rsidRPr="008A5A08" w:rsidRDefault="006355D2" w:rsidP="0063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BC0AAD" w14:textId="2EF671F2" w:rsidR="006355D2" w:rsidRPr="008A5A08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7,304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EF27354" w14:textId="77777777" w:rsidR="006355D2" w:rsidRPr="008A5A08" w:rsidRDefault="006355D2" w:rsidP="006355D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63F2751" w14:textId="77777777" w:rsidR="006355D2" w:rsidRPr="008A5A08" w:rsidRDefault="006355D2" w:rsidP="006355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left="-104" w:right="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6,006</w:t>
            </w:r>
          </w:p>
        </w:tc>
      </w:tr>
    </w:tbl>
    <w:p w14:paraId="3E5DADB9" w14:textId="77777777" w:rsidR="001447F7" w:rsidRPr="00007244" w:rsidRDefault="001447F7" w:rsidP="001E4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14:paraId="26B15907" w14:textId="564C8303" w:rsidR="00C84FFC" w:rsidRPr="00BD737E" w:rsidRDefault="00C84FFC" w:rsidP="008A7D6E">
      <w:pPr>
        <w:tabs>
          <w:tab w:val="clear" w:pos="227"/>
          <w:tab w:val="clear" w:pos="454"/>
          <w:tab w:val="clear" w:pos="680"/>
          <w:tab w:val="left" w:pos="720"/>
          <w:tab w:val="left" w:pos="99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D737E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BD737E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>เมษายน</w:t>
      </w:r>
      <w:r w:rsidRPr="00BD737E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BD737E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D737E">
        <w:rPr>
          <w:rFonts w:ascii="Angsana New" w:hAnsi="Angsana New" w:cs="Angsana New"/>
          <w:spacing w:val="-2"/>
          <w:sz w:val="30"/>
          <w:szCs w:val="30"/>
        </w:rPr>
        <w:t>20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D737E">
        <w:rPr>
          <w:rFonts w:ascii="Angsana New" w:hAnsi="Angsana New" w:cs="Angsana New"/>
          <w:spacing w:val="-2"/>
          <w:sz w:val="30"/>
          <w:szCs w:val="30"/>
        </w:rPr>
        <w:t>400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 xml:space="preserve"> วัน</w:t>
      </w:r>
      <w:r w:rsidRPr="00BD737E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BD737E">
        <w:rPr>
          <w:rFonts w:ascii="Angsana New" w:hAnsi="Angsana New" w:cs="Angsana New"/>
          <w:spacing w:val="-2"/>
          <w:sz w:val="30"/>
          <w:szCs w:val="30"/>
          <w:rtl/>
          <w:cs/>
        </w:rPr>
        <w:t>ปี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D737E">
        <w:rPr>
          <w:rFonts w:ascii="Angsana New" w:hAnsi="Angsana New" w:cs="Angsana New"/>
          <w:spacing w:val="-2"/>
          <w:sz w:val="30"/>
          <w:szCs w:val="30"/>
        </w:rPr>
        <w:t>2562</w:t>
      </w:r>
      <w:r w:rsidRPr="00BD737E">
        <w:rPr>
          <w:rFonts w:ascii="Angsana New" w:hAnsi="Angsana New" w:cs="Angsana New"/>
          <w:spacing w:val="-2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="00CE3979">
        <w:rPr>
          <w:rFonts w:ascii="Angsana New" w:hAnsi="Angsana New" w:cs="Angsana New" w:hint="cs"/>
          <w:spacing w:val="-2"/>
          <w:sz w:val="30"/>
          <w:szCs w:val="30"/>
          <w:cs/>
        </w:rPr>
        <w:t>และต้นทุนบริการในอดีตเพิ่มขึ้น</w:t>
      </w:r>
    </w:p>
    <w:p w14:paraId="0E15C478" w14:textId="3D4FA8F7" w:rsidR="003F6AE9" w:rsidRDefault="003F6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br w:type="page"/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CE3979" w:rsidRPr="008A5A08" w14:paraId="3F2A1B76" w14:textId="77777777" w:rsidTr="003F6AE9">
        <w:trPr>
          <w:trHeight w:hRule="exact" w:val="389"/>
          <w:tblHeader/>
        </w:trPr>
        <w:tc>
          <w:tcPr>
            <w:tcW w:w="2197" w:type="pct"/>
            <w:vMerge w:val="restart"/>
          </w:tcPr>
          <w:p w14:paraId="741EE58A" w14:textId="1FFB0044" w:rsidR="00CE3979" w:rsidRPr="008A5A08" w:rsidRDefault="009939FF" w:rsidP="00EA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39F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9939F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9939FF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939F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43" w:type="pct"/>
            <w:gridSpan w:val="4"/>
          </w:tcPr>
          <w:p w14:paraId="6058D6F1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B3AC679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28DCF184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979" w:rsidRPr="008A5A08" w14:paraId="3BF4A324" w14:textId="77777777" w:rsidTr="003F6AE9">
        <w:trPr>
          <w:trHeight w:hRule="exact" w:val="389"/>
          <w:tblHeader/>
        </w:trPr>
        <w:tc>
          <w:tcPr>
            <w:tcW w:w="2197" w:type="pct"/>
            <w:vMerge/>
          </w:tcPr>
          <w:p w14:paraId="4D6C54C9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FFD7178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48F6E940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35F223A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33B0ED14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83E239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4F8A62E6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00E242" w14:textId="77777777" w:rsidR="00CE3979" w:rsidRPr="008A5A08" w:rsidRDefault="00CE3979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47D5C" w:rsidRPr="008A5A08" w14:paraId="69437C23" w14:textId="77777777" w:rsidTr="003F6AE9">
        <w:trPr>
          <w:trHeight w:hRule="exact" w:val="389"/>
          <w:tblHeader/>
        </w:trPr>
        <w:tc>
          <w:tcPr>
            <w:tcW w:w="2197" w:type="pct"/>
          </w:tcPr>
          <w:p w14:paraId="33237984" w14:textId="77777777" w:rsidR="00947D5C" w:rsidRPr="008A5A08" w:rsidRDefault="00947D5C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3" w:type="pct"/>
            <w:gridSpan w:val="8"/>
          </w:tcPr>
          <w:p w14:paraId="72F983D5" w14:textId="77777777" w:rsidR="00947D5C" w:rsidRPr="008A5A08" w:rsidRDefault="00947D5C" w:rsidP="00947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03F5E" w:rsidRPr="008A5A08" w14:paraId="6F4AC457" w14:textId="77777777" w:rsidTr="003F6AE9">
        <w:trPr>
          <w:trHeight w:hRule="exact" w:val="389"/>
        </w:trPr>
        <w:tc>
          <w:tcPr>
            <w:tcW w:w="2197" w:type="pct"/>
          </w:tcPr>
          <w:p w14:paraId="5CFE2AFF" w14:textId="77777777" w:rsidR="00C03F5E" w:rsidRPr="008A5A08" w:rsidRDefault="00C03F5E" w:rsidP="00C03F5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DC46223" w14:textId="55BFC3A0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2.50 - 3.48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1F5A8F7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85FD3D0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2.50 - 3.48</w:t>
            </w:r>
          </w:p>
        </w:tc>
        <w:tc>
          <w:tcPr>
            <w:tcW w:w="144" w:type="pct"/>
            <w:vAlign w:val="bottom"/>
          </w:tcPr>
          <w:p w14:paraId="2F4DA25D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05A8E6B" w14:textId="4CAD582A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  <w:tc>
          <w:tcPr>
            <w:tcW w:w="136" w:type="pct"/>
            <w:vAlign w:val="bottom"/>
          </w:tcPr>
          <w:p w14:paraId="3D168766" w14:textId="77777777" w:rsidR="00C03F5E" w:rsidRPr="008A5A08" w:rsidRDefault="00C03F5E" w:rsidP="00C03F5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24551671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2.66</w:t>
            </w:r>
          </w:p>
        </w:tc>
      </w:tr>
      <w:tr w:rsidR="00C03F5E" w:rsidRPr="008A5A08" w14:paraId="23596995" w14:textId="77777777" w:rsidTr="003F6AE9">
        <w:trPr>
          <w:trHeight w:hRule="exact" w:val="389"/>
        </w:trPr>
        <w:tc>
          <w:tcPr>
            <w:tcW w:w="2197" w:type="pct"/>
          </w:tcPr>
          <w:p w14:paraId="225B2EE6" w14:textId="77777777" w:rsidR="00C03F5E" w:rsidRPr="008A5A08" w:rsidRDefault="00C03F5E" w:rsidP="00C03F5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การเพิ่มขึ้นของเงินเดือนในอนาตคต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F22F99C" w14:textId="38C0A26C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BCE9729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F89D04A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4508A344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76C2F42" w14:textId="311C2856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bottom"/>
          </w:tcPr>
          <w:p w14:paraId="0C5DE2BA" w14:textId="77777777" w:rsidR="00C03F5E" w:rsidRPr="008A5A08" w:rsidRDefault="00C03F5E" w:rsidP="00C03F5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8CFB4D8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03F5E" w:rsidRPr="008A5A08" w14:paraId="5B0FD165" w14:textId="77777777" w:rsidTr="003F6AE9">
        <w:trPr>
          <w:trHeight w:hRule="exact" w:val="389"/>
        </w:trPr>
        <w:tc>
          <w:tcPr>
            <w:tcW w:w="2197" w:type="pct"/>
          </w:tcPr>
          <w:p w14:paraId="38344BED" w14:textId="77777777" w:rsidR="00C03F5E" w:rsidRPr="008A5A08" w:rsidRDefault="00C03F5E" w:rsidP="00C03F5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495191EC" w14:textId="5123E625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0 - 39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957E7DE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C672763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0 - 39</w:t>
            </w:r>
          </w:p>
        </w:tc>
        <w:tc>
          <w:tcPr>
            <w:tcW w:w="144" w:type="pct"/>
            <w:vAlign w:val="bottom"/>
          </w:tcPr>
          <w:p w14:paraId="3C5EBE7B" w14:textId="77777777" w:rsidR="00C03F5E" w:rsidRPr="008A5A08" w:rsidRDefault="00C03F5E" w:rsidP="00C03F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9BE5365" w14:textId="764BE619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17 - 39</w:t>
            </w:r>
          </w:p>
        </w:tc>
        <w:tc>
          <w:tcPr>
            <w:tcW w:w="136" w:type="pct"/>
            <w:vAlign w:val="bottom"/>
          </w:tcPr>
          <w:p w14:paraId="359213F2" w14:textId="77777777" w:rsidR="00C03F5E" w:rsidRPr="008A5A08" w:rsidRDefault="00C03F5E" w:rsidP="00C03F5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01404FA" w14:textId="77777777" w:rsidR="00C03F5E" w:rsidRPr="008A5A08" w:rsidRDefault="00C03F5E" w:rsidP="00C03F5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17 - 39</w:t>
            </w:r>
          </w:p>
        </w:tc>
      </w:tr>
    </w:tbl>
    <w:p w14:paraId="08E10316" w14:textId="77777777" w:rsidR="00383090" w:rsidRPr="003F6AE9" w:rsidRDefault="00383090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p w14:paraId="3B400BFB" w14:textId="77777777" w:rsidR="00947D5C" w:rsidRPr="008A5A08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3185D60" w14:textId="77777777" w:rsidR="00947D5C" w:rsidRPr="003F6AE9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p w14:paraId="78C2E066" w14:textId="024BD554" w:rsidR="00947D5C" w:rsidRPr="008A5A08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8564FF" w:rsidRPr="008A5A08">
        <w:rPr>
          <w:rFonts w:ascii="Angsana New" w:hAnsi="Angsana New" w:cs="Angsana New"/>
          <w:sz w:val="30"/>
          <w:szCs w:val="30"/>
        </w:rPr>
        <w:t>6</w:t>
      </w:r>
      <w:r w:rsidR="00A14FB1">
        <w:rPr>
          <w:rFonts w:ascii="Angsana New" w:hAnsi="Angsana New" w:cs="Angsana New"/>
          <w:sz w:val="30"/>
          <w:szCs w:val="30"/>
        </w:rPr>
        <w:t>2</w:t>
      </w:r>
      <w:r w:rsidR="001447F7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8A5A08">
        <w:rPr>
          <w:rFonts w:ascii="Angsana New" w:hAnsi="Angsana New" w:cs="Angsana New"/>
          <w:sz w:val="30"/>
          <w:szCs w:val="30"/>
          <w:cs/>
        </w:rPr>
        <w:t>เป็น</w:t>
      </w:r>
      <w:r w:rsidR="00CD65FD" w:rsidRPr="008A5A08">
        <w:rPr>
          <w:rFonts w:ascii="Angsana New" w:hAnsi="Angsana New" w:cs="Angsana New"/>
          <w:sz w:val="30"/>
          <w:szCs w:val="30"/>
        </w:rPr>
        <w:t xml:space="preserve"> </w:t>
      </w:r>
      <w:r w:rsidR="00C03F5E">
        <w:rPr>
          <w:rFonts w:ascii="Angsana New" w:hAnsi="Angsana New" w:cs="Angsana New"/>
          <w:sz w:val="30"/>
          <w:szCs w:val="30"/>
        </w:rPr>
        <w:t>9</w:t>
      </w:r>
      <w:r w:rsidR="00CD65FD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>
        <w:rPr>
          <w:rFonts w:ascii="Angsana New" w:hAnsi="Angsana New" w:cs="Angsana New"/>
          <w:sz w:val="30"/>
          <w:szCs w:val="30"/>
          <w:cs/>
        </w:rPr>
        <w:t>ถึง</w:t>
      </w:r>
      <w:r w:rsidR="00C03F5E">
        <w:rPr>
          <w:rFonts w:ascii="Angsana New" w:hAnsi="Angsana New" w:cs="Angsana New"/>
          <w:sz w:val="30"/>
          <w:szCs w:val="30"/>
        </w:rPr>
        <w:t xml:space="preserve"> 29</w:t>
      </w:r>
      <w:r w:rsidR="00E9454C" w:rsidRPr="008A5A08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8A5A08">
        <w:rPr>
          <w:rFonts w:ascii="Angsana New" w:hAnsi="Angsana New" w:cs="Angsana New"/>
          <w:i/>
          <w:iCs/>
          <w:sz w:val="30"/>
          <w:szCs w:val="30"/>
        </w:rPr>
        <w:t>25</w:t>
      </w:r>
      <w:r w:rsidR="008564FF" w:rsidRPr="008A5A08">
        <w:rPr>
          <w:rFonts w:ascii="Angsana New" w:hAnsi="Angsana New" w:cs="Angsana New"/>
          <w:i/>
          <w:iCs/>
          <w:sz w:val="30"/>
          <w:szCs w:val="30"/>
          <w:cs/>
        </w:rPr>
        <w:t>6</w:t>
      </w:r>
      <w:r w:rsidR="00A14FB1">
        <w:rPr>
          <w:rFonts w:ascii="Angsana New" w:hAnsi="Angsana New" w:cs="Angsana New"/>
          <w:i/>
          <w:iCs/>
          <w:sz w:val="30"/>
          <w:szCs w:val="30"/>
        </w:rPr>
        <w:t>1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259A2" w:rsidRPr="008A5A08">
        <w:rPr>
          <w:rFonts w:ascii="Angsana New" w:hAnsi="Angsana New" w:cs="Angsana New"/>
          <w:i/>
          <w:iCs/>
          <w:sz w:val="30"/>
          <w:szCs w:val="30"/>
        </w:rPr>
        <w:t>9</w:t>
      </w:r>
      <w:r w:rsidR="00B80392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="00CD65FD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ถึง 2</w:t>
      </w:r>
      <w:r w:rsidR="00A14FB1">
        <w:rPr>
          <w:rFonts w:ascii="Angsana New" w:hAnsi="Angsana New" w:cs="Angsana New"/>
          <w:i/>
          <w:iCs/>
          <w:sz w:val="30"/>
          <w:szCs w:val="30"/>
        </w:rPr>
        <w:t>9</w:t>
      </w:r>
      <w:r w:rsidR="00E9454C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ปี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457C153D" w:rsidR="00C87423" w:rsidRPr="003F6AE9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26"/>
          <w:szCs w:val="26"/>
        </w:rPr>
      </w:pPr>
    </w:p>
    <w:p w14:paraId="73BB2701" w14:textId="71D01E19" w:rsidR="00690702" w:rsidRPr="008A5A08" w:rsidRDefault="00690702" w:rsidP="0085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Cs w:val="30"/>
        </w:rPr>
      </w:pPr>
      <w:r w:rsidRPr="008A5A0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A5A08">
        <w:rPr>
          <w:rFonts w:ascii="Angsana New" w:hAnsi="Angsana New" w:cs="Angsana New"/>
          <w:b/>
          <w:bCs/>
          <w:i/>
          <w:iCs/>
          <w:szCs w:val="30"/>
        </w:rPr>
        <w:t xml:space="preserve"> </w:t>
      </w:r>
    </w:p>
    <w:p w14:paraId="6DD44B32" w14:textId="77777777" w:rsidR="00690702" w:rsidRPr="003F6AE9" w:rsidRDefault="00690702" w:rsidP="00690702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0455A47F" w14:textId="20E44F85" w:rsidR="00690702" w:rsidRDefault="00690702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</w:t>
      </w:r>
      <w:r w:rsidR="00CE2E7A" w:rsidRPr="008A5A08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8A5A08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8A5A08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71CB6712" w14:textId="77777777" w:rsidR="00C87423" w:rsidRPr="003F6AE9" w:rsidRDefault="00C87423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8A5A08" w14:paraId="63455389" w14:textId="77777777" w:rsidTr="00333FB6">
        <w:tc>
          <w:tcPr>
            <w:tcW w:w="2197" w:type="pct"/>
          </w:tcPr>
          <w:p w14:paraId="0DB35F76" w14:textId="77777777" w:rsidR="00333FB6" w:rsidRPr="008A5A08" w:rsidRDefault="00333FB6" w:rsidP="00EA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8A5A08" w:rsidRDefault="00333FB6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8A5A08" w14:paraId="3EDB728E" w14:textId="77777777" w:rsidTr="00333FB6">
        <w:tc>
          <w:tcPr>
            <w:tcW w:w="2197" w:type="pct"/>
          </w:tcPr>
          <w:p w14:paraId="781A6961" w14:textId="24D835A3" w:rsidR="00E03EA9" w:rsidRPr="00E03EA9" w:rsidRDefault="00E03EA9" w:rsidP="00E0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</w:tcPr>
          <w:p w14:paraId="284997E4" w14:textId="77DE479B" w:rsidR="00E03EA9" w:rsidRPr="00E03EA9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3EA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E03EA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E03E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A54BDCD" w14:textId="77777777" w:rsidR="00E03EA9" w:rsidRPr="00E03EA9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10022F40" w14:textId="256E0284" w:rsidR="00E03EA9" w:rsidRPr="00E03EA9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3EA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E03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ลดลงร้อยละ </w:t>
            </w:r>
            <w:r w:rsidRPr="00E03E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03EA9" w:rsidRPr="008A5A08" w14:paraId="589D63C1" w14:textId="77777777" w:rsidTr="00333FB6">
        <w:tc>
          <w:tcPr>
            <w:tcW w:w="2197" w:type="pct"/>
          </w:tcPr>
          <w:p w14:paraId="1768A76D" w14:textId="536A9051" w:rsidR="00E03EA9" w:rsidRPr="00054A85" w:rsidRDefault="00E03EA9" w:rsidP="00E03EA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24EBB772" w14:textId="38F9DAD9" w:rsidR="00E03EA9" w:rsidRPr="00E03EA9" w:rsidRDefault="00E03EA9" w:rsidP="00E03EA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</w:tcPr>
          <w:p w14:paraId="01E968C2" w14:textId="77777777" w:rsidR="00E03EA9" w:rsidRPr="00E03EA9" w:rsidRDefault="00E03EA9" w:rsidP="00E03EA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6493DE" w14:textId="0D6C36E7" w:rsidR="00E03EA9" w:rsidRPr="00E03EA9" w:rsidRDefault="00E03EA9" w:rsidP="00E03EA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1789B11A" w14:textId="77777777" w:rsidR="00E03EA9" w:rsidRPr="00E03EA9" w:rsidRDefault="00E03EA9" w:rsidP="00E03EA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3A7FB7D8" w:rsidR="00E03EA9" w:rsidRPr="00E03EA9" w:rsidRDefault="00E03EA9" w:rsidP="00E03EA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1925D9AF" w14:textId="77777777" w:rsidR="00E03EA9" w:rsidRPr="00E03EA9" w:rsidRDefault="00E03EA9" w:rsidP="00E03EA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72C768E7" w:rsidR="00E03EA9" w:rsidRPr="00E03EA9" w:rsidRDefault="00E03EA9" w:rsidP="00E03EA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03EA9" w:rsidRPr="008A5A08" w14:paraId="51C34DE9" w14:textId="77777777" w:rsidTr="00333FB6">
        <w:tc>
          <w:tcPr>
            <w:tcW w:w="2197" w:type="pct"/>
          </w:tcPr>
          <w:p w14:paraId="612BE951" w14:textId="77777777" w:rsidR="00E03EA9" w:rsidRPr="008A5A08" w:rsidRDefault="00E03EA9" w:rsidP="00E03EA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24A7BB25" w14:textId="02CCE9DE" w:rsidR="00E03EA9" w:rsidRPr="00E03EA9" w:rsidRDefault="00E03EA9" w:rsidP="00E03EA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3AA7" w:rsidRPr="008A5A08" w14:paraId="033C1940" w14:textId="77777777" w:rsidTr="006047A3">
        <w:tc>
          <w:tcPr>
            <w:tcW w:w="2197" w:type="pct"/>
          </w:tcPr>
          <w:p w14:paraId="7B3DF595" w14:textId="534851C0" w:rsidR="00D53AA7" w:rsidRPr="008A5A08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3035EA0" w14:textId="687B8AD1" w:rsidR="00D53AA7" w:rsidRPr="003550C4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(2,797)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351DF98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6FB77EC" w14:textId="79363500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550C4">
              <w:rPr>
                <w:rFonts w:ascii="Angsana New" w:hAnsi="Angsana New" w:cs="Angsana New"/>
                <w:sz w:val="30"/>
                <w:szCs w:val="30"/>
              </w:rPr>
              <w:t>(2,301)</w:t>
            </w:r>
          </w:p>
        </w:tc>
        <w:tc>
          <w:tcPr>
            <w:tcW w:w="144" w:type="pct"/>
            <w:vAlign w:val="bottom"/>
          </w:tcPr>
          <w:p w14:paraId="2834914C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B6E50F" w14:textId="22E195A8" w:rsidR="00D53AA7" w:rsidRPr="002C5833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A7E18C3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88C009" w14:textId="199B1694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550C4">
              <w:rPr>
                <w:rFonts w:ascii="Angsana New" w:hAnsi="Angsana New" w:cs="Angsana New"/>
                <w:sz w:val="30"/>
                <w:szCs w:val="30"/>
              </w:rPr>
              <w:t>2,743</w:t>
            </w:r>
          </w:p>
        </w:tc>
      </w:tr>
      <w:tr w:rsidR="00D53AA7" w:rsidRPr="008A5A08" w14:paraId="270931C6" w14:textId="77777777" w:rsidTr="006047A3">
        <w:tc>
          <w:tcPr>
            <w:tcW w:w="2197" w:type="pct"/>
          </w:tcPr>
          <w:p w14:paraId="33A16905" w14:textId="5E21969C" w:rsidR="00D53AA7" w:rsidRPr="008A5A08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246A435" w14:textId="4E64953F" w:rsidR="00D53AA7" w:rsidRPr="003550C4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16695B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5D4BBAD" w14:textId="2F9C2F85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550C4">
              <w:rPr>
                <w:rFonts w:ascii="Angsana New" w:hAnsi="Angsana New" w:cs="Angsana New"/>
                <w:sz w:val="30"/>
                <w:szCs w:val="30"/>
              </w:rPr>
              <w:t>2,649</w:t>
            </w:r>
          </w:p>
        </w:tc>
        <w:tc>
          <w:tcPr>
            <w:tcW w:w="144" w:type="pct"/>
            <w:vAlign w:val="bottom"/>
          </w:tcPr>
          <w:p w14:paraId="6D3099D0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C89A2B7" w14:textId="761068D0" w:rsidR="00D53AA7" w:rsidRPr="002C5833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(2,759)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3444E2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437C6D" w14:textId="28B9D8BB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550C4">
              <w:rPr>
                <w:rFonts w:ascii="Angsana New" w:hAnsi="Angsana New" w:cs="Angsana New"/>
                <w:sz w:val="30"/>
                <w:szCs w:val="30"/>
              </w:rPr>
              <w:t>(2,268)</w:t>
            </w:r>
          </w:p>
        </w:tc>
      </w:tr>
      <w:tr w:rsidR="00D53AA7" w:rsidRPr="008A5A08" w14:paraId="3C7821FB" w14:textId="77777777" w:rsidTr="006047A3">
        <w:tc>
          <w:tcPr>
            <w:tcW w:w="2197" w:type="pct"/>
          </w:tcPr>
          <w:p w14:paraId="440A8BEA" w14:textId="447AFF4E" w:rsidR="00D53AA7" w:rsidRPr="008A5A08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3A67AA1" w14:textId="2CE5DBC0" w:rsidR="00D53AA7" w:rsidRPr="003550C4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(5,277)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BB5E8A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32684C3" w14:textId="15D7D829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(4,485</w:t>
            </w:r>
            <w:r w:rsidRPr="003550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7C00243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C237A83" w14:textId="00455A2E" w:rsidR="00D53AA7" w:rsidRPr="002C5833" w:rsidRDefault="00B9496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8,125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1FD9F1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8F8D109" w14:textId="5E4CB1F3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6,866</w:t>
            </w:r>
          </w:p>
        </w:tc>
      </w:tr>
      <w:tr w:rsidR="00D53AA7" w:rsidRPr="008A5A08" w14:paraId="050ACCDF" w14:textId="77777777" w:rsidTr="00333FB6">
        <w:tc>
          <w:tcPr>
            <w:tcW w:w="2197" w:type="pct"/>
          </w:tcPr>
          <w:p w14:paraId="18BF2C37" w14:textId="77777777" w:rsidR="00D53AA7" w:rsidRPr="008A5A08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90FED14" w14:textId="77777777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30713D2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1904D5B" w14:textId="77777777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47F495D1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D245336" w14:textId="77777777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59901C1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9E5195D" w14:textId="77777777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AA7" w:rsidRPr="008564FF" w14:paraId="2F199BBE" w14:textId="77777777" w:rsidTr="00333FB6">
        <w:tc>
          <w:tcPr>
            <w:tcW w:w="2197" w:type="pct"/>
          </w:tcPr>
          <w:p w14:paraId="4593A2D3" w14:textId="77777777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7AAF388E" w14:textId="1F23A487" w:rsidR="00D53AA7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3AA7" w:rsidRPr="008564FF" w14:paraId="78628867" w14:textId="77777777" w:rsidTr="00333FB6">
        <w:tc>
          <w:tcPr>
            <w:tcW w:w="2197" w:type="pct"/>
          </w:tcPr>
          <w:p w14:paraId="025E1C42" w14:textId="61D75F88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3EA9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355368FA" w14:textId="6558383E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E03EA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E03E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BEF10F1" w14:textId="089EA861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pct"/>
            <w:gridSpan w:val="3"/>
          </w:tcPr>
          <w:p w14:paraId="58B37A2A" w14:textId="674B5F70" w:rsidR="00D53AA7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E03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ลดลงร้อยละ </w:t>
            </w:r>
            <w:r w:rsidRPr="00E03E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53AA7" w:rsidRPr="008564FF" w14:paraId="42AC8716" w14:textId="77777777" w:rsidTr="00333FB6">
        <w:tc>
          <w:tcPr>
            <w:tcW w:w="2197" w:type="pct"/>
          </w:tcPr>
          <w:p w14:paraId="244FA453" w14:textId="1E78CDC2" w:rsidR="00D53AA7" w:rsidRPr="00054A85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4A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E5FD36E" w14:textId="05D12959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D3EDD2E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FB80CB8" w14:textId="00E266A1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62CCD4F8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67131E09" w14:textId="61DA6ADF" w:rsidR="00D53AA7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vAlign w:val="bottom"/>
          </w:tcPr>
          <w:p w14:paraId="63742758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A164045" w14:textId="1CE46117" w:rsidR="00D53AA7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03EA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53AA7" w:rsidRPr="008564FF" w14:paraId="60369632" w14:textId="77777777" w:rsidTr="00333FB6">
        <w:tc>
          <w:tcPr>
            <w:tcW w:w="2197" w:type="pct"/>
          </w:tcPr>
          <w:p w14:paraId="77AA5D71" w14:textId="77777777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  <w:vAlign w:val="bottom"/>
          </w:tcPr>
          <w:p w14:paraId="7C1F84CD" w14:textId="31B654D1" w:rsidR="00D53AA7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3AA7" w:rsidRPr="008564FF" w14:paraId="7551346D" w14:textId="77777777" w:rsidTr="00416DC2">
        <w:tc>
          <w:tcPr>
            <w:tcW w:w="2197" w:type="pct"/>
          </w:tcPr>
          <w:p w14:paraId="1B92F0E4" w14:textId="301C830B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F302322" w14:textId="1098ECF2" w:rsidR="00D53AA7" w:rsidRPr="003550C4" w:rsidRDefault="0030563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B40F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FC85BB9" w14:textId="40E53D40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(422</w:t>
            </w:r>
            <w:r w:rsidRPr="002C58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738B7F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2FBB3EF6" w14:textId="7E438810" w:rsidR="00D53AA7" w:rsidRPr="002C5833" w:rsidRDefault="0030563F" w:rsidP="0030563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136" w:type="pct"/>
            <w:vAlign w:val="bottom"/>
          </w:tcPr>
          <w:p w14:paraId="3D6B2335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77777777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476</w:t>
            </w:r>
          </w:p>
        </w:tc>
      </w:tr>
      <w:tr w:rsidR="00D53AA7" w:rsidRPr="008564FF" w14:paraId="3FE09F3F" w14:textId="77777777" w:rsidTr="00416DC2">
        <w:tc>
          <w:tcPr>
            <w:tcW w:w="2197" w:type="pct"/>
          </w:tcPr>
          <w:p w14:paraId="47551F46" w14:textId="1A6D47F8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79DAD01" w14:textId="2287FA53" w:rsidR="00D53AA7" w:rsidRPr="003550C4" w:rsidRDefault="0030563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02BA68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B606B6" w14:textId="7C4B12CA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144" w:type="pct"/>
            <w:vAlign w:val="bottom"/>
          </w:tcPr>
          <w:p w14:paraId="582C79A3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3D43566E" w14:textId="37BFF57A" w:rsidR="00D53AA7" w:rsidRPr="002C5833" w:rsidRDefault="0030563F" w:rsidP="0030563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(453)</w:t>
            </w:r>
          </w:p>
        </w:tc>
        <w:tc>
          <w:tcPr>
            <w:tcW w:w="136" w:type="pct"/>
            <w:vAlign w:val="bottom"/>
          </w:tcPr>
          <w:p w14:paraId="5B57893C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77777777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2C583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417</w:t>
            </w:r>
            <w:r w:rsidRPr="002C58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3AA7" w:rsidRPr="008564FF" w14:paraId="1ABA7677" w14:textId="77777777" w:rsidTr="00416DC2">
        <w:tc>
          <w:tcPr>
            <w:tcW w:w="2197" w:type="pct"/>
          </w:tcPr>
          <w:p w14:paraId="60D4D508" w14:textId="4C6A9680" w:rsidR="00D53AA7" w:rsidRPr="008564FF" w:rsidRDefault="00D53AA7" w:rsidP="00D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FFD7BFB" w14:textId="140FF33F" w:rsidR="00D53AA7" w:rsidRPr="003550C4" w:rsidRDefault="0030563F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(1,690)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8A317D" w14:textId="77777777" w:rsidR="00D53AA7" w:rsidRPr="003550C4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995211" w14:textId="59120B44" w:rsidR="00D53AA7" w:rsidRPr="003550C4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83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1,558</w:t>
            </w:r>
            <w:r w:rsidRPr="002C58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EEE1EDC" w14:textId="77777777" w:rsidR="00D53AA7" w:rsidRPr="002C5833" w:rsidRDefault="00D53AA7" w:rsidP="00D53A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602298BD" w14:textId="68E8D32F" w:rsidR="00D53AA7" w:rsidRPr="002C5833" w:rsidRDefault="0030563F" w:rsidP="0030563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2,841</w:t>
            </w:r>
          </w:p>
        </w:tc>
        <w:tc>
          <w:tcPr>
            <w:tcW w:w="136" w:type="pct"/>
            <w:vAlign w:val="bottom"/>
          </w:tcPr>
          <w:p w14:paraId="2A4A7B0E" w14:textId="77777777" w:rsidR="00D53AA7" w:rsidRPr="002C5833" w:rsidRDefault="00D53AA7" w:rsidP="00D53AA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77777777" w:rsidR="00D53AA7" w:rsidRPr="002C5833" w:rsidRDefault="00D53AA7" w:rsidP="00D53AA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2,545</w:t>
            </w:r>
          </w:p>
        </w:tc>
      </w:tr>
    </w:tbl>
    <w:p w14:paraId="0B2C4F40" w14:textId="77777777" w:rsidR="00C87423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60E79E" w14:textId="77777777" w:rsidR="008E418A" w:rsidRPr="008A5A08" w:rsidRDefault="008E418A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2CA29442" w14:textId="77777777" w:rsidR="008E418A" w:rsidRPr="002E25A2" w:rsidRDefault="008E418A" w:rsidP="008E418A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72"/>
        <w:gridCol w:w="270"/>
        <w:gridCol w:w="1080"/>
        <w:gridCol w:w="270"/>
        <w:gridCol w:w="1170"/>
        <w:gridCol w:w="270"/>
        <w:gridCol w:w="1080"/>
        <w:gridCol w:w="270"/>
        <w:gridCol w:w="1080"/>
      </w:tblGrid>
      <w:tr w:rsidR="00E86BD6" w:rsidRPr="008A5A08" w14:paraId="58E599DC" w14:textId="77777777" w:rsidTr="003F6AE9">
        <w:trPr>
          <w:tblHeader/>
        </w:trPr>
        <w:tc>
          <w:tcPr>
            <w:tcW w:w="3150" w:type="dxa"/>
          </w:tcPr>
          <w:p w14:paraId="5E24AA54" w14:textId="4D73B53F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FA74919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FAC0785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5A93F13" w14:textId="77777777" w:rsidR="00E86BD6" w:rsidRPr="008A5A08" w:rsidRDefault="00E86BD6" w:rsidP="00647134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E86BD6" w:rsidRPr="008A5A08" w14:paraId="47E6128B" w14:textId="77777777" w:rsidTr="003F6AE9">
        <w:trPr>
          <w:tblHeader/>
        </w:trPr>
        <w:tc>
          <w:tcPr>
            <w:tcW w:w="3150" w:type="dxa"/>
          </w:tcPr>
          <w:p w14:paraId="7B4C8494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187250A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8A4D376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651461C" w14:textId="77777777" w:rsidR="00E86BD6" w:rsidRPr="008A5A08" w:rsidRDefault="00E86BD6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6FB7DE8" w14:textId="77777777" w:rsidR="00E86BD6" w:rsidRPr="008A5A08" w:rsidRDefault="00E86BD6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91A100A" w14:textId="77777777" w:rsidR="00E86BD6" w:rsidRPr="008A5A08" w:rsidRDefault="00E86BD6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86BD6" w:rsidRPr="008A5A08" w14:paraId="1C9A49E9" w14:textId="77777777" w:rsidTr="005D6BDA">
        <w:trPr>
          <w:tblHeader/>
        </w:trPr>
        <w:tc>
          <w:tcPr>
            <w:tcW w:w="3150" w:type="dxa"/>
          </w:tcPr>
          <w:p w14:paraId="60624033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445DF56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95B4EA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A6A92" w14:textId="77777777" w:rsidR="00E86BD6" w:rsidRPr="008A5A08" w:rsidRDefault="00E86BD6" w:rsidP="00647134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2E73CBA" w14:textId="77777777" w:rsidR="00E86BD6" w:rsidRPr="008A5A08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1195AC" w14:textId="77777777" w:rsidR="00E86BD6" w:rsidRPr="008A5A08" w:rsidRDefault="00E86BD6" w:rsidP="00647134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9A7A2C1" w14:textId="77777777" w:rsidR="00E86BD6" w:rsidRPr="008A5A08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B9397" w14:textId="77777777" w:rsidR="00E86BD6" w:rsidRPr="008A5A08" w:rsidRDefault="00E86BD6" w:rsidP="00647134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FF9DAA6" w14:textId="77777777" w:rsidR="00E86BD6" w:rsidRPr="008A5A08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6077E" w14:textId="77777777" w:rsidR="00E86BD6" w:rsidRPr="008A5A08" w:rsidRDefault="00E86BD6" w:rsidP="00647134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86BD6" w:rsidRPr="008A5A08" w14:paraId="43658460" w14:textId="77777777" w:rsidTr="003F6AE9">
        <w:trPr>
          <w:trHeight w:val="389"/>
          <w:tblHeader/>
        </w:trPr>
        <w:tc>
          <w:tcPr>
            <w:tcW w:w="3150" w:type="dxa"/>
          </w:tcPr>
          <w:p w14:paraId="66124104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  <w:p w14:paraId="65551A55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972" w:type="dxa"/>
          </w:tcPr>
          <w:p w14:paraId="0CE00D97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A76241D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5220" w:type="dxa"/>
            <w:gridSpan w:val="7"/>
          </w:tcPr>
          <w:p w14:paraId="7154203C" w14:textId="77777777" w:rsidR="00E86BD6" w:rsidRPr="008A5A08" w:rsidRDefault="00E86BD6" w:rsidP="0064713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6BD6" w:rsidRPr="008A5A08" w14:paraId="17E48CA7" w14:textId="77777777" w:rsidTr="005D6BDA">
        <w:tc>
          <w:tcPr>
            <w:tcW w:w="3150" w:type="dxa"/>
          </w:tcPr>
          <w:p w14:paraId="289423FA" w14:textId="7B985807" w:rsidR="00E86BD6" w:rsidRPr="00E86BD6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6350423" w14:textId="77777777" w:rsidR="00E86BD6" w:rsidRPr="008A5A08" w:rsidRDefault="00E86BD6" w:rsidP="00647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C9625" w14:textId="77777777" w:rsidR="00E86BD6" w:rsidRPr="008A5A08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8E4B4" w14:textId="77777777" w:rsidR="00E86BD6" w:rsidRPr="008A5A08" w:rsidRDefault="00E86BD6" w:rsidP="00647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7AB060" w14:textId="77777777" w:rsidR="00E86BD6" w:rsidRPr="008A5A08" w:rsidRDefault="00E86BD6" w:rsidP="00647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D0467" w14:textId="77777777" w:rsidR="00E86BD6" w:rsidRPr="008A5A08" w:rsidRDefault="00E86BD6" w:rsidP="00647134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12EBFBA" w14:textId="77777777" w:rsidR="00E86BD6" w:rsidRPr="008A5A08" w:rsidRDefault="00E86BD6" w:rsidP="00647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E3A62" w14:textId="77777777" w:rsidR="00E86BD6" w:rsidRPr="008A5A08" w:rsidRDefault="00E86BD6" w:rsidP="00647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928629" w14:textId="77777777" w:rsidR="00E86BD6" w:rsidRPr="008A5A08" w:rsidRDefault="00E86BD6" w:rsidP="00647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1B474" w14:textId="77777777" w:rsidR="00E86BD6" w:rsidRPr="008A5A08" w:rsidRDefault="00E86BD6" w:rsidP="00647134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E86BD6" w:rsidRPr="008A5A08" w14:paraId="2AE82219" w14:textId="77777777" w:rsidTr="005D6BDA">
        <w:tc>
          <w:tcPr>
            <w:tcW w:w="3150" w:type="dxa"/>
          </w:tcPr>
          <w:p w14:paraId="35F49339" w14:textId="1E75FC95" w:rsidR="00E86BD6" w:rsidRPr="00352E79" w:rsidRDefault="00AF205F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2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352E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2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72" w:type="dxa"/>
          </w:tcPr>
          <w:p w14:paraId="02C0C029" w14:textId="77777777" w:rsidR="00E86BD6" w:rsidRPr="00AA36AD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</w:pPr>
          </w:p>
        </w:tc>
        <w:tc>
          <w:tcPr>
            <w:tcW w:w="270" w:type="dxa"/>
          </w:tcPr>
          <w:p w14:paraId="37989F31" w14:textId="77777777" w:rsidR="00E86BD6" w:rsidRPr="00AA36AD" w:rsidRDefault="00E86BD6" w:rsidP="00E86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1FDA6A" w14:textId="72105F71" w:rsidR="00E86BD6" w:rsidRPr="00AA36AD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36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14:paraId="620B0D84" w14:textId="77777777" w:rsidR="00E86BD6" w:rsidRPr="00AA36AD" w:rsidRDefault="00E86BD6" w:rsidP="00E86BD6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126847" w14:textId="792A74DF" w:rsidR="00E86BD6" w:rsidRPr="00AA36AD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A36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14:paraId="26375824" w14:textId="77777777" w:rsidR="00E86BD6" w:rsidRPr="00AA36AD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3D2995" w14:textId="77777777" w:rsidR="00E86BD6" w:rsidRPr="00AA36AD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36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14:paraId="2970FE11" w14:textId="77777777" w:rsidR="00E86BD6" w:rsidRPr="00AA36AD" w:rsidRDefault="00E86BD6" w:rsidP="00E86BD6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CF89D8" w14:textId="77777777" w:rsidR="00E86BD6" w:rsidRPr="00AA36AD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A36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E86BD6" w:rsidRPr="008A5A08" w14:paraId="39AB0878" w14:textId="77777777" w:rsidTr="002E25A2">
        <w:trPr>
          <w:trHeight w:val="144"/>
        </w:trPr>
        <w:tc>
          <w:tcPr>
            <w:tcW w:w="3150" w:type="dxa"/>
          </w:tcPr>
          <w:p w14:paraId="2670F206" w14:textId="77777777" w:rsidR="00E86BD6" w:rsidRPr="002E25A2" w:rsidRDefault="00E86BD6" w:rsidP="00E86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2" w:type="dxa"/>
          </w:tcPr>
          <w:p w14:paraId="56019AF5" w14:textId="77777777" w:rsidR="00E86BD6" w:rsidRPr="008A5A08" w:rsidRDefault="00E86BD6" w:rsidP="00E86BD6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28D7C" w14:textId="77777777" w:rsidR="00E86BD6" w:rsidRPr="008A5A08" w:rsidRDefault="00E86BD6" w:rsidP="00E86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1A97C6" w14:textId="77777777" w:rsidR="00E86BD6" w:rsidRPr="008A5A08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7CF2" w14:textId="77777777" w:rsidR="00E86BD6" w:rsidRPr="008A5A08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EF06B1" w14:textId="77777777" w:rsidR="00E86BD6" w:rsidRPr="008A5A08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05F50" w14:textId="77777777" w:rsidR="00E86BD6" w:rsidRPr="008A5A08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B53D95" w14:textId="77777777" w:rsidR="00E86BD6" w:rsidRPr="008A5A08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83579" w14:textId="77777777" w:rsidR="00E86BD6" w:rsidRPr="008A5A08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F85394" w14:textId="77777777" w:rsidR="00E86BD6" w:rsidRPr="008A5A08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6BD6" w:rsidRPr="008A5A08" w14:paraId="5C007243" w14:textId="77777777" w:rsidTr="005D6BDA">
        <w:trPr>
          <w:trHeight w:hRule="exact" w:val="389"/>
        </w:trPr>
        <w:tc>
          <w:tcPr>
            <w:tcW w:w="3150" w:type="dxa"/>
          </w:tcPr>
          <w:p w14:paraId="7170A3CE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72" w:type="dxa"/>
          </w:tcPr>
          <w:p w14:paraId="0949093B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C56B" w14:textId="77777777" w:rsidR="00E86BD6" w:rsidRPr="008A5A08" w:rsidRDefault="00E86BD6" w:rsidP="00E86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9816D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16E720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AD76C3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B20343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33F4D0" w14:textId="77777777" w:rsidR="00E86BD6" w:rsidRPr="008A5A08" w:rsidRDefault="00E86BD6" w:rsidP="00E86BD6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439061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6914A" w14:textId="77777777" w:rsidR="00E86BD6" w:rsidRPr="008A5A08" w:rsidRDefault="00E86BD6" w:rsidP="00E86BD6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86BD6" w:rsidRPr="008A5A08" w14:paraId="480F8E26" w14:textId="77777777" w:rsidTr="005D6BDA">
        <w:trPr>
          <w:trHeight w:hRule="exact" w:val="389"/>
        </w:trPr>
        <w:tc>
          <w:tcPr>
            <w:tcW w:w="3150" w:type="dxa"/>
          </w:tcPr>
          <w:p w14:paraId="182C5EE4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79410F8A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E229C" w14:textId="77777777" w:rsidR="00E86BD6" w:rsidRPr="008A5A08" w:rsidRDefault="00E86BD6" w:rsidP="00E86BD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28FB7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D03F8A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2265BA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A56D30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5A6B08" w14:textId="77777777" w:rsidR="00E86BD6" w:rsidRPr="008A5A08" w:rsidRDefault="00E86BD6" w:rsidP="00E86BD6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C8EC44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1CEF27" w14:textId="77777777" w:rsidR="00E86BD6" w:rsidRPr="008A5A08" w:rsidRDefault="00E86BD6" w:rsidP="00E86BD6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BD6" w:rsidRPr="008A5A08" w14:paraId="21435359" w14:textId="77777777" w:rsidTr="005D6BDA">
        <w:trPr>
          <w:trHeight w:hRule="exact" w:val="389"/>
        </w:trPr>
        <w:tc>
          <w:tcPr>
            <w:tcW w:w="3150" w:type="dxa"/>
          </w:tcPr>
          <w:p w14:paraId="17CD1FA0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3342EC1B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689D61" w14:textId="77777777" w:rsidR="00E86BD6" w:rsidRPr="008A5A08" w:rsidRDefault="00E86BD6" w:rsidP="00E86BD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A5659" w14:textId="438D05BD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14:paraId="637F7271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563849" w14:textId="56E275C0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14:paraId="25BA1D31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FE9E04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  <w:tc>
          <w:tcPr>
            <w:tcW w:w="270" w:type="dxa"/>
          </w:tcPr>
          <w:p w14:paraId="1600E8A8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EA2968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</w:tr>
      <w:tr w:rsidR="00E86BD6" w:rsidRPr="008A5A08" w14:paraId="1E0B44F1" w14:textId="77777777" w:rsidTr="005D6BDA">
        <w:trPr>
          <w:trHeight w:hRule="exact" w:val="389"/>
        </w:trPr>
        <w:tc>
          <w:tcPr>
            <w:tcW w:w="3150" w:type="dxa"/>
          </w:tcPr>
          <w:p w14:paraId="2EE14BA2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972" w:type="dxa"/>
          </w:tcPr>
          <w:p w14:paraId="141F5893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5C743" w14:textId="77777777" w:rsidR="00E86BD6" w:rsidRPr="008A5A08" w:rsidRDefault="00E86BD6" w:rsidP="00E86BD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A103C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1D9ECC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1B926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08B3C2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E4E1DC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B97A3C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9303F3" w14:textId="77777777" w:rsidR="00E86BD6" w:rsidRPr="008A5A08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BD6" w:rsidRPr="008A5A08" w14:paraId="62F112EE" w14:textId="77777777" w:rsidTr="005D6BDA">
        <w:trPr>
          <w:trHeight w:hRule="exact" w:val="389"/>
        </w:trPr>
        <w:tc>
          <w:tcPr>
            <w:tcW w:w="3150" w:type="dxa"/>
          </w:tcPr>
          <w:p w14:paraId="316085DA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972" w:type="dxa"/>
          </w:tcPr>
          <w:p w14:paraId="5EFBCDCA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12B72A" w14:textId="77777777" w:rsidR="00E86BD6" w:rsidRPr="008A5A08" w:rsidRDefault="00E86BD6" w:rsidP="00E86BD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9BEF7" w14:textId="2650A90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5AEFFB8C" w14:textId="77777777" w:rsidR="00E86BD6" w:rsidRPr="009E25D0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920054" w14:textId="48CC2B2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53236185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0FE57" w14:textId="7777777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70A0CF9" w14:textId="77777777" w:rsidR="00E86BD6" w:rsidRPr="009E25D0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07D3A" w14:textId="7777777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E86BD6" w:rsidRPr="008A5A08" w14:paraId="3F3CFD50" w14:textId="77777777" w:rsidTr="005D6BDA">
        <w:trPr>
          <w:trHeight w:hRule="exact" w:val="389"/>
        </w:trPr>
        <w:tc>
          <w:tcPr>
            <w:tcW w:w="3150" w:type="dxa"/>
          </w:tcPr>
          <w:p w14:paraId="55700DD9" w14:textId="77777777" w:rsidR="00E86BD6" w:rsidRPr="008A5A08" w:rsidRDefault="00E86BD6" w:rsidP="00E86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6D0326C" w14:textId="77777777" w:rsidR="00E86BD6" w:rsidRPr="008A5A08" w:rsidRDefault="00E86BD6" w:rsidP="00E86BD6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2B24FD" w14:textId="77777777" w:rsidR="00E86BD6" w:rsidRPr="008A5A08" w:rsidRDefault="00E86BD6" w:rsidP="00E86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6C9E3" w14:textId="77777777" w:rsidR="00E86BD6" w:rsidRPr="009E25D0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EA58" w14:textId="77777777" w:rsidR="00E86BD6" w:rsidRPr="009E25D0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A2CDA" w14:textId="77777777" w:rsidR="00E86BD6" w:rsidRPr="009E25D0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77CD6" w14:textId="77777777" w:rsidR="00E86BD6" w:rsidRPr="008A5A08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AD0F2F" w14:textId="77777777" w:rsidR="00E86BD6" w:rsidRPr="009E25D0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836" w14:textId="77777777" w:rsidR="00E86BD6" w:rsidRPr="009E25D0" w:rsidRDefault="00E86BD6" w:rsidP="00E86BD6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40FD2A" w14:textId="77777777" w:rsidR="00E86BD6" w:rsidRPr="009E25D0" w:rsidRDefault="00E86BD6" w:rsidP="00E86BD6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6BD6" w:rsidRPr="008A5A08" w14:paraId="44104A2B" w14:textId="77777777" w:rsidTr="005D6BDA">
        <w:trPr>
          <w:trHeight w:hRule="exact" w:val="389"/>
        </w:trPr>
        <w:tc>
          <w:tcPr>
            <w:tcW w:w="3150" w:type="dxa"/>
          </w:tcPr>
          <w:p w14:paraId="21CEC3BA" w14:textId="77777777" w:rsidR="00E86BD6" w:rsidRPr="008A5A08" w:rsidRDefault="00E86BD6" w:rsidP="00E86BD6">
            <w:pPr>
              <w:tabs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14376BFF" w14:textId="77777777" w:rsidR="00E86BD6" w:rsidRPr="008A5A08" w:rsidRDefault="00E86BD6" w:rsidP="00E86BD6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36DCAC" w14:textId="77777777" w:rsidR="00E86BD6" w:rsidRPr="008A5A08" w:rsidRDefault="00E86BD6" w:rsidP="00E86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BC6D74" w14:textId="56EDA05C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53BFD31B" w14:textId="77777777" w:rsidR="00E86BD6" w:rsidRPr="009E25D0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129618" w14:textId="5BA0604A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4114BDAF" w14:textId="77777777" w:rsidR="00E86BD6" w:rsidRPr="008A5A08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BDA76F" w14:textId="7777777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E25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DCD2FDB" w14:textId="77777777" w:rsidR="00E86BD6" w:rsidRPr="009E25D0" w:rsidRDefault="00E86BD6" w:rsidP="00E86BD6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B1B8EE" w14:textId="77777777" w:rsidR="00E86BD6" w:rsidRPr="009E25D0" w:rsidRDefault="00E86BD6" w:rsidP="00E86BD6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E25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</w:tr>
    </w:tbl>
    <w:p w14:paraId="1E19AB5C" w14:textId="77777777" w:rsidR="001A3E71" w:rsidRPr="002E25A2" w:rsidRDefault="001A3E71" w:rsidP="008E418A">
      <w:pPr>
        <w:rPr>
          <w:rFonts w:ascii="Angsana New" w:hAnsi="Angsana New" w:cs="Angsana New"/>
          <w:sz w:val="16"/>
          <w:szCs w:val="16"/>
        </w:rPr>
      </w:pPr>
    </w:p>
    <w:p w14:paraId="0A84E2FE" w14:textId="77777777" w:rsidR="00CE37BF" w:rsidRPr="008A5A08" w:rsidRDefault="00CE37BF" w:rsidP="00CE3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BF5EC0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ออกใบสำคัญแสดงสิทธิที่จะซื้อหุ้นสามัญ</w:t>
      </w:r>
    </w:p>
    <w:p w14:paraId="2704DFED" w14:textId="77777777" w:rsidR="00CE37BF" w:rsidRPr="002E25A2" w:rsidRDefault="00CE37BF" w:rsidP="00CE3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16"/>
          <w:szCs w:val="16"/>
        </w:rPr>
      </w:pPr>
    </w:p>
    <w:p w14:paraId="010F3CAD" w14:textId="4EAA18E7" w:rsidR="001B4ECD" w:rsidRPr="003F6AE9" w:rsidRDefault="001B4ECD" w:rsidP="001B4ECD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28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เมษายน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2559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ได้มีมติอนุมัติการออกและจัดสรรใบสำคัญแสดงสิทธิที่จะซื้อหุ้นสามัญเพิ่มทุนของบริษัทครั้งที่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(“ใบสำคัญแสดงสิทธิฯ </w:t>
      </w:r>
      <w:r w:rsidRPr="003F6AE9">
        <w:rPr>
          <w:rFonts w:ascii="Angsana New" w:hAnsi="Angsana New" w:cs="Angsana New"/>
          <w:spacing w:val="-6"/>
          <w:sz w:val="30"/>
          <w:szCs w:val="30"/>
        </w:rPr>
        <w:t>TFG-W1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) โดยไม่คิดมูลค่า จำนวนไม่เกิน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510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ล้านหน่วย ต่อผู้ถือหุ้นเดิมของบริษัทตามสัดส่วนการถือหุ้น ในอัตราส่วนการจัดสรรที่หุ้นสามัญเดิม มูลค่าที่ตราไว้หุ้นละ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บาท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 10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หุ้น ต่อ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หน่วยใบสำคัญแสดงสิทธิฯ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TFG-W1 (10:1)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ทั้งนี้อัตราการใช้สิทธิ คือใบสำคัญแสดงสิทธิฯ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TFG-W1 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หน่วย มีสิทธิซื้อหุ้นสามัญของบริษัทได้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หุ้น และราคาใช้สิทธิคือ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2.50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บาทต่อหุ้น (เว้นแต่ในกรณีมีการปรับสิทธิ)</w:t>
      </w:r>
    </w:p>
    <w:p w14:paraId="78CCC727" w14:textId="4447ADFC" w:rsidR="00C87423" w:rsidRPr="002E25A2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5A1B00D5" w14:textId="338AF380" w:rsidR="00823DD5" w:rsidRPr="003F6AE9" w:rsidRDefault="00823DD5" w:rsidP="00823DD5">
      <w:pPr>
        <w:tabs>
          <w:tab w:val="left" w:pos="720"/>
        </w:tabs>
        <w:ind w:left="5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21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เมษายน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2560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ผู้ถือหุ้นของบริษัทได้มีมติอนุมัติ </w:t>
      </w:r>
      <w:r w:rsidR="003D7FCC">
        <w:rPr>
          <w:rFonts w:ascii="Angsana New" w:hAnsi="Angsana New" w:cs="Angsana New"/>
          <w:spacing w:val="-6"/>
          <w:sz w:val="30"/>
          <w:szCs w:val="30"/>
        </w:rPr>
        <w:br/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การออกและจัดสรรใบสำคัญแสดงสิทธิที่จะซื้อหุ้นสามัญเพิ่มทุนของบริษัทครั้งที่ </w:t>
      </w:r>
      <w:r w:rsidRPr="003F6AE9">
        <w:rPr>
          <w:rFonts w:ascii="Angsana New" w:hAnsi="Angsana New" w:cs="Angsana New"/>
          <w:spacing w:val="-6"/>
          <w:sz w:val="30"/>
          <w:szCs w:val="30"/>
        </w:rPr>
        <w:t>2 (“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ใบสำคัญแสดงสิทธิฯ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D7FCC">
        <w:rPr>
          <w:rFonts w:ascii="Angsana New" w:hAnsi="Angsana New" w:cs="Angsana New"/>
          <w:spacing w:val="-6"/>
          <w:sz w:val="30"/>
          <w:szCs w:val="30"/>
        </w:rPr>
        <w:br/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TFG-W2”)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โดยไม่คิดมูลค่า จำนวนไม่เกิน </w:t>
      </w:r>
      <w:r w:rsidRPr="003F6AE9">
        <w:rPr>
          <w:rFonts w:ascii="Angsana New" w:hAnsi="Angsana New" w:cs="Angsana New"/>
          <w:spacing w:val="-6"/>
          <w:sz w:val="30"/>
          <w:szCs w:val="30"/>
        </w:rPr>
        <w:t>510.87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ล้านหน่วย ต่อผู้ถือหุ้นเดิมของบริษัทตามสัดส่วนการถือหุ้น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D7FCC">
        <w:rPr>
          <w:rFonts w:ascii="Angsana New" w:hAnsi="Angsana New" w:cs="Angsana New"/>
          <w:spacing w:val="-6"/>
          <w:sz w:val="30"/>
          <w:szCs w:val="30"/>
        </w:rPr>
        <w:br/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ในอัตราส่วนการจัดสรรที่หุ้นสามัญเดิม มูลค่าหุ้นที่ตราไว้หุ้นละ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บาท จำนวน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หุ้น ต่อ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หน่วยใบสำคัญแสดง</w:t>
      </w:r>
      <w:r w:rsidR="002E25A2">
        <w:rPr>
          <w:rFonts w:ascii="Angsana New" w:hAnsi="Angsana New" w:cs="Angsana New"/>
          <w:spacing w:val="-6"/>
          <w:sz w:val="30"/>
          <w:szCs w:val="30"/>
        </w:rPr>
        <w:br/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สิทธิฯ</w:t>
      </w:r>
      <w:r w:rsidR="002E25A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TFG-W2 (10:1)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ทั้งนี้ อัตราการใช้สิทธิ คือใบสำคัญแสดงสิทธิฯ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TFG-W2 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>หน่วย มีสิทธิซื้อหุ้นสามัญของ</w:t>
      </w:r>
      <w:r w:rsidR="002E25A2">
        <w:rPr>
          <w:rFonts w:ascii="Angsana New" w:hAnsi="Angsana New" w:cs="Angsana New"/>
          <w:spacing w:val="-6"/>
          <w:sz w:val="30"/>
          <w:szCs w:val="30"/>
        </w:rPr>
        <w:br/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บริษัทได้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หุ้น และราคาใช้สิทธิคือ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9.50 </w:t>
      </w:r>
      <w:r w:rsidRPr="003F6AE9">
        <w:rPr>
          <w:rFonts w:ascii="Angsana New" w:hAnsi="Angsana New" w:cs="Angsana New"/>
          <w:spacing w:val="-6"/>
          <w:sz w:val="30"/>
          <w:szCs w:val="30"/>
          <w:cs/>
        </w:rPr>
        <w:t xml:space="preserve">บาทต่อหุ้น (เว้นแต่ในกรณีมีการปรับสิทธิ) ใบสำคัญแสดงสิทธิฯ </w:t>
      </w:r>
      <w:r w:rsidRPr="003F6AE9">
        <w:rPr>
          <w:rFonts w:ascii="Angsana New" w:hAnsi="Angsana New" w:cs="Angsana New"/>
          <w:spacing w:val="-6"/>
          <w:sz w:val="30"/>
          <w:szCs w:val="30"/>
        </w:rPr>
        <w:t xml:space="preserve">TFG-W2 </w:t>
      </w:r>
      <w:r w:rsidR="00AF205F">
        <w:rPr>
          <w:rFonts w:ascii="Angsana New" w:hAnsi="Angsana New" w:cs="Angsana New"/>
          <w:spacing w:val="-6"/>
          <w:sz w:val="30"/>
          <w:szCs w:val="30"/>
        </w:rPr>
        <w:br/>
      </w:r>
      <w:r w:rsidRPr="00AA36AD">
        <w:rPr>
          <w:rFonts w:ascii="Angsana New" w:hAnsi="Angsana New" w:cs="Angsana New"/>
          <w:sz w:val="30"/>
          <w:szCs w:val="30"/>
          <w:cs/>
        </w:rPr>
        <w:t xml:space="preserve">มีอายุ </w:t>
      </w:r>
      <w:r w:rsidRPr="00AA36AD">
        <w:rPr>
          <w:rFonts w:ascii="Angsana New" w:hAnsi="Angsana New" w:cs="Angsana New"/>
          <w:sz w:val="30"/>
          <w:szCs w:val="30"/>
        </w:rPr>
        <w:t xml:space="preserve">3 </w:t>
      </w:r>
      <w:r w:rsidRPr="00AA36AD">
        <w:rPr>
          <w:rFonts w:ascii="Angsana New" w:hAnsi="Angsana New" w:cs="Angsana New"/>
          <w:sz w:val="30"/>
          <w:szCs w:val="30"/>
          <w:cs/>
        </w:rPr>
        <w:t xml:space="preserve">ปี นับแต่วันที่ออกใบสำคัญแสดงสิทธิฯ </w:t>
      </w:r>
      <w:r w:rsidRPr="00AA36AD">
        <w:rPr>
          <w:rFonts w:ascii="Angsana New" w:hAnsi="Angsana New" w:cs="Angsana New"/>
          <w:sz w:val="30"/>
          <w:szCs w:val="30"/>
        </w:rPr>
        <w:t>TFG-W2</w:t>
      </w:r>
      <w:r w:rsidRPr="00AA36AD">
        <w:rPr>
          <w:rFonts w:ascii="Angsana New" w:hAnsi="Angsana New" w:cs="Angsana New"/>
          <w:sz w:val="30"/>
          <w:szCs w:val="30"/>
          <w:cs/>
        </w:rPr>
        <w:t xml:space="preserve"> บริษัทได้ออกใบสำคัญแสดงสิทธิฯ </w:t>
      </w:r>
      <w:r w:rsidRPr="00AA36AD">
        <w:rPr>
          <w:rFonts w:ascii="Angsana New" w:hAnsi="Angsana New" w:cs="Angsana New"/>
          <w:sz w:val="30"/>
          <w:szCs w:val="30"/>
        </w:rPr>
        <w:t xml:space="preserve">TFG-W2 </w:t>
      </w:r>
      <w:r w:rsidRPr="00AA36AD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Pr="00AA36AD">
        <w:rPr>
          <w:rFonts w:ascii="Angsana New" w:hAnsi="Angsana New" w:cs="Angsana New"/>
          <w:sz w:val="30"/>
          <w:szCs w:val="30"/>
        </w:rPr>
        <w:t xml:space="preserve">19 </w:t>
      </w:r>
      <w:r w:rsidRPr="00AA36A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6AD">
        <w:rPr>
          <w:rFonts w:ascii="Angsana New" w:hAnsi="Angsana New" w:cs="Angsana New"/>
          <w:sz w:val="30"/>
          <w:szCs w:val="30"/>
        </w:rPr>
        <w:t>2560</w:t>
      </w:r>
    </w:p>
    <w:p w14:paraId="2CEF4360" w14:textId="4ADFCDA0" w:rsidR="00823DD5" w:rsidRDefault="00823DD5" w:rsidP="00823DD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ในระหว่างปีสิ้นสุดวันที่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562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8A5A08">
        <w:rPr>
          <w:rFonts w:ascii="Angsana New" w:hAnsi="Angsana New" w:cs="Angsana New"/>
          <w:sz w:val="30"/>
          <w:szCs w:val="30"/>
        </w:rPr>
        <w:br/>
        <w:t>TFG-W1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 xml:space="preserve">494.2 </w:t>
      </w:r>
      <w:r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(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>
        <w:rPr>
          <w:rFonts w:ascii="Angsana New" w:hAnsi="Angsana New" w:cs="Angsana New"/>
          <w:sz w:val="30"/>
          <w:szCs w:val="30"/>
        </w:rPr>
        <w:t>494.2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A5A08">
        <w:rPr>
          <w:rFonts w:ascii="Angsana New" w:hAnsi="Angsana New" w:cs="Angsana New"/>
          <w:sz w:val="30"/>
          <w:szCs w:val="30"/>
          <w:cs/>
        </w:rPr>
        <w:t>บาท</w:t>
      </w:r>
      <w:r w:rsidRPr="008A5A08">
        <w:rPr>
          <w:rFonts w:ascii="Angsana New" w:hAnsi="Angsana New" w:cs="Angsana New"/>
          <w:sz w:val="30"/>
          <w:szCs w:val="30"/>
        </w:rPr>
        <w:t xml:space="preserve">)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>
        <w:rPr>
          <w:rFonts w:ascii="Angsana New" w:hAnsi="Angsana New" w:cs="Angsana New"/>
          <w:sz w:val="30"/>
          <w:szCs w:val="30"/>
        </w:rPr>
        <w:t xml:space="preserve">1,235.7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11E4A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61</w:t>
      </w:r>
      <w:r w:rsidRPr="00811E4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67.2</w:t>
      </w:r>
      <w:r w:rsidRPr="00811E4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1E4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ล้านหุ้น (เทียบเท่า </w:t>
      </w:r>
      <w:r>
        <w:rPr>
          <w:rFonts w:ascii="Angsana New" w:hAnsi="Angsana New" w:cs="Angsana New"/>
          <w:i/>
          <w:iCs/>
          <w:sz w:val="30"/>
          <w:szCs w:val="30"/>
        </w:rPr>
        <w:t>67.2</w:t>
      </w:r>
      <w:r w:rsidRPr="00811E4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1E4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และได้รับเงินจำนวน </w:t>
      </w:r>
      <w:r>
        <w:rPr>
          <w:rFonts w:ascii="Angsana New" w:hAnsi="Angsana New" w:cs="Angsana New"/>
          <w:i/>
          <w:iCs/>
          <w:sz w:val="30"/>
          <w:szCs w:val="30"/>
        </w:rPr>
        <w:t>168.1</w:t>
      </w:r>
      <w:r w:rsidRPr="00811E4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1E4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บริษัทได้จดทะเบียนการเพิ่มทุน</w:t>
      </w:r>
      <w:r>
        <w:rPr>
          <w:rFonts w:ascii="Angsana New" w:hAnsi="Angsana New" w:cs="Angsana New"/>
          <w:sz w:val="30"/>
          <w:szCs w:val="30"/>
        </w:rPr>
        <w:t xml:space="preserve"> 3.9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(เทียบเท่า </w:t>
      </w:r>
      <w:r>
        <w:rPr>
          <w:rFonts w:ascii="Angsana New" w:hAnsi="Angsana New" w:cs="Angsana New"/>
          <w:sz w:val="30"/>
          <w:szCs w:val="30"/>
        </w:rPr>
        <w:t xml:space="preserve">3.9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Pr="008A5A08">
        <w:rPr>
          <w:rFonts w:ascii="Angsana New" w:hAnsi="Angsana New" w:cs="Angsana New"/>
          <w:sz w:val="30"/>
          <w:szCs w:val="30"/>
          <w:cs/>
        </w:rPr>
        <w:t>กับกระทรวงพาณิชย์แล้ว</w:t>
      </w:r>
    </w:p>
    <w:p w14:paraId="23F08571" w14:textId="5D3C03B6" w:rsidR="00E86BD6" w:rsidRPr="003F6AE9" w:rsidRDefault="00E86BD6" w:rsidP="000423BE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350"/>
        <w:gridCol w:w="270"/>
        <w:gridCol w:w="1341"/>
      </w:tblGrid>
      <w:tr w:rsidR="009E25D0" w:rsidRPr="008A5A08" w14:paraId="42E43F2E" w14:textId="77777777" w:rsidTr="003F6AE9">
        <w:tc>
          <w:tcPr>
            <w:tcW w:w="6250" w:type="dxa"/>
            <w:shd w:val="clear" w:color="auto" w:fill="auto"/>
          </w:tcPr>
          <w:p w14:paraId="7DA7BDBE" w14:textId="64910170" w:rsidR="009E25D0" w:rsidRPr="003F6AE9" w:rsidRDefault="003F6AE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6A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3F6A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TFG-W1</w:t>
            </w:r>
          </w:p>
        </w:tc>
        <w:tc>
          <w:tcPr>
            <w:tcW w:w="1350" w:type="dxa"/>
          </w:tcPr>
          <w:p w14:paraId="272723F3" w14:textId="77777777" w:rsidR="009E25D0" w:rsidRPr="00A1591E" w:rsidRDefault="00A14FB1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39AF9EB" w14:textId="77777777" w:rsidR="009E25D0" w:rsidRPr="00A1591E" w:rsidRDefault="009E25D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B7281A5" w14:textId="77777777" w:rsidR="009E25D0" w:rsidRPr="00A1591E" w:rsidRDefault="00A14FB1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06899" w:rsidRPr="008A5A08" w14:paraId="6A404946" w14:textId="77777777" w:rsidTr="003F6AE9">
        <w:tc>
          <w:tcPr>
            <w:tcW w:w="6250" w:type="dxa"/>
            <w:shd w:val="clear" w:color="auto" w:fill="auto"/>
          </w:tcPr>
          <w:p w14:paraId="49588FF1" w14:textId="77777777" w:rsidR="00C06899" w:rsidRPr="008A5A08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dxa"/>
            <w:gridSpan w:val="3"/>
          </w:tcPr>
          <w:p w14:paraId="6596EE49" w14:textId="77777777" w:rsidR="00C06899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A14FB1" w:rsidRPr="008A5A08" w14:paraId="2C2C340C" w14:textId="77777777" w:rsidTr="003F6AE9">
        <w:tc>
          <w:tcPr>
            <w:tcW w:w="6250" w:type="dxa"/>
            <w:shd w:val="clear" w:color="auto" w:fill="auto"/>
          </w:tcPr>
          <w:p w14:paraId="3F47EBB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452A3A19" w14:textId="77777777" w:rsidR="00A14FB1" w:rsidRPr="008A5A08" w:rsidRDefault="001322F9" w:rsidP="0011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433,371</w:t>
            </w:r>
          </w:p>
        </w:tc>
        <w:tc>
          <w:tcPr>
            <w:tcW w:w="270" w:type="dxa"/>
          </w:tcPr>
          <w:p w14:paraId="0003A58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6F1FAB8" w14:textId="77777777" w:rsidR="00A14FB1" w:rsidRPr="008A5A08" w:rsidRDefault="00A14FB1" w:rsidP="0011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500,603</w:t>
            </w:r>
          </w:p>
        </w:tc>
      </w:tr>
      <w:tr w:rsidR="00A14FB1" w:rsidRPr="008A5A08" w14:paraId="315B66F0" w14:textId="77777777" w:rsidTr="003F6AE9">
        <w:tc>
          <w:tcPr>
            <w:tcW w:w="6250" w:type="dxa"/>
            <w:shd w:val="clear" w:color="auto" w:fill="auto"/>
          </w:tcPr>
          <w:p w14:paraId="36D5716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350" w:type="dxa"/>
          </w:tcPr>
          <w:p w14:paraId="356D92F1" w14:textId="77777777" w:rsidR="00A14FB1" w:rsidRPr="00C2751C" w:rsidRDefault="001322F9" w:rsidP="0013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(430,944)</w:t>
            </w:r>
          </w:p>
        </w:tc>
        <w:tc>
          <w:tcPr>
            <w:tcW w:w="270" w:type="dxa"/>
            <w:vMerge w:val="restart"/>
          </w:tcPr>
          <w:p w14:paraId="47AB0104" w14:textId="77777777" w:rsidR="00A14FB1" w:rsidRPr="00C2751C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652CBA7" w14:textId="77777777" w:rsidR="00A14FB1" w:rsidRPr="00C2751C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751C">
              <w:rPr>
                <w:rFonts w:ascii="Angsana New" w:hAnsi="Angsana New" w:cs="Angsana New"/>
                <w:sz w:val="30"/>
                <w:szCs w:val="30"/>
              </w:rPr>
              <w:t>(67,232)</w:t>
            </w:r>
          </w:p>
        </w:tc>
      </w:tr>
      <w:tr w:rsidR="001322F9" w:rsidRPr="008A5A08" w14:paraId="3F16C5FE" w14:textId="77777777" w:rsidTr="003F6AE9">
        <w:tc>
          <w:tcPr>
            <w:tcW w:w="6250" w:type="dxa"/>
            <w:shd w:val="clear" w:color="auto" w:fill="auto"/>
          </w:tcPr>
          <w:p w14:paraId="1A88D18B" w14:textId="0BA73706" w:rsidR="001322F9" w:rsidRPr="00834911" w:rsidRDefault="0083491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911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1322F9" w:rsidRPr="00834911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</w:t>
            </w:r>
            <w:r w:rsidR="005D6BDA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เวลาใช้สิทธิที่กำหนด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DB787F" w14:textId="77777777" w:rsidR="001322F9" w:rsidRPr="00C2751C" w:rsidRDefault="00110E84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(2,427)</w:t>
            </w:r>
          </w:p>
        </w:tc>
        <w:tc>
          <w:tcPr>
            <w:tcW w:w="270" w:type="dxa"/>
            <w:vMerge/>
          </w:tcPr>
          <w:p w14:paraId="37AA600D" w14:textId="77777777" w:rsidR="001322F9" w:rsidRPr="00C2751C" w:rsidRDefault="001322F9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E33AA3E" w14:textId="77777777" w:rsidR="001322F9" w:rsidRPr="00C2751C" w:rsidRDefault="00110E84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4FB1" w:rsidRPr="008A5A08" w14:paraId="1A609D86" w14:textId="77777777" w:rsidTr="003F6AE9">
        <w:trPr>
          <w:trHeight w:val="452"/>
        </w:trPr>
        <w:tc>
          <w:tcPr>
            <w:tcW w:w="6250" w:type="dxa"/>
            <w:shd w:val="clear" w:color="auto" w:fill="auto"/>
          </w:tcPr>
          <w:p w14:paraId="67B6875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726420" w14:textId="77777777" w:rsidR="00A14FB1" w:rsidRPr="006251FF" w:rsidRDefault="00110E84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1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</w:tcPr>
          <w:p w14:paraId="1F780BD3" w14:textId="77777777" w:rsidR="00A14FB1" w:rsidRPr="00C2751C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A5C37" w14:textId="77777777" w:rsidR="00A14FB1" w:rsidRPr="00C2751C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75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433,371</w:t>
            </w:r>
          </w:p>
        </w:tc>
      </w:tr>
    </w:tbl>
    <w:p w14:paraId="2A615441" w14:textId="77777777" w:rsidR="00EB5500" w:rsidRPr="003F6AE9" w:rsidRDefault="00EB5500" w:rsidP="008C43D7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2E9FAB5" w14:textId="6B155726" w:rsidR="008C43D7" w:rsidRDefault="008C43D7" w:rsidP="005D5DE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ในระหว่างปีสิ้นสุดวันที่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</w:t>
      </w:r>
      <w:r w:rsidR="00C06899">
        <w:rPr>
          <w:rFonts w:ascii="Angsana New" w:hAnsi="Angsana New" w:cs="Angsana New"/>
          <w:sz w:val="30"/>
          <w:szCs w:val="30"/>
        </w:rPr>
        <w:t>56</w:t>
      </w:r>
      <w:r w:rsidR="00B92BAD">
        <w:rPr>
          <w:rFonts w:ascii="Angsana New" w:hAnsi="Angsana New" w:cs="Angsana New"/>
          <w:sz w:val="30"/>
          <w:szCs w:val="30"/>
        </w:rPr>
        <w:t>2</w:t>
      </w:r>
      <w:r w:rsidR="00823DD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23DD5">
        <w:rPr>
          <w:rFonts w:ascii="Angsana New" w:hAnsi="Angsana New" w:cs="Angsana New"/>
          <w:sz w:val="30"/>
          <w:szCs w:val="30"/>
        </w:rPr>
        <w:t>2561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ไม่มีการใช้สิทธิ</w:t>
      </w:r>
      <w:r w:rsidR="00EB5500">
        <w:rPr>
          <w:rFonts w:ascii="Angsana New" w:hAnsi="Angsana New" w:cs="Angsana New" w:hint="cs"/>
          <w:sz w:val="30"/>
          <w:szCs w:val="30"/>
          <w:cs/>
        </w:rPr>
        <w:t>ของ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TFG-W2</w:t>
      </w:r>
    </w:p>
    <w:p w14:paraId="3FD967B6" w14:textId="77777777" w:rsidR="00823DD5" w:rsidRPr="003F6AE9" w:rsidRDefault="00823DD5" w:rsidP="005D5DE0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8FB38FE" w14:textId="77777777" w:rsidR="00A644EA" w:rsidRPr="008A5A08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C64A49" w14:textId="77777777" w:rsidR="00A644EA" w:rsidRPr="003F6AE9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="Angsana New" w:hAnsi="Angsana New" w:cs="Angsana New"/>
          <w:sz w:val="20"/>
          <w:szCs w:val="20"/>
        </w:rPr>
      </w:pPr>
    </w:p>
    <w:p w14:paraId="3A1C761C" w14:textId="77777777" w:rsidR="00A644EA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A5A08">
        <w:rPr>
          <w:rFonts w:ascii="Angsana New" w:hAnsi="Angsana New" w:cs="Angsana New"/>
          <w:sz w:val="30"/>
          <w:szCs w:val="30"/>
        </w:rPr>
        <w:t>2535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8A5A08">
        <w:rPr>
          <w:rFonts w:ascii="Angsana New" w:hAnsi="Angsana New" w:cs="Angsana New"/>
          <w:sz w:val="30"/>
          <w:szCs w:val="30"/>
        </w:rPr>
        <w:t>51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8A5A08">
        <w:rPr>
          <w:rFonts w:ascii="Angsana New" w:hAnsi="Angsana New" w:cs="Angsana New"/>
          <w:spacing w:val="-6"/>
          <w:sz w:val="30"/>
          <w:szCs w:val="30"/>
        </w:rPr>
        <w:t>“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ส่วนเกินมูลค่าหุ้นสามัญ</w:t>
      </w:r>
      <w:r w:rsidRPr="008A5A08">
        <w:rPr>
          <w:rFonts w:ascii="Angsana New" w:hAnsi="Angsana New" w:cs="Angsana New"/>
          <w:spacing w:val="-6"/>
          <w:sz w:val="30"/>
          <w:szCs w:val="30"/>
        </w:rPr>
        <w:t>”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8A5A08">
        <w:rPr>
          <w:rFonts w:ascii="Angsana New" w:hAnsi="Angsana New" w:cs="Angsana New"/>
          <w:sz w:val="30"/>
          <w:szCs w:val="30"/>
        </w:rPr>
        <w:t xml:space="preserve">       </w:t>
      </w:r>
      <w:r w:rsidRPr="008A5A08">
        <w:rPr>
          <w:rFonts w:ascii="Angsana New" w:hAnsi="Angsana New" w:cs="Angsana New"/>
          <w:sz w:val="30"/>
          <w:szCs w:val="30"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ส่วนเกินมูลค่าหุ้นสามัญนี้จะนำไปจ่ายเป็นเงินปันผลไม่ได้</w:t>
      </w:r>
    </w:p>
    <w:p w14:paraId="2E6F0773" w14:textId="0894F8A8" w:rsidR="00C87423" w:rsidRPr="003F6AE9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7185445" w14:textId="77777777" w:rsidR="006E3615" w:rsidRPr="008A5A08" w:rsidRDefault="006E361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</w:p>
    <w:p w14:paraId="6B65A6AB" w14:textId="77777777" w:rsidR="006E3615" w:rsidRPr="003F6AE9" w:rsidRDefault="006E3615" w:rsidP="006E3615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5B7D287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สำรองประกอบด้วย</w:t>
      </w:r>
    </w:p>
    <w:p w14:paraId="681447CD" w14:textId="77777777" w:rsidR="00083190" w:rsidRPr="003F6AE9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20"/>
          <w:szCs w:val="20"/>
        </w:rPr>
      </w:pPr>
    </w:p>
    <w:p w14:paraId="6D137D9A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1FC67FFF" w14:textId="77777777" w:rsidR="00083190" w:rsidRPr="003F6AE9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1D2927A4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4EE2756D" w14:textId="77777777" w:rsidR="00083190" w:rsidRPr="003F6AE9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0"/>
          <w:szCs w:val="20"/>
        </w:rPr>
      </w:pPr>
    </w:p>
    <w:p w14:paraId="60BFAEF0" w14:textId="44CA8753" w:rsidR="00CE37BF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A5A08">
        <w:rPr>
          <w:rFonts w:ascii="Angsana New" w:hAnsi="Angsana New" w:cs="Angsana New"/>
          <w:sz w:val="30"/>
          <w:szCs w:val="30"/>
        </w:rPr>
        <w:t>2535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มาตรา 116 บริษัทจะต้องจัดสรรบัญชีสำรอง (</w:t>
      </w:r>
      <w:r w:rsidRPr="008A5A08">
        <w:rPr>
          <w:rFonts w:ascii="Angsana New" w:hAnsi="Angsana New" w:cs="Angsana New"/>
          <w:sz w:val="30"/>
          <w:szCs w:val="30"/>
        </w:rPr>
        <w:t>“</w:t>
      </w:r>
      <w:r w:rsidR="00E35453" w:rsidRPr="008A5A08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8A5A08">
        <w:rPr>
          <w:rFonts w:ascii="Angsana New" w:hAnsi="Angsana New" w:cs="Angsana New"/>
          <w:sz w:val="30"/>
          <w:szCs w:val="30"/>
          <w:cs/>
        </w:rPr>
        <w:t>ฎ</w:t>
      </w:r>
      <w:r w:rsidRPr="008A5A08">
        <w:rPr>
          <w:rFonts w:ascii="Angsana New" w:hAnsi="Angsana New" w:cs="Angsana New"/>
          <w:sz w:val="30"/>
          <w:szCs w:val="30"/>
          <w:cs/>
        </w:rPr>
        <w:t>หมาย</w:t>
      </w:r>
      <w:r w:rsidRPr="008A5A08">
        <w:rPr>
          <w:rFonts w:ascii="Angsana New" w:hAnsi="Angsana New" w:cs="Angsana New"/>
          <w:sz w:val="30"/>
          <w:szCs w:val="30"/>
        </w:rPr>
        <w:t>”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8A5A08">
        <w:rPr>
          <w:rFonts w:ascii="Angsana New" w:hAnsi="Angsana New" w:cs="Angsana New"/>
          <w:sz w:val="30"/>
          <w:szCs w:val="30"/>
        </w:rPr>
        <w:t xml:space="preserve">5 </w:t>
      </w:r>
      <w:r w:rsidRPr="008A5A08">
        <w:rPr>
          <w:rFonts w:ascii="Angsana New" w:hAnsi="Angsana New" w:cs="Angsana New"/>
          <w:sz w:val="30"/>
          <w:szCs w:val="30"/>
          <w:cs/>
        </w:rPr>
        <w:t>ของกำไรสุทธิประจำปีสุทธิจากขาดทุนส</w:t>
      </w:r>
      <w:r w:rsidR="00E35453" w:rsidRPr="008A5A08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Pr="008A5A08">
        <w:rPr>
          <w:rFonts w:ascii="Angsana New" w:hAnsi="Angsana New" w:cs="Angsana New"/>
          <w:sz w:val="30"/>
          <w:szCs w:val="30"/>
        </w:rPr>
        <w:t xml:space="preserve">10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28B645B5" w14:textId="77777777" w:rsidR="00054A85" w:rsidRPr="003F6AE9" w:rsidRDefault="00054A85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34A70CF2" w14:textId="7B243CDA" w:rsidR="000B3E60" w:rsidRDefault="00C06899" w:rsidP="00811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บริษัทได้จัดสรรสำรองตามกฎหมายสำหรับปีสิ้นสุดวันที่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A14FB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6E10DF">
        <w:rPr>
          <w:rFonts w:ascii="Angsana New" w:hAnsi="Angsana New" w:cs="Angsana New"/>
          <w:sz w:val="30"/>
          <w:szCs w:val="30"/>
        </w:rPr>
        <w:t xml:space="preserve"> </w:t>
      </w:r>
      <w:r w:rsidR="0080645E">
        <w:rPr>
          <w:rFonts w:ascii="Angsana New" w:hAnsi="Angsana New" w:cs="Angsana New"/>
          <w:sz w:val="30"/>
          <w:szCs w:val="30"/>
        </w:rPr>
        <w:t>51.</w:t>
      </w:r>
      <w:r w:rsidR="00293E24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11E4A">
        <w:rPr>
          <w:rFonts w:ascii="Angsana New" w:hAnsi="Angsana New" w:cs="Angsana New"/>
          <w:i/>
          <w:iCs/>
          <w:sz w:val="30"/>
          <w:szCs w:val="30"/>
        </w:rPr>
        <w:t>(256</w:t>
      </w:r>
      <w:r w:rsidR="00A14FB1">
        <w:rPr>
          <w:rFonts w:ascii="Angsana New" w:hAnsi="Angsana New" w:cs="Angsana New"/>
          <w:i/>
          <w:iCs/>
          <w:sz w:val="30"/>
          <w:szCs w:val="30"/>
        </w:rPr>
        <w:t>1</w:t>
      </w:r>
      <w:r w:rsidRPr="00811E4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14FB1">
        <w:rPr>
          <w:rFonts w:ascii="Angsana New" w:hAnsi="Angsana New" w:cs="Angsana New"/>
          <w:i/>
          <w:iCs/>
          <w:sz w:val="30"/>
          <w:szCs w:val="30"/>
        </w:rPr>
        <w:t xml:space="preserve">34.8 </w:t>
      </w:r>
      <w:r w:rsidRPr="00811E4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661CE9BB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E3F96C0" w14:textId="77777777" w:rsidR="00083190" w:rsidRPr="00BC438E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sz w:val="30"/>
          <w:szCs w:val="30"/>
        </w:rPr>
      </w:pPr>
    </w:p>
    <w:p w14:paraId="68875290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ผลต่างจากการแปลงค่า</w:t>
      </w:r>
      <w:r w:rsidR="00A71FCC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งบการเงิน</w:t>
      </w:r>
    </w:p>
    <w:p w14:paraId="2A77403F" w14:textId="77777777" w:rsidR="00083190" w:rsidRPr="00BC438E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E873E0" w14:textId="77777777" w:rsidR="00083190" w:rsidRPr="008A5A08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ผลต่างจากการแปลงค่า</w:t>
      </w:r>
      <w:r w:rsidR="00A71FCC" w:rsidRPr="008A5A0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ที่บันทึกในส่วนของผู้ถือหุ้นคือ ผลต่างของ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 </w:t>
      </w:r>
    </w:p>
    <w:p w14:paraId="5FB21AAF" w14:textId="77777777" w:rsidR="00083190" w:rsidRPr="00BC438E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EB6A243" w14:textId="77777777" w:rsidR="008666DD" w:rsidRPr="008A5A08" w:rsidRDefault="008666DD" w:rsidP="008666DD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4F7BB363" w14:textId="77777777" w:rsidR="008666DD" w:rsidRPr="00BC438E" w:rsidRDefault="008666DD" w:rsidP="008666DD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DCF01" w14:textId="77777777" w:rsidR="008666DD" w:rsidRPr="008A5A08" w:rsidRDefault="008666DD" w:rsidP="008666D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33A7E47F" w14:textId="5614076B" w:rsidR="00C87423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AF5B441" w14:textId="77777777" w:rsidR="00E17886" w:rsidRPr="008A5A08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910499" w:rsidRDefault="00E17886" w:rsidP="00E17886">
      <w:pPr>
        <w:rPr>
          <w:rFonts w:ascii="Angsana New" w:hAnsi="Angsana New" w:cs="Angsana New"/>
          <w:sz w:val="24"/>
          <w:szCs w:val="24"/>
        </w:rPr>
      </w:pPr>
    </w:p>
    <w:p w14:paraId="7C9D4D8E" w14:textId="6D19B1F1" w:rsidR="005D6BDA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5D6BDA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910499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pacing w:val="-4"/>
          <w:sz w:val="24"/>
          <w:szCs w:val="24"/>
          <w:cs/>
        </w:rPr>
      </w:pPr>
    </w:p>
    <w:p w14:paraId="574C7CAD" w14:textId="2C3EB472" w:rsidR="00042503" w:rsidRPr="008A5A08" w:rsidRDefault="00E17886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="000D450D"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 xml:space="preserve">เนื้อไก่รวมทั้งผลิตและจำหน่ายสุกรและอาหารสัตว์ </w:t>
      </w:r>
      <w:r w:rsidR="00042503" w:rsidRPr="008A5A08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910499" w:rsidRDefault="00C8291B" w:rsidP="00E17886">
      <w:pPr>
        <w:ind w:left="5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2F21C50" w14:textId="77777777" w:rsidR="00C8291B" w:rsidRPr="008A5A08" w:rsidRDefault="001016E0" w:rsidP="00E17886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C8291B" w:rsidRPr="008A5A08">
        <w:rPr>
          <w:rFonts w:ascii="Angsana New" w:hAnsi="Angsana New" w:cs="Angsana New"/>
          <w:sz w:val="30"/>
          <w:szCs w:val="30"/>
        </w:rPr>
        <w:t xml:space="preserve"> 1</w:t>
      </w:r>
      <w:r w:rsidR="000D450D" w:rsidRPr="008A5A08">
        <w:rPr>
          <w:rFonts w:ascii="Angsana New" w:hAnsi="Angsana New" w:cs="Angsana New"/>
          <w:sz w:val="30"/>
          <w:szCs w:val="30"/>
        </w:rPr>
        <w:t>:</w:t>
      </w:r>
      <w:r w:rsidR="00C8291B" w:rsidRPr="008A5A08">
        <w:rPr>
          <w:rFonts w:ascii="Angsana New" w:hAnsi="Angsana New" w:cs="Angsana New"/>
          <w:sz w:val="30"/>
          <w:szCs w:val="30"/>
        </w:rPr>
        <w:t xml:space="preserve"> </w:t>
      </w:r>
      <w:r w:rsidR="00C8291B" w:rsidRPr="008A5A08">
        <w:rPr>
          <w:rFonts w:ascii="Angsana New" w:hAnsi="Angsana New" w:cs="Angsana New"/>
          <w:sz w:val="30"/>
          <w:szCs w:val="30"/>
          <w:cs/>
        </w:rPr>
        <w:t>ธุรกิจไก่</w:t>
      </w:r>
    </w:p>
    <w:p w14:paraId="5D35029A" w14:textId="77777777" w:rsidR="00C8291B" w:rsidRPr="008A5A08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C8291B" w:rsidRPr="008A5A08">
        <w:rPr>
          <w:rFonts w:ascii="Angsana New" w:hAnsi="Angsana New" w:cs="Angsana New"/>
          <w:sz w:val="30"/>
          <w:szCs w:val="30"/>
        </w:rPr>
        <w:t xml:space="preserve"> 2</w:t>
      </w:r>
      <w:r w:rsidR="000D450D" w:rsidRPr="008A5A08">
        <w:rPr>
          <w:rFonts w:ascii="Angsana New" w:hAnsi="Angsana New" w:cs="Angsana New"/>
          <w:sz w:val="30"/>
          <w:szCs w:val="30"/>
        </w:rPr>
        <w:t>:</w:t>
      </w:r>
      <w:r w:rsidR="00C8291B" w:rsidRPr="008A5A08">
        <w:rPr>
          <w:rFonts w:ascii="Angsana New" w:hAnsi="Angsana New" w:cs="Angsana New"/>
          <w:sz w:val="30"/>
          <w:szCs w:val="30"/>
        </w:rPr>
        <w:t xml:space="preserve"> </w:t>
      </w:r>
      <w:r w:rsidR="00C8291B" w:rsidRPr="008A5A08">
        <w:rPr>
          <w:rFonts w:ascii="Angsana New" w:hAnsi="Angsana New" w:cs="Angsana New"/>
          <w:sz w:val="30"/>
          <w:szCs w:val="30"/>
          <w:cs/>
        </w:rPr>
        <w:t>ธุรกิจสุกร</w:t>
      </w:r>
    </w:p>
    <w:p w14:paraId="55B1AA1B" w14:textId="77777777" w:rsidR="00C8291B" w:rsidRPr="008A5A08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0D450D" w:rsidRPr="008A5A08">
        <w:rPr>
          <w:rFonts w:ascii="Angsana New" w:hAnsi="Angsana New" w:cs="Angsana New"/>
          <w:sz w:val="30"/>
          <w:szCs w:val="30"/>
        </w:rPr>
        <w:t xml:space="preserve"> 3: </w:t>
      </w:r>
      <w:r w:rsidR="00C8291B" w:rsidRPr="008A5A08">
        <w:rPr>
          <w:rFonts w:ascii="Angsana New" w:hAnsi="Angsana New" w:cs="Angsana New"/>
          <w:sz w:val="30"/>
          <w:szCs w:val="30"/>
          <w:cs/>
        </w:rPr>
        <w:t>ธุรกิจอาหารสัตว์</w:t>
      </w:r>
    </w:p>
    <w:p w14:paraId="1BD7B7AF" w14:textId="77777777" w:rsidR="001016E0" w:rsidRPr="008A5A08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8A5A08">
        <w:rPr>
          <w:rFonts w:ascii="Angsana New" w:hAnsi="Angsana New" w:cs="Angsana New"/>
          <w:sz w:val="30"/>
          <w:szCs w:val="30"/>
        </w:rPr>
        <w:t>4</w:t>
      </w:r>
      <w:r w:rsidR="000D450D" w:rsidRPr="008A5A08">
        <w:rPr>
          <w:rFonts w:ascii="Angsana New" w:hAnsi="Angsana New" w:cs="Angsana New"/>
          <w:sz w:val="30"/>
          <w:szCs w:val="30"/>
        </w:rPr>
        <w:t>: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ธุรกิจอื่นๆ</w:t>
      </w:r>
    </w:p>
    <w:p w14:paraId="3DAE814D" w14:textId="77777777" w:rsidR="001016E0" w:rsidRPr="00910499" w:rsidRDefault="001016E0" w:rsidP="00C8291B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AA340CF" w14:textId="77777777" w:rsidR="00804175" w:rsidRDefault="001016E0" w:rsidP="001016E0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="004C5BFC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(ขาดทุน)</w:t>
      </w:r>
      <w:r w:rsidR="004C5BFC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ก่อนต้นทุนทางการเงินและค่า</w:t>
      </w:r>
      <w:r w:rsidR="007B127D" w:rsidRPr="008A5A08">
        <w:rPr>
          <w:rFonts w:ascii="Angsana New" w:hAnsi="Angsana New" w:cs="Angsana New"/>
          <w:sz w:val="30"/>
          <w:szCs w:val="30"/>
          <w:cs/>
        </w:rPr>
        <w:t xml:space="preserve">ใช้จ่ายภาษี              </w:t>
      </w:r>
      <w:r w:rsidRPr="008A5A08">
        <w:rPr>
          <w:rFonts w:ascii="Angsana New" w:hAnsi="Angsana New" w:cs="Angsana New"/>
          <w:sz w:val="30"/>
          <w:szCs w:val="30"/>
          <w:cs/>
        </w:rPr>
        <w:t>เงินได้ของส่วนงานในการพิจารณาผลการดำเนินงานแต่ละเดือน</w:t>
      </w:r>
    </w:p>
    <w:p w14:paraId="0F567BB0" w14:textId="77777777" w:rsidR="005D6BDA" w:rsidRPr="00910499" w:rsidRDefault="005D6BDA" w:rsidP="001016E0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4DD1992" w14:textId="3B6F6083" w:rsidR="005D6BDA" w:rsidRPr="005E75E9" w:rsidRDefault="005D6BDA" w:rsidP="005D6BD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75E9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910499" w:rsidRDefault="00283921" w:rsidP="0028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24"/>
          <w:szCs w:val="24"/>
        </w:rPr>
      </w:pPr>
    </w:p>
    <w:p w14:paraId="5622C0AB" w14:textId="3E1CBB56" w:rsidR="00A14FB1" w:rsidRPr="008A5A08" w:rsidRDefault="00283921" w:rsidP="005D6BD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8A5A08" w:rsidSect="00370E5E">
          <w:head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p w14:paraId="0E464C2C" w14:textId="77777777" w:rsidR="004344D1" w:rsidRPr="008A5A08" w:rsidRDefault="008772F0" w:rsidP="00D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รายได้และผลการดำเนินงานจำแนกตาม</w:t>
      </w:r>
      <w:r w:rsidRPr="008A5A08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ส่วนงานทางธุรกิจในงบการเงินรวมสำหรับแต่</w:t>
      </w:r>
      <w:r w:rsidR="00FA4D3C" w:rsidRPr="008A5A08">
        <w:rPr>
          <w:rFonts w:ascii="Angsana New" w:hAnsi="Angsana New" w:cs="Angsana New"/>
          <w:sz w:val="30"/>
          <w:szCs w:val="30"/>
          <w:cs/>
          <w:lang w:val="en-GB"/>
        </w:rPr>
        <w:t>ละ</w:t>
      </w:r>
      <w:r w:rsidR="00E24956" w:rsidRPr="008A5A08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E24956" w:rsidRPr="008A5A08">
        <w:rPr>
          <w:rFonts w:ascii="Angsana New" w:hAnsi="Angsana New" w:cs="Angsana New"/>
          <w:sz w:val="30"/>
          <w:szCs w:val="30"/>
        </w:rPr>
        <w:t xml:space="preserve">31 </w:t>
      </w:r>
      <w:r w:rsidR="00E24956"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1447F7" w:rsidRPr="008A5A08">
        <w:rPr>
          <w:rFonts w:ascii="Angsana New" w:hAnsi="Angsana New" w:cs="Angsana New"/>
          <w:sz w:val="30"/>
          <w:szCs w:val="30"/>
        </w:rPr>
        <w:t xml:space="preserve"> </w:t>
      </w:r>
      <w:r w:rsidR="004344D1" w:rsidRPr="008A5A08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39E4E49D" w14:textId="77777777" w:rsidR="00950215" w:rsidRPr="008A5A08" w:rsidRDefault="00950215">
      <w:pPr>
        <w:rPr>
          <w:rFonts w:ascii="Angsana New" w:hAnsi="Angsana New" w:cs="Angsana New"/>
          <w:sz w:val="24"/>
          <w:szCs w:val="24"/>
        </w:rPr>
      </w:pPr>
    </w:p>
    <w:tbl>
      <w:tblPr>
        <w:tblW w:w="15840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2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716"/>
        <w:gridCol w:w="236"/>
        <w:gridCol w:w="664"/>
        <w:gridCol w:w="270"/>
        <w:gridCol w:w="720"/>
      </w:tblGrid>
      <w:tr w:rsidR="00F937EC" w:rsidRPr="008A5A08" w14:paraId="3883DC4A" w14:textId="77777777" w:rsidTr="00017571">
        <w:trPr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F937EC" w:rsidRPr="008A5A08" w:rsidRDefault="00F937EC" w:rsidP="00D3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AD" w14:textId="77777777" w:rsidR="00F937EC" w:rsidRPr="008A5A08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0934" w14:textId="77777777" w:rsidR="00F937EC" w:rsidRPr="008A5A08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C803" w14:textId="77777777" w:rsidR="00F937EC" w:rsidRPr="008A5A08" w:rsidRDefault="00F937EC" w:rsidP="00A2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F6CE" w14:textId="77777777" w:rsidR="00F937EC" w:rsidRPr="008A5A08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FCE6" w14:textId="77777777" w:rsidR="00F937EC" w:rsidRPr="008A5A08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902" w14:textId="77777777" w:rsidR="00F937EC" w:rsidRPr="008A5A08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C952" w14:textId="77777777" w:rsidR="00F937EC" w:rsidRPr="008A5A08" w:rsidRDefault="00B108C5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0F3A" w14:textId="77777777" w:rsidR="00F937EC" w:rsidRPr="008A5A08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0600" w14:textId="77777777" w:rsidR="00F937EC" w:rsidRPr="008A5A08" w:rsidRDefault="001016E0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</w:t>
            </w:r>
            <w:r w:rsidR="00F937EC"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</w:t>
            </w: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vAlign w:val="bottom"/>
          </w:tcPr>
          <w:p w14:paraId="376F175A" w14:textId="77777777" w:rsidR="00F937EC" w:rsidRPr="008A5A08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3BDF9A02" w14:textId="77777777" w:rsidR="0055281F" w:rsidRPr="008A5A08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1016E0"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 </w:t>
            </w:r>
          </w:p>
          <w:p w14:paraId="0C240F0E" w14:textId="77777777" w:rsidR="00F937EC" w:rsidRPr="008A5A08" w:rsidRDefault="001016E0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5E6234C5" w14:textId="77777777" w:rsidR="00F937EC" w:rsidRPr="008A5A08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788F5B9B" w14:textId="77777777" w:rsidR="00F937EC" w:rsidRPr="008A5A08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2EBA34AF" w14:textId="77777777" w:rsidR="00F937EC" w:rsidRPr="008A5A08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447F7" w:rsidRPr="008A5A08" w14:paraId="57D2940E" w14:textId="77777777" w:rsidTr="00017571">
        <w:trPr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77777777" w:rsidR="001447F7" w:rsidRPr="008A5A08" w:rsidRDefault="00A14FB1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7CF0DAFD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vAlign w:val="bottom"/>
          </w:tcPr>
          <w:p w14:paraId="1C12BDE8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60C2688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6B2EDA30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7558C6" w14:textId="77777777" w:rsidR="001447F7" w:rsidRPr="0061799F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1799F">
              <w:rPr>
                <w:rFonts w:ascii="Angsana New" w:hAnsi="Angsana New" w:cs="Angsana New"/>
                <w:b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53DB8F27" w14:textId="77777777" w:rsidR="001447F7" w:rsidRPr="0061799F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90FA250" w14:textId="77777777" w:rsidR="001447F7" w:rsidRPr="0061799F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1799F">
              <w:rPr>
                <w:rFonts w:ascii="Angsana New" w:hAnsi="Angsana New" w:cs="Angsana New"/>
                <w:b/>
                <w:sz w:val="28"/>
                <w:szCs w:val="28"/>
              </w:rPr>
              <w:t>2561</w:t>
            </w:r>
          </w:p>
        </w:tc>
      </w:tr>
      <w:tr w:rsidR="00A37830" w:rsidRPr="008A5A08" w14:paraId="541F8A0C" w14:textId="77777777" w:rsidTr="00017571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A37830" w:rsidRPr="008A5A08" w:rsidRDefault="00A37830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0" w:type="dxa"/>
            <w:gridSpan w:val="27"/>
            <w:tcBorders>
              <w:top w:val="nil"/>
              <w:left w:val="nil"/>
            </w:tcBorders>
            <w:vAlign w:val="bottom"/>
          </w:tcPr>
          <w:p w14:paraId="7E4FBD56" w14:textId="77777777" w:rsidR="00A37830" w:rsidRPr="008A5A08" w:rsidRDefault="00A37830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14FB1" w:rsidRPr="008A5A08" w14:paraId="7F00FCF9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175F5084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7F597DDF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17,92</w:t>
            </w:r>
            <w:r w:rsidR="002135A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0656D978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77DB1AAC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753AFC2F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</w:t>
            </w:r>
            <w:r w:rsidR="002135A8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70282B74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28,721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258074B1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27,9</w:t>
            </w:r>
            <w:r w:rsidR="002135A8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7D06A2BA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521F9D2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1DC2394" w14:textId="0C62F425" w:rsidR="00A14FB1" w:rsidRPr="008A5A08" w:rsidRDefault="00235A00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4DB2C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0CFE66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C748D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2428C97" w14:textId="0027E056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28,919</w:t>
            </w:r>
          </w:p>
        </w:tc>
        <w:tc>
          <w:tcPr>
            <w:tcW w:w="270" w:type="dxa"/>
            <w:vAlign w:val="bottom"/>
          </w:tcPr>
          <w:p w14:paraId="5E185BF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78BF348" w14:textId="66702134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27,9</w:t>
            </w:r>
            <w:r w:rsidR="00D17258">
              <w:rPr>
                <w:rFonts w:ascii="Angsana New" w:hAnsi="Angsana New" w:cs="Angsana New"/>
                <w:b/>
                <w:sz w:val="28"/>
                <w:szCs w:val="28"/>
              </w:rPr>
              <w:t>34</w:t>
            </w:r>
          </w:p>
        </w:tc>
      </w:tr>
      <w:tr w:rsidR="00A14FB1" w:rsidRPr="008A5A08" w14:paraId="1B6A1A2E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710D3370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7E0C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2878AC1C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F76D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737A9D22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B0FBB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24DE548E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26,2</w:t>
            </w:r>
            <w:r w:rsidR="00184E5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34F1A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46B52D25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4E086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236" w:type="dxa"/>
            <w:vAlign w:val="bottom"/>
          </w:tcPr>
          <w:p w14:paraId="56BB861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314C1A7" w14:textId="112A9A8C" w:rsidR="00A14FB1" w:rsidRPr="008A5A08" w:rsidRDefault="00235A00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26,641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7E56099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45BA011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(26,986)</w:t>
            </w:r>
          </w:p>
        </w:tc>
        <w:tc>
          <w:tcPr>
            <w:tcW w:w="236" w:type="dxa"/>
            <w:vAlign w:val="bottom"/>
          </w:tcPr>
          <w:p w14:paraId="0BC82A6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9100FA8" w14:textId="14D6003D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35702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51B827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</w:tr>
      <w:tr w:rsidR="00A14FB1" w:rsidRPr="008A5A08" w14:paraId="5F7575AF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1A9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DB828C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01929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0628AF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792DB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6DADFF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5CE772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CBDA8A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FCAD5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292E14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DA737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28C2EB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6E9DD5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DCC31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43558E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6DA10A1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0DACB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5A89D1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A01BD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95879F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4CE74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5B517F1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08639B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8617C4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94BE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711481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07615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F2D146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A14FB1" w:rsidRPr="008A5A08" w14:paraId="1933741E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9D7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164888" w14:textId="0BC25E96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9,039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2DA35" w14:textId="728A50C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30,9</w:t>
            </w:r>
            <w:r w:rsidR="002135A8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B4D2D2" w14:textId="295D0C2C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1CBC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E761F6" w14:textId="3535CC9D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6,356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3411" w14:textId="7F2B13EB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</w:t>
            </w:r>
            <w:r w:rsidR="002135A8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CF1BD" w14:textId="05E79045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54,948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4682B" w14:textId="3D680CEB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54,7</w:t>
            </w:r>
            <w:r w:rsidR="00D17258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7FDD7" w14:textId="4D3C2F7A" w:rsidR="00A14FB1" w:rsidRPr="008A5A08" w:rsidRDefault="00462FA8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404C1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236" w:type="dxa"/>
            <w:vAlign w:val="bottom"/>
          </w:tcPr>
          <w:p w14:paraId="67B4C4B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vAlign w:val="bottom"/>
          </w:tcPr>
          <w:p w14:paraId="1CEB499E" w14:textId="31363F67" w:rsidR="00A14FB1" w:rsidRPr="008A5A08" w:rsidRDefault="00235A00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2FA8">
              <w:rPr>
                <w:rFonts w:ascii="Angsana New" w:hAnsi="Angsana New" w:cs="Angsana New"/>
                <w:sz w:val="28"/>
                <w:szCs w:val="28"/>
              </w:rPr>
              <w:t>26,641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0974018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426B445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(26,986)</w:t>
            </w:r>
          </w:p>
        </w:tc>
        <w:tc>
          <w:tcPr>
            <w:tcW w:w="236" w:type="dxa"/>
            <w:vAlign w:val="bottom"/>
          </w:tcPr>
          <w:p w14:paraId="28290B6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49A753CC" w14:textId="4529A917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28,919</w:t>
            </w:r>
          </w:p>
        </w:tc>
        <w:tc>
          <w:tcPr>
            <w:tcW w:w="270" w:type="dxa"/>
            <w:vAlign w:val="bottom"/>
          </w:tcPr>
          <w:p w14:paraId="334689B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41EB5DB" w14:textId="012933A4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27,9</w:t>
            </w:r>
            <w:r w:rsidR="00D17258">
              <w:rPr>
                <w:rFonts w:ascii="Angsana New" w:hAnsi="Angsana New" w:cs="Angsana New"/>
                <w:b/>
                <w:sz w:val="28"/>
                <w:szCs w:val="28"/>
              </w:rPr>
              <w:t>34</w:t>
            </w:r>
          </w:p>
        </w:tc>
      </w:tr>
      <w:tr w:rsidR="00A14FB1" w:rsidRPr="008A5A08" w14:paraId="587E3684" w14:textId="77777777" w:rsidTr="00017571">
        <w:trPr>
          <w:trHeight w:val="3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 (ขาดทุน) จากการ</w:t>
            </w:r>
          </w:p>
          <w:p w14:paraId="52AA91B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ดำเนินงานหลังการตัดกำไร</w:t>
            </w:r>
          </w:p>
          <w:p w14:paraId="74A44E7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     ระหว่างกันและการปันส่วน </w:t>
            </w:r>
          </w:p>
          <w:p w14:paraId="5E637EF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     ค่าใช้จ่ายระหว่างกัน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22F3" w14:textId="4DA599D2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8DD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6F2A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62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C630" w14:textId="6AE515D5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E81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9A81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F7A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D38E" w14:textId="3512AA2B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5610E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BB2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F062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2CC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FD9D8" w14:textId="14A3599D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</w:t>
            </w:r>
            <w:r w:rsidR="005610E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F96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C3C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64BF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DE049" w14:textId="414279B6" w:rsidR="00A14FB1" w:rsidRPr="008A5A08" w:rsidRDefault="002E1D83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0CE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2FE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9378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9BFF" w14:textId="3885D66A" w:rsidR="00A14FB1" w:rsidRPr="008A5A08" w:rsidRDefault="00235A00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170E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5ED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1F64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481A" w14:textId="5089B928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1,94</w:t>
            </w:r>
            <w:r w:rsidR="00E202AC">
              <w:rPr>
                <w:rFonts w:ascii="Angsana New" w:hAnsi="Angsana New" w:cs="Angsana New"/>
                <w:b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957C62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5A265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975</w:t>
            </w:r>
          </w:p>
        </w:tc>
      </w:tr>
      <w:tr w:rsidR="00A14FB1" w:rsidRPr="008A5A08" w14:paraId="7F526263" w14:textId="77777777" w:rsidTr="00017571">
        <w:trPr>
          <w:trHeight w:val="1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4E7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871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B94F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F3A0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2C88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3F20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8001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7F8C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09BC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4E9D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2DF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FA01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C9A9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4958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A7A0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8014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7185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D262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EA0A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52C3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EDB4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18C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1761FA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F43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AE358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66F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44CD3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80BFF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A14FB1" w:rsidRPr="008A5A08" w14:paraId="4713595A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57E8E" w14:textId="5235AAB1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จากเงินลงทุน</w:t>
            </w:r>
            <w:r w:rsidR="005610E1">
              <w:rPr>
                <w:rFonts w:ascii="Angsana New" w:hAnsi="Angsana New" w:cs="Angsana New"/>
                <w:sz w:val="28"/>
                <w:szCs w:val="28"/>
                <w:lang w:val="en-GB"/>
              </w:rPr>
              <w:br/>
            </w:r>
            <w:r w:rsidR="00E202A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4DA8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0A88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D954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4143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94D6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AB80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23E4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B3B6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3891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EC55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67FB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E5DC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0946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9151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B1AF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6B9D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36E5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C597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118F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17F44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503303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5E9C4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69F37C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A8B4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C2EFEE8" w14:textId="0F6644FD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1F606E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30F0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</w:p>
        </w:tc>
      </w:tr>
      <w:tr w:rsidR="00A14FB1" w:rsidRPr="008A5A08" w14:paraId="3395CF04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B06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305A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09D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A16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931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821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D1C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355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AB5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CC1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E51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BA2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697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11B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3DC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C50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46D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101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999A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91D3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781EC8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5C611E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06A6D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3AA7E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848D636" w14:textId="2D9288FF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(40</w:t>
            </w:r>
            <w:r w:rsidR="00E202AC"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4EA86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D9FB95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(357)</w:t>
            </w:r>
          </w:p>
        </w:tc>
      </w:tr>
      <w:tr w:rsidR="00A14FB1" w:rsidRPr="008A5A08" w14:paraId="4A21CC32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) รายได้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A8B8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BF1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BAC2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82E4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53E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CE0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F27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09D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D107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E271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5C4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9732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2A2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61A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CDEF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C80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19382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B49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36C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92662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965DBA8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3A88EA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4766A19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D1267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4D7E" w14:textId="4584845F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(106)</w:t>
            </w:r>
          </w:p>
        </w:tc>
        <w:tc>
          <w:tcPr>
            <w:tcW w:w="270" w:type="dxa"/>
            <w:vAlign w:val="bottom"/>
          </w:tcPr>
          <w:p w14:paraId="68529F5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B76170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(3)</w:t>
            </w:r>
          </w:p>
        </w:tc>
      </w:tr>
      <w:tr w:rsidR="00A14FB1" w:rsidRPr="008A5A08" w14:paraId="6BF0F80B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011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43CE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0FB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9B3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C48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3016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4629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B68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84E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4611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E43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E534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3045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55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09D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77DF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0E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47547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0C4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4786FD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D125C2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466C9AB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6537C1C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CD39F4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5222C" w14:textId="4D468DBF" w:rsidR="00A14FB1" w:rsidRPr="008A5A08" w:rsidRDefault="0001757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1,440</w:t>
            </w:r>
          </w:p>
        </w:tc>
        <w:tc>
          <w:tcPr>
            <w:tcW w:w="270" w:type="dxa"/>
          </w:tcPr>
          <w:p w14:paraId="406CFEB3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073F7AA" w14:textId="77777777" w:rsidR="00A14FB1" w:rsidRPr="008A5A08" w:rsidRDefault="00A14FB1" w:rsidP="00A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616</w:t>
            </w:r>
          </w:p>
        </w:tc>
      </w:tr>
    </w:tbl>
    <w:p w14:paraId="16689C2F" w14:textId="77777777" w:rsidR="008456CE" w:rsidRPr="008A5A08" w:rsidRDefault="008456CE" w:rsidP="008456CE">
      <w:pPr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</w:rPr>
        <w:br w:type="page"/>
      </w:r>
      <w:r w:rsidRPr="008A5A08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8A5A08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8A5A08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1447F7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63C76FD" w14:textId="77777777" w:rsidR="008456CE" w:rsidRPr="008A5A08" w:rsidRDefault="008456CE">
      <w:pPr>
        <w:rPr>
          <w:rFonts w:ascii="Angsana New" w:hAnsi="Angsana New" w:cs="Angsana New"/>
          <w:sz w:val="30"/>
          <w:szCs w:val="30"/>
        </w:rPr>
      </w:pPr>
    </w:p>
    <w:tbl>
      <w:tblPr>
        <w:tblW w:w="28441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97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2A1176" w:rsidRPr="008A5A08" w14:paraId="442C3081" w14:textId="77777777" w:rsidTr="00E02205">
        <w:trPr>
          <w:gridAfter w:val="19"/>
          <w:wAfter w:w="12618" w:type="dxa"/>
          <w:trHeight w:val="425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D9F6E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7C9F86E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7A03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AE10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8815" w14:textId="77777777" w:rsidR="002A1176" w:rsidRPr="008A5A08" w:rsidRDefault="002A1176" w:rsidP="00B1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7987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F919" w14:textId="77777777" w:rsidR="002A1176" w:rsidRPr="008A5A08" w:rsidRDefault="002A1176" w:rsidP="00B1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11BF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81D1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CF98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E70D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1EECAD60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8C3F292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103DBBCF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 ระหว่างกัน</w:t>
            </w:r>
          </w:p>
        </w:tc>
        <w:tc>
          <w:tcPr>
            <w:tcW w:w="236" w:type="dxa"/>
          </w:tcPr>
          <w:p w14:paraId="2B5AB5EA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520190F2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212283EF" w14:textId="77777777" w:rsidR="002A1176" w:rsidRPr="008A5A08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A1176" w:rsidRPr="008A5A08" w14:paraId="1F175DDA" w14:textId="77777777" w:rsidTr="00E02205">
        <w:trPr>
          <w:gridAfter w:val="19"/>
          <w:wAfter w:w="12618" w:type="dxa"/>
          <w:trHeight w:val="21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06B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5BAB220C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vAlign w:val="bottom"/>
          </w:tcPr>
          <w:p w14:paraId="4D7F3F4F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687F887C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4DADDAA9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2561</w:t>
            </w:r>
          </w:p>
        </w:tc>
      </w:tr>
      <w:tr w:rsidR="002A1176" w:rsidRPr="008A5A08" w14:paraId="6DC5269F" w14:textId="77777777" w:rsidTr="00E02205">
        <w:trPr>
          <w:trHeight w:val="173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63" w:type="dxa"/>
            <w:gridSpan w:val="23"/>
            <w:tcBorders>
              <w:top w:val="nil"/>
              <w:left w:val="nil"/>
            </w:tcBorders>
            <w:vAlign w:val="bottom"/>
          </w:tcPr>
          <w:p w14:paraId="452065EE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val="en-GB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06F32A37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  <w:tcBorders>
              <w:top w:val="nil"/>
              <w:left w:val="nil"/>
            </w:tcBorders>
          </w:tcPr>
          <w:p w14:paraId="39A72FC9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E1078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1CEA1019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</w:tcPr>
          <w:p w14:paraId="5A784AF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2A1176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A1176" w:rsidRPr="008A5A08" w14:paraId="0C015B82" w14:textId="77777777" w:rsidTr="00E02205">
        <w:trPr>
          <w:gridAfter w:val="19"/>
          <w:wAfter w:w="12618" w:type="dxa"/>
          <w:trHeight w:val="420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6784E4" w14:textId="77777777" w:rsidR="002A1176" w:rsidRPr="008A5A08" w:rsidRDefault="002A1176" w:rsidP="00E0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016204A9" w14:textId="77777777" w:rsidR="002A1176" w:rsidRPr="008A5A08" w:rsidRDefault="002A1176" w:rsidP="00E0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ณ วันที่ </w:t>
            </w:r>
            <w:r w:rsidRPr="008A5A0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859751A" w14:textId="7C95539D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21,98</w:t>
            </w:r>
            <w:r w:rsidR="00E202A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20,827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5F717156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</w:t>
            </w:r>
            <w:r w:rsidR="00E202A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48E18C2A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7,72</w:t>
            </w:r>
            <w:r w:rsidR="00E202A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7CD2ECC6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35,02</w:t>
            </w:r>
            <w:r w:rsidR="00E202A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FC60A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34,025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3C2CC3AE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36" w:type="dxa"/>
            <w:vAlign w:val="bottom"/>
          </w:tcPr>
          <w:p w14:paraId="1FEB81A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6187BC77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(12,951)</w:t>
            </w:r>
          </w:p>
        </w:tc>
        <w:tc>
          <w:tcPr>
            <w:tcW w:w="274" w:type="dxa"/>
            <w:vAlign w:val="bottom"/>
          </w:tcPr>
          <w:p w14:paraId="2444C69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(11,701)</w:t>
            </w:r>
          </w:p>
        </w:tc>
        <w:tc>
          <w:tcPr>
            <w:tcW w:w="236" w:type="dxa"/>
            <w:vAlign w:val="bottom"/>
          </w:tcPr>
          <w:p w14:paraId="4DC04D0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1A9EACCC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22,78</w:t>
            </w:r>
            <w:r w:rsidR="00E202AC">
              <w:rPr>
                <w:rFonts w:ascii="Angsana New" w:hAnsi="Angsana New" w:cs="Angsana New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B9F9FF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22,711</w:t>
            </w:r>
          </w:p>
        </w:tc>
      </w:tr>
      <w:tr w:rsidR="002A1176" w:rsidRPr="008A5A08" w14:paraId="619AE047" w14:textId="77777777" w:rsidTr="00E02205">
        <w:trPr>
          <w:gridAfter w:val="19"/>
          <w:wAfter w:w="12618" w:type="dxa"/>
          <w:trHeight w:val="2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048F1" w14:textId="77777777" w:rsidR="002A1176" w:rsidRPr="008A5A08" w:rsidRDefault="002A1176" w:rsidP="00E0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109B20AB" w14:textId="77777777" w:rsidR="002A1176" w:rsidRPr="008A5A08" w:rsidRDefault="002A1176" w:rsidP="00E0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ณ วันที่ </w:t>
            </w:r>
            <w:r w:rsidRPr="008A5A0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A5A0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A40EECE" w14:textId="06C684C8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1384C0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7E5FE" w14:textId="346CC519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64184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557DF81D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4719D94E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2BA29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20,532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0E21805F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236" w:type="dxa"/>
            <w:vAlign w:val="bottom"/>
          </w:tcPr>
          <w:p w14:paraId="76EF050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35D45F0C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(6,277)</w:t>
            </w:r>
          </w:p>
        </w:tc>
        <w:tc>
          <w:tcPr>
            <w:tcW w:w="274" w:type="dxa"/>
            <w:vAlign w:val="bottom"/>
          </w:tcPr>
          <w:p w14:paraId="2124158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(5,743)</w:t>
            </w:r>
          </w:p>
        </w:tc>
        <w:tc>
          <w:tcPr>
            <w:tcW w:w="236" w:type="dxa"/>
            <w:vAlign w:val="bottom"/>
          </w:tcPr>
          <w:p w14:paraId="252DEFF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7A0CC762" w:rsidR="002A1176" w:rsidRPr="008A5A08" w:rsidRDefault="00E02205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12,901</w:t>
            </w:r>
          </w:p>
        </w:tc>
        <w:tc>
          <w:tcPr>
            <w:tcW w:w="270" w:type="dxa"/>
            <w:vAlign w:val="bottom"/>
          </w:tcPr>
          <w:p w14:paraId="5B5BBDC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14,876</w:t>
            </w:r>
          </w:p>
        </w:tc>
      </w:tr>
    </w:tbl>
    <w:p w14:paraId="0D9AFE01" w14:textId="77777777" w:rsidR="00F937EC" w:rsidRPr="008A5A08" w:rsidRDefault="00F93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6BDDBD5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F9ADD5C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32B03A4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8A5A08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8A5A08" w:rsidSect="00370E5E">
          <w:footerReference w:type="default" r:id="rId27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14:paraId="3917AA4C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ECF675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highlight w:val="lightGray"/>
          <w:lang w:eastAsia="th-TH"/>
        </w:rPr>
      </w:pPr>
    </w:p>
    <w:p w14:paraId="2CB7BFF8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A5A0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04C624A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D637884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ลูกค้ารายใหญ่</w:t>
      </w:r>
    </w:p>
    <w:p w14:paraId="5C132C4E" w14:textId="77777777" w:rsidR="0045279F" w:rsidRPr="008A5A08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69789B2" w14:textId="50D8CDE3" w:rsidR="0045279F" w:rsidRPr="008A5A08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Pr="008A5A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A5A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8A5A08">
        <w:rPr>
          <w:rFonts w:ascii="Angsana New" w:hAnsi="Angsana New" w:cs="Angsana New"/>
          <w:sz w:val="30"/>
          <w:szCs w:val="30"/>
        </w:rPr>
        <w:t xml:space="preserve"> 10 </w:t>
      </w:r>
      <w:r w:rsidRPr="008A5A08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05847BFA" w14:textId="77777777" w:rsidR="0045279F" w:rsidRDefault="0045279F" w:rsidP="0072533A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A77C973" w14:textId="2A046431" w:rsidR="0072533A" w:rsidRPr="0072533A" w:rsidRDefault="0072533A" w:rsidP="0072533A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7253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Default="0072533A" w:rsidP="0072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E09664D" w14:textId="53660C8D" w:rsidR="0072533A" w:rsidRPr="0072533A" w:rsidRDefault="0072533A" w:rsidP="0072533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2533A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910E6A">
        <w:rPr>
          <w:rFonts w:ascii="Angsana New" w:hAnsi="Angsana New" w:cs="Angsana New"/>
          <w:sz w:val="30"/>
          <w:szCs w:val="30"/>
          <w:cs/>
        </w:rPr>
        <w:t>สำหรับกิจการ</w:t>
      </w:r>
      <w:r w:rsidRPr="008A5A08">
        <w:rPr>
          <w:rFonts w:ascii="Angsana New" w:hAnsi="Angsana New" w:cs="Angsana New"/>
          <w:sz w:val="30"/>
          <w:szCs w:val="30"/>
          <w:cs/>
        </w:rPr>
        <w:t>ต่างๆ เช่น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การผลิตผลิตภัณฑ์แช่เย็นและแช่แข็ง เป็นต้น</w:t>
      </w:r>
      <w:r w:rsidRPr="0072533A">
        <w:rPr>
          <w:rFonts w:ascii="Angsana New" w:hAnsi="Angsana New" w:cs="Angsana New"/>
          <w:sz w:val="30"/>
          <w:szCs w:val="30"/>
        </w:rPr>
        <w:t xml:space="preserve"> </w:t>
      </w:r>
      <w:r w:rsidRPr="0072533A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72533A">
        <w:rPr>
          <w:rFonts w:ascii="Angsana New" w:hAnsi="Angsana New" w:cs="Angsana New"/>
          <w:sz w:val="30"/>
          <w:szCs w:val="30"/>
        </w:rPr>
        <w:t>/</w:t>
      </w:r>
      <w:r w:rsidRPr="0072533A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C91F1F4" w14:textId="77777777" w:rsidR="0072533A" w:rsidRPr="008A5A08" w:rsidRDefault="0072533A" w:rsidP="0072533A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7"/>
        <w:gridCol w:w="900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72533A" w:rsidRPr="008A5A08" w14:paraId="44D6109A" w14:textId="77777777" w:rsidTr="006523F4">
        <w:trPr>
          <w:trHeight w:val="20"/>
        </w:trPr>
        <w:tc>
          <w:tcPr>
            <w:tcW w:w="2187" w:type="dxa"/>
          </w:tcPr>
          <w:p w14:paraId="05FC10BC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321AAFC6" w14:textId="77777777" w:rsidR="0072533A" w:rsidRPr="008A5A08" w:rsidRDefault="0072533A" w:rsidP="002812A9">
            <w:pPr>
              <w:tabs>
                <w:tab w:val="left" w:pos="54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33A" w:rsidRPr="008A5A08" w14:paraId="591D1295" w14:textId="77777777" w:rsidTr="006523F4">
        <w:trPr>
          <w:trHeight w:val="20"/>
        </w:trPr>
        <w:tc>
          <w:tcPr>
            <w:tcW w:w="2187" w:type="dxa"/>
          </w:tcPr>
          <w:p w14:paraId="6347BD55" w14:textId="44553F9E" w:rsidR="0072533A" w:rsidRPr="0072533A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70" w:type="dxa"/>
            <w:gridSpan w:val="4"/>
          </w:tcPr>
          <w:p w14:paraId="52375A77" w14:textId="64804F8B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</w:t>
            </w:r>
            <w:r w:rsidR="00BC6055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ด้</w:t>
            </w: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2798" w:type="dxa"/>
            <w:gridSpan w:val="5"/>
          </w:tcPr>
          <w:p w14:paraId="30967959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17BA1750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8A5A08" w14:paraId="7CE99E63" w14:textId="77777777" w:rsidTr="006523F4">
        <w:trPr>
          <w:trHeight w:val="20"/>
        </w:trPr>
        <w:tc>
          <w:tcPr>
            <w:tcW w:w="2187" w:type="dxa"/>
          </w:tcPr>
          <w:p w14:paraId="4B5EB2A6" w14:textId="446B22DE" w:rsidR="0072533A" w:rsidRPr="0072533A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253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0" w:type="dxa"/>
            <w:gridSpan w:val="4"/>
          </w:tcPr>
          <w:p w14:paraId="0AF85FF4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7585B85A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FE550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29118D0B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215CB71D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2533A" w:rsidRPr="008A5A08" w14:paraId="5BC61165" w14:textId="77777777" w:rsidTr="006523F4">
        <w:trPr>
          <w:trHeight w:val="20"/>
        </w:trPr>
        <w:tc>
          <w:tcPr>
            <w:tcW w:w="2187" w:type="dxa"/>
          </w:tcPr>
          <w:p w14:paraId="296E276A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EAD345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gridSpan w:val="2"/>
          </w:tcPr>
          <w:p w14:paraId="28B7B5AA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AC10C0F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4AF86900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6E0FEC4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709A6FE7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FC3F4CA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4B92DD99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C4C05EE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gridSpan w:val="2"/>
          </w:tcPr>
          <w:p w14:paraId="6B8C6302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3BF44FB" w14:textId="77777777" w:rsidR="0072533A" w:rsidRPr="008A5A08" w:rsidRDefault="0072533A" w:rsidP="002812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2533A" w:rsidRPr="008A5A08" w14:paraId="48A79D5F" w14:textId="77777777" w:rsidTr="006523F4">
        <w:trPr>
          <w:trHeight w:val="20"/>
        </w:trPr>
        <w:tc>
          <w:tcPr>
            <w:tcW w:w="2187" w:type="dxa"/>
          </w:tcPr>
          <w:p w14:paraId="58964314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3"/>
          </w:tcPr>
          <w:p w14:paraId="17984BFB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533A" w:rsidRPr="008A5A08" w14:paraId="0FBE9C12" w14:textId="77777777" w:rsidTr="006523F4">
        <w:trPr>
          <w:trHeight w:val="20"/>
        </w:trPr>
        <w:tc>
          <w:tcPr>
            <w:tcW w:w="2187" w:type="dxa"/>
          </w:tcPr>
          <w:p w14:paraId="614D2066" w14:textId="77777777" w:rsidR="0072533A" w:rsidRPr="008A5A08" w:rsidRDefault="0072533A" w:rsidP="0055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66E0CF8E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59876702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878B33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CF3E456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38BBC04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B8BA33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3CBFAB6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5DFD32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57C74247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24672D7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3B05BC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8A5A08" w14:paraId="4174B957" w14:textId="77777777" w:rsidTr="006523F4">
        <w:trPr>
          <w:trHeight w:val="20"/>
        </w:trPr>
        <w:tc>
          <w:tcPr>
            <w:tcW w:w="2187" w:type="dxa"/>
          </w:tcPr>
          <w:p w14:paraId="1E7614CA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33085057" w14:textId="23286AFE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9,5</w:t>
            </w:r>
            <w:r w:rsidR="009077AF">
              <w:rPr>
                <w:rFonts w:ascii="Angsana New" w:eastAsia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57" w:type="dxa"/>
          </w:tcPr>
          <w:p w14:paraId="60FEF3F8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FE24D2F" w14:textId="35D9E6B8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8,</w:t>
            </w:r>
            <w:r w:rsidR="007D6FF1">
              <w:rPr>
                <w:rFonts w:ascii="Angsana New" w:eastAsia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274" w:type="dxa"/>
          </w:tcPr>
          <w:p w14:paraId="17B7C09E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F653E3E" w14:textId="215389E8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274" w:type="dxa"/>
          </w:tcPr>
          <w:p w14:paraId="6A11D059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872E20A" w14:textId="7073E61E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</w:t>
            </w:r>
            <w:r w:rsidR="004D576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7A566F33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0F4E200" w14:textId="1B21AE50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</w:t>
            </w:r>
            <w:r w:rsidR="006355D2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62" w:type="dxa"/>
          </w:tcPr>
          <w:p w14:paraId="2D8EF830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60D40946" w14:textId="459EA56C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</w:t>
            </w:r>
            <w:r w:rsidR="004D576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72533A" w:rsidRPr="008A5A08" w14:paraId="46899BD8" w14:textId="77777777" w:rsidTr="006523F4">
        <w:trPr>
          <w:trHeight w:val="20"/>
        </w:trPr>
        <w:tc>
          <w:tcPr>
            <w:tcW w:w="2187" w:type="dxa"/>
          </w:tcPr>
          <w:p w14:paraId="35F72290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4F5ADA0" w14:textId="6A7AA706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4,247</w:t>
            </w:r>
          </w:p>
        </w:tc>
        <w:tc>
          <w:tcPr>
            <w:tcW w:w="257" w:type="dxa"/>
          </w:tcPr>
          <w:p w14:paraId="4012BF9F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A4E1134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274" w:type="dxa"/>
          </w:tcPr>
          <w:p w14:paraId="0FF6B496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67A96EB" w14:textId="6CC360D4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</w:p>
        </w:tc>
        <w:tc>
          <w:tcPr>
            <w:tcW w:w="274" w:type="dxa"/>
          </w:tcPr>
          <w:p w14:paraId="27FC603B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048D61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1,251</w:t>
            </w:r>
          </w:p>
        </w:tc>
        <w:tc>
          <w:tcPr>
            <w:tcW w:w="274" w:type="dxa"/>
          </w:tcPr>
          <w:p w14:paraId="01B082D5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6B97C885" w14:textId="58FDBFC3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5,049</w:t>
            </w:r>
          </w:p>
        </w:tc>
        <w:tc>
          <w:tcPr>
            <w:tcW w:w="262" w:type="dxa"/>
          </w:tcPr>
          <w:p w14:paraId="38F4776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5966AB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5,213</w:t>
            </w:r>
          </w:p>
        </w:tc>
      </w:tr>
      <w:tr w:rsidR="0072533A" w:rsidRPr="008A5A08" w14:paraId="721F832B" w14:textId="77777777" w:rsidTr="006523F4">
        <w:trPr>
          <w:trHeight w:val="20"/>
        </w:trPr>
        <w:tc>
          <w:tcPr>
            <w:tcW w:w="2187" w:type="dxa"/>
          </w:tcPr>
          <w:p w14:paraId="282C7660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4CC61099" w14:textId="69ED1228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13,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57" w:type="dxa"/>
          </w:tcPr>
          <w:p w14:paraId="6577A19C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97FCA52" w14:textId="55D52020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12,2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4" w:type="dxa"/>
          </w:tcPr>
          <w:p w14:paraId="76816DCC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E5E2C49" w14:textId="717A3FC3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4" w:type="dxa"/>
          </w:tcPr>
          <w:p w14:paraId="5DD5CC0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E01FF43" w14:textId="099D7E8B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</w:t>
            </w:r>
            <w:r w:rsidR="004D576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4" w:type="dxa"/>
          </w:tcPr>
          <w:p w14:paraId="5DAAA6CC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76CDCAE1" w14:textId="2E42448E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28,9</w:t>
            </w:r>
            <w:r w:rsidR="006355D2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2" w:type="dxa"/>
          </w:tcPr>
          <w:p w14:paraId="4FED13B9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1A6EF5" w14:textId="46684561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27,9</w:t>
            </w:r>
            <w:r w:rsidR="004D576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  <w:tr w:rsidR="0072533A" w:rsidRPr="008A5A08" w14:paraId="5C68CD85" w14:textId="77777777" w:rsidTr="006523F4">
        <w:trPr>
          <w:trHeight w:val="20"/>
        </w:trPr>
        <w:tc>
          <w:tcPr>
            <w:tcW w:w="2187" w:type="dxa"/>
          </w:tcPr>
          <w:p w14:paraId="3DF8047A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D09FE6" w14:textId="2D696029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549323C1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BCF7DDA" w14:textId="60423906" w:rsidR="0072533A" w:rsidRPr="008A5A08" w:rsidRDefault="004D5768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521BECC3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56C325" w14:textId="6ADA609D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4" w:type="dxa"/>
          </w:tcPr>
          <w:p w14:paraId="5F890ECC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8099655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274" w:type="dxa"/>
          </w:tcPr>
          <w:p w14:paraId="12D8F5C7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8597DEE" w14:textId="4105CE47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2" w:type="dxa"/>
          </w:tcPr>
          <w:p w14:paraId="0C40D481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E24FF74" w14:textId="7A15C1AC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4D57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2533A" w:rsidRPr="008A5A08" w14:paraId="31828BD4" w14:textId="77777777" w:rsidTr="006523F4">
        <w:trPr>
          <w:trHeight w:val="20"/>
        </w:trPr>
        <w:tc>
          <w:tcPr>
            <w:tcW w:w="2187" w:type="dxa"/>
          </w:tcPr>
          <w:p w14:paraId="3BA152F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F98E6D" w14:textId="749E366E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13,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57" w:type="dxa"/>
          </w:tcPr>
          <w:p w14:paraId="1ED9AF43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02551A4" w14:textId="15328932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12,2</w:t>
            </w:r>
            <w:r w:rsidR="004D576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52B9D22D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C0DAC5" w14:textId="4DE2A01A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4" w:type="dxa"/>
          </w:tcPr>
          <w:p w14:paraId="2A9589EA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5D8A163" w14:textId="27EC50E6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16,1</w:t>
            </w:r>
            <w:r w:rsidR="004D576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4" w:type="dxa"/>
          </w:tcPr>
          <w:p w14:paraId="22B42277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AFE5A" w14:textId="572BE945" w:rsidR="0072533A" w:rsidRPr="008A5A08" w:rsidRDefault="00B01506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29,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62" w:type="dxa"/>
          </w:tcPr>
          <w:p w14:paraId="1C1CBBB5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559CFB8" w14:textId="4E7C5A5C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28,</w:t>
            </w:r>
            <w:r w:rsidR="004D576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357</w:t>
            </w:r>
          </w:p>
        </w:tc>
      </w:tr>
      <w:tr w:rsidR="0072533A" w:rsidRPr="008A5A08" w14:paraId="41B90C49" w14:textId="77777777" w:rsidTr="006523F4">
        <w:trPr>
          <w:trHeight w:val="20"/>
        </w:trPr>
        <w:tc>
          <w:tcPr>
            <w:tcW w:w="2187" w:type="dxa"/>
          </w:tcPr>
          <w:p w14:paraId="783B1084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0CF58341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5279F" w:rsidRPr="008A5A08" w14:paraId="14105590" w14:textId="77777777" w:rsidTr="006523F4">
        <w:trPr>
          <w:trHeight w:val="20"/>
        </w:trPr>
        <w:tc>
          <w:tcPr>
            <w:tcW w:w="2187" w:type="dxa"/>
          </w:tcPr>
          <w:p w14:paraId="3E87ED15" w14:textId="77777777" w:rsidR="0045279F" w:rsidRPr="008A5A08" w:rsidRDefault="0045279F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7F9F0F06" w14:textId="77777777" w:rsidR="0045279F" w:rsidRPr="008A5A08" w:rsidRDefault="0045279F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5279F" w:rsidRPr="008A5A08" w14:paraId="7E156075" w14:textId="77777777" w:rsidTr="006523F4">
        <w:trPr>
          <w:trHeight w:val="20"/>
        </w:trPr>
        <w:tc>
          <w:tcPr>
            <w:tcW w:w="2187" w:type="dxa"/>
          </w:tcPr>
          <w:p w14:paraId="486021BD" w14:textId="77777777" w:rsidR="0045279F" w:rsidRPr="008A5A08" w:rsidRDefault="0045279F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2AFB19B1" w14:textId="77777777" w:rsidR="0045279F" w:rsidRPr="008A5A08" w:rsidRDefault="0045279F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24388" w:rsidRPr="008A5A08" w14:paraId="5882C715" w14:textId="77777777" w:rsidTr="006523F4">
        <w:trPr>
          <w:trHeight w:val="20"/>
        </w:trPr>
        <w:tc>
          <w:tcPr>
            <w:tcW w:w="2187" w:type="dxa"/>
          </w:tcPr>
          <w:p w14:paraId="0D2A839F" w14:textId="77777777" w:rsidR="00C24388" w:rsidRPr="008A5A08" w:rsidRDefault="00C24388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330817B8" w14:textId="77777777" w:rsidR="00C24388" w:rsidRPr="008A5A08" w:rsidRDefault="00C24388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5279F" w:rsidRPr="008A5A08" w14:paraId="1D7321B0" w14:textId="77777777" w:rsidTr="006523F4">
        <w:trPr>
          <w:trHeight w:val="20"/>
        </w:trPr>
        <w:tc>
          <w:tcPr>
            <w:tcW w:w="2187" w:type="dxa"/>
          </w:tcPr>
          <w:p w14:paraId="088B6124" w14:textId="77777777" w:rsidR="0045279F" w:rsidRPr="008A5A08" w:rsidRDefault="0045279F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661A63CA" w14:textId="77777777" w:rsidR="0045279F" w:rsidRPr="008A5A08" w:rsidRDefault="0045279F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2533A" w:rsidRPr="008A5A08" w14:paraId="24C2E77B" w14:textId="77777777" w:rsidTr="006523F4">
        <w:trPr>
          <w:trHeight w:val="587"/>
        </w:trPr>
        <w:tc>
          <w:tcPr>
            <w:tcW w:w="2187" w:type="dxa"/>
          </w:tcPr>
          <w:p w14:paraId="731924C8" w14:textId="77777777" w:rsidR="0072533A" w:rsidRPr="008A5A08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26A50BD0" w14:textId="77777777" w:rsidR="0072533A" w:rsidRPr="008A5A08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33A" w:rsidRPr="008A5A08" w14:paraId="17F3CA7A" w14:textId="77777777" w:rsidTr="006523F4">
        <w:trPr>
          <w:trHeight w:val="20"/>
        </w:trPr>
        <w:tc>
          <w:tcPr>
            <w:tcW w:w="2187" w:type="dxa"/>
          </w:tcPr>
          <w:p w14:paraId="64372702" w14:textId="1A5F40E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70" w:type="dxa"/>
            <w:gridSpan w:val="4"/>
          </w:tcPr>
          <w:p w14:paraId="32E062F3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กิจการที่ได้รับ</w:t>
            </w:r>
          </w:p>
        </w:tc>
        <w:tc>
          <w:tcPr>
            <w:tcW w:w="2798" w:type="dxa"/>
            <w:gridSpan w:val="5"/>
          </w:tcPr>
          <w:p w14:paraId="6540DB58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042B9B5C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8A5A08" w14:paraId="50F3BA79" w14:textId="77777777" w:rsidTr="006523F4">
        <w:trPr>
          <w:trHeight w:val="20"/>
        </w:trPr>
        <w:tc>
          <w:tcPr>
            <w:tcW w:w="2187" w:type="dxa"/>
          </w:tcPr>
          <w:p w14:paraId="7EAB6AAE" w14:textId="5349A03B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253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5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0" w:type="dxa"/>
            <w:gridSpan w:val="4"/>
          </w:tcPr>
          <w:p w14:paraId="1128968A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5D23F363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3D133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0D167D7F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32D92F2E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2533A" w:rsidRPr="008A5A08" w14:paraId="18A2C3BD" w14:textId="77777777" w:rsidTr="006523F4">
        <w:trPr>
          <w:trHeight w:val="20"/>
        </w:trPr>
        <w:tc>
          <w:tcPr>
            <w:tcW w:w="2187" w:type="dxa"/>
          </w:tcPr>
          <w:p w14:paraId="314587BA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74C741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gridSpan w:val="2"/>
          </w:tcPr>
          <w:p w14:paraId="420CFCE7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4F002A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7CC6015A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32EDF71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483ED4BB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D73EC3E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</w:tcPr>
          <w:p w14:paraId="533AC5FD" w14:textId="77777777" w:rsidR="0072533A" w:rsidRPr="008A5A08" w:rsidRDefault="0072533A" w:rsidP="0072533A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0CA4EFC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gridSpan w:val="2"/>
          </w:tcPr>
          <w:p w14:paraId="3C44C561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54FE0B" w14:textId="77777777" w:rsidR="0072533A" w:rsidRPr="008A5A08" w:rsidRDefault="0072533A" w:rsidP="007253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2533A" w:rsidRPr="008A5A08" w14:paraId="36F3831A" w14:textId="77777777" w:rsidTr="006523F4">
        <w:trPr>
          <w:trHeight w:val="20"/>
        </w:trPr>
        <w:tc>
          <w:tcPr>
            <w:tcW w:w="2187" w:type="dxa"/>
          </w:tcPr>
          <w:p w14:paraId="373BF809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3"/>
          </w:tcPr>
          <w:p w14:paraId="12A74AF6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533A" w:rsidRPr="008A5A08" w14:paraId="4A3C9CE3" w14:textId="77777777" w:rsidTr="006523F4">
        <w:trPr>
          <w:trHeight w:val="20"/>
        </w:trPr>
        <w:tc>
          <w:tcPr>
            <w:tcW w:w="2187" w:type="dxa"/>
          </w:tcPr>
          <w:p w14:paraId="36F95E1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179AF2BF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2E5F35D2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5A0881E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A929DAC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5B7A0DB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A2D571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1E30879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C8DB2F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3D8D49A7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4F729E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2ED074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8A5A08" w14:paraId="194A58A9" w14:textId="77777777" w:rsidTr="006523F4">
        <w:trPr>
          <w:trHeight w:val="20"/>
        </w:trPr>
        <w:tc>
          <w:tcPr>
            <w:tcW w:w="2187" w:type="dxa"/>
          </w:tcPr>
          <w:p w14:paraId="125B7A7F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5A771F4B" w14:textId="63B44D9C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8"/>
              </w:rPr>
            </w:pPr>
            <w:r>
              <w:rPr>
                <w:rFonts w:ascii="Angsana New" w:eastAsia="Angsana New" w:hAnsi="Angsana New" w:cs="Angsana New"/>
                <w:sz w:val="30"/>
                <w:szCs w:val="38"/>
              </w:rPr>
              <w:t>3,</w:t>
            </w:r>
            <w:r w:rsidR="009077AF">
              <w:rPr>
                <w:rFonts w:ascii="Angsana New" w:eastAsia="Angsana New" w:hAnsi="Angsana New" w:cs="Angsana New"/>
                <w:sz w:val="30"/>
                <w:szCs w:val="38"/>
              </w:rPr>
              <w:t>528</w:t>
            </w:r>
          </w:p>
        </w:tc>
        <w:tc>
          <w:tcPr>
            <w:tcW w:w="257" w:type="dxa"/>
          </w:tcPr>
          <w:p w14:paraId="26F87330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467C458" w14:textId="2FC18C73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8"/>
              </w:rPr>
            </w:pPr>
            <w:r>
              <w:rPr>
                <w:rFonts w:ascii="Angsana New" w:eastAsia="Angsana New" w:hAnsi="Angsana New" w:cs="Angsana New"/>
                <w:sz w:val="30"/>
                <w:szCs w:val="38"/>
              </w:rPr>
              <w:t>3,03</w:t>
            </w:r>
            <w:r w:rsidR="007D6FF1">
              <w:rPr>
                <w:rFonts w:ascii="Angsana New" w:eastAsia="Angsana New" w:hAnsi="Angsana New" w:cs="Angsana New"/>
                <w:sz w:val="30"/>
                <w:szCs w:val="38"/>
              </w:rPr>
              <w:t>2</w:t>
            </w:r>
          </w:p>
        </w:tc>
        <w:tc>
          <w:tcPr>
            <w:tcW w:w="274" w:type="dxa"/>
          </w:tcPr>
          <w:p w14:paraId="3BE41785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86721F5" w14:textId="171CD3A2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6355D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4" w:type="dxa"/>
          </w:tcPr>
          <w:p w14:paraId="678E8945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2351107" w14:textId="138B7BF6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7D6FF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678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28DB282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A9FA472" w14:textId="3D4890AB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</w:t>
            </w:r>
            <w:r w:rsidR="006355D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62" w:type="dxa"/>
          </w:tcPr>
          <w:p w14:paraId="5974B288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6CF1F4D4" w14:textId="57CB0296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</w:t>
            </w:r>
            <w:r w:rsidR="00F74BFA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72533A" w:rsidRPr="008A5A08" w14:paraId="1536DBA6" w14:textId="77777777" w:rsidTr="006523F4">
        <w:trPr>
          <w:trHeight w:val="20"/>
        </w:trPr>
        <w:tc>
          <w:tcPr>
            <w:tcW w:w="2187" w:type="dxa"/>
          </w:tcPr>
          <w:p w14:paraId="543817BF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06F3D7C0" w14:textId="0111D7E7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3,405</w:t>
            </w:r>
          </w:p>
        </w:tc>
        <w:tc>
          <w:tcPr>
            <w:tcW w:w="257" w:type="dxa"/>
          </w:tcPr>
          <w:p w14:paraId="53A8A0AA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7287147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274" w:type="dxa"/>
          </w:tcPr>
          <w:p w14:paraId="358E6A4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8F7265" w14:textId="1C487592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274" w:type="dxa"/>
          </w:tcPr>
          <w:p w14:paraId="21244F4E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03292C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1,254</w:t>
            </w:r>
          </w:p>
        </w:tc>
        <w:tc>
          <w:tcPr>
            <w:tcW w:w="274" w:type="dxa"/>
          </w:tcPr>
          <w:p w14:paraId="594F3B8C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FAC5D66" w14:textId="258DF60E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4,213</w:t>
            </w:r>
          </w:p>
        </w:tc>
        <w:tc>
          <w:tcPr>
            <w:tcW w:w="262" w:type="dxa"/>
          </w:tcPr>
          <w:p w14:paraId="2287EF58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3F5BBEA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5,216</w:t>
            </w:r>
          </w:p>
        </w:tc>
      </w:tr>
      <w:tr w:rsidR="0072533A" w:rsidRPr="008A5A08" w14:paraId="0A255E3C" w14:textId="77777777" w:rsidTr="006523F4">
        <w:trPr>
          <w:trHeight w:val="20"/>
        </w:trPr>
        <w:tc>
          <w:tcPr>
            <w:tcW w:w="2187" w:type="dxa"/>
          </w:tcPr>
          <w:p w14:paraId="74952866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193BBAA2" w14:textId="79C13F7E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57" w:type="dxa"/>
          </w:tcPr>
          <w:p w14:paraId="237389C8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2798896" w14:textId="42ED92CC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6,99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2B79AE8C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629F258" w14:textId="4C710328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8,</w:t>
            </w:r>
            <w:r w:rsidR="006355D2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</w:t>
            </w:r>
            <w:r w:rsidR="0031126B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424310BB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1E5AC07" w14:textId="71C0F208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8,87</w:t>
            </w:r>
            <w:r w:rsidR="00786787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03055712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7EEA0ECC" w14:textId="5D5957BF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15,1</w:t>
            </w:r>
            <w:r w:rsidR="006355D2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62" w:type="dxa"/>
          </w:tcPr>
          <w:p w14:paraId="7446B05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6E77FF9" w14:textId="59026ECD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15,8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 w:rsidR="00786787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72533A" w:rsidRPr="008A5A08" w14:paraId="75A8F4A5" w14:textId="77777777" w:rsidTr="006523F4">
        <w:trPr>
          <w:trHeight w:val="20"/>
        </w:trPr>
        <w:tc>
          <w:tcPr>
            <w:tcW w:w="2187" w:type="dxa"/>
          </w:tcPr>
          <w:p w14:paraId="569CD10D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590CD4D6" w14:textId="50102B36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C4DEBE9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4601F24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4" w:type="dxa"/>
          </w:tcPr>
          <w:p w14:paraId="66976538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912F793" w14:textId="525751C8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47B0A143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275F87" w14:textId="033439D2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F74B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2788B63B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2C3B666" w14:textId="03622C72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9077A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69392D09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181A522" w14:textId="2217EC18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F74BF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2533A" w:rsidRPr="008A5A08" w14:paraId="1E1B295C" w14:textId="77777777" w:rsidTr="006523F4">
        <w:trPr>
          <w:trHeight w:val="20"/>
        </w:trPr>
        <w:tc>
          <w:tcPr>
            <w:tcW w:w="2187" w:type="dxa"/>
          </w:tcPr>
          <w:p w14:paraId="6DBE6256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F7BF2" w14:textId="1DB3DD3C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57" w:type="dxa"/>
          </w:tcPr>
          <w:p w14:paraId="21D2D2C0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FEBCF71" w14:textId="48B81924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7,01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0481E4AA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62E1398" w14:textId="2A6D99A9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9,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74" w:type="dxa"/>
          </w:tcPr>
          <w:p w14:paraId="30B26CC9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042832" w14:textId="0B46F8A6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9,6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4" w:type="dxa"/>
          </w:tcPr>
          <w:p w14:paraId="6286E373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D09215" w14:textId="59E4B21B" w:rsidR="0072533A" w:rsidRPr="008A5A08" w:rsidRDefault="00B01506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15,9</w:t>
            </w:r>
            <w:r w:rsidR="006355D2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 w:rsidR="009077AF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3B8131A1" w14:textId="77777777" w:rsidR="0072533A" w:rsidRPr="008A5A08" w:rsidRDefault="0072533A" w:rsidP="007253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659CD05" w14:textId="53E4064F" w:rsidR="0072533A" w:rsidRPr="008A5A08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16,66</w:t>
            </w:r>
            <w:r w:rsidR="007D6FF1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BAAA3EE" w14:textId="66F8E62F" w:rsidR="00E23CEE" w:rsidRDefault="00E23CEE" w:rsidP="0072533A">
      <w:pPr>
        <w:rPr>
          <w:rFonts w:asciiTheme="majorBidi" w:hAnsiTheme="majorBidi" w:cstheme="majorBidi"/>
          <w:sz w:val="30"/>
          <w:szCs w:val="30"/>
        </w:rPr>
      </w:pPr>
    </w:p>
    <w:p w14:paraId="0E82A2AE" w14:textId="1EBE5325" w:rsidR="005C7008" w:rsidRPr="008A5A08" w:rsidRDefault="005C7008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44A79DB1" w14:textId="77777777" w:rsidR="001A177A" w:rsidRPr="0008283A" w:rsidRDefault="001A177A" w:rsidP="001A177A">
      <w:pPr>
        <w:rPr>
          <w:rFonts w:ascii="Angsana New" w:hAnsi="Angsana New" w:cs="Angsana New"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989"/>
        <w:gridCol w:w="901"/>
        <w:gridCol w:w="270"/>
        <w:gridCol w:w="901"/>
        <w:gridCol w:w="270"/>
        <w:gridCol w:w="990"/>
        <w:gridCol w:w="314"/>
        <w:gridCol w:w="935"/>
      </w:tblGrid>
      <w:tr w:rsidR="00D30D3C" w:rsidRPr="008A5A08" w14:paraId="163F0376" w14:textId="77777777" w:rsidTr="006523F4">
        <w:trPr>
          <w:trHeight w:hRule="exact" w:val="360"/>
          <w:tblHeader/>
        </w:trPr>
        <w:tc>
          <w:tcPr>
            <w:tcW w:w="2052" w:type="pct"/>
          </w:tcPr>
          <w:p w14:paraId="6D5956C8" w14:textId="77777777" w:rsidR="00D30D3C" w:rsidRPr="008A5A08" w:rsidRDefault="00D30D3C" w:rsidP="007C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17631B70" w14:textId="77777777" w:rsidR="00D30D3C" w:rsidRPr="008A5A08" w:rsidRDefault="00D30D3C" w:rsidP="007C1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pct"/>
            <w:gridSpan w:val="3"/>
          </w:tcPr>
          <w:p w14:paraId="50205700" w14:textId="77777777" w:rsidR="00D30D3C" w:rsidRPr="008A5A08" w:rsidRDefault="00D30D3C" w:rsidP="007C1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B68780" w14:textId="77777777" w:rsidR="00D30D3C" w:rsidRPr="008A5A08" w:rsidRDefault="00D30D3C" w:rsidP="007C1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0C78ED94" w14:textId="77777777" w:rsidR="00D30D3C" w:rsidRPr="008A5A08" w:rsidRDefault="00D30D3C" w:rsidP="007C1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7F7" w:rsidRPr="008A5A08" w14:paraId="007C8C07" w14:textId="77777777" w:rsidTr="006523F4">
        <w:trPr>
          <w:trHeight w:hRule="exact" w:val="360"/>
          <w:tblHeader/>
        </w:trPr>
        <w:tc>
          <w:tcPr>
            <w:tcW w:w="2052" w:type="pct"/>
          </w:tcPr>
          <w:p w14:paraId="0A747E4B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21DAE1B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7" w:type="pct"/>
          </w:tcPr>
          <w:p w14:paraId="37AD17C1" w14:textId="77777777" w:rsidR="001447F7" w:rsidRPr="008A5A08" w:rsidRDefault="002A117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67507B5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52B54DE5" w14:textId="77777777" w:rsidR="001447F7" w:rsidRPr="008A5A08" w:rsidRDefault="002A117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107A2B4D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9DBEC09" w14:textId="77777777" w:rsidR="001447F7" w:rsidRPr="008A5A08" w:rsidRDefault="002A117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6" w:type="pct"/>
          </w:tcPr>
          <w:p w14:paraId="44FADE8D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738936C" w14:textId="77777777" w:rsidR="001447F7" w:rsidRPr="008A5A08" w:rsidRDefault="002A117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447F7" w:rsidRPr="008A5A08" w14:paraId="14F50C10" w14:textId="77777777" w:rsidTr="006523F4">
        <w:trPr>
          <w:trHeight w:hRule="exact" w:val="360"/>
          <w:tblHeader/>
        </w:trPr>
        <w:tc>
          <w:tcPr>
            <w:tcW w:w="2052" w:type="pct"/>
          </w:tcPr>
          <w:p w14:paraId="45148A56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23" w:type="pct"/>
          </w:tcPr>
          <w:p w14:paraId="400BDC03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4" w:type="pct"/>
            <w:gridSpan w:val="7"/>
          </w:tcPr>
          <w:p w14:paraId="22042B12" w14:textId="77777777" w:rsidR="001447F7" w:rsidRPr="008A5A08" w:rsidRDefault="001447F7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176" w:rsidRPr="008A5A08" w14:paraId="3A4C343C" w14:textId="77777777" w:rsidTr="006523F4">
        <w:trPr>
          <w:trHeight w:hRule="exact" w:val="360"/>
        </w:trPr>
        <w:tc>
          <w:tcPr>
            <w:tcW w:w="2052" w:type="pct"/>
          </w:tcPr>
          <w:p w14:paraId="17DC6FF9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523" w:type="pct"/>
          </w:tcPr>
          <w:p w14:paraId="7EC052BC" w14:textId="77777777" w:rsidR="002A1176" w:rsidRPr="008A5A08" w:rsidRDefault="002A1176" w:rsidP="002A11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3332E7BD" w14:textId="17734F62" w:rsidR="002A1176" w:rsidRPr="008A5A08" w:rsidRDefault="006C5797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2,629,718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2F117CD" w14:textId="77777777" w:rsidR="002A1176" w:rsidRPr="008A5A08" w:rsidRDefault="002A1176" w:rsidP="002A11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362ADAA8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2,662,554</w:t>
            </w:r>
          </w:p>
        </w:tc>
        <w:tc>
          <w:tcPr>
            <w:tcW w:w="143" w:type="pct"/>
            <w:vAlign w:val="bottom"/>
          </w:tcPr>
          <w:p w14:paraId="251327F0" w14:textId="77777777" w:rsidR="002A1176" w:rsidRPr="008A5A08" w:rsidRDefault="002A1176" w:rsidP="002A11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AEFF1E9" w14:textId="1D097E75" w:rsidR="002A1176" w:rsidRPr="008A5A08" w:rsidRDefault="008E5A2E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1,515,987</w:t>
            </w:r>
          </w:p>
        </w:tc>
        <w:tc>
          <w:tcPr>
            <w:tcW w:w="166" w:type="pct"/>
            <w:vAlign w:val="bottom"/>
          </w:tcPr>
          <w:p w14:paraId="12205BAD" w14:textId="77777777" w:rsidR="002A1176" w:rsidRPr="008A5A08" w:rsidRDefault="002A1176" w:rsidP="002A117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7E69C234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0119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599,810</w:t>
            </w:r>
          </w:p>
        </w:tc>
      </w:tr>
      <w:tr w:rsidR="002A1176" w:rsidRPr="008A5A08" w14:paraId="2D57C840" w14:textId="77777777" w:rsidTr="006523F4">
        <w:trPr>
          <w:trHeight w:hRule="exact" w:val="360"/>
        </w:trPr>
        <w:tc>
          <w:tcPr>
            <w:tcW w:w="2052" w:type="pct"/>
          </w:tcPr>
          <w:p w14:paraId="187CB8A4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8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523" w:type="pct"/>
          </w:tcPr>
          <w:p w14:paraId="03C43310" w14:textId="77777777" w:rsidR="002A1176" w:rsidRPr="008A5A08" w:rsidRDefault="002A1176" w:rsidP="002A11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8E7AB3B" w14:textId="62F9E35D" w:rsidR="002A1176" w:rsidRPr="008A5A08" w:rsidRDefault="003C5707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432,634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AA0B5AD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52666D03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324,237</w:t>
            </w:r>
          </w:p>
        </w:tc>
        <w:tc>
          <w:tcPr>
            <w:tcW w:w="143" w:type="pct"/>
            <w:vAlign w:val="bottom"/>
          </w:tcPr>
          <w:p w14:paraId="3E70EAA6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CE6C4FD" w14:textId="2E99B356" w:rsidR="002A1176" w:rsidRPr="008A5A08" w:rsidRDefault="008E5A2E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174,597</w:t>
            </w:r>
          </w:p>
        </w:tc>
        <w:tc>
          <w:tcPr>
            <w:tcW w:w="166" w:type="pct"/>
            <w:vAlign w:val="bottom"/>
          </w:tcPr>
          <w:p w14:paraId="0C1FD9DB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3CF56606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143,259</w:t>
            </w:r>
          </w:p>
        </w:tc>
      </w:tr>
      <w:tr w:rsidR="002A1176" w:rsidRPr="008A5A08" w14:paraId="58022E74" w14:textId="77777777" w:rsidTr="006523F4">
        <w:trPr>
          <w:trHeight w:hRule="exact" w:val="360"/>
        </w:trPr>
        <w:tc>
          <w:tcPr>
            <w:tcW w:w="2052" w:type="pct"/>
          </w:tcPr>
          <w:p w14:paraId="1BAA1173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ค่าสวัสดิการพนักงาน</w:t>
            </w:r>
          </w:p>
        </w:tc>
        <w:tc>
          <w:tcPr>
            <w:tcW w:w="523" w:type="pct"/>
          </w:tcPr>
          <w:p w14:paraId="666C2637" w14:textId="77777777" w:rsidR="002A1176" w:rsidRPr="008A5A08" w:rsidRDefault="002A1176" w:rsidP="002A117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5E030A15" w14:textId="19B999DE" w:rsidR="002A1176" w:rsidRPr="008A5A08" w:rsidRDefault="003C5707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156,40</w:t>
            </w:r>
            <w:r w:rsidR="00964B0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A6BC5E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58953BD6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159,837</w:t>
            </w:r>
          </w:p>
        </w:tc>
        <w:tc>
          <w:tcPr>
            <w:tcW w:w="143" w:type="pct"/>
            <w:vAlign w:val="bottom"/>
          </w:tcPr>
          <w:p w14:paraId="70256AD7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6809BBC" w14:textId="5FEE31FB" w:rsidR="002A1176" w:rsidRPr="008A5A08" w:rsidRDefault="008E5A2E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75,065</w:t>
            </w:r>
          </w:p>
        </w:tc>
        <w:tc>
          <w:tcPr>
            <w:tcW w:w="166" w:type="pct"/>
            <w:vAlign w:val="bottom"/>
          </w:tcPr>
          <w:p w14:paraId="6EE36F35" w14:textId="77777777" w:rsidR="002A1176" w:rsidRPr="008A5A08" w:rsidRDefault="002A1176" w:rsidP="002A1176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262E4462" w14:textId="77777777" w:rsidR="002A1176" w:rsidRPr="008A5A08" w:rsidRDefault="002A1176" w:rsidP="002A11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82,838</w:t>
            </w:r>
          </w:p>
        </w:tc>
      </w:tr>
      <w:tr w:rsidR="006523F4" w:rsidRPr="008A5A08" w14:paraId="735533F2" w14:textId="77777777" w:rsidTr="006523F4">
        <w:trPr>
          <w:trHeight w:hRule="exact" w:val="360"/>
        </w:trPr>
        <w:tc>
          <w:tcPr>
            <w:tcW w:w="2052" w:type="pct"/>
          </w:tcPr>
          <w:p w14:paraId="12091521" w14:textId="1C8BDF1C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จ่ายสมทบเข้ากองทุนประกันสังคม</w:t>
            </w:r>
          </w:p>
        </w:tc>
        <w:tc>
          <w:tcPr>
            <w:tcW w:w="523" w:type="pct"/>
          </w:tcPr>
          <w:p w14:paraId="017C4C50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8884AD1" w14:textId="3CFAF05E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87,863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FAAFEC8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DFD0F3E" w14:textId="01E40CA9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82,474</w:t>
            </w:r>
          </w:p>
        </w:tc>
        <w:tc>
          <w:tcPr>
            <w:tcW w:w="143" w:type="pct"/>
            <w:vAlign w:val="bottom"/>
          </w:tcPr>
          <w:p w14:paraId="103E91BF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B6A0628" w14:textId="24C65FF3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46,875</w:t>
            </w:r>
          </w:p>
        </w:tc>
        <w:tc>
          <w:tcPr>
            <w:tcW w:w="166" w:type="pct"/>
            <w:vAlign w:val="bottom"/>
          </w:tcPr>
          <w:p w14:paraId="3D7B0818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33F25936" w14:textId="695BBBBA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47,274</w:t>
            </w:r>
          </w:p>
        </w:tc>
      </w:tr>
      <w:tr w:rsidR="006523F4" w:rsidRPr="008A5A08" w14:paraId="37DE17D4" w14:textId="77777777" w:rsidTr="006523F4">
        <w:trPr>
          <w:trHeight w:hRule="exact" w:val="360"/>
        </w:trPr>
        <w:tc>
          <w:tcPr>
            <w:tcW w:w="2052" w:type="pct"/>
          </w:tcPr>
          <w:p w14:paraId="66BD0396" w14:textId="77777777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สิทธิประโยชน์ส่วนเพิ่มแก่พนักงาน</w:t>
            </w:r>
          </w:p>
        </w:tc>
        <w:tc>
          <w:tcPr>
            <w:tcW w:w="523" w:type="pct"/>
          </w:tcPr>
          <w:p w14:paraId="7C3F7D76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2ABD0E41" w14:textId="0213E4E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74,798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1D8AD27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60778D54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  <w:tc>
          <w:tcPr>
            <w:tcW w:w="143" w:type="pct"/>
            <w:vAlign w:val="bottom"/>
          </w:tcPr>
          <w:p w14:paraId="6575B963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7055FE0D" w14:textId="0528479F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42,936</w:t>
            </w:r>
          </w:p>
        </w:tc>
        <w:tc>
          <w:tcPr>
            <w:tcW w:w="166" w:type="pct"/>
            <w:vAlign w:val="bottom"/>
          </w:tcPr>
          <w:p w14:paraId="2E0038ED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5994ADD8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62,440</w:t>
            </w:r>
          </w:p>
        </w:tc>
      </w:tr>
      <w:tr w:rsidR="006523F4" w:rsidRPr="008A5A08" w14:paraId="1663E70F" w14:textId="77777777" w:rsidTr="006523F4">
        <w:trPr>
          <w:trHeight w:hRule="exact" w:val="360"/>
        </w:trPr>
        <w:tc>
          <w:tcPr>
            <w:tcW w:w="2052" w:type="pct"/>
          </w:tcPr>
          <w:p w14:paraId="5E44EA1E" w14:textId="5103A32E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523" w:type="pct"/>
          </w:tcPr>
          <w:p w14:paraId="14D67364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02158BCA" w14:textId="1397F494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FA06A4D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181ABC02" w14:textId="478E9593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14,347</w:t>
            </w:r>
          </w:p>
        </w:tc>
        <w:tc>
          <w:tcPr>
            <w:tcW w:w="143" w:type="pct"/>
            <w:vAlign w:val="bottom"/>
          </w:tcPr>
          <w:p w14:paraId="54AB4D66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AC5367E" w14:textId="440D1101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3,936</w:t>
            </w:r>
          </w:p>
        </w:tc>
        <w:tc>
          <w:tcPr>
            <w:tcW w:w="166" w:type="pct"/>
            <w:vAlign w:val="bottom"/>
          </w:tcPr>
          <w:p w14:paraId="0AC863F5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44AF5BDC" w14:textId="44521CB8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</w:tr>
      <w:tr w:rsidR="006523F4" w:rsidRPr="008A5A08" w14:paraId="036A0ACB" w14:textId="77777777" w:rsidTr="006523F4">
        <w:trPr>
          <w:trHeight w:hRule="exact" w:val="360"/>
        </w:trPr>
        <w:tc>
          <w:tcPr>
            <w:tcW w:w="2052" w:type="pct"/>
          </w:tcPr>
          <w:p w14:paraId="35FFB3D0" w14:textId="63FF06B2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523" w:type="pct"/>
          </w:tcPr>
          <w:p w14:paraId="2DA21625" w14:textId="49B0C942" w:rsidR="006523F4" w:rsidRPr="008A5A08" w:rsidRDefault="006523F4" w:rsidP="00E23C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E384C47" w14:textId="1E25C6B7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10,194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D31A89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0DADABFA" w14:textId="2A4516E0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21,728</w:t>
            </w:r>
          </w:p>
        </w:tc>
        <w:tc>
          <w:tcPr>
            <w:tcW w:w="143" w:type="pct"/>
            <w:vAlign w:val="bottom"/>
          </w:tcPr>
          <w:p w14:paraId="5AAB3DC1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766D0E32" w14:textId="378B5249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1,607</w:t>
            </w:r>
          </w:p>
        </w:tc>
        <w:tc>
          <w:tcPr>
            <w:tcW w:w="166" w:type="pct"/>
            <w:vAlign w:val="bottom"/>
          </w:tcPr>
          <w:p w14:paraId="50C68262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6A84CAEE" w14:textId="76E09C39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9,804</w:t>
            </w:r>
          </w:p>
        </w:tc>
      </w:tr>
      <w:tr w:rsidR="006523F4" w:rsidRPr="008A5A08" w14:paraId="2A1B21B0" w14:textId="77777777" w:rsidTr="006523F4">
        <w:trPr>
          <w:trHeight w:hRule="exact" w:val="360"/>
        </w:trPr>
        <w:tc>
          <w:tcPr>
            <w:tcW w:w="2052" w:type="pct"/>
          </w:tcPr>
          <w:p w14:paraId="529FE003" w14:textId="41D60B44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23" w:type="pct"/>
          </w:tcPr>
          <w:p w14:paraId="5A61BF6F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2F9F830" w14:textId="4B7AF8E8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B334BB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47FAEE55" w14:textId="47ABC7E1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143" w:type="pct"/>
            <w:vAlign w:val="bottom"/>
          </w:tcPr>
          <w:p w14:paraId="00960B39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1739431B" w14:textId="241FD649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1,577</w:t>
            </w:r>
          </w:p>
        </w:tc>
        <w:tc>
          <w:tcPr>
            <w:tcW w:w="166" w:type="pct"/>
            <w:vAlign w:val="bottom"/>
          </w:tcPr>
          <w:p w14:paraId="0AD01B89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6CBD02A3" w14:textId="746C764C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1,426</w:t>
            </w:r>
          </w:p>
        </w:tc>
      </w:tr>
      <w:tr w:rsidR="006523F4" w:rsidRPr="008A5A08" w14:paraId="12E1188A" w14:textId="77777777" w:rsidTr="006523F4">
        <w:trPr>
          <w:trHeight w:hRule="exact" w:val="360"/>
        </w:trPr>
        <w:tc>
          <w:tcPr>
            <w:tcW w:w="2052" w:type="pct"/>
          </w:tcPr>
          <w:p w14:paraId="11A3DFA7" w14:textId="77777777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เงินชดเชยอื่น</w:t>
            </w:r>
          </w:p>
        </w:tc>
        <w:tc>
          <w:tcPr>
            <w:tcW w:w="523" w:type="pct"/>
          </w:tcPr>
          <w:p w14:paraId="56C7BBCB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477C4871" w14:textId="32556DDC" w:rsidR="006523F4" w:rsidRPr="00473AC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F3EDE6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9FA31AB" w14:textId="77777777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10,389</w:t>
            </w:r>
          </w:p>
        </w:tc>
        <w:tc>
          <w:tcPr>
            <w:tcW w:w="143" w:type="pct"/>
            <w:vAlign w:val="bottom"/>
          </w:tcPr>
          <w:p w14:paraId="0E507844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40228805" w14:textId="3695C098" w:rsidR="006523F4" w:rsidRDefault="000A6880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66" w:type="pct"/>
            <w:vAlign w:val="bottom"/>
          </w:tcPr>
          <w:p w14:paraId="07C8EDF4" w14:textId="77777777" w:rsidR="006523F4" w:rsidRPr="008A5A08" w:rsidRDefault="006523F4" w:rsidP="006523F4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pct"/>
            <w:vAlign w:val="bottom"/>
          </w:tcPr>
          <w:p w14:paraId="425D5DB7" w14:textId="77777777" w:rsidR="006523F4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6,772</w:t>
            </w:r>
          </w:p>
        </w:tc>
      </w:tr>
      <w:tr w:rsidR="006523F4" w:rsidRPr="008A5A08" w14:paraId="394D9CC5" w14:textId="77777777" w:rsidTr="006523F4">
        <w:trPr>
          <w:trHeight w:hRule="exact" w:val="360"/>
        </w:trPr>
        <w:tc>
          <w:tcPr>
            <w:tcW w:w="2052" w:type="pct"/>
          </w:tcPr>
          <w:p w14:paraId="697990CD" w14:textId="77777777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23" w:type="pct"/>
          </w:tcPr>
          <w:p w14:paraId="77B4FEDB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5A21775" w14:textId="321BDA86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66AE61A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2E0A645D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9,077</w:t>
            </w:r>
          </w:p>
        </w:tc>
        <w:tc>
          <w:tcPr>
            <w:tcW w:w="143" w:type="pct"/>
            <w:vAlign w:val="bottom"/>
          </w:tcPr>
          <w:p w14:paraId="5FB9135B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5A288683" w14:textId="0F7BEB74" w:rsidR="006523F4" w:rsidRPr="008A5A08" w:rsidRDefault="000A6880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166" w:type="pct"/>
            <w:vAlign w:val="bottom"/>
          </w:tcPr>
          <w:p w14:paraId="5FBD447A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7AF8E3F1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5,074</w:t>
            </w:r>
          </w:p>
        </w:tc>
      </w:tr>
      <w:tr w:rsidR="006523F4" w:rsidRPr="008A5A08" w14:paraId="55A981E1" w14:textId="77777777" w:rsidTr="006523F4">
        <w:trPr>
          <w:trHeight w:hRule="exact" w:val="360"/>
        </w:trPr>
        <w:tc>
          <w:tcPr>
            <w:tcW w:w="2052" w:type="pct"/>
            <w:vAlign w:val="bottom"/>
          </w:tcPr>
          <w:p w14:paraId="71841418" w14:textId="77777777" w:rsidR="006523F4" w:rsidRPr="008A5A08" w:rsidRDefault="006523F4" w:rsidP="006523F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</w:tcPr>
          <w:p w14:paraId="7303D773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D44FE" w14:textId="1767D25E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3,413,472</w:t>
            </w:r>
          </w:p>
        </w:tc>
        <w:tc>
          <w:tcPr>
            <w:tcW w:w="143" w:type="pct"/>
            <w:vAlign w:val="bottom"/>
          </w:tcPr>
          <w:p w14:paraId="7BFCCBF7" w14:textId="77777777" w:rsidR="006523F4" w:rsidRPr="008A5A08" w:rsidRDefault="006523F4" w:rsidP="006523F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C123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3,385,580</w:t>
            </w:r>
          </w:p>
        </w:tc>
        <w:tc>
          <w:tcPr>
            <w:tcW w:w="143" w:type="pct"/>
            <w:vAlign w:val="bottom"/>
          </w:tcPr>
          <w:p w14:paraId="58E31FAC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30006" w14:textId="6F8C6756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1,863,993</w:t>
            </w:r>
          </w:p>
        </w:tc>
        <w:tc>
          <w:tcPr>
            <w:tcW w:w="166" w:type="pct"/>
            <w:vAlign w:val="bottom"/>
          </w:tcPr>
          <w:p w14:paraId="5164A74B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2BC2B" w14:textId="77777777" w:rsidR="006523F4" w:rsidRPr="008A5A08" w:rsidRDefault="006523F4" w:rsidP="006523F4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1,963,647</w:t>
            </w:r>
          </w:p>
        </w:tc>
      </w:tr>
    </w:tbl>
    <w:p w14:paraId="62E880C8" w14:textId="1D0B3ADA" w:rsidR="00E202AC" w:rsidRDefault="00E202AC" w:rsidP="00E220BF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2DD7398" w14:textId="77777777" w:rsidR="00E202AC" w:rsidRDefault="00E2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0CA17604" w14:textId="32CC940E" w:rsidR="00C9157F" w:rsidRDefault="00C9157F" w:rsidP="006523F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715B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</w:t>
      </w:r>
      <w:r w:rsidR="00495A38" w:rsidRPr="0026715B">
        <w:rPr>
          <w:rFonts w:ascii="Angsana New" w:hAnsi="Angsana New" w:cs="Angsana New"/>
          <w:i/>
          <w:iCs/>
          <w:sz w:val="30"/>
          <w:szCs w:val="30"/>
          <w:cs/>
        </w:rPr>
        <w:t>เงิ</w:t>
      </w:r>
      <w:r w:rsidRPr="0026715B">
        <w:rPr>
          <w:rFonts w:ascii="Angsana New" w:hAnsi="Angsana New" w:cs="Angsana New"/>
          <w:i/>
          <w:iCs/>
          <w:sz w:val="30"/>
          <w:szCs w:val="30"/>
          <w:cs/>
        </w:rPr>
        <w:t>นที่กำหนดไว้</w:t>
      </w:r>
    </w:p>
    <w:p w14:paraId="29392683" w14:textId="77777777" w:rsidR="00A477BC" w:rsidRPr="00E202AC" w:rsidRDefault="00A477BC" w:rsidP="006523F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08725C4" w14:textId="675FF3FB" w:rsidR="00025A8E" w:rsidRDefault="00E220BF" w:rsidP="006523F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บริษัทและบริษัทย่อยในประเทศได้จัดตั้งกองทุนสำรองเลี้ยงชีพ</w:t>
      </w:r>
      <w:r w:rsidR="0026715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8A5A08">
        <w:rPr>
          <w:rFonts w:ascii="Angsana New" w:hAnsi="Angsana New" w:cs="Angsana New"/>
          <w:sz w:val="30"/>
          <w:szCs w:val="30"/>
          <w:cs/>
        </w:rPr>
        <w:t>พนักงาน</w:t>
      </w:r>
      <w:r w:rsidR="0026715B">
        <w:rPr>
          <w:rFonts w:ascii="Angsana New" w:hAnsi="Angsana New" w:cs="Angsana New" w:hint="cs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6715B">
        <w:rPr>
          <w:rFonts w:ascii="Angsana New" w:hAnsi="Angsana New" w:cs="Angsana New"/>
          <w:sz w:val="30"/>
          <w:szCs w:val="30"/>
        </w:rPr>
        <w:t xml:space="preserve">3 </w:t>
      </w:r>
      <w:r w:rsidR="0026715B">
        <w:rPr>
          <w:rFonts w:ascii="Angsana New" w:hAnsi="Angsana New" w:cs="Angsana New" w:hint="cs"/>
          <w:sz w:val="30"/>
          <w:szCs w:val="30"/>
          <w:cs/>
        </w:rPr>
        <w:t xml:space="preserve">ถึงอัตราร้อยละ </w:t>
      </w:r>
      <w:r w:rsidR="0026715B">
        <w:rPr>
          <w:rFonts w:ascii="Angsana New" w:hAnsi="Angsana New" w:cs="Angsana New"/>
          <w:sz w:val="30"/>
          <w:szCs w:val="30"/>
        </w:rPr>
        <w:t xml:space="preserve">5 </w:t>
      </w:r>
      <w:r w:rsidR="0008283A">
        <w:rPr>
          <w:rFonts w:ascii="Angsana New" w:hAnsi="Angsana New" w:cs="Angsana New"/>
          <w:sz w:val="30"/>
          <w:szCs w:val="30"/>
        </w:rPr>
        <w:br/>
      </w:r>
      <w:r w:rsidR="0026715B">
        <w:rPr>
          <w:rFonts w:ascii="Angsana New" w:hAnsi="Angsana New" w:cs="Angsana New" w:hint="cs"/>
          <w:sz w:val="30"/>
          <w:szCs w:val="30"/>
          <w:cs/>
        </w:rPr>
        <w:t>ของ</w:t>
      </w:r>
      <w:r w:rsidR="0026715B" w:rsidRPr="009C4C71">
        <w:rPr>
          <w:rFonts w:ascii="Angsana New" w:hAnsi="Angsana New" w:cs="Angsana New" w:hint="cs"/>
          <w:spacing w:val="-4"/>
          <w:sz w:val="30"/>
          <w:szCs w:val="30"/>
          <w:cs/>
        </w:rPr>
        <w:t>เงินเดือนทุกเดือ</w:t>
      </w:r>
      <w:r w:rsidR="00715D00" w:rsidRPr="009C4C71">
        <w:rPr>
          <w:rFonts w:ascii="Angsana New" w:hAnsi="Angsana New" w:cs="Angsana New" w:hint="cs"/>
          <w:spacing w:val="-4"/>
          <w:sz w:val="30"/>
          <w:szCs w:val="30"/>
          <w:cs/>
        </w:rPr>
        <w:t>น และกลุ่มบริษัทและ</w:t>
      </w:r>
      <w:r w:rsidR="009C4C71" w:rsidRPr="009C4C71">
        <w:rPr>
          <w:rFonts w:ascii="Angsana New" w:hAnsi="Angsana New" w:cs="Angsana New"/>
          <w:spacing w:val="-4"/>
          <w:sz w:val="30"/>
          <w:szCs w:val="30"/>
          <w:cs/>
        </w:rPr>
        <w:t xml:space="preserve">จ่ายสมทบในอัตราร้อยละ </w:t>
      </w:r>
      <w:r w:rsidR="009C4C71" w:rsidRPr="009C4C71">
        <w:rPr>
          <w:rFonts w:ascii="Angsana New" w:hAnsi="Angsana New" w:cs="Angsana New"/>
          <w:spacing w:val="-4"/>
          <w:sz w:val="30"/>
          <w:szCs w:val="30"/>
        </w:rPr>
        <w:t>3</w:t>
      </w:r>
      <w:r w:rsidR="00715D00" w:rsidRPr="009C4C71">
        <w:rPr>
          <w:rFonts w:ascii="Angsana New" w:hAnsi="Angsana New" w:cs="Angsana New"/>
          <w:spacing w:val="-4"/>
          <w:sz w:val="30"/>
          <w:szCs w:val="30"/>
          <w:cs/>
        </w:rPr>
        <w:t xml:space="preserve"> ถึง</w:t>
      </w:r>
      <w:r w:rsidR="009C4C71" w:rsidRPr="009C4C71">
        <w:rPr>
          <w:rFonts w:ascii="Angsana New" w:hAnsi="Angsana New" w:cs="Angsana New"/>
          <w:spacing w:val="-4"/>
          <w:sz w:val="30"/>
          <w:szCs w:val="30"/>
          <w:cs/>
        </w:rPr>
        <w:t>อัตราร้อยละ</w:t>
      </w:r>
      <w:r w:rsidR="009C4C71" w:rsidRPr="009C4C71">
        <w:rPr>
          <w:rFonts w:ascii="Angsana New" w:hAnsi="Angsana New" w:cs="Angsana New"/>
          <w:spacing w:val="-4"/>
          <w:sz w:val="30"/>
          <w:szCs w:val="30"/>
        </w:rPr>
        <w:t xml:space="preserve"> 5</w:t>
      </w:r>
      <w:r w:rsidR="00715D00" w:rsidRPr="009C4C71">
        <w:rPr>
          <w:rFonts w:ascii="Angsana New" w:hAnsi="Angsana New" w:cs="Angsana New"/>
          <w:spacing w:val="-4"/>
          <w:sz w:val="30"/>
          <w:szCs w:val="30"/>
          <w:cs/>
        </w:rPr>
        <w:t xml:space="preserve"> ของเงินเดือนของพนักงาน</w:t>
      </w:r>
      <w:r w:rsidR="0008283A">
        <w:rPr>
          <w:rFonts w:ascii="Angsana New" w:hAnsi="Angsana New" w:cs="Angsana New"/>
          <w:spacing w:val="-4"/>
          <w:sz w:val="30"/>
          <w:szCs w:val="30"/>
        </w:rPr>
        <w:br/>
      </w:r>
      <w:r w:rsidR="00715D00" w:rsidRPr="009C4C71">
        <w:rPr>
          <w:rFonts w:ascii="Angsana New" w:hAnsi="Angsana New" w:cs="Angsana New"/>
          <w:spacing w:val="-4"/>
          <w:sz w:val="30"/>
          <w:szCs w:val="30"/>
          <w:cs/>
        </w:rPr>
        <w:t>ทุก</w:t>
      </w:r>
      <w:r w:rsidR="00715D00" w:rsidRPr="002E2783">
        <w:rPr>
          <w:rFonts w:ascii="Angsana New" w:hAnsi="Angsana New" w:cs="Angsana New"/>
          <w:sz w:val="30"/>
          <w:szCs w:val="30"/>
          <w:cs/>
        </w:rPr>
        <w:t>เดือน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6F4841" w:rsidRPr="008A5A08">
        <w:rPr>
          <w:rFonts w:ascii="Angsana New" w:hAnsi="Angsana New" w:cs="Angsana New"/>
          <w:sz w:val="30"/>
          <w:szCs w:val="30"/>
          <w:cs/>
        </w:rPr>
        <w:t xml:space="preserve">ทั้งนี้ขึ้นอยู่กับอายุการทำงานของพนักงาน </w:t>
      </w:r>
      <w:r w:rsidRPr="008A5A08">
        <w:rPr>
          <w:rFonts w:ascii="Angsana New" w:hAnsi="Angsana New" w:cs="Angsana New"/>
          <w:sz w:val="30"/>
          <w:szCs w:val="30"/>
          <w:cs/>
        </w:rPr>
        <w:t>เงินสมทบที่บร</w:t>
      </w:r>
      <w:r w:rsidR="0008283A">
        <w:rPr>
          <w:rFonts w:ascii="Angsana New" w:hAnsi="Angsana New" w:cs="Angsana New"/>
          <w:sz w:val="30"/>
          <w:szCs w:val="30"/>
          <w:cs/>
        </w:rPr>
        <w:t>ิษัทและบริษัทย่อย</w:t>
      </w:r>
      <w:r w:rsidR="0008283A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08283A">
        <w:rPr>
          <w:rFonts w:ascii="Angsana New" w:hAnsi="Angsana New" w:cs="Angsana New"/>
          <w:sz w:val="30"/>
          <w:szCs w:val="30"/>
          <w:cs/>
        </w:rPr>
        <w:t>จ่ายเข้ากองทุน</w:t>
      </w:r>
      <w:r w:rsidR="00F364E6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ได้บันทึกเป็นค่าใช้จ่ายในงบกำไรขาดทุนเมื่อเกิดรายการ กองทุนสำรองเลี้ยงชีพนี้ได้จดทะเบียนเป็นกองทุนสำรอง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เลี้ยงชีพ</w:t>
      </w:r>
      <w:r w:rsidR="0008283A">
        <w:rPr>
          <w:rFonts w:ascii="Angsana New" w:hAnsi="Angsana New" w:cs="Angsana New"/>
          <w:spacing w:val="-2"/>
          <w:sz w:val="30"/>
          <w:szCs w:val="30"/>
          <w:cs/>
        </w:rPr>
        <w:t>ตามข้อกำหนดของกระทรวงการคลังและ</w:t>
      </w:r>
      <w:r w:rsidR="0008283A">
        <w:rPr>
          <w:rFonts w:ascii="Angsana New" w:hAnsi="Angsana New" w:cs="Angsana New" w:hint="cs"/>
          <w:spacing w:val="-2"/>
          <w:sz w:val="30"/>
          <w:szCs w:val="30"/>
          <w:cs/>
        </w:rPr>
        <w:t>จัดการ</w:t>
      </w:r>
      <w:r w:rsidR="0008283A">
        <w:rPr>
          <w:rFonts w:ascii="Angsana New" w:hAnsi="Angsana New" w:cs="Angsana New"/>
          <w:spacing w:val="-2"/>
          <w:sz w:val="30"/>
          <w:szCs w:val="30"/>
          <w:cs/>
        </w:rPr>
        <w:t>กองทุน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>โดยผู้จัดการกองทุนรับอนุญาตแห่งหนึ่ง</w:t>
      </w:r>
    </w:p>
    <w:p w14:paraId="671FDAB8" w14:textId="14A8631E" w:rsidR="00E23CEE" w:rsidRPr="00E202AC" w:rsidRDefault="00E2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16"/>
          <w:szCs w:val="16"/>
        </w:rPr>
      </w:pPr>
    </w:p>
    <w:p w14:paraId="7DF39FE8" w14:textId="747D893C" w:rsidR="006551EC" w:rsidRPr="008A5A08" w:rsidRDefault="006551EC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08283A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ค่าใช้จ่ายตามลักษณะ</w:t>
      </w:r>
    </w:p>
    <w:p w14:paraId="064A8BFC" w14:textId="77777777" w:rsidR="006551EC" w:rsidRPr="00E202AC" w:rsidRDefault="006551EC" w:rsidP="006551EC">
      <w:pPr>
        <w:rPr>
          <w:rFonts w:ascii="Angsana New" w:hAnsi="Angsana New" w:cs="Angsana New"/>
          <w:sz w:val="16"/>
          <w:szCs w:val="16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348"/>
        <w:gridCol w:w="841"/>
        <w:gridCol w:w="1156"/>
        <w:gridCol w:w="236"/>
        <w:gridCol w:w="1029"/>
        <w:gridCol w:w="270"/>
        <w:gridCol w:w="1080"/>
        <w:gridCol w:w="270"/>
        <w:gridCol w:w="1090"/>
      </w:tblGrid>
      <w:tr w:rsidR="006551EC" w:rsidRPr="008A5A08" w14:paraId="1CE8D4AC" w14:textId="77777777" w:rsidTr="004D2733">
        <w:trPr>
          <w:trHeight w:hRule="exact" w:val="360"/>
        </w:trPr>
        <w:tc>
          <w:tcPr>
            <w:tcW w:w="3348" w:type="dxa"/>
          </w:tcPr>
          <w:p w14:paraId="2F02899F" w14:textId="77777777" w:rsidR="006551EC" w:rsidRPr="008A5A08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41" w:type="dxa"/>
          </w:tcPr>
          <w:p w14:paraId="0F667753" w14:textId="77777777" w:rsidR="006551EC" w:rsidRPr="008A5A08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21" w:type="dxa"/>
            <w:gridSpan w:val="3"/>
            <w:hideMark/>
          </w:tcPr>
          <w:p w14:paraId="68FC6778" w14:textId="77777777" w:rsidR="006551EC" w:rsidRPr="008A5A08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361A48E7" w14:textId="77777777" w:rsidR="006551EC" w:rsidRPr="008A5A08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0" w:type="dxa"/>
            <w:gridSpan w:val="3"/>
            <w:hideMark/>
          </w:tcPr>
          <w:p w14:paraId="296B8562" w14:textId="77777777" w:rsidR="006551EC" w:rsidRPr="008A5A08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447F7" w:rsidRPr="008A5A08" w14:paraId="6A3920DD" w14:textId="77777777" w:rsidTr="004D2733">
        <w:trPr>
          <w:trHeight w:hRule="exact" w:val="360"/>
        </w:trPr>
        <w:tc>
          <w:tcPr>
            <w:tcW w:w="3348" w:type="dxa"/>
          </w:tcPr>
          <w:p w14:paraId="2B339CAF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41" w:type="dxa"/>
            <w:hideMark/>
          </w:tcPr>
          <w:p w14:paraId="760EA303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156" w:type="dxa"/>
            <w:vAlign w:val="center"/>
          </w:tcPr>
          <w:p w14:paraId="2A90A832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36" w:type="dxa"/>
            <w:vAlign w:val="center"/>
          </w:tcPr>
          <w:p w14:paraId="0A91549E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29" w:type="dxa"/>
            <w:vAlign w:val="center"/>
          </w:tcPr>
          <w:p w14:paraId="0467EBB2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270" w:type="dxa"/>
          </w:tcPr>
          <w:p w14:paraId="21C9CB48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0" w:type="dxa"/>
            <w:vAlign w:val="center"/>
          </w:tcPr>
          <w:p w14:paraId="558844CC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70" w:type="dxa"/>
            <w:vAlign w:val="center"/>
          </w:tcPr>
          <w:p w14:paraId="67C4366D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0" w:type="dxa"/>
            <w:vAlign w:val="center"/>
          </w:tcPr>
          <w:p w14:paraId="6D68D826" w14:textId="77777777" w:rsidR="001447F7" w:rsidRPr="008A5A08" w:rsidRDefault="002A1176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</w:tr>
      <w:tr w:rsidR="001447F7" w:rsidRPr="008A5A08" w14:paraId="24CC1585" w14:textId="77777777" w:rsidTr="004D2733">
        <w:trPr>
          <w:trHeight w:hRule="exact" w:val="360"/>
        </w:trPr>
        <w:tc>
          <w:tcPr>
            <w:tcW w:w="3348" w:type="dxa"/>
          </w:tcPr>
          <w:p w14:paraId="2CAEB041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41" w:type="dxa"/>
          </w:tcPr>
          <w:p w14:paraId="44AC6BA7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131" w:type="dxa"/>
            <w:gridSpan w:val="7"/>
            <w:hideMark/>
          </w:tcPr>
          <w:p w14:paraId="25AACECB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A1176" w:rsidRPr="008A5A08" w14:paraId="6CFE8B1A" w14:textId="77777777" w:rsidTr="004D2733">
        <w:trPr>
          <w:trHeight w:hRule="exact" w:val="360"/>
        </w:trPr>
        <w:tc>
          <w:tcPr>
            <w:tcW w:w="3348" w:type="dxa"/>
          </w:tcPr>
          <w:p w14:paraId="446245A4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841" w:type="dxa"/>
          </w:tcPr>
          <w:p w14:paraId="09167282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</w:tcPr>
          <w:p w14:paraId="3D33951B" w14:textId="4F98059B" w:rsidR="002A1176" w:rsidRPr="008A5A08" w:rsidRDefault="003C5707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17,768,544</w:t>
            </w:r>
          </w:p>
        </w:tc>
        <w:tc>
          <w:tcPr>
            <w:tcW w:w="236" w:type="dxa"/>
          </w:tcPr>
          <w:p w14:paraId="7EEC094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402C7B73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18,651,812</w:t>
            </w:r>
          </w:p>
        </w:tc>
        <w:tc>
          <w:tcPr>
            <w:tcW w:w="270" w:type="dxa"/>
          </w:tcPr>
          <w:p w14:paraId="0588CD7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C3EE3CF" w14:textId="6DF6203B" w:rsidR="002A1176" w:rsidRPr="008A5A08" w:rsidRDefault="00DA0E15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10,812,850</w:t>
            </w:r>
          </w:p>
        </w:tc>
        <w:tc>
          <w:tcPr>
            <w:tcW w:w="270" w:type="dxa"/>
          </w:tcPr>
          <w:p w14:paraId="43B6620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46DB7AB0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11,897,473</w:t>
            </w:r>
          </w:p>
        </w:tc>
      </w:tr>
      <w:tr w:rsidR="002A1176" w:rsidRPr="008A5A08" w14:paraId="717EF61F" w14:textId="77777777" w:rsidTr="004D2733">
        <w:trPr>
          <w:trHeight w:hRule="exact" w:val="360"/>
        </w:trPr>
        <w:tc>
          <w:tcPr>
            <w:tcW w:w="3348" w:type="dxa"/>
          </w:tcPr>
          <w:p w14:paraId="7C2B4420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41" w:type="dxa"/>
          </w:tcPr>
          <w:p w14:paraId="22E17E2E" w14:textId="159DAE50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2</w:t>
            </w:r>
            <w:r w:rsidR="002E25A2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156" w:type="dxa"/>
          </w:tcPr>
          <w:p w14:paraId="3FB27C9C" w14:textId="2874B343" w:rsidR="002A1176" w:rsidRPr="008A5A08" w:rsidRDefault="003C5707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3,413,472</w:t>
            </w:r>
          </w:p>
        </w:tc>
        <w:tc>
          <w:tcPr>
            <w:tcW w:w="236" w:type="dxa"/>
          </w:tcPr>
          <w:p w14:paraId="3D63349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21E5E02C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3,385,580</w:t>
            </w:r>
          </w:p>
        </w:tc>
        <w:tc>
          <w:tcPr>
            <w:tcW w:w="270" w:type="dxa"/>
          </w:tcPr>
          <w:p w14:paraId="0AD5C4D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EE13B3" w14:textId="2F5C64AB" w:rsidR="002A1176" w:rsidRPr="008A5A08" w:rsidRDefault="00DA0E15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1,863,993</w:t>
            </w:r>
          </w:p>
        </w:tc>
        <w:tc>
          <w:tcPr>
            <w:tcW w:w="270" w:type="dxa"/>
          </w:tcPr>
          <w:p w14:paraId="5976837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329DF9A5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1,963,647</w:t>
            </w:r>
          </w:p>
        </w:tc>
      </w:tr>
      <w:tr w:rsidR="002A1176" w:rsidRPr="008A5A08" w14:paraId="253F1023" w14:textId="77777777" w:rsidTr="004D2733">
        <w:trPr>
          <w:trHeight w:hRule="exact" w:val="360"/>
        </w:trPr>
        <w:tc>
          <w:tcPr>
            <w:tcW w:w="3348" w:type="dxa"/>
          </w:tcPr>
          <w:p w14:paraId="2EB4F288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41" w:type="dxa"/>
          </w:tcPr>
          <w:p w14:paraId="6EC91B34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42584E4" w14:textId="2A6C1DFA" w:rsidR="002A1176" w:rsidRPr="008A5A08" w:rsidRDefault="003C5707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1,70</w:t>
            </w:r>
            <w:r w:rsidR="001C5532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1C5532">
              <w:rPr>
                <w:rFonts w:ascii="Angsana New" w:hAnsi="Angsana New" w:cs="Angsana New"/>
                <w:sz w:val="30"/>
                <w:szCs w:val="30"/>
                <w:lang w:eastAsia="en-GB"/>
              </w:rPr>
              <w:t>730</w:t>
            </w:r>
          </w:p>
        </w:tc>
        <w:tc>
          <w:tcPr>
            <w:tcW w:w="236" w:type="dxa"/>
          </w:tcPr>
          <w:p w14:paraId="1E67E0F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122F32AA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1,419,826</w:t>
            </w:r>
          </w:p>
        </w:tc>
        <w:tc>
          <w:tcPr>
            <w:tcW w:w="270" w:type="dxa"/>
          </w:tcPr>
          <w:p w14:paraId="37B754B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38AEDE" w14:textId="703A8291" w:rsidR="002A1176" w:rsidRPr="008A5A08" w:rsidRDefault="00DA0E15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406,246</w:t>
            </w:r>
          </w:p>
        </w:tc>
        <w:tc>
          <w:tcPr>
            <w:tcW w:w="270" w:type="dxa"/>
          </w:tcPr>
          <w:p w14:paraId="0C9946B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6F3A28E0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333,190</w:t>
            </w:r>
          </w:p>
        </w:tc>
      </w:tr>
      <w:tr w:rsidR="002A1176" w:rsidRPr="008A5A08" w14:paraId="60B4BA89" w14:textId="77777777" w:rsidTr="004D2733">
        <w:trPr>
          <w:trHeight w:hRule="exact" w:val="360"/>
        </w:trPr>
        <w:tc>
          <w:tcPr>
            <w:tcW w:w="3348" w:type="dxa"/>
          </w:tcPr>
          <w:p w14:paraId="7F5AE4CE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ค่าเช่าและค่าสาธารณูปโภค</w:t>
            </w:r>
          </w:p>
        </w:tc>
        <w:tc>
          <w:tcPr>
            <w:tcW w:w="841" w:type="dxa"/>
          </w:tcPr>
          <w:p w14:paraId="5D08A7B9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0174BD6" w14:textId="1532E16B" w:rsidR="002A1176" w:rsidRPr="008A5A08" w:rsidRDefault="003C5707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1,143,856</w:t>
            </w:r>
          </w:p>
        </w:tc>
        <w:tc>
          <w:tcPr>
            <w:tcW w:w="236" w:type="dxa"/>
          </w:tcPr>
          <w:p w14:paraId="08C50C3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0A733C2E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1,116,670</w:t>
            </w:r>
          </w:p>
        </w:tc>
        <w:tc>
          <w:tcPr>
            <w:tcW w:w="270" w:type="dxa"/>
          </w:tcPr>
          <w:p w14:paraId="01D8772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5F9663" w14:textId="636FB3FC" w:rsidR="002A1176" w:rsidRPr="008A5A08" w:rsidRDefault="00DA0E15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426,606</w:t>
            </w:r>
          </w:p>
        </w:tc>
        <w:tc>
          <w:tcPr>
            <w:tcW w:w="270" w:type="dxa"/>
          </w:tcPr>
          <w:p w14:paraId="36194CE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03A80AD8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469,522</w:t>
            </w:r>
          </w:p>
        </w:tc>
      </w:tr>
      <w:tr w:rsidR="004D2733" w:rsidRPr="008A5A08" w14:paraId="5249A40F" w14:textId="77777777" w:rsidTr="004D2733">
        <w:trPr>
          <w:trHeight w:hRule="exact" w:val="360"/>
        </w:trPr>
        <w:tc>
          <w:tcPr>
            <w:tcW w:w="3348" w:type="dxa"/>
          </w:tcPr>
          <w:p w14:paraId="601458E3" w14:textId="1F571E82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841" w:type="dxa"/>
          </w:tcPr>
          <w:p w14:paraId="07A2DC01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0DDEB62F" w14:textId="6C3A184C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828,450</w:t>
            </w:r>
          </w:p>
        </w:tc>
        <w:tc>
          <w:tcPr>
            <w:tcW w:w="236" w:type="dxa"/>
          </w:tcPr>
          <w:p w14:paraId="33FFD5CF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78BA2A88" w14:textId="0BC308DC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778,013</w:t>
            </w:r>
          </w:p>
        </w:tc>
        <w:tc>
          <w:tcPr>
            <w:tcW w:w="270" w:type="dxa"/>
          </w:tcPr>
          <w:p w14:paraId="18FE966D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9DD802D" w14:textId="54378D1A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360,852</w:t>
            </w:r>
          </w:p>
        </w:tc>
        <w:tc>
          <w:tcPr>
            <w:tcW w:w="270" w:type="dxa"/>
          </w:tcPr>
          <w:p w14:paraId="418B4179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165B9401" w14:textId="722D0C96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D447E">
              <w:rPr>
                <w:rFonts w:ascii="Angsana New" w:hAnsi="Angsana New" w:cs="Angsana New"/>
                <w:sz w:val="30"/>
                <w:szCs w:val="30"/>
                <w:lang w:eastAsia="en-GB"/>
              </w:rPr>
              <w:t>415,121</w:t>
            </w:r>
          </w:p>
        </w:tc>
      </w:tr>
      <w:tr w:rsidR="004D2733" w:rsidRPr="008A5A08" w14:paraId="5CE667C9" w14:textId="77777777" w:rsidTr="004D2733">
        <w:trPr>
          <w:trHeight w:hRule="exact" w:val="360"/>
        </w:trPr>
        <w:tc>
          <w:tcPr>
            <w:tcW w:w="3348" w:type="dxa"/>
          </w:tcPr>
          <w:p w14:paraId="10651135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41" w:type="dxa"/>
          </w:tcPr>
          <w:p w14:paraId="1051E643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0FB612C" w14:textId="2756D5C1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806,764</w:t>
            </w:r>
          </w:p>
        </w:tc>
        <w:tc>
          <w:tcPr>
            <w:tcW w:w="236" w:type="dxa"/>
          </w:tcPr>
          <w:p w14:paraId="36CB9DBE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3C6F43D0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846,240</w:t>
            </w:r>
          </w:p>
        </w:tc>
        <w:tc>
          <w:tcPr>
            <w:tcW w:w="270" w:type="dxa"/>
          </w:tcPr>
          <w:p w14:paraId="13894879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AE0F7E" w14:textId="065EC79E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399,860</w:t>
            </w:r>
          </w:p>
        </w:tc>
        <w:tc>
          <w:tcPr>
            <w:tcW w:w="270" w:type="dxa"/>
          </w:tcPr>
          <w:p w14:paraId="74951DD3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17A62BAE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431,790</w:t>
            </w:r>
          </w:p>
        </w:tc>
      </w:tr>
      <w:tr w:rsidR="004D2733" w:rsidRPr="008A5A08" w14:paraId="1D0306A3" w14:textId="77777777" w:rsidTr="004D2733">
        <w:trPr>
          <w:trHeight w:hRule="exact" w:val="360"/>
        </w:trPr>
        <w:tc>
          <w:tcPr>
            <w:tcW w:w="3348" w:type="dxa"/>
          </w:tcPr>
          <w:p w14:paraId="33FF60A2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41" w:type="dxa"/>
          </w:tcPr>
          <w:p w14:paraId="672AF35A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75C6AEFD" w14:textId="0A2A1F20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408,103</w:t>
            </w:r>
          </w:p>
        </w:tc>
        <w:tc>
          <w:tcPr>
            <w:tcW w:w="236" w:type="dxa"/>
          </w:tcPr>
          <w:p w14:paraId="6234244F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0561C30B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325,173</w:t>
            </w:r>
          </w:p>
        </w:tc>
        <w:tc>
          <w:tcPr>
            <w:tcW w:w="270" w:type="dxa"/>
          </w:tcPr>
          <w:p w14:paraId="12843665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5277969" w14:textId="66B588F4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244,446</w:t>
            </w:r>
          </w:p>
        </w:tc>
        <w:tc>
          <w:tcPr>
            <w:tcW w:w="270" w:type="dxa"/>
          </w:tcPr>
          <w:p w14:paraId="06699E3E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1CE875FC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185,882</w:t>
            </w:r>
          </w:p>
        </w:tc>
      </w:tr>
      <w:tr w:rsidR="004D2733" w:rsidRPr="008A5A08" w14:paraId="4170868E" w14:textId="77777777" w:rsidTr="004D2733">
        <w:trPr>
          <w:trHeight w:hRule="exact" w:val="360"/>
        </w:trPr>
        <w:tc>
          <w:tcPr>
            <w:tcW w:w="3348" w:type="dxa"/>
          </w:tcPr>
          <w:p w14:paraId="182256A3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ต้นทุนที่สูญเปล่า</w:t>
            </w:r>
          </w:p>
        </w:tc>
        <w:tc>
          <w:tcPr>
            <w:tcW w:w="841" w:type="dxa"/>
          </w:tcPr>
          <w:p w14:paraId="78626043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7113DB41" w14:textId="4E07BC8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288,056</w:t>
            </w:r>
          </w:p>
        </w:tc>
        <w:tc>
          <w:tcPr>
            <w:tcW w:w="236" w:type="dxa"/>
          </w:tcPr>
          <w:p w14:paraId="21CF42A1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273BD143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145,686</w:t>
            </w:r>
          </w:p>
        </w:tc>
        <w:tc>
          <w:tcPr>
            <w:tcW w:w="270" w:type="dxa"/>
          </w:tcPr>
          <w:p w14:paraId="3CD7C8B6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3BD1FF" w14:textId="5D53EA28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AF40259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3E0ADA96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4D2733" w:rsidRPr="008A5A08" w14:paraId="33655A84" w14:textId="77777777" w:rsidTr="004D2733">
        <w:trPr>
          <w:trHeight w:hRule="exact" w:val="360"/>
        </w:trPr>
        <w:tc>
          <w:tcPr>
            <w:tcW w:w="3348" w:type="dxa"/>
          </w:tcPr>
          <w:p w14:paraId="26D1B5EA" w14:textId="1370E6C1" w:rsidR="004D2733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841" w:type="dxa"/>
          </w:tcPr>
          <w:p w14:paraId="563C9A2A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DF31406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2154110F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311F2F10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145D3EA6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3924DE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3484C31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279FAABA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D2733" w:rsidRPr="008A5A08" w14:paraId="4B75A843" w14:textId="77777777" w:rsidTr="004D2733">
        <w:trPr>
          <w:trHeight w:hRule="exact" w:val="360"/>
        </w:trPr>
        <w:tc>
          <w:tcPr>
            <w:tcW w:w="3348" w:type="dxa"/>
          </w:tcPr>
          <w:p w14:paraId="12D28A3E" w14:textId="6D5129D7" w:rsidR="004D2733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กลับรายการค่าเผื่อหนี้สงสัยจะสูญ)</w:t>
            </w:r>
          </w:p>
        </w:tc>
        <w:tc>
          <w:tcPr>
            <w:tcW w:w="841" w:type="dxa"/>
          </w:tcPr>
          <w:p w14:paraId="320E325C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5AEB1FC" w14:textId="5DBF11FE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192,514</w:t>
            </w:r>
          </w:p>
        </w:tc>
        <w:tc>
          <w:tcPr>
            <w:tcW w:w="236" w:type="dxa"/>
          </w:tcPr>
          <w:p w14:paraId="79EF0415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617C9D47" w14:textId="062224E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,360</w:t>
            </w:r>
          </w:p>
        </w:tc>
        <w:tc>
          <w:tcPr>
            <w:tcW w:w="270" w:type="dxa"/>
          </w:tcPr>
          <w:p w14:paraId="04AA8C2E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D07CF5" w14:textId="66EE6D69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13,583</w:t>
            </w:r>
          </w:p>
        </w:tc>
        <w:tc>
          <w:tcPr>
            <w:tcW w:w="270" w:type="dxa"/>
          </w:tcPr>
          <w:p w14:paraId="625677FA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2A459BC5" w14:textId="63E83786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(74,201)</w:t>
            </w:r>
          </w:p>
        </w:tc>
      </w:tr>
      <w:tr w:rsidR="004D2733" w:rsidRPr="008A5A08" w14:paraId="3B985D3B" w14:textId="77777777" w:rsidTr="004D2733">
        <w:trPr>
          <w:trHeight w:hRule="exact" w:val="360"/>
        </w:trPr>
        <w:tc>
          <w:tcPr>
            <w:tcW w:w="3348" w:type="dxa"/>
          </w:tcPr>
          <w:p w14:paraId="39F846C4" w14:textId="7A7840ED" w:rsidR="004D2733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41" w:type="dxa"/>
          </w:tcPr>
          <w:p w14:paraId="04BFB1D6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4916100B" w14:textId="725FC1AD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129,379</w:t>
            </w:r>
          </w:p>
        </w:tc>
        <w:tc>
          <w:tcPr>
            <w:tcW w:w="236" w:type="dxa"/>
          </w:tcPr>
          <w:p w14:paraId="6E7263C3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356A3404" w14:textId="5E95F42B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115,167</w:t>
            </w:r>
          </w:p>
        </w:tc>
        <w:tc>
          <w:tcPr>
            <w:tcW w:w="270" w:type="dxa"/>
          </w:tcPr>
          <w:p w14:paraId="465A40D0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7550B8" w14:textId="39C50C3C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56,150</w:t>
            </w:r>
          </w:p>
        </w:tc>
        <w:tc>
          <w:tcPr>
            <w:tcW w:w="270" w:type="dxa"/>
          </w:tcPr>
          <w:p w14:paraId="22A65E90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63868B3C" w14:textId="577321E0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50,803</w:t>
            </w:r>
          </w:p>
        </w:tc>
      </w:tr>
      <w:tr w:rsidR="004D2733" w:rsidRPr="008A5A08" w14:paraId="45562AA0" w14:textId="77777777" w:rsidTr="004D2733">
        <w:trPr>
          <w:trHeight w:hRule="exact" w:val="360"/>
        </w:trPr>
        <w:tc>
          <w:tcPr>
            <w:tcW w:w="3348" w:type="dxa"/>
          </w:tcPr>
          <w:p w14:paraId="7825E23C" w14:textId="4692C8AA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ค่าจัดหาแรงงาน</w:t>
            </w:r>
          </w:p>
        </w:tc>
        <w:tc>
          <w:tcPr>
            <w:tcW w:w="841" w:type="dxa"/>
          </w:tcPr>
          <w:p w14:paraId="60652303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22FD16D0" w14:textId="0828F5C2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66,882</w:t>
            </w:r>
          </w:p>
        </w:tc>
        <w:tc>
          <w:tcPr>
            <w:tcW w:w="236" w:type="dxa"/>
          </w:tcPr>
          <w:p w14:paraId="6260F28A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3C459530" w14:textId="2668B858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63,519</w:t>
            </w:r>
          </w:p>
        </w:tc>
        <w:tc>
          <w:tcPr>
            <w:tcW w:w="270" w:type="dxa"/>
          </w:tcPr>
          <w:p w14:paraId="54793258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8D46FD" w14:textId="1A74C989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34,121</w:t>
            </w:r>
          </w:p>
        </w:tc>
        <w:tc>
          <w:tcPr>
            <w:tcW w:w="270" w:type="dxa"/>
          </w:tcPr>
          <w:p w14:paraId="6EE93CC3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04CCF16A" w14:textId="0D643DC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34,294</w:t>
            </w:r>
          </w:p>
        </w:tc>
      </w:tr>
      <w:tr w:rsidR="004D2733" w:rsidRPr="008A5A08" w14:paraId="75D37E34" w14:textId="77777777" w:rsidTr="004D2733">
        <w:trPr>
          <w:trHeight w:hRule="exact" w:val="360"/>
        </w:trPr>
        <w:tc>
          <w:tcPr>
            <w:tcW w:w="3348" w:type="dxa"/>
          </w:tcPr>
          <w:p w14:paraId="4EEEFB9E" w14:textId="656174CB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41" w:type="dxa"/>
          </w:tcPr>
          <w:p w14:paraId="4137CC7E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14ACCD6D" w14:textId="66CA6E88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63,007</w:t>
            </w:r>
          </w:p>
        </w:tc>
        <w:tc>
          <w:tcPr>
            <w:tcW w:w="236" w:type="dxa"/>
          </w:tcPr>
          <w:p w14:paraId="4451854C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06737F04" w14:textId="7EFF3FA1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95,146</w:t>
            </w:r>
          </w:p>
        </w:tc>
        <w:tc>
          <w:tcPr>
            <w:tcW w:w="270" w:type="dxa"/>
          </w:tcPr>
          <w:p w14:paraId="17DC7E18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0DE16B2" w14:textId="2138F6BB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49,766</w:t>
            </w:r>
          </w:p>
        </w:tc>
        <w:tc>
          <w:tcPr>
            <w:tcW w:w="270" w:type="dxa"/>
          </w:tcPr>
          <w:p w14:paraId="63195213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5D6E9192" w14:textId="215E2580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D447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60,949</w:t>
            </w:r>
          </w:p>
        </w:tc>
      </w:tr>
      <w:tr w:rsidR="004D2733" w:rsidRPr="008A5A08" w14:paraId="70713790" w14:textId="77777777" w:rsidTr="004D2733">
        <w:trPr>
          <w:trHeight w:hRule="exact" w:val="360"/>
        </w:trPr>
        <w:tc>
          <w:tcPr>
            <w:tcW w:w="3348" w:type="dxa"/>
          </w:tcPr>
          <w:p w14:paraId="14347E08" w14:textId="2C161B7E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841" w:type="dxa"/>
          </w:tcPr>
          <w:p w14:paraId="3CD3C449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231DF405" w14:textId="67296A04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52,987</w:t>
            </w:r>
          </w:p>
        </w:tc>
        <w:tc>
          <w:tcPr>
            <w:tcW w:w="236" w:type="dxa"/>
          </w:tcPr>
          <w:p w14:paraId="4F2732F1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2DDA1A33" w14:textId="3AD512F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50,457</w:t>
            </w:r>
          </w:p>
        </w:tc>
        <w:tc>
          <w:tcPr>
            <w:tcW w:w="270" w:type="dxa"/>
          </w:tcPr>
          <w:p w14:paraId="232BD76B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3F3E2E2" w14:textId="1B455CB5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25,432</w:t>
            </w:r>
          </w:p>
        </w:tc>
        <w:tc>
          <w:tcPr>
            <w:tcW w:w="270" w:type="dxa"/>
          </w:tcPr>
          <w:p w14:paraId="1E53EF17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150809EB" w14:textId="4F025076" w:rsidR="004D2733" w:rsidRPr="000D447E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25,790</w:t>
            </w:r>
          </w:p>
        </w:tc>
      </w:tr>
      <w:tr w:rsidR="004D2733" w:rsidRPr="008A5A08" w14:paraId="7973DDDF" w14:textId="77777777" w:rsidTr="004D2733">
        <w:trPr>
          <w:trHeight w:hRule="exact" w:val="360"/>
        </w:trPr>
        <w:tc>
          <w:tcPr>
            <w:tcW w:w="3348" w:type="dxa"/>
          </w:tcPr>
          <w:p w14:paraId="14E6DC2A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41" w:type="dxa"/>
          </w:tcPr>
          <w:p w14:paraId="77990448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444633DE" w14:textId="4439ABF6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44,137</w:t>
            </w:r>
          </w:p>
        </w:tc>
        <w:tc>
          <w:tcPr>
            <w:tcW w:w="236" w:type="dxa"/>
          </w:tcPr>
          <w:p w14:paraId="5440B346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512A6649" w14:textId="575066E8" w:rsidR="004D2733" w:rsidRPr="008A5A08" w:rsidRDefault="00BA55FB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63</w:t>
            </w:r>
            <w:r w:rsidR="0002534C">
              <w:rPr>
                <w:rFonts w:ascii="Angsana New" w:hAnsi="Angsana New" w:cs="Angsana New"/>
                <w:sz w:val="30"/>
                <w:szCs w:val="30"/>
                <w:lang w:eastAsia="en-GB"/>
              </w:rPr>
              <w:t>,166</w:t>
            </w:r>
          </w:p>
        </w:tc>
        <w:tc>
          <w:tcPr>
            <w:tcW w:w="270" w:type="dxa"/>
          </w:tcPr>
          <w:p w14:paraId="62A2E0E6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9AC45A" w14:textId="3D7C4DA8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29,147</w:t>
            </w:r>
          </w:p>
        </w:tc>
        <w:tc>
          <w:tcPr>
            <w:tcW w:w="270" w:type="dxa"/>
          </w:tcPr>
          <w:p w14:paraId="556B80A5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18330C84" w14:textId="2398A2D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02534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02534C">
              <w:rPr>
                <w:rFonts w:ascii="Angsana New" w:hAnsi="Angsana New" w:cs="Angsana New"/>
                <w:sz w:val="30"/>
                <w:szCs w:val="30"/>
                <w:lang w:eastAsia="en-GB"/>
              </w:rPr>
              <w:t>867</w:t>
            </w:r>
          </w:p>
        </w:tc>
      </w:tr>
      <w:tr w:rsidR="004D2733" w:rsidRPr="008A5A08" w14:paraId="51A23796" w14:textId="77777777" w:rsidTr="004D2733">
        <w:trPr>
          <w:trHeight w:hRule="exact" w:val="360"/>
        </w:trPr>
        <w:tc>
          <w:tcPr>
            <w:tcW w:w="3348" w:type="dxa"/>
          </w:tcPr>
          <w:p w14:paraId="427FE8D9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841" w:type="dxa"/>
          </w:tcPr>
          <w:p w14:paraId="40149896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712E7E78" w14:textId="121C32E3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23,311</w:t>
            </w:r>
          </w:p>
        </w:tc>
        <w:tc>
          <w:tcPr>
            <w:tcW w:w="236" w:type="dxa"/>
          </w:tcPr>
          <w:p w14:paraId="1FB6A27A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3C83F6EA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24,309</w:t>
            </w:r>
          </w:p>
        </w:tc>
        <w:tc>
          <w:tcPr>
            <w:tcW w:w="270" w:type="dxa"/>
          </w:tcPr>
          <w:p w14:paraId="2DA44B9F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F5D9B9" w14:textId="2F132C46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9,370</w:t>
            </w:r>
          </w:p>
        </w:tc>
        <w:tc>
          <w:tcPr>
            <w:tcW w:w="270" w:type="dxa"/>
          </w:tcPr>
          <w:p w14:paraId="7CAE4234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442EC757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12,715</w:t>
            </w:r>
          </w:p>
        </w:tc>
      </w:tr>
      <w:tr w:rsidR="004D2733" w:rsidRPr="008A5A08" w14:paraId="0A66F859" w14:textId="77777777" w:rsidTr="004D2733">
        <w:trPr>
          <w:trHeight w:hRule="exact" w:val="360"/>
        </w:trPr>
        <w:tc>
          <w:tcPr>
            <w:tcW w:w="3348" w:type="dxa"/>
          </w:tcPr>
          <w:p w14:paraId="573B4D4F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841" w:type="dxa"/>
          </w:tcPr>
          <w:p w14:paraId="1911A50C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54F56C90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652BAC9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0ED48F22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B83C43A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0B9360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C21AD75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23082458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4D2733" w:rsidRPr="008A5A08" w14:paraId="663E6D93" w14:textId="77777777" w:rsidTr="004D2733">
        <w:trPr>
          <w:trHeight w:hRule="exact" w:val="360"/>
        </w:trPr>
        <w:tc>
          <w:tcPr>
            <w:tcW w:w="3348" w:type="dxa"/>
          </w:tcPr>
          <w:p w14:paraId="2B522089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841" w:type="dxa"/>
          </w:tcPr>
          <w:p w14:paraId="08B6F613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11</w:t>
            </w:r>
          </w:p>
        </w:tc>
        <w:tc>
          <w:tcPr>
            <w:tcW w:w="1156" w:type="dxa"/>
            <w:shd w:val="clear" w:color="auto" w:fill="auto"/>
          </w:tcPr>
          <w:p w14:paraId="6E0AE342" w14:textId="6895209A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32BD4932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22ADE47F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0423B41B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C12CB9" w14:textId="555AB20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19,972</w:t>
            </w:r>
          </w:p>
        </w:tc>
        <w:tc>
          <w:tcPr>
            <w:tcW w:w="270" w:type="dxa"/>
          </w:tcPr>
          <w:p w14:paraId="55DDA8E5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33A5446A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76,613</w:t>
            </w:r>
          </w:p>
        </w:tc>
      </w:tr>
      <w:tr w:rsidR="004D2733" w:rsidRPr="008A5A08" w14:paraId="3A4FFD1D" w14:textId="77777777" w:rsidTr="004D2733">
        <w:trPr>
          <w:trHeight w:hRule="exact" w:val="360"/>
        </w:trPr>
        <w:tc>
          <w:tcPr>
            <w:tcW w:w="3348" w:type="dxa"/>
          </w:tcPr>
          <w:p w14:paraId="03FE7CCB" w14:textId="77777777" w:rsidR="004D2733" w:rsidRPr="008A5A08" w:rsidRDefault="004D2733" w:rsidP="004D273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41" w:type="dxa"/>
          </w:tcPr>
          <w:p w14:paraId="550629CC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87E5DD5" w14:textId="13D81A71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169,17</w:t>
            </w:r>
            <w:r w:rsidR="00466490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52E2B5B4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</w:tcPr>
          <w:p w14:paraId="5E61A7DC" w14:textId="52C4A29C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154,089</w:t>
            </w:r>
          </w:p>
        </w:tc>
        <w:tc>
          <w:tcPr>
            <w:tcW w:w="270" w:type="dxa"/>
          </w:tcPr>
          <w:p w14:paraId="63718B38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5F6DD8E" w14:textId="05467C30" w:rsidR="004D2733" w:rsidRP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29,51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3A9E4DE1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</w:tcPr>
          <w:p w14:paraId="661E7A8A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47E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1,122</w:t>
            </w:r>
          </w:p>
        </w:tc>
      </w:tr>
      <w:tr w:rsidR="004D2733" w:rsidRPr="008A5A08" w14:paraId="2DC6D55A" w14:textId="77777777" w:rsidTr="004D2733">
        <w:tc>
          <w:tcPr>
            <w:tcW w:w="3348" w:type="dxa"/>
            <w:hideMark/>
          </w:tcPr>
          <w:p w14:paraId="29AE1A7A" w14:textId="77777777" w:rsidR="004D2733" w:rsidRPr="008A5A08" w:rsidRDefault="004D2733" w:rsidP="004D2733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รวมต้นทุนขายสินค้าและต้นทุนการ</w:t>
            </w:r>
          </w:p>
          <w:p w14:paraId="173A851A" w14:textId="77777777" w:rsidR="004D2733" w:rsidRPr="008A5A08" w:rsidRDefault="004D2733" w:rsidP="004D2733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ให้บริการ ต้นทุนในการจัดจำหน่าย</w:t>
            </w:r>
          </w:p>
          <w:p w14:paraId="3B10F490" w14:textId="77777777" w:rsidR="004D2733" w:rsidRPr="008A5A08" w:rsidRDefault="004D2733" w:rsidP="004D2733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และค่าใช้จ่ายในการบริหาร</w:t>
            </w:r>
          </w:p>
        </w:tc>
        <w:tc>
          <w:tcPr>
            <w:tcW w:w="841" w:type="dxa"/>
          </w:tcPr>
          <w:p w14:paraId="1483020B" w14:textId="77777777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7C421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47C1813F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00F22FA6" w14:textId="5E7A9FC4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27,100,367</w:t>
            </w:r>
          </w:p>
        </w:tc>
        <w:tc>
          <w:tcPr>
            <w:tcW w:w="236" w:type="dxa"/>
          </w:tcPr>
          <w:p w14:paraId="661AAA00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8B2C5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0AEEFCAC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0D600271" w14:textId="101D051B" w:rsidR="004D2733" w:rsidRPr="008A5A08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27,</w:t>
            </w:r>
            <w:r w:rsidR="000253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0253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213</w:t>
            </w:r>
          </w:p>
        </w:tc>
        <w:tc>
          <w:tcPr>
            <w:tcW w:w="270" w:type="dxa"/>
          </w:tcPr>
          <w:p w14:paraId="374A661E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712411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57225CA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C3C6829" w14:textId="242078C7" w:rsidR="004D2733" w:rsidRPr="009C4C71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14,781,906</w:t>
            </w:r>
          </w:p>
        </w:tc>
        <w:tc>
          <w:tcPr>
            <w:tcW w:w="270" w:type="dxa"/>
          </w:tcPr>
          <w:p w14:paraId="7474CFDF" w14:textId="77777777" w:rsidR="004D2733" w:rsidRPr="008A5A08" w:rsidRDefault="004D2733" w:rsidP="004D2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79C31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7C0FD924" w14:textId="77777777" w:rsidR="004D2733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070A3603" w14:textId="4E27534B" w:rsidR="004D2733" w:rsidRPr="009C4C71" w:rsidRDefault="004D2733" w:rsidP="004D273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15,9</w:t>
            </w:r>
            <w:r w:rsidR="000253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0253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577</w:t>
            </w:r>
          </w:p>
        </w:tc>
      </w:tr>
    </w:tbl>
    <w:p w14:paraId="00CF973C" w14:textId="77777777" w:rsidR="001B5503" w:rsidRPr="008A5A08" w:rsidRDefault="00F90C56" w:rsidP="00F147B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  <w:r w:rsidR="001B5503" w:rsidRPr="008A5A0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36E987DA" w14:textId="77777777" w:rsidR="001B5503" w:rsidRPr="008A5A08" w:rsidRDefault="001B5503" w:rsidP="001B550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35" w:type="dxa"/>
        <w:tblInd w:w="450" w:type="dxa"/>
        <w:tblLook w:val="01E0" w:firstRow="1" w:lastRow="1" w:firstColumn="1" w:lastColumn="1" w:noHBand="0" w:noVBand="0"/>
      </w:tblPr>
      <w:tblGrid>
        <w:gridCol w:w="3439"/>
        <w:gridCol w:w="971"/>
        <w:gridCol w:w="1054"/>
        <w:gridCol w:w="236"/>
        <w:gridCol w:w="1024"/>
        <w:gridCol w:w="270"/>
        <w:gridCol w:w="1080"/>
        <w:gridCol w:w="270"/>
        <w:gridCol w:w="1091"/>
      </w:tblGrid>
      <w:tr w:rsidR="001B5503" w:rsidRPr="008A5A08" w14:paraId="67DDF433" w14:textId="77777777" w:rsidTr="004D2733">
        <w:trPr>
          <w:trHeight w:hRule="exact" w:val="389"/>
        </w:trPr>
        <w:tc>
          <w:tcPr>
            <w:tcW w:w="3439" w:type="dxa"/>
          </w:tcPr>
          <w:p w14:paraId="380D92BC" w14:textId="6D734E82" w:rsidR="001B5503" w:rsidRPr="008A5A08" w:rsidRDefault="00E202AC" w:rsidP="00E202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71" w:type="dxa"/>
          </w:tcPr>
          <w:p w14:paraId="7BC301BF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314" w:type="dxa"/>
            <w:gridSpan w:val="3"/>
            <w:hideMark/>
          </w:tcPr>
          <w:p w14:paraId="0326F939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0933A480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1" w:type="dxa"/>
            <w:gridSpan w:val="3"/>
            <w:hideMark/>
          </w:tcPr>
          <w:p w14:paraId="1D3A7D19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B5503" w:rsidRPr="008A5A08" w14:paraId="46B82467" w14:textId="77777777" w:rsidTr="004D2733">
        <w:trPr>
          <w:trHeight w:hRule="exact" w:val="389"/>
        </w:trPr>
        <w:tc>
          <w:tcPr>
            <w:tcW w:w="3439" w:type="dxa"/>
          </w:tcPr>
          <w:p w14:paraId="48EE2819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1" w:type="dxa"/>
          </w:tcPr>
          <w:p w14:paraId="738527E3" w14:textId="77777777" w:rsidR="001B5503" w:rsidRPr="008A5A08" w:rsidRDefault="00822AD0" w:rsidP="00D1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0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054" w:type="dxa"/>
            <w:vAlign w:val="center"/>
          </w:tcPr>
          <w:p w14:paraId="56582361" w14:textId="77777777" w:rsidR="001B5503" w:rsidRPr="008A5A08" w:rsidRDefault="002A1176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36" w:type="dxa"/>
            <w:vAlign w:val="center"/>
          </w:tcPr>
          <w:p w14:paraId="0E521A15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24" w:type="dxa"/>
            <w:vAlign w:val="center"/>
          </w:tcPr>
          <w:p w14:paraId="7EBF42EF" w14:textId="77777777" w:rsidR="001B5503" w:rsidRPr="008A5A08" w:rsidRDefault="002A1176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270" w:type="dxa"/>
          </w:tcPr>
          <w:p w14:paraId="0A77CA95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0" w:type="dxa"/>
            <w:vAlign w:val="center"/>
          </w:tcPr>
          <w:p w14:paraId="30A35E11" w14:textId="77777777" w:rsidR="001B5503" w:rsidRPr="008A5A08" w:rsidRDefault="002A1176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70" w:type="dxa"/>
            <w:vAlign w:val="center"/>
          </w:tcPr>
          <w:p w14:paraId="065C84E7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1" w:type="dxa"/>
            <w:vAlign w:val="center"/>
          </w:tcPr>
          <w:p w14:paraId="2663336A" w14:textId="77777777" w:rsidR="001B5503" w:rsidRPr="008A5A08" w:rsidRDefault="002A1176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</w:tr>
      <w:tr w:rsidR="001B5503" w:rsidRPr="008A5A08" w14:paraId="3E00A60A" w14:textId="77777777" w:rsidTr="004D2733">
        <w:trPr>
          <w:trHeight w:hRule="exact" w:val="389"/>
        </w:trPr>
        <w:tc>
          <w:tcPr>
            <w:tcW w:w="3439" w:type="dxa"/>
          </w:tcPr>
          <w:p w14:paraId="2159546B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1" w:type="dxa"/>
          </w:tcPr>
          <w:p w14:paraId="7B084DE8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25" w:type="dxa"/>
            <w:gridSpan w:val="7"/>
            <w:hideMark/>
          </w:tcPr>
          <w:p w14:paraId="08A1B099" w14:textId="77777777" w:rsidR="001B5503" w:rsidRPr="008A5A08" w:rsidRDefault="001B55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A1176" w:rsidRPr="008A5A08" w14:paraId="5A54F383" w14:textId="77777777" w:rsidTr="004D2733">
        <w:trPr>
          <w:trHeight w:hRule="exact" w:val="389"/>
        </w:trPr>
        <w:tc>
          <w:tcPr>
            <w:tcW w:w="3439" w:type="dxa"/>
          </w:tcPr>
          <w:p w14:paraId="457471B2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1" w:type="dxa"/>
          </w:tcPr>
          <w:p w14:paraId="1F3A8DF6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054" w:type="dxa"/>
          </w:tcPr>
          <w:p w14:paraId="2464D71B" w14:textId="352B21E6" w:rsidR="002A1176" w:rsidRPr="008A5A08" w:rsidRDefault="00CC5389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4B9CFE4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60D2B61D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0EA160B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07E85A" w14:textId="12261E6C" w:rsidR="002A1176" w:rsidRPr="008A5A08" w:rsidRDefault="00944CCE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83</w:t>
            </w:r>
          </w:p>
        </w:tc>
        <w:tc>
          <w:tcPr>
            <w:tcW w:w="270" w:type="dxa"/>
          </w:tcPr>
          <w:p w14:paraId="2A69B46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343B19AE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38</w:t>
            </w:r>
          </w:p>
        </w:tc>
      </w:tr>
      <w:tr w:rsidR="002A1176" w:rsidRPr="008A5A08" w14:paraId="684205FA" w14:textId="77777777" w:rsidTr="004D2733">
        <w:trPr>
          <w:trHeight w:hRule="exact" w:val="389"/>
        </w:trPr>
        <w:tc>
          <w:tcPr>
            <w:tcW w:w="3439" w:type="dxa"/>
          </w:tcPr>
          <w:p w14:paraId="080ED77D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71" w:type="dxa"/>
          </w:tcPr>
          <w:p w14:paraId="3C6D834B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5052A684" w14:textId="7B9428FD" w:rsidR="002A1176" w:rsidRPr="008A5A08" w:rsidRDefault="004C0A0B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338,776</w:t>
            </w:r>
          </w:p>
        </w:tc>
        <w:tc>
          <w:tcPr>
            <w:tcW w:w="236" w:type="dxa"/>
          </w:tcPr>
          <w:p w14:paraId="0DCB00B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3FE7B331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286,696</w:t>
            </w:r>
          </w:p>
        </w:tc>
        <w:tc>
          <w:tcPr>
            <w:tcW w:w="270" w:type="dxa"/>
          </w:tcPr>
          <w:p w14:paraId="36D22D8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2A5064" w14:textId="30630816" w:rsidR="002A1176" w:rsidRPr="008A5A08" w:rsidRDefault="00A730C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94,369</w:t>
            </w:r>
          </w:p>
        </w:tc>
        <w:tc>
          <w:tcPr>
            <w:tcW w:w="270" w:type="dxa"/>
          </w:tcPr>
          <w:p w14:paraId="4A5AE1D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1B9618CC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95,527</w:t>
            </w:r>
          </w:p>
        </w:tc>
      </w:tr>
      <w:tr w:rsidR="002A1176" w:rsidRPr="008A5A08" w14:paraId="383CF040" w14:textId="77777777" w:rsidTr="004D2733">
        <w:trPr>
          <w:trHeight w:hRule="exact" w:val="389"/>
        </w:trPr>
        <w:tc>
          <w:tcPr>
            <w:tcW w:w="3439" w:type="dxa"/>
          </w:tcPr>
          <w:p w14:paraId="47EC26AE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กิจการอื่นภายใต้สัญญาเช่าการเงิน</w:t>
            </w:r>
          </w:p>
        </w:tc>
        <w:tc>
          <w:tcPr>
            <w:tcW w:w="971" w:type="dxa"/>
          </w:tcPr>
          <w:p w14:paraId="4994B967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6999763D" w14:textId="467BDF27" w:rsidR="002A1176" w:rsidRPr="008A5A08" w:rsidRDefault="004C0A0B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50,728</w:t>
            </w:r>
          </w:p>
        </w:tc>
        <w:tc>
          <w:tcPr>
            <w:tcW w:w="236" w:type="dxa"/>
          </w:tcPr>
          <w:p w14:paraId="3F59E97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775F2664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58,238</w:t>
            </w:r>
          </w:p>
        </w:tc>
        <w:tc>
          <w:tcPr>
            <w:tcW w:w="270" w:type="dxa"/>
          </w:tcPr>
          <w:p w14:paraId="1850BD3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C76EC2C" w14:textId="61891869" w:rsidR="002A1176" w:rsidRPr="008A5A08" w:rsidRDefault="00A730C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19,996</w:t>
            </w:r>
          </w:p>
        </w:tc>
        <w:tc>
          <w:tcPr>
            <w:tcW w:w="270" w:type="dxa"/>
          </w:tcPr>
          <w:p w14:paraId="294F38F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5F4A160E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16,624</w:t>
            </w:r>
          </w:p>
        </w:tc>
      </w:tr>
      <w:tr w:rsidR="002A1176" w:rsidRPr="008A5A08" w14:paraId="5851B224" w14:textId="77777777" w:rsidTr="004D2733">
        <w:trPr>
          <w:trHeight w:hRule="exact" w:val="389"/>
        </w:trPr>
        <w:tc>
          <w:tcPr>
            <w:tcW w:w="3439" w:type="dxa"/>
          </w:tcPr>
          <w:p w14:paraId="14D9A6F0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71" w:type="dxa"/>
          </w:tcPr>
          <w:p w14:paraId="7CE5F6F0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1D3F4668" w14:textId="01A17C7D" w:rsidR="002A1176" w:rsidRPr="008A5A08" w:rsidRDefault="004C0A0B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56,276</w:t>
            </w:r>
          </w:p>
        </w:tc>
        <w:tc>
          <w:tcPr>
            <w:tcW w:w="236" w:type="dxa"/>
          </w:tcPr>
          <w:p w14:paraId="1F7CC8F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359221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62,347</w:t>
            </w:r>
          </w:p>
        </w:tc>
        <w:tc>
          <w:tcPr>
            <w:tcW w:w="270" w:type="dxa"/>
          </w:tcPr>
          <w:p w14:paraId="4F33C7E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884FBF" w14:textId="1CE1DFC3" w:rsidR="002A1176" w:rsidRPr="008A5A08" w:rsidRDefault="00A730C3" w:rsidP="002A1176">
            <w:pPr>
              <w:pStyle w:val="acctfourfigures"/>
              <w:tabs>
                <w:tab w:val="decimal" w:pos="360"/>
                <w:tab w:val="left" w:pos="81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56,276</w:t>
            </w:r>
          </w:p>
        </w:tc>
        <w:tc>
          <w:tcPr>
            <w:tcW w:w="270" w:type="dxa"/>
          </w:tcPr>
          <w:p w14:paraId="586804A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987C307" w14:textId="77777777" w:rsidR="002A1176" w:rsidRPr="008A5A08" w:rsidRDefault="002A1176" w:rsidP="002A1176">
            <w:pPr>
              <w:pStyle w:val="acctfourfigures"/>
              <w:tabs>
                <w:tab w:val="decimal" w:pos="360"/>
                <w:tab w:val="left" w:pos="81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62,347</w:t>
            </w:r>
          </w:p>
        </w:tc>
      </w:tr>
      <w:tr w:rsidR="002A1176" w:rsidRPr="008A5A08" w14:paraId="3507D71D" w14:textId="77777777" w:rsidTr="004D2733">
        <w:trPr>
          <w:trHeight w:hRule="exact" w:val="389"/>
        </w:trPr>
        <w:tc>
          <w:tcPr>
            <w:tcW w:w="3439" w:type="dxa"/>
          </w:tcPr>
          <w:p w14:paraId="512BFDAC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1" w:type="dxa"/>
          </w:tcPr>
          <w:p w14:paraId="1FAF8D39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2CC9801A" w14:textId="08125F78" w:rsidR="002A1176" w:rsidRPr="008A5A08" w:rsidRDefault="004C0A0B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445,78</w:t>
            </w:r>
            <w:r w:rsidR="003C5707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36" w:type="dxa"/>
          </w:tcPr>
          <w:p w14:paraId="4944285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56CD0CC4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407,281</w:t>
            </w:r>
          </w:p>
        </w:tc>
        <w:tc>
          <w:tcPr>
            <w:tcW w:w="270" w:type="dxa"/>
          </w:tcPr>
          <w:p w14:paraId="136F8FA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E6A1FB" w14:textId="5AD1CF46" w:rsidR="002A1176" w:rsidRPr="008A5A08" w:rsidRDefault="00A730C3" w:rsidP="002A1176">
            <w:pPr>
              <w:pStyle w:val="acctfourfigures"/>
              <w:tabs>
                <w:tab w:val="decimal" w:pos="360"/>
                <w:tab w:val="left" w:pos="81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170,724</w:t>
            </w:r>
          </w:p>
        </w:tc>
        <w:tc>
          <w:tcPr>
            <w:tcW w:w="270" w:type="dxa"/>
          </w:tcPr>
          <w:p w14:paraId="5FE0E96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52662E37" w14:textId="77777777" w:rsidR="002A1176" w:rsidRPr="008A5A08" w:rsidRDefault="002A1176" w:rsidP="002A1176">
            <w:pPr>
              <w:pStyle w:val="acctfourfigures"/>
              <w:tabs>
                <w:tab w:val="decimal" w:pos="360"/>
                <w:tab w:val="left" w:pos="81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174,536</w:t>
            </w:r>
          </w:p>
        </w:tc>
      </w:tr>
      <w:tr w:rsidR="002A1176" w:rsidRPr="008A5A08" w14:paraId="58108FEF" w14:textId="77777777" w:rsidTr="004D2733">
        <w:trPr>
          <w:trHeight w:hRule="exact" w:val="398"/>
        </w:trPr>
        <w:tc>
          <w:tcPr>
            <w:tcW w:w="3439" w:type="dxa"/>
          </w:tcPr>
          <w:p w14:paraId="08D432EE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จำนวนที่บันทึกเป็นต้นทุนของที่ดิน</w:t>
            </w:r>
          </w:p>
        </w:tc>
        <w:tc>
          <w:tcPr>
            <w:tcW w:w="971" w:type="dxa"/>
          </w:tcPr>
          <w:p w14:paraId="4FB27B33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0D2D29D9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18AB26E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790020D0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F7D4E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AFA02D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360"/>
                <w:tab w:val="left" w:pos="81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6A0944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7965F90E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360"/>
                <w:tab w:val="left" w:pos="81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2A1176" w:rsidRPr="008A5A08" w14:paraId="15C92760" w14:textId="77777777" w:rsidTr="004D2733">
        <w:trPr>
          <w:trHeight w:hRule="exact" w:val="389"/>
        </w:trPr>
        <w:tc>
          <w:tcPr>
            <w:tcW w:w="3439" w:type="dxa"/>
          </w:tcPr>
          <w:p w14:paraId="0E6EBBCA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อาคารและอุปกรณ์ระหว่างก่อสร้าง</w:t>
            </w:r>
          </w:p>
        </w:tc>
        <w:tc>
          <w:tcPr>
            <w:tcW w:w="971" w:type="dxa"/>
          </w:tcPr>
          <w:p w14:paraId="4926E071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1054" w:type="dxa"/>
          </w:tcPr>
          <w:p w14:paraId="737D2165" w14:textId="47371884" w:rsidR="002A1176" w:rsidRPr="008A5A08" w:rsidRDefault="004C0A0B" w:rsidP="002A1176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(41,82</w:t>
            </w:r>
            <w:r w:rsidR="003C5707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</w:tcPr>
          <w:p w14:paraId="2277116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4CE49EF9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(50,189)</w:t>
            </w:r>
          </w:p>
        </w:tc>
        <w:tc>
          <w:tcPr>
            <w:tcW w:w="270" w:type="dxa"/>
          </w:tcPr>
          <w:p w14:paraId="79B3938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92F1FB8" w14:textId="13402C0F" w:rsidR="002A1176" w:rsidRPr="008A5A08" w:rsidRDefault="00A730C3" w:rsidP="002A1176">
            <w:pPr>
              <w:pStyle w:val="acctfourfigures"/>
              <w:tabs>
                <w:tab w:val="clear" w:pos="765"/>
                <w:tab w:val="decimal" w:pos="360"/>
                <w:tab w:val="left" w:pos="81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(11,55</w:t>
            </w:r>
            <w:r w:rsidR="007618B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FE0BDE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0BE2C5C1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360"/>
                <w:tab w:val="left" w:pos="81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(13,408)</w:t>
            </w:r>
          </w:p>
        </w:tc>
      </w:tr>
      <w:tr w:rsidR="002A1176" w:rsidRPr="008A5A08" w14:paraId="3A43CA04" w14:textId="77777777" w:rsidTr="004D2733">
        <w:trPr>
          <w:trHeight w:hRule="exact" w:val="389"/>
        </w:trPr>
        <w:tc>
          <w:tcPr>
            <w:tcW w:w="3439" w:type="dxa"/>
            <w:hideMark/>
          </w:tcPr>
          <w:p w14:paraId="60F8526F" w14:textId="77777777" w:rsidR="002A1176" w:rsidRPr="008A5A08" w:rsidRDefault="002A1176" w:rsidP="002A1176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71" w:type="dxa"/>
          </w:tcPr>
          <w:p w14:paraId="317F4DE2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B9D9B" w14:textId="7144B528" w:rsidR="002A1176" w:rsidRPr="008A5A08" w:rsidRDefault="004C0A0B" w:rsidP="002A1176">
            <w:pPr>
              <w:pStyle w:val="acctfourfigures"/>
              <w:tabs>
                <w:tab w:val="left" w:pos="54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403,956</w:t>
            </w:r>
          </w:p>
        </w:tc>
        <w:tc>
          <w:tcPr>
            <w:tcW w:w="236" w:type="dxa"/>
          </w:tcPr>
          <w:p w14:paraId="333A409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AF4E" w14:textId="77777777" w:rsidR="002A1176" w:rsidRPr="008A5A08" w:rsidRDefault="002A1176" w:rsidP="002A1176">
            <w:pPr>
              <w:pStyle w:val="acctfourfigures"/>
              <w:tabs>
                <w:tab w:val="left" w:pos="548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357,092</w:t>
            </w:r>
          </w:p>
        </w:tc>
        <w:tc>
          <w:tcPr>
            <w:tcW w:w="270" w:type="dxa"/>
          </w:tcPr>
          <w:p w14:paraId="336E23F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67AD41" w14:textId="733ED3A6" w:rsidR="002A1176" w:rsidRPr="008A5A08" w:rsidRDefault="00A730C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159,166</w:t>
            </w:r>
          </w:p>
        </w:tc>
        <w:tc>
          <w:tcPr>
            <w:tcW w:w="270" w:type="dxa"/>
          </w:tcPr>
          <w:p w14:paraId="5B6E524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677EF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161,128</w:t>
            </w:r>
          </w:p>
        </w:tc>
      </w:tr>
    </w:tbl>
    <w:p w14:paraId="55A9CC26" w14:textId="77777777" w:rsidR="001B5503" w:rsidRPr="008A5A08" w:rsidRDefault="001B5503" w:rsidP="001B5503">
      <w:pPr>
        <w:rPr>
          <w:rFonts w:ascii="Angsana New" w:hAnsi="Angsana New" w:cs="Angsana New"/>
          <w:sz w:val="30"/>
          <w:szCs w:val="30"/>
        </w:rPr>
      </w:pPr>
    </w:p>
    <w:p w14:paraId="6E09BFB1" w14:textId="77777777" w:rsidR="00AC5BF5" w:rsidRPr="00007244" w:rsidRDefault="00A974DD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00724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ค่าใช้จ่าย</w:t>
      </w:r>
      <w:r w:rsidR="001A215C" w:rsidRPr="0000724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 xml:space="preserve"> (รายได้) </w:t>
      </w:r>
      <w:r w:rsidR="00AC5BF5" w:rsidRPr="0000724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8A5A08" w:rsidRDefault="00823F3D" w:rsidP="0015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4335"/>
        <w:gridCol w:w="987"/>
        <w:gridCol w:w="269"/>
        <w:gridCol w:w="1077"/>
        <w:gridCol w:w="269"/>
        <w:gridCol w:w="1146"/>
        <w:gridCol w:w="269"/>
        <w:gridCol w:w="1080"/>
      </w:tblGrid>
      <w:tr w:rsidR="00457903" w:rsidRPr="008A5A08" w14:paraId="1FC2DF10" w14:textId="77777777" w:rsidTr="001B4D3E">
        <w:trPr>
          <w:trHeight w:hRule="exact" w:val="403"/>
          <w:tblHeader/>
        </w:trPr>
        <w:tc>
          <w:tcPr>
            <w:tcW w:w="4335" w:type="dxa"/>
          </w:tcPr>
          <w:p w14:paraId="3147792D" w14:textId="77777777" w:rsidR="0099297A" w:rsidRPr="008A5A08" w:rsidRDefault="0099297A" w:rsidP="0099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8A5A08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33" w:type="dxa"/>
            <w:gridSpan w:val="3"/>
            <w:hideMark/>
          </w:tcPr>
          <w:p w14:paraId="761B49AB" w14:textId="77777777" w:rsidR="00457903" w:rsidRPr="008A5A08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0FE61418" w14:textId="77777777" w:rsidR="00457903" w:rsidRPr="008A5A08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5" w:type="dxa"/>
            <w:gridSpan w:val="3"/>
            <w:hideMark/>
          </w:tcPr>
          <w:p w14:paraId="089D90A6" w14:textId="77777777" w:rsidR="00457903" w:rsidRPr="008A5A08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57903" w:rsidRPr="008A5A08" w14:paraId="79877FD9" w14:textId="77777777" w:rsidTr="001B4D3E">
        <w:trPr>
          <w:trHeight w:hRule="exact" w:val="403"/>
          <w:tblHeader/>
        </w:trPr>
        <w:tc>
          <w:tcPr>
            <w:tcW w:w="4335" w:type="dxa"/>
          </w:tcPr>
          <w:p w14:paraId="11F4297B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7" w:type="dxa"/>
            <w:vAlign w:val="center"/>
          </w:tcPr>
          <w:p w14:paraId="050031BC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69" w:type="dxa"/>
            <w:vAlign w:val="center"/>
          </w:tcPr>
          <w:p w14:paraId="7380BCBB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77" w:type="dxa"/>
            <w:vAlign w:val="center"/>
          </w:tcPr>
          <w:p w14:paraId="2CD53E0E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269" w:type="dxa"/>
          </w:tcPr>
          <w:p w14:paraId="0BBA7D20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46" w:type="dxa"/>
            <w:vAlign w:val="center"/>
          </w:tcPr>
          <w:p w14:paraId="0C5EE688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69" w:type="dxa"/>
            <w:vAlign w:val="center"/>
          </w:tcPr>
          <w:p w14:paraId="2FBEA1D6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0" w:type="dxa"/>
            <w:vAlign w:val="center"/>
          </w:tcPr>
          <w:p w14:paraId="3F534B96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2561</w:t>
            </w:r>
          </w:p>
        </w:tc>
      </w:tr>
      <w:tr w:rsidR="00457903" w:rsidRPr="008A5A08" w14:paraId="129CE216" w14:textId="77777777" w:rsidTr="001B4D3E">
        <w:trPr>
          <w:trHeight w:hRule="exact" w:val="403"/>
          <w:tblHeader/>
        </w:trPr>
        <w:tc>
          <w:tcPr>
            <w:tcW w:w="4335" w:type="dxa"/>
          </w:tcPr>
          <w:p w14:paraId="5E40972D" w14:textId="77777777" w:rsidR="00457903" w:rsidRPr="008A5A08" w:rsidRDefault="00457903" w:rsidP="001447F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97" w:type="dxa"/>
            <w:gridSpan w:val="7"/>
            <w:hideMark/>
          </w:tcPr>
          <w:p w14:paraId="3280CF49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57903" w:rsidRPr="008A5A08" w14:paraId="25DA78AA" w14:textId="77777777" w:rsidTr="001B4D3E">
        <w:trPr>
          <w:trHeight w:hRule="exact" w:val="403"/>
        </w:trPr>
        <w:tc>
          <w:tcPr>
            <w:tcW w:w="4335" w:type="dxa"/>
          </w:tcPr>
          <w:p w14:paraId="279A332C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7" w:type="dxa"/>
          </w:tcPr>
          <w:p w14:paraId="4B800497" w14:textId="77777777" w:rsidR="00457903" w:rsidRPr="008A5A08" w:rsidRDefault="00457903" w:rsidP="001447F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93CF07F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</w:tcPr>
          <w:p w14:paraId="01E2F13C" w14:textId="77777777" w:rsidR="00457903" w:rsidRPr="008A5A08" w:rsidRDefault="00457903" w:rsidP="001447F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A4D4E01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</w:tcPr>
          <w:p w14:paraId="02B679F3" w14:textId="77777777" w:rsidR="00457903" w:rsidRPr="008A5A08" w:rsidRDefault="00457903" w:rsidP="001447F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D7113F4" w14:textId="77777777" w:rsidR="00457903" w:rsidRPr="008A5A08" w:rsidRDefault="00457903" w:rsidP="00144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61745B7" w14:textId="77777777" w:rsidR="00457903" w:rsidRPr="008A5A08" w:rsidRDefault="00457903" w:rsidP="001447F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7903" w:rsidRPr="008A5A08" w14:paraId="2D4C1318" w14:textId="77777777" w:rsidTr="001B4D3E">
        <w:trPr>
          <w:trHeight w:hRule="exact" w:val="403"/>
        </w:trPr>
        <w:tc>
          <w:tcPr>
            <w:tcW w:w="4335" w:type="dxa"/>
          </w:tcPr>
          <w:p w14:paraId="4953DCE9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87" w:type="dxa"/>
            <w:shd w:val="clear" w:color="auto" w:fill="auto"/>
          </w:tcPr>
          <w:p w14:paraId="33E66A6F" w14:textId="6D18126C" w:rsidR="00457903" w:rsidRPr="008A5A08" w:rsidRDefault="005A5AEB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124,537</w:t>
            </w:r>
          </w:p>
        </w:tc>
        <w:tc>
          <w:tcPr>
            <w:tcW w:w="269" w:type="dxa"/>
          </w:tcPr>
          <w:p w14:paraId="298DF5D9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</w:tcPr>
          <w:p w14:paraId="461D5149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87,420</w:t>
            </w:r>
          </w:p>
        </w:tc>
        <w:tc>
          <w:tcPr>
            <w:tcW w:w="269" w:type="dxa"/>
          </w:tcPr>
          <w:p w14:paraId="6DC433FC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</w:tcPr>
          <w:p w14:paraId="1B0B3BEA" w14:textId="18EEC489" w:rsidR="00457903" w:rsidRPr="008A5A08" w:rsidRDefault="005E671D" w:rsidP="001B4D3E">
            <w:pPr>
              <w:pStyle w:val="acctfourfigures"/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9" w:type="dxa"/>
          </w:tcPr>
          <w:p w14:paraId="1906531B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2AEF725" w14:textId="77777777" w:rsidR="00457903" w:rsidRPr="008A5A08" w:rsidRDefault="00457903" w:rsidP="001B4D3E">
            <w:pPr>
              <w:pStyle w:val="acctfourfigures"/>
              <w:tabs>
                <w:tab w:val="left" w:pos="720"/>
              </w:tabs>
              <w:spacing w:line="240" w:lineRule="atLeas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57903" w:rsidRPr="008A5A08" w14:paraId="62F3AF49" w14:textId="77777777" w:rsidTr="001B4D3E">
        <w:trPr>
          <w:trHeight w:hRule="exact" w:val="403"/>
        </w:trPr>
        <w:tc>
          <w:tcPr>
            <w:tcW w:w="4335" w:type="dxa"/>
          </w:tcPr>
          <w:p w14:paraId="5A855297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2F951" w14:textId="49794ED1" w:rsidR="00457903" w:rsidRPr="008A5A08" w:rsidRDefault="005A5AEB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124,537</w:t>
            </w:r>
          </w:p>
        </w:tc>
        <w:tc>
          <w:tcPr>
            <w:tcW w:w="269" w:type="dxa"/>
          </w:tcPr>
          <w:p w14:paraId="1AE3908A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CB821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87,420</w:t>
            </w:r>
          </w:p>
        </w:tc>
        <w:tc>
          <w:tcPr>
            <w:tcW w:w="269" w:type="dxa"/>
          </w:tcPr>
          <w:p w14:paraId="79A09417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E28D9" w14:textId="1AF67265" w:rsidR="00457903" w:rsidRPr="008A5A08" w:rsidRDefault="005E671D" w:rsidP="001B4D3E">
            <w:pPr>
              <w:pStyle w:val="acctfourfigures"/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9" w:type="dxa"/>
          </w:tcPr>
          <w:p w14:paraId="5751D549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04428" w14:textId="77777777" w:rsidR="00457903" w:rsidRPr="008A5A08" w:rsidRDefault="00457903" w:rsidP="001B4D3E">
            <w:pPr>
              <w:pStyle w:val="acctfourfigures"/>
              <w:tabs>
                <w:tab w:val="left" w:pos="720"/>
              </w:tabs>
              <w:spacing w:line="240" w:lineRule="atLeas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457903" w:rsidRPr="008A5A08" w14:paraId="6181DC23" w14:textId="77777777" w:rsidTr="001B4D3E">
        <w:trPr>
          <w:trHeight w:hRule="exact" w:val="147"/>
        </w:trPr>
        <w:tc>
          <w:tcPr>
            <w:tcW w:w="4335" w:type="dxa"/>
          </w:tcPr>
          <w:p w14:paraId="39986DFE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201699D6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1E187B6A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C434EBA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D2FF868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</w:tcPr>
          <w:p w14:paraId="24598885" w14:textId="77777777" w:rsidR="00457903" w:rsidRPr="008A5A08" w:rsidRDefault="0045790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19D72EE2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F2E6266" w14:textId="77777777" w:rsidR="00457903" w:rsidRPr="008A5A08" w:rsidRDefault="0045790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457903" w:rsidRPr="008A5A08" w14:paraId="36C31F53" w14:textId="77777777" w:rsidTr="001B4D3E">
        <w:trPr>
          <w:trHeight w:hRule="exact" w:val="403"/>
        </w:trPr>
        <w:tc>
          <w:tcPr>
            <w:tcW w:w="4335" w:type="dxa"/>
          </w:tcPr>
          <w:p w14:paraId="4DE718EF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55678A0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15E7987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068FCFE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6BE8B05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46E80420" w14:textId="77777777" w:rsidR="00457903" w:rsidRPr="008A5A08" w:rsidRDefault="0045790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DF31A23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3E9ABE" w14:textId="77777777" w:rsidR="00457903" w:rsidRPr="008A5A08" w:rsidRDefault="00457903" w:rsidP="002A11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457903" w:rsidRPr="008A5A08" w14:paraId="1F23514C" w14:textId="77777777" w:rsidTr="001B4D3E">
        <w:trPr>
          <w:trHeight w:val="677"/>
        </w:trPr>
        <w:tc>
          <w:tcPr>
            <w:tcW w:w="4335" w:type="dxa"/>
          </w:tcPr>
          <w:p w14:paraId="769584C0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</w:t>
            </w:r>
          </w:p>
          <w:p w14:paraId="6112A32C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68D6FB" w14:textId="77777777" w:rsidR="00457903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1494A99E" w14:textId="584D3E5E" w:rsidR="005A5AEB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(</w:t>
            </w:r>
            <w:r w:rsidR="005A5AEB">
              <w:rPr>
                <w:rFonts w:ascii="Angsana New" w:hAnsi="Angsana New" w:cs="Angsana New"/>
                <w:sz w:val="30"/>
                <w:szCs w:val="30"/>
                <w:lang w:eastAsia="en-GB"/>
              </w:rPr>
              <w:t>52,7</w:t>
            </w:r>
            <w:r w:rsidR="006C17DE">
              <w:rPr>
                <w:rFonts w:ascii="Angsana New" w:hAnsi="Angsana New" w:cs="Angsana New"/>
                <w:sz w:val="30"/>
                <w:szCs w:val="30"/>
                <w:lang w:eastAsia="en-GB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9" w:type="dxa"/>
          </w:tcPr>
          <w:p w14:paraId="263BDB01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4D8F93" w14:textId="77777777" w:rsidR="00457903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7789EEEA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68,953</w:t>
            </w:r>
          </w:p>
        </w:tc>
        <w:tc>
          <w:tcPr>
            <w:tcW w:w="269" w:type="dxa"/>
          </w:tcPr>
          <w:p w14:paraId="019F7229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4401C7BF" w14:textId="77777777" w:rsidR="00457903" w:rsidRDefault="00457903" w:rsidP="002A117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5CEB38C7" w14:textId="59B98ADB" w:rsidR="005E671D" w:rsidRPr="008A5A08" w:rsidRDefault="005E671D" w:rsidP="00E202AC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9,13</w:t>
            </w:r>
            <w:r w:rsidR="001B4D3E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9" w:type="dxa"/>
          </w:tcPr>
          <w:p w14:paraId="46EE18BD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37E5EC" w14:textId="77777777" w:rsidR="00457903" w:rsidRDefault="00457903" w:rsidP="002A117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767C71B6" w14:textId="77777777" w:rsidR="00457903" w:rsidRPr="008A5A08" w:rsidRDefault="00457903" w:rsidP="002A117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6,222</w:t>
            </w:r>
          </w:p>
        </w:tc>
      </w:tr>
      <w:tr w:rsidR="00457903" w:rsidRPr="008A5A08" w14:paraId="0B24648E" w14:textId="77777777" w:rsidTr="001B4D3E">
        <w:trPr>
          <w:trHeight w:hRule="exact" w:val="403"/>
        </w:trPr>
        <w:tc>
          <w:tcPr>
            <w:tcW w:w="4335" w:type="dxa"/>
          </w:tcPr>
          <w:p w14:paraId="28F2A5F4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67F76BA" w14:textId="2B8C3A78" w:rsidR="00457903" w:rsidRPr="008A5A08" w:rsidRDefault="005A5AEB" w:rsidP="004664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33,950</w:t>
            </w:r>
          </w:p>
        </w:tc>
        <w:tc>
          <w:tcPr>
            <w:tcW w:w="269" w:type="dxa"/>
          </w:tcPr>
          <w:p w14:paraId="52FA9BC1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3362150" w14:textId="77777777" w:rsidR="00457903" w:rsidRPr="008A5A08" w:rsidRDefault="00457903" w:rsidP="002A1176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(153,052)</w:t>
            </w:r>
          </w:p>
        </w:tc>
        <w:tc>
          <w:tcPr>
            <w:tcW w:w="269" w:type="dxa"/>
          </w:tcPr>
          <w:p w14:paraId="7EA8F0F8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</w:tcPr>
          <w:p w14:paraId="3231647D" w14:textId="2919EBE5" w:rsidR="00457903" w:rsidRPr="008A5A08" w:rsidRDefault="00E202AC" w:rsidP="00E202AC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5E671D">
              <w:rPr>
                <w:rFonts w:ascii="Angsana New" w:hAnsi="Angsana New" w:cs="Angsana New"/>
                <w:sz w:val="30"/>
                <w:szCs w:val="30"/>
                <w:lang w:eastAsia="en-GB"/>
              </w:rPr>
              <w:t>26,10</w:t>
            </w:r>
            <w:r w:rsidR="001B4D3E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9" w:type="dxa"/>
          </w:tcPr>
          <w:p w14:paraId="2BE8D5C5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E5DAF8D" w14:textId="77777777" w:rsidR="00457903" w:rsidRPr="008A5A08" w:rsidRDefault="00457903" w:rsidP="001B4D3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(167,451)</w:t>
            </w:r>
          </w:p>
        </w:tc>
      </w:tr>
      <w:tr w:rsidR="00457903" w:rsidRPr="008A5A08" w14:paraId="19287234" w14:textId="77777777" w:rsidTr="001B4D3E">
        <w:trPr>
          <w:trHeight w:hRule="exact" w:val="403"/>
        </w:trPr>
        <w:tc>
          <w:tcPr>
            <w:tcW w:w="4335" w:type="dxa"/>
          </w:tcPr>
          <w:p w14:paraId="0E325522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F194" w14:textId="160B23BE" w:rsidR="00457903" w:rsidRPr="008A5A08" w:rsidRDefault="00466490" w:rsidP="00466490">
            <w:pPr>
              <w:pStyle w:val="acctfourfigures"/>
              <w:tabs>
                <w:tab w:val="clear" w:pos="765"/>
              </w:tabs>
              <w:spacing w:line="240" w:lineRule="atLeast"/>
              <w:ind w:left="-79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   </w:t>
            </w:r>
            <w:r w:rsidR="005A5AE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(18,</w:t>
            </w:r>
            <w:r w:rsidR="006C17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819</w:t>
            </w:r>
            <w:r w:rsidR="005A5AE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9" w:type="dxa"/>
          </w:tcPr>
          <w:p w14:paraId="6042A756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A6FA5" w14:textId="77777777" w:rsidR="00457903" w:rsidRPr="008A5A08" w:rsidRDefault="00457903" w:rsidP="001B4D3E">
            <w:pPr>
              <w:pStyle w:val="acctfourfigures"/>
              <w:tabs>
                <w:tab w:val="clear" w:pos="765"/>
              </w:tabs>
              <w:spacing w:line="240" w:lineRule="atLeast"/>
              <w:ind w:left="-7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(84,099)</w:t>
            </w:r>
          </w:p>
        </w:tc>
        <w:tc>
          <w:tcPr>
            <w:tcW w:w="269" w:type="dxa"/>
          </w:tcPr>
          <w:p w14:paraId="293A123E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A8D65" w14:textId="04365099" w:rsidR="00457903" w:rsidRPr="008A5A08" w:rsidRDefault="005E671D" w:rsidP="001B4D3E">
            <w:pPr>
              <w:pStyle w:val="acctfourfigures"/>
              <w:tabs>
                <w:tab w:val="decimal" w:pos="729"/>
                <w:tab w:val="decimal" w:pos="810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(16,971)</w:t>
            </w:r>
          </w:p>
        </w:tc>
        <w:tc>
          <w:tcPr>
            <w:tcW w:w="269" w:type="dxa"/>
          </w:tcPr>
          <w:p w14:paraId="626F305C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1D00" w14:textId="77777777" w:rsidR="00457903" w:rsidRPr="008A5A08" w:rsidRDefault="00457903" w:rsidP="001B4D3E">
            <w:pPr>
              <w:pStyle w:val="acctfourfigures"/>
              <w:tabs>
                <w:tab w:val="decimal" w:pos="714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(161,229)</w:t>
            </w:r>
          </w:p>
        </w:tc>
      </w:tr>
      <w:tr w:rsidR="00457903" w:rsidRPr="008A5A08" w14:paraId="48CC3047" w14:textId="77777777" w:rsidTr="001B4D3E">
        <w:trPr>
          <w:trHeight w:hRule="exact" w:val="403"/>
        </w:trPr>
        <w:tc>
          <w:tcPr>
            <w:tcW w:w="4335" w:type="dxa"/>
          </w:tcPr>
          <w:p w14:paraId="3FB1E944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ค่าใช้จ่าย (รายได้) ทางภาษี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05B5F" w14:textId="6A66E415" w:rsidR="00457903" w:rsidRPr="008A5A08" w:rsidRDefault="005A5AEB" w:rsidP="001B4D3E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105,7</w:t>
            </w:r>
            <w:r w:rsidR="006C17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269" w:type="dxa"/>
          </w:tcPr>
          <w:p w14:paraId="273DF7DF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AEDDF" w14:textId="77777777" w:rsidR="00457903" w:rsidRPr="008A5A08" w:rsidRDefault="00457903" w:rsidP="001B4D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3,321</w:t>
            </w:r>
          </w:p>
        </w:tc>
        <w:tc>
          <w:tcPr>
            <w:tcW w:w="269" w:type="dxa"/>
          </w:tcPr>
          <w:p w14:paraId="2E643EE8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E1B47" w14:textId="16BAE6DE" w:rsidR="00457903" w:rsidRPr="008A5A08" w:rsidRDefault="005E671D" w:rsidP="001B4D3E">
            <w:pPr>
              <w:pStyle w:val="acctfourfigures"/>
              <w:tabs>
                <w:tab w:val="decimal" w:pos="729"/>
                <w:tab w:val="decimal" w:pos="810"/>
              </w:tabs>
              <w:spacing w:line="240" w:lineRule="atLeast"/>
              <w:ind w:left="-79" w:right="-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(16,971)</w:t>
            </w:r>
          </w:p>
        </w:tc>
        <w:tc>
          <w:tcPr>
            <w:tcW w:w="269" w:type="dxa"/>
          </w:tcPr>
          <w:p w14:paraId="3BF95A32" w14:textId="77777777" w:rsidR="00457903" w:rsidRPr="008A5A08" w:rsidRDefault="00457903" w:rsidP="002A1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5FD1D" w14:textId="77777777" w:rsidR="00457903" w:rsidRPr="008A5A08" w:rsidRDefault="00457903" w:rsidP="001B4D3E">
            <w:pPr>
              <w:pStyle w:val="acctfourfigures"/>
              <w:tabs>
                <w:tab w:val="decimal" w:pos="714"/>
              </w:tabs>
              <w:spacing w:line="240" w:lineRule="atLeast"/>
              <w:ind w:left="-79" w:right="-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(161,229)</w:t>
            </w:r>
          </w:p>
        </w:tc>
      </w:tr>
    </w:tbl>
    <w:p w14:paraId="63B8DF4C" w14:textId="252D248E" w:rsidR="00C24388" w:rsidRDefault="00C24388" w:rsidP="00C2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Cs/>
          <w:i/>
          <w:iCs/>
          <w:sz w:val="20"/>
          <w:szCs w:val="20"/>
        </w:rPr>
      </w:pPr>
    </w:p>
    <w:p w14:paraId="4FE0119C" w14:textId="62106616" w:rsidR="00E202AC" w:rsidRDefault="00E202AC" w:rsidP="00C2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Cs/>
          <w:i/>
          <w:iCs/>
          <w:sz w:val="20"/>
          <w:szCs w:val="20"/>
        </w:rPr>
      </w:pPr>
    </w:p>
    <w:p w14:paraId="2A2940B8" w14:textId="77777777" w:rsidR="00E202AC" w:rsidRPr="00C24388" w:rsidRDefault="00E202AC" w:rsidP="00C2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Cs/>
          <w:i/>
          <w:iCs/>
          <w:sz w:val="20"/>
          <w:szCs w:val="20"/>
        </w:rPr>
      </w:pPr>
    </w:p>
    <w:tbl>
      <w:tblPr>
        <w:tblpPr w:leftFromText="180" w:rightFromText="180" w:vertAnchor="text" w:horzAnchor="margin" w:tblpX="529" w:tblpY="362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182"/>
        <w:gridCol w:w="988"/>
        <w:gridCol w:w="180"/>
        <w:gridCol w:w="900"/>
        <w:gridCol w:w="180"/>
        <w:gridCol w:w="990"/>
        <w:gridCol w:w="180"/>
        <w:gridCol w:w="977"/>
        <w:gridCol w:w="180"/>
        <w:gridCol w:w="913"/>
      </w:tblGrid>
      <w:tr w:rsidR="007C1266" w:rsidRPr="008A5A08" w14:paraId="091EB7C8" w14:textId="77777777" w:rsidTr="006F3755">
        <w:trPr>
          <w:cantSplit/>
        </w:trPr>
        <w:tc>
          <w:tcPr>
            <w:tcW w:w="2700" w:type="dxa"/>
          </w:tcPr>
          <w:p w14:paraId="5FD82D0C" w14:textId="3BE77566" w:rsidR="007C1266" w:rsidRPr="008A5A08" w:rsidRDefault="007C126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1"/>
            <w:hideMark/>
          </w:tcPr>
          <w:p w14:paraId="03450007" w14:textId="43827650" w:rsidR="007C1266" w:rsidRPr="008A5A08" w:rsidRDefault="007C126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24388" w:rsidRPr="008A5A08" w14:paraId="2190FE78" w14:textId="77777777" w:rsidTr="006F3755">
        <w:trPr>
          <w:cantSplit/>
        </w:trPr>
        <w:tc>
          <w:tcPr>
            <w:tcW w:w="2700" w:type="dxa"/>
          </w:tcPr>
          <w:p w14:paraId="16C86680" w14:textId="77777777" w:rsidR="00C24388" w:rsidRPr="008A5A08" w:rsidRDefault="00C2438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1"/>
          </w:tcPr>
          <w:p w14:paraId="2110EE41" w14:textId="6E3006D1" w:rsidR="00C24388" w:rsidRPr="008A5A08" w:rsidRDefault="00C2438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8A5A08" w14:paraId="6799B638" w14:textId="77777777" w:rsidTr="006F3755">
        <w:trPr>
          <w:cantSplit/>
        </w:trPr>
        <w:tc>
          <w:tcPr>
            <w:tcW w:w="2700" w:type="dxa"/>
          </w:tcPr>
          <w:p w14:paraId="7A7D1FB7" w14:textId="77777777" w:rsidR="007C1266" w:rsidRPr="008A5A08" w:rsidRDefault="007C126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5"/>
          </w:tcPr>
          <w:p w14:paraId="2D3698D2" w14:textId="77777777" w:rsidR="007C1266" w:rsidRPr="008A5A08" w:rsidRDefault="002A1176" w:rsidP="008564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229189D5" w14:textId="77777777" w:rsidR="007C1266" w:rsidRPr="008A5A08" w:rsidRDefault="007C126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240" w:type="dxa"/>
            <w:gridSpan w:val="5"/>
          </w:tcPr>
          <w:p w14:paraId="4461662D" w14:textId="77777777" w:rsidR="007C1266" w:rsidRPr="008A5A08" w:rsidRDefault="002A1176" w:rsidP="008564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2561</w:t>
            </w:r>
          </w:p>
        </w:tc>
      </w:tr>
      <w:tr w:rsidR="007C1266" w:rsidRPr="008A5A08" w14:paraId="72C35ABF" w14:textId="77777777" w:rsidTr="006F3755">
        <w:trPr>
          <w:cantSplit/>
          <w:trHeight w:val="798"/>
        </w:trPr>
        <w:tc>
          <w:tcPr>
            <w:tcW w:w="2700" w:type="dxa"/>
          </w:tcPr>
          <w:p w14:paraId="78688F61" w14:textId="77777777" w:rsidR="007C1266" w:rsidRDefault="007C126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8A5A08" w:rsidRDefault="0099297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8A5A08" w:rsidRDefault="001A215C" w:rsidP="001A215C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8A5A08" w:rsidRDefault="001A215C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F1654D9" w14:textId="77777777" w:rsidR="007C1266" w:rsidRPr="008A5A08" w:rsidRDefault="007C126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6C1FD6C" w14:textId="77777777" w:rsidR="004E3380" w:rsidRPr="008A5A08" w:rsidRDefault="007C1266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8A5A08" w:rsidRDefault="007C126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4AEE2CE3" w14:textId="77777777" w:rsidR="004E3380" w:rsidRPr="008A5A08" w:rsidRDefault="007C1266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E3CE159" w14:textId="77777777" w:rsidR="007C1266" w:rsidRPr="008A5A08" w:rsidRDefault="007C126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DE7D9" w14:textId="77777777" w:rsidR="007C1266" w:rsidRPr="008A5A08" w:rsidRDefault="007C12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8A5A08" w:rsidRDefault="007C1266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8A5A08" w:rsidRDefault="007C126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BA9DF03" w14:textId="77777777" w:rsidR="007C1266" w:rsidRPr="008A5A08" w:rsidRDefault="004E3380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EDD3230" w14:textId="77777777" w:rsidR="007C1266" w:rsidRPr="008A5A08" w:rsidRDefault="007C126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3" w:type="dxa"/>
            <w:vAlign w:val="bottom"/>
            <w:hideMark/>
          </w:tcPr>
          <w:p w14:paraId="56DB0279" w14:textId="77777777" w:rsidR="007C1266" w:rsidRPr="008A5A08" w:rsidRDefault="007C12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8A5A08" w:rsidRDefault="007C1266" w:rsidP="004E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8A5A08" w14:paraId="3FDEF8E9" w14:textId="77777777" w:rsidTr="006F3755">
        <w:trPr>
          <w:cantSplit/>
        </w:trPr>
        <w:tc>
          <w:tcPr>
            <w:tcW w:w="2700" w:type="dxa"/>
          </w:tcPr>
          <w:p w14:paraId="4B7D5483" w14:textId="77777777" w:rsidR="007C1266" w:rsidRPr="008A5A08" w:rsidRDefault="007C126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1"/>
            <w:hideMark/>
          </w:tcPr>
          <w:p w14:paraId="221FFAA3" w14:textId="77777777" w:rsidR="007C1266" w:rsidRPr="008A5A08" w:rsidRDefault="007C126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8A5A08" w14:paraId="571CF170" w14:textId="77777777" w:rsidTr="006F3755">
        <w:trPr>
          <w:cantSplit/>
        </w:trPr>
        <w:tc>
          <w:tcPr>
            <w:tcW w:w="2700" w:type="dxa"/>
          </w:tcPr>
          <w:p w14:paraId="44FCC9BD" w14:textId="72BF7505" w:rsidR="0099297A" w:rsidRPr="008A5A08" w:rsidRDefault="0099297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660" w:type="dxa"/>
            <w:gridSpan w:val="11"/>
          </w:tcPr>
          <w:p w14:paraId="30D42F07" w14:textId="77777777" w:rsidR="0099297A" w:rsidRPr="008A5A08" w:rsidRDefault="0099297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2A1176" w:rsidRPr="008A5A08" w14:paraId="1CE61FD4" w14:textId="77777777" w:rsidTr="006F3755">
        <w:trPr>
          <w:cantSplit/>
        </w:trPr>
        <w:tc>
          <w:tcPr>
            <w:tcW w:w="2700" w:type="dxa"/>
            <w:hideMark/>
          </w:tcPr>
          <w:p w14:paraId="67FFD73D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4BF64972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577</w:t>
            </w:r>
          </w:p>
        </w:tc>
        <w:tc>
          <w:tcPr>
            <w:tcW w:w="182" w:type="dxa"/>
            <w:vAlign w:val="bottom"/>
          </w:tcPr>
          <w:p w14:paraId="28C341E3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65C37BD4" w14:textId="63FA66FD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(115)</w:t>
            </w:r>
          </w:p>
        </w:tc>
        <w:tc>
          <w:tcPr>
            <w:tcW w:w="180" w:type="dxa"/>
            <w:vAlign w:val="bottom"/>
          </w:tcPr>
          <w:p w14:paraId="1772501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1777D85A" w14:textId="22BDA8D1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6BB3C58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AAE3EF5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286,570</w:t>
            </w:r>
          </w:p>
        </w:tc>
        <w:tc>
          <w:tcPr>
            <w:tcW w:w="180" w:type="dxa"/>
            <w:vAlign w:val="bottom"/>
          </w:tcPr>
          <w:p w14:paraId="39B238B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53673B0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(57,314)</w:t>
            </w:r>
          </w:p>
        </w:tc>
        <w:tc>
          <w:tcPr>
            <w:tcW w:w="180" w:type="dxa"/>
            <w:vAlign w:val="bottom"/>
          </w:tcPr>
          <w:p w14:paraId="1500EB0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3" w:type="dxa"/>
            <w:vAlign w:val="bottom"/>
            <w:hideMark/>
          </w:tcPr>
          <w:p w14:paraId="5F460978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229,256</w:t>
            </w:r>
          </w:p>
        </w:tc>
      </w:tr>
      <w:tr w:rsidR="002A1176" w:rsidRPr="008A5A08" w14:paraId="641AC6EA" w14:textId="77777777" w:rsidTr="006F3755">
        <w:trPr>
          <w:cantSplit/>
        </w:trPr>
        <w:tc>
          <w:tcPr>
            <w:tcW w:w="2700" w:type="dxa"/>
          </w:tcPr>
          <w:p w14:paraId="435FDCAF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กำไรจากการประมาณตามหลัก</w:t>
            </w:r>
          </w:p>
        </w:tc>
        <w:tc>
          <w:tcPr>
            <w:tcW w:w="990" w:type="dxa"/>
            <w:vAlign w:val="bottom"/>
          </w:tcPr>
          <w:p w14:paraId="4FA20927" w14:textId="1EDC22BC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  <w:vAlign w:val="bottom"/>
          </w:tcPr>
          <w:p w14:paraId="1646065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176F1EE4" w14:textId="68083B69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00C30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146D835" w14:textId="4807A315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5E13BF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CC6ADAD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D01A71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</w:tcPr>
          <w:p w14:paraId="337487CF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88AD13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3" w:type="dxa"/>
            <w:vAlign w:val="bottom"/>
          </w:tcPr>
          <w:p w14:paraId="2089DE1D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2A1176" w:rsidRPr="008A5A08" w14:paraId="7C2EA33B" w14:textId="77777777" w:rsidTr="006F3755">
        <w:trPr>
          <w:cantSplit/>
        </w:trPr>
        <w:tc>
          <w:tcPr>
            <w:tcW w:w="2700" w:type="dxa"/>
          </w:tcPr>
          <w:p w14:paraId="724DEAAD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230EFBA" w14:textId="61022A52" w:rsidR="002A1176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A69763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5AE99018" w14:textId="2B1E882C" w:rsidR="002A1176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49E0A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63D45A2" w14:textId="4D5AC78A" w:rsidR="002A1176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A52A33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650B1E8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43,632</w:t>
            </w:r>
          </w:p>
        </w:tc>
        <w:tc>
          <w:tcPr>
            <w:tcW w:w="180" w:type="dxa"/>
            <w:vAlign w:val="bottom"/>
          </w:tcPr>
          <w:p w14:paraId="50C5E0C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</w:tcPr>
          <w:p w14:paraId="524D27C8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(8,726)</w:t>
            </w:r>
          </w:p>
        </w:tc>
        <w:tc>
          <w:tcPr>
            <w:tcW w:w="180" w:type="dxa"/>
            <w:vAlign w:val="bottom"/>
          </w:tcPr>
          <w:p w14:paraId="74FBF64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3" w:type="dxa"/>
            <w:vAlign w:val="bottom"/>
          </w:tcPr>
          <w:p w14:paraId="0124CF3A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34,906</w:t>
            </w:r>
          </w:p>
        </w:tc>
      </w:tr>
      <w:tr w:rsidR="002A1176" w:rsidRPr="008A5A08" w14:paraId="131FE1B5" w14:textId="77777777" w:rsidTr="006F3755">
        <w:trPr>
          <w:cantSplit/>
        </w:trPr>
        <w:tc>
          <w:tcPr>
            <w:tcW w:w="2700" w:type="dxa"/>
          </w:tcPr>
          <w:p w14:paraId="2439135C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1B4CE340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577</w:t>
            </w:r>
          </w:p>
        </w:tc>
        <w:tc>
          <w:tcPr>
            <w:tcW w:w="182" w:type="dxa"/>
            <w:vAlign w:val="bottom"/>
          </w:tcPr>
          <w:p w14:paraId="261B1D0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2754973D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(115)</w:t>
            </w:r>
          </w:p>
        </w:tc>
        <w:tc>
          <w:tcPr>
            <w:tcW w:w="180" w:type="dxa"/>
            <w:vAlign w:val="bottom"/>
          </w:tcPr>
          <w:p w14:paraId="332A163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527DCC52" w:rsidR="002A1176" w:rsidRPr="008A5A08" w:rsidRDefault="005A5AEB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67986F7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330,202</w:t>
            </w:r>
          </w:p>
        </w:tc>
        <w:tc>
          <w:tcPr>
            <w:tcW w:w="180" w:type="dxa"/>
            <w:vAlign w:val="bottom"/>
          </w:tcPr>
          <w:p w14:paraId="5441D41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77777777" w:rsidR="002A1176" w:rsidRPr="008A5A08" w:rsidRDefault="002A1176" w:rsidP="006F37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(66,040)</w:t>
            </w:r>
          </w:p>
        </w:tc>
        <w:tc>
          <w:tcPr>
            <w:tcW w:w="180" w:type="dxa"/>
            <w:vAlign w:val="bottom"/>
          </w:tcPr>
          <w:p w14:paraId="552B8DB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264,162</w:t>
            </w:r>
          </w:p>
        </w:tc>
      </w:tr>
      <w:tr w:rsidR="002A1176" w:rsidRPr="008A5A08" w14:paraId="45B7FC85" w14:textId="77777777" w:rsidTr="006F3755">
        <w:trPr>
          <w:cantSplit/>
        </w:trPr>
        <w:tc>
          <w:tcPr>
            <w:tcW w:w="2700" w:type="dxa"/>
          </w:tcPr>
          <w:p w14:paraId="49228C7C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745693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  <w:vAlign w:val="bottom"/>
          </w:tcPr>
          <w:p w14:paraId="032A23F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B2770D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38DE9A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A1B95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4110CE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27A44C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4D6D6EB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FFD102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102192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8D09A6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2A1176" w:rsidRPr="008A5A08" w14:paraId="062A283B" w14:textId="77777777" w:rsidTr="006F3755">
        <w:trPr>
          <w:cantSplit/>
        </w:trPr>
        <w:tc>
          <w:tcPr>
            <w:tcW w:w="2700" w:type="dxa"/>
          </w:tcPr>
          <w:p w14:paraId="3E5F64A4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1"/>
            <w:hideMark/>
          </w:tcPr>
          <w:p w14:paraId="6CA4B7C0" w14:textId="77777777" w:rsidR="002A1176" w:rsidRPr="008A5A08" w:rsidRDefault="002A1176" w:rsidP="002A117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2A1176" w:rsidRPr="008A5A08" w14:paraId="66D6BF02" w14:textId="77777777" w:rsidTr="006F3755">
        <w:trPr>
          <w:cantSplit/>
        </w:trPr>
        <w:tc>
          <w:tcPr>
            <w:tcW w:w="2700" w:type="dxa"/>
          </w:tcPr>
          <w:p w14:paraId="1A560D11" w14:textId="77777777" w:rsidR="002A1176" w:rsidRPr="008A5A08" w:rsidRDefault="002A1176" w:rsidP="002A11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5"/>
          </w:tcPr>
          <w:p w14:paraId="72401067" w14:textId="77777777" w:rsidR="002A1176" w:rsidRPr="008A5A08" w:rsidRDefault="002A1176" w:rsidP="002A117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1EC22759" w14:textId="77777777" w:rsidR="002A1176" w:rsidRPr="008A5A08" w:rsidRDefault="002A1176" w:rsidP="002A117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240" w:type="dxa"/>
            <w:gridSpan w:val="5"/>
          </w:tcPr>
          <w:p w14:paraId="196C326A" w14:textId="77777777" w:rsidR="002A1176" w:rsidRPr="008A5A08" w:rsidRDefault="002A1176" w:rsidP="002A11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2561</w:t>
            </w:r>
          </w:p>
        </w:tc>
      </w:tr>
      <w:tr w:rsidR="0096330D" w:rsidRPr="008A5A08" w14:paraId="6967FA90" w14:textId="77777777" w:rsidTr="006F3755">
        <w:trPr>
          <w:cantSplit/>
        </w:trPr>
        <w:tc>
          <w:tcPr>
            <w:tcW w:w="2700" w:type="dxa"/>
          </w:tcPr>
          <w:p w14:paraId="30D96C25" w14:textId="77777777" w:rsidR="0096330D" w:rsidRDefault="0096330D" w:rsidP="009633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96330D" w:rsidRPr="008A5A08" w:rsidRDefault="0096330D" w:rsidP="009633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96330D" w:rsidRPr="008A5A08" w:rsidRDefault="0096330D" w:rsidP="009633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3F5B86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A6D43D" w14:textId="77777777" w:rsidR="0096330D" w:rsidRPr="008A5A08" w:rsidRDefault="0096330D" w:rsidP="009633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B28D040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C9E18D" w14:textId="77777777" w:rsidR="0096330D" w:rsidRPr="008A5A08" w:rsidRDefault="0096330D" w:rsidP="009633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6DE82F9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96330D" w:rsidRPr="008A5A08" w:rsidRDefault="0096330D" w:rsidP="009633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6CCDEC51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96330D" w:rsidRPr="008A5A08" w:rsidRDefault="0096330D" w:rsidP="009633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3" w:type="dxa"/>
            <w:vAlign w:val="bottom"/>
            <w:hideMark/>
          </w:tcPr>
          <w:p w14:paraId="34AB5488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96330D" w:rsidRPr="008A5A08" w14:paraId="74604C7E" w14:textId="77777777" w:rsidTr="006F3755">
        <w:trPr>
          <w:cantSplit/>
        </w:trPr>
        <w:tc>
          <w:tcPr>
            <w:tcW w:w="2700" w:type="dxa"/>
          </w:tcPr>
          <w:p w14:paraId="5504610B" w14:textId="77777777" w:rsidR="0096330D" w:rsidRPr="008A5A08" w:rsidRDefault="0096330D" w:rsidP="009633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60" w:type="dxa"/>
            <w:gridSpan w:val="11"/>
            <w:hideMark/>
          </w:tcPr>
          <w:p w14:paraId="240BD111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6330D" w:rsidRPr="008A5A08" w14:paraId="7BBB666F" w14:textId="77777777" w:rsidTr="006F3755">
        <w:trPr>
          <w:cantSplit/>
        </w:trPr>
        <w:tc>
          <w:tcPr>
            <w:tcW w:w="2700" w:type="dxa"/>
          </w:tcPr>
          <w:p w14:paraId="44229A8F" w14:textId="1FDCD154" w:rsidR="0096330D" w:rsidRPr="008A5A08" w:rsidRDefault="0096330D" w:rsidP="009633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660" w:type="dxa"/>
            <w:gridSpan w:val="11"/>
          </w:tcPr>
          <w:p w14:paraId="7E902A80" w14:textId="77777777" w:rsidR="0096330D" w:rsidRPr="008A5A08" w:rsidRDefault="0096330D" w:rsidP="009633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2A1176" w:rsidRPr="008A5A08" w14:paraId="5A464E1C" w14:textId="77777777" w:rsidTr="006F3755">
        <w:trPr>
          <w:cantSplit/>
        </w:trPr>
        <w:tc>
          <w:tcPr>
            <w:tcW w:w="2700" w:type="dxa"/>
            <w:hideMark/>
          </w:tcPr>
          <w:p w14:paraId="2D637D61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1617334A" w:rsidR="002A1176" w:rsidRPr="008A5A08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5A4998E8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vAlign w:val="bottom"/>
          </w:tcPr>
          <w:p w14:paraId="547BE9C0" w14:textId="20282DFA" w:rsidR="002A1176" w:rsidRPr="008A5A08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0C3530D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5055ED91" w14:textId="40788731" w:rsidR="002A1176" w:rsidRPr="008A5A08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0B87B755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09101AE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33,174</w:t>
            </w:r>
          </w:p>
        </w:tc>
        <w:tc>
          <w:tcPr>
            <w:tcW w:w="180" w:type="dxa"/>
          </w:tcPr>
          <w:p w14:paraId="05FA6D32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733BC9BD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(6,635)</w:t>
            </w:r>
          </w:p>
        </w:tc>
        <w:tc>
          <w:tcPr>
            <w:tcW w:w="180" w:type="dxa"/>
          </w:tcPr>
          <w:p w14:paraId="57B748CD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3" w:type="dxa"/>
            <w:vAlign w:val="bottom"/>
          </w:tcPr>
          <w:p w14:paraId="2D70C51A" w14:textId="77777777" w:rsidR="002A1176" w:rsidRPr="008A5A08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26,539</w:t>
            </w:r>
          </w:p>
        </w:tc>
      </w:tr>
      <w:tr w:rsidR="002A1176" w:rsidRPr="008A5A08" w14:paraId="1A350AE6" w14:textId="77777777" w:rsidTr="006F3755">
        <w:trPr>
          <w:cantSplit/>
        </w:trPr>
        <w:tc>
          <w:tcPr>
            <w:tcW w:w="2700" w:type="dxa"/>
          </w:tcPr>
          <w:p w14:paraId="562F75F1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กำไรจากการประมาณตามหลัก</w:t>
            </w:r>
          </w:p>
        </w:tc>
        <w:tc>
          <w:tcPr>
            <w:tcW w:w="990" w:type="dxa"/>
            <w:vAlign w:val="bottom"/>
          </w:tcPr>
          <w:p w14:paraId="75CC7C5C" w14:textId="13176A76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40CBBF25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vAlign w:val="bottom"/>
          </w:tcPr>
          <w:p w14:paraId="6370D3AB" w14:textId="100B64D6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7A75302B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7CC5D4C8" w14:textId="6AE7458E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C8103E7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C7F8984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3CB4334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77DDE8D8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173AA733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3" w:type="dxa"/>
            <w:vAlign w:val="bottom"/>
          </w:tcPr>
          <w:p w14:paraId="402D0567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2A1176" w:rsidRPr="008A5A08" w14:paraId="73E51C93" w14:textId="77777777" w:rsidTr="006F3755">
        <w:trPr>
          <w:cantSplit/>
        </w:trPr>
        <w:tc>
          <w:tcPr>
            <w:tcW w:w="2700" w:type="dxa"/>
          </w:tcPr>
          <w:p w14:paraId="7FEFE228" w14:textId="77777777" w:rsidR="002A1176" w:rsidRPr="008A5A08" w:rsidRDefault="002A1176" w:rsidP="002A1176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0C4191C" w14:textId="045BFCC6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6E041552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vAlign w:val="bottom"/>
          </w:tcPr>
          <w:p w14:paraId="2DB2D5F0" w14:textId="3E13936C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0C62870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0D0A18C6" w14:textId="456441DC" w:rsidR="002A1176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57650D5D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5ABE93C8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16,491</w:t>
            </w:r>
          </w:p>
        </w:tc>
        <w:tc>
          <w:tcPr>
            <w:tcW w:w="180" w:type="dxa"/>
          </w:tcPr>
          <w:p w14:paraId="5C38482E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7635F575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(3,298)</w:t>
            </w:r>
          </w:p>
        </w:tc>
        <w:tc>
          <w:tcPr>
            <w:tcW w:w="180" w:type="dxa"/>
          </w:tcPr>
          <w:p w14:paraId="0F168729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3" w:type="dxa"/>
            <w:vAlign w:val="bottom"/>
          </w:tcPr>
          <w:p w14:paraId="6E4BFAE5" w14:textId="77777777" w:rsidR="002A1176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13,193</w:t>
            </w:r>
          </w:p>
        </w:tc>
      </w:tr>
      <w:tr w:rsidR="002A1176" w:rsidRPr="008A5A08" w14:paraId="2C4E6CCC" w14:textId="77777777" w:rsidTr="006F3755">
        <w:trPr>
          <w:cantSplit/>
        </w:trPr>
        <w:tc>
          <w:tcPr>
            <w:tcW w:w="2700" w:type="dxa"/>
          </w:tcPr>
          <w:p w14:paraId="37861722" w14:textId="77777777" w:rsidR="002A1176" w:rsidRPr="008A5A08" w:rsidRDefault="002A1176" w:rsidP="002A1176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57FCEB7B" w:rsidR="002A1176" w:rsidRPr="00E52BFB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596F31FE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1CE2A654" w:rsidR="002A1176" w:rsidRPr="00E52BFB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9146D39" w14:textId="77777777" w:rsidR="002A1176" w:rsidRPr="00E52BFB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323F76B4" w:rsidR="002A1176" w:rsidRPr="00E52BFB" w:rsidRDefault="005E671D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C0A9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77777777" w:rsidR="002A1176" w:rsidRPr="00E52BFB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52BF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49,665</w:t>
            </w:r>
          </w:p>
        </w:tc>
        <w:tc>
          <w:tcPr>
            <w:tcW w:w="180" w:type="dxa"/>
          </w:tcPr>
          <w:p w14:paraId="6C0992A7" w14:textId="77777777" w:rsidR="002A1176" w:rsidRPr="008A5A08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77777777" w:rsidR="002A1176" w:rsidRPr="00E52BFB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52BF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(9,933)</w:t>
            </w:r>
          </w:p>
        </w:tc>
        <w:tc>
          <w:tcPr>
            <w:tcW w:w="180" w:type="dxa"/>
          </w:tcPr>
          <w:p w14:paraId="6A565B8E" w14:textId="77777777" w:rsidR="002A1176" w:rsidRPr="00E52BFB" w:rsidRDefault="002A1176" w:rsidP="002A11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77777777" w:rsidR="002A1176" w:rsidRPr="00E52BFB" w:rsidRDefault="002A1176" w:rsidP="002A11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52BF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39,732</w:t>
            </w:r>
          </w:p>
        </w:tc>
      </w:tr>
    </w:tbl>
    <w:p w14:paraId="57B08C99" w14:textId="77777777" w:rsidR="005F6D59" w:rsidRPr="0096330D" w:rsidRDefault="005F6D59" w:rsidP="00AC5BF5">
      <w:pPr>
        <w:rPr>
          <w:rFonts w:ascii="Angsana New" w:hAnsi="Angsana New" w:cs="Angsana New"/>
          <w:sz w:val="28"/>
          <w:szCs w:val="28"/>
        </w:rPr>
      </w:pPr>
    </w:p>
    <w:tbl>
      <w:tblPr>
        <w:tblW w:w="93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42"/>
        <w:gridCol w:w="1066"/>
        <w:gridCol w:w="271"/>
        <w:gridCol w:w="1029"/>
        <w:gridCol w:w="241"/>
        <w:gridCol w:w="1147"/>
        <w:gridCol w:w="236"/>
        <w:gridCol w:w="1120"/>
      </w:tblGrid>
      <w:tr w:rsidR="0064755B" w:rsidRPr="008A5A08" w14:paraId="59A3D547" w14:textId="77777777" w:rsidTr="008F62E7">
        <w:trPr>
          <w:trHeight w:hRule="exact" w:val="403"/>
        </w:trPr>
        <w:tc>
          <w:tcPr>
            <w:tcW w:w="2268" w:type="pct"/>
          </w:tcPr>
          <w:p w14:paraId="07AD8F4B" w14:textId="526D29EA" w:rsidR="0064755B" w:rsidRPr="008A5A08" w:rsidRDefault="00E202AC" w:rsidP="00DA59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32" w:type="pct"/>
            <w:gridSpan w:val="7"/>
          </w:tcPr>
          <w:p w14:paraId="285ED87C" w14:textId="77777777" w:rsidR="0064755B" w:rsidRPr="008A5A08" w:rsidRDefault="0064755B" w:rsidP="0064755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57256F" w:rsidRPr="008A5A08" w14:paraId="70A585F9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7D39E286" w14:textId="77777777" w:rsidR="0057256F" w:rsidRPr="008A5A08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0" w:type="pct"/>
          </w:tcPr>
          <w:p w14:paraId="30B437CD" w14:textId="77777777" w:rsidR="0057256F" w:rsidRPr="008A5A08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CCD7689" w14:textId="77777777" w:rsidR="0057256F" w:rsidRPr="008A5A08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1492F0D" w14:textId="77777777" w:rsidR="0057256F" w:rsidRPr="008A5A08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2F9ED1ED" w14:textId="77777777" w:rsidR="0057256F" w:rsidRPr="008A5A08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AE84085" w14:textId="77777777" w:rsidR="0057256F" w:rsidRPr="008A5A08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" w:type="pct"/>
          </w:tcPr>
          <w:p w14:paraId="3B001CD6" w14:textId="77777777" w:rsidR="0057256F" w:rsidRPr="008A5A08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0E5F1496" w14:textId="77777777" w:rsidR="0057256F" w:rsidRPr="008A5A08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7256F" w:rsidRPr="008A5A08" w14:paraId="7B482B93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1911863D" w14:textId="77777777" w:rsidR="0057256F" w:rsidRPr="008A5A08" w:rsidRDefault="001447F7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A117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32" w:type="pct"/>
            <w:gridSpan w:val="7"/>
          </w:tcPr>
          <w:p w14:paraId="50579179" w14:textId="77777777" w:rsidR="0057256F" w:rsidRPr="008A5A08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4A74BB74" w14:textId="77777777" w:rsidR="0057256F" w:rsidRPr="008A5A08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4B2D" w:rsidRPr="008A5A08" w14:paraId="6D87EE40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1ABCAFD3" w14:textId="77777777" w:rsidR="001B4B2D" w:rsidRPr="008A5A08" w:rsidRDefault="001B4B2D" w:rsidP="000B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0B3E60"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5E7B" w:rsidRPr="008A5A0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57F5A" w:rsidRPr="008A5A0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AE5E7B" w:rsidRPr="008A5A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0B3E60"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3E60" w:rsidRPr="008A5A08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างบัญชีก่อนค่าใช้จ่ายภาษีเงินได้ </w:t>
            </w: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3B1EA39" w14:textId="4CCCAF25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1,722</w:t>
            </w:r>
          </w:p>
        </w:tc>
        <w:tc>
          <w:tcPr>
            <w:tcW w:w="145" w:type="pct"/>
          </w:tcPr>
          <w:p w14:paraId="6B736BDD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auto"/>
          </w:tcPr>
          <w:p w14:paraId="45FDF159" w14:textId="3BE34342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(215)</w:t>
            </w:r>
          </w:p>
        </w:tc>
        <w:tc>
          <w:tcPr>
            <w:tcW w:w="129" w:type="pct"/>
            <w:shd w:val="clear" w:color="auto" w:fill="auto"/>
          </w:tcPr>
          <w:p w14:paraId="3A20CB1C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171CBA9B" w14:textId="1B3E604D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39</w:t>
            </w:r>
          </w:p>
        </w:tc>
        <w:tc>
          <w:tcPr>
            <w:tcW w:w="126" w:type="pct"/>
            <w:shd w:val="clear" w:color="auto" w:fill="auto"/>
          </w:tcPr>
          <w:p w14:paraId="442F8016" w14:textId="77777777" w:rsidR="001B4B2D" w:rsidRPr="008A5A08" w:rsidRDefault="001B4B2D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6D51932C" w14:textId="2BB08328" w:rsidR="001B4B2D" w:rsidRPr="008A5A08" w:rsidRDefault="005A5AEB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1,546</w:t>
            </w:r>
          </w:p>
        </w:tc>
      </w:tr>
      <w:tr w:rsidR="001B4B2D" w:rsidRPr="008A5A08" w14:paraId="2F7C7E65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12CC036A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7ABBE38" w14:textId="4D4D6054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AD3379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shd w:val="clear" w:color="auto" w:fill="auto"/>
          </w:tcPr>
          <w:p w14:paraId="599C8D96" w14:textId="78365971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(43)</w:t>
            </w:r>
          </w:p>
        </w:tc>
        <w:tc>
          <w:tcPr>
            <w:tcW w:w="129" w:type="pct"/>
            <w:shd w:val="clear" w:color="auto" w:fill="auto"/>
          </w:tcPr>
          <w:p w14:paraId="65F08B28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58176B4D" w14:textId="58123378" w:rsidR="001B4B2D" w:rsidRPr="008A5A08" w:rsidRDefault="005A5AEB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57C46C9" w14:textId="77777777" w:rsidR="001B4B2D" w:rsidRPr="008A5A08" w:rsidRDefault="001B4B2D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5BB45061" w14:textId="62B92D81" w:rsidR="001B4B2D" w:rsidRPr="008A5A08" w:rsidRDefault="005A5AEB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(43)</w:t>
            </w:r>
          </w:p>
        </w:tc>
      </w:tr>
      <w:tr w:rsidR="001B4B2D" w:rsidRPr="008A5A08" w14:paraId="1DB8013B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5609A469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70" w:type="pct"/>
          </w:tcPr>
          <w:p w14:paraId="4AF52111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3902699C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shd w:val="clear" w:color="auto" w:fill="auto"/>
          </w:tcPr>
          <w:p w14:paraId="2C9A56BF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shd w:val="clear" w:color="auto" w:fill="auto"/>
          </w:tcPr>
          <w:p w14:paraId="37FEA565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1BDC86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shd w:val="clear" w:color="auto" w:fill="auto"/>
          </w:tcPr>
          <w:p w14:paraId="2AE7C970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9278F7A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B4B2D" w:rsidRPr="008A5A08" w14:paraId="23B18B3D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3713F9F8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</w:tcPr>
          <w:p w14:paraId="14696827" w14:textId="528ECF63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5" w:type="pct"/>
          </w:tcPr>
          <w:p w14:paraId="2ACD5777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shd w:val="clear" w:color="auto" w:fill="auto"/>
          </w:tcPr>
          <w:p w14:paraId="22A14C05" w14:textId="721C7324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162</w:t>
            </w:r>
          </w:p>
        </w:tc>
        <w:tc>
          <w:tcPr>
            <w:tcW w:w="129" w:type="pct"/>
            <w:shd w:val="clear" w:color="auto" w:fill="auto"/>
          </w:tcPr>
          <w:p w14:paraId="20EE22DA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ABBC029" w14:textId="487A29CF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FC7E339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264E4FC" w14:textId="0236D61A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149</w:t>
            </w:r>
          </w:p>
        </w:tc>
      </w:tr>
      <w:tr w:rsidR="001B4B2D" w:rsidRPr="008A5A08" w14:paraId="700DD595" w14:textId="77777777" w:rsidTr="008F62E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8" w:type="pct"/>
          </w:tcPr>
          <w:p w14:paraId="6D376804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19E5EE3" w14:textId="34BDF5E3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5" w:type="pct"/>
          </w:tcPr>
          <w:p w14:paraId="33AAE0A4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B392" w14:textId="0A359566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119</w:t>
            </w:r>
          </w:p>
        </w:tc>
        <w:tc>
          <w:tcPr>
            <w:tcW w:w="129" w:type="pct"/>
            <w:shd w:val="clear" w:color="auto" w:fill="auto"/>
          </w:tcPr>
          <w:p w14:paraId="5A8DABA9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F5CCC" w14:textId="44B11510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A97AEE3" w14:textId="77777777" w:rsidR="001B4B2D" w:rsidRPr="008A5A08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D1DD2" w14:textId="4F1DA858" w:rsidR="001B4B2D" w:rsidRPr="008A5A08" w:rsidRDefault="005A5AEB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106</w:t>
            </w:r>
          </w:p>
        </w:tc>
      </w:tr>
    </w:tbl>
    <w:p w14:paraId="1A2A44AC" w14:textId="77777777" w:rsidR="005C77A4" w:rsidRPr="008A5A08" w:rsidRDefault="005C77A4" w:rsidP="0084770C">
      <w:pPr>
        <w:pStyle w:val="TOC7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24"/>
        <w:rPr>
          <w:rFonts w:ascii="Angsana New" w:hAnsi="Angsana New" w:cs="Angsana New"/>
          <w:sz w:val="30"/>
          <w:szCs w:val="30"/>
        </w:rPr>
        <w:sectPr w:rsidR="005C77A4" w:rsidRPr="008A5A08" w:rsidSect="00370E5E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3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4"/>
        <w:gridCol w:w="1067"/>
        <w:gridCol w:w="271"/>
        <w:gridCol w:w="1029"/>
        <w:gridCol w:w="241"/>
        <w:gridCol w:w="1146"/>
        <w:gridCol w:w="236"/>
        <w:gridCol w:w="1120"/>
      </w:tblGrid>
      <w:tr w:rsidR="00CE62D5" w:rsidRPr="008A5A08" w14:paraId="0DA45D7D" w14:textId="77777777" w:rsidTr="00CE62D5">
        <w:trPr>
          <w:trHeight w:hRule="exact" w:val="403"/>
        </w:trPr>
        <w:tc>
          <w:tcPr>
            <w:tcW w:w="2263" w:type="pct"/>
          </w:tcPr>
          <w:p w14:paraId="20615C0D" w14:textId="0AB830C6" w:rsidR="00CE62D5" w:rsidRPr="008A5A08" w:rsidRDefault="00E202AC" w:rsidP="001447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37" w:type="pct"/>
            <w:gridSpan w:val="7"/>
          </w:tcPr>
          <w:p w14:paraId="521513C5" w14:textId="77777777" w:rsidR="00CE62D5" w:rsidRPr="008A5A08" w:rsidRDefault="00CE62D5" w:rsidP="001447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</w:tr>
      <w:tr w:rsidR="001447F7" w:rsidRPr="008A5A08" w14:paraId="59AE0BD1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75A32D9E" w14:textId="77777777" w:rsidR="001447F7" w:rsidRPr="008A5A08" w:rsidRDefault="001447F7" w:rsidP="0014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2" w:type="pct"/>
          </w:tcPr>
          <w:p w14:paraId="101A02DC" w14:textId="77777777" w:rsidR="001447F7" w:rsidRPr="008A5A08" w:rsidRDefault="001447F7" w:rsidP="001447F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EC5A28" w14:textId="77777777" w:rsidR="001447F7" w:rsidRPr="008A5A08" w:rsidRDefault="001447F7" w:rsidP="001447F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</w:tcPr>
          <w:p w14:paraId="164B9F21" w14:textId="77777777" w:rsidR="001447F7" w:rsidRPr="008A5A08" w:rsidRDefault="001447F7" w:rsidP="001447F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6E246C5C" w14:textId="77777777" w:rsidR="001447F7" w:rsidRPr="008A5A08" w:rsidRDefault="001447F7" w:rsidP="001447F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65DE82E" w14:textId="77777777" w:rsidR="001447F7" w:rsidRPr="008A5A08" w:rsidRDefault="001447F7" w:rsidP="001447F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" w:type="pct"/>
          </w:tcPr>
          <w:p w14:paraId="5BA0EFC5" w14:textId="77777777" w:rsidR="001447F7" w:rsidRPr="008A5A08" w:rsidRDefault="001447F7" w:rsidP="001447F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81B4836" w14:textId="77777777" w:rsidR="001447F7" w:rsidRPr="008A5A08" w:rsidRDefault="001447F7" w:rsidP="001447F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564FF" w:rsidRPr="008A5A08" w14:paraId="0E7C0D10" w14:textId="77777777" w:rsidTr="001447F7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050846B8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A117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37" w:type="pct"/>
            <w:gridSpan w:val="7"/>
          </w:tcPr>
          <w:p w14:paraId="298DA2A3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39A51DFC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176" w:rsidRPr="008A5A08" w14:paraId="1AD4E254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480DE15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78AF88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885</w:t>
            </w:r>
          </w:p>
        </w:tc>
        <w:tc>
          <w:tcPr>
            <w:tcW w:w="145" w:type="pct"/>
          </w:tcPr>
          <w:p w14:paraId="096E6F0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14:paraId="6CA51FC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(296)</w:t>
            </w:r>
          </w:p>
        </w:tc>
        <w:tc>
          <w:tcPr>
            <w:tcW w:w="129" w:type="pct"/>
            <w:shd w:val="clear" w:color="auto" w:fill="auto"/>
          </w:tcPr>
          <w:p w14:paraId="15C1DC4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492C83B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126" w:type="pct"/>
            <w:shd w:val="clear" w:color="auto" w:fill="auto"/>
          </w:tcPr>
          <w:p w14:paraId="4BC59085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75460904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619</w:t>
            </w:r>
          </w:p>
        </w:tc>
      </w:tr>
      <w:tr w:rsidR="002A1176" w:rsidRPr="008A5A08" w14:paraId="76B6704F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73FB7E5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22BAB6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C2EF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5B82A6A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129" w:type="pct"/>
            <w:shd w:val="clear" w:color="auto" w:fill="auto"/>
          </w:tcPr>
          <w:p w14:paraId="3E4118B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14:paraId="625EAEA0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55E1128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64C50DFC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(59)</w:t>
            </w:r>
          </w:p>
        </w:tc>
      </w:tr>
      <w:tr w:rsidR="002A1176" w:rsidRPr="008A5A08" w14:paraId="6B04A781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4FFF78E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72" w:type="pct"/>
          </w:tcPr>
          <w:p w14:paraId="16CD95C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7F7A9B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shd w:val="clear" w:color="auto" w:fill="auto"/>
          </w:tcPr>
          <w:p w14:paraId="2335C03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shd w:val="clear" w:color="auto" w:fill="auto"/>
          </w:tcPr>
          <w:p w14:paraId="601B104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94C9D5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shd w:val="clear" w:color="auto" w:fill="auto"/>
          </w:tcPr>
          <w:p w14:paraId="5B3D87E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29436B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A1176" w:rsidRPr="008A5A08" w14:paraId="3C4AE015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2C9AFE9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</w:tcPr>
          <w:p w14:paraId="5124E08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45" w:type="pct"/>
          </w:tcPr>
          <w:p w14:paraId="0EC5C14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shd w:val="clear" w:color="auto" w:fill="auto"/>
          </w:tcPr>
          <w:p w14:paraId="5394A9C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29" w:type="pct"/>
            <w:shd w:val="clear" w:color="auto" w:fill="auto"/>
          </w:tcPr>
          <w:p w14:paraId="0941B06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8191DF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6A019B9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707AB7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62</w:t>
            </w:r>
          </w:p>
        </w:tc>
      </w:tr>
      <w:tr w:rsidR="002A1176" w:rsidRPr="008A5A08" w14:paraId="19A49A0B" w14:textId="77777777" w:rsidTr="008564FF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63" w:type="pct"/>
          </w:tcPr>
          <w:p w14:paraId="1F83614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E374D2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45" w:type="pct"/>
          </w:tcPr>
          <w:p w14:paraId="7A98077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35DD0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(9)</w:t>
            </w:r>
          </w:p>
        </w:tc>
        <w:tc>
          <w:tcPr>
            <w:tcW w:w="129" w:type="pct"/>
            <w:shd w:val="clear" w:color="auto" w:fill="auto"/>
          </w:tcPr>
          <w:p w14:paraId="4012B886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DBCDB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082DEA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406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</w:tr>
    </w:tbl>
    <w:p w14:paraId="5AB65DC1" w14:textId="77777777" w:rsidR="001447F7" w:rsidRPr="008F62E7" w:rsidRDefault="001447F7">
      <w:pPr>
        <w:rPr>
          <w:rFonts w:ascii="Angsana New" w:hAnsi="Angsana New" w:cs="Angsana New"/>
          <w:sz w:val="30"/>
          <w:szCs w:val="30"/>
        </w:rPr>
      </w:pPr>
    </w:p>
    <w:p w14:paraId="21379313" w14:textId="77777777" w:rsidR="00F61E8C" w:rsidRPr="008A5A08" w:rsidRDefault="00F61E8C" w:rsidP="00F61E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80"/>
        <w:gridCol w:w="1351"/>
        <w:gridCol w:w="271"/>
        <w:gridCol w:w="1171"/>
        <w:gridCol w:w="271"/>
        <w:gridCol w:w="1253"/>
      </w:tblGrid>
      <w:tr w:rsidR="00FB0745" w:rsidRPr="008A5A08" w14:paraId="5257AA10" w14:textId="77777777" w:rsidTr="00E202AC">
        <w:trPr>
          <w:trHeight w:hRule="exact" w:val="374"/>
        </w:trPr>
        <w:tc>
          <w:tcPr>
            <w:tcW w:w="2678" w:type="pct"/>
          </w:tcPr>
          <w:p w14:paraId="695CBE9D" w14:textId="7E8DBDF0" w:rsidR="00FB0745" w:rsidRPr="00E86BD6" w:rsidRDefault="00E202AC" w:rsidP="00E86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6B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</w:tcPr>
          <w:p w14:paraId="26096AEC" w14:textId="0D6ECF55" w:rsidR="00FB0745" w:rsidRPr="008A5A08" w:rsidRDefault="00FB0745" w:rsidP="00DA59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E8C" w:rsidRPr="008A5A08" w14:paraId="7206A840" w14:textId="77777777" w:rsidTr="00E202AC">
        <w:trPr>
          <w:trHeight w:hRule="exact" w:val="374"/>
        </w:trPr>
        <w:tc>
          <w:tcPr>
            <w:tcW w:w="2678" w:type="pct"/>
          </w:tcPr>
          <w:p w14:paraId="3E427532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6" w:type="pct"/>
          </w:tcPr>
          <w:p w14:paraId="1696DCC1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49F8692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6FA5A31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2D62EAC2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</w:tcPr>
          <w:p w14:paraId="46D4EFF7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61E8C" w:rsidRPr="008A5A08" w14:paraId="2C9416D2" w14:textId="77777777" w:rsidTr="00E202AC">
        <w:trPr>
          <w:trHeight w:hRule="exact" w:val="374"/>
        </w:trPr>
        <w:tc>
          <w:tcPr>
            <w:tcW w:w="2678" w:type="pct"/>
          </w:tcPr>
          <w:p w14:paraId="04719112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13D70FB9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82D7D1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29E3BD4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0B69F1C3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</w:tcPr>
          <w:p w14:paraId="7A6C6CBA" w14:textId="77777777" w:rsidR="00F61E8C" w:rsidRPr="008A5A08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1E8C" w:rsidRPr="008A5A08" w14:paraId="0928FC35" w14:textId="77777777" w:rsidTr="00E202AC">
        <w:trPr>
          <w:trHeight w:hRule="exact" w:val="374"/>
        </w:trPr>
        <w:tc>
          <w:tcPr>
            <w:tcW w:w="2678" w:type="pct"/>
          </w:tcPr>
          <w:p w14:paraId="483C3933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1447F7" w:rsidRPr="008A5A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A117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726" w:type="pct"/>
          </w:tcPr>
          <w:p w14:paraId="496B3B3C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CC413E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EFB634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2D91BB" w14:textId="77777777" w:rsidR="00F61E8C" w:rsidRPr="008A5A08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53C662F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E8C" w:rsidRPr="008A5A08" w14:paraId="07DA1312" w14:textId="77777777" w:rsidTr="00E202AC">
        <w:trPr>
          <w:trHeight w:hRule="exact" w:val="374"/>
        </w:trPr>
        <w:tc>
          <w:tcPr>
            <w:tcW w:w="2678" w:type="pct"/>
          </w:tcPr>
          <w:p w14:paraId="04603CA6" w14:textId="19D89DBA" w:rsidR="00F61E8C" w:rsidRPr="008A5A08" w:rsidRDefault="00457C5D" w:rsidP="0066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61E8C"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726" w:type="pct"/>
            <w:tcBorders>
              <w:bottom w:val="double" w:sz="4" w:space="0" w:color="auto"/>
            </w:tcBorders>
            <w:shd w:val="clear" w:color="auto" w:fill="auto"/>
          </w:tcPr>
          <w:p w14:paraId="7B03530A" w14:textId="7E27BB80" w:rsidR="00F61E8C" w:rsidRPr="008A5A08" w:rsidRDefault="000A3F8F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  <w:r w:rsidR="00F630AB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78</w:t>
            </w:r>
          </w:p>
        </w:tc>
        <w:tc>
          <w:tcPr>
            <w:tcW w:w="146" w:type="pct"/>
            <w:shd w:val="clear" w:color="auto" w:fill="auto"/>
          </w:tcPr>
          <w:p w14:paraId="4995A350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0CA7177F" w14:textId="00C9F9BA" w:rsidR="00F61E8C" w:rsidRPr="008A5A08" w:rsidRDefault="00F630AB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336</w:t>
            </w:r>
          </w:p>
        </w:tc>
        <w:tc>
          <w:tcPr>
            <w:tcW w:w="146" w:type="pct"/>
            <w:shd w:val="clear" w:color="auto" w:fill="auto"/>
          </w:tcPr>
          <w:p w14:paraId="013D180A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shd w:val="clear" w:color="auto" w:fill="auto"/>
          </w:tcPr>
          <w:p w14:paraId="1FCFF441" w14:textId="09FB9398" w:rsidR="00F61E8C" w:rsidRPr="008A5A08" w:rsidRDefault="000A3F8F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1,01</w:t>
            </w:r>
            <w:r w:rsidR="00FB0745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</w:tr>
      <w:tr w:rsidR="00F61E8C" w:rsidRPr="008A5A08" w14:paraId="64CF9064" w14:textId="77777777" w:rsidTr="00E202AC">
        <w:trPr>
          <w:trHeight w:hRule="exact" w:val="374"/>
        </w:trPr>
        <w:tc>
          <w:tcPr>
            <w:tcW w:w="2678" w:type="pct"/>
          </w:tcPr>
          <w:p w14:paraId="541A5405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6" w:type="pct"/>
            <w:tcBorders>
              <w:top w:val="double" w:sz="4" w:space="0" w:color="auto"/>
            </w:tcBorders>
            <w:shd w:val="clear" w:color="auto" w:fill="auto"/>
          </w:tcPr>
          <w:p w14:paraId="11162809" w14:textId="115785F1" w:rsidR="00F0561E" w:rsidRPr="008A5A08" w:rsidRDefault="000A3F8F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0AA5C2" w14:textId="77777777" w:rsidR="00F61E8C" w:rsidRPr="008A5A08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585B7B4" w14:textId="771FA119" w:rsidR="00F61E8C" w:rsidRPr="008A5A08" w:rsidRDefault="00F630AB" w:rsidP="00F056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146" w:type="pct"/>
            <w:shd w:val="clear" w:color="auto" w:fill="auto"/>
          </w:tcPr>
          <w:p w14:paraId="15E53F06" w14:textId="77777777" w:rsidR="00F61E8C" w:rsidRPr="008A5A08" w:rsidRDefault="00F61E8C" w:rsidP="00F61E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  <w:shd w:val="clear" w:color="auto" w:fill="auto"/>
          </w:tcPr>
          <w:p w14:paraId="16AF795D" w14:textId="6D5A2A2E" w:rsidR="00F61E8C" w:rsidRPr="008A5A08" w:rsidRDefault="00837F66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67</w:t>
            </w:r>
          </w:p>
        </w:tc>
      </w:tr>
      <w:tr w:rsidR="008232A4" w:rsidRPr="008A5A08" w14:paraId="4552BB41" w14:textId="77777777" w:rsidTr="00E202AC">
        <w:trPr>
          <w:trHeight w:hRule="exact" w:val="374"/>
        </w:trPr>
        <w:tc>
          <w:tcPr>
            <w:tcW w:w="2678" w:type="pct"/>
          </w:tcPr>
          <w:p w14:paraId="09E34198" w14:textId="77777777" w:rsidR="008232A4" w:rsidRPr="008A5A08" w:rsidRDefault="008B728B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6" w:type="pct"/>
            <w:shd w:val="clear" w:color="auto" w:fill="auto"/>
          </w:tcPr>
          <w:p w14:paraId="6E5821F5" w14:textId="77777777" w:rsidR="008232A4" w:rsidRPr="008A5A08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461BA79E" w14:textId="77777777" w:rsidR="008232A4" w:rsidRPr="008A5A08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3CBB" w14:textId="77777777" w:rsidR="008232A4" w:rsidRPr="008A5A08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73F88DB9" w14:textId="77777777" w:rsidR="008232A4" w:rsidRPr="008A5A08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2161F077" w14:textId="77777777" w:rsidR="008232A4" w:rsidRPr="008A5A08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232A4" w:rsidRPr="008A5A08" w14:paraId="4E949087" w14:textId="77777777" w:rsidTr="00E202AC">
        <w:trPr>
          <w:trHeight w:hRule="exact" w:val="374"/>
        </w:trPr>
        <w:tc>
          <w:tcPr>
            <w:tcW w:w="2678" w:type="pct"/>
          </w:tcPr>
          <w:p w14:paraId="11E68508" w14:textId="77777777" w:rsidR="008232A4" w:rsidRPr="008A5A08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8B728B"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="009A6349"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B728B"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728B"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shd w:val="clear" w:color="auto" w:fill="auto"/>
          </w:tcPr>
          <w:p w14:paraId="538A4445" w14:textId="62C612D9" w:rsidR="008232A4" w:rsidRPr="008A5A08" w:rsidRDefault="000A3F8F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A69E607" w14:textId="77777777" w:rsidR="008232A4" w:rsidRPr="008A5A08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AA8803" w14:textId="1F51C314" w:rsidR="008232A4" w:rsidRPr="008A5A08" w:rsidRDefault="000A3F8F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F630AB">
              <w:rPr>
                <w:rFonts w:ascii="Angsana New" w:hAnsi="Angsana New" w:cs="Angsana New"/>
                <w:sz w:val="30"/>
                <w:szCs w:val="30"/>
                <w:lang w:eastAsia="ko-KR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30C376" w14:textId="77777777" w:rsidR="008232A4" w:rsidRPr="008A5A08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31C7870B" w14:textId="2C46C29A" w:rsidR="008232A4" w:rsidRPr="008A5A08" w:rsidRDefault="000C5C9D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837F66">
              <w:rPr>
                <w:rFonts w:ascii="Angsana New" w:hAnsi="Angsana New" w:cs="Angsana New"/>
                <w:sz w:val="30"/>
                <w:szCs w:val="30"/>
                <w:lang w:eastAsia="ko-KR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5313A8" w:rsidRPr="008A5A08" w14:paraId="1C9EF11E" w14:textId="77777777" w:rsidTr="00E202AC">
        <w:trPr>
          <w:trHeight w:hRule="exact" w:val="374"/>
        </w:trPr>
        <w:tc>
          <w:tcPr>
            <w:tcW w:w="2678" w:type="pct"/>
          </w:tcPr>
          <w:p w14:paraId="34797B96" w14:textId="77777777" w:rsidR="005313A8" w:rsidRPr="008A5A08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FC97" w14:textId="6B756A77" w:rsidR="005313A8" w:rsidRPr="008A5A08" w:rsidRDefault="000A3F8F" w:rsidP="0025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C94F130" w14:textId="77777777" w:rsidR="005313A8" w:rsidRPr="008A5A08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5B174" w14:textId="59DB1E9B" w:rsidR="005313A8" w:rsidRPr="008A5A08" w:rsidRDefault="000A3F8F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(21)</w:t>
            </w:r>
          </w:p>
        </w:tc>
        <w:tc>
          <w:tcPr>
            <w:tcW w:w="146" w:type="pct"/>
            <w:shd w:val="clear" w:color="auto" w:fill="auto"/>
          </w:tcPr>
          <w:p w14:paraId="64A58202" w14:textId="77777777" w:rsidR="005313A8" w:rsidRPr="008A5A08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82E2" w14:textId="0DF90376" w:rsidR="005313A8" w:rsidRPr="008A5A08" w:rsidRDefault="000C5C9D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0A3F8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</w:tr>
    </w:tbl>
    <w:p w14:paraId="1894DDA6" w14:textId="77777777" w:rsidR="001447F7" w:rsidRPr="008A5A08" w:rsidRDefault="001447F7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2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8564FF" w:rsidRPr="008A5A08" w14:paraId="0DBB189D" w14:textId="77777777" w:rsidTr="00DD6ED1">
        <w:trPr>
          <w:trHeight w:hRule="exact" w:val="374"/>
        </w:trPr>
        <w:tc>
          <w:tcPr>
            <w:tcW w:w="2678" w:type="pct"/>
          </w:tcPr>
          <w:p w14:paraId="63609B9F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A117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28" w:type="pct"/>
          </w:tcPr>
          <w:p w14:paraId="0C3F0CB7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8564FF" w:rsidRPr="008A5A08" w:rsidRDefault="008564FF" w:rsidP="008564F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8564FF" w:rsidRPr="008A5A08" w:rsidRDefault="008564FF" w:rsidP="008564F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8564FF" w:rsidRPr="008A5A08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1176" w:rsidRPr="008A5A08" w14:paraId="77946A97" w14:textId="77777777" w:rsidTr="00DD6ED1">
        <w:trPr>
          <w:trHeight w:hRule="exact" w:val="374"/>
        </w:trPr>
        <w:tc>
          <w:tcPr>
            <w:tcW w:w="2678" w:type="pct"/>
          </w:tcPr>
          <w:p w14:paraId="5DABF43C" w14:textId="3DEAABAC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1B4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28C57A4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756</w:t>
            </w:r>
          </w:p>
        </w:tc>
        <w:tc>
          <w:tcPr>
            <w:tcW w:w="146" w:type="pct"/>
            <w:shd w:val="clear" w:color="auto" w:fill="auto"/>
          </w:tcPr>
          <w:p w14:paraId="3AF1303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1D384D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(222)</w:t>
            </w:r>
          </w:p>
        </w:tc>
        <w:tc>
          <w:tcPr>
            <w:tcW w:w="146" w:type="pct"/>
            <w:shd w:val="clear" w:color="auto" w:fill="auto"/>
          </w:tcPr>
          <w:p w14:paraId="3A9B5A2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4DDAF2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534</w:t>
            </w:r>
          </w:p>
        </w:tc>
      </w:tr>
      <w:tr w:rsidR="002A1176" w:rsidRPr="008A5A08" w14:paraId="2162B0A2" w14:textId="77777777" w:rsidTr="00DD6ED1">
        <w:trPr>
          <w:trHeight w:hRule="exact" w:val="374"/>
        </w:trPr>
        <w:tc>
          <w:tcPr>
            <w:tcW w:w="2678" w:type="pct"/>
          </w:tcPr>
          <w:p w14:paraId="13CA0863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48B0763C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B4C57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1607849A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(44)</w:t>
            </w:r>
          </w:p>
        </w:tc>
        <w:tc>
          <w:tcPr>
            <w:tcW w:w="146" w:type="pct"/>
            <w:shd w:val="clear" w:color="auto" w:fill="auto"/>
          </w:tcPr>
          <w:p w14:paraId="3976C7C9" w14:textId="77777777" w:rsidR="002A1176" w:rsidRPr="008A5A08" w:rsidRDefault="002A1176" w:rsidP="002A11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CDB3A9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(44)</w:t>
            </w:r>
          </w:p>
        </w:tc>
      </w:tr>
      <w:tr w:rsidR="002A1176" w:rsidRPr="008A5A08" w14:paraId="03AEC2DB" w14:textId="77777777" w:rsidTr="00DD6ED1">
        <w:trPr>
          <w:trHeight w:hRule="exact" w:val="374"/>
        </w:trPr>
        <w:tc>
          <w:tcPr>
            <w:tcW w:w="2678" w:type="pct"/>
          </w:tcPr>
          <w:p w14:paraId="621EF62A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58D695C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B3BE78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2EEF4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179E559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045DFFD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A1176" w:rsidRPr="008A5A08" w14:paraId="776C9B27" w14:textId="77777777" w:rsidTr="00DD6ED1">
        <w:trPr>
          <w:trHeight w:hRule="exact" w:val="374"/>
        </w:trPr>
        <w:tc>
          <w:tcPr>
            <w:tcW w:w="2678" w:type="pct"/>
          </w:tcPr>
          <w:p w14:paraId="62760C25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65BCD74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89CD2C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501242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(122)</w:t>
            </w:r>
          </w:p>
        </w:tc>
        <w:tc>
          <w:tcPr>
            <w:tcW w:w="146" w:type="pct"/>
            <w:shd w:val="clear" w:color="auto" w:fill="auto"/>
          </w:tcPr>
          <w:p w14:paraId="41D95D9F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E968F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(117)</w:t>
            </w:r>
          </w:p>
        </w:tc>
      </w:tr>
      <w:tr w:rsidR="002A1176" w:rsidRPr="008A5A08" w14:paraId="5ED52EFA" w14:textId="77777777" w:rsidTr="00DD6ED1">
        <w:trPr>
          <w:trHeight w:hRule="exact" w:val="374"/>
        </w:trPr>
        <w:tc>
          <w:tcPr>
            <w:tcW w:w="2678" w:type="pct"/>
          </w:tcPr>
          <w:p w14:paraId="1C8915B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1D7C7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18FDB24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6B27E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(166)</w:t>
            </w:r>
          </w:p>
        </w:tc>
        <w:tc>
          <w:tcPr>
            <w:tcW w:w="146" w:type="pct"/>
            <w:shd w:val="clear" w:color="auto" w:fill="auto"/>
          </w:tcPr>
          <w:p w14:paraId="058A7161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5568" w14:textId="77777777" w:rsidR="002A1176" w:rsidRPr="008A5A08" w:rsidRDefault="002A1176" w:rsidP="002A1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(161)</w:t>
            </w:r>
          </w:p>
        </w:tc>
      </w:tr>
    </w:tbl>
    <w:p w14:paraId="33780F81" w14:textId="77777777" w:rsidR="00DD6ED1" w:rsidRPr="008A5A08" w:rsidRDefault="00DD6ED1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1FF783CF" w14:textId="3EFDBF3A" w:rsidR="005C77A4" w:rsidRDefault="005C77A4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279DD9E8" w14:textId="6DBD57D8" w:rsidR="00795CB1" w:rsidRDefault="00795CB1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13DFED03" w14:textId="1094432A" w:rsidR="00795CB1" w:rsidRDefault="00795CB1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22E16924" w14:textId="05571C14" w:rsidR="00795CB1" w:rsidRDefault="00795CB1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79DCDD2A" w14:textId="291D936A" w:rsidR="00AD1565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6EAD066C" w14:textId="7EDC50EC" w:rsidR="00AD1565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651958F4" w14:textId="77777777" w:rsidR="00AD1565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74"/>
        <w:gridCol w:w="241"/>
        <w:gridCol w:w="1030"/>
        <w:gridCol w:w="358"/>
        <w:gridCol w:w="1083"/>
        <w:gridCol w:w="267"/>
        <w:gridCol w:w="1065"/>
      </w:tblGrid>
      <w:tr w:rsidR="003C5E82" w:rsidRPr="00795CB1" w14:paraId="41740ABD" w14:textId="77777777" w:rsidTr="00A526B2">
        <w:trPr>
          <w:trHeight w:hRule="exact" w:val="403"/>
        </w:trPr>
        <w:tc>
          <w:tcPr>
            <w:tcW w:w="2241" w:type="pct"/>
          </w:tcPr>
          <w:p w14:paraId="7E89DB51" w14:textId="4AC33408" w:rsidR="003C5E82" w:rsidRPr="00795CB1" w:rsidRDefault="00795CB1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264" w:type="pct"/>
            <w:gridSpan w:val="3"/>
          </w:tcPr>
          <w:p w14:paraId="09AF9D47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14:paraId="3131612B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4E698730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5E82" w:rsidRPr="00795CB1" w14:paraId="78211BDE" w14:textId="77777777" w:rsidTr="00A526B2">
        <w:trPr>
          <w:trHeight w:hRule="exact" w:val="403"/>
        </w:trPr>
        <w:tc>
          <w:tcPr>
            <w:tcW w:w="2241" w:type="pct"/>
            <w:vAlign w:val="bottom"/>
          </w:tcPr>
          <w:p w14:paraId="1BCCC762" w14:textId="26EF70B2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A09C276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0" w:type="pct"/>
            <w:vAlign w:val="bottom"/>
          </w:tcPr>
          <w:p w14:paraId="0375E3C4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CAF80D6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93" w:type="pct"/>
            <w:vAlign w:val="bottom"/>
          </w:tcPr>
          <w:p w14:paraId="53EE7924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EAA4D64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vAlign w:val="bottom"/>
          </w:tcPr>
          <w:p w14:paraId="6667E412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AA5725D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C5E82" w:rsidRPr="00795CB1" w14:paraId="168BCD52" w14:textId="77777777" w:rsidTr="00A526B2">
        <w:trPr>
          <w:trHeight w:hRule="exact" w:val="403"/>
        </w:trPr>
        <w:tc>
          <w:tcPr>
            <w:tcW w:w="2241" w:type="pct"/>
            <w:vAlign w:val="bottom"/>
          </w:tcPr>
          <w:p w14:paraId="29371BCB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9" w:type="pct"/>
            <w:gridSpan w:val="7"/>
            <w:vAlign w:val="bottom"/>
          </w:tcPr>
          <w:p w14:paraId="4232163C" w14:textId="77777777" w:rsidR="003C5E82" w:rsidRPr="00795CB1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5E82" w:rsidRPr="00795CB1" w14:paraId="5E31CFF5" w14:textId="77777777" w:rsidTr="00A526B2">
        <w:trPr>
          <w:trHeight w:hRule="exact" w:val="403"/>
        </w:trPr>
        <w:tc>
          <w:tcPr>
            <w:tcW w:w="2241" w:type="pct"/>
          </w:tcPr>
          <w:p w14:paraId="0C508E3F" w14:textId="77777777" w:rsidR="003C5E82" w:rsidRPr="00795CB1" w:rsidRDefault="003C5E82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9" w:type="pct"/>
            <w:vAlign w:val="bottom"/>
          </w:tcPr>
          <w:p w14:paraId="096DB6FF" w14:textId="7B0B13C5" w:rsidR="003C5E82" w:rsidRPr="00795CB1" w:rsidRDefault="00B251B3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6C17DE" w:rsidRPr="00795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95C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C17DE" w:rsidRPr="00795CB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0" w:type="pct"/>
            <w:vAlign w:val="bottom"/>
          </w:tcPr>
          <w:p w14:paraId="5111F947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994EBD0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892,074</w:t>
            </w:r>
          </w:p>
        </w:tc>
        <w:tc>
          <w:tcPr>
            <w:tcW w:w="193" w:type="pct"/>
            <w:vAlign w:val="bottom"/>
          </w:tcPr>
          <w:p w14:paraId="21276E4B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0BF0406" w14:textId="05946D19" w:rsidR="003C5E82" w:rsidRPr="00795CB1" w:rsidRDefault="000A3F8F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646,49</w:t>
            </w:r>
            <w:r w:rsidR="006C17DE" w:rsidRPr="00795CB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3B0A0650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AA10462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617,417</w:t>
            </w:r>
          </w:p>
        </w:tc>
      </w:tr>
      <w:tr w:rsidR="003C5E82" w:rsidRPr="00795CB1" w14:paraId="79BFA87A" w14:textId="77777777" w:rsidTr="00A526B2">
        <w:trPr>
          <w:trHeight w:hRule="exact" w:val="403"/>
        </w:trPr>
        <w:tc>
          <w:tcPr>
            <w:tcW w:w="2241" w:type="pct"/>
          </w:tcPr>
          <w:p w14:paraId="3803D839" w14:textId="77777777" w:rsidR="003C5E82" w:rsidRPr="00795CB1" w:rsidRDefault="003C5E82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68AE3F8" w14:textId="528ED863" w:rsidR="003C5E82" w:rsidRPr="00795CB1" w:rsidRDefault="00B251B3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(30</w:t>
            </w:r>
            <w:r w:rsidR="006C17DE" w:rsidRPr="00795CB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95C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C17DE" w:rsidRPr="00795CB1">
              <w:rPr>
                <w:rFonts w:ascii="Angsana New" w:hAnsi="Angsana New" w:cs="Angsana New"/>
                <w:sz w:val="30"/>
                <w:szCs w:val="30"/>
              </w:rPr>
              <w:t>056</w:t>
            </w:r>
            <w:r w:rsidRPr="00795CB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19584BBB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6B5E05F8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(278,508)</w:t>
            </w:r>
          </w:p>
        </w:tc>
        <w:tc>
          <w:tcPr>
            <w:tcW w:w="193" w:type="pct"/>
            <w:vAlign w:val="bottom"/>
          </w:tcPr>
          <w:p w14:paraId="1117EE69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E21FA99" w14:textId="675FF2EC" w:rsidR="003C5E82" w:rsidRPr="00795CB1" w:rsidRDefault="000A3F8F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(39,758)</w:t>
            </w:r>
          </w:p>
        </w:tc>
        <w:tc>
          <w:tcPr>
            <w:tcW w:w="144" w:type="pct"/>
            <w:vAlign w:val="bottom"/>
          </w:tcPr>
          <w:p w14:paraId="5897B239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E9D0B19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sz w:val="30"/>
                <w:szCs w:val="30"/>
              </w:rPr>
              <w:t>(27,648)</w:t>
            </w:r>
          </w:p>
        </w:tc>
      </w:tr>
      <w:tr w:rsidR="003C5E82" w:rsidRPr="00795CB1" w14:paraId="15194D2E" w14:textId="77777777" w:rsidTr="00A526B2">
        <w:trPr>
          <w:trHeight w:hRule="exact" w:val="403"/>
        </w:trPr>
        <w:tc>
          <w:tcPr>
            <w:tcW w:w="2241" w:type="pct"/>
          </w:tcPr>
          <w:p w14:paraId="48AF4DD3" w14:textId="77777777" w:rsidR="003C5E82" w:rsidRPr="00795CB1" w:rsidRDefault="003C5E82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97B16" w14:textId="4822D729" w:rsidR="003C5E82" w:rsidRPr="00795CB1" w:rsidRDefault="00B251B3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625,0</w:t>
            </w:r>
            <w:r w:rsidR="006C17DE" w:rsidRPr="00795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30" w:type="pct"/>
            <w:vAlign w:val="bottom"/>
          </w:tcPr>
          <w:p w14:paraId="0603AFE5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A0CF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613,566</w:t>
            </w:r>
          </w:p>
        </w:tc>
        <w:tc>
          <w:tcPr>
            <w:tcW w:w="193" w:type="pct"/>
            <w:vAlign w:val="bottom"/>
          </w:tcPr>
          <w:p w14:paraId="7948FD03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57CD" w14:textId="2D320CF4" w:rsidR="003C5E82" w:rsidRPr="00795CB1" w:rsidRDefault="000A3F8F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606,7</w:t>
            </w:r>
            <w:r w:rsidR="006C17DE" w:rsidRPr="0079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4" w:type="pct"/>
            <w:vAlign w:val="bottom"/>
          </w:tcPr>
          <w:p w14:paraId="4D7802C0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E7132" w14:textId="77777777" w:rsidR="003C5E82" w:rsidRPr="00795CB1" w:rsidRDefault="003C5E82" w:rsidP="00A526B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589,769</w:t>
            </w:r>
          </w:p>
        </w:tc>
      </w:tr>
    </w:tbl>
    <w:p w14:paraId="499C5C24" w14:textId="77777777" w:rsidR="003C5E82" w:rsidRPr="008A5A08" w:rsidRDefault="003C5E8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7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900"/>
        <w:gridCol w:w="270"/>
        <w:gridCol w:w="1125"/>
        <w:gridCol w:w="270"/>
        <w:gridCol w:w="1170"/>
        <w:gridCol w:w="270"/>
        <w:gridCol w:w="990"/>
      </w:tblGrid>
      <w:tr w:rsidR="003C5E82" w:rsidRPr="00744842" w14:paraId="3F1D043A" w14:textId="77777777" w:rsidTr="001E6102">
        <w:trPr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E87A42D" w14:textId="77777777" w:rsidR="003C5E82" w:rsidRPr="00744842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</w:tcPr>
          <w:p w14:paraId="04B216B0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C5E82" w:rsidRPr="00744842" w14:paraId="039831C4" w14:textId="77777777" w:rsidTr="001E6102">
        <w:trPr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737F7F1" w14:textId="77777777" w:rsidR="003C5E82" w:rsidRPr="00744842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92FAE59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403EFC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single" w:sz="4" w:space="0" w:color="auto"/>
            </w:tcBorders>
          </w:tcPr>
          <w:p w14:paraId="1CBD1B4C" w14:textId="7777777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บันทึกเป็น(รายจ่าย)</w:t>
            </w: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/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CEC9B" w14:textId="7777777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9DC069" w14:textId="1004AF4D" w:rsidR="003C5E82" w:rsidRPr="00744842" w:rsidRDefault="001E610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ได้มาจาก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B6EA3" w14:textId="7777777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A002BAC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A53FE" w:rsidRPr="00744842" w14:paraId="6EF360B1" w14:textId="77777777" w:rsidTr="001E6102">
        <w:trPr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0B9DC3D" w14:textId="77777777" w:rsidR="007A53FE" w:rsidRPr="00744842" w:rsidRDefault="007A53FE" w:rsidP="007A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542ADD4" w14:textId="22248722" w:rsidR="007A53FE" w:rsidRPr="00744842" w:rsidRDefault="007A53FE" w:rsidP="007A53FE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</w:tcBorders>
          </w:tcPr>
          <w:p w14:paraId="1A139B86" w14:textId="77777777" w:rsidR="007A53FE" w:rsidRPr="00744842" w:rsidRDefault="007A53FE" w:rsidP="007A53FE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D422C48" w14:textId="77777777" w:rsidR="007A53FE" w:rsidRPr="00744842" w:rsidRDefault="007A53FE" w:rsidP="007A53FE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EA9C6BB" w14:textId="77777777" w:rsidR="007A53FE" w:rsidRPr="00744842" w:rsidRDefault="007A53FE" w:rsidP="007A53FE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0239E874" w14:textId="77777777" w:rsidR="007A53FE" w:rsidRPr="00744842" w:rsidRDefault="007A53FE" w:rsidP="007A53FE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748A4" w14:textId="77777777" w:rsidR="007A53FE" w:rsidRPr="00744842" w:rsidRDefault="007A53FE" w:rsidP="007A53FE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CA6C4A" w14:textId="48511073" w:rsidR="007A53FE" w:rsidRPr="00744842" w:rsidRDefault="001E6102" w:rsidP="001E610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การซื้อ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8F98A" w14:textId="77777777" w:rsidR="007A53FE" w:rsidRPr="00744842" w:rsidRDefault="007A53FE" w:rsidP="007A53FE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D7A1138" w14:textId="5F821241" w:rsidR="007A53FE" w:rsidRPr="00744842" w:rsidRDefault="001E6102" w:rsidP="007A53FE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</w:tr>
      <w:tr w:rsidR="001E6102" w:rsidRPr="00744842" w14:paraId="004B17C8" w14:textId="77777777" w:rsidTr="001E6102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09D14DDB" w14:textId="00D149F6" w:rsidR="001E6102" w:rsidRPr="00744842" w:rsidRDefault="001E6102" w:rsidP="001E6102">
            <w:pPr>
              <w:pStyle w:val="block"/>
              <w:spacing w:after="0" w:line="350" w:lineRule="exact"/>
              <w:ind w:left="0" w:right="-142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3DA47F3C" w14:textId="6E60DDB8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6AB1EEDF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25C531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BD06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A0248F3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6DD7" w14:textId="77777777" w:rsidR="001E6102" w:rsidRPr="00744842" w:rsidRDefault="001E6102" w:rsidP="001E6102">
            <w:pPr>
              <w:pStyle w:val="block"/>
              <w:spacing w:after="0" w:line="350" w:lineRule="exact"/>
              <w:ind w:left="0"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3A999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E19EA" w14:textId="40874A45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AC4FCD9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224FEAE" w14:textId="5C269AD6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</w:tr>
      <w:tr w:rsidR="001E6102" w:rsidRPr="00744842" w14:paraId="54239F1D" w14:textId="77777777" w:rsidTr="001E6102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7137DC35" w14:textId="459877C6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0707DFDC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E6102" w:rsidRPr="00744842" w14:paraId="679B8684" w14:textId="77777777" w:rsidTr="001E6102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5A0EBD6D" w14:textId="0537B156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0285F1D7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E6102" w:rsidRPr="00744842" w14:paraId="5D770017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759BEB1B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9976743" w14:textId="77777777" w:rsidR="001E6102" w:rsidRPr="00744842" w:rsidRDefault="001E6102" w:rsidP="001E6102">
            <w:pPr>
              <w:pStyle w:val="block"/>
              <w:tabs>
                <w:tab w:val="decimal" w:pos="783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16A4E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437FAA4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974A4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1098AC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1E510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177E1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D1E8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D9A247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E6102" w:rsidRPr="00744842" w14:paraId="4BA03339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394B5809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A7D1768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F7A4D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767C489C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FA8DD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5F1F8296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6E1916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693FF40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B4042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30F4394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E6102" w:rsidRPr="00744842" w14:paraId="4F6AA60E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5BD9DCDC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FFAC4E1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45,995</w:t>
            </w:r>
          </w:p>
        </w:tc>
        <w:tc>
          <w:tcPr>
            <w:tcW w:w="270" w:type="dxa"/>
            <w:tcBorders>
              <w:top w:val="nil"/>
            </w:tcBorders>
          </w:tcPr>
          <w:p w14:paraId="625FC73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F6ACD98" w14:textId="211A4280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38,136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5E0BA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25F29BF4" w14:textId="7BDD46B8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755AAA4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C804EF6" w14:textId="0C47947B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162171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B1CEADA" w14:textId="5009118B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84,131</w:t>
            </w:r>
          </w:p>
        </w:tc>
      </w:tr>
      <w:tr w:rsidR="001E6102" w:rsidRPr="00744842" w14:paraId="093EACE2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4971407A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8C3568C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4,938</w:t>
            </w:r>
          </w:p>
        </w:tc>
        <w:tc>
          <w:tcPr>
            <w:tcW w:w="270" w:type="dxa"/>
            <w:tcBorders>
              <w:top w:val="nil"/>
            </w:tcBorders>
          </w:tcPr>
          <w:p w14:paraId="18DC049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4BA9C703" w14:textId="515E7DA9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(3,865)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449EF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22938AFA" w14:textId="74B26BC4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1476E7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C65964E" w14:textId="332E4F81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0442EB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2BFF59F" w14:textId="7539853E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1,073</w:t>
            </w:r>
          </w:p>
        </w:tc>
      </w:tr>
      <w:tr w:rsidR="001E6102" w:rsidRPr="00744842" w14:paraId="7CC1CF75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447AFE97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3D85D24E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30,589</w:t>
            </w:r>
          </w:p>
        </w:tc>
        <w:tc>
          <w:tcPr>
            <w:tcW w:w="270" w:type="dxa"/>
          </w:tcPr>
          <w:p w14:paraId="51E1BFF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8D76F0" w14:textId="38357502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39,267</w:t>
            </w:r>
          </w:p>
        </w:tc>
        <w:tc>
          <w:tcPr>
            <w:tcW w:w="270" w:type="dxa"/>
            <w:shd w:val="clear" w:color="auto" w:fill="auto"/>
          </w:tcPr>
          <w:p w14:paraId="3A18AEBA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FF3F1BB" w14:textId="5EA82C25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8D7CC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AF9DDED" w14:textId="12ACDA83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C3A6E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E816DC" w14:textId="047984B0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69,856</w:t>
            </w:r>
          </w:p>
        </w:tc>
      </w:tr>
      <w:tr w:rsidR="001E6102" w:rsidRPr="00744842" w14:paraId="4D2A3B1A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3240BE08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shd w:val="clear" w:color="auto" w:fill="auto"/>
          </w:tcPr>
          <w:p w14:paraId="78C6FC90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(36)</w:t>
            </w:r>
          </w:p>
        </w:tc>
        <w:tc>
          <w:tcPr>
            <w:tcW w:w="270" w:type="dxa"/>
          </w:tcPr>
          <w:p w14:paraId="04D42158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0FD85A" w14:textId="4729545F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0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FEBD50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594431" w14:textId="7AE28228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99D7E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4FD8DEA" w14:textId="4C2499D5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3A3CB8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B386291" w14:textId="60F12086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(20)</w:t>
            </w:r>
          </w:p>
        </w:tc>
      </w:tr>
      <w:tr w:rsidR="001E6102" w:rsidRPr="00744842" w14:paraId="0EA4E4A0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682A39E5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7448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36FC0426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(278,508)</w:t>
            </w:r>
          </w:p>
        </w:tc>
        <w:tc>
          <w:tcPr>
            <w:tcW w:w="270" w:type="dxa"/>
          </w:tcPr>
          <w:p w14:paraId="7D37E63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88BA74" w14:textId="58364A55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(22,178)</w:t>
            </w:r>
          </w:p>
        </w:tc>
        <w:tc>
          <w:tcPr>
            <w:tcW w:w="270" w:type="dxa"/>
            <w:shd w:val="clear" w:color="auto" w:fill="auto"/>
          </w:tcPr>
          <w:p w14:paraId="6C65DD9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F1CCF5" w14:textId="720668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(115)</w:t>
            </w:r>
          </w:p>
        </w:tc>
        <w:tc>
          <w:tcPr>
            <w:tcW w:w="270" w:type="dxa"/>
          </w:tcPr>
          <w:p w14:paraId="49509F5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4FE436C" w14:textId="64318788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(4,520)</w:t>
            </w:r>
          </w:p>
        </w:tc>
        <w:tc>
          <w:tcPr>
            <w:tcW w:w="270" w:type="dxa"/>
          </w:tcPr>
          <w:p w14:paraId="196D462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28F753" w14:textId="6465136F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(305,321)</w:t>
            </w:r>
          </w:p>
        </w:tc>
      </w:tr>
      <w:tr w:rsidR="001E6102" w:rsidRPr="00744842" w14:paraId="6F0E746C" w14:textId="77777777" w:rsidTr="001E6102">
        <w:trPr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72D3596" w14:textId="64903C98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00" w:type="dxa"/>
            <w:shd w:val="clear" w:color="auto" w:fill="auto"/>
          </w:tcPr>
          <w:p w14:paraId="6C6D624D" w14:textId="35BF56FB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B61279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39DE26" w14:textId="0878B5A0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C140C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69EBB2" w14:textId="19DC77D2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83F59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9725BBB" w14:textId="2AAAFA8D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(2,671)</w:t>
            </w:r>
          </w:p>
        </w:tc>
        <w:tc>
          <w:tcPr>
            <w:tcW w:w="270" w:type="dxa"/>
          </w:tcPr>
          <w:p w14:paraId="7335EAA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77DAB6" w14:textId="404929B4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(2,671)</w:t>
            </w:r>
          </w:p>
        </w:tc>
      </w:tr>
      <w:tr w:rsidR="001E6102" w:rsidRPr="00744842" w14:paraId="4CD4F2AB" w14:textId="77777777" w:rsidTr="001E6102">
        <w:trPr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7805B7D1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0E69B78D" w14:textId="756DD2C0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4,26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361FC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4C2B824" w14:textId="1EC560C9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1,393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1F34BE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51371392" w14:textId="55C2FE35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6AAD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05F6E4" w14:textId="7D2AAC68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D666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5AEC553" w14:textId="66588771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5,6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</w:t>
            </w:r>
          </w:p>
        </w:tc>
      </w:tr>
      <w:tr w:rsidR="001E6102" w:rsidRPr="00744842" w14:paraId="188F29C3" w14:textId="77777777" w:rsidTr="001E6102">
        <w:trPr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06E6B28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71199A0" w14:textId="203388BC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806,32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F5C88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ECD72DE" w14:textId="53B82865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(33,950)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BCA7F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2843EC5" w14:textId="349F2DDE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68BA19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AB82335" w14:textId="69250458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B75B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F5059BC" w14:textId="550AF364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772,37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1E6102" w:rsidRPr="00744842" w14:paraId="7F89A487" w14:textId="77777777" w:rsidTr="001E6102">
        <w:trPr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4741D49D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65C68" w14:textId="77777777" w:rsidR="001E6102" w:rsidRPr="00744842" w:rsidRDefault="001E6102" w:rsidP="001E6102">
            <w:pPr>
              <w:pStyle w:val="block"/>
              <w:tabs>
                <w:tab w:val="decimal" w:pos="7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613,566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3E5AA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631C" w14:textId="2A923545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8CCD1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2A3B8E0" w14:textId="34E0C44C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(115)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F84FF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2010BF" w14:textId="5EA97DFA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(7,191)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F1F58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23009" w14:textId="3466E483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625,079</w:t>
            </w:r>
          </w:p>
        </w:tc>
      </w:tr>
    </w:tbl>
    <w:p w14:paraId="5E79D863" w14:textId="77777777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36F25DC" w14:textId="77777777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A0C1EDE" w14:textId="77777777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E092276" w14:textId="77777777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99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900"/>
        <w:gridCol w:w="270"/>
        <w:gridCol w:w="1125"/>
        <w:gridCol w:w="270"/>
        <w:gridCol w:w="1170"/>
        <w:gridCol w:w="270"/>
        <w:gridCol w:w="990"/>
        <w:gridCol w:w="315"/>
      </w:tblGrid>
      <w:tr w:rsidR="003C5E82" w:rsidRPr="00744842" w14:paraId="2E204B26" w14:textId="77777777" w:rsidTr="0074484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F7BCD5A" w14:textId="77777777" w:rsidR="003C5E82" w:rsidRPr="00744842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</w:tcPr>
          <w:p w14:paraId="2B81D049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C5E82" w:rsidRPr="00744842" w14:paraId="1D39EF18" w14:textId="77777777" w:rsidTr="001E610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7EFC759" w14:textId="77777777" w:rsidR="003C5E82" w:rsidRPr="00744842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4BF734E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FB7463D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nil"/>
            </w:tcBorders>
          </w:tcPr>
          <w:p w14:paraId="250E4FE7" w14:textId="19715BA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C1E2C" w14:textId="7777777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BE3BE1" w14:textId="720EFD5A" w:rsidR="003C5E82" w:rsidRPr="00744842" w:rsidRDefault="001E610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ลดลงจาก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0BDB91" w14:textId="77777777" w:rsidR="003C5E82" w:rsidRPr="00744842" w:rsidRDefault="003C5E82" w:rsidP="00A526B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8F2FF52" w14:textId="77777777" w:rsidR="003C5E82" w:rsidRPr="00744842" w:rsidRDefault="003C5E82" w:rsidP="00A526B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E6102" w:rsidRPr="00744842" w14:paraId="53306C55" w14:textId="77777777" w:rsidTr="001E610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2963154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6EF3389" w14:textId="5F69CBC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1990EAD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single" w:sz="4" w:space="0" w:color="auto"/>
            </w:tcBorders>
          </w:tcPr>
          <w:p w14:paraId="67E6D91D" w14:textId="1A3B2CD0" w:rsidR="001E6102" w:rsidRPr="00744842" w:rsidRDefault="001E6102" w:rsidP="001E610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บันทึกเป็น(รายจ่าย)</w:t>
            </w: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/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425B9" w14:textId="77777777" w:rsidR="001E6102" w:rsidRPr="00744842" w:rsidRDefault="001E6102" w:rsidP="001E610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BC7EB2B" w14:textId="22D0E6FF" w:rsidR="001E6102" w:rsidRPr="00744842" w:rsidRDefault="001E6102" w:rsidP="001E610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การสูญเสีย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5BCF7" w14:textId="77777777" w:rsidR="001E6102" w:rsidRPr="00744842" w:rsidRDefault="001E6102" w:rsidP="001E6102">
            <w:pPr>
              <w:pStyle w:val="block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5E7F42BE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E6102" w:rsidRPr="00744842" w14:paraId="034DF20E" w14:textId="77777777" w:rsidTr="001E6102">
        <w:trPr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7B6219B7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D817517" w14:textId="31F7C56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</w:tcPr>
          <w:p w14:paraId="6A75FE0C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B9FF497" w14:textId="68B2A908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723B7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1FBAC" w14:textId="6DFD58DB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0C74E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2AE2AB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การควบคุม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C4659BD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5" w:type="dxa"/>
            <w:gridSpan w:val="2"/>
            <w:tcBorders>
              <w:bottom w:val="nil"/>
            </w:tcBorders>
            <w:shd w:val="clear" w:color="auto" w:fill="auto"/>
          </w:tcPr>
          <w:p w14:paraId="31ED9A87" w14:textId="51C748D9" w:rsidR="001E6102" w:rsidRPr="00744842" w:rsidRDefault="001E6102" w:rsidP="001E6102">
            <w:pPr>
              <w:pStyle w:val="block"/>
              <w:spacing w:after="0" w:line="350" w:lineRule="exact"/>
              <w:ind w:left="-128" w:right="2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</w:tr>
      <w:tr w:rsidR="001E6102" w:rsidRPr="00744842" w14:paraId="0FB64449" w14:textId="77777777" w:rsidTr="001E610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604BC1B9" w14:textId="36A69082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484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553D0B7" w14:textId="763B483D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tcBorders>
              <w:bottom w:val="nil"/>
            </w:tcBorders>
          </w:tcPr>
          <w:p w14:paraId="0B7AECA7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7816040" w14:textId="290B9410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56428E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05D572ED" w14:textId="2B46ADE4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A6A0AC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6ED7A0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ในบริษัทย่อย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52F99B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83E7909" w14:textId="694CFBFD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</w:tr>
      <w:tr w:rsidR="001E6102" w:rsidRPr="00744842" w14:paraId="19821A48" w14:textId="77777777" w:rsidTr="0074484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5E665B4A" w14:textId="181D297B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17C91D9F" w14:textId="4845FC7D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 มกราคม</w:t>
            </w:r>
          </w:p>
        </w:tc>
      </w:tr>
      <w:tr w:rsidR="001E6102" w:rsidRPr="00744842" w14:paraId="6C2640BB" w14:textId="77777777" w:rsidTr="00744842">
        <w:trPr>
          <w:gridAfter w:val="1"/>
          <w:wAfter w:w="315" w:type="dxa"/>
          <w:cantSplit/>
          <w:trHeight w:hRule="exact" w:val="374"/>
          <w:tblHeader/>
        </w:trPr>
        <w:tc>
          <w:tcPr>
            <w:tcW w:w="3510" w:type="dxa"/>
            <w:shd w:val="clear" w:color="auto" w:fill="auto"/>
          </w:tcPr>
          <w:p w14:paraId="75D45DAD" w14:textId="31CD2069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6165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6F1AA484" w14:textId="77777777" w:rsidR="001E6102" w:rsidRPr="00744842" w:rsidRDefault="001E6102" w:rsidP="001E6102">
            <w:pPr>
              <w:pStyle w:val="block"/>
              <w:spacing w:after="0"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E6102" w:rsidRPr="00744842" w14:paraId="69DBF3AE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2F36F481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A4EC31D" w14:textId="77777777" w:rsidR="001E6102" w:rsidRPr="00744842" w:rsidRDefault="001E6102" w:rsidP="001E6102">
            <w:pPr>
              <w:pStyle w:val="block"/>
              <w:tabs>
                <w:tab w:val="decimal" w:pos="783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02FF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E5CD6F2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AECEF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F45C2E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2D91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5FBBB1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B0822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C7E71A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E6102" w:rsidRPr="00744842" w14:paraId="15ACDE44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36204163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E795161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33A49E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5B3F2BF2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85C7F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24563663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A714903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0AB1CA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053409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54E2A3A5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E6102" w:rsidRPr="00744842" w14:paraId="2E8CE81E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23D78AB5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EF0F77B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35,400</w:t>
            </w:r>
          </w:p>
        </w:tc>
        <w:tc>
          <w:tcPr>
            <w:tcW w:w="270" w:type="dxa"/>
            <w:tcBorders>
              <w:top w:val="nil"/>
            </w:tcBorders>
          </w:tcPr>
          <w:p w14:paraId="1D52E63A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0570FEC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0A83D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69707DEF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B9C27E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0B34F83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9FE2DD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73104AA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45,995</w:t>
            </w:r>
          </w:p>
        </w:tc>
      </w:tr>
      <w:tr w:rsidR="001E6102" w:rsidRPr="00744842" w14:paraId="2EFBC8C3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  <w:vAlign w:val="bottom"/>
          </w:tcPr>
          <w:p w14:paraId="6EB19233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2D429D6C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618</w:t>
            </w:r>
          </w:p>
        </w:tc>
        <w:tc>
          <w:tcPr>
            <w:tcW w:w="270" w:type="dxa"/>
            <w:tcBorders>
              <w:top w:val="nil"/>
            </w:tcBorders>
          </w:tcPr>
          <w:p w14:paraId="6F9E0B7A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D2B3FF5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4,320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415E91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29D59BDF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2C9808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54453D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6F0DD4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164B18A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4,938</w:t>
            </w:r>
          </w:p>
        </w:tc>
      </w:tr>
      <w:tr w:rsidR="001E6102" w:rsidRPr="00744842" w14:paraId="676DFF9F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C519B36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31BC2D33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82,751</w:t>
            </w:r>
          </w:p>
        </w:tc>
        <w:tc>
          <w:tcPr>
            <w:tcW w:w="270" w:type="dxa"/>
          </w:tcPr>
          <w:p w14:paraId="1B1EDB6A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9D43BD7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(5</w:t>
            </w: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4,264</w:t>
            </w: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0861C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29BCB63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D6625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887BFA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2,102</w:t>
            </w:r>
          </w:p>
        </w:tc>
        <w:tc>
          <w:tcPr>
            <w:tcW w:w="270" w:type="dxa"/>
          </w:tcPr>
          <w:p w14:paraId="2308F8C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A3C53F7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30,589</w:t>
            </w:r>
          </w:p>
        </w:tc>
      </w:tr>
      <w:tr w:rsidR="001E6102" w:rsidRPr="00744842" w14:paraId="35E1C9A5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01F46F40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shd w:val="clear" w:color="auto" w:fill="auto"/>
          </w:tcPr>
          <w:p w14:paraId="195CA0BA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75</w:t>
            </w:r>
          </w:p>
        </w:tc>
        <w:tc>
          <w:tcPr>
            <w:tcW w:w="270" w:type="dxa"/>
          </w:tcPr>
          <w:p w14:paraId="118EB513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C5588B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0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6FE2A0A3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4398CBE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D934DC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DCD9B9D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D798A6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07DE23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(36)</w:t>
            </w:r>
          </w:p>
        </w:tc>
      </w:tr>
      <w:tr w:rsidR="001E6102" w:rsidRPr="00744842" w14:paraId="075BFFDC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32018C1E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7448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00693830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(189,827)</w:t>
            </w:r>
          </w:p>
        </w:tc>
        <w:tc>
          <w:tcPr>
            <w:tcW w:w="270" w:type="dxa"/>
          </w:tcPr>
          <w:p w14:paraId="5F9D426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08853E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(31,235)</w:t>
            </w:r>
          </w:p>
        </w:tc>
        <w:tc>
          <w:tcPr>
            <w:tcW w:w="270" w:type="dxa"/>
            <w:shd w:val="clear" w:color="auto" w:fill="auto"/>
          </w:tcPr>
          <w:p w14:paraId="74EC6301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B9F0225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(57,314)</w:t>
            </w:r>
          </w:p>
        </w:tc>
        <w:tc>
          <w:tcPr>
            <w:tcW w:w="270" w:type="dxa"/>
          </w:tcPr>
          <w:p w14:paraId="0E2204C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A1D4C9C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(132)</w:t>
            </w:r>
          </w:p>
        </w:tc>
        <w:tc>
          <w:tcPr>
            <w:tcW w:w="270" w:type="dxa"/>
          </w:tcPr>
          <w:p w14:paraId="6110D71C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19303A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(278,508)</w:t>
            </w:r>
          </w:p>
        </w:tc>
      </w:tr>
      <w:tr w:rsidR="001E6102" w:rsidRPr="00744842" w14:paraId="55C202B2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shd w:val="clear" w:color="auto" w:fill="auto"/>
          </w:tcPr>
          <w:p w14:paraId="6F7345C7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</w:tcPr>
          <w:p w14:paraId="3448DF9A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6AB6D79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7A4C26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8046E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5EB365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1515C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CF2AA86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202</w:t>
            </w:r>
          </w:p>
        </w:tc>
        <w:tc>
          <w:tcPr>
            <w:tcW w:w="270" w:type="dxa"/>
          </w:tcPr>
          <w:p w14:paraId="7484A82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32BE7A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E6102" w:rsidRPr="00744842" w14:paraId="0CC549A5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EEE3F3C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64FC88BB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11,251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6670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17AF2AC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1,742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BC91BE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12FF705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(8,726)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46237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D8CB4D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FBEAFD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C72D794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4,267</w:t>
            </w:r>
          </w:p>
        </w:tc>
      </w:tr>
      <w:tr w:rsidR="001E6102" w:rsidRPr="00744842" w14:paraId="7813630C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7A7029B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D1BA89C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653,269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03A45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4683B7E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153,052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BEFCC2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2F369DC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0C60F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D2AFC93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8660C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9DFC19C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806,321</w:t>
            </w:r>
          </w:p>
        </w:tc>
      </w:tr>
      <w:tr w:rsidR="001E6102" w:rsidRPr="00744842" w14:paraId="3B1D69BA" w14:textId="77777777" w:rsidTr="00744842">
        <w:trPr>
          <w:gridAfter w:val="1"/>
          <w:wAfter w:w="315" w:type="dxa"/>
          <w:cantSplit/>
          <w:trHeight w:hRule="exact" w:val="374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1ACBBA59" w14:textId="77777777" w:rsidR="001E6102" w:rsidRPr="00744842" w:rsidRDefault="001E6102" w:rsidP="001E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8ACE5" w14:textId="77777777" w:rsidR="001E6102" w:rsidRPr="00744842" w:rsidRDefault="001E6102" w:rsidP="001E6102">
            <w:pPr>
              <w:pStyle w:val="block"/>
              <w:tabs>
                <w:tab w:val="decimal" w:pos="675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593,335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D8863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0478" w14:textId="77777777" w:rsidR="001E6102" w:rsidRPr="00744842" w:rsidRDefault="001E6102" w:rsidP="001E6102">
            <w:pPr>
              <w:pStyle w:val="block"/>
              <w:tabs>
                <w:tab w:val="decimal" w:pos="70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84,099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166CE1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25B9BD4" w14:textId="77777777" w:rsidR="001E6102" w:rsidRPr="00744842" w:rsidRDefault="001E6102" w:rsidP="001E6102">
            <w:pPr>
              <w:pStyle w:val="block"/>
              <w:tabs>
                <w:tab w:val="decimal" w:pos="79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(66,040)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5CE50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7892AE" w14:textId="77777777" w:rsidR="001E6102" w:rsidRPr="00744842" w:rsidRDefault="001E6102" w:rsidP="001E6102">
            <w:pPr>
              <w:pStyle w:val="block"/>
              <w:tabs>
                <w:tab w:val="decimal" w:pos="927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2,172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9FEFDB" w14:textId="77777777" w:rsidR="001E6102" w:rsidRPr="00744842" w:rsidRDefault="001E6102" w:rsidP="001E6102">
            <w:pPr>
              <w:pStyle w:val="block"/>
              <w:tabs>
                <w:tab w:val="decimal" w:pos="1062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18BD0" w14:textId="77777777" w:rsidR="001E6102" w:rsidRPr="00744842" w:rsidRDefault="001E6102" w:rsidP="001E6102">
            <w:pPr>
              <w:pStyle w:val="block"/>
              <w:tabs>
                <w:tab w:val="decimal" w:pos="800"/>
              </w:tabs>
              <w:spacing w:after="0"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613,566</w:t>
            </w:r>
          </w:p>
        </w:tc>
      </w:tr>
    </w:tbl>
    <w:p w14:paraId="726DE321" w14:textId="77777777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2"/>
        <w:gridCol w:w="1080"/>
        <w:gridCol w:w="270"/>
        <w:gridCol w:w="1350"/>
        <w:gridCol w:w="270"/>
        <w:gridCol w:w="1260"/>
        <w:gridCol w:w="270"/>
        <w:gridCol w:w="1170"/>
      </w:tblGrid>
      <w:tr w:rsidR="003C5E82" w:rsidRPr="00744842" w14:paraId="746A385E" w14:textId="77777777" w:rsidTr="00744842">
        <w:trPr>
          <w:cantSplit/>
          <w:tblHeader/>
        </w:trPr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7CAF4BAA" w14:textId="77777777" w:rsidR="003C5E82" w:rsidRPr="00744842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BF6C180" w14:textId="77777777" w:rsidR="003C5E82" w:rsidRPr="00744842" w:rsidRDefault="003C5E82" w:rsidP="00A526B2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840A5" w:rsidRPr="00744842" w14:paraId="7FB3AC25" w14:textId="77777777" w:rsidTr="00744842">
        <w:trPr>
          <w:cantSplit/>
          <w:tblHeader/>
        </w:trPr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2A016B81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86095C" w14:textId="442AF1C1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</w:tcBorders>
          </w:tcPr>
          <w:p w14:paraId="1821CB91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638B358B" w14:textId="77777777" w:rsidR="005840A5" w:rsidRPr="00744842" w:rsidRDefault="005840A5" w:rsidP="005840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บันทึกเป็น(รายจ่าย)</w:t>
            </w: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/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1F45A" w14:textId="77777777" w:rsidR="005840A5" w:rsidRPr="00744842" w:rsidRDefault="005840A5" w:rsidP="005840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70581F3F" w14:textId="3D2A638B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ณ วันที่</w:t>
            </w:r>
          </w:p>
        </w:tc>
      </w:tr>
      <w:tr w:rsidR="005840A5" w:rsidRPr="00744842" w14:paraId="3371D43C" w14:textId="77777777" w:rsidTr="00744842">
        <w:trPr>
          <w:cantSplit/>
          <w:tblHeader/>
        </w:trPr>
        <w:tc>
          <w:tcPr>
            <w:tcW w:w="3672" w:type="dxa"/>
            <w:shd w:val="clear" w:color="auto" w:fill="auto"/>
          </w:tcPr>
          <w:p w14:paraId="2ADFF5D0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E5F577" w14:textId="3717971B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4D06CC51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D92375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205C9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4D865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1BE7581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AEB565" w14:textId="0EC2A201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448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840A5" w:rsidRPr="00744842" w14:paraId="0D35BFEF" w14:textId="77777777" w:rsidTr="00744842">
        <w:trPr>
          <w:cantSplit/>
          <w:tblHeader/>
        </w:trPr>
        <w:tc>
          <w:tcPr>
            <w:tcW w:w="3672" w:type="dxa"/>
            <w:shd w:val="clear" w:color="auto" w:fill="auto"/>
          </w:tcPr>
          <w:p w14:paraId="30E7D50B" w14:textId="07CA75ED" w:rsidR="005840A5" w:rsidRPr="00744842" w:rsidRDefault="00E86BD6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484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E4D944" w14:textId="2CAF2080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6FF07B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694BF0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2B4E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0FF37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57BBD72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1F776E" w14:textId="45280E08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840A5" w:rsidRPr="00744842" w14:paraId="79525CF9" w14:textId="77777777" w:rsidTr="00744842">
        <w:trPr>
          <w:cantSplit/>
          <w:tblHeader/>
        </w:trPr>
        <w:tc>
          <w:tcPr>
            <w:tcW w:w="3672" w:type="dxa"/>
            <w:shd w:val="clear" w:color="auto" w:fill="auto"/>
          </w:tcPr>
          <w:p w14:paraId="3A0F893D" w14:textId="00CAA6D2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110B73D" w14:textId="77777777" w:rsidR="005840A5" w:rsidRPr="00744842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95CB1" w:rsidRPr="00744842" w14:paraId="1EE9C56F" w14:textId="77777777" w:rsidTr="00744842">
        <w:trPr>
          <w:cantSplit/>
          <w:tblHeader/>
        </w:trPr>
        <w:tc>
          <w:tcPr>
            <w:tcW w:w="3672" w:type="dxa"/>
            <w:shd w:val="clear" w:color="auto" w:fill="auto"/>
          </w:tcPr>
          <w:p w14:paraId="2706FBBC" w14:textId="796E84ED" w:rsidR="00795CB1" w:rsidRPr="00744842" w:rsidRDefault="00795CB1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1F42985" w14:textId="77777777" w:rsidR="00795CB1" w:rsidRPr="00744842" w:rsidRDefault="00795CB1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5840A5" w:rsidRPr="00744842" w14:paraId="1A8CB608" w14:textId="77777777" w:rsidTr="00744842">
        <w:trPr>
          <w:cantSplit/>
        </w:trPr>
        <w:tc>
          <w:tcPr>
            <w:tcW w:w="3672" w:type="dxa"/>
            <w:shd w:val="clear" w:color="auto" w:fill="auto"/>
          </w:tcPr>
          <w:p w14:paraId="67C5B70A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0BE64E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F18DA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B926DC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147A39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A1AE4F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A8B8C2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4C4BCD2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840A5" w:rsidRPr="00744842" w14:paraId="0EB9EE73" w14:textId="77777777" w:rsidTr="0074484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3302068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85804E9" w14:textId="77777777" w:rsidR="005840A5" w:rsidRPr="00744842" w:rsidRDefault="005840A5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963</w:t>
            </w:r>
          </w:p>
        </w:tc>
        <w:tc>
          <w:tcPr>
            <w:tcW w:w="270" w:type="dxa"/>
            <w:tcBorders>
              <w:top w:val="nil"/>
            </w:tcBorders>
          </w:tcPr>
          <w:p w14:paraId="33C10AEE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FCD0D5A" w14:textId="421F32C0" w:rsidR="005840A5" w:rsidRPr="00744842" w:rsidRDefault="00791683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2,71</w:t>
            </w:r>
            <w:r w:rsidR="00D2745F" w:rsidRPr="007448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885F4B6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609BABD" w14:textId="1DA05084" w:rsidR="005840A5" w:rsidRPr="00744842" w:rsidRDefault="00791683" w:rsidP="005840A5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E4DCF95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A2168B0" w14:textId="5CAAF7CF" w:rsidR="005840A5" w:rsidRPr="00744842" w:rsidRDefault="00791683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3,6</w:t>
            </w:r>
            <w:r w:rsidR="00D2745F"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</w:p>
        </w:tc>
      </w:tr>
      <w:tr w:rsidR="005840A5" w:rsidRPr="00744842" w14:paraId="64484830" w14:textId="77777777" w:rsidTr="00744842">
        <w:trPr>
          <w:cantSplit/>
        </w:trPr>
        <w:tc>
          <w:tcPr>
            <w:tcW w:w="3672" w:type="dxa"/>
            <w:shd w:val="clear" w:color="auto" w:fill="auto"/>
          </w:tcPr>
          <w:p w14:paraId="0DFD6256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7448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CB22554" w14:textId="77777777" w:rsidR="005840A5" w:rsidRPr="00744842" w:rsidRDefault="005840A5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(27,648)</w:t>
            </w:r>
          </w:p>
        </w:tc>
        <w:tc>
          <w:tcPr>
            <w:tcW w:w="270" w:type="dxa"/>
          </w:tcPr>
          <w:p w14:paraId="694EE82C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2DC5F7" w14:textId="068EAA3A" w:rsidR="005840A5" w:rsidRPr="00744842" w:rsidRDefault="00791683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(12,110)</w:t>
            </w:r>
          </w:p>
        </w:tc>
        <w:tc>
          <w:tcPr>
            <w:tcW w:w="270" w:type="dxa"/>
            <w:shd w:val="clear" w:color="auto" w:fill="auto"/>
          </w:tcPr>
          <w:p w14:paraId="5E10505F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83CD5" w14:textId="1B9E293A" w:rsidR="005840A5" w:rsidRPr="00744842" w:rsidRDefault="00791683" w:rsidP="005840A5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727593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1532BD" w14:textId="0AED0A9B" w:rsidR="005840A5" w:rsidRPr="00744842" w:rsidRDefault="00791683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(39,758)</w:t>
            </w:r>
          </w:p>
        </w:tc>
      </w:tr>
      <w:tr w:rsidR="005840A5" w:rsidRPr="00744842" w14:paraId="6F4F025F" w14:textId="77777777" w:rsidTr="00744842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440636E0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D73F642" w14:textId="77777777" w:rsidR="005840A5" w:rsidRPr="00744842" w:rsidRDefault="005840A5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832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B1560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82FBDB8" w14:textId="7E433D13" w:rsidR="005840A5" w:rsidRPr="00744842" w:rsidRDefault="00791683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8E1E61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301D3E" w14:textId="46D2AF5C" w:rsidR="005840A5" w:rsidRPr="00744842" w:rsidRDefault="00791683" w:rsidP="005840A5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EC198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DB5B789" w14:textId="392E0DF0" w:rsidR="005840A5" w:rsidRPr="00744842" w:rsidRDefault="00791683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1,092</w:t>
            </w:r>
          </w:p>
        </w:tc>
      </w:tr>
      <w:tr w:rsidR="005840A5" w:rsidRPr="00744842" w14:paraId="70BE3910" w14:textId="77777777" w:rsidTr="00744842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451ADD3D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2A64833" w14:textId="77777777" w:rsidR="005840A5" w:rsidRPr="00744842" w:rsidRDefault="005840A5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615,622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C9A9B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A33EA20" w14:textId="7D29B912" w:rsidR="005840A5" w:rsidRPr="00744842" w:rsidRDefault="00791683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</w:rPr>
              <w:t>26,10</w:t>
            </w:r>
            <w:r w:rsidR="00B0724E" w:rsidRPr="0074484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A9A1D7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B2BB9A" w14:textId="08E7FC9C" w:rsidR="005840A5" w:rsidRPr="00744842" w:rsidRDefault="00791683" w:rsidP="005840A5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3DE96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C0ED996" w14:textId="5FA3E086" w:rsidR="005840A5" w:rsidRPr="00744842" w:rsidRDefault="00791683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641,72</w:t>
            </w:r>
            <w:r w:rsidR="00B0724E" w:rsidRPr="00744842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5840A5" w:rsidRPr="00744842" w14:paraId="2F7E20E8" w14:textId="77777777" w:rsidTr="00744842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4CA01864" w14:textId="77777777" w:rsidR="005840A5" w:rsidRPr="00744842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49EA7" w14:textId="77777777" w:rsidR="005840A5" w:rsidRPr="00744842" w:rsidRDefault="005840A5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589,769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73CD7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5EB94" w14:textId="604C826D" w:rsidR="005840A5" w:rsidRPr="00744842" w:rsidRDefault="00791683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16,97</w:t>
            </w:r>
            <w:r w:rsidR="00B0724E" w:rsidRPr="007448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6B870C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8C1FB" w14:textId="451D1CD5" w:rsidR="005840A5" w:rsidRPr="00744842" w:rsidRDefault="00791683" w:rsidP="005840A5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6A64F" w14:textId="77777777" w:rsidR="005840A5" w:rsidRPr="00744842" w:rsidRDefault="005840A5" w:rsidP="005840A5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6DC4B" w14:textId="2723C7BD" w:rsidR="005840A5" w:rsidRPr="00744842" w:rsidRDefault="00791683" w:rsidP="005840A5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606,7</w:t>
            </w:r>
            <w:r w:rsidR="00B0724E" w:rsidRPr="0074484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</w:t>
            </w:r>
          </w:p>
        </w:tc>
      </w:tr>
    </w:tbl>
    <w:p w14:paraId="14C14145" w14:textId="77777777" w:rsidR="003C5E82" w:rsidRDefault="003C5E8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54F1B780" w14:textId="77777777" w:rsidR="003C5E82" w:rsidRDefault="003C5E8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tbl>
      <w:tblPr>
        <w:tblW w:w="9720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350"/>
        <w:gridCol w:w="270"/>
        <w:gridCol w:w="1260"/>
        <w:gridCol w:w="270"/>
        <w:gridCol w:w="1170"/>
      </w:tblGrid>
      <w:tr w:rsidR="003C5E82" w:rsidRPr="00077166" w14:paraId="23D9D482" w14:textId="77777777" w:rsidTr="00A526B2">
        <w:trPr>
          <w:cantSplit/>
          <w:tblHeader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819959F" w14:textId="77777777" w:rsidR="003C5E82" w:rsidRPr="00077166" w:rsidRDefault="003C5E82" w:rsidP="00A5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88DD2B8" w14:textId="77777777" w:rsidR="003C5E82" w:rsidRPr="00077166" w:rsidRDefault="003C5E82" w:rsidP="00A526B2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40A5" w:rsidRPr="00077166" w14:paraId="11ABD987" w14:textId="77777777" w:rsidTr="00A526B2">
        <w:trPr>
          <w:cantSplit/>
          <w:tblHeader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6BA35C5" w14:textId="77777777" w:rsidR="005840A5" w:rsidRPr="00077166" w:rsidRDefault="005840A5" w:rsidP="0058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ADCFC2" w14:textId="2C323D47" w:rsidR="005840A5" w:rsidRPr="00077166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0835CC" w14:textId="77777777" w:rsidR="005840A5" w:rsidRPr="00077166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6104914C" w14:textId="77777777" w:rsidR="005840A5" w:rsidRPr="00077166" w:rsidRDefault="005840A5" w:rsidP="005840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บันทึกเป็น(รายจ่าย)</w:t>
            </w: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/</w:t>
            </w: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707AD" w14:textId="77777777" w:rsidR="005840A5" w:rsidRPr="00077166" w:rsidRDefault="005840A5" w:rsidP="005840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AFE1D03" w14:textId="3DB78D44" w:rsidR="005840A5" w:rsidRPr="00077166" w:rsidRDefault="005840A5" w:rsidP="005840A5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2745F" w:rsidRPr="00077166" w14:paraId="55194E31" w14:textId="77777777" w:rsidTr="00A526B2">
        <w:trPr>
          <w:cantSplit/>
          <w:tblHeader/>
        </w:trPr>
        <w:tc>
          <w:tcPr>
            <w:tcW w:w="4050" w:type="dxa"/>
            <w:shd w:val="clear" w:color="auto" w:fill="auto"/>
          </w:tcPr>
          <w:p w14:paraId="08C4D6EE" w14:textId="77777777" w:rsidR="00D2745F" w:rsidRPr="00077166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6157F" w14:textId="1E65A822" w:rsidR="00D2745F" w:rsidRPr="00077166" w:rsidRDefault="00960FE7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</w:tcPr>
          <w:p w14:paraId="072362FC" w14:textId="77777777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39919B7" w14:textId="77777777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C6CD8" w14:textId="77777777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7042" w14:textId="25AE3436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2CA7935B" w14:textId="77777777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CCDBCE" w14:textId="77777777" w:rsidR="00D2745F" w:rsidRPr="00077166" w:rsidRDefault="00D2745F" w:rsidP="00D2745F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960FE7" w:rsidRPr="00077166" w14:paraId="48E96961" w14:textId="77777777" w:rsidTr="00A526B2">
        <w:trPr>
          <w:cantSplit/>
          <w:tblHeader/>
        </w:trPr>
        <w:tc>
          <w:tcPr>
            <w:tcW w:w="4050" w:type="dxa"/>
            <w:shd w:val="clear" w:color="auto" w:fill="auto"/>
          </w:tcPr>
          <w:p w14:paraId="46D99E45" w14:textId="6FD9855F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16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998932" w14:textId="6B026B82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0E310BA0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979F0B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1906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5E593" w14:textId="09FB8E94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2FF535E9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D21E8B5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960FE7" w:rsidRPr="00077166" w14:paraId="5A20718C" w14:textId="77777777" w:rsidTr="00A526B2">
        <w:trPr>
          <w:cantSplit/>
          <w:tblHeader/>
        </w:trPr>
        <w:tc>
          <w:tcPr>
            <w:tcW w:w="4050" w:type="dxa"/>
            <w:shd w:val="clear" w:color="auto" w:fill="auto"/>
          </w:tcPr>
          <w:p w14:paraId="735E1CE1" w14:textId="2588C51E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C86CAD6" w14:textId="77777777" w:rsidR="00960FE7" w:rsidRPr="00077166" w:rsidRDefault="00960FE7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771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95CB1" w:rsidRPr="00077166" w14:paraId="14002006" w14:textId="77777777" w:rsidTr="00A526B2">
        <w:trPr>
          <w:cantSplit/>
          <w:tblHeader/>
        </w:trPr>
        <w:tc>
          <w:tcPr>
            <w:tcW w:w="4050" w:type="dxa"/>
            <w:shd w:val="clear" w:color="auto" w:fill="auto"/>
          </w:tcPr>
          <w:p w14:paraId="7E2AF697" w14:textId="0AFEC673" w:rsidR="00795CB1" w:rsidRPr="00077166" w:rsidRDefault="00795CB1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1430ABF" w14:textId="77777777" w:rsidR="00795CB1" w:rsidRPr="00077166" w:rsidRDefault="00795CB1" w:rsidP="00960FE7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960FE7" w:rsidRPr="00077166" w14:paraId="577A3EB5" w14:textId="77777777" w:rsidTr="00A526B2">
        <w:trPr>
          <w:cantSplit/>
        </w:trPr>
        <w:tc>
          <w:tcPr>
            <w:tcW w:w="4050" w:type="dxa"/>
            <w:shd w:val="clear" w:color="auto" w:fill="auto"/>
          </w:tcPr>
          <w:p w14:paraId="29B0E0CD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1ACE341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96F2BA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9EAB9AB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E19568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2DB123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17D4E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F610143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60FE7" w:rsidRPr="00077166" w14:paraId="3E2C4AB3" w14:textId="77777777" w:rsidTr="00A526B2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7C477A7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72F099A" w14:textId="77777777" w:rsidR="00960FE7" w:rsidRPr="00077166" w:rsidRDefault="00960FE7" w:rsidP="00960FE7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788</w:t>
            </w:r>
          </w:p>
        </w:tc>
        <w:tc>
          <w:tcPr>
            <w:tcW w:w="270" w:type="dxa"/>
            <w:tcBorders>
              <w:top w:val="nil"/>
            </w:tcBorders>
          </w:tcPr>
          <w:p w14:paraId="02901AD0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6D614413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7D74AE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2F217A5" w14:textId="77777777" w:rsidR="00960FE7" w:rsidRPr="00077166" w:rsidRDefault="00960FE7" w:rsidP="00960FE7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C81E604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E61EF75" w14:textId="77777777" w:rsidR="00960FE7" w:rsidRPr="00077166" w:rsidRDefault="00960FE7" w:rsidP="00960FE7">
            <w:pPr>
              <w:pStyle w:val="block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963</w:t>
            </w:r>
          </w:p>
        </w:tc>
      </w:tr>
      <w:tr w:rsidR="00960FE7" w:rsidRPr="00077166" w14:paraId="19DB4424" w14:textId="77777777" w:rsidTr="00A526B2">
        <w:trPr>
          <w:cantSplit/>
        </w:trPr>
        <w:tc>
          <w:tcPr>
            <w:tcW w:w="4050" w:type="dxa"/>
            <w:shd w:val="clear" w:color="auto" w:fill="auto"/>
          </w:tcPr>
          <w:p w14:paraId="443A7DC8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0771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716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2F849CF" w14:textId="77777777" w:rsidR="00960FE7" w:rsidRPr="00077166" w:rsidRDefault="00960FE7" w:rsidP="00960FE7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(14,613)</w:t>
            </w:r>
          </w:p>
        </w:tc>
        <w:tc>
          <w:tcPr>
            <w:tcW w:w="270" w:type="dxa"/>
          </w:tcPr>
          <w:p w14:paraId="5A34501B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F207B5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(6,400)</w:t>
            </w:r>
          </w:p>
        </w:tc>
        <w:tc>
          <w:tcPr>
            <w:tcW w:w="270" w:type="dxa"/>
            <w:shd w:val="clear" w:color="auto" w:fill="auto"/>
          </w:tcPr>
          <w:p w14:paraId="171E73D0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4DA9DD" w14:textId="77777777" w:rsidR="00960FE7" w:rsidRPr="00077166" w:rsidRDefault="00960FE7" w:rsidP="00960FE7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(6,635)</w:t>
            </w:r>
          </w:p>
        </w:tc>
        <w:tc>
          <w:tcPr>
            <w:tcW w:w="270" w:type="dxa"/>
          </w:tcPr>
          <w:p w14:paraId="6C7A38B5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DE6527" w14:textId="77777777" w:rsidR="00960FE7" w:rsidRPr="00077166" w:rsidRDefault="00960FE7" w:rsidP="00960FE7">
            <w:pPr>
              <w:pStyle w:val="block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(27,648)</w:t>
            </w:r>
          </w:p>
        </w:tc>
      </w:tr>
      <w:tr w:rsidR="00960FE7" w:rsidRPr="00077166" w14:paraId="4FDFC8C8" w14:textId="77777777" w:rsidTr="00A526B2">
        <w:trPr>
          <w:cantSplit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0BD1CAAF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59587F" w14:textId="77777777" w:rsidR="00960FE7" w:rsidRPr="00077166" w:rsidRDefault="00960FE7" w:rsidP="00960FE7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4,127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4A71A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AB554D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F46867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5613CD" w14:textId="77777777" w:rsidR="00960FE7" w:rsidRPr="00077166" w:rsidRDefault="00960FE7" w:rsidP="00960FE7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(3,298)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429E41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0BDE3FA" w14:textId="77777777" w:rsidR="00960FE7" w:rsidRPr="00077166" w:rsidRDefault="00960FE7" w:rsidP="00960FE7">
            <w:pPr>
              <w:pStyle w:val="block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832</w:t>
            </w:r>
          </w:p>
        </w:tc>
      </w:tr>
      <w:tr w:rsidR="00960FE7" w:rsidRPr="00077166" w14:paraId="66ABE087" w14:textId="77777777" w:rsidTr="00A526B2">
        <w:trPr>
          <w:cantSplit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7268E20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2749EC" w14:textId="77777777" w:rsidR="00960FE7" w:rsidRPr="00077166" w:rsidRDefault="00960FE7" w:rsidP="00960FE7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448,171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4BDCF1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467ED47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</w:rPr>
              <w:t>167,451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06B3EF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63183F5" w14:textId="77777777" w:rsidR="00960FE7" w:rsidRPr="00077166" w:rsidRDefault="00960FE7" w:rsidP="00960FE7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02752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F11530C" w14:textId="77777777" w:rsidR="00960FE7" w:rsidRPr="00077166" w:rsidRDefault="00960FE7" w:rsidP="00960FE7">
            <w:pPr>
              <w:pStyle w:val="block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sz w:val="30"/>
                <w:szCs w:val="30"/>
                <w:lang w:bidi="th-TH"/>
              </w:rPr>
              <w:t>615,622</w:t>
            </w:r>
          </w:p>
        </w:tc>
      </w:tr>
      <w:tr w:rsidR="00960FE7" w:rsidRPr="00077166" w14:paraId="02E1A164" w14:textId="77777777" w:rsidTr="00A526B2">
        <w:trPr>
          <w:cantSplit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AD18DD5" w14:textId="77777777" w:rsidR="00960FE7" w:rsidRPr="00077166" w:rsidRDefault="00960FE7" w:rsidP="009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B08B6" w14:textId="77777777" w:rsidR="00960FE7" w:rsidRPr="00077166" w:rsidRDefault="00960FE7" w:rsidP="00960FE7">
            <w:pPr>
              <w:pStyle w:val="block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438,473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9E9FC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24768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161,229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1A38F8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087A48" w14:textId="77777777" w:rsidR="00960FE7" w:rsidRPr="00077166" w:rsidRDefault="00960FE7" w:rsidP="00960FE7">
            <w:pPr>
              <w:pStyle w:val="block"/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(9,933)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47DD1F" w14:textId="77777777" w:rsidR="00960FE7" w:rsidRPr="00077166" w:rsidRDefault="00960FE7" w:rsidP="00960FE7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AB43F" w14:textId="77777777" w:rsidR="00960FE7" w:rsidRPr="00077166" w:rsidRDefault="00960FE7" w:rsidP="00960FE7">
            <w:pPr>
              <w:pStyle w:val="block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589,769</w:t>
            </w:r>
          </w:p>
        </w:tc>
      </w:tr>
    </w:tbl>
    <w:p w14:paraId="24F93E44" w14:textId="77777777" w:rsidR="003C5E82" w:rsidRPr="00077166" w:rsidRDefault="003C5E8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08D66E62" w14:textId="5204DA39" w:rsidR="003C5E82" w:rsidRDefault="003C5E8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B257B">
        <w:rPr>
          <w:rFonts w:ascii="Angsana New" w:hAnsi="Angsana New" w:cs="Angsana New"/>
          <w:spacing w:val="-2"/>
          <w:sz w:val="30"/>
          <w:szCs w:val="30"/>
          <w:cs/>
        </w:rPr>
        <w:t xml:space="preserve">ขาดทุนทางภาษีจะสิ้นสุดในระหว่างปี </w:t>
      </w:r>
      <w:r w:rsidRPr="003F40DB">
        <w:rPr>
          <w:rFonts w:ascii="Angsana New" w:hAnsi="Angsana New" w:cs="Angsana New"/>
          <w:spacing w:val="-2"/>
          <w:sz w:val="30"/>
          <w:szCs w:val="30"/>
        </w:rPr>
        <w:t>256</w:t>
      </w:r>
      <w:r w:rsidR="003F40DB" w:rsidRPr="003F40DB">
        <w:rPr>
          <w:rFonts w:ascii="Angsana New" w:hAnsi="Angsana New" w:cs="Angsana New"/>
          <w:spacing w:val="-2"/>
          <w:sz w:val="30"/>
          <w:szCs w:val="30"/>
        </w:rPr>
        <w:t>3</w:t>
      </w:r>
      <w:r w:rsidRPr="007B25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95CB1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7B25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B257B">
        <w:rPr>
          <w:rFonts w:ascii="Angsana New" w:hAnsi="Angsana New" w:cs="Angsana New"/>
          <w:spacing w:val="-2"/>
          <w:sz w:val="30"/>
          <w:szCs w:val="30"/>
        </w:rPr>
        <w:t xml:space="preserve">2570 </w:t>
      </w:r>
      <w:r w:rsidRPr="007B257B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Pr="007B25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257B">
        <w:rPr>
          <w:rFonts w:ascii="Angsana New" w:hAnsi="Angsana New" w:cs="Angsana New"/>
          <w:spacing w:val="-2"/>
          <w:sz w:val="30"/>
          <w:szCs w:val="30"/>
          <w:cs/>
        </w:rPr>
        <w:t>ณ วันที่ 31 ธันวาคม 256</w:t>
      </w:r>
      <w:r w:rsidRPr="007B257B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Pr="007B25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25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Pr="007B257B">
        <w:rPr>
          <w:rFonts w:ascii="Angsana New" w:hAnsi="Angsana New" w:cs="Angsana New"/>
          <w:spacing w:val="2"/>
          <w:sz w:val="30"/>
          <w:szCs w:val="30"/>
          <w:cs/>
        </w:rPr>
        <w:t xml:space="preserve">ที่เกิดจากขาดทุนทางภาษีที่ยังไม่ได้ใช้เป็นจำนวนเงิน </w:t>
      </w:r>
      <w:r w:rsidR="00871E28">
        <w:rPr>
          <w:rFonts w:ascii="Angsana New" w:hAnsi="Angsana New" w:cs="Angsana New"/>
          <w:sz w:val="30"/>
          <w:szCs w:val="30"/>
        </w:rPr>
        <w:t>396</w:t>
      </w:r>
      <w:r w:rsidRPr="007B257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B25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257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B257B">
        <w:rPr>
          <w:rFonts w:ascii="Angsana New" w:hAnsi="Angsana New" w:cs="Angsana New"/>
          <w:i/>
          <w:iCs/>
          <w:sz w:val="30"/>
          <w:szCs w:val="30"/>
        </w:rPr>
        <w:t>256</w:t>
      </w:r>
      <w:r w:rsidRPr="007B257B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7B257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7B257B">
        <w:rPr>
          <w:rFonts w:ascii="Angsana New" w:hAnsi="Angsana New" w:cs="Angsana New" w:hint="cs"/>
          <w:i/>
          <w:iCs/>
          <w:sz w:val="30"/>
          <w:szCs w:val="30"/>
          <w:cs/>
        </w:rPr>
        <w:t>478</w:t>
      </w:r>
      <w:r w:rsidRPr="007B257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B257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7B257B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Pr="007B257B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Pr="007B257B">
        <w:rPr>
          <w:rFonts w:ascii="Angsana New" w:hAnsi="Angsana New" w:cs="Angsana New"/>
          <w:spacing w:val="2"/>
          <w:sz w:val="30"/>
          <w:szCs w:val="30"/>
          <w:cs/>
        </w:rPr>
        <w:t>รวม</w:t>
      </w:r>
      <w:r w:rsidRPr="007B257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B257B">
        <w:rPr>
          <w:rFonts w:ascii="Angsana New" w:hAnsi="Angsana New" w:cs="Angsana New"/>
          <w:spacing w:val="2"/>
          <w:sz w:val="30"/>
          <w:szCs w:val="30"/>
          <w:cs/>
        </w:rPr>
        <w:t>เป็นจำนวนเงิน</w:t>
      </w:r>
      <w:r w:rsidRPr="007B257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871E28">
        <w:rPr>
          <w:rFonts w:ascii="Angsana New" w:hAnsi="Angsana New" w:cs="Angsana New"/>
          <w:spacing w:val="2"/>
          <w:sz w:val="30"/>
          <w:szCs w:val="30"/>
        </w:rPr>
        <w:t>79</w:t>
      </w:r>
      <w:r w:rsidRPr="007B257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871E28">
        <w:rPr>
          <w:rFonts w:ascii="Angsana New" w:hAnsi="Angsana New" w:cs="Angsana New"/>
          <w:spacing w:val="2"/>
          <w:sz w:val="30"/>
          <w:szCs w:val="30"/>
        </w:rPr>
        <w:br/>
      </w:r>
      <w:r w:rsidRPr="007B257B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</w:t>
      </w:r>
      <w:r w:rsidRPr="007B257B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(256</w:t>
      </w:r>
      <w:r w:rsidRPr="007B257B">
        <w:rPr>
          <w:rFonts w:ascii="Angsana New" w:hAnsi="Angsana New" w:cs="Angsana New" w:hint="cs"/>
          <w:i/>
          <w:iCs/>
          <w:spacing w:val="2"/>
          <w:sz w:val="30"/>
          <w:szCs w:val="30"/>
          <w:cs/>
        </w:rPr>
        <w:t>1</w:t>
      </w:r>
      <w:r w:rsidRPr="007B257B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Pr="007B257B">
        <w:rPr>
          <w:rFonts w:ascii="Angsana New" w:hAnsi="Angsana New" w:cs="Angsana New" w:hint="cs"/>
          <w:i/>
          <w:iCs/>
          <w:spacing w:val="2"/>
          <w:sz w:val="30"/>
          <w:szCs w:val="30"/>
          <w:cs/>
        </w:rPr>
        <w:t>96</w:t>
      </w:r>
      <w:r w:rsidRPr="007B257B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 ล้านบาท) </w:t>
      </w:r>
      <w:r w:rsidRPr="007B257B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Pr="007B257B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</w:p>
    <w:p w14:paraId="1F34A935" w14:textId="70F7FB3C" w:rsidR="00077166" w:rsidRDefault="0007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/>
          <w:spacing w:val="2"/>
          <w:sz w:val="30"/>
          <w:szCs w:val="30"/>
        </w:rPr>
        <w:br w:type="page"/>
      </w:r>
    </w:p>
    <w:p w14:paraId="1980D45C" w14:textId="77777777" w:rsidR="00804175" w:rsidRPr="008A5A08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กำไรต่อหุ้น </w:t>
      </w:r>
    </w:p>
    <w:p w14:paraId="7E5F8564" w14:textId="77777777" w:rsidR="00AA5263" w:rsidRPr="00077166" w:rsidRDefault="00AA5263" w:rsidP="00045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64"/>
        <w:gridCol w:w="992"/>
        <w:gridCol w:w="253"/>
        <w:gridCol w:w="988"/>
        <w:gridCol w:w="275"/>
        <w:gridCol w:w="979"/>
      </w:tblGrid>
      <w:tr w:rsidR="0085242B" w:rsidRPr="008A5A08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738A76A9" w:rsidR="0085242B" w:rsidRPr="00795CB1" w:rsidRDefault="00795CB1" w:rsidP="006A3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95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20" w:type="pct"/>
            <w:gridSpan w:val="3"/>
          </w:tcPr>
          <w:p w14:paraId="7E78818B" w14:textId="77777777" w:rsidR="0085242B" w:rsidRPr="008A5A08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8A5A08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8A5A08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035" w:rsidRPr="008A5A08" w14:paraId="60424C27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082691E2" w14:textId="3A4A1113" w:rsidR="00C60035" w:rsidRPr="008A5A08" w:rsidRDefault="00795CB1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60035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60035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60035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4AB72D6B" w14:textId="77777777" w:rsidR="00C60035" w:rsidRPr="008A5A08" w:rsidRDefault="002A1176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7056430D" w14:textId="77777777" w:rsidR="00C60035" w:rsidRPr="008A5A08" w:rsidRDefault="00C60035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8573A1E" w14:textId="77777777" w:rsidR="00C60035" w:rsidRPr="008A5A08" w:rsidRDefault="002A1176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14:paraId="055D5610" w14:textId="77777777" w:rsidR="00C60035" w:rsidRPr="008A5A08" w:rsidRDefault="00C60035" w:rsidP="00C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77777777" w:rsidR="00C60035" w:rsidRPr="008A5A08" w:rsidRDefault="002A1176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7413BA71" w14:textId="77777777" w:rsidR="00C60035" w:rsidRPr="008A5A08" w:rsidRDefault="00C60035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77777777" w:rsidR="00C60035" w:rsidRPr="008A5A08" w:rsidRDefault="002A1176" w:rsidP="00C6003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8A5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60035" w:rsidRPr="008A5A08" w14:paraId="565B21BA" w14:textId="77777777" w:rsidTr="00960FE7">
        <w:trPr>
          <w:trHeight w:hRule="exact" w:val="389"/>
        </w:trPr>
        <w:tc>
          <w:tcPr>
            <w:tcW w:w="2427" w:type="pct"/>
          </w:tcPr>
          <w:p w14:paraId="5A679D16" w14:textId="4B103374" w:rsidR="00C60035" w:rsidRPr="008A5A08" w:rsidRDefault="00C60035" w:rsidP="00FE3BCD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="00FE3BCD"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="00795CB1"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39" w:type="pct"/>
          </w:tcPr>
          <w:p w14:paraId="540237BF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2183A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4C4CC1A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1176" w:rsidRPr="008A5A08" w14:paraId="7BDDB0CC" w14:textId="77777777" w:rsidTr="00960FE7">
        <w:trPr>
          <w:trHeight w:hRule="exact" w:val="389"/>
        </w:trPr>
        <w:tc>
          <w:tcPr>
            <w:tcW w:w="2427" w:type="pct"/>
          </w:tcPr>
          <w:p w14:paraId="0129C267" w14:textId="77852CAF" w:rsidR="002A1176" w:rsidRPr="008A5A08" w:rsidRDefault="002A1176" w:rsidP="002A117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31C30EFD" w:rsidR="002A1176" w:rsidRPr="008A5A08" w:rsidRDefault="00960FE7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1,439,995</w:t>
            </w:r>
          </w:p>
        </w:tc>
        <w:tc>
          <w:tcPr>
            <w:tcW w:w="143" w:type="pct"/>
          </w:tcPr>
          <w:p w14:paraId="1C9978D3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6BCFF8F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645,457</w:t>
            </w:r>
          </w:p>
        </w:tc>
        <w:tc>
          <w:tcPr>
            <w:tcW w:w="137" w:type="pct"/>
          </w:tcPr>
          <w:p w14:paraId="5BA4E0AC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73EF4A5A" w:rsidR="002A1176" w:rsidRPr="008A5A08" w:rsidRDefault="00DC0A43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1,031,16</w:t>
            </w:r>
            <w:r w:rsidR="00D27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33C303D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695,527</w:t>
            </w:r>
          </w:p>
        </w:tc>
      </w:tr>
      <w:tr w:rsidR="002A1176" w:rsidRPr="008A5A08" w14:paraId="236602F1" w14:textId="77777777" w:rsidTr="00960FE7">
        <w:trPr>
          <w:trHeight w:hRule="exact" w:val="389"/>
        </w:trPr>
        <w:tc>
          <w:tcPr>
            <w:tcW w:w="2427" w:type="pct"/>
          </w:tcPr>
          <w:p w14:paraId="02D478A6" w14:textId="50622F79" w:rsidR="002A1176" w:rsidRPr="008A5A08" w:rsidRDefault="002A1176" w:rsidP="002A117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077166"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39" w:type="pct"/>
          </w:tcPr>
          <w:p w14:paraId="2C253992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1E5189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52AC7CA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53F741E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E564D4F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FE0A233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7BB317B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1176" w:rsidRPr="008A5A08" w14:paraId="3E125134" w14:textId="77777777" w:rsidTr="00960FE7">
        <w:trPr>
          <w:trHeight w:hRule="exact" w:val="389"/>
        </w:trPr>
        <w:tc>
          <w:tcPr>
            <w:tcW w:w="2427" w:type="pct"/>
          </w:tcPr>
          <w:p w14:paraId="1B8BA76D" w14:textId="3F844545" w:rsidR="002A1176" w:rsidRPr="008A5A08" w:rsidRDefault="002A1176" w:rsidP="002A117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7A2CC33" w14:textId="0A02D832" w:rsidR="002A1176" w:rsidRPr="008A5A08" w:rsidRDefault="00960FE7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1,439,995</w:t>
            </w:r>
          </w:p>
        </w:tc>
        <w:tc>
          <w:tcPr>
            <w:tcW w:w="143" w:type="pct"/>
          </w:tcPr>
          <w:p w14:paraId="1B80A4EF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31442796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645,457</w:t>
            </w:r>
          </w:p>
        </w:tc>
        <w:tc>
          <w:tcPr>
            <w:tcW w:w="137" w:type="pct"/>
          </w:tcPr>
          <w:p w14:paraId="1EAF7944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4CCBDC07" w14:textId="47EA789D" w:rsidR="002A1176" w:rsidRPr="008A5A08" w:rsidRDefault="00DC0A43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1,031,16</w:t>
            </w:r>
            <w:r w:rsidR="00D27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3C4C678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6EFEBFD5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695,527</w:t>
            </w:r>
          </w:p>
        </w:tc>
      </w:tr>
      <w:tr w:rsidR="002A1176" w:rsidRPr="008A5A08" w14:paraId="4D31BF98" w14:textId="77777777" w:rsidTr="00960FE7">
        <w:trPr>
          <w:trHeight w:hRule="exact" w:val="389"/>
        </w:trPr>
        <w:tc>
          <w:tcPr>
            <w:tcW w:w="2427" w:type="pct"/>
          </w:tcPr>
          <w:p w14:paraId="5FC2176C" w14:textId="77777777" w:rsidR="002A1176" w:rsidRPr="008A5A08" w:rsidRDefault="002A1176" w:rsidP="002A117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4097AC7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B7F763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E9A7BAA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2A1176" w:rsidRPr="008A5A08" w:rsidRDefault="002A1176" w:rsidP="002A1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3796" w:rsidRPr="008A5A08" w14:paraId="3865006B" w14:textId="77777777" w:rsidTr="00960FE7">
        <w:trPr>
          <w:trHeight w:hRule="exact" w:val="389"/>
        </w:trPr>
        <w:tc>
          <w:tcPr>
            <w:tcW w:w="2427" w:type="pct"/>
          </w:tcPr>
          <w:p w14:paraId="15E7773A" w14:textId="41FB1223" w:rsidR="00173796" w:rsidRPr="00173796" w:rsidRDefault="00173796" w:rsidP="0017379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539" w:type="pct"/>
          </w:tcPr>
          <w:p w14:paraId="6BD5B87F" w14:textId="2859EEBB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5,113,</w:t>
            </w:r>
            <w:r w:rsidR="002E25A2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43" w:type="pct"/>
          </w:tcPr>
          <w:p w14:paraId="0113C478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64EB75" w14:textId="053F4D9C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5,109,397</w:t>
            </w:r>
          </w:p>
        </w:tc>
        <w:tc>
          <w:tcPr>
            <w:tcW w:w="137" w:type="pct"/>
          </w:tcPr>
          <w:p w14:paraId="30A9ECBB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4CE17F04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5,113,</w:t>
            </w:r>
            <w:r w:rsidR="002E25A2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49" w:type="pct"/>
          </w:tcPr>
          <w:p w14:paraId="427F7DBF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1434EF05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5,109,397</w:t>
            </w:r>
          </w:p>
        </w:tc>
      </w:tr>
      <w:tr w:rsidR="00173796" w:rsidRPr="008A5A08" w14:paraId="16A06A62" w14:textId="77777777" w:rsidTr="00173796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0E233739" w14:textId="2061C039" w:rsidR="00173796" w:rsidRPr="00173796" w:rsidRDefault="00173796" w:rsidP="0017379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</w:t>
            </w:r>
            <w:r w:rsidRPr="00173796">
              <w:rPr>
                <w:rFonts w:ascii="Angsana New" w:hAnsi="Angsana New" w:cs="Angsana New" w:hint="cs"/>
                <w:sz w:val="30"/>
                <w:szCs w:val="30"/>
                <w:cs/>
              </w:rPr>
              <w:t>ออกจำหน่ายในระหว่างปี</w:t>
            </w:r>
          </w:p>
        </w:tc>
        <w:tc>
          <w:tcPr>
            <w:tcW w:w="539" w:type="pct"/>
          </w:tcPr>
          <w:p w14:paraId="780A3608" w14:textId="489AE8E3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319,</w:t>
            </w:r>
            <w:r w:rsidR="002E25A2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43" w:type="pct"/>
          </w:tcPr>
          <w:p w14:paraId="3AC7D72E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F96C65F" w14:textId="56A2A27D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3,604</w:t>
            </w:r>
          </w:p>
        </w:tc>
        <w:tc>
          <w:tcPr>
            <w:tcW w:w="137" w:type="pct"/>
          </w:tcPr>
          <w:p w14:paraId="7644E900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CAB9192" w14:textId="36463033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319,</w:t>
            </w:r>
            <w:r w:rsidR="002E25A2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49" w:type="pct"/>
          </w:tcPr>
          <w:p w14:paraId="6CFC6F85" w14:textId="77777777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B4F2738" w14:textId="795C9D95" w:rsidR="00173796" w:rsidRP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73796">
              <w:rPr>
                <w:rFonts w:ascii="Angsana New" w:hAnsi="Angsana New" w:cs="Angsana New"/>
                <w:sz w:val="30"/>
                <w:szCs w:val="30"/>
              </w:rPr>
              <w:t>3,604</w:t>
            </w:r>
          </w:p>
        </w:tc>
      </w:tr>
      <w:tr w:rsidR="00173796" w:rsidRPr="008A5A08" w14:paraId="3AF716DC" w14:textId="77777777" w:rsidTr="00960FE7">
        <w:trPr>
          <w:trHeight w:hRule="exact" w:val="389"/>
        </w:trPr>
        <w:tc>
          <w:tcPr>
            <w:tcW w:w="2427" w:type="pct"/>
          </w:tcPr>
          <w:p w14:paraId="11B9428B" w14:textId="77777777" w:rsidR="00173796" w:rsidRPr="00077166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</w:tcPr>
          <w:p w14:paraId="0B3A96CE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B81B2D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6EF76BFB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BAD7AB7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596884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3796" w:rsidRPr="008A5A08" w14:paraId="4192691F" w14:textId="77777777" w:rsidTr="00960FE7">
        <w:trPr>
          <w:trHeight w:hRule="exact" w:val="389"/>
        </w:trPr>
        <w:tc>
          <w:tcPr>
            <w:tcW w:w="2427" w:type="pct"/>
          </w:tcPr>
          <w:p w14:paraId="3434D48F" w14:textId="4D6B45FD" w:rsidR="00173796" w:rsidRPr="00077166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0771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771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2BA0B72E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5,432,675</w:t>
            </w:r>
          </w:p>
        </w:tc>
        <w:tc>
          <w:tcPr>
            <w:tcW w:w="143" w:type="pct"/>
          </w:tcPr>
          <w:p w14:paraId="33C61CFC" w14:textId="77777777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2AF63" w14:textId="77777777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5,113,001</w:t>
            </w:r>
          </w:p>
        </w:tc>
        <w:tc>
          <w:tcPr>
            <w:tcW w:w="137" w:type="pct"/>
          </w:tcPr>
          <w:p w14:paraId="491F3983" w14:textId="77777777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564A535F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5,432,675</w:t>
            </w:r>
          </w:p>
        </w:tc>
        <w:tc>
          <w:tcPr>
            <w:tcW w:w="149" w:type="pct"/>
          </w:tcPr>
          <w:p w14:paraId="4748CC2C" w14:textId="77777777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77777777" w:rsidR="00173796" w:rsidRPr="0007716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71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5,113,001</w:t>
            </w:r>
          </w:p>
        </w:tc>
      </w:tr>
      <w:tr w:rsidR="00173796" w:rsidRPr="008A5A08" w14:paraId="66149BBE" w14:textId="77777777" w:rsidTr="00960FE7">
        <w:trPr>
          <w:trHeight w:hRule="exact" w:val="389"/>
        </w:trPr>
        <w:tc>
          <w:tcPr>
            <w:tcW w:w="2427" w:type="pct"/>
          </w:tcPr>
          <w:p w14:paraId="28D7AD52" w14:textId="77777777" w:rsidR="00173796" w:rsidRPr="008A5A08" w:rsidRDefault="00173796" w:rsidP="0017379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39" w:type="pct"/>
          </w:tcPr>
          <w:p w14:paraId="7520DB35" w14:textId="0368F3DC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8677D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9B0490D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212,467</w:t>
            </w:r>
          </w:p>
        </w:tc>
        <w:tc>
          <w:tcPr>
            <w:tcW w:w="137" w:type="pct"/>
          </w:tcPr>
          <w:p w14:paraId="6AEF384F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6501E90" w14:textId="0963CE81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AB181DB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CF9F0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212,467</w:t>
            </w:r>
          </w:p>
        </w:tc>
      </w:tr>
      <w:tr w:rsidR="00173796" w:rsidRPr="008A5A08" w14:paraId="6F39DB00" w14:textId="77777777" w:rsidTr="00960FE7">
        <w:trPr>
          <w:trHeight w:hRule="exact" w:val="389"/>
        </w:trPr>
        <w:tc>
          <w:tcPr>
            <w:tcW w:w="2427" w:type="pct"/>
          </w:tcPr>
          <w:p w14:paraId="3FA7BDD0" w14:textId="77777777" w:rsidR="00173796" w:rsidRPr="008A5A08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1299CB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46E159C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E3FE88D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4C92BC3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04A096B5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</w:p>
        </w:tc>
        <w:tc>
          <w:tcPr>
            <w:tcW w:w="149" w:type="pct"/>
          </w:tcPr>
          <w:p w14:paraId="1FC26071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EFA9BD9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</w:p>
        </w:tc>
      </w:tr>
      <w:tr w:rsidR="00173796" w:rsidRPr="008A5A08" w14:paraId="494C2A35" w14:textId="77777777" w:rsidTr="00077166">
        <w:trPr>
          <w:trHeight w:hRule="exact" w:val="389"/>
        </w:trPr>
        <w:tc>
          <w:tcPr>
            <w:tcW w:w="2427" w:type="pct"/>
          </w:tcPr>
          <w:p w14:paraId="199382EB" w14:textId="2D99B22F" w:rsidR="00173796" w:rsidRPr="008A5A08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4B1224D9" w14:textId="1A1BF611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5,432,675</w:t>
            </w:r>
          </w:p>
        </w:tc>
        <w:tc>
          <w:tcPr>
            <w:tcW w:w="143" w:type="pct"/>
          </w:tcPr>
          <w:p w14:paraId="121C6A82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72EB040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5,325,468</w:t>
            </w:r>
          </w:p>
        </w:tc>
        <w:tc>
          <w:tcPr>
            <w:tcW w:w="137" w:type="pct"/>
          </w:tcPr>
          <w:p w14:paraId="052C7BD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1697B2DC" w14:textId="77A47E2C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5,432,675</w:t>
            </w:r>
          </w:p>
        </w:tc>
        <w:tc>
          <w:tcPr>
            <w:tcW w:w="149" w:type="pct"/>
          </w:tcPr>
          <w:p w14:paraId="54B56DE6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F45F170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5,325,468</w:t>
            </w:r>
          </w:p>
        </w:tc>
      </w:tr>
      <w:tr w:rsidR="00173796" w:rsidRPr="008A5A08" w14:paraId="1FB0F708" w14:textId="77777777" w:rsidTr="00173796">
        <w:trPr>
          <w:trHeight w:hRule="exact" w:val="389"/>
        </w:trPr>
        <w:tc>
          <w:tcPr>
            <w:tcW w:w="2427" w:type="pct"/>
          </w:tcPr>
          <w:p w14:paraId="58B9B00A" w14:textId="77777777" w:rsidR="00173796" w:rsidRPr="008A5A08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27EE5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04AE21E" w14:textId="77777777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3796" w:rsidRPr="008A5A08" w14:paraId="6EB49A93" w14:textId="77777777" w:rsidTr="00173796">
        <w:trPr>
          <w:trHeight w:hRule="exact" w:val="389"/>
        </w:trPr>
        <w:tc>
          <w:tcPr>
            <w:tcW w:w="2427" w:type="pct"/>
          </w:tcPr>
          <w:p w14:paraId="1DB16361" w14:textId="63AE1474" w:rsidR="00173796" w:rsidRPr="008A5A08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93E4519" w14:textId="6675B306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143" w:type="pct"/>
          </w:tcPr>
          <w:p w14:paraId="24EDA727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C323931" w14:textId="0A827F6C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137" w:type="pct"/>
          </w:tcPr>
          <w:p w14:paraId="3DC8E537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0E55B5" w14:textId="35821783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149" w:type="pct"/>
          </w:tcPr>
          <w:p w14:paraId="43FADBB8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9CBE8F4" w14:textId="27A30EB8" w:rsidR="00173796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0.14</w:t>
            </w:r>
          </w:p>
        </w:tc>
      </w:tr>
      <w:tr w:rsidR="00173796" w:rsidRPr="008A5A08" w14:paraId="01A0FBD8" w14:textId="77777777" w:rsidTr="00173796">
        <w:trPr>
          <w:trHeight w:hRule="exact" w:val="389"/>
        </w:trPr>
        <w:tc>
          <w:tcPr>
            <w:tcW w:w="2427" w:type="pct"/>
          </w:tcPr>
          <w:p w14:paraId="09FC08E7" w14:textId="1DFC6F95" w:rsidR="00173796" w:rsidRPr="008A5A08" w:rsidRDefault="00173796" w:rsidP="0017379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="002E2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</w:t>
            </w:r>
            <w:r w:rsidR="002E2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24EE2AA3" w14:textId="3C69ED90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E662D7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  <w:bottom w:val="double" w:sz="4" w:space="0" w:color="auto"/>
            </w:tcBorders>
          </w:tcPr>
          <w:p w14:paraId="246AB1B7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137" w:type="pct"/>
          </w:tcPr>
          <w:p w14:paraId="2C308AA1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spacing w:after="0" w:line="240" w:lineRule="auto"/>
              <w:ind w:left="-38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D431176" w14:textId="46CB8BDF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380" w:right="-2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101C6F0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65"/>
                <w:tab w:val="decimal" w:pos="891"/>
              </w:tabs>
              <w:spacing w:after="0" w:line="240" w:lineRule="auto"/>
              <w:ind w:left="-380" w:right="-2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6C39D4AE" w14:textId="77777777" w:rsidR="00173796" w:rsidRPr="008A5A08" w:rsidRDefault="00173796" w:rsidP="0017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380" w:right="-2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0.13</w:t>
            </w:r>
          </w:p>
        </w:tc>
      </w:tr>
    </w:tbl>
    <w:p w14:paraId="17EA3ED9" w14:textId="29645625" w:rsidR="006A30DA" w:rsidRDefault="006A30DA">
      <w:pPr>
        <w:rPr>
          <w:rFonts w:ascii="Angsana New" w:hAnsi="Angsana New" w:cs="Angsana New"/>
          <w:sz w:val="30"/>
          <w:szCs w:val="30"/>
        </w:rPr>
      </w:pPr>
    </w:p>
    <w:p w14:paraId="6D5A74C9" w14:textId="4F458104" w:rsidR="00960FE7" w:rsidRPr="00B375A6" w:rsidRDefault="00960FE7" w:rsidP="00960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เนื่องจากราคาของหุ้นถัวเฉลี่ยในระหว่างปีสิ้นสุดวันที่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มีมูลค่ามากกว่าราคาใช้สิทธิของใบสำคัญแสดงสิทธิ จึงไม่มีผลกระทบต่อกำไรต่อหุ้นปรับลดจากใบสำคัญแสดงสิทธิสำหรับงบการเงินรวมและงบการเงินเฉพาะกิจการ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2562</w:t>
      </w:r>
    </w:p>
    <w:p w14:paraId="0949986B" w14:textId="3029494B" w:rsidR="00173796" w:rsidRDefault="00173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79D936" w14:textId="77777777" w:rsidR="00715964" w:rsidRPr="005743AE" w:rsidRDefault="00715964" w:rsidP="00960FE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5743AE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55406CC" w14:textId="77777777" w:rsidR="00B375A6" w:rsidRPr="00B375A6" w:rsidRDefault="00B375A6" w:rsidP="00B37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75A6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Pr="00B375A6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1395A228" w14:textId="77777777" w:rsidR="00B375A6" w:rsidRPr="00B375A6" w:rsidRDefault="00B375A6" w:rsidP="00B37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620"/>
        <w:gridCol w:w="2070"/>
        <w:gridCol w:w="1530"/>
        <w:gridCol w:w="270"/>
        <w:gridCol w:w="1440"/>
      </w:tblGrid>
      <w:tr w:rsidR="00B375A6" w:rsidRPr="0059634A" w14:paraId="0BCBDA00" w14:textId="77777777" w:rsidTr="00F8174D">
        <w:tc>
          <w:tcPr>
            <w:tcW w:w="2340" w:type="dxa"/>
            <w:vAlign w:val="bottom"/>
          </w:tcPr>
          <w:p w14:paraId="6E7A92D3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5F8EA1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3FEF9892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5BCEA09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B6B42AC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CE98D6F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59634A" w:rsidDel="00D43E7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0307FB" w14:paraId="3912EF48" w14:textId="77777777" w:rsidTr="00F8174D">
        <w:tc>
          <w:tcPr>
            <w:tcW w:w="2340" w:type="dxa"/>
          </w:tcPr>
          <w:p w14:paraId="2676F417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C7ED1C6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8427457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761E85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59634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0307FB" w14:paraId="434C70B3" w14:textId="77777777" w:rsidTr="00F8174D">
        <w:tc>
          <w:tcPr>
            <w:tcW w:w="2340" w:type="dxa"/>
          </w:tcPr>
          <w:p w14:paraId="26725E6C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0C9D10BB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09791F5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C70413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5A6" w14:paraId="272FF7C4" w14:textId="77777777" w:rsidTr="00F8174D">
        <w:tc>
          <w:tcPr>
            <w:tcW w:w="2340" w:type="dxa"/>
          </w:tcPr>
          <w:p w14:paraId="668C5BD1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1AB4422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126192B6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44461919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0.013</w:t>
            </w:r>
          </w:p>
        </w:tc>
        <w:tc>
          <w:tcPr>
            <w:tcW w:w="270" w:type="dxa"/>
          </w:tcPr>
          <w:p w14:paraId="503DAAC6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CD4DD6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67.3</w:t>
            </w:r>
          </w:p>
        </w:tc>
      </w:tr>
      <w:tr w:rsidR="00B375A6" w14:paraId="1635AC51" w14:textId="77777777" w:rsidTr="00F8174D">
        <w:tc>
          <w:tcPr>
            <w:tcW w:w="2340" w:type="dxa"/>
          </w:tcPr>
          <w:p w14:paraId="7640D8B1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0C5EAE0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33D04E7F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601DAD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0.070</w:t>
            </w:r>
          </w:p>
        </w:tc>
        <w:tc>
          <w:tcPr>
            <w:tcW w:w="270" w:type="dxa"/>
          </w:tcPr>
          <w:p w14:paraId="575F50E2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EE289" w14:textId="77777777" w:rsidR="00B375A6" w:rsidRPr="00174722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392.5</w:t>
            </w:r>
          </w:p>
        </w:tc>
      </w:tr>
      <w:tr w:rsidR="00B375A6" w:rsidRPr="00526E2F" w14:paraId="085D2540" w14:textId="77777777" w:rsidTr="00F8174D">
        <w:tc>
          <w:tcPr>
            <w:tcW w:w="2340" w:type="dxa"/>
          </w:tcPr>
          <w:p w14:paraId="24204D5C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644832A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0D689357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E9231B" w14:textId="77777777" w:rsidR="00B375A6" w:rsidRPr="00C940C0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0.083</w:t>
            </w:r>
          </w:p>
        </w:tc>
        <w:tc>
          <w:tcPr>
            <w:tcW w:w="270" w:type="dxa"/>
          </w:tcPr>
          <w:p w14:paraId="2DF4ACFC" w14:textId="77777777" w:rsidR="00B375A6" w:rsidRPr="00C940C0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9D01DC" w14:textId="77777777" w:rsidR="00B375A6" w:rsidRPr="00C940C0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459.8</w:t>
            </w:r>
          </w:p>
        </w:tc>
      </w:tr>
      <w:tr w:rsidR="00B375A6" w:rsidRPr="000307FB" w14:paraId="37FE15E8" w14:textId="77777777" w:rsidTr="00F8174D">
        <w:tc>
          <w:tcPr>
            <w:tcW w:w="2340" w:type="dxa"/>
          </w:tcPr>
          <w:p w14:paraId="786AB0EF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3012B2DE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864B3CE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A52D8C7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9875614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5A6" w:rsidRPr="000307FB" w14:paraId="0A6E98DB" w14:textId="77777777" w:rsidTr="00972B3E">
        <w:tc>
          <w:tcPr>
            <w:tcW w:w="2340" w:type="dxa"/>
          </w:tcPr>
          <w:p w14:paraId="299B3A8D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32201D3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0AACC3E3" w14:textId="77777777" w:rsidR="00B375A6" w:rsidRPr="00070BC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14:paraId="20E392D7" w14:textId="2A2CA093" w:rsidR="00B375A6" w:rsidRPr="00972B3E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B3E">
              <w:rPr>
                <w:rFonts w:ascii="Angsana New" w:hAnsi="Angsana New" w:cs="Angsana New"/>
                <w:sz w:val="30"/>
                <w:szCs w:val="30"/>
              </w:rPr>
              <w:t>0.05</w:t>
            </w:r>
            <w:r w:rsidR="00960FE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584FE7F" w14:textId="77777777" w:rsidR="00B375A6" w:rsidRPr="00972B3E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4B85FDF1" w:rsidR="00B375A6" w:rsidRPr="00972B3E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B3E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972B3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960FE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72B3E" w:rsidRPr="000307FB" w14:paraId="5F4E02A8" w14:textId="77777777" w:rsidTr="00972B3E">
        <w:tc>
          <w:tcPr>
            <w:tcW w:w="2340" w:type="dxa"/>
          </w:tcPr>
          <w:p w14:paraId="76C08625" w14:textId="0AE1EE66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52E72D6F" w14:textId="0C99E4B1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</w:tcPr>
          <w:p w14:paraId="09C6CCC6" w14:textId="16177241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16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AA8C6A" w14:textId="0D18F9E7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0.07</w:t>
            </w:r>
            <w:r w:rsidR="00960FE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D99918" w14:textId="77777777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50BD4058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357.9</w:t>
            </w:r>
          </w:p>
        </w:tc>
      </w:tr>
      <w:tr w:rsidR="00972B3E" w:rsidRPr="000307FB" w14:paraId="5E4FFB87" w14:textId="77777777" w:rsidTr="00972B3E">
        <w:tc>
          <w:tcPr>
            <w:tcW w:w="2340" w:type="dxa"/>
          </w:tcPr>
          <w:p w14:paraId="26F47C0F" w14:textId="77777777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C481BA0" w14:textId="77777777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5588A3D" w14:textId="77777777" w:rsidR="00972B3E" w:rsidRPr="00070BCA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BC1A14" w14:textId="1237C5DF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0.12</w:t>
            </w:r>
            <w:r w:rsidR="00960F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B415BE3" w14:textId="77777777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396A1209" w:rsidR="00972B3E" w:rsidRPr="00C940C0" w:rsidRDefault="00972B3E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613.</w:t>
            </w:r>
            <w:r w:rsidR="00960F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FEAB7A4" w14:textId="77777777" w:rsidR="006E3B38" w:rsidRPr="00DE54D0" w:rsidRDefault="006E3B38" w:rsidP="00F90C56">
      <w:pPr>
        <w:tabs>
          <w:tab w:val="left" w:pos="90"/>
        </w:tabs>
        <w:ind w:left="540"/>
        <w:rPr>
          <w:rFonts w:ascii="Angsana New" w:hAnsi="Angsana New" w:cs="Angsana New"/>
          <w:sz w:val="30"/>
          <w:szCs w:val="30"/>
        </w:rPr>
      </w:pPr>
    </w:p>
    <w:p w14:paraId="7A93DD40" w14:textId="77777777" w:rsidR="00434657" w:rsidRPr="008A5A08" w:rsidRDefault="002B6FF3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434657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59BD5D1" w14:textId="77777777" w:rsidR="00434657" w:rsidRPr="008A5A08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6666641" w14:textId="77777777" w:rsidR="00DA598C" w:rsidRPr="008A5A08" w:rsidRDefault="00DA598C" w:rsidP="00DA598C">
      <w:pPr>
        <w:pStyle w:val="a1"/>
        <w:tabs>
          <w:tab w:val="clear" w:pos="360"/>
          <w:tab w:val="clear" w:pos="720"/>
          <w:tab w:val="clear" w:pos="1080"/>
        </w:tabs>
        <w:spacing w:line="20" w:lineRule="atLeast"/>
        <w:ind w:left="540" w:right="-16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16D8F59" w14:textId="77777777" w:rsidR="00DA598C" w:rsidRPr="008A5A08" w:rsidRDefault="00DA598C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  </w:t>
      </w:r>
    </w:p>
    <w:p w14:paraId="13212AF7" w14:textId="77777777" w:rsidR="00DA598C" w:rsidRPr="008A5A08" w:rsidRDefault="00DA598C" w:rsidP="00DA598C">
      <w:pPr>
        <w:pStyle w:val="a1"/>
        <w:tabs>
          <w:tab w:val="clear" w:pos="360"/>
          <w:tab w:val="clear" w:pos="720"/>
          <w:tab w:val="clear" w:pos="1080"/>
        </w:tabs>
        <w:spacing w:line="20" w:lineRule="atLeast"/>
        <w:ind w:left="547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ในตลาด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7A7A1347" w14:textId="77777777" w:rsidR="00DA598C" w:rsidRPr="008A5A08" w:rsidRDefault="00DA598C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  </w:t>
      </w:r>
    </w:p>
    <w:p w14:paraId="38428AEC" w14:textId="77777777" w:rsidR="00DA598C" w:rsidRPr="008A5A08" w:rsidRDefault="00DA598C" w:rsidP="00402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left="540" w:right="-14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</w:t>
      </w:r>
      <w:r w:rsidRPr="008A5A08">
        <w:rPr>
          <w:rFonts w:ascii="Angsana New" w:hAnsi="Angsana New" w:cs="Angsana New"/>
          <w:sz w:val="30"/>
          <w:szCs w:val="30"/>
        </w:rPr>
        <w:t xml:space="preserve">   </w:t>
      </w:r>
      <w:r w:rsidRPr="008A5A08">
        <w:rPr>
          <w:rFonts w:ascii="Angsana New" w:hAnsi="Angsana New" w:cs="Angsana New"/>
          <w:sz w:val="30"/>
          <w:szCs w:val="30"/>
          <w:cs/>
        </w:rPr>
        <w:t>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ผู้บริหารได้มีการควบคุมกระบวนการการจัดการความเสี่ยงของกลุ่มบริษัทอย่างต่อเนื่องเพื่อให้มั่นใจว่า มีความสมดุลระหว่างความเสี่ยงและการควบคุมความเสี่ยง</w:t>
      </w:r>
    </w:p>
    <w:p w14:paraId="6BD84A96" w14:textId="77777777" w:rsidR="00FE3BCD" w:rsidRPr="008A5A08" w:rsidRDefault="00FE3BCD" w:rsidP="002B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4"/>
        <w:jc w:val="thaiDistribute"/>
        <w:rPr>
          <w:rFonts w:ascii="Angsana New" w:hAnsi="Angsana New" w:cs="Angsana New"/>
          <w:sz w:val="30"/>
          <w:szCs w:val="30"/>
        </w:rPr>
      </w:pPr>
    </w:p>
    <w:p w14:paraId="63B247F0" w14:textId="77777777" w:rsidR="00DA598C" w:rsidRPr="008A5A08" w:rsidRDefault="00402C55" w:rsidP="00402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DA598C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497EAE4F" w14:textId="77777777" w:rsidR="00DA598C" w:rsidRPr="008A5A08" w:rsidRDefault="00DA598C" w:rsidP="00DA598C">
      <w:pPr>
        <w:pStyle w:val="a1"/>
        <w:tabs>
          <w:tab w:val="clear" w:pos="360"/>
          <w:tab w:val="clear" w:pos="720"/>
          <w:tab w:val="clear" w:pos="1080"/>
        </w:tabs>
        <w:spacing w:line="20" w:lineRule="atLeast"/>
        <w:ind w:left="547" w:right="-14"/>
        <w:jc w:val="thaiDistribute"/>
        <w:rPr>
          <w:rFonts w:ascii="Angsana New" w:hAnsi="Angsana New" w:cs="Angsana New"/>
          <w:lang w:val="en-US"/>
        </w:rPr>
      </w:pPr>
    </w:p>
    <w:p w14:paraId="1BF1EAA9" w14:textId="77777777" w:rsidR="00DA598C" w:rsidRPr="008A5A08" w:rsidRDefault="00DA598C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วัตถุประสงค์ในการบริหารจัดการส่วนทุนของบริษัทคือ เพื่อดำรงไว้ซึ่งความสามารถในการดำเนินงานอย่าง</w:t>
      </w:r>
      <w:r w:rsidRPr="008A5A08">
        <w:rPr>
          <w:rFonts w:ascii="Angsana New" w:hAnsi="Angsana New" w:cs="Angsana New"/>
          <w:sz w:val="30"/>
          <w:szCs w:val="30"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ต่อเนื่อง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8A5A08">
        <w:rPr>
          <w:rFonts w:ascii="Angsana New" w:hAnsi="Angsana New" w:cs="Angsana New"/>
          <w:sz w:val="30"/>
          <w:szCs w:val="30"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2AC426B1" w14:textId="77777777" w:rsidR="00FE3BCD" w:rsidRPr="008A5A08" w:rsidRDefault="00FE3BCD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420D3136" w14:textId="77777777" w:rsidR="00DA598C" w:rsidRPr="008A5A08" w:rsidRDefault="00DA598C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F25C773" w14:textId="77777777" w:rsidR="00DA598C" w:rsidRPr="008A5A08" w:rsidRDefault="00DA598C" w:rsidP="00DA598C">
      <w:pPr>
        <w:pStyle w:val="a1"/>
        <w:tabs>
          <w:tab w:val="clear" w:pos="360"/>
          <w:tab w:val="clear" w:pos="720"/>
          <w:tab w:val="clear" w:pos="1080"/>
        </w:tabs>
        <w:spacing w:line="20" w:lineRule="atLeast"/>
        <w:ind w:left="547" w:right="-14"/>
        <w:jc w:val="thaiDistribute"/>
        <w:rPr>
          <w:rFonts w:ascii="Angsana New" w:hAnsi="Angsana New" w:cs="Angsana New"/>
          <w:lang w:val="en-US"/>
        </w:rPr>
      </w:pPr>
    </w:p>
    <w:p w14:paraId="376150A8" w14:textId="77777777" w:rsidR="00DA598C" w:rsidRPr="008A5A08" w:rsidRDefault="00DA598C" w:rsidP="00DA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ความเสี่ยงที่เกิดจากการเปลี่ยนแปลงในอนาคตของอัตราดอกเบี้ยในตลาด</w:t>
      </w:r>
      <w:r w:rsidRPr="008A5A08">
        <w:rPr>
          <w:rFonts w:ascii="Angsana New" w:hAnsi="Angsana New" w:cs="Angsana New"/>
          <w:sz w:val="30"/>
          <w:szCs w:val="30"/>
        </w:rPr>
        <w:t xml:space="preserve">    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ซึ่งมีผลกระทบต่อการดำเนินงานและกระแสเงินสดของกลุ่มบริษัท ซึ่งมีความเกี่ยวข้องโดยตรงกับสินทรัพย์ทางการเงิน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และหนี้สินทางการเงินที่มีดอกเบี้ย  ความเสี่ยงจากอัตราดอกเบี้ยนี้ได้ถูกบริหารอย่างต่อเนื่องโดยมีวัตถุประสงค์หลักในการลดผลกระทบต่อดอกเบี้ยจ่ายสุทธิ  ซึ่งอาจถูกกระทบอย่างมีสาระสำคัญจากการเปลี่ยนแปลงไปในทางลบของอัตราดอกเบี้ย กลุ่มบริษัทได้จัดการความเสี่ยงดังกล่าวโดยพิจารณาสินทรัพย์ทางการเงินและหนี้สินทางการเงินทั้งอัตราดอกเบี้ยคงที่และอัตราดอกเบี้ยลอยตัวตามความเหมาะสมของสภาพตลาด</w:t>
      </w:r>
    </w:p>
    <w:p w14:paraId="2B601A9E" w14:textId="77777777" w:rsidR="00FE3BCD" w:rsidRPr="008A5A08" w:rsidRDefault="00FE3BCD" w:rsidP="00447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spacing w:val="6"/>
          <w:sz w:val="28"/>
          <w:szCs w:val="28"/>
        </w:rPr>
      </w:pPr>
    </w:p>
    <w:p w14:paraId="20E9F438" w14:textId="7148E4E7" w:rsidR="00447577" w:rsidRPr="008A5A08" w:rsidRDefault="002B6FF3" w:rsidP="00447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6"/>
          <w:sz w:val="30"/>
          <w:szCs w:val="30"/>
          <w:cs/>
        </w:rPr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125"/>
        <w:gridCol w:w="236"/>
        <w:gridCol w:w="1069"/>
        <w:gridCol w:w="236"/>
        <w:gridCol w:w="1170"/>
        <w:gridCol w:w="252"/>
        <w:gridCol w:w="1080"/>
        <w:gridCol w:w="270"/>
        <w:gridCol w:w="1042"/>
      </w:tblGrid>
      <w:tr w:rsidR="00402C55" w:rsidRPr="008A5A08" w14:paraId="64A7F6C6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33A09018" w14:textId="77777777" w:rsidR="00402C55" w:rsidRPr="008A5A08" w:rsidRDefault="00402C55" w:rsidP="0076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31C4C435" w14:textId="77777777" w:rsidR="00402C55" w:rsidRPr="008A5A08" w:rsidRDefault="00402C55" w:rsidP="0076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62E7" w:rsidRPr="008A5A08" w14:paraId="22E23CDB" w14:textId="77777777" w:rsidTr="001B340D">
        <w:trPr>
          <w:cantSplit/>
          <w:trHeight w:hRule="exact" w:val="374"/>
        </w:trPr>
        <w:tc>
          <w:tcPr>
            <w:tcW w:w="2772" w:type="dxa"/>
          </w:tcPr>
          <w:p w14:paraId="1AB2FBC0" w14:textId="77777777" w:rsidR="008F62E7" w:rsidRPr="008A5A08" w:rsidRDefault="008F62E7" w:rsidP="0076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F70A4DA" w14:textId="1D7ACBA8" w:rsidR="008F62E7" w:rsidRPr="008A5A08" w:rsidRDefault="008F62E7" w:rsidP="0076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71308F" w14:textId="77777777" w:rsidR="008F62E7" w:rsidRPr="008A5A08" w:rsidRDefault="008F62E7" w:rsidP="0076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9" w:type="dxa"/>
            <w:gridSpan w:val="7"/>
          </w:tcPr>
          <w:p w14:paraId="7A1C186E" w14:textId="21E2B4F5" w:rsidR="008F62E7" w:rsidRPr="008F62E7" w:rsidRDefault="008F62E7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62E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D2745F" w:rsidRPr="008A5A08" w14:paraId="27A439B5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3191DC78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3C3BE83" w14:textId="3497592B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770818B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267A7A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357103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5FFF" w14:textId="1075AC6E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1 ปี</w:t>
            </w:r>
          </w:p>
        </w:tc>
        <w:tc>
          <w:tcPr>
            <w:tcW w:w="252" w:type="dxa"/>
          </w:tcPr>
          <w:p w14:paraId="3798A6A9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E5FF5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42D8B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840AEF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745F" w:rsidRPr="008A5A08" w14:paraId="3F3E5A8F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5C457200" w14:textId="5C865004" w:rsidR="00D2745F" w:rsidRPr="008F62E7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6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6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6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</w:tcPr>
          <w:p w14:paraId="6F335F09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36" w:type="dxa"/>
          </w:tcPr>
          <w:p w14:paraId="20D1D1D6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C6BB212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36" w:type="dxa"/>
          </w:tcPr>
          <w:p w14:paraId="3A9B2046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1FF0F" w14:textId="6956E1C3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แต่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5 ปี</w:t>
            </w:r>
          </w:p>
        </w:tc>
        <w:tc>
          <w:tcPr>
            <w:tcW w:w="252" w:type="dxa"/>
          </w:tcPr>
          <w:p w14:paraId="5512D64A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3A7D4" w14:textId="7603B79B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5 ปี</w:t>
            </w:r>
          </w:p>
        </w:tc>
        <w:tc>
          <w:tcPr>
            <w:tcW w:w="270" w:type="dxa"/>
          </w:tcPr>
          <w:p w14:paraId="5D3A4CC7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0A04330" w14:textId="77777777" w:rsidR="00D2745F" w:rsidRPr="008A5A08" w:rsidRDefault="00D2745F" w:rsidP="00D2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62E7" w:rsidRPr="008A5A08" w14:paraId="6C66295F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5624FCC9" w14:textId="3026629F" w:rsidR="008F62E7" w:rsidRPr="008A5A08" w:rsidRDefault="008F62E7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40286E1" w14:textId="53A5101E" w:rsidR="008F62E7" w:rsidRPr="008A5A08" w:rsidRDefault="008F62E7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FD5A1A" w14:textId="77777777" w:rsidR="008F62E7" w:rsidRPr="008A5A08" w:rsidRDefault="008F62E7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9" w:type="dxa"/>
            <w:gridSpan w:val="7"/>
          </w:tcPr>
          <w:p w14:paraId="457674A8" w14:textId="77777777" w:rsidR="008F62E7" w:rsidRPr="008A5A08" w:rsidRDefault="008F62E7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796" w:rsidRPr="008A5A08" w14:paraId="04AFA34B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7BE11E2F" w14:textId="4BA238C4" w:rsidR="00173796" w:rsidRPr="008A5A08" w:rsidRDefault="0017379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25" w:type="dxa"/>
          </w:tcPr>
          <w:p w14:paraId="064FF6FA" w14:textId="77777777" w:rsidR="00173796" w:rsidRPr="008A5A08" w:rsidRDefault="0017379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C278B6" w14:textId="77777777" w:rsidR="00173796" w:rsidRPr="008A5A08" w:rsidRDefault="0017379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9" w:type="dxa"/>
            <w:gridSpan w:val="7"/>
          </w:tcPr>
          <w:p w14:paraId="739DB82E" w14:textId="77777777" w:rsidR="00173796" w:rsidRPr="008A5A08" w:rsidRDefault="0017379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91316" w:rsidRPr="008A5A08" w14:paraId="436DB69C" w14:textId="77777777" w:rsidTr="00447577">
        <w:trPr>
          <w:cantSplit/>
          <w:trHeight w:hRule="exact" w:val="374"/>
        </w:trPr>
        <w:tc>
          <w:tcPr>
            <w:tcW w:w="2772" w:type="dxa"/>
          </w:tcPr>
          <w:p w14:paraId="4988B0DC" w14:textId="4B7F64C0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5" w:type="dxa"/>
          </w:tcPr>
          <w:p w14:paraId="1BF5C3DD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67A3E4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9073AEB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C2217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4823A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E4DBE9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568C4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0E8FD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F971E2E" w14:textId="77777777" w:rsidR="00291316" w:rsidRPr="008A5A08" w:rsidRDefault="00291316" w:rsidP="008F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1316" w:rsidRPr="008A5A08" w14:paraId="6C33B70B" w14:textId="77777777" w:rsidTr="006B61D0">
        <w:trPr>
          <w:cantSplit/>
          <w:trHeight w:hRule="exact" w:val="374"/>
        </w:trPr>
        <w:tc>
          <w:tcPr>
            <w:tcW w:w="2772" w:type="dxa"/>
          </w:tcPr>
          <w:p w14:paraId="5D823F94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60" w:lineRule="exact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125" w:type="dxa"/>
            <w:shd w:val="clear" w:color="auto" w:fill="auto"/>
          </w:tcPr>
          <w:p w14:paraId="68CDFF95" w14:textId="0AAD810F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9.50</w:t>
            </w:r>
          </w:p>
        </w:tc>
        <w:tc>
          <w:tcPr>
            <w:tcW w:w="236" w:type="dxa"/>
          </w:tcPr>
          <w:p w14:paraId="41D2E9C5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35F00F5" w14:textId="53416220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218,730</w:t>
            </w:r>
          </w:p>
        </w:tc>
        <w:tc>
          <w:tcPr>
            <w:tcW w:w="236" w:type="dxa"/>
          </w:tcPr>
          <w:p w14:paraId="7EB4A166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0C38F" w14:textId="29F301CA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229,341</w:t>
            </w:r>
          </w:p>
        </w:tc>
        <w:tc>
          <w:tcPr>
            <w:tcW w:w="252" w:type="dxa"/>
          </w:tcPr>
          <w:p w14:paraId="1C7B2862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8EC94" w14:textId="757278EE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8AD5A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18F2965" w14:textId="64B253A3" w:rsidR="00291316" w:rsidRPr="006B61D0" w:rsidRDefault="00085844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291316" w:rsidRPr="006B61D0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6B61D0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</w:tr>
      <w:tr w:rsidR="00291316" w:rsidRPr="008A5A08" w14:paraId="4CB273FB" w14:textId="77777777" w:rsidTr="006B61D0">
        <w:trPr>
          <w:cantSplit/>
          <w:trHeight w:hRule="exact" w:val="374"/>
        </w:trPr>
        <w:tc>
          <w:tcPr>
            <w:tcW w:w="2772" w:type="dxa"/>
          </w:tcPr>
          <w:p w14:paraId="3DBF4B84" w14:textId="786A34F4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60" w:lineRule="exact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25" w:type="dxa"/>
            <w:shd w:val="clear" w:color="auto" w:fill="auto"/>
          </w:tcPr>
          <w:p w14:paraId="6EC0DCE5" w14:textId="33EDF1B4" w:rsidR="00291316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4.23 - 5.50</w:t>
            </w:r>
          </w:p>
        </w:tc>
        <w:tc>
          <w:tcPr>
            <w:tcW w:w="236" w:type="dxa"/>
          </w:tcPr>
          <w:p w14:paraId="77E72424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9626918" w14:textId="0553855B" w:rsidR="00291316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66ACD6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175F8" w14:textId="4396389F" w:rsidR="00291316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01777F9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24CDF" w14:textId="750716D5" w:rsidR="00291316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392BD071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0E85930" w14:textId="2867BC6A" w:rsidR="00291316" w:rsidRPr="006B61D0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291316" w:rsidRPr="008A5A08" w14:paraId="419BB71C" w14:textId="77777777" w:rsidTr="006B61D0">
        <w:trPr>
          <w:cantSplit/>
          <w:trHeight w:hRule="exact" w:val="374"/>
        </w:trPr>
        <w:tc>
          <w:tcPr>
            <w:tcW w:w="2772" w:type="dxa"/>
          </w:tcPr>
          <w:p w14:paraId="17021969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60" w:lineRule="exact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46958C43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2CC3D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1D24190" w14:textId="38F060AC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218,730</w:t>
            </w:r>
          </w:p>
        </w:tc>
        <w:tc>
          <w:tcPr>
            <w:tcW w:w="236" w:type="dxa"/>
          </w:tcPr>
          <w:p w14:paraId="1A29FF77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3A3D03" w14:textId="68D41CD9" w:rsidR="00291316" w:rsidRPr="008A5A08" w:rsidRDefault="00085844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229,341</w:t>
            </w:r>
          </w:p>
        </w:tc>
        <w:tc>
          <w:tcPr>
            <w:tcW w:w="252" w:type="dxa"/>
          </w:tcPr>
          <w:p w14:paraId="4D43928D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5A0BBB" w14:textId="22A95AF8" w:rsidR="00291316" w:rsidRPr="008A5A08" w:rsidRDefault="00085844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7D80DCF9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26B4" w14:textId="196B0EBB" w:rsidR="00291316" w:rsidRPr="006B61D0" w:rsidRDefault="00085844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61D0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448,271</w:t>
            </w:r>
          </w:p>
        </w:tc>
      </w:tr>
      <w:tr w:rsidR="00291316" w:rsidRPr="008A5A08" w14:paraId="45E5DC49" w14:textId="77777777" w:rsidTr="00085844">
        <w:trPr>
          <w:cantSplit/>
          <w:trHeight w:hRule="exact" w:val="185"/>
        </w:trPr>
        <w:tc>
          <w:tcPr>
            <w:tcW w:w="2772" w:type="dxa"/>
          </w:tcPr>
          <w:p w14:paraId="0DCC8058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9647B45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D9F4F6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A97549D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5DD4F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7E41C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0D6D9CA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E0F7E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55162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E1FD2C7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1316" w:rsidRPr="008A5A08" w14:paraId="53D55B28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09632881" w14:textId="4860C4F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1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5" w:type="dxa"/>
          </w:tcPr>
          <w:p w14:paraId="3C15A29F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C8BB9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D590980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E76C7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F6CC4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6EC3EB9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EF66E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0AEC8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92DF9CF" w14:textId="77777777" w:rsidR="00291316" w:rsidRPr="008A5A08" w:rsidRDefault="00291316" w:rsidP="0029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967" w:rsidRPr="008A5A08" w14:paraId="5F5EFD34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4DEBC0B9" w14:textId="29688A3A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</w:tcPr>
          <w:p w14:paraId="684D4C00" w14:textId="6601427B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4.90</w:t>
            </w:r>
          </w:p>
        </w:tc>
        <w:tc>
          <w:tcPr>
            <w:tcW w:w="236" w:type="dxa"/>
          </w:tcPr>
          <w:p w14:paraId="7869912F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4F3BB94" w14:textId="59604EA9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236" w:type="dxa"/>
          </w:tcPr>
          <w:p w14:paraId="156FC7DA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2BAAD" w14:textId="4A9FEBF0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D07FCD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3A62D" w14:textId="63AED7FA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AE9DC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7A6AC5" w14:textId="3CD5C5D7" w:rsidR="000F0967" w:rsidRPr="008A5A08" w:rsidRDefault="00085844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</w:tr>
      <w:tr w:rsidR="000F0967" w:rsidRPr="008A5A08" w14:paraId="4053FDA2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64CDF9EE" w14:textId="4730E976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ตั๋วสัญญาใช้เงินและตั๋วแลกเงิน</w:t>
            </w:r>
          </w:p>
        </w:tc>
        <w:tc>
          <w:tcPr>
            <w:tcW w:w="1125" w:type="dxa"/>
          </w:tcPr>
          <w:p w14:paraId="4CFA0464" w14:textId="495B0985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2.45 - 4.50</w:t>
            </w:r>
          </w:p>
        </w:tc>
        <w:tc>
          <w:tcPr>
            <w:tcW w:w="236" w:type="dxa"/>
          </w:tcPr>
          <w:p w14:paraId="2E873D81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4F5B27" w14:textId="44890FDA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4,391,884</w:t>
            </w:r>
          </w:p>
        </w:tc>
        <w:tc>
          <w:tcPr>
            <w:tcW w:w="236" w:type="dxa"/>
          </w:tcPr>
          <w:p w14:paraId="2068A01E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3542C" w14:textId="742B35A5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50FB72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B07A0" w14:textId="39AE02D1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05C58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135FED" w14:textId="697576B5" w:rsidR="000F0967" w:rsidRPr="008A5A08" w:rsidRDefault="00085844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4,391,884</w:t>
            </w:r>
          </w:p>
        </w:tc>
      </w:tr>
      <w:tr w:rsidR="000F0967" w:rsidRPr="008A5A08" w14:paraId="6C957C8D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68B7E7AA" w14:textId="54C19719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125" w:type="dxa"/>
          </w:tcPr>
          <w:p w14:paraId="723F5DD7" w14:textId="5932048C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2.40 - 4.20</w:t>
            </w:r>
          </w:p>
        </w:tc>
        <w:tc>
          <w:tcPr>
            <w:tcW w:w="236" w:type="dxa"/>
          </w:tcPr>
          <w:p w14:paraId="03FFEF54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8D247D" w14:textId="6EE54D5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1,321,878</w:t>
            </w:r>
          </w:p>
        </w:tc>
        <w:tc>
          <w:tcPr>
            <w:tcW w:w="236" w:type="dxa"/>
          </w:tcPr>
          <w:p w14:paraId="1DBD8104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B3360" w14:textId="38B5E484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BE90D6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74CF7" w14:textId="350C733F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076CD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93A4C80" w14:textId="606A667B" w:rsidR="000F0967" w:rsidRPr="008A5A08" w:rsidRDefault="00085844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1,321,878</w:t>
            </w:r>
          </w:p>
        </w:tc>
      </w:tr>
      <w:tr w:rsidR="000F0967" w:rsidRPr="008A5A08" w14:paraId="3EF2643E" w14:textId="77777777" w:rsidTr="000F0967">
        <w:trPr>
          <w:cantSplit/>
          <w:trHeight w:hRule="exact" w:val="407"/>
        </w:trPr>
        <w:tc>
          <w:tcPr>
            <w:tcW w:w="2772" w:type="dxa"/>
          </w:tcPr>
          <w:p w14:paraId="6F31EFEE" w14:textId="0B38D445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</w:tc>
        <w:tc>
          <w:tcPr>
            <w:tcW w:w="1125" w:type="dxa"/>
          </w:tcPr>
          <w:p w14:paraId="69CE6828" w14:textId="62C545BF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EB98C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EA102BB" w14:textId="49E7F596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295BB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6D996" w14:textId="6EF86282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EB6213D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60185" w14:textId="20CCE19F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5156C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8E39C5D" w14:textId="77777777" w:rsidR="000F0967" w:rsidRPr="008A5A08" w:rsidRDefault="000F0967" w:rsidP="000F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200129A7" w14:textId="77777777" w:rsidTr="000F0967">
        <w:trPr>
          <w:cantSplit/>
          <w:trHeight w:hRule="exact" w:val="407"/>
        </w:trPr>
        <w:tc>
          <w:tcPr>
            <w:tcW w:w="2772" w:type="dxa"/>
          </w:tcPr>
          <w:p w14:paraId="70C1AED7" w14:textId="4BFC94BD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25" w:type="dxa"/>
          </w:tcPr>
          <w:p w14:paraId="515D71E7" w14:textId="7A660427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3.84 - 5.03</w:t>
            </w:r>
          </w:p>
        </w:tc>
        <w:tc>
          <w:tcPr>
            <w:tcW w:w="236" w:type="dxa"/>
          </w:tcPr>
          <w:p w14:paraId="08E7983E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7C83686" w14:textId="36BA4D6C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667,223</w:t>
            </w:r>
          </w:p>
        </w:tc>
        <w:tc>
          <w:tcPr>
            <w:tcW w:w="236" w:type="dxa"/>
          </w:tcPr>
          <w:p w14:paraId="16E08EC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1D81C" w14:textId="2438E873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1,465,697</w:t>
            </w:r>
          </w:p>
        </w:tc>
        <w:tc>
          <w:tcPr>
            <w:tcW w:w="252" w:type="dxa"/>
          </w:tcPr>
          <w:p w14:paraId="705C7B04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84848" w14:textId="363A50CE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9C780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5D74F12" w14:textId="58296C0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2,132,920</w:t>
            </w:r>
          </w:p>
        </w:tc>
      </w:tr>
      <w:tr w:rsidR="00085844" w:rsidRPr="008A5A08" w14:paraId="0825D182" w14:textId="77777777" w:rsidTr="000F0967">
        <w:trPr>
          <w:cantSplit/>
          <w:trHeight w:hRule="exact" w:val="407"/>
        </w:trPr>
        <w:tc>
          <w:tcPr>
            <w:tcW w:w="2772" w:type="dxa"/>
          </w:tcPr>
          <w:p w14:paraId="1AE694FE" w14:textId="29BCB291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25" w:type="dxa"/>
          </w:tcPr>
          <w:p w14:paraId="1AEE94F0" w14:textId="797C4359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2.45 - 9.62</w:t>
            </w:r>
          </w:p>
        </w:tc>
        <w:tc>
          <w:tcPr>
            <w:tcW w:w="236" w:type="dxa"/>
          </w:tcPr>
          <w:p w14:paraId="4DD48BA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DFEAF61" w14:textId="2F30AEE2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773E8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73E8B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36" w:type="dxa"/>
          </w:tcPr>
          <w:p w14:paraId="5E9B060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437363" w14:textId="79B1F02F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555</w:t>
            </w:r>
            <w:r w:rsidRPr="00773E8B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004</w:t>
            </w:r>
          </w:p>
        </w:tc>
        <w:tc>
          <w:tcPr>
            <w:tcW w:w="252" w:type="dxa"/>
          </w:tcPr>
          <w:p w14:paraId="42AEA14A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E6555" w14:textId="3A58445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6632325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EC2F460" w14:textId="34439DDE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872,350</w:t>
            </w:r>
          </w:p>
        </w:tc>
      </w:tr>
      <w:tr w:rsidR="00085844" w:rsidRPr="008A5A08" w14:paraId="164696C1" w14:textId="77777777" w:rsidTr="00A208C8">
        <w:trPr>
          <w:cantSplit/>
          <w:trHeight w:hRule="exact" w:val="372"/>
        </w:trPr>
        <w:tc>
          <w:tcPr>
            <w:tcW w:w="2772" w:type="dxa"/>
          </w:tcPr>
          <w:p w14:paraId="7D3EE5D8" w14:textId="239C3C0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71048567" w14:textId="1628D5C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EBD06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A266BB7" w14:textId="6CFAA371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7,769,943</w:t>
            </w:r>
          </w:p>
        </w:tc>
        <w:tc>
          <w:tcPr>
            <w:tcW w:w="236" w:type="dxa"/>
          </w:tcPr>
          <w:p w14:paraId="2EFF31D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279704" w14:textId="48BE950D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2,020,701</w:t>
            </w:r>
          </w:p>
        </w:tc>
        <w:tc>
          <w:tcPr>
            <w:tcW w:w="252" w:type="dxa"/>
          </w:tcPr>
          <w:p w14:paraId="7CD937BC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3C2BD9" w14:textId="271E7302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036AE3C0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6AFEDE7" w14:textId="2DA0ECC9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9,867,532</w:t>
            </w:r>
          </w:p>
        </w:tc>
      </w:tr>
      <w:tr w:rsidR="00085844" w:rsidRPr="008A5A08" w14:paraId="619A7CF3" w14:textId="77777777" w:rsidTr="00A208C8">
        <w:trPr>
          <w:cantSplit/>
          <w:trHeight w:hRule="exact" w:val="218"/>
        </w:trPr>
        <w:tc>
          <w:tcPr>
            <w:tcW w:w="2772" w:type="dxa"/>
          </w:tcPr>
          <w:p w14:paraId="3FB4DF7D" w14:textId="67CDB40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8EE9674" w14:textId="21AC3DDB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EA40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10B769C0" w14:textId="457B2E4E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0AFF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4C2A19" w14:textId="62DFF9B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BF7A281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21E2CB" w14:textId="76CE495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64B81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558B71D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35F6AACE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575E466F" w14:textId="30E7C5B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25" w:type="dxa"/>
          </w:tcPr>
          <w:p w14:paraId="56C0EBF6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932D4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8FCF86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91FB8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2C01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F021EC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24668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3DE4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C53CD44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03155D92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5D65F887" w14:textId="7C57511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5" w:type="dxa"/>
          </w:tcPr>
          <w:p w14:paraId="2BFC2E1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0A9B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FB4292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35AF4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1571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C7A8B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11B2C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C4FE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0B1765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3FC5C56E" w14:textId="77777777" w:rsidTr="006B61D0">
        <w:trPr>
          <w:cantSplit/>
          <w:trHeight w:hRule="exact" w:val="362"/>
        </w:trPr>
        <w:tc>
          <w:tcPr>
            <w:tcW w:w="2772" w:type="dxa"/>
          </w:tcPr>
          <w:p w14:paraId="0CC95ACF" w14:textId="3CCF99AE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125" w:type="dxa"/>
          </w:tcPr>
          <w:p w14:paraId="23AD6788" w14:textId="33D85F50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9.50</w:t>
            </w:r>
          </w:p>
        </w:tc>
        <w:tc>
          <w:tcPr>
            <w:tcW w:w="236" w:type="dxa"/>
          </w:tcPr>
          <w:p w14:paraId="4E6985F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44A84C" w14:textId="0ECD519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325,647</w:t>
            </w:r>
          </w:p>
        </w:tc>
        <w:tc>
          <w:tcPr>
            <w:tcW w:w="236" w:type="dxa"/>
          </w:tcPr>
          <w:p w14:paraId="01F95078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0AB70" w14:textId="743731BF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225,574</w:t>
            </w:r>
          </w:p>
        </w:tc>
        <w:tc>
          <w:tcPr>
            <w:tcW w:w="252" w:type="dxa"/>
          </w:tcPr>
          <w:p w14:paraId="4D0DC91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893A8" w14:textId="047C501F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56A21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8751C26" w14:textId="623B2423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551,221</w:t>
            </w:r>
          </w:p>
        </w:tc>
      </w:tr>
      <w:tr w:rsidR="00085844" w:rsidRPr="008A5A08" w14:paraId="184F485D" w14:textId="77777777" w:rsidTr="006B61D0">
        <w:trPr>
          <w:cantSplit/>
          <w:trHeight w:hRule="exact" w:val="362"/>
        </w:trPr>
        <w:tc>
          <w:tcPr>
            <w:tcW w:w="2772" w:type="dxa"/>
          </w:tcPr>
          <w:p w14:paraId="68388B0F" w14:textId="748ADAB2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25" w:type="dxa"/>
          </w:tcPr>
          <w:p w14:paraId="5C3BA9D2" w14:textId="0DF4E45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4.23 - 5.50</w:t>
            </w:r>
          </w:p>
        </w:tc>
        <w:tc>
          <w:tcPr>
            <w:tcW w:w="236" w:type="dxa"/>
          </w:tcPr>
          <w:p w14:paraId="77EEC24A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DA08B65" w14:textId="06E89E6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105492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92555" w14:textId="25124D4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69DB82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16FBD2" w14:textId="4A2B97E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70C768D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D0E4A90" w14:textId="39A2B7FE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085844" w:rsidRPr="008A5A08" w14:paraId="556440BF" w14:textId="77777777" w:rsidTr="00A208C8">
        <w:trPr>
          <w:cantSplit/>
          <w:trHeight w:hRule="exact" w:val="407"/>
        </w:trPr>
        <w:tc>
          <w:tcPr>
            <w:tcW w:w="2772" w:type="dxa"/>
          </w:tcPr>
          <w:p w14:paraId="0DD24BC7" w14:textId="0A7CF2F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57B1C79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3C65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51C3464" w14:textId="0C68CFB5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325,647</w:t>
            </w:r>
          </w:p>
        </w:tc>
        <w:tc>
          <w:tcPr>
            <w:tcW w:w="236" w:type="dxa"/>
          </w:tcPr>
          <w:p w14:paraId="5612E327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A12EB4" w14:textId="319919A3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225,574</w:t>
            </w:r>
          </w:p>
        </w:tc>
        <w:tc>
          <w:tcPr>
            <w:tcW w:w="252" w:type="dxa"/>
          </w:tcPr>
          <w:p w14:paraId="1B897992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9A923" w14:textId="6C53665D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01AA680E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01668761" w14:textId="73E2909D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551,421</w:t>
            </w:r>
          </w:p>
        </w:tc>
      </w:tr>
      <w:tr w:rsidR="00085844" w:rsidRPr="008A5A08" w14:paraId="3EC774D6" w14:textId="77777777" w:rsidTr="00A208C8">
        <w:trPr>
          <w:cantSplit/>
          <w:trHeight w:hRule="exact" w:val="218"/>
        </w:trPr>
        <w:tc>
          <w:tcPr>
            <w:tcW w:w="2772" w:type="dxa"/>
          </w:tcPr>
          <w:p w14:paraId="4A55F97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F501B2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E879A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714F004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8B7D2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C0E27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BD77C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A9DB9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B4F08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62F3D1E0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0A1DCC09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45B7B0B5" w14:textId="78820C8F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1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5" w:type="dxa"/>
          </w:tcPr>
          <w:p w14:paraId="3302D82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A7C0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BE4CCB1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D8C53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D26E4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D9D165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2DDF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2BF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FE39D7E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4D1D0366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6A780DD9" w14:textId="267B95CB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</w:tcPr>
          <w:p w14:paraId="1AB831C0" w14:textId="7362B2E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4.90</w:t>
            </w:r>
          </w:p>
        </w:tc>
        <w:tc>
          <w:tcPr>
            <w:tcW w:w="236" w:type="dxa"/>
          </w:tcPr>
          <w:p w14:paraId="2759462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E510E0" w14:textId="2C7654A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C51886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A9A87" w14:textId="22FDFF14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252" w:type="dxa"/>
          </w:tcPr>
          <w:p w14:paraId="791722A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A4DF2" w14:textId="5299A97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D0392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96EDCE5" w14:textId="03594513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</w:tr>
      <w:tr w:rsidR="00085844" w:rsidRPr="008A5A08" w14:paraId="12A02D68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598B8B1D" w14:textId="7FCFD77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ตั๋วสัญญาใช้เงินและตั๋วแลกเงิน</w:t>
            </w:r>
          </w:p>
        </w:tc>
        <w:tc>
          <w:tcPr>
            <w:tcW w:w="1125" w:type="dxa"/>
          </w:tcPr>
          <w:p w14:paraId="5964BAF7" w14:textId="525B5CB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2.50 - 4.10</w:t>
            </w:r>
          </w:p>
        </w:tc>
        <w:tc>
          <w:tcPr>
            <w:tcW w:w="236" w:type="dxa"/>
          </w:tcPr>
          <w:p w14:paraId="086570F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6ACA341" w14:textId="160014A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4,910,687</w:t>
            </w:r>
          </w:p>
        </w:tc>
        <w:tc>
          <w:tcPr>
            <w:tcW w:w="236" w:type="dxa"/>
          </w:tcPr>
          <w:p w14:paraId="17FFCC6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26D4E" w14:textId="6C07E3B2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4381EE8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66E64" w14:textId="2829611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D070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4DA37ED" w14:textId="1C240FAA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4,910,687</w:t>
            </w:r>
          </w:p>
        </w:tc>
      </w:tr>
      <w:tr w:rsidR="00085844" w:rsidRPr="008A5A08" w14:paraId="69A2628F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71B9677D" w14:textId="378FEC7F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125" w:type="dxa"/>
          </w:tcPr>
          <w:p w14:paraId="70C42CFB" w14:textId="1C25D591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2.50 - 4.80</w:t>
            </w:r>
          </w:p>
        </w:tc>
        <w:tc>
          <w:tcPr>
            <w:tcW w:w="236" w:type="dxa"/>
          </w:tcPr>
          <w:p w14:paraId="30FE7BB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DDCEFED" w14:textId="727ECF4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1,744,099</w:t>
            </w:r>
          </w:p>
        </w:tc>
        <w:tc>
          <w:tcPr>
            <w:tcW w:w="236" w:type="dxa"/>
          </w:tcPr>
          <w:p w14:paraId="0FED25C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EEC22" w14:textId="05B701DA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845879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00214" w14:textId="58CEC81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C78B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B807200" w14:textId="14FC1546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1,744,099</w:t>
            </w:r>
          </w:p>
        </w:tc>
      </w:tr>
      <w:tr w:rsidR="00085844" w:rsidRPr="008A5A08" w14:paraId="6AFE457C" w14:textId="77777777" w:rsidTr="00291316">
        <w:trPr>
          <w:cantSplit/>
          <w:trHeight w:hRule="exact" w:val="407"/>
        </w:trPr>
        <w:tc>
          <w:tcPr>
            <w:tcW w:w="2772" w:type="dxa"/>
          </w:tcPr>
          <w:p w14:paraId="28AD5B8F" w14:textId="22899E1D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</w:tc>
        <w:tc>
          <w:tcPr>
            <w:tcW w:w="1125" w:type="dxa"/>
          </w:tcPr>
          <w:p w14:paraId="1D9E4675" w14:textId="7893DD8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1B13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F9A750" w14:textId="33CA726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4715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092D" w14:textId="6ECFC521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E5AC6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4004C" w14:textId="7A6AD08E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C60B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AF819B1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844" w:rsidRPr="008A5A08" w14:paraId="25905CE2" w14:textId="77777777" w:rsidTr="006B61D0">
        <w:trPr>
          <w:cantSplit/>
          <w:trHeight w:hRule="exact" w:val="407"/>
        </w:trPr>
        <w:tc>
          <w:tcPr>
            <w:tcW w:w="2772" w:type="dxa"/>
          </w:tcPr>
          <w:p w14:paraId="30F868CF" w14:textId="12018B8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25" w:type="dxa"/>
          </w:tcPr>
          <w:p w14:paraId="44D98BFD" w14:textId="167D68BF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3.94 - 5.50</w:t>
            </w:r>
          </w:p>
        </w:tc>
        <w:tc>
          <w:tcPr>
            <w:tcW w:w="236" w:type="dxa"/>
          </w:tcPr>
          <w:p w14:paraId="68DC4AFD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35C332" w14:textId="64282F8A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605,249</w:t>
            </w:r>
          </w:p>
        </w:tc>
        <w:tc>
          <w:tcPr>
            <w:tcW w:w="236" w:type="dxa"/>
          </w:tcPr>
          <w:p w14:paraId="378E359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AAFFA7" w14:textId="74B4BE43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1,271,122</w:t>
            </w:r>
          </w:p>
        </w:tc>
        <w:tc>
          <w:tcPr>
            <w:tcW w:w="252" w:type="dxa"/>
          </w:tcPr>
          <w:p w14:paraId="6C1E980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B8076" w14:textId="54F3F737" w:rsidR="00085844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3C1DFC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D5734C6" w14:textId="476B5CDB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1,876,371</w:t>
            </w:r>
          </w:p>
        </w:tc>
      </w:tr>
      <w:tr w:rsidR="00085844" w:rsidRPr="008A5A08" w14:paraId="1AE3ED4B" w14:textId="77777777" w:rsidTr="006B61D0">
        <w:trPr>
          <w:cantSplit/>
          <w:trHeight w:hRule="exact" w:val="407"/>
        </w:trPr>
        <w:tc>
          <w:tcPr>
            <w:tcW w:w="2772" w:type="dxa"/>
          </w:tcPr>
          <w:p w14:paraId="15F72222" w14:textId="5CBDA2BA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25" w:type="dxa"/>
          </w:tcPr>
          <w:p w14:paraId="44E52EAB" w14:textId="3C3B5FC5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2.45 - 9.62</w:t>
            </w:r>
          </w:p>
        </w:tc>
        <w:tc>
          <w:tcPr>
            <w:tcW w:w="236" w:type="dxa"/>
          </w:tcPr>
          <w:p w14:paraId="273C386E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4D936D" w14:textId="4CD5CD46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226,874</w:t>
            </w:r>
          </w:p>
        </w:tc>
        <w:tc>
          <w:tcPr>
            <w:tcW w:w="236" w:type="dxa"/>
          </w:tcPr>
          <w:p w14:paraId="571D90A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3C252" w14:textId="1BAFCFE3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704,385</w:t>
            </w:r>
          </w:p>
        </w:tc>
        <w:tc>
          <w:tcPr>
            <w:tcW w:w="252" w:type="dxa"/>
          </w:tcPr>
          <w:p w14:paraId="5682813B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48C2C" w14:textId="42C70B3C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171,745</w:t>
            </w:r>
          </w:p>
        </w:tc>
        <w:tc>
          <w:tcPr>
            <w:tcW w:w="270" w:type="dxa"/>
          </w:tcPr>
          <w:p w14:paraId="2EA268B9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7985AE6" w14:textId="69014EB4" w:rsidR="00085844" w:rsidRPr="008A5A08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1,103,004</w:t>
            </w:r>
          </w:p>
        </w:tc>
      </w:tr>
      <w:tr w:rsidR="00085844" w:rsidRPr="008A5A08" w14:paraId="58F07EE8" w14:textId="77777777" w:rsidTr="000D1E6D">
        <w:trPr>
          <w:cantSplit/>
          <w:trHeight w:hRule="exact" w:val="444"/>
        </w:trPr>
        <w:tc>
          <w:tcPr>
            <w:tcW w:w="2772" w:type="dxa"/>
          </w:tcPr>
          <w:p w14:paraId="1E40ABA5" w14:textId="2D133598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3205AB97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9480BF" w14:textId="77777777" w:rsidR="00085844" w:rsidRPr="008A5A08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21BDE67" w14:textId="56C81319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7,486,909</w:t>
            </w:r>
          </w:p>
        </w:tc>
        <w:tc>
          <w:tcPr>
            <w:tcW w:w="236" w:type="dxa"/>
          </w:tcPr>
          <w:p w14:paraId="422FE60A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98F88E" w14:textId="3FFB4A2A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3,124,007</w:t>
            </w:r>
          </w:p>
        </w:tc>
        <w:tc>
          <w:tcPr>
            <w:tcW w:w="252" w:type="dxa"/>
          </w:tcPr>
          <w:p w14:paraId="01844126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3EEF3" w14:textId="596EA49B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171,745</w:t>
            </w:r>
          </w:p>
        </w:tc>
        <w:tc>
          <w:tcPr>
            <w:tcW w:w="270" w:type="dxa"/>
          </w:tcPr>
          <w:p w14:paraId="7CB2B731" w14:textId="77777777" w:rsidR="00085844" w:rsidRPr="006B61D0" w:rsidRDefault="00085844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F2AD313" w14:textId="761B53DF" w:rsidR="00085844" w:rsidRPr="006B61D0" w:rsidRDefault="006B61D0" w:rsidP="0008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1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10,782,661</w:t>
            </w:r>
          </w:p>
        </w:tc>
      </w:tr>
    </w:tbl>
    <w:p w14:paraId="59B95E99" w14:textId="77777777" w:rsidR="00AB2E60" w:rsidRPr="008A5A08" w:rsidRDefault="00AB2E60" w:rsidP="00DA59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376EE93A" w14:textId="77777777" w:rsidR="00AB2E60" w:rsidRPr="008A5A08" w:rsidRDefault="00AB2E60" w:rsidP="00DA59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332"/>
        <w:gridCol w:w="236"/>
        <w:gridCol w:w="1114"/>
        <w:gridCol w:w="236"/>
        <w:gridCol w:w="1170"/>
        <w:gridCol w:w="252"/>
        <w:gridCol w:w="1080"/>
        <w:gridCol w:w="270"/>
        <w:gridCol w:w="1042"/>
      </w:tblGrid>
      <w:tr w:rsidR="00085DF3" w:rsidRPr="008A5A08" w14:paraId="6AE2C799" w14:textId="77777777" w:rsidTr="0038589F">
        <w:trPr>
          <w:trHeight w:hRule="exact" w:val="374"/>
          <w:tblHeader/>
        </w:trPr>
        <w:tc>
          <w:tcPr>
            <w:tcW w:w="2790" w:type="dxa"/>
          </w:tcPr>
          <w:p w14:paraId="66C1A767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2" w:type="dxa"/>
            <w:gridSpan w:val="9"/>
          </w:tcPr>
          <w:p w14:paraId="2E401141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BB10A9"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3E8B" w:rsidRPr="008A5A08" w14:paraId="34AB3F9D" w14:textId="77777777" w:rsidTr="0038589F">
        <w:trPr>
          <w:trHeight w:hRule="exact" w:val="374"/>
          <w:tblHeader/>
        </w:trPr>
        <w:tc>
          <w:tcPr>
            <w:tcW w:w="2790" w:type="dxa"/>
          </w:tcPr>
          <w:p w14:paraId="290EAEB1" w14:textId="77777777" w:rsidR="00773E8B" w:rsidRPr="008A5A08" w:rsidRDefault="00773E8B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2" w:type="dxa"/>
            <w:gridSpan w:val="9"/>
          </w:tcPr>
          <w:p w14:paraId="33508FD9" w14:textId="26ADF946" w:rsidR="00773E8B" w:rsidRPr="008A5A08" w:rsidRDefault="00773E8B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Pr="008F62E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73E8B" w:rsidRPr="008A5A08" w14:paraId="22A52B99" w14:textId="77777777" w:rsidTr="0038589F">
        <w:trPr>
          <w:trHeight w:hRule="exact" w:val="403"/>
          <w:tblHeader/>
        </w:trPr>
        <w:tc>
          <w:tcPr>
            <w:tcW w:w="2790" w:type="dxa"/>
          </w:tcPr>
          <w:p w14:paraId="19102262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B03CF5D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36DA61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64B2E6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FE8B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4DDEF" w14:textId="0581BF6A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1 ปี</w:t>
            </w:r>
          </w:p>
        </w:tc>
        <w:tc>
          <w:tcPr>
            <w:tcW w:w="252" w:type="dxa"/>
          </w:tcPr>
          <w:p w14:paraId="2602DF96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83516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984A8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BD2D794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E8B" w:rsidRPr="008A5A08" w14:paraId="38A92CB7" w14:textId="77777777" w:rsidTr="0038589F">
        <w:trPr>
          <w:trHeight w:hRule="exact" w:val="403"/>
          <w:tblHeader/>
        </w:trPr>
        <w:tc>
          <w:tcPr>
            <w:tcW w:w="2790" w:type="dxa"/>
          </w:tcPr>
          <w:p w14:paraId="35865676" w14:textId="6FAC13E8" w:rsidR="00773E8B" w:rsidRPr="008A5A08" w:rsidRDefault="002005C7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6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6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6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</w:tcPr>
          <w:p w14:paraId="7DAFCA73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36" w:type="dxa"/>
          </w:tcPr>
          <w:p w14:paraId="5BF698F5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56E086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36" w:type="dxa"/>
          </w:tcPr>
          <w:p w14:paraId="05F02F47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26BEA" w14:textId="4E054AB4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แต่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5 ปี</w:t>
            </w:r>
          </w:p>
        </w:tc>
        <w:tc>
          <w:tcPr>
            <w:tcW w:w="252" w:type="dxa"/>
          </w:tcPr>
          <w:p w14:paraId="7702E7E4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707A5" w14:textId="446B8A4B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5 ปี</w:t>
            </w:r>
          </w:p>
        </w:tc>
        <w:tc>
          <w:tcPr>
            <w:tcW w:w="270" w:type="dxa"/>
          </w:tcPr>
          <w:p w14:paraId="683D1B7B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543606" w14:textId="77777777" w:rsidR="00773E8B" w:rsidRPr="008A5A08" w:rsidRDefault="00773E8B" w:rsidP="0077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85DF3" w:rsidRPr="008A5A08" w14:paraId="48C1B333" w14:textId="77777777" w:rsidTr="0038589F">
        <w:trPr>
          <w:trHeight w:hRule="exact" w:val="374"/>
          <w:tblHeader/>
        </w:trPr>
        <w:tc>
          <w:tcPr>
            <w:tcW w:w="2790" w:type="dxa"/>
          </w:tcPr>
          <w:p w14:paraId="4D254C96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F7E3BF" w14:textId="0C4BDB2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</w:t>
            </w:r>
            <w:r w:rsidR="00173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2E8D448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14:paraId="392482FB" w14:textId="77777777" w:rsidR="00085DF3" w:rsidRPr="008A5A08" w:rsidRDefault="00BB10A9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DF3" w:rsidRPr="008A5A08" w14:paraId="510685AC" w14:textId="77777777" w:rsidTr="0038589F">
        <w:trPr>
          <w:trHeight w:hRule="exact" w:val="374"/>
        </w:trPr>
        <w:tc>
          <w:tcPr>
            <w:tcW w:w="2790" w:type="dxa"/>
          </w:tcPr>
          <w:p w14:paraId="4A04781B" w14:textId="7ADEF8AB" w:rsidR="00085DF3" w:rsidRPr="008A5A08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C60035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F173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32" w:type="dxa"/>
          </w:tcPr>
          <w:p w14:paraId="28806FB6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4A7308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2BD28C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391A20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C3297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1D932A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3709A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37C38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96133A1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DF3" w:rsidRPr="008A5A08" w14:paraId="3B59AC28" w14:textId="77777777" w:rsidTr="006B61D0">
        <w:trPr>
          <w:trHeight w:hRule="exact" w:val="403"/>
        </w:trPr>
        <w:tc>
          <w:tcPr>
            <w:tcW w:w="2790" w:type="dxa"/>
          </w:tcPr>
          <w:p w14:paraId="0242FDB1" w14:textId="07AF171E" w:rsidR="00085DF3" w:rsidRPr="008A5A08" w:rsidRDefault="002005C7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5F0B197C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D8E01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9D92AF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100A4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26ED8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5731117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350CE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FEA8B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75AC24" w14:textId="77777777" w:rsidR="00085DF3" w:rsidRPr="008A5A08" w:rsidRDefault="00085DF3" w:rsidP="0038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5C7" w:rsidRPr="008A5A08" w14:paraId="447AE65F" w14:textId="77777777" w:rsidTr="006B61D0">
        <w:trPr>
          <w:trHeight w:hRule="exact" w:val="403"/>
        </w:trPr>
        <w:tc>
          <w:tcPr>
            <w:tcW w:w="2790" w:type="dxa"/>
          </w:tcPr>
          <w:p w14:paraId="71596409" w14:textId="4B764896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2" w:type="dxa"/>
          </w:tcPr>
          <w:p w14:paraId="0D5FABE7" w14:textId="13CB7C7C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4.68 - 4.75</w:t>
            </w:r>
          </w:p>
        </w:tc>
        <w:tc>
          <w:tcPr>
            <w:tcW w:w="236" w:type="dxa"/>
          </w:tcPr>
          <w:p w14:paraId="2A526F7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78C25EA" w14:textId="00735A4C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2,870,210</w:t>
            </w:r>
          </w:p>
        </w:tc>
        <w:tc>
          <w:tcPr>
            <w:tcW w:w="236" w:type="dxa"/>
          </w:tcPr>
          <w:p w14:paraId="1697667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439324" w14:textId="645BC064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40709BB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30BA2" w14:textId="2EF0B1AB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B2104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E26759E" w14:textId="62DCBD4B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2,870,210</w:t>
            </w:r>
          </w:p>
        </w:tc>
      </w:tr>
      <w:tr w:rsidR="002005C7" w:rsidRPr="008A5A08" w14:paraId="781E95D2" w14:textId="77777777" w:rsidTr="000D1E6D">
        <w:trPr>
          <w:trHeight w:hRule="exact" w:val="403"/>
        </w:trPr>
        <w:tc>
          <w:tcPr>
            <w:tcW w:w="2790" w:type="dxa"/>
          </w:tcPr>
          <w:p w14:paraId="0A8020F0" w14:textId="4956CDB9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707C4CC2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99A9CE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1144371" w14:textId="221F062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2,870,210</w:t>
            </w:r>
          </w:p>
        </w:tc>
        <w:tc>
          <w:tcPr>
            <w:tcW w:w="236" w:type="dxa"/>
          </w:tcPr>
          <w:p w14:paraId="016C066B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EEB79" w14:textId="1B3AE440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10DC539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7E9B41" w14:textId="3D5330EF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17104C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D9299E" w14:textId="3B8917D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2,870,210</w:t>
            </w:r>
          </w:p>
        </w:tc>
      </w:tr>
      <w:tr w:rsidR="002005C7" w:rsidRPr="008A5A08" w14:paraId="6CA318FE" w14:textId="77777777" w:rsidTr="000D1E6D">
        <w:trPr>
          <w:trHeight w:hRule="exact" w:val="200"/>
        </w:trPr>
        <w:tc>
          <w:tcPr>
            <w:tcW w:w="2790" w:type="dxa"/>
          </w:tcPr>
          <w:p w14:paraId="11A0995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5926706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2C6D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F82A1B0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21819B48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2ED16E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13252C40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1F4B13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FD7B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1C546493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005C7" w:rsidRPr="008A5A08" w14:paraId="1B326D34" w14:textId="77777777" w:rsidTr="0038589F">
        <w:trPr>
          <w:trHeight w:hRule="exact" w:val="403"/>
        </w:trPr>
        <w:tc>
          <w:tcPr>
            <w:tcW w:w="2790" w:type="dxa"/>
          </w:tcPr>
          <w:p w14:paraId="27CB242A" w14:textId="29D82FDA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1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32" w:type="dxa"/>
          </w:tcPr>
          <w:p w14:paraId="37371AE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FD9D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62490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19559F60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FF17B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386FB9B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4D755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5ABA6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D06DBFE" w14:textId="77777777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005C7" w:rsidRPr="008A5A08" w14:paraId="13DF9FCB" w14:textId="77777777" w:rsidTr="0038589F">
        <w:trPr>
          <w:trHeight w:hRule="exact" w:val="403"/>
        </w:trPr>
        <w:tc>
          <w:tcPr>
            <w:tcW w:w="2790" w:type="dxa"/>
          </w:tcPr>
          <w:p w14:paraId="5136AA02" w14:textId="3D326F9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32" w:type="dxa"/>
          </w:tcPr>
          <w:p w14:paraId="3924E618" w14:textId="05F3A6FD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4.90</w:t>
            </w:r>
          </w:p>
        </w:tc>
        <w:tc>
          <w:tcPr>
            <w:tcW w:w="236" w:type="dxa"/>
          </w:tcPr>
          <w:p w14:paraId="579BF89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9D8D55" w14:textId="6F59D91A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236" w:type="dxa"/>
          </w:tcPr>
          <w:p w14:paraId="5843B7B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CC0E7" w14:textId="64EAA63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B11F5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BC94F" w14:textId="18F6876F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6B5D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7EAC04A" w14:textId="44B67ACD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</w:tr>
      <w:tr w:rsidR="002005C7" w:rsidRPr="008A5A08" w14:paraId="0BEF07B9" w14:textId="77777777" w:rsidTr="0068246F">
        <w:trPr>
          <w:trHeight w:hRule="exact" w:val="403"/>
        </w:trPr>
        <w:tc>
          <w:tcPr>
            <w:tcW w:w="2790" w:type="dxa"/>
          </w:tcPr>
          <w:p w14:paraId="7A2E5484" w14:textId="543D1CA3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ตั๋วสัญญาใช้เงินและตั๋วแลกเงิน</w:t>
            </w:r>
          </w:p>
        </w:tc>
        <w:tc>
          <w:tcPr>
            <w:tcW w:w="1332" w:type="dxa"/>
            <w:shd w:val="clear" w:color="auto" w:fill="auto"/>
          </w:tcPr>
          <w:p w14:paraId="5E6D51EC" w14:textId="360AB05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2.45 - 4.35</w:t>
            </w:r>
          </w:p>
        </w:tc>
        <w:tc>
          <w:tcPr>
            <w:tcW w:w="236" w:type="dxa"/>
          </w:tcPr>
          <w:p w14:paraId="22ECC23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FE4B9DC" w14:textId="5999CC38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1,941,772</w:t>
            </w:r>
          </w:p>
        </w:tc>
        <w:tc>
          <w:tcPr>
            <w:tcW w:w="236" w:type="dxa"/>
            <w:shd w:val="clear" w:color="auto" w:fill="auto"/>
          </w:tcPr>
          <w:p w14:paraId="34BB17F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45AD8" w14:textId="2BE1130A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E6DD5B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AC2DF0" w14:textId="74A43634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B17F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5835F62" w14:textId="6F754B8F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1,941,772</w:t>
            </w:r>
          </w:p>
        </w:tc>
      </w:tr>
      <w:tr w:rsidR="002005C7" w:rsidRPr="008A5A08" w14:paraId="657ECF12" w14:textId="77777777" w:rsidTr="00CB57C7">
        <w:trPr>
          <w:trHeight w:hRule="exact" w:val="403"/>
        </w:trPr>
        <w:tc>
          <w:tcPr>
            <w:tcW w:w="2790" w:type="dxa"/>
          </w:tcPr>
          <w:p w14:paraId="6C0804DE" w14:textId="280C77C4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332" w:type="dxa"/>
          </w:tcPr>
          <w:p w14:paraId="0AAFAF7D" w14:textId="17D08FEC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2.52 - 2.97</w:t>
            </w:r>
          </w:p>
        </w:tc>
        <w:tc>
          <w:tcPr>
            <w:tcW w:w="236" w:type="dxa"/>
          </w:tcPr>
          <w:p w14:paraId="10EC0530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8FAD72" w14:textId="7BF5B41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2,258</w:t>
            </w:r>
          </w:p>
        </w:tc>
        <w:tc>
          <w:tcPr>
            <w:tcW w:w="236" w:type="dxa"/>
          </w:tcPr>
          <w:p w14:paraId="27FDD24C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7965F4" w14:textId="1C09E5BE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493241" w14:textId="426D096E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9E80B" w14:textId="6C0FA29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7AE5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518DA63" w14:textId="11FC5F36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2,258</w:t>
            </w:r>
          </w:p>
        </w:tc>
      </w:tr>
      <w:tr w:rsidR="002005C7" w:rsidRPr="008A5A08" w14:paraId="5046EA31" w14:textId="77777777" w:rsidTr="00CB57C7">
        <w:trPr>
          <w:trHeight w:hRule="exact" w:val="403"/>
        </w:trPr>
        <w:tc>
          <w:tcPr>
            <w:tcW w:w="2790" w:type="dxa"/>
          </w:tcPr>
          <w:p w14:paraId="4CDACDD7" w14:textId="290763A2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</w:tc>
        <w:tc>
          <w:tcPr>
            <w:tcW w:w="1332" w:type="dxa"/>
          </w:tcPr>
          <w:p w14:paraId="011784F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7E5441EE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7237A2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CFDB9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E5AB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5A8F1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FF93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86BA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FC5BF4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5C7" w:rsidRPr="008A5A08" w14:paraId="3AD15185" w14:textId="77777777" w:rsidTr="0038589F">
        <w:trPr>
          <w:trHeight w:hRule="exact" w:val="403"/>
        </w:trPr>
        <w:tc>
          <w:tcPr>
            <w:tcW w:w="2790" w:type="dxa"/>
          </w:tcPr>
          <w:p w14:paraId="4B9341E0" w14:textId="7D9354A9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32" w:type="dxa"/>
          </w:tcPr>
          <w:p w14:paraId="6B5313AD" w14:textId="180EB62D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3.84 - 4.65</w:t>
            </w:r>
          </w:p>
        </w:tc>
        <w:tc>
          <w:tcPr>
            <w:tcW w:w="236" w:type="dxa"/>
          </w:tcPr>
          <w:p w14:paraId="6D26C3D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34E468" w14:textId="29B9E77C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371,942</w:t>
            </w:r>
          </w:p>
        </w:tc>
        <w:tc>
          <w:tcPr>
            <w:tcW w:w="236" w:type="dxa"/>
          </w:tcPr>
          <w:p w14:paraId="1F2B2BA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625D2" w14:textId="04F3D646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542,816</w:t>
            </w:r>
          </w:p>
        </w:tc>
        <w:tc>
          <w:tcPr>
            <w:tcW w:w="252" w:type="dxa"/>
          </w:tcPr>
          <w:p w14:paraId="7655C1B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4FD1E" w14:textId="74CB7BDB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F42F0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7D7BF43" w14:textId="35858F0E" w:rsidR="002005C7" w:rsidRPr="008A5A08" w:rsidRDefault="006B61D0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914,758</w:t>
            </w:r>
          </w:p>
        </w:tc>
      </w:tr>
      <w:tr w:rsidR="002005C7" w:rsidRPr="008A5A08" w14:paraId="12FDBAE2" w14:textId="77777777" w:rsidTr="0038589F">
        <w:trPr>
          <w:trHeight w:hRule="exact" w:val="403"/>
        </w:trPr>
        <w:tc>
          <w:tcPr>
            <w:tcW w:w="2790" w:type="dxa"/>
          </w:tcPr>
          <w:p w14:paraId="14E25B66" w14:textId="2E82335B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32" w:type="dxa"/>
          </w:tcPr>
          <w:p w14:paraId="4AD911AD" w14:textId="1A6DFB8D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2.59 - 5.21</w:t>
            </w:r>
          </w:p>
        </w:tc>
        <w:tc>
          <w:tcPr>
            <w:tcW w:w="236" w:type="dxa"/>
          </w:tcPr>
          <w:p w14:paraId="0487E77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C7EDB0" w14:textId="085813D0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183,058</w:t>
            </w:r>
          </w:p>
        </w:tc>
        <w:tc>
          <w:tcPr>
            <w:tcW w:w="236" w:type="dxa"/>
          </w:tcPr>
          <w:p w14:paraId="4CF665E2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F6D23" w14:textId="7B8F9D56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318,467</w:t>
            </w:r>
          </w:p>
        </w:tc>
        <w:tc>
          <w:tcPr>
            <w:tcW w:w="252" w:type="dxa"/>
          </w:tcPr>
          <w:p w14:paraId="1BFAAFFC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E08F8" w14:textId="7A893039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B1BA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7910F1D" w14:textId="3C746BA5" w:rsidR="002005C7" w:rsidRPr="008A5A08" w:rsidRDefault="006B61D0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501,525</w:t>
            </w:r>
          </w:p>
        </w:tc>
      </w:tr>
      <w:tr w:rsidR="002005C7" w:rsidRPr="008A5A08" w14:paraId="42F59E6C" w14:textId="77777777" w:rsidTr="00CB57C7">
        <w:trPr>
          <w:trHeight w:hRule="exact" w:val="403"/>
        </w:trPr>
        <w:tc>
          <w:tcPr>
            <w:tcW w:w="2790" w:type="dxa"/>
          </w:tcPr>
          <w:p w14:paraId="47FE9F2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0E2C642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580ADC7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B9D40C" w14:textId="6124A45A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3,647,530</w:t>
            </w:r>
          </w:p>
        </w:tc>
        <w:tc>
          <w:tcPr>
            <w:tcW w:w="236" w:type="dxa"/>
          </w:tcPr>
          <w:p w14:paraId="7B089703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96594F" w14:textId="1A1A37D1" w:rsidR="002005C7" w:rsidRPr="008A5A08" w:rsidRDefault="006B61D0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861,283</w:t>
            </w:r>
          </w:p>
        </w:tc>
        <w:tc>
          <w:tcPr>
            <w:tcW w:w="252" w:type="dxa"/>
          </w:tcPr>
          <w:p w14:paraId="09ECF20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0EF26D" w14:textId="17E48526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73CA6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35EB293" w14:textId="690839EF" w:rsidR="002005C7" w:rsidRPr="008A5A08" w:rsidRDefault="002E072C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4,508</w:t>
            </w:r>
            <w:r w:rsidR="002005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813</w:t>
            </w:r>
          </w:p>
        </w:tc>
      </w:tr>
      <w:tr w:rsidR="002005C7" w:rsidRPr="008A5A08" w14:paraId="4DEE36C5" w14:textId="77777777" w:rsidTr="00085844">
        <w:trPr>
          <w:trHeight w:hRule="exact" w:val="266"/>
        </w:trPr>
        <w:tc>
          <w:tcPr>
            <w:tcW w:w="2790" w:type="dxa"/>
          </w:tcPr>
          <w:p w14:paraId="63CB7A16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0178A9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22B97B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0D684CC8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564D86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E908B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011D9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B9829C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446C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D2627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89D846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5C7" w:rsidRPr="008A5A08" w14:paraId="0FB00F67" w14:textId="77777777" w:rsidTr="00CB57C7">
        <w:trPr>
          <w:trHeight w:hRule="exact" w:val="403"/>
        </w:trPr>
        <w:tc>
          <w:tcPr>
            <w:tcW w:w="2790" w:type="dxa"/>
          </w:tcPr>
          <w:p w14:paraId="46B7F011" w14:textId="09D65FA5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32" w:type="dxa"/>
          </w:tcPr>
          <w:p w14:paraId="1981A77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02AAF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66AA89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A948EC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F68F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449ABE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4D2A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11AD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0EA3D6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5C7" w:rsidRPr="008A5A08" w14:paraId="078B1B74" w14:textId="77777777" w:rsidTr="006B61D0">
        <w:trPr>
          <w:trHeight w:hRule="exact" w:val="403"/>
        </w:trPr>
        <w:tc>
          <w:tcPr>
            <w:tcW w:w="2790" w:type="dxa"/>
          </w:tcPr>
          <w:p w14:paraId="0DA6B8AF" w14:textId="2F11F43D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5007CE6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6A53A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7D916B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40663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D9270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F079958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2A9D3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9C9D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B11DE54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05C7" w:rsidRPr="008A5A08" w14:paraId="081DEA5E" w14:textId="77777777" w:rsidTr="006B61D0">
        <w:trPr>
          <w:trHeight w:hRule="exact" w:val="403"/>
        </w:trPr>
        <w:tc>
          <w:tcPr>
            <w:tcW w:w="2790" w:type="dxa"/>
          </w:tcPr>
          <w:p w14:paraId="3F603BBF" w14:textId="4760366C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2" w:type="dxa"/>
          </w:tcPr>
          <w:p w14:paraId="69E0F3C3" w14:textId="5114AC5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4.84</w:t>
            </w:r>
            <w:r w:rsidRPr="008C7829">
              <w:rPr>
                <w:rFonts w:ascii="Angsana New" w:hAnsi="Angsana New" w:cs="Angsana New"/>
                <w:sz w:val="30"/>
                <w:szCs w:val="30"/>
              </w:rPr>
              <w:t xml:space="preserve"> - 5.23</w:t>
            </w:r>
          </w:p>
        </w:tc>
        <w:tc>
          <w:tcPr>
            <w:tcW w:w="236" w:type="dxa"/>
          </w:tcPr>
          <w:p w14:paraId="75F476D3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E7F6793" w14:textId="21238C86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1,781,530</w:t>
            </w:r>
          </w:p>
        </w:tc>
        <w:tc>
          <w:tcPr>
            <w:tcW w:w="236" w:type="dxa"/>
          </w:tcPr>
          <w:p w14:paraId="38B55409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5AABF" w14:textId="6BD2B623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1A54342F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2BDE6" w14:textId="0DA2452B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BFDB2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AE040AB" w14:textId="25443E31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1,781,530</w:t>
            </w:r>
          </w:p>
        </w:tc>
      </w:tr>
      <w:tr w:rsidR="002005C7" w:rsidRPr="008A5A08" w14:paraId="512AD2E3" w14:textId="77777777" w:rsidTr="000D1E6D">
        <w:trPr>
          <w:trHeight w:hRule="exact" w:val="403"/>
        </w:trPr>
        <w:tc>
          <w:tcPr>
            <w:tcW w:w="2790" w:type="dxa"/>
          </w:tcPr>
          <w:p w14:paraId="702701F5" w14:textId="4612A0C9" w:rsidR="002005C7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23830945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759E1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100752" w14:textId="53AF27B2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1,781,530</w:t>
            </w:r>
          </w:p>
        </w:tc>
        <w:tc>
          <w:tcPr>
            <w:tcW w:w="236" w:type="dxa"/>
          </w:tcPr>
          <w:p w14:paraId="1FF5B4ED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A9D4C" w14:textId="0192A7FE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6DE14519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4BDC6" w14:textId="724363F5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15222" w14:textId="77777777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408D046" w14:textId="1E5EA00C" w:rsidR="002005C7" w:rsidRPr="008A5A08" w:rsidRDefault="002005C7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1,781,530</w:t>
            </w:r>
          </w:p>
        </w:tc>
      </w:tr>
      <w:tr w:rsidR="00635902" w:rsidRPr="008A5A08" w14:paraId="50FC184E" w14:textId="77777777" w:rsidTr="000D1E6D">
        <w:trPr>
          <w:trHeight w:hRule="exact" w:val="254"/>
        </w:trPr>
        <w:tc>
          <w:tcPr>
            <w:tcW w:w="2790" w:type="dxa"/>
          </w:tcPr>
          <w:p w14:paraId="240A6E48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F3594AD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5867F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4555ADA" w14:textId="77777777" w:rsidR="00635902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698B372F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D0E5AF" w14:textId="77777777" w:rsidR="00635902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15083BB9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E7F72E" w14:textId="77777777" w:rsidR="00635902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28AC9" w14:textId="77777777" w:rsidR="00635902" w:rsidRPr="008A5A08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11930A3A" w14:textId="77777777" w:rsidR="00635902" w:rsidRDefault="00635902" w:rsidP="0020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35902" w:rsidRPr="008A5A08" w14:paraId="588A7655" w14:textId="77777777" w:rsidTr="00CB57C7">
        <w:trPr>
          <w:trHeight w:hRule="exact" w:val="403"/>
        </w:trPr>
        <w:tc>
          <w:tcPr>
            <w:tcW w:w="2790" w:type="dxa"/>
          </w:tcPr>
          <w:p w14:paraId="0D13BAD8" w14:textId="4CD5F6BC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1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32" w:type="dxa"/>
          </w:tcPr>
          <w:p w14:paraId="48F3A944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16367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3F4E1F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7DA4BDB8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F4078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4829028D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3B596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1794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7176BAB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35902" w:rsidRPr="008A5A08" w14:paraId="6C66AC92" w14:textId="77777777" w:rsidTr="00CB57C7">
        <w:trPr>
          <w:trHeight w:hRule="exact" w:val="403"/>
        </w:trPr>
        <w:tc>
          <w:tcPr>
            <w:tcW w:w="2790" w:type="dxa"/>
          </w:tcPr>
          <w:p w14:paraId="4C91FC84" w14:textId="0E68B629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32" w:type="dxa"/>
          </w:tcPr>
          <w:p w14:paraId="1791421A" w14:textId="7D75F07B" w:rsidR="00635902" w:rsidRPr="000C0C2B" w:rsidRDefault="000C0C2B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0C2B">
              <w:rPr>
                <w:rFonts w:ascii="Angsana New" w:hAnsi="Angsana New" w:cs="Angsana New"/>
                <w:sz w:val="30"/>
                <w:szCs w:val="30"/>
              </w:rPr>
              <w:t>4.90</w:t>
            </w:r>
          </w:p>
        </w:tc>
        <w:tc>
          <w:tcPr>
            <w:tcW w:w="236" w:type="dxa"/>
          </w:tcPr>
          <w:p w14:paraId="3AA1935F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9F78A1" w14:textId="3AFE7252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</w:tcPr>
          <w:p w14:paraId="77E39F83" w14:textId="77777777" w:rsidR="00635902" w:rsidRPr="000D1E6D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B5B6C" w14:textId="31BB702B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252" w:type="dxa"/>
          </w:tcPr>
          <w:p w14:paraId="1B9F41BC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99ABE" w14:textId="7ECAF41D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255DF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EC52699" w14:textId="6264EDD5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1,148,500</w:t>
            </w:r>
          </w:p>
        </w:tc>
      </w:tr>
      <w:tr w:rsidR="00635902" w:rsidRPr="008A5A08" w14:paraId="27A92F75" w14:textId="77777777" w:rsidTr="00CB57C7">
        <w:trPr>
          <w:trHeight w:hRule="exact" w:val="403"/>
        </w:trPr>
        <w:tc>
          <w:tcPr>
            <w:tcW w:w="2790" w:type="dxa"/>
          </w:tcPr>
          <w:p w14:paraId="318EC5ED" w14:textId="24595A8A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ตั๋วสัญญาใช้เงินและตั๋วแลกเงิน</w:t>
            </w:r>
          </w:p>
        </w:tc>
        <w:tc>
          <w:tcPr>
            <w:tcW w:w="1332" w:type="dxa"/>
          </w:tcPr>
          <w:p w14:paraId="4D4BEE43" w14:textId="1D36D052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2.50 - 4.10</w:t>
            </w:r>
          </w:p>
        </w:tc>
        <w:tc>
          <w:tcPr>
            <w:tcW w:w="236" w:type="dxa"/>
          </w:tcPr>
          <w:p w14:paraId="75006005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709E4C" w14:textId="5AE29FC5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1,997,628</w:t>
            </w:r>
          </w:p>
        </w:tc>
        <w:tc>
          <w:tcPr>
            <w:tcW w:w="236" w:type="dxa"/>
          </w:tcPr>
          <w:p w14:paraId="3D759477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D5E50" w14:textId="24D69489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7BA80F08" w14:textId="77777777" w:rsidR="00635902" w:rsidRPr="000D1E6D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59C4A" w14:textId="2B74A55C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0D1E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9C2C9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2927541" w14:textId="27746810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1,997,628</w:t>
            </w:r>
          </w:p>
        </w:tc>
      </w:tr>
      <w:tr w:rsidR="00635902" w:rsidRPr="008A5A08" w14:paraId="2201515D" w14:textId="77777777" w:rsidTr="00CB57C7">
        <w:trPr>
          <w:trHeight w:hRule="exact" w:val="403"/>
        </w:trPr>
        <w:tc>
          <w:tcPr>
            <w:tcW w:w="2790" w:type="dxa"/>
          </w:tcPr>
          <w:p w14:paraId="47C27E4C" w14:textId="17827CF4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1332" w:type="dxa"/>
          </w:tcPr>
          <w:p w14:paraId="0B73FF42" w14:textId="43183B6E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3.30 - 3.89</w:t>
            </w:r>
          </w:p>
        </w:tc>
        <w:tc>
          <w:tcPr>
            <w:tcW w:w="236" w:type="dxa"/>
          </w:tcPr>
          <w:p w14:paraId="7C142BB0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DCFF4B" w14:textId="13ACD643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95,834</w:t>
            </w:r>
          </w:p>
        </w:tc>
        <w:tc>
          <w:tcPr>
            <w:tcW w:w="236" w:type="dxa"/>
          </w:tcPr>
          <w:p w14:paraId="353A9991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2227CB" w14:textId="570D11E7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2" w:type="dxa"/>
          </w:tcPr>
          <w:p w14:paraId="4D5D6199" w14:textId="77777777" w:rsidR="00635902" w:rsidRPr="000D1E6D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61608" w14:textId="34F8771D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0D1E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7F683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8F8F5FB" w14:textId="31AE1797" w:rsidR="00635902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95,834</w:t>
            </w:r>
          </w:p>
        </w:tc>
      </w:tr>
      <w:tr w:rsidR="00635902" w:rsidRPr="008A5A08" w14:paraId="7C53E86F" w14:textId="77777777" w:rsidTr="00CB57C7">
        <w:trPr>
          <w:trHeight w:hRule="exact" w:val="403"/>
        </w:trPr>
        <w:tc>
          <w:tcPr>
            <w:tcW w:w="2790" w:type="dxa"/>
          </w:tcPr>
          <w:p w14:paraId="3D8971B9" w14:textId="1A08CC5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</w:tc>
        <w:tc>
          <w:tcPr>
            <w:tcW w:w="1332" w:type="dxa"/>
          </w:tcPr>
          <w:p w14:paraId="5CDC8E10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2DD13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27CC89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65DE8B2B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DE3F0" w14:textId="56C6228F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4F6E3691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04459" w14:textId="2284ABF9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AE4D9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CEA1C7E" w14:textId="77777777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35902" w:rsidRPr="008A5A08" w14:paraId="69C2EEF9" w14:textId="77777777" w:rsidTr="00CB57C7">
        <w:trPr>
          <w:trHeight w:hRule="exact" w:val="403"/>
        </w:trPr>
        <w:tc>
          <w:tcPr>
            <w:tcW w:w="2790" w:type="dxa"/>
          </w:tcPr>
          <w:p w14:paraId="31ED2EFC" w14:textId="6D5FB9BB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32" w:type="dxa"/>
          </w:tcPr>
          <w:p w14:paraId="73305615" w14:textId="68A48002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3.94 - 4.50</w:t>
            </w:r>
          </w:p>
        </w:tc>
        <w:tc>
          <w:tcPr>
            <w:tcW w:w="236" w:type="dxa"/>
          </w:tcPr>
          <w:p w14:paraId="206349FC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1A00D2" w14:textId="09CFCB5C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207,226</w:t>
            </w:r>
          </w:p>
        </w:tc>
        <w:tc>
          <w:tcPr>
            <w:tcW w:w="236" w:type="dxa"/>
          </w:tcPr>
          <w:p w14:paraId="2C9E3B94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05496" w14:textId="37E481BC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473,830</w:t>
            </w:r>
          </w:p>
        </w:tc>
        <w:tc>
          <w:tcPr>
            <w:tcW w:w="252" w:type="dxa"/>
          </w:tcPr>
          <w:p w14:paraId="0399E4B3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75136" w14:textId="5451E0D0" w:rsidR="00635902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236892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36F8EB9" w14:textId="1164B601" w:rsidR="00635902" w:rsidRPr="000D1E6D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0D1E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681,056</w:t>
            </w:r>
          </w:p>
        </w:tc>
      </w:tr>
      <w:tr w:rsidR="00635902" w:rsidRPr="008A5A08" w14:paraId="170E5E8B" w14:textId="77777777" w:rsidTr="0038589F">
        <w:trPr>
          <w:trHeight w:hRule="exact" w:val="403"/>
        </w:trPr>
        <w:tc>
          <w:tcPr>
            <w:tcW w:w="2790" w:type="dxa"/>
          </w:tcPr>
          <w:p w14:paraId="121A41EF" w14:textId="2286604B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32" w:type="dxa"/>
          </w:tcPr>
          <w:p w14:paraId="14603024" w14:textId="03B93ADA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2.59 - 6.26</w:t>
            </w:r>
          </w:p>
        </w:tc>
        <w:tc>
          <w:tcPr>
            <w:tcW w:w="236" w:type="dxa"/>
          </w:tcPr>
          <w:p w14:paraId="49237F0A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CD71AE" w14:textId="74137A09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172,672</w:t>
            </w:r>
          </w:p>
        </w:tc>
        <w:tc>
          <w:tcPr>
            <w:tcW w:w="236" w:type="dxa"/>
          </w:tcPr>
          <w:p w14:paraId="718F1240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C0CC6" w14:textId="642A6B65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475,173</w:t>
            </w:r>
          </w:p>
        </w:tc>
        <w:tc>
          <w:tcPr>
            <w:tcW w:w="252" w:type="dxa"/>
          </w:tcPr>
          <w:p w14:paraId="0142D496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22AFF" w14:textId="4A66E7BE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9874CC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9C57460" w14:textId="7E02E25A" w:rsidR="00635902" w:rsidRPr="008A5A08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647,845</w:t>
            </w:r>
          </w:p>
        </w:tc>
      </w:tr>
      <w:tr w:rsidR="00635902" w:rsidRPr="008A5A08" w14:paraId="5C156BD8" w14:textId="77777777" w:rsidTr="00CB57C7">
        <w:trPr>
          <w:trHeight w:hRule="exact" w:val="403"/>
        </w:trPr>
        <w:tc>
          <w:tcPr>
            <w:tcW w:w="2790" w:type="dxa"/>
          </w:tcPr>
          <w:p w14:paraId="1A7389E8" w14:textId="0AE278CB" w:rsidR="00635902" w:rsidRPr="006B61D0" w:rsidRDefault="006B61D0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61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5D7E5243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6AB08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07C31D1" w14:textId="671573ED" w:rsidR="00635902" w:rsidRPr="008A5A08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2,473,360</w:t>
            </w:r>
          </w:p>
        </w:tc>
        <w:tc>
          <w:tcPr>
            <w:tcW w:w="236" w:type="dxa"/>
          </w:tcPr>
          <w:p w14:paraId="278FE596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6769FB" w14:textId="29726698" w:rsidR="00635902" w:rsidRPr="008A5A08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2,097,503</w:t>
            </w:r>
          </w:p>
        </w:tc>
        <w:tc>
          <w:tcPr>
            <w:tcW w:w="252" w:type="dxa"/>
          </w:tcPr>
          <w:p w14:paraId="5859AEC1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20386" w14:textId="2F68EAC8" w:rsidR="00635902" w:rsidRPr="008A5A08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DE441" w14:textId="77777777" w:rsidR="00635902" w:rsidRPr="008A5A08" w:rsidRDefault="00635902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2B4A4A69" w14:textId="73F8EB54" w:rsidR="00635902" w:rsidRPr="008A5A08" w:rsidRDefault="000D1E6D" w:rsidP="0063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4,570,863</w:t>
            </w:r>
          </w:p>
        </w:tc>
      </w:tr>
    </w:tbl>
    <w:p w14:paraId="29AA1FC2" w14:textId="77777777" w:rsidR="00F3235E" w:rsidRPr="008A5A08" w:rsidRDefault="007614FF" w:rsidP="00F3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F3235E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E91293E" w14:textId="77777777" w:rsidR="00F3235E" w:rsidRPr="008A5A08" w:rsidRDefault="00F3235E" w:rsidP="00F3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21E83293" w14:textId="77777777" w:rsidR="00085DF3" w:rsidRPr="008A5A08" w:rsidRDefault="00F3235E" w:rsidP="00025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สัญญาซื้อขายเงินตราต่างประเทศล่วงหน้าที่กลุ่มบริษัทได้ทำไว้ ณ วันที่ในรายงานเป็นรายการที่เกี่ยวข้องกับรายการซื้อสินค้าและการขายสินค้าที่เป็นเงินตราต่างประเทศในงวดถัดไป</w:t>
      </w:r>
    </w:p>
    <w:p w14:paraId="3A8FBBB0" w14:textId="77777777" w:rsidR="00E95FE4" w:rsidRDefault="00E95FE4" w:rsidP="0053361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2C35A6E" w14:textId="35A81D3E" w:rsidR="005C539D" w:rsidRDefault="005C539D" w:rsidP="005C539D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5C539D" w:rsidSect="00370E5E">
          <w:headerReference w:type="default" r:id="rId3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3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1078"/>
        <w:gridCol w:w="182"/>
        <w:gridCol w:w="990"/>
        <w:gridCol w:w="180"/>
        <w:gridCol w:w="990"/>
        <w:gridCol w:w="180"/>
        <w:gridCol w:w="1080"/>
        <w:gridCol w:w="180"/>
        <w:gridCol w:w="1080"/>
        <w:gridCol w:w="181"/>
        <w:gridCol w:w="990"/>
        <w:gridCol w:w="180"/>
        <w:gridCol w:w="990"/>
        <w:gridCol w:w="180"/>
        <w:gridCol w:w="990"/>
        <w:gridCol w:w="180"/>
        <w:gridCol w:w="1080"/>
      </w:tblGrid>
      <w:tr w:rsidR="003E6EA8" w:rsidRPr="00A46937" w14:paraId="4CF4D6A4" w14:textId="77777777" w:rsidTr="00533611">
        <w:trPr>
          <w:cantSplit/>
          <w:trHeight w:val="18"/>
          <w:tblHeader/>
        </w:trPr>
        <w:tc>
          <w:tcPr>
            <w:tcW w:w="3420" w:type="dxa"/>
            <w:shd w:val="clear" w:color="auto" w:fill="auto"/>
          </w:tcPr>
          <w:p w14:paraId="62E35A24" w14:textId="77777777" w:rsidR="003E6EA8" w:rsidRPr="00A46937" w:rsidRDefault="003E6EA8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971" w:type="dxa"/>
            <w:gridSpan w:val="19"/>
            <w:shd w:val="clear" w:color="auto" w:fill="auto"/>
          </w:tcPr>
          <w:p w14:paraId="470604D9" w14:textId="53F3CBDC" w:rsidR="003E6EA8" w:rsidRPr="00A46937" w:rsidRDefault="008120A0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E6EA8" w:rsidRPr="00A46937" w14:paraId="40CD2848" w14:textId="77777777" w:rsidTr="00533611">
        <w:trPr>
          <w:cantSplit/>
          <w:trHeight w:val="18"/>
          <w:tblHeader/>
        </w:trPr>
        <w:tc>
          <w:tcPr>
            <w:tcW w:w="3420" w:type="dxa"/>
            <w:shd w:val="clear" w:color="auto" w:fill="auto"/>
          </w:tcPr>
          <w:p w14:paraId="67DB3B4D" w14:textId="77777777" w:rsidR="003E6EA8" w:rsidRPr="00A46937" w:rsidRDefault="003E6EA8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607EDE20" w14:textId="1E1A10C6" w:rsidR="003E6EA8" w:rsidRPr="00A46937" w:rsidRDefault="008120A0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  <w:t>2562</w:t>
            </w:r>
          </w:p>
        </w:tc>
        <w:tc>
          <w:tcPr>
            <w:tcW w:w="180" w:type="dxa"/>
          </w:tcPr>
          <w:p w14:paraId="7E1C53B4" w14:textId="77777777" w:rsidR="003E6EA8" w:rsidRPr="00A46937" w:rsidRDefault="003E6EA8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851" w:type="dxa"/>
            <w:gridSpan w:val="9"/>
          </w:tcPr>
          <w:p w14:paraId="1FC417AE" w14:textId="641D2BA1" w:rsidR="003E6EA8" w:rsidRPr="00A46937" w:rsidRDefault="008120A0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  <w:t>2561</w:t>
            </w:r>
          </w:p>
        </w:tc>
      </w:tr>
      <w:tr w:rsidR="008120A0" w:rsidRPr="00A46937" w14:paraId="5257915F" w14:textId="77777777" w:rsidTr="00AB1B49">
        <w:trPr>
          <w:cantSplit/>
          <w:trHeight w:val="18"/>
          <w:tblHeader/>
        </w:trPr>
        <w:tc>
          <w:tcPr>
            <w:tcW w:w="3420" w:type="dxa"/>
            <w:shd w:val="clear" w:color="auto" w:fill="auto"/>
          </w:tcPr>
          <w:p w14:paraId="1DB7DDA1" w14:textId="17E1D992" w:rsidR="008120A0" w:rsidRPr="00A46937" w:rsidRDefault="008120A0" w:rsidP="00A4693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สินทรัพย์และหนี้สินที่เป็นเงินตราต่างประเทศ</w:t>
            </w: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23475671" w14:textId="31BE32FE" w:rsidR="008120A0" w:rsidRPr="00A46937" w:rsidRDefault="008120A0" w:rsidP="00A469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469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2CBF5E3" w14:textId="7C980561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65A4A7DB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1201DEC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FF2A5F" w14:textId="5E89A231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2" w:type="dxa"/>
          </w:tcPr>
          <w:p w14:paraId="68096EC1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C90AD8" w14:textId="4CF4E017" w:rsidR="008120A0" w:rsidRPr="00A46937" w:rsidDel="0080154F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เงินดองเวียดนาม</w:t>
            </w:r>
          </w:p>
        </w:tc>
        <w:tc>
          <w:tcPr>
            <w:tcW w:w="180" w:type="dxa"/>
          </w:tcPr>
          <w:p w14:paraId="0FB1F1FD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80FD5B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4C843738" w14:textId="0863CA44" w:rsidR="008120A0" w:rsidRPr="00A46937" w:rsidDel="0080154F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07472ACD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186FC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63D433DB" w14:textId="62E4A828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ED64F3E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F2EF" w14:textId="573DDA3B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5F36ACDD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85BC4E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7FCA2469" w14:textId="1AE921BE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08E3CFAD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77DE7A" w14:textId="64DE17FE" w:rsidR="008120A0" w:rsidRPr="00A46937" w:rsidDel="0080154F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เงินดองเวียดนาม</w:t>
            </w:r>
          </w:p>
        </w:tc>
        <w:tc>
          <w:tcPr>
            <w:tcW w:w="180" w:type="dxa"/>
            <w:shd w:val="clear" w:color="auto" w:fill="auto"/>
          </w:tcPr>
          <w:p w14:paraId="219ED74C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BF120E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0AA9755D" w14:textId="692472A8" w:rsidR="008120A0" w:rsidRPr="00A46937" w:rsidDel="0080154F" w:rsidRDefault="008120A0" w:rsidP="008120A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220827B6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FCE873" w14:textId="77777777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7B99B23C" w14:textId="656E65A2" w:rsidR="008120A0" w:rsidRPr="00A46937" w:rsidRDefault="008120A0" w:rsidP="008120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6EA8" w:rsidRPr="00A46937" w14:paraId="6F635041" w14:textId="77777777" w:rsidTr="00533611">
        <w:trPr>
          <w:cantSplit/>
          <w:trHeight w:val="18"/>
          <w:tblHeader/>
        </w:trPr>
        <w:tc>
          <w:tcPr>
            <w:tcW w:w="3420" w:type="dxa"/>
            <w:shd w:val="clear" w:color="auto" w:fill="auto"/>
          </w:tcPr>
          <w:p w14:paraId="0470C0CF" w14:textId="77777777" w:rsidR="003E6EA8" w:rsidRPr="00A46937" w:rsidRDefault="003E6EA8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971" w:type="dxa"/>
            <w:gridSpan w:val="19"/>
            <w:shd w:val="clear" w:color="auto" w:fill="auto"/>
          </w:tcPr>
          <w:p w14:paraId="74A169C3" w14:textId="1FF1BCB9" w:rsidR="003E6EA8" w:rsidRPr="00A46937" w:rsidRDefault="003E6EA8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A46937" w:rsidRPr="00A4693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A4693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46937" w:rsidRPr="00A46937" w14:paraId="6EDC745F" w14:textId="77777777" w:rsidTr="00AB1B49">
        <w:trPr>
          <w:cantSplit/>
          <w:trHeight w:val="18"/>
        </w:trPr>
        <w:tc>
          <w:tcPr>
            <w:tcW w:w="3420" w:type="dxa"/>
            <w:shd w:val="clear" w:color="auto" w:fill="auto"/>
          </w:tcPr>
          <w:p w14:paraId="500AB58A" w14:textId="5DDD4A1F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E34693" w14:textId="0183C82F" w:rsidR="00A46937" w:rsidRPr="00A46937" w:rsidRDefault="00F95E90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74E45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2270E1" w14:textId="780F2176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2C5129FA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C4252D" w14:textId="5819A7EF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80" w:type="dxa"/>
            <w:vAlign w:val="bottom"/>
          </w:tcPr>
          <w:p w14:paraId="3FD30285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14739F" w14:textId="145A31BE" w:rsidR="00A46937" w:rsidRPr="0015370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A4634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82077E" w14:textId="2292B4F6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80" w:type="dxa"/>
          </w:tcPr>
          <w:p w14:paraId="14663F0C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8D73C5" w14:textId="6507205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A9F2030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2A02F" w14:textId="18F92F1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E8279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43ACE" w14:textId="13BEA99E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90ADF9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F320D" w14:textId="43C236D2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DFFBA9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C63B44" w14:textId="49B1A866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46937" w:rsidRPr="00A46937" w14:paraId="01ADA52A" w14:textId="77777777" w:rsidTr="00AB1B49">
        <w:trPr>
          <w:cantSplit/>
          <w:trHeight w:val="18"/>
        </w:trPr>
        <w:tc>
          <w:tcPr>
            <w:tcW w:w="3420" w:type="dxa"/>
            <w:shd w:val="clear" w:color="auto" w:fill="auto"/>
          </w:tcPr>
          <w:p w14:paraId="1A694F98" w14:textId="5413D82F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F4BD1" w14:textId="764DF6F9" w:rsidR="00A46937" w:rsidRPr="00A46937" w:rsidRDefault="00F95E90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618B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AC6359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C6C1FAD" w14:textId="7783A39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B082198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FD6D81" w14:textId="6B03667A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25ECAEE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9BB081" w14:textId="3649CD4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80" w:type="dxa"/>
            <w:vAlign w:val="bottom"/>
          </w:tcPr>
          <w:p w14:paraId="34CF0681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3951D5" w14:textId="09014AB0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80" w:type="dxa"/>
          </w:tcPr>
          <w:p w14:paraId="03050DD8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F0CECD" w14:textId="5AE14AAE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81" w:type="dxa"/>
            <w:vAlign w:val="bottom"/>
          </w:tcPr>
          <w:p w14:paraId="783A80ED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0F35D" w14:textId="79E9CA0C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352CF2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A2AFC" w14:textId="147DC654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FF50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86544" w14:textId="6AAF9651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80" w:type="dxa"/>
          </w:tcPr>
          <w:p w14:paraId="09219302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117B22" w14:textId="491ED04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</w:tr>
      <w:tr w:rsidR="00A46937" w:rsidRPr="00A46937" w14:paraId="14C7D987" w14:textId="77777777" w:rsidTr="00AB1B49">
        <w:trPr>
          <w:cantSplit/>
          <w:trHeight w:val="18"/>
        </w:trPr>
        <w:tc>
          <w:tcPr>
            <w:tcW w:w="3420" w:type="dxa"/>
            <w:shd w:val="clear" w:color="auto" w:fill="auto"/>
          </w:tcPr>
          <w:p w14:paraId="7DA5FF9D" w14:textId="36121CE8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C358D" w14:textId="45E082A1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AF5B61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4518D6E" w14:textId="103F79DB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17AB6BBC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0DCAC" w14:textId="7C7F5851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2E7001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8B8EB6" w14:textId="48552DB4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EEA65F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716494" w14:textId="46F16305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2C41FA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EC0736" w14:textId="41372A52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7FDD71F6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9F847" w14:textId="1547ADF8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6BD32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74F551" w14:textId="5F71C51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3E936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68CB8" w14:textId="6D269915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9128FD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DE49F4" w14:textId="795641DA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6937" w:rsidRPr="00A46937" w14:paraId="32BFAA31" w14:textId="77777777" w:rsidTr="00AB1B49">
        <w:trPr>
          <w:cantSplit/>
          <w:trHeight w:val="18"/>
        </w:trPr>
        <w:tc>
          <w:tcPr>
            <w:tcW w:w="3420" w:type="dxa"/>
            <w:shd w:val="clear" w:color="auto" w:fill="auto"/>
          </w:tcPr>
          <w:p w14:paraId="51F0D93F" w14:textId="429665DE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B317C" w14:textId="70CC3774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6359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7B2D000" w14:textId="21FC1762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11E26A4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146E01" w14:textId="5B4D1897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8CCDD0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482603" w14:textId="06C7377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E74470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39668F" w14:textId="4728342C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206F0B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50AC79" w14:textId="74B06D4D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20F56FA2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84CE2" w14:textId="32867249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A21F6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5CC7D" w14:textId="382E3346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29406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5A85D" w14:textId="0AF9D884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8B8A6C3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E282C5" w14:textId="32D6EDDF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6937" w:rsidRPr="00A46937" w14:paraId="2FBDD902" w14:textId="77777777" w:rsidTr="00AB1B49">
        <w:trPr>
          <w:cantSplit/>
          <w:trHeight w:val="227"/>
        </w:trPr>
        <w:tc>
          <w:tcPr>
            <w:tcW w:w="3420" w:type="dxa"/>
            <w:shd w:val="clear" w:color="auto" w:fill="auto"/>
          </w:tcPr>
          <w:p w14:paraId="7DF0DF7B" w14:textId="7D73D1AB" w:rsidR="00A46937" w:rsidRPr="00A46937" w:rsidRDefault="00A46937" w:rsidP="00A46937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6F0B" w14:textId="7016170E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2A820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338B722" w14:textId="0A3A0D1F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1D64F39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A9F635" w14:textId="3B6AC5FB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570116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D16B75" w14:textId="1661A7B0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141F66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57939" w14:textId="091C1BC2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8727E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1D5677" w14:textId="1CFBF614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88AF577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78EB9" w14:textId="33E2C06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2B4DC3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303BC" w14:textId="6AE37A96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C3319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25615" w14:textId="009EE5D3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0BD3081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FAACA3" w14:textId="01E6718D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937" w:rsidRPr="00A46937" w14:paraId="193D56B8" w14:textId="77777777" w:rsidTr="00AB1B49">
        <w:trPr>
          <w:cantSplit/>
          <w:trHeight w:val="227"/>
        </w:trPr>
        <w:tc>
          <w:tcPr>
            <w:tcW w:w="3420" w:type="dxa"/>
            <w:shd w:val="clear" w:color="auto" w:fill="auto"/>
          </w:tcPr>
          <w:p w14:paraId="213AFBDE" w14:textId="21CD558B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D3AD4" w14:textId="428A254F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1506">
              <w:rPr>
                <w:rFonts w:asciiTheme="majorBidi" w:hAnsiTheme="majorBidi" w:cstheme="majorBidi"/>
                <w:sz w:val="24"/>
                <w:szCs w:val="24"/>
              </w:rPr>
              <w:t>,407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C649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291AE51" w14:textId="1CE3F4B2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69D9446C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2CBC2" w14:textId="16256AD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EFBA3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C81A5C" w14:textId="23A7D1B5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A82CB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83489" w14:textId="2CEEB1B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1506">
              <w:rPr>
                <w:rFonts w:asciiTheme="majorBidi" w:hAnsiTheme="majorBidi" w:cstheme="majorBidi"/>
                <w:sz w:val="24"/>
                <w:szCs w:val="24"/>
              </w:rPr>
              <w:t>,407</w:t>
            </w:r>
          </w:p>
        </w:tc>
        <w:tc>
          <w:tcPr>
            <w:tcW w:w="180" w:type="dxa"/>
          </w:tcPr>
          <w:p w14:paraId="67942D41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990D60" w14:textId="4886D1F5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81" w:type="dxa"/>
            <w:vAlign w:val="bottom"/>
          </w:tcPr>
          <w:p w14:paraId="1CA2F1E5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26A5C0" w14:textId="742FD937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17C23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405D6" w14:textId="2AA2FA32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0A24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E7F32" w14:textId="2F4129C0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526F50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853B36" w14:textId="40D66802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</w:tr>
      <w:tr w:rsidR="00A46937" w:rsidRPr="00A46937" w14:paraId="45496537" w14:textId="77777777" w:rsidTr="00AB1B49">
        <w:trPr>
          <w:cantSplit/>
          <w:trHeight w:val="227"/>
        </w:trPr>
        <w:tc>
          <w:tcPr>
            <w:tcW w:w="3420" w:type="dxa"/>
            <w:shd w:val="clear" w:color="auto" w:fill="auto"/>
          </w:tcPr>
          <w:p w14:paraId="61348AFD" w14:textId="7F1AB657" w:rsidR="00A46937" w:rsidRPr="00A46937" w:rsidRDefault="00A46937" w:rsidP="00A469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4E3F4" w14:textId="27E2D2EF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9CB87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0B1C33F" w14:textId="702F0124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E9C337C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6FEF97" w14:textId="3480C70C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476200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77449" w14:textId="7824E1CB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851000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C3B706" w14:textId="0DE97084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515804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A6E97" w14:textId="4AB91D00" w:rsidR="00A46937" w:rsidRPr="00A46937" w:rsidRDefault="00B01506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861683A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85CF2" w14:textId="7A3D10E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2B4FD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182A" w14:textId="496506C9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9DD52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C795D" w14:textId="22327953" w:rsidR="00A46937" w:rsidRPr="00A46937" w:rsidRDefault="00B01506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1938D82D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A05B3" w14:textId="2AB4FD20" w:rsidR="00A46937" w:rsidRPr="00A46937" w:rsidRDefault="00B01506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618B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6937" w:rsidRPr="00A46937" w14:paraId="4DFC6674" w14:textId="77777777" w:rsidTr="00AB1B49">
        <w:trPr>
          <w:cantSplit/>
          <w:trHeight w:val="238"/>
        </w:trPr>
        <w:tc>
          <w:tcPr>
            <w:tcW w:w="3420" w:type="dxa"/>
            <w:shd w:val="clear" w:color="auto" w:fill="auto"/>
          </w:tcPr>
          <w:p w14:paraId="2BBCC9DF" w14:textId="1CBBBFA4" w:rsidR="00A46937" w:rsidRPr="00A46937" w:rsidRDefault="00A46937" w:rsidP="00A46937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3027" w14:textId="7363E39C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D90E3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39A8B" w14:textId="7BBFFE5D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537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5A4C874F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FC01C" w14:textId="53E8FF92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0" w:type="dxa"/>
            <w:vAlign w:val="bottom"/>
          </w:tcPr>
          <w:p w14:paraId="3CA9C6EB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0E98E" w14:textId="5AD9595D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80" w:type="dxa"/>
            <w:vAlign w:val="bottom"/>
          </w:tcPr>
          <w:p w14:paraId="4D4CD1AA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441E0" w14:textId="24548C87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1,211</w:t>
            </w:r>
          </w:p>
        </w:tc>
        <w:tc>
          <w:tcPr>
            <w:tcW w:w="180" w:type="dxa"/>
          </w:tcPr>
          <w:p w14:paraId="7F2FDD0D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04224" w14:textId="2891B476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(403)</w:t>
            </w:r>
          </w:p>
        </w:tc>
        <w:tc>
          <w:tcPr>
            <w:tcW w:w="181" w:type="dxa"/>
            <w:vAlign w:val="bottom"/>
          </w:tcPr>
          <w:p w14:paraId="3E365A30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EA79F" w14:textId="7AFF47AB" w:rsidR="00A46937" w:rsidRPr="00A46937" w:rsidRDefault="00B01506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163D8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00A39" w14:textId="12D7E112" w:rsidR="00A46937" w:rsidRPr="00A46937" w:rsidRDefault="0015370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54DB63" w14:textId="77777777" w:rsidR="00A46937" w:rsidRPr="00A46937" w:rsidRDefault="00A46937" w:rsidP="00A469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14506" w14:textId="04DC9CF8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bottom w:val="double" w:sz="4" w:space="0" w:color="auto"/>
            </w:tcBorders>
          </w:tcPr>
          <w:p w14:paraId="1B71CBC7" w14:textId="77777777" w:rsidR="00A46937" w:rsidRPr="00A46937" w:rsidRDefault="00A46937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3478A" w14:textId="39BF08E6" w:rsidR="00A46937" w:rsidRPr="00A46937" w:rsidRDefault="00533611" w:rsidP="00A46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(397)</w:t>
            </w:r>
          </w:p>
        </w:tc>
      </w:tr>
    </w:tbl>
    <w:p w14:paraId="2A2830C2" w14:textId="6F0563ED" w:rsidR="003E6EA8" w:rsidRDefault="003E6EA8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CD7686B" w14:textId="2ECDAB50" w:rsidR="00737F84" w:rsidRDefault="00737F84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331D8C2" w14:textId="4A5542E6" w:rsidR="00737F84" w:rsidRDefault="00737F84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F442C7" w14:textId="0CB2A23D" w:rsidR="00737F84" w:rsidRDefault="00737F84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C06BEC0" w14:textId="69D09541" w:rsidR="00737F84" w:rsidRDefault="00737F84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1FABFB9" w14:textId="77777777" w:rsidR="00737F84" w:rsidRDefault="00737F84" w:rsidP="00871A4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A46937" w:rsidRPr="00173796" w14:paraId="7E5A34C0" w14:textId="77777777" w:rsidTr="009077AF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35573B96" w14:textId="77777777" w:rsidR="00A46937" w:rsidRPr="00173796" w:rsidRDefault="00A46937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6E95A7FB" w14:textId="2659CA5B" w:rsidR="00A46937" w:rsidRPr="00173796" w:rsidRDefault="00A46937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fr-FR" w:bidi="th-TH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  <w:r w:rsidRPr="001737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937" w:rsidRPr="00173796" w14:paraId="6BA85ABD" w14:textId="77777777" w:rsidTr="009077AF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65A6B198" w14:textId="77777777" w:rsidR="00A46937" w:rsidRPr="00173796" w:rsidRDefault="00A46937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6F7FA32" w14:textId="77777777" w:rsidR="00A46937" w:rsidRPr="00173796" w:rsidRDefault="00A46937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1737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  <w:t>2562</w:t>
            </w:r>
          </w:p>
        </w:tc>
        <w:tc>
          <w:tcPr>
            <w:tcW w:w="182" w:type="dxa"/>
          </w:tcPr>
          <w:p w14:paraId="3246322C" w14:textId="77777777" w:rsidR="00A46937" w:rsidRPr="00173796" w:rsidRDefault="00A46937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49FF8BF0" w14:textId="77777777" w:rsidR="00A46937" w:rsidRPr="00173796" w:rsidRDefault="00A46937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1737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  <w:t>2561</w:t>
            </w:r>
          </w:p>
        </w:tc>
      </w:tr>
      <w:tr w:rsidR="00737F84" w:rsidRPr="00173796" w14:paraId="43C9EEA8" w14:textId="77777777" w:rsidTr="009077AF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19EB3D0" w14:textId="77777777" w:rsidR="00737F84" w:rsidRPr="00173796" w:rsidRDefault="00737F84" w:rsidP="0064713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064F09B" w14:textId="77777777" w:rsidR="00737F84" w:rsidRPr="00173796" w:rsidRDefault="00737F84" w:rsidP="006471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73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  <w:shd w:val="clear" w:color="auto" w:fill="auto"/>
          </w:tcPr>
          <w:p w14:paraId="0B6F2D13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4320DF4F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F23B662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18C1E3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2" w:type="dxa"/>
          </w:tcPr>
          <w:p w14:paraId="68D31E12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882DC19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F4286CA" w14:textId="77777777" w:rsidR="00737F84" w:rsidRPr="00173796" w:rsidDel="0080154F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363A002D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57D83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B4CE926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1099397D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613F2C5A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4F955E86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0580EC0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D3AADF2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1" w:type="dxa"/>
            <w:shd w:val="clear" w:color="auto" w:fill="auto"/>
          </w:tcPr>
          <w:p w14:paraId="0F3000B9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E9C8057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4F44D58" w14:textId="77777777" w:rsidR="00737F84" w:rsidRPr="00173796" w:rsidDel="0080154F" w:rsidRDefault="00737F84" w:rsidP="0064713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7B47E43C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BC5A4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2EA9D129" w14:textId="77777777" w:rsidR="00737F84" w:rsidRPr="00173796" w:rsidRDefault="00737F84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46937" w:rsidRPr="00173796" w14:paraId="05DDEE2F" w14:textId="77777777" w:rsidTr="009077AF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34D577ED" w14:textId="77777777" w:rsidR="00A46937" w:rsidRPr="00173796" w:rsidRDefault="00A46937" w:rsidP="006471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7C669137" w14:textId="77777777" w:rsidR="00A46937" w:rsidRPr="00173796" w:rsidRDefault="00A46937" w:rsidP="006471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173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3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73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37F84" w:rsidRPr="00173796" w14:paraId="471A2E81" w14:textId="77777777" w:rsidTr="009077AF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3935D5CE" w14:textId="77777777" w:rsidR="00737F84" w:rsidRPr="00173796" w:rsidRDefault="00737F84" w:rsidP="00645C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581F5E" w14:textId="6074B81E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849B2" w14:textId="77777777" w:rsidR="00737F84" w:rsidRPr="00173796" w:rsidRDefault="00737F84" w:rsidP="00645C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4EFDE66" w14:textId="4BEA0F60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133B363" w14:textId="77777777" w:rsidR="00737F84" w:rsidRPr="00173796" w:rsidRDefault="00737F84" w:rsidP="00645C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F5425E0" w14:textId="37412373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5A3E01C0" w14:textId="77777777" w:rsidR="00737F84" w:rsidRPr="00173796" w:rsidRDefault="00737F84" w:rsidP="00645C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61ADD" w14:textId="58F9B4F0" w:rsidR="00737F84" w:rsidRPr="00173796" w:rsidRDefault="00737F84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82" w:type="dxa"/>
          </w:tcPr>
          <w:p w14:paraId="0BD14A48" w14:textId="77777777" w:rsidR="00737F84" w:rsidRPr="00173796" w:rsidRDefault="00737F84" w:rsidP="00645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71B7642" w14:textId="27E7FDFC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81" w:type="dxa"/>
            <w:vAlign w:val="bottom"/>
          </w:tcPr>
          <w:p w14:paraId="7394B477" w14:textId="77777777" w:rsidR="00737F84" w:rsidRPr="00173796" w:rsidRDefault="00737F84" w:rsidP="00645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ADC280D" w14:textId="199ECF32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F94713" w14:textId="77777777" w:rsidR="00737F84" w:rsidRPr="00173796" w:rsidRDefault="00737F84" w:rsidP="00645C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823FDEB" w14:textId="7B812A16" w:rsidR="00737F84" w:rsidRPr="00173796" w:rsidRDefault="00737F84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67D0D9D7" w14:textId="77777777" w:rsidR="00737F84" w:rsidRPr="00173796" w:rsidRDefault="00737F84" w:rsidP="00645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1F328" w14:textId="7DB4B430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737F84" w:rsidRPr="00173796" w14:paraId="306D8A1B" w14:textId="77777777" w:rsidTr="009077AF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5276F70F" w14:textId="77777777" w:rsidR="00737F84" w:rsidRPr="00173796" w:rsidRDefault="00737F84" w:rsidP="007F70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8F0DF61" w14:textId="7E9F43EF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6596B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D9114CB" w14:textId="23000562" w:rsidR="00737F84" w:rsidRPr="00173796" w:rsidRDefault="009077AF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71D78F0D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47DA47" w14:textId="49D0F4F5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8DAFDC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A04B23" w14:textId="6CAF65C3" w:rsidR="00737F84" w:rsidRPr="00173796" w:rsidRDefault="009077AF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F6F4ABF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B932A60" w14:textId="5851D3F8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7CD6611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DD14EB3" w14:textId="229A6EF1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C50F88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B9EAC34" w14:textId="52574AEE" w:rsidR="00737F84" w:rsidRPr="00173796" w:rsidRDefault="00737F84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41254C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0CFB7" w14:textId="18718D1A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7F84" w:rsidRPr="00173796" w14:paraId="260DF793" w14:textId="77777777" w:rsidTr="009077AF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7557F390" w14:textId="77777777" w:rsidR="00737F84" w:rsidRPr="00173796" w:rsidRDefault="00737F84" w:rsidP="007F70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A27DFA3" w14:textId="1E3D8312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BB41A9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8D2DB3F" w14:textId="43C4D740" w:rsidR="00737F84" w:rsidRPr="00173796" w:rsidRDefault="009077AF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1C31B444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08126DA" w14:textId="75303B87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BC410D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1870FA" w14:textId="687F23A4" w:rsidR="00737F84" w:rsidRPr="00173796" w:rsidRDefault="009077AF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EB31E2E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899B21D" w14:textId="11274E03" w:rsidR="00737F84" w:rsidRPr="00173796" w:rsidRDefault="009077AF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B52CF7C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2EEB6CB" w14:textId="609A82D7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E74F0D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7385F9" w14:textId="1338BEBF" w:rsidR="00737F84" w:rsidRPr="00173796" w:rsidRDefault="009077AF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E7730E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5B283" w14:textId="5791FA94" w:rsidR="00737F84" w:rsidRPr="00173796" w:rsidRDefault="009077AF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7F84" w:rsidRPr="00173796" w14:paraId="15D84D1F" w14:textId="77777777" w:rsidTr="009077AF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00DF8DC9" w14:textId="77777777" w:rsidR="00737F84" w:rsidRPr="00173796" w:rsidRDefault="00737F84" w:rsidP="007F70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F0128" w14:textId="49F724D9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C2AA8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F2D4D2E" w14:textId="4128815A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7F6AD49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EC50D94" w14:textId="4A1DD044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A6A243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ABA05B" w14:textId="54FEB2CA" w:rsidR="00737F84" w:rsidRPr="00173796" w:rsidRDefault="00737F84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233AFDC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13EE3483" w14:textId="72698420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46131CD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05666" w14:textId="5614AE24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BF411F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73219" w14:textId="71F04B8D" w:rsidR="00737F84" w:rsidRPr="00173796" w:rsidRDefault="00737F84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49D834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F804AE" w14:textId="0B630CD7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F84" w:rsidRPr="00173796" w14:paraId="0642F5E3" w14:textId="77777777" w:rsidTr="009077AF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261363CC" w14:textId="77777777" w:rsidR="00737F84" w:rsidRPr="00173796" w:rsidRDefault="00737F84" w:rsidP="007F70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173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0E8522A" w14:textId="6CAC2621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4F2EA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207FD2A" w14:textId="12CECDBD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787D501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3BF6BE5" w14:textId="67265851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9B0BAE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1BE3BB" w14:textId="4516FFAE" w:rsidR="00737F84" w:rsidRPr="00173796" w:rsidRDefault="00737F84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CFC6EC0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B319239" w14:textId="777948F3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07C3395A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77BDE5A" w14:textId="7C9D265E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0E066E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6028D0A" w14:textId="48893231" w:rsidR="00737F84" w:rsidRPr="00173796" w:rsidRDefault="00737F84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E9A640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9BDB90" w14:textId="79099D7F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37F84" w:rsidRPr="00173796" w14:paraId="45C2AB24" w14:textId="77777777" w:rsidTr="009077AF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51DFBF62" w14:textId="77777777" w:rsidR="00737F84" w:rsidRPr="00173796" w:rsidRDefault="00737F84" w:rsidP="007F70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173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FC1B" w14:textId="233FBDDF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D41B3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E4E11C0" w14:textId="5F63CD7B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40B9C2F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420CF8F" w14:textId="1E70C445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79EC1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222AFA" w14:textId="1E5B9167" w:rsidR="00737F84" w:rsidRPr="00173796" w:rsidRDefault="00737F84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BD7A2FE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A94D2DF" w14:textId="4BBFDCE6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  <w:tc>
          <w:tcPr>
            <w:tcW w:w="181" w:type="dxa"/>
            <w:vAlign w:val="bottom"/>
          </w:tcPr>
          <w:p w14:paraId="4A6AA4BB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E6D1A" w14:textId="02D5D6B5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EC701D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10765" w14:textId="4C19101A" w:rsidR="00737F84" w:rsidRPr="00173796" w:rsidRDefault="00737F84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80" w:type="dxa"/>
          </w:tcPr>
          <w:p w14:paraId="5A8598D6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5405A" w14:textId="579D00F2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</w:tr>
      <w:tr w:rsidR="00737F84" w:rsidRPr="00173796" w14:paraId="63E3CD02" w14:textId="77777777" w:rsidTr="009077AF">
        <w:trPr>
          <w:cantSplit/>
          <w:trHeight w:val="238"/>
        </w:trPr>
        <w:tc>
          <w:tcPr>
            <w:tcW w:w="3960" w:type="dxa"/>
            <w:shd w:val="clear" w:color="auto" w:fill="auto"/>
          </w:tcPr>
          <w:p w14:paraId="582C53E0" w14:textId="77777777" w:rsidR="00737F84" w:rsidRPr="00173796" w:rsidRDefault="00737F84" w:rsidP="007F70A3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AA360" w14:textId="5314070A" w:rsidR="00737F84" w:rsidRPr="00173796" w:rsidRDefault="00737F84" w:rsidP="009077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A5C09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9AE04" w14:textId="36D250B6" w:rsidR="00737F84" w:rsidRPr="00173796" w:rsidRDefault="009077AF" w:rsidP="0017379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7F84"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3905CD1C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14CE2" w14:textId="517AFDB3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2F8F2496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B67F6" w14:textId="46821CDE" w:rsidR="00737F84" w:rsidRPr="00173796" w:rsidRDefault="00737F84" w:rsidP="009077A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07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82" w:type="dxa"/>
          </w:tcPr>
          <w:p w14:paraId="16500E34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D9F75" w14:textId="635527C2" w:rsidR="00737F84" w:rsidRPr="00173796" w:rsidRDefault="00737F84" w:rsidP="0017379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7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81" w:type="dxa"/>
            <w:vAlign w:val="bottom"/>
          </w:tcPr>
          <w:p w14:paraId="0F1B18AF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EA880" w14:textId="30A8D6CE" w:rsidR="00737F84" w:rsidRPr="00173796" w:rsidRDefault="00737F84" w:rsidP="0017379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E2EF73" w14:textId="77777777" w:rsidR="00737F84" w:rsidRPr="00173796" w:rsidRDefault="00737F84" w:rsidP="007F70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7FC49" w14:textId="39B799B9" w:rsidR="00737F84" w:rsidRPr="00173796" w:rsidRDefault="009077AF" w:rsidP="009077A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9D653BC" w14:textId="77777777" w:rsidR="00737F84" w:rsidRPr="00173796" w:rsidRDefault="00737F84" w:rsidP="007F70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3D9F" w14:textId="0083DF83" w:rsidR="00737F84" w:rsidRPr="00173796" w:rsidRDefault="00737F84" w:rsidP="009077A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7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73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1AB6086" w14:textId="36A2E5E6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225A6DA4" w14:textId="022CF231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1153EB77" w14:textId="5B7CE768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61C673F2" w14:textId="77777777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782B8D53" w14:textId="39D9AC47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6EB2F4D6" w14:textId="626795CC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3AEAAE38" w14:textId="582A5E87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6C79461E" w14:textId="0383EE61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</w:pPr>
    </w:p>
    <w:p w14:paraId="557C80B4" w14:textId="77777777" w:rsidR="005C539D" w:rsidRDefault="005C539D" w:rsidP="00BB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  <w:sectPr w:rsidR="005C539D" w:rsidSect="005C539D">
          <w:headerReference w:type="default" r:id="rId31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46C6EF47" w14:textId="77777777" w:rsidR="000607E3" w:rsidRPr="008A5A08" w:rsidRDefault="000607E3" w:rsidP="0006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8D640D2" w14:textId="77777777" w:rsidR="000607E3" w:rsidRPr="00886909" w:rsidRDefault="000607E3" w:rsidP="000607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both"/>
        <w:rPr>
          <w:rFonts w:ascii="Angsana New" w:hAnsi="Angsana New" w:cs="Angsana New"/>
          <w:sz w:val="20"/>
          <w:szCs w:val="20"/>
        </w:rPr>
      </w:pPr>
    </w:p>
    <w:p w14:paraId="2E81A3D0" w14:textId="77777777" w:rsidR="00886909" w:rsidRDefault="000607E3" w:rsidP="00886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ความเสี่ยงทางด้านสินเชื่อหมายถึง ความเสี่ยงที่เกิดจากผลขาดทุนทางการเงินที่อาจเกิดขึ้นจากการที่ลูกค้าหรือคู่สัญญาไม่สามารถชำระหนี้ทางการเงินและหนี้สินตามสัญญาให้กับกลุ่มบริษัทเมื่อครบกำหนด</w:t>
      </w:r>
    </w:p>
    <w:p w14:paraId="3E762F24" w14:textId="77777777" w:rsidR="00886909" w:rsidRPr="00886909" w:rsidRDefault="00886909" w:rsidP="00886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6FB43FB" w14:textId="77777777" w:rsidR="000607E3" w:rsidRPr="008A5A08" w:rsidRDefault="000607E3" w:rsidP="00761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ผู้บริหารได้กำหนดนโยบายทางด้านสินเชื่อเพื่อควบคุมความเสี่ยงทางด้านสินเชื่อดังกล่าวโดยสม่ำเสมอ  </w:t>
      </w:r>
      <w:r w:rsidRPr="008A5A08">
        <w:rPr>
          <w:rFonts w:ascii="Angsana New" w:hAnsi="Angsana New" w:cs="Angsana New"/>
          <w:sz w:val="30"/>
          <w:szCs w:val="30"/>
        </w:rPr>
        <w:t xml:space="preserve">         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โดยการวิเคราะห์ฐานะทางการเงินของลูกค้า</w:t>
      </w:r>
      <w:r w:rsidR="003161B1" w:rsidRPr="008A5A08">
        <w:rPr>
          <w:rFonts w:ascii="Angsana New" w:hAnsi="Angsana New" w:cs="Angsana New"/>
          <w:spacing w:val="-6"/>
          <w:sz w:val="30"/>
          <w:szCs w:val="30"/>
          <w:cs/>
        </w:rPr>
        <w:t xml:space="preserve"> และเกษตรกร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ทุกรายที่ขอวงเงินสินเชื่อในระดับหนึ่งๆ</w:t>
      </w:r>
      <w:r w:rsidRPr="008A5A0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Pr="008A5A0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-6"/>
          <w:sz w:val="30"/>
          <w:szCs w:val="30"/>
          <w:cs/>
        </w:rPr>
        <w:t>วันที่รายงาน</w:t>
      </w:r>
      <w:r w:rsidR="001725DA" w:rsidRPr="008A5A08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8A5A08">
        <w:rPr>
          <w:rFonts w:ascii="Angsana New" w:hAnsi="Angsana New" w:cs="Angsana New"/>
          <w:spacing w:val="2"/>
          <w:sz w:val="30"/>
          <w:szCs w:val="30"/>
          <w:cs/>
        </w:rPr>
        <w:t>ไม่พบว่า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มีความเสี่ยงจากสินเชื่อที่เป็นสาระสำคัญ  ความเสี่ยงสูงสุดทางด้านสินเชื่อแสดงไว้ในราคาตามบัญชี</w:t>
      </w:r>
      <w:r w:rsidR="001725DA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z w:val="30"/>
          <w:szCs w:val="30"/>
          <w:cs/>
        </w:rPr>
        <w:t>ของสินทรัพย์ทางการเงินแต่ละรายการในงบแสดงฐานะการเงิน  อย่างไรก็ตาม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เนื่องจากกลุ่มบริษัทมีฐานลูกค้า</w:t>
      </w:r>
      <w:r w:rsidR="003161B1" w:rsidRPr="008A5A08">
        <w:rPr>
          <w:rFonts w:ascii="Angsana New" w:hAnsi="Angsana New" w:cs="Angsana New"/>
          <w:sz w:val="30"/>
          <w:szCs w:val="30"/>
          <w:cs/>
        </w:rPr>
        <w:t xml:space="preserve"> และเกษตรกร</w:t>
      </w:r>
      <w:r w:rsidRPr="008A5A08">
        <w:rPr>
          <w:rFonts w:ascii="Angsana New" w:hAnsi="Angsana New" w:cs="Angsana New"/>
          <w:sz w:val="30"/>
          <w:szCs w:val="30"/>
          <w:cs/>
        </w:rPr>
        <w:t>เป็นจำนวนมาก ผู้บริหารไม่ได้คาดว่าจะเกิดผลเสียหายที่มีสาระสำคัญจากการเก็บหนี้ไม่ได้</w:t>
      </w:r>
    </w:p>
    <w:p w14:paraId="006BCE1A" w14:textId="77777777" w:rsidR="00DA2A77" w:rsidRPr="00886909" w:rsidRDefault="00DA2A77" w:rsidP="007A30F6">
      <w:pPr>
        <w:pStyle w:val="a1"/>
        <w:tabs>
          <w:tab w:val="clear" w:pos="360"/>
          <w:tab w:val="clear" w:pos="720"/>
          <w:tab w:val="clear" w:pos="1080"/>
        </w:tabs>
        <w:ind w:right="47" w:firstLine="540"/>
        <w:jc w:val="both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42CE6DB9" w14:textId="77777777" w:rsidR="000607E3" w:rsidRPr="008A5A08" w:rsidRDefault="000607E3" w:rsidP="007A30F6">
      <w:pPr>
        <w:pStyle w:val="a1"/>
        <w:tabs>
          <w:tab w:val="clear" w:pos="360"/>
          <w:tab w:val="clear" w:pos="720"/>
          <w:tab w:val="clear" w:pos="1080"/>
        </w:tabs>
        <w:ind w:right="47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454277B" w14:textId="77777777" w:rsidR="000607E3" w:rsidRPr="00886909" w:rsidRDefault="000607E3" w:rsidP="000607E3">
      <w:pPr>
        <w:pStyle w:val="a1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2B7B4D63" w14:textId="77777777" w:rsidR="00117DC9" w:rsidRPr="008A5A08" w:rsidRDefault="000607E3" w:rsidP="00612A61">
      <w:pPr>
        <w:pStyle w:val="a1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กลุ่มบริษัทมีการควบคุมความเสี่ยงด้านสภาพคล่องและรักษาระดับของเงินสดและรายการเทียบเท่าเงินสด </w:t>
      </w:r>
      <w:r w:rsidRPr="008A5A08">
        <w:rPr>
          <w:rFonts w:ascii="Angsana New" w:hAnsi="Angsana New" w:cs="Angsana New"/>
          <w:sz w:val="30"/>
          <w:szCs w:val="30"/>
          <w:lang w:val="en-US"/>
        </w:rPr>
        <w:t xml:space="preserve">                       </w:t>
      </w:r>
      <w:r w:rsidRPr="008A5A08">
        <w:rPr>
          <w:rFonts w:ascii="Angsana New" w:hAnsi="Angsana New" w:cs="Angsana New"/>
          <w:sz w:val="30"/>
          <w:szCs w:val="30"/>
          <w:cs/>
        </w:rPr>
        <w:t>ซึ่งผู้บริหารพิจารณาว่าเพียงพอต่อการใช้ในการดำเนินงาน และเพียงพอต่อการลดผลกระทบของความผันผวนของกระแสเงินสด</w:t>
      </w:r>
    </w:p>
    <w:p w14:paraId="34548F2E" w14:textId="77777777" w:rsidR="00F77910" w:rsidRPr="00886909" w:rsidRDefault="00F77910" w:rsidP="00612A61">
      <w:pPr>
        <w:pStyle w:val="a1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2B05A4BD" w14:textId="77777777" w:rsidR="002F6E54" w:rsidRPr="008A5A08" w:rsidRDefault="002F6E54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28DB603" w14:textId="77777777" w:rsidR="002F6E54" w:rsidRPr="00886909" w:rsidRDefault="002F6E54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0"/>
          <w:lang w:val="en-US" w:bidi="th-TH"/>
        </w:rPr>
      </w:pPr>
    </w:p>
    <w:p w14:paraId="618C5247" w14:textId="77777777" w:rsidR="00067F78" w:rsidRPr="008A5A08" w:rsidRDefault="006E10F5" w:rsidP="00025D60">
      <w:pPr>
        <w:tabs>
          <w:tab w:val="clear" w:pos="454"/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</w:t>
      </w:r>
      <w:r w:rsidR="005F4A1E" w:rsidRPr="008A5A08">
        <w:rPr>
          <w:rFonts w:ascii="Angsana New" w:hAnsi="Angsana New" w:cs="Angsana New"/>
          <w:spacing w:val="-4"/>
          <w:sz w:val="30"/>
          <w:szCs w:val="30"/>
          <w:cs/>
        </w:rPr>
        <w:t>น</w:t>
      </w:r>
      <w:r w:rsidRPr="008A5A08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F3D48AE" w14:textId="77777777" w:rsidR="00DD06C4" w:rsidRPr="00886909" w:rsidRDefault="00DD06C4" w:rsidP="00025D60">
      <w:pPr>
        <w:tabs>
          <w:tab w:val="clear" w:pos="454"/>
          <w:tab w:val="num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4" w:type="dxa"/>
        <w:tblInd w:w="450" w:type="dxa"/>
        <w:tblLook w:val="04A0" w:firstRow="1" w:lastRow="0" w:firstColumn="1" w:lastColumn="0" w:noHBand="0" w:noVBand="1"/>
      </w:tblPr>
      <w:tblGrid>
        <w:gridCol w:w="3708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067F78" w:rsidRPr="008A5A08" w14:paraId="6308949A" w14:textId="77777777" w:rsidTr="00886909">
        <w:trPr>
          <w:tblHeader/>
        </w:trPr>
        <w:tc>
          <w:tcPr>
            <w:tcW w:w="3708" w:type="dxa"/>
            <w:shd w:val="clear" w:color="auto" w:fill="auto"/>
          </w:tcPr>
          <w:p w14:paraId="4D1A21B6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06" w:type="dxa"/>
            <w:gridSpan w:val="9"/>
            <w:shd w:val="clear" w:color="auto" w:fill="auto"/>
            <w:hideMark/>
          </w:tcPr>
          <w:p w14:paraId="7E8C2F8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D757AC" w:rsidRPr="008A5A08" w14:paraId="6FADC136" w14:textId="77777777" w:rsidTr="00886909">
        <w:trPr>
          <w:tblHeader/>
        </w:trPr>
        <w:tc>
          <w:tcPr>
            <w:tcW w:w="3708" w:type="dxa"/>
            <w:shd w:val="clear" w:color="auto" w:fill="auto"/>
            <w:hideMark/>
          </w:tcPr>
          <w:p w14:paraId="5B39BF45" w14:textId="77777777" w:rsidR="00067F78" w:rsidRPr="008A5A08" w:rsidRDefault="00067F78" w:rsidP="00615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14:paraId="516BA66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</w:tc>
        <w:tc>
          <w:tcPr>
            <w:tcW w:w="258" w:type="dxa"/>
            <w:shd w:val="clear" w:color="auto" w:fill="auto"/>
          </w:tcPr>
          <w:p w14:paraId="29DBFD03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862105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D757AC" w:rsidRPr="008A5A08" w14:paraId="45C801BA" w14:textId="77777777" w:rsidTr="00886909">
        <w:trPr>
          <w:tblHeader/>
        </w:trPr>
        <w:tc>
          <w:tcPr>
            <w:tcW w:w="3708" w:type="dxa"/>
            <w:shd w:val="clear" w:color="auto" w:fill="auto"/>
            <w:hideMark/>
          </w:tcPr>
          <w:p w14:paraId="77DA3351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14:paraId="08EFB0A0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58" w:type="dxa"/>
            <w:shd w:val="clear" w:color="auto" w:fill="auto"/>
          </w:tcPr>
          <w:p w14:paraId="6E57A9E3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D596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BD301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AC09B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BBBBA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71A2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D545C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A053F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067F78" w:rsidRPr="008A5A08" w14:paraId="229C5FE0" w14:textId="77777777" w:rsidTr="00886909">
        <w:trPr>
          <w:tblHeader/>
        </w:trPr>
        <w:tc>
          <w:tcPr>
            <w:tcW w:w="3708" w:type="dxa"/>
            <w:shd w:val="clear" w:color="auto" w:fill="auto"/>
          </w:tcPr>
          <w:p w14:paraId="24F70D1F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806" w:type="dxa"/>
            <w:gridSpan w:val="9"/>
            <w:shd w:val="clear" w:color="auto" w:fill="auto"/>
            <w:hideMark/>
          </w:tcPr>
          <w:p w14:paraId="34BF1BDB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D757AC" w:rsidRPr="008A5A08" w14:paraId="2A10C3C8" w14:textId="77777777" w:rsidTr="00886909">
        <w:tc>
          <w:tcPr>
            <w:tcW w:w="3708" w:type="dxa"/>
            <w:shd w:val="clear" w:color="auto" w:fill="auto"/>
            <w:hideMark/>
          </w:tcPr>
          <w:p w14:paraId="6416DA82" w14:textId="77777777" w:rsidR="00067F78" w:rsidRPr="008A5A08" w:rsidRDefault="00067F78" w:rsidP="002C0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="00C60035"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C87E3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098" w:type="dxa"/>
            <w:shd w:val="clear" w:color="auto" w:fill="auto"/>
          </w:tcPr>
          <w:p w14:paraId="5BC987AA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5D6667D0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3CA9755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4C07A88E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CDA2587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7DE92FF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70BA0A24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C23E830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788F3C7F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D757AC" w:rsidRPr="008A5A08" w14:paraId="3807A7B1" w14:textId="77777777" w:rsidTr="00886909">
        <w:tc>
          <w:tcPr>
            <w:tcW w:w="3708" w:type="dxa"/>
            <w:shd w:val="clear" w:color="auto" w:fill="auto"/>
          </w:tcPr>
          <w:p w14:paraId="60339C02" w14:textId="77777777" w:rsidR="00067F78" w:rsidRPr="008A5A08" w:rsidRDefault="001725DA" w:rsidP="002C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</w:t>
            </w:r>
            <w:r w:rsidR="003161B1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และหนี้สินทางการเงิน </w:t>
            </w:r>
            <w:r w:rsidR="002C0587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</w:t>
            </w:r>
            <w:r w:rsidR="003161B1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</w:tcPr>
          <w:p w14:paraId="36F4D617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69C5F044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699F5E95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21FC59F7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6914186B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2F9A9D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7EF5AFA9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260F1B0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4C24BA30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D757AC" w:rsidRPr="008A5A08" w14:paraId="097E8D9F" w14:textId="77777777" w:rsidTr="00886909">
        <w:tc>
          <w:tcPr>
            <w:tcW w:w="3708" w:type="dxa"/>
            <w:shd w:val="clear" w:color="auto" w:fill="auto"/>
          </w:tcPr>
          <w:p w14:paraId="18B90C7E" w14:textId="77777777" w:rsidR="00067F78" w:rsidRPr="008A5A08" w:rsidRDefault="003161B1" w:rsidP="002C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7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E20F36D" w14:textId="22493113" w:rsidR="00067F78" w:rsidRPr="00A4299A" w:rsidRDefault="004C0A0B" w:rsidP="00A4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1,149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127522C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C8836F3" w14:textId="37D441ED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B107BC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28269B9" w14:textId="5E0EC8E3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EC16A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6EEC5DF" w14:textId="233CBA4B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99EA2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B75D2F" w14:textId="55746D42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1,160</w:t>
            </w:r>
          </w:p>
        </w:tc>
      </w:tr>
      <w:tr w:rsidR="00D757AC" w:rsidRPr="008A5A08" w14:paraId="758FB96C" w14:textId="77777777" w:rsidTr="00886909">
        <w:tc>
          <w:tcPr>
            <w:tcW w:w="3708" w:type="dxa"/>
            <w:shd w:val="clear" w:color="auto" w:fill="auto"/>
          </w:tcPr>
          <w:p w14:paraId="570BD36B" w14:textId="77777777" w:rsidR="00067F78" w:rsidRPr="008A5A08" w:rsidRDefault="002C0587" w:rsidP="003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</w:t>
            </w:r>
            <w:r w:rsidR="003161B1" w:rsidRPr="008A5A0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BA94B9" w14:textId="05E3D30E" w:rsidR="00067F78" w:rsidRPr="007B7D9A" w:rsidRDefault="00C444A8" w:rsidP="00A4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872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E869C7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22ED8C6" w14:textId="64F1E402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3F09D4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F690B6C" w14:textId="3A88CAF3" w:rsidR="00067F78" w:rsidRPr="008A5A08" w:rsidRDefault="00C444A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920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7D5F2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078919" w14:textId="7A8D8BE5" w:rsidR="00067F78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331EF" w14:textId="77777777" w:rsidR="00067F78" w:rsidRPr="008A5A08" w:rsidRDefault="00067F7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53FA453" w14:textId="6FEF8B9E" w:rsidR="00067F78" w:rsidRPr="008A5A08" w:rsidRDefault="00C444A8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920</w:t>
            </w:r>
          </w:p>
        </w:tc>
      </w:tr>
      <w:tr w:rsidR="00D757AC" w:rsidRPr="008A5A08" w14:paraId="7CD6792F" w14:textId="77777777" w:rsidTr="00886909">
        <w:tc>
          <w:tcPr>
            <w:tcW w:w="3708" w:type="dxa"/>
            <w:shd w:val="clear" w:color="auto" w:fill="auto"/>
          </w:tcPr>
          <w:p w14:paraId="25C96A0F" w14:textId="77777777" w:rsidR="007908C6" w:rsidRPr="008A5A08" w:rsidRDefault="002C0587" w:rsidP="003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</w:t>
            </w:r>
            <w:r w:rsidR="002F4FAF"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สัญญาซื้อ</w:t>
            </w:r>
            <w:r w:rsidR="003161B1"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F684CF" w14:textId="285E1E68" w:rsidR="007908C6" w:rsidRPr="008A5A08" w:rsidRDefault="004C0A0B" w:rsidP="00A4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E51DE5B" w14:textId="77777777" w:rsidR="007908C6" w:rsidRPr="008A5A08" w:rsidRDefault="007908C6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5CC04C7" w14:textId="2EC5026F" w:rsidR="007908C6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E01737" w14:textId="77777777" w:rsidR="007908C6" w:rsidRPr="008A5A08" w:rsidRDefault="007908C6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5E7796A" w14:textId="79BA619A" w:rsidR="007908C6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9A895" w14:textId="77777777" w:rsidR="007908C6" w:rsidRPr="008A5A08" w:rsidRDefault="007908C6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352423" w14:textId="4F974DB9" w:rsidR="007908C6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81B8B" w14:textId="77777777" w:rsidR="007908C6" w:rsidRPr="008A5A08" w:rsidRDefault="007908C6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C05929D" w14:textId="180BECA7" w:rsidR="007908C6" w:rsidRPr="008A5A08" w:rsidRDefault="004C0A0B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(48)</w:t>
            </w:r>
          </w:p>
        </w:tc>
      </w:tr>
      <w:tr w:rsidR="00D127EC" w:rsidRPr="008A5A08" w14:paraId="6F0A1AD8" w14:textId="77777777" w:rsidTr="00886909">
        <w:tc>
          <w:tcPr>
            <w:tcW w:w="3708" w:type="dxa"/>
            <w:shd w:val="clear" w:color="auto" w:fill="auto"/>
          </w:tcPr>
          <w:p w14:paraId="35EE7E50" w14:textId="77777777" w:rsidR="00D127EC" w:rsidRPr="008A5A08" w:rsidRDefault="00D127EC" w:rsidP="0031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708753" w14:textId="77777777" w:rsidR="00D127EC" w:rsidRDefault="00D127EC" w:rsidP="00A4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D0440D7" w14:textId="77777777" w:rsidR="00D127EC" w:rsidRPr="008A5A08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73828BB" w14:textId="77777777" w:rsidR="00D127EC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7F89B7" w14:textId="77777777" w:rsidR="00D127EC" w:rsidRPr="008A5A08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7D30E04" w14:textId="77777777" w:rsidR="00D127EC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95CD" w14:textId="77777777" w:rsidR="00D127EC" w:rsidRPr="008A5A08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7F8DE78" w14:textId="77777777" w:rsidR="00D127EC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B8B52" w14:textId="77777777" w:rsidR="00D127EC" w:rsidRPr="008A5A08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B9C8794" w14:textId="77777777" w:rsidR="00D127EC" w:rsidRDefault="00D127EC" w:rsidP="00D757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6AD808F8" w14:textId="77777777" w:rsidTr="00886909">
        <w:tc>
          <w:tcPr>
            <w:tcW w:w="3708" w:type="dxa"/>
            <w:shd w:val="clear" w:color="auto" w:fill="auto"/>
            <w:hideMark/>
          </w:tcPr>
          <w:p w14:paraId="61756C2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8A5A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14:paraId="70C2574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6A9A189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34AEAA9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2BD2D96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2EB95B1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2DA8D81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05735E6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5F9C61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4A3192C2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12A16A55" w14:textId="77777777" w:rsidTr="00886909">
        <w:tc>
          <w:tcPr>
            <w:tcW w:w="3708" w:type="dxa"/>
            <w:shd w:val="clear" w:color="auto" w:fill="auto"/>
          </w:tcPr>
          <w:p w14:paraId="7CDD12E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สินทรัพย์ทางการเงินและหนี้สินทางการเงิน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</w:tcPr>
          <w:p w14:paraId="482ABE52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2AD4359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2A19C278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394647C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83CF43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570AD2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3EB08C1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5FB01AF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97C5A4F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5FB93E1A" w14:textId="77777777" w:rsidTr="00886909">
        <w:tc>
          <w:tcPr>
            <w:tcW w:w="3708" w:type="dxa"/>
            <w:shd w:val="clear" w:color="auto" w:fill="auto"/>
          </w:tcPr>
          <w:p w14:paraId="55790C5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7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DBD1DB" w14:textId="77777777" w:rsidR="00C87E39" w:rsidRPr="00A4299A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1,149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F0E8D62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C52C5B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78B50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7C5D7EF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F9D87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AF25BF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F13E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36B8AD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</w:tr>
      <w:tr w:rsidR="00C87E39" w:rsidRPr="008A5A08" w14:paraId="5A90B95E" w14:textId="77777777" w:rsidTr="00886909">
        <w:tc>
          <w:tcPr>
            <w:tcW w:w="3708" w:type="dxa"/>
            <w:shd w:val="clear" w:color="auto" w:fill="auto"/>
          </w:tcPr>
          <w:p w14:paraId="609064E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E7BDC9E" w14:textId="77777777" w:rsidR="00C87E39" w:rsidRPr="007B7D9A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1,103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CB660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616D39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C0440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EFE001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6DD8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7E70F1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BFBE0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BE991F1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1,159</w:t>
            </w:r>
          </w:p>
        </w:tc>
      </w:tr>
      <w:tr w:rsidR="00C87E39" w:rsidRPr="008A5A08" w14:paraId="639B455C" w14:textId="77777777" w:rsidTr="00886909">
        <w:tc>
          <w:tcPr>
            <w:tcW w:w="3708" w:type="dxa"/>
            <w:shd w:val="clear" w:color="auto" w:fill="auto"/>
          </w:tcPr>
          <w:p w14:paraId="7D243DC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สัญญาซื้อเงินตราต่างประเทศล่วงหน้า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26344C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524A6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0FD2F9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80D2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1BD3B5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ACFA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1CF8F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8A1A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BAF6AA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2,706</w:t>
            </w:r>
          </w:p>
        </w:tc>
      </w:tr>
      <w:tr w:rsidR="00C87E39" w:rsidRPr="008A5A08" w14:paraId="5AF74608" w14:textId="77777777" w:rsidTr="00886909">
        <w:tc>
          <w:tcPr>
            <w:tcW w:w="3708" w:type="dxa"/>
            <w:shd w:val="clear" w:color="auto" w:fill="auto"/>
          </w:tcPr>
          <w:p w14:paraId="56C0B93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ขาย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8DF77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35BD94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5AAC64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85F4E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110A9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070C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C82D93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497F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D65E9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</w:tr>
    </w:tbl>
    <w:p w14:paraId="5B467AD2" w14:textId="77777777" w:rsidR="00384D22" w:rsidRDefault="00384D22"/>
    <w:tbl>
      <w:tblPr>
        <w:tblW w:w="9514" w:type="dxa"/>
        <w:tblInd w:w="450" w:type="dxa"/>
        <w:tblLook w:val="04A0" w:firstRow="1" w:lastRow="0" w:firstColumn="1" w:lastColumn="0" w:noHBand="0" w:noVBand="1"/>
      </w:tblPr>
      <w:tblGrid>
        <w:gridCol w:w="3708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63292E" w:rsidRPr="008A5A08" w14:paraId="512C2988" w14:textId="77777777" w:rsidTr="007833D4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39E2A2EE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</w:rPr>
            </w:pPr>
            <w:r w:rsidRPr="008A5A08">
              <w:rPr>
                <w:rFonts w:ascii="Angsana New" w:hAnsi="Angsana New" w:cs="Angsana New"/>
              </w:rPr>
              <w:br w:type="page"/>
            </w:r>
            <w:r w:rsidRPr="008A5A0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806" w:type="dxa"/>
            <w:gridSpan w:val="9"/>
            <w:shd w:val="clear" w:color="auto" w:fill="auto"/>
          </w:tcPr>
          <w:p w14:paraId="469159BB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3292E" w:rsidRPr="008A5A08" w14:paraId="32B30458" w14:textId="77777777" w:rsidTr="007833D4">
        <w:trPr>
          <w:trHeight w:val="20"/>
          <w:tblHeader/>
        </w:trPr>
        <w:tc>
          <w:tcPr>
            <w:tcW w:w="3708" w:type="dxa"/>
            <w:shd w:val="clear" w:color="auto" w:fill="auto"/>
            <w:hideMark/>
          </w:tcPr>
          <w:p w14:paraId="26423501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14:paraId="54F81EBC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</w:tc>
        <w:tc>
          <w:tcPr>
            <w:tcW w:w="258" w:type="dxa"/>
            <w:shd w:val="clear" w:color="auto" w:fill="auto"/>
          </w:tcPr>
          <w:p w14:paraId="4DBFF50D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8DCFF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63292E" w:rsidRPr="008A5A08" w14:paraId="7B023C9B" w14:textId="77777777" w:rsidTr="007833D4">
        <w:trPr>
          <w:trHeight w:val="20"/>
          <w:tblHeader/>
        </w:trPr>
        <w:tc>
          <w:tcPr>
            <w:tcW w:w="3708" w:type="dxa"/>
            <w:shd w:val="clear" w:color="auto" w:fill="auto"/>
            <w:hideMark/>
          </w:tcPr>
          <w:p w14:paraId="18BA786A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14:paraId="44AA492F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58" w:type="dxa"/>
            <w:shd w:val="clear" w:color="auto" w:fill="auto"/>
          </w:tcPr>
          <w:p w14:paraId="53C65F46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1DA0A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6BB21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5A073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95636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D27F6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ระดับ </w:t>
            </w: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2FA1C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1D3AC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63292E" w:rsidRPr="008A5A08" w14:paraId="5ABC8B18" w14:textId="77777777" w:rsidTr="007833D4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1FDBFF52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806" w:type="dxa"/>
            <w:gridSpan w:val="9"/>
            <w:shd w:val="clear" w:color="auto" w:fill="auto"/>
            <w:hideMark/>
          </w:tcPr>
          <w:p w14:paraId="55DEADC0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63292E" w:rsidRPr="008A5A08" w14:paraId="4B72A30B" w14:textId="77777777" w:rsidTr="007833D4">
        <w:trPr>
          <w:trHeight w:val="20"/>
        </w:trPr>
        <w:tc>
          <w:tcPr>
            <w:tcW w:w="3708" w:type="dxa"/>
            <w:shd w:val="clear" w:color="auto" w:fill="auto"/>
            <w:hideMark/>
          </w:tcPr>
          <w:p w14:paraId="0E310A96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="00C60035"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C87E3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098" w:type="dxa"/>
            <w:shd w:val="clear" w:color="auto" w:fill="auto"/>
          </w:tcPr>
          <w:p w14:paraId="0A6FE16E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0127F0A3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74474F1D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6EB30AB0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65ADF0C1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CFA0ED4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0017B861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9092127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E49ACAF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63292E" w:rsidRPr="008A5A08" w14:paraId="3D2E84CC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07E5C54D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สินทรัพย์ทางการเงินและหนี้สินทางการเงิน 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</w:tcPr>
          <w:p w14:paraId="14CEC875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5BECEDCB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2B6B74EA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54710BA0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0FD7D211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5A2A0F4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2B05951F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0368FFF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183ED2ED" w14:textId="77777777" w:rsidR="0063292E" w:rsidRPr="008A5A08" w:rsidRDefault="0063292E" w:rsidP="006329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8F3AB7" w:rsidRPr="008A5A08" w14:paraId="2625AF3E" w14:textId="77777777" w:rsidTr="00C30B8A">
        <w:trPr>
          <w:trHeight w:val="20"/>
        </w:trPr>
        <w:tc>
          <w:tcPr>
            <w:tcW w:w="3708" w:type="dxa"/>
            <w:shd w:val="clear" w:color="auto" w:fill="auto"/>
          </w:tcPr>
          <w:p w14:paraId="3CA95084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6829997" w14:textId="2DF62FA7" w:rsidR="008F3AB7" w:rsidRPr="008A5A08" w:rsidRDefault="00114121" w:rsidP="000B3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4B1431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526994" w14:textId="6A5CB99D" w:rsidR="008F3AB7" w:rsidRPr="008A5A08" w:rsidRDefault="00CB632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A91B13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080663F" w14:textId="43B5AC37" w:rsidR="008F3AB7" w:rsidRPr="008A5A08" w:rsidRDefault="00B67E7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F3729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653E32F" w14:textId="68D53640" w:rsidR="008F3AB7" w:rsidRPr="008A5A08" w:rsidRDefault="00CB632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F39E6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39CEC65" w14:textId="1DB969F5" w:rsidR="008F3AB7" w:rsidRPr="008A5A08" w:rsidRDefault="00B67E7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1,160</w:t>
            </w:r>
          </w:p>
        </w:tc>
      </w:tr>
      <w:tr w:rsidR="008F3AB7" w:rsidRPr="008A5A08" w14:paraId="726A73F8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0EC09B1E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E0B8D37" w14:textId="0CB2B234" w:rsidR="008F3AB7" w:rsidRPr="008A5A08" w:rsidRDefault="00114121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502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C353D1C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1765BF9" w14:textId="0249A3E4" w:rsidR="008F3AB7" w:rsidRPr="008A5A08" w:rsidRDefault="00CB632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34296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C0E5A3F" w14:textId="4C4CB739" w:rsidR="008F3AB7" w:rsidRPr="008A5A08" w:rsidRDefault="00C30B8A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496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8EFFD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0B933B" w14:textId="64F01151" w:rsidR="008F3AB7" w:rsidRPr="008A5A08" w:rsidRDefault="00CB6322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BFB7F" w14:textId="77777777" w:rsidR="008F3AB7" w:rsidRPr="008A5A08" w:rsidRDefault="008F3AB7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8C38C3" w14:textId="7455E474" w:rsidR="008F3AB7" w:rsidRPr="008A5A08" w:rsidRDefault="00C30B8A" w:rsidP="008F3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496</w:t>
            </w:r>
          </w:p>
        </w:tc>
      </w:tr>
      <w:tr w:rsidR="00384D22" w:rsidRPr="008A5A08" w14:paraId="33279933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22DD64D2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shd w:val="clear" w:color="auto" w:fill="auto"/>
          </w:tcPr>
          <w:p w14:paraId="22719113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79D755FF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550B1E82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269E3945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1F07CFF4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9C18CD9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61452610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4D22DB9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7E30D9FC" w14:textId="77777777" w:rsidR="00384D22" w:rsidRPr="008A5A08" w:rsidRDefault="00384D22" w:rsidP="00C600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2D492AFE" w14:textId="77777777" w:rsidTr="007833D4">
        <w:trPr>
          <w:trHeight w:val="20"/>
        </w:trPr>
        <w:tc>
          <w:tcPr>
            <w:tcW w:w="3708" w:type="dxa"/>
            <w:shd w:val="clear" w:color="auto" w:fill="auto"/>
            <w:hideMark/>
          </w:tcPr>
          <w:p w14:paraId="112D0EB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Pr="008A5A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14:paraId="089A96D8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2D99827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752E9FDD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18B7C791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5D6FB6E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1C8A2B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29174EC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E35EB4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758FEB7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63DCBA28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6B03285D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สินทรัพย์ทางการเงินและหนี้สินทางการเงิน ที่ไม่ได้วัดมูลค่าด้วยมูลค่ายุติธรรม</w:t>
            </w:r>
          </w:p>
        </w:tc>
        <w:tc>
          <w:tcPr>
            <w:tcW w:w="1098" w:type="dxa"/>
            <w:shd w:val="clear" w:color="auto" w:fill="auto"/>
          </w:tcPr>
          <w:p w14:paraId="73306CA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  <w:shd w:val="clear" w:color="auto" w:fill="auto"/>
          </w:tcPr>
          <w:p w14:paraId="23C5EA1D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</w:tcPr>
          <w:p w14:paraId="7AB3161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4363CCC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66B47092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34F6F4D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</w:tcPr>
          <w:p w14:paraId="096DA3C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E30FC1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</w:tcPr>
          <w:p w14:paraId="484395F5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87E39" w:rsidRPr="008A5A08" w14:paraId="03D6F3F8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25DE8EC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18915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78C3B5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9CCCA0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6E3C98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17377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8669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E448C5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8500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B2EA6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</w:tr>
      <w:tr w:rsidR="00C87E39" w:rsidRPr="008A5A08" w14:paraId="2DDD2031" w14:textId="77777777" w:rsidTr="007833D4">
        <w:trPr>
          <w:trHeight w:val="20"/>
        </w:trPr>
        <w:tc>
          <w:tcPr>
            <w:tcW w:w="3708" w:type="dxa"/>
            <w:shd w:val="clear" w:color="auto" w:fill="auto"/>
          </w:tcPr>
          <w:p w14:paraId="685A2B7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หนี้สินตามสัญญาเช่าการเงิน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423AD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647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5D71B7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844D51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B04DD8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713A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9289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D86CA3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7D9D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33D3313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621</w:t>
            </w:r>
          </w:p>
        </w:tc>
      </w:tr>
      <w:tr w:rsidR="00C87E39" w14:paraId="5F1AD49F" w14:textId="77777777" w:rsidTr="00ED348A">
        <w:trPr>
          <w:trHeight w:val="20"/>
        </w:trPr>
        <w:tc>
          <w:tcPr>
            <w:tcW w:w="3708" w:type="dxa"/>
            <w:shd w:val="clear" w:color="auto" w:fill="auto"/>
          </w:tcPr>
          <w:p w14:paraId="1728CBCC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สัญญาซื้อเงินตราต่างประเทศล่วงหน้า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31F1C57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8EF72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6AD03FD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7ED2CE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A6A1721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63537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0344BDC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EF85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D99C4AD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346</w:t>
            </w:r>
          </w:p>
        </w:tc>
      </w:tr>
      <w:tr w:rsidR="00C87E39" w14:paraId="3604C1B1" w14:textId="77777777" w:rsidTr="00ED348A">
        <w:trPr>
          <w:trHeight w:val="20"/>
        </w:trPr>
        <w:tc>
          <w:tcPr>
            <w:tcW w:w="3708" w:type="dxa"/>
            <w:shd w:val="clear" w:color="auto" w:fill="auto"/>
          </w:tcPr>
          <w:p w14:paraId="235BC54F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ขาย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2AD309C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2E7A0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0C68F0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22857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16734F9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7E8E9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05EEBD1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97B1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448DE7" w14:textId="77777777" w:rsidR="00C87E39" w:rsidRDefault="00C87E39" w:rsidP="00C87E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</w:tr>
    </w:tbl>
    <w:p w14:paraId="6F8776EB" w14:textId="77777777" w:rsidR="0060594A" w:rsidRPr="008A5A08" w:rsidRDefault="0060594A" w:rsidP="0060594A">
      <w:pPr>
        <w:tabs>
          <w:tab w:val="clear" w:pos="454"/>
          <w:tab w:val="decimal" w:pos="6930"/>
          <w:tab w:val="decimal" w:pos="720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EA0A7C" w14:textId="77777777" w:rsidR="006A2804" w:rsidRPr="008A5A08" w:rsidRDefault="00384D22" w:rsidP="002C0587">
      <w:pPr>
        <w:ind w:right="-36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C0587" w:rsidRPr="008A5A08">
        <w:rPr>
          <w:rFonts w:ascii="Angsana New" w:hAnsi="Angsana New" w:cs="Angsana New"/>
          <w:b/>
          <w:bCs/>
          <w:sz w:val="30"/>
          <w:szCs w:val="30"/>
        </w:rPr>
        <w:tab/>
      </w:r>
      <w:r w:rsidR="002C0587" w:rsidRPr="008A5A08">
        <w:rPr>
          <w:rFonts w:ascii="Angsana New" w:hAnsi="Angsana New" w:cs="Angsana New"/>
          <w:b/>
          <w:bCs/>
          <w:sz w:val="30"/>
          <w:szCs w:val="30"/>
        </w:rPr>
        <w:tab/>
      </w:r>
      <w:r w:rsidR="0063292E" w:rsidRPr="008A5A0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เครื่องมือทางการเงินที่ไม่ได้</w:t>
      </w:r>
      <w:r w:rsidR="006A2804" w:rsidRPr="008A5A08">
        <w:rPr>
          <w:rFonts w:ascii="Angsana New" w:hAnsi="Angsana New" w:cs="Angsana New"/>
          <w:b/>
          <w:bCs/>
          <w:sz w:val="30"/>
          <w:szCs w:val="30"/>
          <w:cs/>
        </w:rPr>
        <w:t>วัด</w:t>
      </w:r>
      <w:r w:rsidR="0063292E" w:rsidRPr="008A5A08">
        <w:rPr>
          <w:rFonts w:ascii="Angsana New" w:hAnsi="Angsana New" w:cs="Angsana New"/>
          <w:b/>
          <w:bCs/>
          <w:sz w:val="30"/>
          <w:szCs w:val="30"/>
          <w:cs/>
        </w:rPr>
        <w:t>มูลค่าด้วย</w:t>
      </w:r>
      <w:r w:rsidR="006A2804" w:rsidRPr="008A5A08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</w:t>
      </w:r>
      <w:r w:rsidR="006A2804"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FA10D4A" w14:textId="77777777" w:rsidR="006A2804" w:rsidRPr="008A5A08" w:rsidRDefault="006A2804" w:rsidP="006A2804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D757AC" w:rsidRPr="008A5A08" w14:paraId="78560B4F" w14:textId="77777777" w:rsidTr="0063292E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2087AC59" w14:textId="77777777" w:rsidR="006A2804" w:rsidRPr="008A5A08" w:rsidRDefault="006A280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B8B5B" w14:textId="77777777" w:rsidR="006A2804" w:rsidRPr="008A5A08" w:rsidRDefault="006A280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5A4DDE4D" w14:textId="77777777" w:rsidR="006A2804" w:rsidRPr="008A5A08" w:rsidRDefault="006A280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E3934" w:rsidRPr="008A5A08" w14:paraId="0A4E469C" w14:textId="77777777" w:rsidTr="0063292E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4A51F6DA" w14:textId="77777777" w:rsidR="005E3934" w:rsidRPr="008A5A08" w:rsidRDefault="005E393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77D4DF" w14:textId="77777777" w:rsidR="005E3934" w:rsidRPr="008A5A08" w:rsidRDefault="005E393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212E5A63" w14:textId="77777777" w:rsidR="005E3934" w:rsidRPr="008A5A08" w:rsidRDefault="005E3934" w:rsidP="00D75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CE0436" w:rsidRPr="008A5A08" w14:paraId="7FA2A8AB" w14:textId="77777777" w:rsidTr="001346C0">
        <w:trPr>
          <w:trHeight w:val="288"/>
        </w:trPr>
        <w:tc>
          <w:tcPr>
            <w:tcW w:w="3168" w:type="dxa"/>
            <w:shd w:val="clear" w:color="auto" w:fill="auto"/>
          </w:tcPr>
          <w:p w14:paraId="17FCBFA7" w14:textId="77777777" w:rsidR="00CE0436" w:rsidRPr="008A5A08" w:rsidRDefault="00CE0436" w:rsidP="00112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6511726" w14:textId="77777777" w:rsidR="00CE0436" w:rsidRPr="008A5A08" w:rsidRDefault="00CE0436" w:rsidP="00112DA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FF1F075" w14:textId="77777777" w:rsidR="00CE0436" w:rsidRPr="008A5A08" w:rsidRDefault="00CE0436" w:rsidP="00B94E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8A5A08">
              <w:rPr>
                <w:rFonts w:ascii="Angsana New" w:hAnsi="Angsana New" w:cs="Angsana New"/>
                <w:sz w:val="30"/>
                <w:szCs w:val="30"/>
                <w:rtl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5E497A" w:rsidRPr="008A5A08" w14:paraId="1CBC9E99" w14:textId="77777777" w:rsidTr="00F77910">
        <w:trPr>
          <w:trHeight w:hRule="exact" w:val="92"/>
        </w:trPr>
        <w:tc>
          <w:tcPr>
            <w:tcW w:w="3168" w:type="dxa"/>
            <w:shd w:val="clear" w:color="auto" w:fill="auto"/>
          </w:tcPr>
          <w:p w14:paraId="1E2DA52E" w14:textId="77777777" w:rsidR="005E497A" w:rsidRPr="008A5A08" w:rsidRDefault="005E497A" w:rsidP="005E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58268F54" w14:textId="77777777" w:rsidR="005E497A" w:rsidRPr="008A5A08" w:rsidRDefault="005E497A" w:rsidP="00112DA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5A557D81" w14:textId="77777777" w:rsidR="005E497A" w:rsidRPr="008A5A08" w:rsidRDefault="005E497A" w:rsidP="00B94E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E0436" w:rsidRPr="008A5A08" w14:paraId="09A2FA9A" w14:textId="77777777" w:rsidTr="001346C0">
        <w:trPr>
          <w:trHeight w:val="144"/>
          <w:tblHeader/>
        </w:trPr>
        <w:tc>
          <w:tcPr>
            <w:tcW w:w="3168" w:type="dxa"/>
            <w:shd w:val="clear" w:color="auto" w:fill="auto"/>
          </w:tcPr>
          <w:p w14:paraId="0B1D1A2B" w14:textId="77777777" w:rsidR="00CE0436" w:rsidRPr="008A5A08" w:rsidRDefault="00CE0436" w:rsidP="00CE04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หนี้สินตาม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76819B24" w14:textId="77777777" w:rsidR="00CE0436" w:rsidRPr="008A5A08" w:rsidRDefault="00CE0436" w:rsidP="00CE04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529A4C5" w14:textId="77777777" w:rsidR="00CE0436" w:rsidRPr="008A5A08" w:rsidRDefault="00CE0436" w:rsidP="00B94E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8A5A08">
              <w:rPr>
                <w:rFonts w:ascii="Angsana New" w:hAnsi="Angsana New" w:cs="Angsana New"/>
                <w:sz w:val="30"/>
                <w:szCs w:val="30"/>
                <w:rtl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5E497A" w:rsidRPr="008A5A08" w14:paraId="6B9CA206" w14:textId="77777777" w:rsidTr="007C220C">
        <w:trPr>
          <w:trHeight w:hRule="exact" w:val="87"/>
          <w:tblHeader/>
        </w:trPr>
        <w:tc>
          <w:tcPr>
            <w:tcW w:w="3168" w:type="dxa"/>
            <w:shd w:val="clear" w:color="auto" w:fill="auto"/>
          </w:tcPr>
          <w:p w14:paraId="4C74A20A" w14:textId="77777777" w:rsidR="005E497A" w:rsidRPr="008A5A08" w:rsidRDefault="005E497A" w:rsidP="00CE04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1792709" w14:textId="77777777" w:rsidR="005E497A" w:rsidRPr="008A5A08" w:rsidRDefault="005E497A" w:rsidP="00CE04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0FDB501A" w14:textId="77777777" w:rsidR="005E497A" w:rsidRPr="008A5A08" w:rsidRDefault="005E497A" w:rsidP="00B94E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1346C0" w:rsidRPr="008A5A08" w14:paraId="35FB8657" w14:textId="77777777" w:rsidTr="0063292E">
        <w:trPr>
          <w:trHeight w:val="331"/>
        </w:trPr>
        <w:tc>
          <w:tcPr>
            <w:tcW w:w="3168" w:type="dxa"/>
            <w:shd w:val="clear" w:color="auto" w:fill="auto"/>
          </w:tcPr>
          <w:p w14:paraId="7300C34D" w14:textId="77777777" w:rsidR="001346C0" w:rsidRPr="008A5A08" w:rsidRDefault="001346C0" w:rsidP="001346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  <w:p w14:paraId="7F515C60" w14:textId="77777777" w:rsidR="001346C0" w:rsidRPr="008A5A08" w:rsidRDefault="001346C0" w:rsidP="001346C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F51D55E" w14:textId="77777777" w:rsidR="001346C0" w:rsidRPr="008A5A08" w:rsidRDefault="001346C0" w:rsidP="001346C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31737926" w14:textId="77777777" w:rsidR="001346C0" w:rsidRPr="008A5A08" w:rsidRDefault="001346C0" w:rsidP="001346C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เทคนิคการเปรียบเทียบราคาตลาด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มูลค่ายุติธรรมอ้างอิงราคาเสนอซื้อขายจากนายหน้า สัญญาแบบเดียวกับ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0D5D81CA" w14:textId="77777777" w:rsidR="006A30DA" w:rsidRPr="008A5A08" w:rsidRDefault="00715964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6A30DA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5748CF1D" w14:textId="77777777" w:rsidR="006A30DA" w:rsidRDefault="006A30DA" w:rsidP="006A30D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F3E763C" w14:textId="77777777" w:rsidR="006F17A5" w:rsidRDefault="00C22449" w:rsidP="00C22449">
      <w:pPr>
        <w:numPr>
          <w:ilvl w:val="0"/>
          <w:numId w:val="37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="004C04F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C04F1">
        <w:rPr>
          <w:rFonts w:ascii="Angsana New" w:hAnsi="Angsana New" w:cs="Angsana New"/>
          <w:sz w:val="30"/>
          <w:szCs w:val="30"/>
        </w:rPr>
        <w:t xml:space="preserve">31 </w:t>
      </w:r>
      <w:r w:rsidR="004C04F1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6F17A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บริษัทจำหน่ายเงินลงทุนในบริษัทย่อยแห่งหนึ่งมูลค่า </w:t>
      </w:r>
      <w:r w:rsidR="006F17A5">
        <w:rPr>
          <w:rFonts w:ascii="Angsana New" w:hAnsi="Angsana New" w:cs="Angsana New"/>
          <w:sz w:val="30"/>
          <w:szCs w:val="30"/>
        </w:rPr>
        <w:t xml:space="preserve">60 </w:t>
      </w:r>
      <w:r w:rsidR="006F17A5">
        <w:rPr>
          <w:rFonts w:ascii="Angsana New" w:hAnsi="Angsana New" w:cs="Angsana New" w:hint="cs"/>
          <w:sz w:val="30"/>
          <w:szCs w:val="30"/>
          <w:cs/>
        </w:rPr>
        <w:t xml:space="preserve">ล้านบาท โดยรับชำระเป็นเงินสด </w:t>
      </w:r>
      <w:r w:rsidR="006F17A5">
        <w:rPr>
          <w:rFonts w:ascii="Angsana New" w:hAnsi="Angsana New" w:cs="Angsana New"/>
          <w:sz w:val="30"/>
          <w:szCs w:val="30"/>
        </w:rPr>
        <w:t xml:space="preserve">20 </w:t>
      </w:r>
      <w:r w:rsidR="006F17A5">
        <w:rPr>
          <w:rFonts w:ascii="Angsana New" w:hAnsi="Angsana New" w:cs="Angsana New" w:hint="cs"/>
          <w:sz w:val="30"/>
          <w:szCs w:val="30"/>
          <w:cs/>
        </w:rPr>
        <w:t xml:space="preserve">ล้านบาทและมีลูกหนี้ค่าจำหน่ายเงินลงทุน </w:t>
      </w:r>
      <w:r w:rsidR="006F17A5">
        <w:rPr>
          <w:rFonts w:ascii="Angsana New" w:hAnsi="Angsana New" w:cs="Angsana New"/>
          <w:sz w:val="30"/>
          <w:szCs w:val="30"/>
        </w:rPr>
        <w:t xml:space="preserve">40 </w:t>
      </w:r>
      <w:r w:rsidR="006F17A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A4AA873" w14:textId="77777777" w:rsidR="00700579" w:rsidRDefault="00700579" w:rsidP="00700579">
      <w:pPr>
        <w:ind w:left="878"/>
        <w:jc w:val="thaiDistribute"/>
        <w:rPr>
          <w:rFonts w:ascii="Angsana New" w:hAnsi="Angsana New" w:cs="Angsana New"/>
          <w:sz w:val="30"/>
          <w:szCs w:val="30"/>
        </w:rPr>
      </w:pPr>
    </w:p>
    <w:p w14:paraId="5D2D16A6" w14:textId="31534955" w:rsidR="00700579" w:rsidRPr="003E7CF1" w:rsidRDefault="00C22449" w:rsidP="00700579">
      <w:pPr>
        <w:numPr>
          <w:ilvl w:val="0"/>
          <w:numId w:val="3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E7CF1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="004C04F1" w:rsidRPr="003E7CF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C04F1" w:rsidRPr="003E7CF1">
        <w:rPr>
          <w:rFonts w:ascii="Angsana New" w:hAnsi="Angsana New" w:cs="Angsana New"/>
          <w:sz w:val="30"/>
          <w:szCs w:val="30"/>
        </w:rPr>
        <w:t xml:space="preserve">31 </w:t>
      </w:r>
      <w:r w:rsidR="004C04F1" w:rsidRPr="003E7CF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E7C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F1">
        <w:rPr>
          <w:rFonts w:ascii="Angsana New" w:hAnsi="Angsana New" w:cs="Angsana New"/>
          <w:sz w:val="30"/>
          <w:szCs w:val="30"/>
        </w:rPr>
        <w:t>256</w:t>
      </w:r>
      <w:r w:rsidR="003E7CF1" w:rsidRPr="003E7CF1">
        <w:rPr>
          <w:rFonts w:ascii="Angsana New" w:hAnsi="Angsana New" w:cs="Angsana New"/>
          <w:sz w:val="30"/>
          <w:szCs w:val="30"/>
        </w:rPr>
        <w:t>2</w:t>
      </w:r>
      <w:r w:rsidRPr="003E7CF1">
        <w:rPr>
          <w:rFonts w:ascii="Angsana New" w:hAnsi="Angsana New" w:cs="Angsana New"/>
          <w:sz w:val="30"/>
          <w:szCs w:val="30"/>
        </w:rPr>
        <w:t xml:space="preserve"> </w:t>
      </w:r>
      <w:r w:rsidRPr="003E7CF1">
        <w:rPr>
          <w:rFonts w:ascii="Angsana New" w:hAnsi="Angsana New" w:cs="Angsana New" w:hint="cs"/>
          <w:sz w:val="30"/>
          <w:szCs w:val="30"/>
          <w:cs/>
        </w:rPr>
        <w:t>กลุ่มบริษัทได้ให้ผู้ประเมินราคาอิสระทำการประเมินราคาที่ดินของกลุ่มบร</w:t>
      </w:r>
      <w:r w:rsidR="00642495" w:rsidRPr="003E7CF1">
        <w:rPr>
          <w:rFonts w:ascii="Angsana New" w:hAnsi="Angsana New" w:cs="Angsana New" w:hint="cs"/>
          <w:sz w:val="30"/>
          <w:szCs w:val="30"/>
          <w:cs/>
        </w:rPr>
        <w:t xml:space="preserve">ิษัท </w:t>
      </w:r>
      <w:r w:rsidRPr="003E7CF1">
        <w:rPr>
          <w:rFonts w:ascii="Angsana New" w:hAnsi="Angsana New" w:cs="Angsana New" w:hint="cs"/>
          <w:sz w:val="30"/>
          <w:szCs w:val="30"/>
          <w:cs/>
        </w:rPr>
        <w:t>ทำให้มูลค่าสุทธิของที่ดิน</w:t>
      </w:r>
      <w:r w:rsidR="00700579" w:rsidRPr="003E7CF1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3E7CF1">
        <w:rPr>
          <w:rFonts w:ascii="Angsana New" w:hAnsi="Angsana New" w:cs="Angsana New" w:hint="cs"/>
          <w:sz w:val="30"/>
          <w:szCs w:val="30"/>
          <w:cs/>
        </w:rPr>
        <w:t>เพิ่มขึ้นจากการรับรู้ผลกำไรจากการตีราคาที่ดินเป็นจำนวน</w:t>
      </w:r>
      <w:r w:rsidR="00700579" w:rsidRPr="003E7CF1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3E7C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3F5">
        <w:rPr>
          <w:rFonts w:ascii="Angsana New" w:hAnsi="Angsana New" w:cs="Angsana New"/>
          <w:sz w:val="30"/>
          <w:szCs w:val="30"/>
        </w:rPr>
        <w:t>17</w:t>
      </w:r>
      <w:r w:rsidR="00700579" w:rsidRPr="003E7CF1">
        <w:rPr>
          <w:rFonts w:ascii="Angsana New" w:hAnsi="Angsana New" w:cs="Angsana New"/>
          <w:sz w:val="30"/>
          <w:szCs w:val="30"/>
        </w:rPr>
        <w:t xml:space="preserve"> </w:t>
      </w:r>
      <w:r w:rsidRPr="003E7CF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00579" w:rsidRPr="003E7CF1">
        <w:rPr>
          <w:rFonts w:ascii="Angsana New" w:hAnsi="Angsana New" w:cs="Angsana New"/>
          <w:sz w:val="30"/>
          <w:szCs w:val="30"/>
        </w:rPr>
        <w:t xml:space="preserve"> </w:t>
      </w:r>
      <w:r w:rsidR="00700579" w:rsidRPr="003E7C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A63F5">
        <w:rPr>
          <w:rFonts w:ascii="Angsana New" w:hAnsi="Angsana New" w:cs="Angsana New"/>
          <w:sz w:val="30"/>
          <w:szCs w:val="30"/>
        </w:rPr>
        <w:t>10</w:t>
      </w:r>
      <w:r w:rsidR="003E7CF1" w:rsidRPr="003E7CF1">
        <w:rPr>
          <w:rFonts w:ascii="Angsana New" w:hAnsi="Angsana New" w:cs="Angsana New"/>
          <w:sz w:val="30"/>
          <w:szCs w:val="30"/>
        </w:rPr>
        <w:t xml:space="preserve"> </w:t>
      </w:r>
      <w:r w:rsidR="00700579" w:rsidRPr="003E7CF1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007244">
        <w:rPr>
          <w:rFonts w:ascii="Angsana New" w:hAnsi="Angsana New" w:cs="Angsana New"/>
          <w:sz w:val="30"/>
          <w:szCs w:val="30"/>
        </w:rPr>
        <w:t xml:space="preserve"> </w:t>
      </w:r>
      <w:r w:rsidR="00007244" w:rsidRPr="00007244">
        <w:rPr>
          <w:rFonts w:ascii="Angsana New" w:hAnsi="Angsana New" w:cs="Angsana New"/>
          <w:i/>
          <w:iCs/>
          <w:sz w:val="30"/>
          <w:szCs w:val="30"/>
        </w:rPr>
        <w:t xml:space="preserve">(2561: </w:t>
      </w:r>
      <w:r w:rsidR="00686FCA">
        <w:rPr>
          <w:rFonts w:ascii="Angsana New" w:hAnsi="Angsana New" w:cs="Angsana New"/>
          <w:i/>
          <w:iCs/>
          <w:sz w:val="30"/>
          <w:szCs w:val="30"/>
        </w:rPr>
        <w:t>323</w:t>
      </w:r>
      <w:r w:rsidR="00007244" w:rsidRPr="000072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07244" w:rsidRPr="000072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686FCA">
        <w:rPr>
          <w:rFonts w:ascii="Angsana New" w:hAnsi="Angsana New" w:cs="Angsana New"/>
          <w:i/>
          <w:iCs/>
          <w:sz w:val="30"/>
          <w:szCs w:val="30"/>
        </w:rPr>
        <w:t>36</w:t>
      </w:r>
      <w:r w:rsidR="00007244" w:rsidRPr="000072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07244" w:rsidRPr="000072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7244" w:rsidRPr="0000724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5CAB419" w14:textId="77777777" w:rsidR="00700579" w:rsidRDefault="00700579" w:rsidP="00700579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C6BFC18" w14:textId="77777777" w:rsidR="006A30DA" w:rsidRPr="00700579" w:rsidRDefault="001D68D1" w:rsidP="00700579">
      <w:pPr>
        <w:numPr>
          <w:ilvl w:val="0"/>
          <w:numId w:val="37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0579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700579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700579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700579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700579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700579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700579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6A30DA" w:rsidRPr="00700579">
        <w:rPr>
          <w:rFonts w:ascii="Angsana New" w:hAnsi="Angsana New" w:cs="Angsana New"/>
          <w:sz w:val="30"/>
          <w:szCs w:val="30"/>
        </w:rPr>
        <w:t xml:space="preserve">31 </w:t>
      </w:r>
      <w:r w:rsidR="006A30DA" w:rsidRPr="00700579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70057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91A05">
        <w:rPr>
          <w:rFonts w:ascii="Angsana New" w:hAnsi="Angsana New" w:cs="Angsana New"/>
          <w:sz w:val="30"/>
          <w:szCs w:val="30"/>
        </w:rPr>
        <w:t xml:space="preserve">2562 </w:t>
      </w:r>
      <w:r w:rsidR="00E91A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1A05">
        <w:rPr>
          <w:rFonts w:ascii="Angsana New" w:hAnsi="Angsana New" w:cs="Angsana New"/>
          <w:sz w:val="30"/>
          <w:szCs w:val="30"/>
        </w:rPr>
        <w:t>2561</w:t>
      </w:r>
      <w:r w:rsidR="00C60035" w:rsidRPr="00700579">
        <w:rPr>
          <w:rFonts w:ascii="Angsana New" w:hAnsi="Angsana New" w:cs="Angsana New"/>
          <w:sz w:val="30"/>
          <w:szCs w:val="30"/>
        </w:rPr>
        <w:t xml:space="preserve"> </w:t>
      </w:r>
      <w:r w:rsidR="006A30DA" w:rsidRPr="00700579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700579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70057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8A5A08" w:rsidRDefault="00886909" w:rsidP="001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8A5A08" w14:paraId="62929584" w14:textId="77777777" w:rsidTr="009077AF">
        <w:trPr>
          <w:trHeight w:hRule="exact" w:val="374"/>
        </w:trPr>
        <w:tc>
          <w:tcPr>
            <w:tcW w:w="2014" w:type="pct"/>
          </w:tcPr>
          <w:p w14:paraId="4365D173" w14:textId="77777777" w:rsidR="006A30DA" w:rsidRPr="008A5A08" w:rsidRDefault="001D68D1" w:rsidP="003B0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3420F9DA" w14:textId="77777777" w:rsidR="006A30DA" w:rsidRPr="008A5A08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pct"/>
            <w:gridSpan w:val="3"/>
          </w:tcPr>
          <w:p w14:paraId="701DE833" w14:textId="77777777" w:rsidR="006A30DA" w:rsidRPr="008A5A08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1DBB9" w14:textId="77777777" w:rsidR="006A30DA" w:rsidRPr="008A5A08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33710F7" w14:textId="77777777" w:rsidR="006A30DA" w:rsidRPr="008A5A08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63FD" w:rsidRPr="008A5A08" w14:paraId="2901AA00" w14:textId="77777777" w:rsidTr="009077AF">
        <w:trPr>
          <w:trHeight w:hRule="exact" w:val="374"/>
        </w:trPr>
        <w:tc>
          <w:tcPr>
            <w:tcW w:w="2014" w:type="pct"/>
          </w:tcPr>
          <w:p w14:paraId="2C7ED53A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8C6D79B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pct"/>
            <w:gridSpan w:val="3"/>
          </w:tcPr>
          <w:p w14:paraId="1F4A1E5E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97BB371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199FF834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463FD" w:rsidRPr="008A5A08" w14:paraId="7539BFE4" w14:textId="77777777" w:rsidTr="009077AF">
        <w:trPr>
          <w:trHeight w:hRule="exact" w:val="374"/>
        </w:trPr>
        <w:tc>
          <w:tcPr>
            <w:tcW w:w="2014" w:type="pct"/>
          </w:tcPr>
          <w:p w14:paraId="3FE383F0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6496209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pct"/>
            <w:gridSpan w:val="3"/>
          </w:tcPr>
          <w:p w14:paraId="1842B090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28CDAB84" w14:textId="77777777" w:rsidR="001D68D1" w:rsidRPr="008A5A08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3FD" w:rsidRPr="008A5A08" w14:paraId="260FF4E7" w14:textId="77777777" w:rsidTr="009077AF">
        <w:trPr>
          <w:trHeight w:hRule="exact" w:val="374"/>
        </w:trPr>
        <w:tc>
          <w:tcPr>
            <w:tcW w:w="2014" w:type="pct"/>
          </w:tcPr>
          <w:p w14:paraId="43837EF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7" w:type="pct"/>
          </w:tcPr>
          <w:p w14:paraId="02AF94E1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4EF1CC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40DB8FF5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DDB0344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618F230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7246E9D1" w14:textId="77777777" w:rsidTr="009077AF">
        <w:trPr>
          <w:trHeight w:hRule="exact" w:val="374"/>
        </w:trPr>
        <w:tc>
          <w:tcPr>
            <w:tcW w:w="2014" w:type="pct"/>
          </w:tcPr>
          <w:p w14:paraId="4D33171C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E39" w:rsidRPr="008A5A08" w14:paraId="22201A4D" w14:textId="77777777" w:rsidTr="009077AF">
        <w:trPr>
          <w:trHeight w:hRule="exact" w:val="374"/>
        </w:trPr>
        <w:tc>
          <w:tcPr>
            <w:tcW w:w="2014" w:type="pct"/>
          </w:tcPr>
          <w:p w14:paraId="2584DD5B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527" w:type="pct"/>
          </w:tcPr>
          <w:p w14:paraId="4DB18844" w14:textId="7516D18A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</w:t>
            </w:r>
            <w:r w:rsidR="00F4040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6A63F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73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6A63F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451</w:t>
            </w:r>
          </w:p>
        </w:tc>
        <w:tc>
          <w:tcPr>
            <w:tcW w:w="145" w:type="pct"/>
          </w:tcPr>
          <w:p w14:paraId="2EC57B8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92100A6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3,958,215</w:t>
            </w:r>
          </w:p>
        </w:tc>
        <w:tc>
          <w:tcPr>
            <w:tcW w:w="145" w:type="pct"/>
          </w:tcPr>
          <w:p w14:paraId="3222BDE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DBA8A5" w14:textId="4109BCFE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510,80</w:t>
            </w:r>
            <w:r w:rsidR="006A63F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AE1B37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FAE708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1,090,991</w:t>
            </w:r>
          </w:p>
        </w:tc>
      </w:tr>
      <w:tr w:rsidR="00C87E39" w:rsidRPr="008A5A08" w14:paraId="0865EC8A" w14:textId="77777777" w:rsidTr="009077AF">
        <w:trPr>
          <w:trHeight w:hRule="exact" w:val="374"/>
        </w:trPr>
        <w:tc>
          <w:tcPr>
            <w:tcW w:w="2014" w:type="pct"/>
          </w:tcPr>
          <w:p w14:paraId="449DD058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117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B7CB2B" w14:textId="2B1F127A" w:rsidR="00C87E39" w:rsidRPr="008A5A08" w:rsidRDefault="00AD0566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67,01</w:t>
            </w:r>
            <w:r w:rsidR="006A63F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5FA09DD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4592392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24,117</w:t>
            </w:r>
          </w:p>
        </w:tc>
        <w:tc>
          <w:tcPr>
            <w:tcW w:w="145" w:type="pct"/>
          </w:tcPr>
          <w:p w14:paraId="4AB69266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1B1E48" w14:textId="0D2D65B2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(8,23</w:t>
            </w:r>
            <w:r w:rsidR="006A63F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0659816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8834F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(24,457)</w:t>
            </w:r>
          </w:p>
        </w:tc>
      </w:tr>
      <w:tr w:rsidR="00C87E39" w:rsidRPr="008A5A08" w14:paraId="1D8AF682" w14:textId="77777777" w:rsidTr="009077AF">
        <w:trPr>
          <w:trHeight w:hRule="exact" w:val="374"/>
        </w:trPr>
        <w:tc>
          <w:tcPr>
            <w:tcW w:w="2014" w:type="pct"/>
          </w:tcPr>
          <w:p w14:paraId="49301A16" w14:textId="5359E303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right="-4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435" w:type="pct"/>
          </w:tcPr>
          <w:p w14:paraId="5565A16C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6EE877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D0F61D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67EB4B7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E7A5D2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D1653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24FFD1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476D30A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E39" w:rsidRPr="008A5A08" w14:paraId="554419B9" w14:textId="77777777" w:rsidTr="009077AF">
        <w:trPr>
          <w:trHeight w:hRule="exact" w:val="374"/>
        </w:trPr>
        <w:tc>
          <w:tcPr>
            <w:tcW w:w="2014" w:type="pct"/>
          </w:tcPr>
          <w:p w14:paraId="771FA4D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435" w:type="pct"/>
          </w:tcPr>
          <w:p w14:paraId="14033D6C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5B581AFF" w14:textId="658EDA5D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F40406">
              <w:rPr>
                <w:rFonts w:ascii="Angsana New" w:hAnsi="Angsana New" w:cs="Angsana New"/>
                <w:sz w:val="30"/>
                <w:szCs w:val="30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40406">
              <w:rPr>
                <w:rFonts w:ascii="Angsana New" w:hAnsi="Angsana New" w:cs="Angsana New"/>
                <w:sz w:val="30"/>
                <w:szCs w:val="30"/>
              </w:rPr>
              <w:t>460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E107C68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9817E78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(444,454)</w:t>
            </w:r>
          </w:p>
        </w:tc>
        <w:tc>
          <w:tcPr>
            <w:tcW w:w="145" w:type="pct"/>
          </w:tcPr>
          <w:p w14:paraId="37DD8F85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9D7B78F" w14:textId="720A1BD2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(29,92</w:t>
            </w:r>
            <w:r w:rsidR="0057027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3A9C568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3072C87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(422,407)</w:t>
            </w:r>
          </w:p>
        </w:tc>
      </w:tr>
      <w:tr w:rsidR="00C87E39" w:rsidRPr="008A5A08" w14:paraId="176FC442" w14:textId="77777777" w:rsidTr="009077AF">
        <w:trPr>
          <w:trHeight w:hRule="exact" w:val="374"/>
        </w:trPr>
        <w:tc>
          <w:tcPr>
            <w:tcW w:w="2014" w:type="pct"/>
          </w:tcPr>
          <w:p w14:paraId="309BB084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52517F1" w14:textId="5CC48200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2C12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6A63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A63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145" w:type="pct"/>
          </w:tcPr>
          <w:p w14:paraId="6B144AB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4846532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3,537,878</w:t>
            </w:r>
          </w:p>
        </w:tc>
        <w:tc>
          <w:tcPr>
            <w:tcW w:w="145" w:type="pct"/>
          </w:tcPr>
          <w:p w14:paraId="662AE08A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5F502E0" w14:textId="3AB1E275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472,650</w:t>
            </w:r>
          </w:p>
        </w:tc>
        <w:tc>
          <w:tcPr>
            <w:tcW w:w="145" w:type="pct"/>
          </w:tcPr>
          <w:p w14:paraId="737BFEB3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644,127</w:t>
            </w:r>
          </w:p>
        </w:tc>
      </w:tr>
    </w:tbl>
    <w:p w14:paraId="35C8E587" w14:textId="77777777" w:rsidR="001D68D1" w:rsidRPr="008A5A08" w:rsidRDefault="001D68D1">
      <w:pPr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8A5A08" w14:paraId="0882AC88" w14:textId="77777777" w:rsidTr="009077AF">
        <w:trPr>
          <w:trHeight w:hRule="exact" w:val="374"/>
        </w:trPr>
        <w:tc>
          <w:tcPr>
            <w:tcW w:w="2013" w:type="pct"/>
          </w:tcPr>
          <w:p w14:paraId="771A45CE" w14:textId="77777777" w:rsidR="00066702" w:rsidRPr="008A5A08" w:rsidRDefault="00066702" w:rsidP="003B0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 w:firstLine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  <w:r w:rsidR="00906F9E"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3" w:type="pct"/>
          </w:tcPr>
          <w:p w14:paraId="45F4E0E7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5E64DB80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45B8AE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33CADCBA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6702" w:rsidRPr="008A5A08" w14:paraId="6F3ACE2C" w14:textId="77777777" w:rsidTr="009077AF">
        <w:trPr>
          <w:trHeight w:hRule="exact" w:val="374"/>
        </w:trPr>
        <w:tc>
          <w:tcPr>
            <w:tcW w:w="2013" w:type="pct"/>
          </w:tcPr>
          <w:p w14:paraId="18219288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3" w:type="pct"/>
          </w:tcPr>
          <w:p w14:paraId="5AFF3CED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0CD141EB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DA8479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24190753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66702" w:rsidRPr="008A5A08" w14:paraId="2BD6BE5D" w14:textId="77777777" w:rsidTr="009077AF">
        <w:trPr>
          <w:trHeight w:hRule="exact" w:val="374"/>
        </w:trPr>
        <w:tc>
          <w:tcPr>
            <w:tcW w:w="2013" w:type="pct"/>
          </w:tcPr>
          <w:p w14:paraId="3E0451B7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6BFAA54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8A5A08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3FD" w:rsidRPr="008A5A08" w14:paraId="52F8830D" w14:textId="77777777" w:rsidTr="009077AF">
        <w:trPr>
          <w:trHeight w:hRule="exact" w:val="374"/>
        </w:trPr>
        <w:tc>
          <w:tcPr>
            <w:tcW w:w="2013" w:type="pct"/>
          </w:tcPr>
          <w:p w14:paraId="6851D325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9" w:type="pct"/>
          </w:tcPr>
          <w:p w14:paraId="6BA7225C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5DE034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0F1BD49B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2E5A51E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24C6615C" w14:textId="77777777" w:rsidTr="009077AF">
        <w:trPr>
          <w:trHeight w:hRule="exact" w:val="374"/>
        </w:trPr>
        <w:tc>
          <w:tcPr>
            <w:tcW w:w="2013" w:type="pct"/>
          </w:tcPr>
          <w:p w14:paraId="22C86AE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4" w:type="pct"/>
            <w:gridSpan w:val="7"/>
          </w:tcPr>
          <w:p w14:paraId="6610923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E39" w:rsidRPr="008A5A08" w14:paraId="592E9815" w14:textId="77777777" w:rsidTr="009077AF">
        <w:trPr>
          <w:trHeight w:hRule="exact" w:val="374"/>
        </w:trPr>
        <w:tc>
          <w:tcPr>
            <w:tcW w:w="2013" w:type="pct"/>
          </w:tcPr>
          <w:p w14:paraId="6991D94A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29" w:type="pct"/>
          </w:tcPr>
          <w:p w14:paraId="7D57A0A5" w14:textId="5FC1C32F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24,5</w:t>
            </w:r>
            <w:r w:rsidR="006A63F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4" w:type="pct"/>
          </w:tcPr>
          <w:p w14:paraId="25BAD20E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25,470</w:t>
            </w:r>
          </w:p>
        </w:tc>
        <w:tc>
          <w:tcPr>
            <w:tcW w:w="144" w:type="pct"/>
          </w:tcPr>
          <w:p w14:paraId="5D80589A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7B85380E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44" w:type="pct"/>
          </w:tcPr>
          <w:p w14:paraId="2236BE42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7,465</w:t>
            </w:r>
          </w:p>
        </w:tc>
      </w:tr>
      <w:tr w:rsidR="00C87E39" w:rsidRPr="008A5A08" w14:paraId="34602739" w14:textId="77777777" w:rsidTr="009077AF">
        <w:trPr>
          <w:trHeight w:hRule="exact" w:val="374"/>
        </w:trPr>
        <w:tc>
          <w:tcPr>
            <w:tcW w:w="2013" w:type="pct"/>
          </w:tcPr>
          <w:p w14:paraId="6B8D49E6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117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บวก </w:t>
            </w: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(หัก)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65AADC71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6A63F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468222D3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(1,553)</w:t>
            </w:r>
          </w:p>
        </w:tc>
        <w:tc>
          <w:tcPr>
            <w:tcW w:w="144" w:type="pct"/>
          </w:tcPr>
          <w:p w14:paraId="61A8BA15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4B492962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144" w:type="pct"/>
          </w:tcPr>
          <w:p w14:paraId="55B3ED55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</w:t>
            </w:r>
          </w:p>
        </w:tc>
      </w:tr>
      <w:tr w:rsidR="00C87E39" w:rsidRPr="008A5A08" w14:paraId="3254E6EC" w14:textId="77777777" w:rsidTr="009077AF">
        <w:trPr>
          <w:trHeight w:hRule="exact" w:val="374"/>
        </w:trPr>
        <w:tc>
          <w:tcPr>
            <w:tcW w:w="2013" w:type="pct"/>
          </w:tcPr>
          <w:p w14:paraId="67CD7A90" w14:textId="77777777" w:rsidR="00C87E39" w:rsidRPr="008A5A08" w:rsidRDefault="00C87E39" w:rsidP="00C8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C87E39" w:rsidRPr="008A5A08" w:rsidRDefault="00C87E39" w:rsidP="00C87E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45315DAD" w:rsidR="00C87E39" w:rsidRPr="008A5A08" w:rsidRDefault="007246C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25,8</w:t>
            </w:r>
            <w:r w:rsidR="006A63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3A42B090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23,917</w:t>
            </w:r>
          </w:p>
        </w:tc>
        <w:tc>
          <w:tcPr>
            <w:tcW w:w="144" w:type="pct"/>
          </w:tcPr>
          <w:p w14:paraId="59637BC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24E1D138" w:rsidR="00C87E39" w:rsidRPr="008A5A08" w:rsidRDefault="00221CB4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65F4056B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8,765</w:t>
            </w:r>
          </w:p>
        </w:tc>
      </w:tr>
    </w:tbl>
    <w:p w14:paraId="7E2BB589" w14:textId="77777777" w:rsidR="008641A7" w:rsidRDefault="008641A7" w:rsidP="008641A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6DE045BF" w14:textId="77777777" w:rsidR="00804175" w:rsidRPr="008A5A08" w:rsidRDefault="008641A7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804175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D127EC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8A5A08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8A5A08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60035" w:rsidRPr="008A5A08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C60035" w:rsidRPr="008A5A08" w:rsidRDefault="00C60035" w:rsidP="00C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4FEAA47D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7AF9998F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0BDCD7AE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77777777" w:rsidR="00C60035" w:rsidRPr="008A5A08" w:rsidRDefault="00C87E39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0035" w:rsidRPr="008A5A08" w14:paraId="63003C29" w14:textId="77777777" w:rsidTr="00DF028E">
        <w:tc>
          <w:tcPr>
            <w:tcW w:w="2131" w:type="pct"/>
            <w:gridSpan w:val="2"/>
          </w:tcPr>
          <w:p w14:paraId="2D1B5875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3" w:type="pct"/>
          </w:tcPr>
          <w:p w14:paraId="0D1D58D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9E6363A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FBB2E27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E67B43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713A52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B3FE5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F3157C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E39" w:rsidRPr="008A5A08" w14:paraId="762FA14B" w14:textId="77777777" w:rsidTr="00DF028E">
        <w:tc>
          <w:tcPr>
            <w:tcW w:w="2131" w:type="pct"/>
            <w:gridSpan w:val="2"/>
          </w:tcPr>
          <w:p w14:paraId="1B10E1D0" w14:textId="77777777" w:rsidR="00C87E39" w:rsidRPr="008A5A08" w:rsidRDefault="00C87E39" w:rsidP="00C8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265D4980" w:rsidR="00C87E39" w:rsidRPr="008A5A08" w:rsidRDefault="00153341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148,631</w:t>
            </w:r>
          </w:p>
        </w:tc>
        <w:tc>
          <w:tcPr>
            <w:tcW w:w="135" w:type="pct"/>
            <w:vAlign w:val="bottom"/>
          </w:tcPr>
          <w:p w14:paraId="16ABECCF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580,721</w:t>
            </w:r>
          </w:p>
        </w:tc>
        <w:tc>
          <w:tcPr>
            <w:tcW w:w="148" w:type="pct"/>
            <w:vAlign w:val="bottom"/>
          </w:tcPr>
          <w:p w14:paraId="49A173B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2A564B61" w:rsidR="00C87E39" w:rsidRPr="008A5A08" w:rsidRDefault="000C1F47" w:rsidP="000C1F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132,103</w:t>
            </w:r>
          </w:p>
        </w:tc>
        <w:tc>
          <w:tcPr>
            <w:tcW w:w="149" w:type="pct"/>
            <w:vAlign w:val="bottom"/>
          </w:tcPr>
          <w:p w14:paraId="311F1462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209,434</w:t>
            </w:r>
          </w:p>
        </w:tc>
      </w:tr>
      <w:tr w:rsidR="00C87E39" w:rsidRPr="008A5A08" w14:paraId="4EE61A3A" w14:textId="77777777" w:rsidTr="00DF028E">
        <w:tc>
          <w:tcPr>
            <w:tcW w:w="2131" w:type="pct"/>
            <w:gridSpan w:val="2"/>
          </w:tcPr>
          <w:p w14:paraId="1C4BB50E" w14:textId="77777777" w:rsidR="00C87E39" w:rsidRPr="008A5A08" w:rsidRDefault="00C87E39" w:rsidP="00C8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743F2E95" w:rsidR="00C87E39" w:rsidRPr="008A5A08" w:rsidRDefault="00153341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35" w:type="pct"/>
            <w:vAlign w:val="bottom"/>
          </w:tcPr>
          <w:p w14:paraId="4CF2EFE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  <w:tc>
          <w:tcPr>
            <w:tcW w:w="148" w:type="pct"/>
            <w:vAlign w:val="bottom"/>
          </w:tcPr>
          <w:p w14:paraId="281B893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19412B72" w:rsidR="00C87E39" w:rsidRPr="008A5A08" w:rsidRDefault="00D15041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49" w:type="pct"/>
            <w:vAlign w:val="bottom"/>
          </w:tcPr>
          <w:p w14:paraId="2304E543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</w:tr>
      <w:tr w:rsidR="00C87E39" w:rsidRPr="008A5A08" w14:paraId="0E570D7D" w14:textId="77777777" w:rsidTr="00DF028E">
        <w:tc>
          <w:tcPr>
            <w:tcW w:w="2131" w:type="pct"/>
            <w:gridSpan w:val="2"/>
          </w:tcPr>
          <w:p w14:paraId="6C890A65" w14:textId="77777777" w:rsidR="00C87E39" w:rsidRPr="008A5A08" w:rsidRDefault="00C87E39" w:rsidP="00C87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16B1C4DB" w:rsidR="00C87E39" w:rsidRPr="008A5A08" w:rsidRDefault="00153341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149,</w:t>
            </w:r>
            <w:r w:rsidR="00D127E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35" w:type="pct"/>
            <w:vAlign w:val="bottom"/>
          </w:tcPr>
          <w:p w14:paraId="78749948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581,236</w:t>
            </w:r>
          </w:p>
        </w:tc>
        <w:tc>
          <w:tcPr>
            <w:tcW w:w="148" w:type="pct"/>
            <w:vAlign w:val="bottom"/>
          </w:tcPr>
          <w:p w14:paraId="4930CA45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663B8BC4" w:rsidR="00C87E39" w:rsidRPr="008A5A08" w:rsidRDefault="00D15041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132,613</w:t>
            </w:r>
          </w:p>
        </w:tc>
        <w:tc>
          <w:tcPr>
            <w:tcW w:w="149" w:type="pct"/>
            <w:vAlign w:val="bottom"/>
          </w:tcPr>
          <w:p w14:paraId="1823A953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77777777" w:rsidR="00C87E39" w:rsidRPr="008A5A08" w:rsidRDefault="00C87E39" w:rsidP="00C87E3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209,949</w:t>
            </w:r>
          </w:p>
        </w:tc>
      </w:tr>
    </w:tbl>
    <w:p w14:paraId="3CAD3992" w14:textId="77777777" w:rsidR="005E799F" w:rsidRPr="00D127EC" w:rsidRDefault="005E799F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816"/>
        <w:gridCol w:w="1172"/>
        <w:gridCol w:w="269"/>
        <w:gridCol w:w="1168"/>
        <w:gridCol w:w="269"/>
        <w:gridCol w:w="1084"/>
        <w:gridCol w:w="267"/>
        <w:gridCol w:w="1010"/>
      </w:tblGrid>
      <w:tr w:rsidR="00313890" w:rsidRPr="008A5A08" w14:paraId="04310C6E" w14:textId="77777777" w:rsidTr="00DF028E">
        <w:trPr>
          <w:tblHeader/>
        </w:trPr>
        <w:tc>
          <w:tcPr>
            <w:tcW w:w="2152" w:type="pct"/>
            <w:gridSpan w:val="2"/>
          </w:tcPr>
          <w:p w14:paraId="58FB16B6" w14:textId="77777777" w:rsidR="00340C4D" w:rsidRPr="008A5A08" w:rsidRDefault="00340C4D" w:rsidP="002F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33A32D65" w14:textId="77777777" w:rsidR="00340C4D" w:rsidRPr="008A5A08" w:rsidRDefault="00340C4D" w:rsidP="002F6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6114280" w14:textId="77777777" w:rsidR="00340C4D" w:rsidRPr="008A5A08" w:rsidRDefault="00340C4D" w:rsidP="002F6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2F30F4EE" w14:textId="77777777" w:rsidR="00340C4D" w:rsidRPr="008A5A08" w:rsidRDefault="00340C4D" w:rsidP="002F6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60035" w:rsidRPr="008A5A08" w14:paraId="68B6996B" w14:textId="77777777" w:rsidTr="00DF028E">
        <w:trPr>
          <w:trHeight w:val="344"/>
          <w:tblHeader/>
        </w:trPr>
        <w:tc>
          <w:tcPr>
            <w:tcW w:w="2152" w:type="pct"/>
            <w:gridSpan w:val="2"/>
          </w:tcPr>
          <w:p w14:paraId="68B693C0" w14:textId="77777777" w:rsidR="00C60035" w:rsidRPr="008A5A08" w:rsidRDefault="00C60035" w:rsidP="00C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4F2B01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B31A1AC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A143B4C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1533971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7384E4E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620F754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9BD280E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25330CDA" w14:textId="77777777" w:rsidTr="00DF028E">
        <w:trPr>
          <w:tblHeader/>
        </w:trPr>
        <w:tc>
          <w:tcPr>
            <w:tcW w:w="1709" w:type="pct"/>
          </w:tcPr>
          <w:p w14:paraId="4028934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14:paraId="6FA7233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14:paraId="79FE208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26DDF46B" w14:textId="77777777" w:rsidTr="00DF028E">
        <w:trPr>
          <w:tblHeader/>
        </w:trPr>
        <w:tc>
          <w:tcPr>
            <w:tcW w:w="2152" w:type="pct"/>
            <w:gridSpan w:val="2"/>
          </w:tcPr>
          <w:p w14:paraId="5D4BF613" w14:textId="1CDA3F65" w:rsidR="00DF028E" w:rsidRPr="008A5A08" w:rsidRDefault="00DF028E" w:rsidP="00DF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2848" w:type="pct"/>
            <w:gridSpan w:val="7"/>
          </w:tcPr>
          <w:p w14:paraId="462C26EC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F028E" w:rsidRPr="008A5A08" w14:paraId="6E868D85" w14:textId="77777777" w:rsidTr="00DF028E">
        <w:trPr>
          <w:tblHeader/>
        </w:trPr>
        <w:tc>
          <w:tcPr>
            <w:tcW w:w="2152" w:type="pct"/>
            <w:gridSpan w:val="2"/>
          </w:tcPr>
          <w:p w14:paraId="4B182A9A" w14:textId="61755E9A" w:rsidR="00DF028E" w:rsidRPr="008A5A08" w:rsidRDefault="00DF028E" w:rsidP="00DF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2848" w:type="pct"/>
            <w:gridSpan w:val="7"/>
          </w:tcPr>
          <w:p w14:paraId="79272A16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C539D" w:rsidRPr="008A5A08" w14:paraId="1DA7FB38" w14:textId="77777777" w:rsidTr="00DF028E">
        <w:tc>
          <w:tcPr>
            <w:tcW w:w="1709" w:type="pct"/>
          </w:tcPr>
          <w:p w14:paraId="3280BC05" w14:textId="7062BDFA" w:rsidR="005C539D" w:rsidRPr="005C539D" w:rsidRDefault="005C539D" w:rsidP="005C5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44" w:type="pct"/>
          </w:tcPr>
          <w:p w14:paraId="0FB9E7D5" w14:textId="77777777" w:rsidR="005C539D" w:rsidRPr="008A5A08" w:rsidRDefault="005C539D" w:rsidP="005C5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9FF8BF3" w14:textId="3F611BDB" w:rsidR="005C539D" w:rsidRPr="008A5A08" w:rsidRDefault="00153341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206,033</w:t>
            </w:r>
          </w:p>
        </w:tc>
        <w:tc>
          <w:tcPr>
            <w:tcW w:w="146" w:type="pct"/>
          </w:tcPr>
          <w:p w14:paraId="0BA8E49D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14:paraId="69570DC2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180,638</w:t>
            </w:r>
          </w:p>
        </w:tc>
        <w:tc>
          <w:tcPr>
            <w:tcW w:w="146" w:type="pct"/>
          </w:tcPr>
          <w:p w14:paraId="4BB7CA8E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14:paraId="64E285D2" w14:textId="1515EE65" w:rsidR="005C539D" w:rsidRPr="008A5A08" w:rsidRDefault="00D15041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28,2</w:t>
            </w:r>
            <w:r w:rsidR="00176FD5">
              <w:rPr>
                <w:rFonts w:ascii="Angsana New" w:hAnsi="Angsana New" w:cs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145" w:type="pct"/>
          </w:tcPr>
          <w:p w14:paraId="6134BA21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14:paraId="3ED572F5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19,428</w:t>
            </w:r>
          </w:p>
        </w:tc>
      </w:tr>
      <w:tr w:rsidR="005C539D" w:rsidRPr="008A5A08" w14:paraId="7733E24D" w14:textId="77777777" w:rsidTr="00DF028E">
        <w:tc>
          <w:tcPr>
            <w:tcW w:w="2152" w:type="pct"/>
            <w:gridSpan w:val="2"/>
          </w:tcPr>
          <w:p w14:paraId="505D617E" w14:textId="1F0E2416" w:rsidR="005C539D" w:rsidRPr="005C539D" w:rsidRDefault="005C539D" w:rsidP="005C5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7" w:type="pct"/>
          </w:tcPr>
          <w:p w14:paraId="297209EC" w14:textId="131CB2D1" w:rsidR="005C539D" w:rsidRPr="008A5A08" w:rsidRDefault="00153341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194,485</w:t>
            </w:r>
          </w:p>
        </w:tc>
        <w:tc>
          <w:tcPr>
            <w:tcW w:w="146" w:type="pct"/>
          </w:tcPr>
          <w:p w14:paraId="16F372D6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14:paraId="148935E4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153,135</w:t>
            </w:r>
          </w:p>
        </w:tc>
        <w:tc>
          <w:tcPr>
            <w:tcW w:w="146" w:type="pct"/>
          </w:tcPr>
          <w:p w14:paraId="6EE51D81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14:paraId="66A9C81C" w14:textId="760F79B9" w:rsidR="005C539D" w:rsidRPr="008A5A08" w:rsidRDefault="00D15041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27,</w:t>
            </w:r>
            <w:r w:rsidR="001272F0">
              <w:rPr>
                <w:rFonts w:ascii="Angsana New" w:hAnsi="Angsana New" w:cs="Angsana New"/>
                <w:sz w:val="30"/>
                <w:szCs w:val="30"/>
                <w:lang w:eastAsia="ko-KR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45" w:type="pct"/>
          </w:tcPr>
          <w:p w14:paraId="1A6EC9E4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14:paraId="27440300" w14:textId="77777777" w:rsidR="005C539D" w:rsidRPr="008A5A08" w:rsidRDefault="005C539D" w:rsidP="005C53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28,090</w:t>
            </w:r>
          </w:p>
        </w:tc>
      </w:tr>
      <w:tr w:rsidR="0056641E" w:rsidRPr="008A5A08" w14:paraId="12E8C87D" w14:textId="77777777" w:rsidTr="00DF028E">
        <w:tc>
          <w:tcPr>
            <w:tcW w:w="2152" w:type="pct"/>
            <w:gridSpan w:val="2"/>
          </w:tcPr>
          <w:p w14:paraId="0E068EBA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C9E229B" w14:textId="066BADA7" w:rsidR="0056641E" w:rsidRPr="008A5A08" w:rsidRDefault="00153341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400,5</w:t>
            </w:r>
            <w:r w:rsidR="00D127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9A24E27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29D10B2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333,773</w:t>
            </w:r>
          </w:p>
        </w:tc>
        <w:tc>
          <w:tcPr>
            <w:tcW w:w="146" w:type="pct"/>
          </w:tcPr>
          <w:p w14:paraId="0E967766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D6F4BE9" w14:textId="501D64E9" w:rsidR="0056641E" w:rsidRPr="008A5A08" w:rsidRDefault="00D15041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55,45</w:t>
            </w:r>
            <w:r w:rsidR="001272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1C00AE6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F6F10EA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47,518</w:t>
            </w:r>
          </w:p>
        </w:tc>
      </w:tr>
    </w:tbl>
    <w:p w14:paraId="0760110C" w14:textId="77777777" w:rsidR="00340C4D" w:rsidRPr="00D127EC" w:rsidRDefault="00340C4D">
      <w:pPr>
        <w:rPr>
          <w:rFonts w:ascii="Angsana New" w:hAnsi="Angsana New" w:cs="Angsana New"/>
          <w:sz w:val="30"/>
          <w:szCs w:val="30"/>
        </w:rPr>
      </w:pPr>
    </w:p>
    <w:p w14:paraId="0B7A9E3A" w14:textId="4C450BB7" w:rsidR="00A6776A" w:rsidRPr="008A5A08" w:rsidRDefault="00A6776A" w:rsidP="003B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กลุ่มบริษัทมีสัญญาเช่าหลายฉบับ ซึ่งครอบคลุมการเช่าที่ดิน อาคาร ยานพาหนะ และสินทรัพย์อื่นๆ เป็นระยะเวลา </w:t>
      </w:r>
      <w:r w:rsidR="00A56742" w:rsidRPr="008A5A08">
        <w:rPr>
          <w:rFonts w:ascii="Angsana New" w:hAnsi="Angsana New" w:cs="Angsana New"/>
          <w:sz w:val="30"/>
          <w:szCs w:val="30"/>
        </w:rPr>
        <w:t>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FE43EB" w:rsidRPr="008A5A08">
        <w:rPr>
          <w:rFonts w:ascii="Angsana New" w:hAnsi="Angsana New" w:cs="Angsana New"/>
          <w:sz w:val="30"/>
          <w:szCs w:val="30"/>
        </w:rPr>
        <w:t>4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ปี ซึ่งจะสิ้นสุดในระหว่า</w:t>
      </w:r>
      <w:r w:rsidRPr="00A34A61">
        <w:rPr>
          <w:rFonts w:ascii="Angsana New" w:hAnsi="Angsana New" w:cs="Angsana New"/>
          <w:sz w:val="30"/>
          <w:szCs w:val="30"/>
          <w:cs/>
        </w:rPr>
        <w:t xml:space="preserve">งปี </w:t>
      </w:r>
      <w:r w:rsidR="00886909" w:rsidRPr="00A34A61">
        <w:rPr>
          <w:rFonts w:ascii="Angsana New" w:hAnsi="Angsana New" w:cs="Angsana New"/>
          <w:sz w:val="30"/>
          <w:szCs w:val="30"/>
        </w:rPr>
        <w:t>256</w:t>
      </w:r>
      <w:r w:rsidR="001272F0" w:rsidRPr="00A34A61">
        <w:rPr>
          <w:rFonts w:ascii="Angsana New" w:hAnsi="Angsana New" w:cs="Angsana New"/>
          <w:sz w:val="30"/>
          <w:szCs w:val="30"/>
        </w:rPr>
        <w:t>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ถึงปี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A56742" w:rsidRPr="008A5A08">
        <w:rPr>
          <w:rFonts w:ascii="Angsana New" w:hAnsi="Angsana New" w:cs="Angsana New"/>
          <w:sz w:val="30"/>
          <w:szCs w:val="30"/>
        </w:rPr>
        <w:t>25</w:t>
      </w:r>
      <w:r w:rsidR="00886909">
        <w:rPr>
          <w:rFonts w:ascii="Angsana New" w:hAnsi="Angsana New" w:cs="Angsana New"/>
          <w:sz w:val="30"/>
          <w:szCs w:val="30"/>
        </w:rPr>
        <w:t>6</w:t>
      </w:r>
      <w:r w:rsidR="008F24C0">
        <w:rPr>
          <w:rFonts w:ascii="Angsana New" w:hAnsi="Angsana New" w:cs="Angsana New"/>
          <w:sz w:val="30"/>
          <w:szCs w:val="30"/>
        </w:rPr>
        <w:t>6</w:t>
      </w:r>
    </w:p>
    <w:p w14:paraId="2FCEAB49" w14:textId="00E9E1F5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278E1619" w14:textId="10F2895D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438C7051" w14:textId="7DBDA61B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6F9A57AF" w14:textId="0F22DAC6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472F9DB2" w14:textId="08C17F3F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23B559A" w14:textId="394FB3E3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41B4D51F" w14:textId="5160E5F2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D624D08" w14:textId="0F31F6C3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AD45BED" w14:textId="0FD758B6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5372E7C7" w14:textId="7A3296D4" w:rsidR="00D127EC" w:rsidRDefault="00D127EC" w:rsidP="00CF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4"/>
        <w:gridCol w:w="1080"/>
        <w:gridCol w:w="272"/>
        <w:gridCol w:w="992"/>
        <w:gridCol w:w="272"/>
        <w:gridCol w:w="1080"/>
        <w:gridCol w:w="259"/>
        <w:gridCol w:w="11"/>
        <w:gridCol w:w="1078"/>
      </w:tblGrid>
      <w:tr w:rsidR="00E46164" w:rsidRPr="008A5A08" w14:paraId="117DA56D" w14:textId="77777777" w:rsidTr="00DF028E">
        <w:trPr>
          <w:tblHeader/>
        </w:trPr>
        <w:tc>
          <w:tcPr>
            <w:tcW w:w="2258" w:type="pct"/>
            <w:gridSpan w:val="2"/>
          </w:tcPr>
          <w:p w14:paraId="3606EEA0" w14:textId="77777777" w:rsidR="00E46164" w:rsidRPr="008A5A08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42FD49F7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A0B5A68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7097FACE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768C" w:rsidRPr="008A5A08" w14:paraId="4077C8BE" w14:textId="77777777" w:rsidTr="00DF028E">
        <w:trPr>
          <w:trHeight w:val="344"/>
          <w:tblHeader/>
        </w:trPr>
        <w:tc>
          <w:tcPr>
            <w:tcW w:w="2258" w:type="pct"/>
            <w:gridSpan w:val="2"/>
          </w:tcPr>
          <w:p w14:paraId="1C40125A" w14:textId="77777777" w:rsidR="00D1768C" w:rsidRPr="008A5A08" w:rsidRDefault="00D1768C" w:rsidP="00D1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0CD2AC" w14:textId="2DDEB8ED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3FAF15E" w14:textId="77777777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0A77AC" w14:textId="5F4D77A4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659DB0C3" w14:textId="77777777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931A47" w14:textId="53A7E182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3F641625" w14:textId="77777777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DB2691F" w14:textId="42169F50" w:rsidR="00D1768C" w:rsidRPr="008A5A08" w:rsidRDefault="00D1768C" w:rsidP="00D1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0E83215E" w14:textId="77777777" w:rsidTr="00DF028E">
        <w:trPr>
          <w:tblHeader/>
        </w:trPr>
        <w:tc>
          <w:tcPr>
            <w:tcW w:w="1712" w:type="pct"/>
          </w:tcPr>
          <w:p w14:paraId="4E5CEBE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DD1DBD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2" w:type="pct"/>
            <w:gridSpan w:val="8"/>
          </w:tcPr>
          <w:p w14:paraId="56EAF34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28D49CAC" w14:textId="77777777" w:rsidTr="00DF028E">
        <w:trPr>
          <w:tblHeader/>
        </w:trPr>
        <w:tc>
          <w:tcPr>
            <w:tcW w:w="2258" w:type="pct"/>
            <w:gridSpan w:val="2"/>
          </w:tcPr>
          <w:p w14:paraId="1D79F910" w14:textId="6DE6AA9F" w:rsidR="00DF028E" w:rsidRPr="00DF028E" w:rsidRDefault="00DF028E" w:rsidP="00DF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42" w:type="pct"/>
            <w:gridSpan w:val="8"/>
          </w:tcPr>
          <w:p w14:paraId="6B54A1EB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6641E" w:rsidRPr="008A5A08" w14:paraId="48761EE6" w14:textId="77777777" w:rsidTr="00DF028E">
        <w:tc>
          <w:tcPr>
            <w:tcW w:w="1712" w:type="pct"/>
          </w:tcPr>
          <w:p w14:paraId="57A3C653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546" w:type="pct"/>
          </w:tcPr>
          <w:p w14:paraId="40FC3A50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55F8F0" w14:textId="62F4CC7A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1,407,007</w:t>
            </w:r>
          </w:p>
        </w:tc>
        <w:tc>
          <w:tcPr>
            <w:tcW w:w="148" w:type="pct"/>
            <w:vAlign w:val="bottom"/>
          </w:tcPr>
          <w:p w14:paraId="283BDBE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vAlign w:val="bottom"/>
          </w:tcPr>
          <w:p w14:paraId="1B7079D9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163,030</w:t>
            </w:r>
          </w:p>
        </w:tc>
        <w:tc>
          <w:tcPr>
            <w:tcW w:w="148" w:type="pct"/>
            <w:vAlign w:val="bottom"/>
          </w:tcPr>
          <w:p w14:paraId="44FF4B81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bottom"/>
          </w:tcPr>
          <w:p w14:paraId="11006D42" w14:textId="0F63642F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586C24D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vAlign w:val="bottom"/>
          </w:tcPr>
          <w:p w14:paraId="47CE17DC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56641E" w:rsidRPr="008A5A08" w14:paraId="029676DA" w14:textId="77777777" w:rsidTr="00DF028E">
        <w:tc>
          <w:tcPr>
            <w:tcW w:w="2258" w:type="pct"/>
            <w:gridSpan w:val="2"/>
          </w:tcPr>
          <w:p w14:paraId="768C3E6F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587" w:type="pct"/>
            <w:vAlign w:val="bottom"/>
          </w:tcPr>
          <w:p w14:paraId="7D442334" w14:textId="6455627F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vAlign w:val="bottom"/>
          </w:tcPr>
          <w:p w14:paraId="3A077DE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vAlign w:val="bottom"/>
          </w:tcPr>
          <w:p w14:paraId="4C75ABB5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  <w:tc>
          <w:tcPr>
            <w:tcW w:w="148" w:type="pct"/>
            <w:vAlign w:val="bottom"/>
          </w:tcPr>
          <w:p w14:paraId="59491FB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bottom"/>
          </w:tcPr>
          <w:p w14:paraId="6552649A" w14:textId="7A8304FD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24EA5FD5" w14:textId="78E2F5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vAlign w:val="bottom"/>
          </w:tcPr>
          <w:p w14:paraId="4E6B39D5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</w:tr>
      <w:tr w:rsidR="0056641E" w:rsidRPr="008A5A08" w14:paraId="71814C57" w14:textId="77777777" w:rsidTr="00DF028E">
        <w:tc>
          <w:tcPr>
            <w:tcW w:w="1712" w:type="pct"/>
          </w:tcPr>
          <w:p w14:paraId="7B644DEB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</w:tcPr>
          <w:p w14:paraId="520E2E2D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E4D4B" w14:textId="23936945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1,407,007</w:t>
            </w:r>
          </w:p>
        </w:tc>
        <w:tc>
          <w:tcPr>
            <w:tcW w:w="148" w:type="pct"/>
            <w:vAlign w:val="bottom"/>
          </w:tcPr>
          <w:p w14:paraId="10B7DAA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C69DF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169,249</w:t>
            </w:r>
          </w:p>
        </w:tc>
        <w:tc>
          <w:tcPr>
            <w:tcW w:w="148" w:type="pct"/>
            <w:vAlign w:val="bottom"/>
          </w:tcPr>
          <w:p w14:paraId="2686801B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D5B76" w14:textId="4FCF4F2C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7CDA7490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6A914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6,219</w:t>
            </w:r>
          </w:p>
        </w:tc>
      </w:tr>
    </w:tbl>
    <w:p w14:paraId="28DDF04D" w14:textId="77777777" w:rsidR="00E46164" w:rsidRPr="00DF028E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919"/>
        <w:gridCol w:w="1081"/>
        <w:gridCol w:w="271"/>
        <w:gridCol w:w="1088"/>
        <w:gridCol w:w="271"/>
        <w:gridCol w:w="1081"/>
        <w:gridCol w:w="271"/>
        <w:gridCol w:w="1077"/>
      </w:tblGrid>
      <w:tr w:rsidR="00E46164" w:rsidRPr="008A5A08" w14:paraId="2623B6FC" w14:textId="77777777" w:rsidTr="00117DC9">
        <w:trPr>
          <w:trHeight w:hRule="exact" w:val="403"/>
          <w:tblHeader/>
        </w:trPr>
        <w:tc>
          <w:tcPr>
            <w:tcW w:w="2209" w:type="pct"/>
            <w:gridSpan w:val="2"/>
          </w:tcPr>
          <w:p w14:paraId="65588619" w14:textId="77777777" w:rsidR="00E46164" w:rsidRPr="008A5A08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01D5BE7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15B7932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3D45498F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22DD" w:rsidRPr="008A5A08" w14:paraId="2A88B4E9" w14:textId="77777777" w:rsidTr="00117DC9">
        <w:trPr>
          <w:trHeight w:hRule="exact" w:val="403"/>
          <w:tblHeader/>
        </w:trPr>
        <w:tc>
          <w:tcPr>
            <w:tcW w:w="2209" w:type="pct"/>
            <w:gridSpan w:val="2"/>
          </w:tcPr>
          <w:p w14:paraId="432FB8B0" w14:textId="77777777" w:rsidR="008522DD" w:rsidRPr="008A5A08" w:rsidRDefault="008522DD" w:rsidP="0085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CD1B4C" w14:textId="77777777" w:rsidR="008522DD" w:rsidRPr="008A5A08" w:rsidRDefault="0056641E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0F9CE08B" w14:textId="77777777" w:rsidR="008522DD" w:rsidRPr="008A5A08" w:rsidRDefault="008522DD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5EF53D" w14:textId="77777777" w:rsidR="008522DD" w:rsidRPr="008A5A08" w:rsidRDefault="0056641E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5F2D63D" w14:textId="77777777" w:rsidR="008522DD" w:rsidRPr="008A5A08" w:rsidRDefault="008522DD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11BB06" w14:textId="77777777" w:rsidR="008522DD" w:rsidRPr="008A5A08" w:rsidRDefault="0056641E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340BF5A" w14:textId="77777777" w:rsidR="008522DD" w:rsidRPr="008A5A08" w:rsidRDefault="008522DD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F9C85F" w14:textId="77777777" w:rsidR="008522DD" w:rsidRPr="008A5A08" w:rsidRDefault="0056641E" w:rsidP="0085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46164" w:rsidRPr="008A5A08" w14:paraId="03A3EBAF" w14:textId="77777777" w:rsidTr="00117DC9">
        <w:trPr>
          <w:trHeight w:hRule="exact" w:val="403"/>
          <w:tblHeader/>
        </w:trPr>
        <w:tc>
          <w:tcPr>
            <w:tcW w:w="1710" w:type="pct"/>
          </w:tcPr>
          <w:p w14:paraId="599124A9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30385551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1" w:type="pct"/>
            <w:gridSpan w:val="7"/>
          </w:tcPr>
          <w:p w14:paraId="7C2DC9CE" w14:textId="77777777" w:rsidR="00E46164" w:rsidRPr="008A5A08" w:rsidRDefault="008450C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1D0DBB27" w14:textId="77777777" w:rsidTr="00117DC9">
        <w:trPr>
          <w:trHeight w:hRule="exact" w:val="403"/>
          <w:tblHeader/>
        </w:trPr>
        <w:tc>
          <w:tcPr>
            <w:tcW w:w="1710" w:type="pct"/>
          </w:tcPr>
          <w:p w14:paraId="785270BC" w14:textId="05468513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99" w:type="pct"/>
          </w:tcPr>
          <w:p w14:paraId="0DBBC68C" w14:textId="77777777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1" w:type="pct"/>
            <w:gridSpan w:val="7"/>
          </w:tcPr>
          <w:p w14:paraId="77BCB236" w14:textId="77777777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6641E" w:rsidRPr="008A5A08" w14:paraId="38F3A466" w14:textId="77777777" w:rsidTr="00117DC9">
        <w:trPr>
          <w:trHeight w:hRule="exact" w:val="403"/>
        </w:trPr>
        <w:tc>
          <w:tcPr>
            <w:tcW w:w="1710" w:type="pct"/>
          </w:tcPr>
          <w:p w14:paraId="42955830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499" w:type="pct"/>
          </w:tcPr>
          <w:p w14:paraId="76650B71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D74DE5F" w14:textId="1D446251" w:rsidR="0056641E" w:rsidRPr="008A5A08" w:rsidRDefault="00791683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2783A0C7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14:paraId="7FBBC9F5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  <w:tc>
          <w:tcPr>
            <w:tcW w:w="147" w:type="pct"/>
          </w:tcPr>
          <w:p w14:paraId="623FA9C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14:paraId="3F60EED1" w14:textId="2808943B" w:rsidR="0056641E" w:rsidRPr="008A5A08" w:rsidRDefault="00C73439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04B69242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14:paraId="6B15A8A5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</w:tr>
      <w:tr w:rsidR="0056641E" w:rsidRPr="008A5A08" w14:paraId="6614F65E" w14:textId="77777777" w:rsidTr="006D6C64">
        <w:trPr>
          <w:trHeight w:hRule="exact" w:val="403"/>
        </w:trPr>
        <w:tc>
          <w:tcPr>
            <w:tcW w:w="1710" w:type="pct"/>
          </w:tcPr>
          <w:p w14:paraId="75F6AA9A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499" w:type="pct"/>
            <w:shd w:val="clear" w:color="auto" w:fill="auto"/>
          </w:tcPr>
          <w:p w14:paraId="12FBD613" w14:textId="77777777" w:rsidR="0056641E" w:rsidRPr="006D6C64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25061C1" w14:textId="46BC8500" w:rsidR="0056641E" w:rsidRPr="006D6C64" w:rsidRDefault="00C73439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0C31490" w14:textId="77777777" w:rsidR="0056641E" w:rsidRPr="006D6C64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16F89DEC" w14:textId="77777777" w:rsidR="0056641E" w:rsidRPr="006D6C64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D6C64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  <w:tc>
          <w:tcPr>
            <w:tcW w:w="147" w:type="pct"/>
            <w:shd w:val="clear" w:color="auto" w:fill="auto"/>
          </w:tcPr>
          <w:p w14:paraId="5ACF36C2" w14:textId="77777777" w:rsidR="0056641E" w:rsidRPr="006D6C64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shd w:val="clear" w:color="auto" w:fill="auto"/>
          </w:tcPr>
          <w:p w14:paraId="5A748A04" w14:textId="3546DCCA" w:rsidR="0056641E" w:rsidRPr="006D6C64" w:rsidRDefault="00C73439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43DF979D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14:paraId="73C84BE8" w14:textId="77777777" w:rsidR="0056641E" w:rsidRPr="006D6C64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D6C64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</w:tr>
      <w:tr w:rsidR="0056641E" w:rsidRPr="008A5A08" w14:paraId="1716A27C" w14:textId="77777777" w:rsidTr="00117DC9">
        <w:trPr>
          <w:trHeight w:hRule="exact" w:val="403"/>
        </w:trPr>
        <w:tc>
          <w:tcPr>
            <w:tcW w:w="1710" w:type="pct"/>
          </w:tcPr>
          <w:p w14:paraId="4D3C745A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9" w:type="pct"/>
          </w:tcPr>
          <w:p w14:paraId="2348725F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D58598A" w14:textId="36E419F3" w:rsidR="0056641E" w:rsidRPr="008A5A08" w:rsidRDefault="00C73439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6FD15C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9BF822D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256,307</w:t>
            </w:r>
          </w:p>
        </w:tc>
        <w:tc>
          <w:tcPr>
            <w:tcW w:w="147" w:type="pct"/>
          </w:tcPr>
          <w:p w14:paraId="32F1C453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005850A" w14:textId="4C6CE9D5" w:rsidR="0056641E" w:rsidRPr="008A5A08" w:rsidRDefault="00C73439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CD7EC9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5E107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256,307</w:t>
            </w:r>
          </w:p>
        </w:tc>
      </w:tr>
    </w:tbl>
    <w:p w14:paraId="5A6439D3" w14:textId="77777777" w:rsidR="00DD4917" w:rsidRPr="00DF028E" w:rsidRDefault="00D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95"/>
        <w:gridCol w:w="13"/>
        <w:gridCol w:w="1098"/>
        <w:gridCol w:w="260"/>
        <w:gridCol w:w="1090"/>
        <w:gridCol w:w="260"/>
        <w:gridCol w:w="1083"/>
        <w:gridCol w:w="7"/>
        <w:gridCol w:w="264"/>
        <w:gridCol w:w="17"/>
        <w:gridCol w:w="1089"/>
      </w:tblGrid>
      <w:tr w:rsidR="00AE231C" w:rsidRPr="008A5A08" w14:paraId="1D1E0E92" w14:textId="77777777" w:rsidTr="00117DC9">
        <w:trPr>
          <w:trHeight w:hRule="exact" w:val="403"/>
          <w:tblHeader/>
        </w:trPr>
        <w:tc>
          <w:tcPr>
            <w:tcW w:w="2192" w:type="pct"/>
            <w:gridSpan w:val="2"/>
          </w:tcPr>
          <w:p w14:paraId="0EE774F6" w14:textId="77777777" w:rsidR="00AE231C" w:rsidRPr="008A5A08" w:rsidRDefault="00AE231C" w:rsidP="006D6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4"/>
          </w:tcPr>
          <w:p w14:paraId="607ECA7F" w14:textId="77777777" w:rsidR="00AE231C" w:rsidRPr="008A5A08" w:rsidRDefault="00AE231C" w:rsidP="006D6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B2B4EC3" w14:textId="77777777" w:rsidR="00AE231C" w:rsidRPr="008A5A08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5"/>
          </w:tcPr>
          <w:p w14:paraId="47798CDE" w14:textId="77777777" w:rsidR="00AE231C" w:rsidRPr="008A5A08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60035" w:rsidRPr="008A5A08" w14:paraId="32B4EB1F" w14:textId="77777777" w:rsidTr="00117DC9">
        <w:trPr>
          <w:trHeight w:hRule="exact" w:val="403"/>
          <w:tblHeader/>
        </w:trPr>
        <w:tc>
          <w:tcPr>
            <w:tcW w:w="2192" w:type="pct"/>
            <w:gridSpan w:val="2"/>
          </w:tcPr>
          <w:p w14:paraId="2521BC6D" w14:textId="77777777" w:rsidR="00C60035" w:rsidRPr="008A5A08" w:rsidRDefault="00C60035" w:rsidP="00C6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A465CB8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85FBE63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1790A4" w14:textId="77777777" w:rsidR="00C60035" w:rsidRPr="008A5A08" w:rsidRDefault="0056641E" w:rsidP="00384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1F14B1A8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F037D8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559B540D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2F456DB" w14:textId="77777777" w:rsidR="00C60035" w:rsidRPr="008A5A08" w:rsidRDefault="0056641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60035" w:rsidRPr="008A5A08" w14:paraId="58223E75" w14:textId="77777777" w:rsidTr="00117DC9">
        <w:trPr>
          <w:trHeight w:hRule="exact" w:val="403"/>
          <w:tblHeader/>
        </w:trPr>
        <w:tc>
          <w:tcPr>
            <w:tcW w:w="1707" w:type="pct"/>
          </w:tcPr>
          <w:p w14:paraId="61ACDCC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F9D9F7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1CFAAF4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6EA0AD2E" w14:textId="77777777" w:rsidTr="00117DC9">
        <w:trPr>
          <w:trHeight w:hRule="exact" w:val="403"/>
          <w:tblHeader/>
        </w:trPr>
        <w:tc>
          <w:tcPr>
            <w:tcW w:w="1707" w:type="pct"/>
          </w:tcPr>
          <w:p w14:paraId="2693ABAE" w14:textId="6A50FAC9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85" w:type="pct"/>
          </w:tcPr>
          <w:p w14:paraId="0A2DFFC4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21B9C3FE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0035" w:rsidRPr="008A5A08" w14:paraId="643C3240" w14:textId="77777777" w:rsidTr="00117DC9">
        <w:trPr>
          <w:trHeight w:hRule="exact" w:val="403"/>
        </w:trPr>
        <w:tc>
          <w:tcPr>
            <w:tcW w:w="2199" w:type="pct"/>
            <w:gridSpan w:val="3"/>
          </w:tcPr>
          <w:p w14:paraId="34C2F34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5" w:type="pct"/>
          </w:tcPr>
          <w:p w14:paraId="35FBF6C3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E365602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258E42ED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DAA3A6A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2"/>
          </w:tcPr>
          <w:p w14:paraId="668FD6D0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3730CF64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shd w:val="clear" w:color="auto" w:fill="auto"/>
          </w:tcPr>
          <w:p w14:paraId="66910365" w14:textId="77777777" w:rsidR="00C60035" w:rsidRPr="008A5A08" w:rsidRDefault="00C60035" w:rsidP="00C600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6641E" w:rsidRPr="008A5A08" w14:paraId="62D03B8B" w14:textId="77777777" w:rsidTr="00290064">
        <w:trPr>
          <w:trHeight w:hRule="exact" w:val="403"/>
        </w:trPr>
        <w:tc>
          <w:tcPr>
            <w:tcW w:w="2199" w:type="pct"/>
            <w:gridSpan w:val="3"/>
          </w:tcPr>
          <w:p w14:paraId="7460A50D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5" w:type="pct"/>
          </w:tcPr>
          <w:p w14:paraId="3AA8E1D4" w14:textId="43A77BC7" w:rsidR="0056641E" w:rsidRPr="008A5A08" w:rsidRDefault="001E3EFD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3,222,212</w:t>
            </w:r>
          </w:p>
        </w:tc>
        <w:tc>
          <w:tcPr>
            <w:tcW w:w="141" w:type="pct"/>
          </w:tcPr>
          <w:p w14:paraId="7BEC507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33D7C5E4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3,080,623</w:t>
            </w:r>
          </w:p>
        </w:tc>
        <w:tc>
          <w:tcPr>
            <w:tcW w:w="141" w:type="pct"/>
          </w:tcPr>
          <w:p w14:paraId="77CF7B97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6DC53FCC" w14:textId="0B4447A7" w:rsidR="0056641E" w:rsidRPr="008A5A08" w:rsidRDefault="001E3EFD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</w:tcPr>
          <w:p w14:paraId="432D5D5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shd w:val="clear" w:color="auto" w:fill="auto"/>
          </w:tcPr>
          <w:p w14:paraId="3E627932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56641E" w:rsidRPr="008A5A08" w14:paraId="414A6B65" w14:textId="77777777" w:rsidTr="00290064">
        <w:trPr>
          <w:trHeight w:hRule="exact" w:val="403"/>
        </w:trPr>
        <w:tc>
          <w:tcPr>
            <w:tcW w:w="2199" w:type="pct"/>
            <w:gridSpan w:val="3"/>
          </w:tcPr>
          <w:p w14:paraId="69892F2A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5" w:type="pct"/>
          </w:tcPr>
          <w:p w14:paraId="4EE35F22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03C58561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4B9A8E8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035B15BC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85D795B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15056A68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shd w:val="clear" w:color="auto" w:fill="auto"/>
          </w:tcPr>
          <w:p w14:paraId="0BCFE32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6641E" w:rsidRPr="008A5A08" w14:paraId="28F937DE" w14:textId="77777777" w:rsidTr="0094411C">
        <w:trPr>
          <w:trHeight w:hRule="exact" w:val="403"/>
        </w:trPr>
        <w:tc>
          <w:tcPr>
            <w:tcW w:w="2199" w:type="pct"/>
            <w:gridSpan w:val="3"/>
          </w:tcPr>
          <w:p w14:paraId="5F06D0D0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385B493" w14:textId="7F6CB92B" w:rsidR="0056641E" w:rsidRPr="008A5A08" w:rsidRDefault="00416DC2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1,571,541</w:t>
            </w:r>
          </w:p>
        </w:tc>
        <w:tc>
          <w:tcPr>
            <w:tcW w:w="141" w:type="pct"/>
          </w:tcPr>
          <w:p w14:paraId="5B6D2C4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648F844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2,321,964</w:t>
            </w:r>
          </w:p>
        </w:tc>
        <w:tc>
          <w:tcPr>
            <w:tcW w:w="141" w:type="pct"/>
          </w:tcPr>
          <w:p w14:paraId="3868F2F7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DB24B" w14:textId="36EBD6FA" w:rsidR="0056641E" w:rsidRPr="008A5A08" w:rsidRDefault="00C51DE1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75,</w:t>
            </w:r>
            <w:r w:rsidR="00416DC2">
              <w:rPr>
                <w:rFonts w:ascii="Angsana New" w:hAnsi="Angsana New" w:cs="Angsana New"/>
                <w:sz w:val="30"/>
                <w:szCs w:val="30"/>
                <w:lang w:eastAsia="ko-KR"/>
              </w:rPr>
              <w:t>974</w:t>
            </w:r>
          </w:p>
        </w:tc>
        <w:tc>
          <w:tcPr>
            <w:tcW w:w="152" w:type="pct"/>
            <w:gridSpan w:val="2"/>
          </w:tcPr>
          <w:p w14:paraId="32EDA271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17D8F8E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86,628</w:t>
            </w:r>
          </w:p>
        </w:tc>
      </w:tr>
      <w:tr w:rsidR="0056641E" w:rsidRPr="008A5A08" w14:paraId="42963306" w14:textId="77777777" w:rsidTr="00290064">
        <w:trPr>
          <w:trHeight w:hRule="exact" w:val="403"/>
        </w:trPr>
        <w:tc>
          <w:tcPr>
            <w:tcW w:w="2199" w:type="pct"/>
            <w:gridSpan w:val="3"/>
          </w:tcPr>
          <w:p w14:paraId="7BE10E18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3E6B5BE" w14:textId="6DF65A55" w:rsidR="0056641E" w:rsidRPr="008A5A08" w:rsidRDefault="007618BF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4,793,753</w:t>
            </w:r>
          </w:p>
        </w:tc>
        <w:tc>
          <w:tcPr>
            <w:tcW w:w="141" w:type="pct"/>
          </w:tcPr>
          <w:p w14:paraId="44D6F9C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983F7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5,402,587</w:t>
            </w:r>
          </w:p>
        </w:tc>
        <w:tc>
          <w:tcPr>
            <w:tcW w:w="141" w:type="pct"/>
          </w:tcPr>
          <w:p w14:paraId="67885C71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405A" w14:textId="32A55566" w:rsidR="0056641E" w:rsidRPr="008A5A08" w:rsidRDefault="00416DC2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75,974</w:t>
            </w:r>
          </w:p>
        </w:tc>
        <w:tc>
          <w:tcPr>
            <w:tcW w:w="152" w:type="pct"/>
            <w:gridSpan w:val="2"/>
          </w:tcPr>
          <w:p w14:paraId="7C64ACB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2B13D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86,628</w:t>
            </w:r>
          </w:p>
        </w:tc>
      </w:tr>
    </w:tbl>
    <w:p w14:paraId="4A153E5C" w14:textId="6F08934D" w:rsidR="00DF028E" w:rsidRDefault="00DF028E" w:rsidP="00DF028E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707D9E0" w14:textId="77777777" w:rsidR="00DF028E" w:rsidRDefault="00DF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303012DD" w14:textId="1BC75BB0" w:rsidR="00487153" w:rsidRPr="008A5A08" w:rsidRDefault="00487153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FE542D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0C27539F" w14:textId="77777777" w:rsidR="004146A3" w:rsidRPr="008A5A08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FE542D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14:paraId="668029D1" w14:textId="51FD7A29" w:rsidR="00737843" w:rsidRPr="008A5A08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A5A08">
        <w:rPr>
          <w:rFonts w:ascii="Angsana New" w:hAnsi="Angsana New" w:cs="Angsana New"/>
          <w:sz w:val="30"/>
          <w:szCs w:val="30"/>
          <w:lang w:val="en-GB"/>
        </w:rPr>
        <w:t>31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8522DD" w:rsidRPr="008A5A08">
        <w:rPr>
          <w:rFonts w:ascii="Angsana New" w:hAnsi="Angsana New" w:cs="Angsana New"/>
          <w:sz w:val="30"/>
          <w:szCs w:val="30"/>
          <w:cs/>
        </w:rPr>
        <w:t>ธันว</w:t>
      </w:r>
      <w:r w:rsidRPr="008A5A08">
        <w:rPr>
          <w:rFonts w:ascii="Angsana New" w:hAnsi="Angsana New" w:cs="Angsana New"/>
          <w:sz w:val="30"/>
          <w:szCs w:val="30"/>
          <w:cs/>
        </w:rPr>
        <w:t>า</w:t>
      </w:r>
      <w:r w:rsidR="00487153" w:rsidRPr="008A5A08">
        <w:rPr>
          <w:rFonts w:ascii="Angsana New" w:hAnsi="Angsana New" w:cs="Angsana New"/>
          <w:sz w:val="30"/>
          <w:szCs w:val="30"/>
          <w:cs/>
        </w:rPr>
        <w:t>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lang w:val="en-GB"/>
        </w:rPr>
        <w:t>25</w:t>
      </w:r>
      <w:r w:rsidR="00E73046">
        <w:rPr>
          <w:rFonts w:ascii="Angsana New" w:hAnsi="Angsana New" w:cs="Angsana New"/>
          <w:sz w:val="30"/>
          <w:szCs w:val="30"/>
          <w:lang w:val="en-GB"/>
        </w:rPr>
        <w:t>6</w:t>
      </w:r>
      <w:r w:rsidR="0056641E">
        <w:rPr>
          <w:rFonts w:ascii="Angsana New" w:hAnsi="Angsana New" w:cs="Angsana New"/>
          <w:sz w:val="30"/>
          <w:szCs w:val="30"/>
          <w:lang w:val="en-GB"/>
        </w:rPr>
        <w:t>2</w:t>
      </w:r>
      <w:r w:rsidR="00C60035" w:rsidRPr="008A5A0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8A5A08">
        <w:rPr>
          <w:rFonts w:ascii="Angsana New" w:hAnsi="Angsana New" w:cs="Angsana New"/>
          <w:sz w:val="30"/>
          <w:szCs w:val="30"/>
          <w:cs/>
        </w:rPr>
        <w:t xml:space="preserve">เป็นภาระค้ำประกันมีจำนวนเงินรวม </w:t>
      </w:r>
      <w:r w:rsidR="00A52356">
        <w:rPr>
          <w:rFonts w:ascii="Angsana New" w:hAnsi="Angsana New" w:cs="Angsana New"/>
          <w:sz w:val="30"/>
          <w:szCs w:val="30"/>
        </w:rPr>
        <w:t>187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73046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56641E">
        <w:rPr>
          <w:rFonts w:ascii="Angsana New" w:hAnsi="Angsana New" w:cs="Angsana New"/>
          <w:i/>
          <w:iCs/>
          <w:sz w:val="30"/>
          <w:szCs w:val="30"/>
          <w:lang w:val="en-GB"/>
        </w:rPr>
        <w:t>1</w:t>
      </w:r>
      <w:r w:rsidRPr="008A5A08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6641E">
        <w:rPr>
          <w:rFonts w:ascii="Angsana New" w:hAnsi="Angsana New" w:cs="Angsana New"/>
          <w:i/>
          <w:iCs/>
          <w:sz w:val="30"/>
          <w:szCs w:val="30"/>
        </w:rPr>
        <w:t>408</w:t>
      </w:r>
      <w:r w:rsidR="00E7304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5DD12D03" w14:textId="77777777" w:rsidR="004146A3" w:rsidRPr="00FE542D" w:rsidRDefault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3CB8B01F" w14:textId="3919BA30" w:rsidR="0077706C" w:rsidRDefault="00320D7B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เหตุการณ์ภายหลัง</w:t>
      </w:r>
      <w:r w:rsidR="006737A5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รอบระยะเวลาที่รายงาน</w:t>
      </w:r>
    </w:p>
    <w:p w14:paraId="2B088B38" w14:textId="01D1BDA3" w:rsidR="00264214" w:rsidRPr="00FE542D" w:rsidRDefault="00264214" w:rsidP="00264214">
      <w:pPr>
        <w:rPr>
          <w:rFonts w:asciiTheme="majorBidi" w:hAnsiTheme="majorBidi" w:cstheme="majorBidi"/>
          <w:sz w:val="22"/>
          <w:szCs w:val="22"/>
        </w:rPr>
      </w:pPr>
    </w:p>
    <w:p w14:paraId="14495B8C" w14:textId="2BE3F30B" w:rsidR="00393224" w:rsidRDefault="00894152" w:rsidP="002040C8">
      <w:pPr>
        <w:ind w:left="540"/>
        <w:jc w:val="thaiDistribute"/>
        <w:rPr>
          <w:rFonts w:cs="Arial"/>
          <w:cs/>
          <w:lang w:val="th-TH"/>
        </w:rPr>
      </w:pPr>
      <w:r w:rsidRPr="008A5A08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8A5A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A5A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ให้เสนอต่อที่ประชุมผู้ถือหุ้นเพื่ออนุมัติให้บริษัทประกาศจ่ายเงินปันผลประจำปีจากกำไรสะสมที่ยัง</w:t>
      </w:r>
      <w:r w:rsidRPr="008A5A08">
        <w:rPr>
          <w:rFonts w:ascii="Angsana New" w:hAnsi="Angsana New" w:cs="Angsana New" w:hint="cs"/>
          <w:spacing w:val="-2"/>
          <w:sz w:val="30"/>
          <w:szCs w:val="30"/>
          <w:cs/>
        </w:rPr>
        <w:t>ไม่ได้จัดสรร</w:t>
      </w:r>
      <w:r w:rsidRPr="008A5A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8A5A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8A5A0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40C8">
        <w:rPr>
          <w:rFonts w:ascii="Angsana New" w:hAnsi="Angsana New"/>
          <w:spacing w:val="-4"/>
          <w:sz w:val="30"/>
          <w:szCs w:val="30"/>
        </w:rPr>
        <w:t xml:space="preserve">31 </w:t>
      </w:r>
      <w:r w:rsidRPr="002040C8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Pr="002040C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040C8">
        <w:rPr>
          <w:rFonts w:ascii="Angsana New" w:hAnsi="Angsana New"/>
          <w:spacing w:val="-6"/>
          <w:sz w:val="30"/>
          <w:szCs w:val="30"/>
        </w:rPr>
        <w:t xml:space="preserve">2562 </w:t>
      </w:r>
      <w:r w:rsidRPr="002040C8">
        <w:rPr>
          <w:rFonts w:ascii="Angsana New" w:hAnsi="Angsana New" w:cs="Angsana New" w:hint="cs"/>
          <w:spacing w:val="-6"/>
          <w:sz w:val="30"/>
          <w:szCs w:val="30"/>
          <w:cs/>
        </w:rPr>
        <w:t>ในอัตราหุ้นละ</w:t>
      </w:r>
      <w:r w:rsidRPr="002040C8">
        <w:rPr>
          <w:rFonts w:ascii="Angsana New" w:hAnsi="Angsana New"/>
          <w:spacing w:val="-6"/>
          <w:sz w:val="30"/>
          <w:szCs w:val="30"/>
        </w:rPr>
        <w:t xml:space="preserve"> </w:t>
      </w:r>
      <w:r w:rsidR="009534D4" w:rsidRPr="002040C8">
        <w:rPr>
          <w:rFonts w:ascii="Angsana New" w:hAnsi="Angsana New"/>
          <w:spacing w:val="-6"/>
          <w:sz w:val="30"/>
          <w:szCs w:val="30"/>
        </w:rPr>
        <w:t>0.055</w:t>
      </w:r>
      <w:r w:rsidRPr="002040C8">
        <w:rPr>
          <w:rFonts w:ascii="Angsana New" w:hAnsi="Angsana New"/>
          <w:spacing w:val="-6"/>
          <w:sz w:val="30"/>
          <w:szCs w:val="30"/>
        </w:rPr>
        <w:t xml:space="preserve"> </w:t>
      </w:r>
      <w:r w:rsidRPr="002040C8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2040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40C8">
        <w:rPr>
          <w:rFonts w:ascii="Angsana New" w:hAnsi="Angsana New" w:cs="Angsana New" w:hint="cs"/>
          <w:spacing w:val="-4"/>
          <w:sz w:val="30"/>
          <w:szCs w:val="30"/>
          <w:cs/>
        </w:rPr>
        <w:t>สำหรับหุ้นสามัญ</w:t>
      </w:r>
      <w:r w:rsidRPr="002040C8">
        <w:rPr>
          <w:rFonts w:ascii="Angsana New" w:hAnsi="Angsana New" w:cs="Angsana New" w:hint="cs"/>
          <w:spacing w:val="-6"/>
          <w:sz w:val="30"/>
          <w:szCs w:val="30"/>
          <w:cs/>
        </w:rPr>
        <w:t>จำนวน</w:t>
      </w:r>
      <w:r w:rsidRPr="002040C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040C8">
        <w:rPr>
          <w:rFonts w:ascii="Angsana New" w:hAnsi="Angsana New"/>
          <w:spacing w:val="-6"/>
          <w:sz w:val="30"/>
          <w:szCs w:val="30"/>
        </w:rPr>
        <w:t>5,60</w:t>
      </w:r>
      <w:r w:rsidR="009534D4" w:rsidRPr="002040C8">
        <w:rPr>
          <w:rFonts w:ascii="Angsana New" w:hAnsi="Angsana New"/>
          <w:spacing w:val="-6"/>
          <w:sz w:val="30"/>
          <w:szCs w:val="30"/>
        </w:rPr>
        <w:t>7.6</w:t>
      </w:r>
      <w:r w:rsidRPr="002040C8">
        <w:rPr>
          <w:rFonts w:ascii="Angsana New" w:hAnsi="Angsana New"/>
          <w:spacing w:val="-6"/>
          <w:sz w:val="30"/>
          <w:szCs w:val="30"/>
        </w:rPr>
        <w:t xml:space="preserve"> </w:t>
      </w:r>
      <w:r w:rsidRPr="002040C8">
        <w:rPr>
          <w:rFonts w:ascii="Angsana New" w:hAnsi="Angsana New" w:cs="Angsana New" w:hint="cs"/>
          <w:spacing w:val="-6"/>
          <w:sz w:val="30"/>
          <w:szCs w:val="30"/>
          <w:cs/>
        </w:rPr>
        <w:t>ล้านหุ้น</w:t>
      </w:r>
      <w:r w:rsidRPr="002040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40C8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เป็นจำนวนเงินรวม</w:t>
      </w:r>
      <w:r w:rsidRPr="002040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534D4" w:rsidRPr="002040C8">
        <w:rPr>
          <w:rFonts w:ascii="Angsana New" w:hAnsi="Angsana New"/>
          <w:spacing w:val="-4"/>
          <w:sz w:val="30"/>
          <w:szCs w:val="30"/>
        </w:rPr>
        <w:t>308.4</w:t>
      </w:r>
      <w:r w:rsidRPr="002040C8">
        <w:rPr>
          <w:rFonts w:ascii="Angsana New" w:hAnsi="Angsana New"/>
          <w:spacing w:val="-4"/>
          <w:sz w:val="30"/>
          <w:szCs w:val="30"/>
        </w:rPr>
        <w:t xml:space="preserve"> </w:t>
      </w:r>
      <w:r w:rsidRPr="002040C8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2040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40C8">
        <w:rPr>
          <w:rFonts w:ascii="Angsana New" w:hAnsi="Angsana New" w:cs="Angsana New" w:hint="cs"/>
          <w:spacing w:val="-4"/>
          <w:sz w:val="30"/>
          <w:szCs w:val="30"/>
          <w:cs/>
        </w:rPr>
        <w:t>ทั้</w:t>
      </w:r>
      <w:r w:rsidRPr="008A5A08">
        <w:rPr>
          <w:rFonts w:ascii="Angsana New" w:hAnsi="Angsana New" w:cs="Angsana New" w:hint="cs"/>
          <w:sz w:val="30"/>
          <w:szCs w:val="30"/>
          <w:cs/>
        </w:rPr>
        <w:t>งนี้โดยการประกาศจ่ายเงินปันผลดังกล่าวจะต้องได้รับการอนุมัติจากที่ประชุมผู้ถือหุ้นของบริษัท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  <w:r w:rsidR="006677B5">
        <w:rPr>
          <w:rFonts w:cstheme="minorBidi"/>
          <w:cs/>
          <w:lang w:val="th-TH"/>
        </w:rPr>
        <w:tab/>
      </w:r>
      <w:r w:rsidR="006677B5">
        <w:rPr>
          <w:rFonts w:cstheme="minorBidi"/>
          <w:cs/>
          <w:lang w:val="th-TH"/>
        </w:rPr>
        <w:tab/>
      </w:r>
    </w:p>
    <w:p w14:paraId="62EFACAF" w14:textId="77777777" w:rsidR="00FE542D" w:rsidRPr="00FE542D" w:rsidRDefault="00FE542D" w:rsidP="002040C8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A3FE5B1" w14:textId="5FF6B838" w:rsidR="00B61DCA" w:rsidRDefault="00B61DCA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>มาตรฐานก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ารรายงานทางการเงินที่ยังไม่ได้ใช้</w:t>
      </w:r>
    </w:p>
    <w:p w14:paraId="102D71FE" w14:textId="77777777" w:rsidR="002040C8" w:rsidRPr="002040C8" w:rsidRDefault="002040C8" w:rsidP="002C36E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lang w:bidi="th-TH"/>
        </w:rPr>
      </w:pPr>
    </w:p>
    <w:p w14:paraId="33E4835D" w14:textId="6F8659BC" w:rsidR="002C36E2" w:rsidRPr="001C3C1B" w:rsidRDefault="002C36E2" w:rsidP="002C36E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งบการเงินรวมและงบการเงินเฉพาะกิจการเมื่อนำมาถือปฏิบัติเป็นครั้งแรก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1C3C1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C3C1B">
        <w:rPr>
          <w:rFonts w:ascii="Angsana New" w:hAnsi="Angsana New" w:cs="Angsana New"/>
          <w:sz w:val="30"/>
          <w:szCs w:val="30"/>
        </w:rPr>
        <w:t>1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1C3C1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09053CF" w14:textId="77777777" w:rsidR="002C36E2" w:rsidRPr="002040C8" w:rsidRDefault="002C36E2" w:rsidP="002C36E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Cs w:val="22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2C36E2" w:rsidRPr="001C3C1B" w14:paraId="74628C0D" w14:textId="77777777" w:rsidTr="00F8174D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1BEC21EA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4CDDCF32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C36E2" w:rsidRPr="001C3C1B" w14:paraId="64B21D75" w14:textId="77777777" w:rsidTr="00F8174D">
        <w:tc>
          <w:tcPr>
            <w:tcW w:w="3960" w:type="dxa"/>
            <w:shd w:val="clear" w:color="auto" w:fill="auto"/>
          </w:tcPr>
          <w:p w14:paraId="03A3B53B" w14:textId="77F77C73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5E393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3A6C3821" w14:textId="68E0913B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2C36E2" w:rsidRPr="001C3C1B" w14:paraId="590AED81" w14:textId="77777777" w:rsidTr="00F8174D">
        <w:tc>
          <w:tcPr>
            <w:tcW w:w="3960" w:type="dxa"/>
            <w:shd w:val="clear" w:color="auto" w:fill="auto"/>
          </w:tcPr>
          <w:p w14:paraId="2020F8AF" w14:textId="6C6E474E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5E39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2BF1099F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C36E2" w:rsidRPr="001C3C1B" w14:paraId="6D94FAD1" w14:textId="77777777" w:rsidTr="00F8174D">
        <w:tc>
          <w:tcPr>
            <w:tcW w:w="3960" w:type="dxa"/>
            <w:shd w:val="clear" w:color="auto" w:fill="auto"/>
          </w:tcPr>
          <w:p w14:paraId="1346586A" w14:textId="5DB25B2B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5E393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0CBA993A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2C36E2" w:rsidRPr="001C3C1B" w14:paraId="5383AEA7" w14:textId="77777777" w:rsidTr="00F8174D">
        <w:tc>
          <w:tcPr>
            <w:tcW w:w="3960" w:type="dxa"/>
            <w:shd w:val="clear" w:color="auto" w:fill="auto"/>
          </w:tcPr>
          <w:p w14:paraId="07671F56" w14:textId="1E6066C0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="005E39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1A29E004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C36E2" w:rsidRPr="001C3C1B" w14:paraId="52DEC0E9" w14:textId="77777777" w:rsidTr="00F8174D">
        <w:tc>
          <w:tcPr>
            <w:tcW w:w="3960" w:type="dxa"/>
            <w:shd w:val="clear" w:color="auto" w:fill="auto"/>
          </w:tcPr>
          <w:p w14:paraId="7DD01528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32C88D3A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36E2" w:rsidRPr="001C3C1B" w14:paraId="2983582A" w14:textId="77777777" w:rsidTr="00F8174D">
        <w:tc>
          <w:tcPr>
            <w:tcW w:w="3960" w:type="dxa"/>
            <w:shd w:val="clear" w:color="auto" w:fill="auto"/>
          </w:tcPr>
          <w:p w14:paraId="469B987D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5A35D830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EB38F0A" w14:textId="77777777" w:rsidR="002C36E2" w:rsidRPr="001C3C1B" w:rsidRDefault="002C36E2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ED9FB75" w14:textId="77777777" w:rsidR="002C36E2" w:rsidRPr="002040C8" w:rsidRDefault="002C36E2" w:rsidP="002C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shd w:val="clear" w:color="auto" w:fill="D9D9D9"/>
        </w:rPr>
      </w:pPr>
    </w:p>
    <w:p w14:paraId="7B9073D1" w14:textId="6F0FF3C4" w:rsidR="002C36E2" w:rsidRDefault="002C36E2" w:rsidP="002C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i/>
          <w:iCs/>
          <w:color w:val="000000"/>
          <w:sz w:val="30"/>
          <w:szCs w:val="30"/>
        </w:rPr>
      </w:pPr>
      <w:r w:rsidRPr="001C3C1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52A7D701" w14:textId="77777777" w:rsidR="005E3934" w:rsidRPr="00B52A0B" w:rsidRDefault="005E3934" w:rsidP="007D22AB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left" w:pos="1080"/>
          <w:tab w:val="num" w:pos="1530"/>
          <w:tab w:val="left" w:pos="1620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52A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BF0277E" w14:textId="77777777" w:rsidR="005E3934" w:rsidRPr="00B52A0B" w:rsidRDefault="005E3934" w:rsidP="00B52A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2CC693" w14:textId="061F6BB7" w:rsidR="00670296" w:rsidRDefault="00670296" w:rsidP="007D22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748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937488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937488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14:paraId="34C7C974" w14:textId="77777777" w:rsidR="007D2878" w:rsidRPr="00937488" w:rsidRDefault="007D2878" w:rsidP="009374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A4DC0" w14:textId="77777777" w:rsidR="00BA4AE2" w:rsidRPr="00B52A0B" w:rsidRDefault="00BA4AE2" w:rsidP="00D9413A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  <w:tab w:val="left" w:pos="1260"/>
        </w:tabs>
        <w:autoSpaceDE w:val="0"/>
        <w:autoSpaceDN w:val="0"/>
        <w:adjustRightInd w:val="0"/>
        <w:spacing w:line="240" w:lineRule="auto"/>
        <w:ind w:firstLine="36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52A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52A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52A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AB58795" w14:textId="77777777" w:rsidR="00BA4AE2" w:rsidRPr="00B52A0B" w:rsidRDefault="00BA4AE2" w:rsidP="00B5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11F27E3" w14:textId="0C2AF82A" w:rsidR="00BA4AE2" w:rsidRDefault="00BA4AE2" w:rsidP="007D22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52A0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B52A0B">
        <w:rPr>
          <w:rFonts w:asciiTheme="majorBidi" w:hAnsiTheme="majorBidi" w:cstheme="majorBidi"/>
          <w:sz w:val="30"/>
          <w:szCs w:val="30"/>
        </w:rPr>
        <w:t>16</w:t>
      </w:r>
      <w:r w:rsidRPr="00B52A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2A0B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B52A0B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B52A0B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</w:t>
      </w:r>
      <w:r w:rsidRPr="00B52A0B">
        <w:rPr>
          <w:rFonts w:asciiTheme="majorBidi" w:hAnsiTheme="majorBidi" w:cstheme="majorBidi"/>
          <w:sz w:val="30"/>
          <w:szCs w:val="30"/>
          <w:cs/>
        </w:rPr>
        <w:t>สัญญาเช่า ซึ่งยกเว้นการรับรู้รายการสำหรับสัญญาเช่าระยะสั้นหรือสินทรัพย์อ้างอิงนั้นมีมูลค่าต่ำ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</w:t>
      </w:r>
      <w:r w:rsidR="00682AB8" w:rsidRPr="00B52A0B">
        <w:rPr>
          <w:rFonts w:asciiTheme="majorBidi" w:hAnsiTheme="majorBidi" w:cstheme="majorBidi" w:hint="cs"/>
          <w:sz w:val="30"/>
          <w:szCs w:val="30"/>
          <w:cs/>
        </w:rPr>
        <w:t>ป</w:t>
      </w:r>
    </w:p>
    <w:p w14:paraId="7349F140" w14:textId="77777777" w:rsidR="00BA4AE2" w:rsidRPr="00B52A0B" w:rsidRDefault="00BA4AE2" w:rsidP="00B52A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5F39991" w14:textId="0639150B" w:rsidR="00DB20E9" w:rsidRPr="009B0BBA" w:rsidRDefault="00DB20E9" w:rsidP="001201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0BBA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3A7404D6" w14:textId="77777777" w:rsidR="00BA4AE2" w:rsidRPr="00AB284D" w:rsidRDefault="00BA4AE2" w:rsidP="00B52A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A4AE2" w:rsidRPr="00AB284D" w:rsidSect="00370E5E">
      <w:headerReference w:type="default" r:id="rId3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1BBA" w14:textId="77777777" w:rsidR="00AC06F0" w:rsidRDefault="00AC06F0">
      <w:r>
        <w:separator/>
      </w:r>
    </w:p>
  </w:endnote>
  <w:endnote w:type="continuationSeparator" w:id="0">
    <w:p w14:paraId="532FD8BC" w14:textId="77777777" w:rsidR="00AC06F0" w:rsidRDefault="00AC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CD6CD" w14:textId="77777777" w:rsidR="00504A15" w:rsidRPr="00C2202A" w:rsidRDefault="00504A15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2202A">
      <w:rPr>
        <w:rFonts w:ascii="Angsana New" w:hAnsi="Angsana New" w:cs="Angsana New"/>
        <w:sz w:val="30"/>
        <w:szCs w:val="30"/>
      </w:rPr>
      <w:fldChar w:fldCharType="begin"/>
    </w:r>
    <w:r w:rsidRPr="00C2202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2202A">
      <w:rPr>
        <w:rFonts w:ascii="Angsana New" w:hAnsi="Angsana New" w:cs="Angsana New"/>
        <w:sz w:val="30"/>
        <w:szCs w:val="30"/>
      </w:rPr>
      <w:fldChar w:fldCharType="separate"/>
    </w:r>
    <w:r w:rsidR="00743555">
      <w:rPr>
        <w:rFonts w:ascii="Angsana New" w:hAnsi="Angsana New" w:cs="Angsana New"/>
        <w:noProof/>
        <w:sz w:val="30"/>
        <w:szCs w:val="30"/>
      </w:rPr>
      <w:t>22</w:t>
    </w:r>
    <w:r w:rsidRPr="00C2202A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4D8DB" w14:textId="2CE01ECE" w:rsidR="008C4C74" w:rsidRPr="009344F7" w:rsidRDefault="008C4C74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74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107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7877" w14:textId="47957A7E" w:rsidR="008C4C74" w:rsidRPr="009344F7" w:rsidRDefault="008C4C74" w:rsidP="003009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136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7721ADEF" w:rsidR="008C4C74" w:rsidRPr="00C827F6" w:rsidRDefault="008C4C74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04A15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8C4C74" w:rsidRPr="00C827F6" w:rsidRDefault="008C4C74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5A9DF" w14:textId="1BBEA7FF" w:rsidR="008C4C74" w:rsidRPr="00BD4ADB" w:rsidRDefault="008C4C74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56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fldChar w:fldCharType="begin"/>
    </w:r>
    <w:r w:rsidRPr="00BD4AD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BD4AD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70</w:t>
    </w:r>
    <w:r w:rsidRPr="00BD4ADB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7C5EF" w14:textId="2E725C5E" w:rsidR="008C4C74" w:rsidRPr="009344F7" w:rsidRDefault="008C4C74" w:rsidP="007C228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72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E88A9" w14:textId="2EEC602B" w:rsidR="008C4C74" w:rsidRPr="009344F7" w:rsidRDefault="008C4C74" w:rsidP="007C228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73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9B2DA" w14:textId="3D32234B" w:rsidR="008C4C74" w:rsidRPr="009344F7" w:rsidRDefault="008C4C74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74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A61A9" w14:textId="351ED319" w:rsidR="008C4C74" w:rsidRPr="00C827F6" w:rsidRDefault="008C4C74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04A15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AA18116" w14:textId="77777777" w:rsidR="008C4C74" w:rsidRPr="00C827F6" w:rsidRDefault="008C4C74">
    <w:pPr>
      <w:pStyle w:val="Footer"/>
      <w:rPr>
        <w:lang w:val="fr-FR"/>
      </w:rPr>
    </w:pPr>
  </w:p>
  <w:p w14:paraId="30E20A07" w14:textId="77777777" w:rsidR="008C4C74" w:rsidRDefault="008C4C74"/>
  <w:p w14:paraId="6AA76AA2" w14:textId="77777777" w:rsidR="008C4C74" w:rsidRDefault="008C4C7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AC539" w14:textId="4780CDA3" w:rsidR="008C4C74" w:rsidRPr="009344F7" w:rsidRDefault="008C4C74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81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CB096" w14:textId="307577E7" w:rsidR="008C4C74" w:rsidRPr="009344F7" w:rsidRDefault="008C4C74" w:rsidP="0083455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87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A4D6F" w14:textId="77777777" w:rsidR="00AC06F0" w:rsidRDefault="00AC06F0">
      <w:r>
        <w:separator/>
      </w:r>
    </w:p>
  </w:footnote>
  <w:footnote w:type="continuationSeparator" w:id="0">
    <w:p w14:paraId="10A8F0ED" w14:textId="77777777" w:rsidR="00AC06F0" w:rsidRDefault="00AC0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8C4C74" w:rsidRPr="00FA7747" w:rsidRDefault="008C4C7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8C4C74" w:rsidRPr="00FA7747" w:rsidRDefault="008C4C7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77777777" w:rsidR="008C4C74" w:rsidRPr="00074891" w:rsidRDefault="008C4C74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97C98" w14:textId="77777777" w:rsidR="008C4C74" w:rsidRPr="00300E85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84D9AC7" w14:textId="77777777" w:rsidR="008C4C74" w:rsidRPr="00FA7747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3789AC" w14:textId="1240DD6C" w:rsidR="008C4C74" w:rsidRDefault="008C4C74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5D7B31C7" w14:textId="77777777" w:rsidR="008C4C74" w:rsidRDefault="008C4C74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1E8FC" w14:textId="77777777" w:rsidR="008C4C74" w:rsidRPr="00300E85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D93E95C" w14:textId="77777777" w:rsidR="008C4C74" w:rsidRPr="00FA7747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E6C31C7" w14:textId="77777777" w:rsidR="008C4C74" w:rsidRDefault="008C4C74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17BEAAD0" w14:textId="77777777" w:rsidR="008C4C74" w:rsidRPr="005D75CD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C256B" w14:textId="77777777" w:rsidR="008C4C74" w:rsidRPr="00300E85" w:rsidRDefault="008C4C74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09468EB" w14:textId="77777777" w:rsidR="008C4C74" w:rsidRPr="00FA7747" w:rsidRDefault="008C4C74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889BA31" w14:textId="77777777" w:rsidR="008C4C74" w:rsidRDefault="008C4C74" w:rsidP="00533611">
    <w:pPr>
      <w:pStyle w:val="acctmainheading"/>
      <w:tabs>
        <w:tab w:val="center" w:pos="4802"/>
      </w:tabs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46B8B3D4" w14:textId="77777777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8C4C74" w:rsidRPr="00300E85" w:rsidRDefault="008C4C74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BCF243" w14:textId="77777777" w:rsidR="008C4C74" w:rsidRPr="00FA7747" w:rsidRDefault="008C4C74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A6A139" w14:textId="77777777" w:rsidR="008C4C74" w:rsidRDefault="008C4C74" w:rsidP="00533611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2683D9FB" w14:textId="77777777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8C4C74" w:rsidRPr="00FA7747" w:rsidRDefault="008C4C74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8C4C74" w:rsidRDefault="008C4C74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77777777" w:rsidR="008C4C74" w:rsidRDefault="008C4C74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25</w:t>
    </w:r>
    <w:r>
      <w:rPr>
        <w:rFonts w:ascii="Angsana New" w:hAnsi="Angsana New" w:cs="Angsana New"/>
        <w:b/>
        <w:bCs/>
        <w:sz w:val="32"/>
        <w:szCs w:val="32"/>
      </w:rPr>
      <w:t>62</w:t>
    </w:r>
  </w:p>
  <w:p w14:paraId="2A8917D9" w14:textId="77777777" w:rsidR="008C4C74" w:rsidRPr="00410770" w:rsidRDefault="008C4C7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31ADD" w14:textId="77777777" w:rsidR="008C4C74" w:rsidRDefault="008C4C74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3BF9E" w14:textId="77777777" w:rsidR="008C4C74" w:rsidRPr="00FA7747" w:rsidRDefault="008C4C7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07ADFE6" w14:textId="77777777" w:rsidR="008C4C74" w:rsidRPr="00FA7747" w:rsidRDefault="008C4C7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14EC49AF" w14:textId="77777777" w:rsidR="008C4C74" w:rsidRPr="00410770" w:rsidRDefault="008C4C74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7D36ADB" w14:textId="77777777" w:rsidR="008C4C74" w:rsidRPr="00074891" w:rsidRDefault="008C4C74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7FC94" w14:textId="77777777" w:rsidR="008C4C74" w:rsidRPr="00300E85" w:rsidRDefault="008C4C74" w:rsidP="004767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E818A63" w14:textId="77777777" w:rsidR="008C4C74" w:rsidRPr="00FA7747" w:rsidRDefault="008C4C74" w:rsidP="004767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AA6E2E3" w14:textId="77777777" w:rsidR="008C4C74" w:rsidRPr="00C856F1" w:rsidRDefault="008C4C74" w:rsidP="0047673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4F5B0005" w14:textId="77777777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70F76" w14:textId="77777777" w:rsidR="008C4C74" w:rsidRDefault="008C4C74" w:rsidP="00713C5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174A" w14:textId="77777777" w:rsidR="008C4C74" w:rsidRPr="00300E85" w:rsidRDefault="008C4C74" w:rsidP="004767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0A64DBE" w14:textId="77777777" w:rsidR="008C4C74" w:rsidRPr="00FA7747" w:rsidRDefault="008C4C74" w:rsidP="004767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7016663" w14:textId="77777777" w:rsidR="008C4C74" w:rsidRDefault="008C4C74" w:rsidP="007A5ECF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4BC1C140" w14:textId="77777777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0115" w14:textId="04CFB062" w:rsidR="008C4C74" w:rsidRPr="00300E85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4F06B60" w14:textId="77777777" w:rsidR="008C4C74" w:rsidRPr="00FA7747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6543FAE" w14:textId="77777777" w:rsidR="008C4C74" w:rsidRDefault="008C4C74" w:rsidP="001E2CCA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291BCF27" w14:textId="77777777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0EF72" w14:textId="77777777" w:rsidR="008C4C74" w:rsidRPr="00300E85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8C4C74" w:rsidRPr="00FA7747" w:rsidRDefault="008C4C74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77777777" w:rsidR="008C4C74" w:rsidRDefault="008C4C74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สิ้นสุดวันที่ 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25</w:t>
    </w:r>
    <w:r>
      <w:rPr>
        <w:rFonts w:ascii="Angsana New" w:hAnsi="Angsana New" w:cs="Angsana New"/>
        <w:bCs/>
        <w:sz w:val="32"/>
        <w:szCs w:val="32"/>
        <w:lang w:val="en-US" w:bidi="th-TH"/>
      </w:rPr>
      <w:t>62</w:t>
    </w:r>
  </w:p>
  <w:p w14:paraId="0A00AD0E" w14:textId="4EA5B89F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AD001F3"/>
    <w:multiLevelType w:val="hybridMultilevel"/>
    <w:tmpl w:val="E89EB0B4"/>
    <w:lvl w:ilvl="0" w:tplc="F46C678C">
      <w:start w:val="68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5C569C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9">
    <w:nsid w:val="12225D53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5714F27"/>
    <w:multiLevelType w:val="hybridMultilevel"/>
    <w:tmpl w:val="AD0C24A8"/>
    <w:lvl w:ilvl="0" w:tplc="62561694">
      <w:start w:val="1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40D6CFA4"/>
    <w:lvl w:ilvl="0" w:tplc="6E2E60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C291268"/>
    <w:multiLevelType w:val="hybridMultilevel"/>
    <w:tmpl w:val="39F258B6"/>
    <w:lvl w:ilvl="0" w:tplc="BB66D794">
      <w:start w:val="706"/>
      <w:numFmt w:val="bullet"/>
      <w:lvlText w:val="-"/>
      <w:lvlJc w:val="left"/>
      <w:pPr>
        <w:ind w:left="1927" w:hanging="360"/>
      </w:pPr>
      <w:rPr>
        <w:rFonts w:ascii="Angsana New" w:eastAsia="Arial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17">
    <w:nsid w:val="1CFA5DCE"/>
    <w:multiLevelType w:val="hybridMultilevel"/>
    <w:tmpl w:val="6F7EAD78"/>
    <w:lvl w:ilvl="0" w:tplc="EA0C91D8">
      <w:start w:val="58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1F052E8C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>
    <w:nsid w:val="24EA51AA"/>
    <w:multiLevelType w:val="hybridMultilevel"/>
    <w:tmpl w:val="3DB49FE4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CB83F24"/>
    <w:multiLevelType w:val="hybridMultilevel"/>
    <w:tmpl w:val="21D41ADA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3">
    <w:nsid w:val="32883CA4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852C48"/>
    <w:multiLevelType w:val="hybridMultilevel"/>
    <w:tmpl w:val="1368032C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FC4725"/>
    <w:multiLevelType w:val="hybridMultilevel"/>
    <w:tmpl w:val="8C02907C"/>
    <w:lvl w:ilvl="0" w:tplc="49107B0A">
      <w:start w:val="17"/>
      <w:numFmt w:val="bullet"/>
      <w:lvlText w:val="-"/>
      <w:lvlJc w:val="left"/>
      <w:pPr>
        <w:ind w:left="2780" w:hanging="360"/>
      </w:pPr>
      <w:rPr>
        <w:rFonts w:ascii="AngsanaNew" w:eastAsia="Calibri" w:hAnsi="AngsanaNew" w:cs="AngsanaNew" w:hint="default"/>
      </w:rPr>
    </w:lvl>
    <w:lvl w:ilvl="1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40" w:hanging="360"/>
      </w:pPr>
      <w:rPr>
        <w:rFonts w:ascii="Wingdings" w:hAnsi="Wingdings" w:hint="default"/>
      </w:rPr>
    </w:lvl>
  </w:abstractNum>
  <w:abstractNum w:abstractNumId="29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BB595A"/>
    <w:multiLevelType w:val="hybridMultilevel"/>
    <w:tmpl w:val="BBDC6DBC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33">
    <w:nsid w:val="58F74AA8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5D8504D2"/>
    <w:multiLevelType w:val="hybridMultilevel"/>
    <w:tmpl w:val="AD0C3B8C"/>
    <w:lvl w:ilvl="0" w:tplc="699ACFD4">
      <w:start w:val="1"/>
      <w:numFmt w:val="decimal"/>
      <w:lvlText w:val="%1."/>
      <w:lvlJc w:val="left"/>
      <w:pPr>
        <w:ind w:left="106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BC8234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564" w:hanging="360"/>
      </w:p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>
      <w:start w:val="1"/>
      <w:numFmt w:val="lowerRoman"/>
      <w:lvlText w:val="%3."/>
      <w:lvlJc w:val="right"/>
      <w:pPr>
        <w:ind w:left="3004" w:hanging="180"/>
      </w:pPr>
    </w:lvl>
    <w:lvl w:ilvl="3" w:tplc="0409000F">
      <w:start w:val="1"/>
      <w:numFmt w:val="decimal"/>
      <w:lvlText w:val="%4."/>
      <w:lvlJc w:val="left"/>
      <w:pPr>
        <w:ind w:left="3724" w:hanging="360"/>
      </w:pPr>
    </w:lvl>
    <w:lvl w:ilvl="4" w:tplc="04090019">
      <w:start w:val="1"/>
      <w:numFmt w:val="lowerLetter"/>
      <w:lvlText w:val="%5."/>
      <w:lvlJc w:val="left"/>
      <w:pPr>
        <w:ind w:left="4444" w:hanging="360"/>
      </w:pPr>
    </w:lvl>
    <w:lvl w:ilvl="5" w:tplc="0409001B">
      <w:start w:val="1"/>
      <w:numFmt w:val="lowerRoman"/>
      <w:lvlText w:val="%6."/>
      <w:lvlJc w:val="right"/>
      <w:pPr>
        <w:ind w:left="5164" w:hanging="180"/>
      </w:pPr>
    </w:lvl>
    <w:lvl w:ilvl="6" w:tplc="0409000F">
      <w:start w:val="1"/>
      <w:numFmt w:val="decimal"/>
      <w:lvlText w:val="%7."/>
      <w:lvlJc w:val="left"/>
      <w:pPr>
        <w:ind w:left="5884" w:hanging="360"/>
      </w:pPr>
    </w:lvl>
    <w:lvl w:ilvl="7" w:tplc="04090019">
      <w:start w:val="1"/>
      <w:numFmt w:val="lowerLetter"/>
      <w:lvlText w:val="%8."/>
      <w:lvlJc w:val="left"/>
      <w:pPr>
        <w:ind w:left="6604" w:hanging="360"/>
      </w:pPr>
    </w:lvl>
    <w:lvl w:ilvl="8" w:tplc="0409001B">
      <w:start w:val="1"/>
      <w:numFmt w:val="lowerRoman"/>
      <w:lvlText w:val="%9."/>
      <w:lvlJc w:val="right"/>
      <w:pPr>
        <w:ind w:left="7324" w:hanging="180"/>
      </w:pPr>
    </w:lvl>
  </w:abstractNum>
  <w:abstractNum w:abstractNumId="37">
    <w:nsid w:val="6BF56A25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CEC66A5"/>
    <w:multiLevelType w:val="multilevel"/>
    <w:tmpl w:val="520C147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70D328E8"/>
    <w:multiLevelType w:val="hybridMultilevel"/>
    <w:tmpl w:val="9E84B940"/>
    <w:lvl w:ilvl="0" w:tplc="BB66D794">
      <w:start w:val="706"/>
      <w:numFmt w:val="bullet"/>
      <w:lvlText w:val="-"/>
      <w:lvlJc w:val="left"/>
      <w:pPr>
        <w:ind w:left="1174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BB66D794">
      <w:start w:val="706"/>
      <w:numFmt w:val="bullet"/>
      <w:lvlText w:val="-"/>
      <w:lvlJc w:val="left"/>
      <w:pPr>
        <w:ind w:left="2614" w:hanging="360"/>
      </w:pPr>
      <w:rPr>
        <w:rFonts w:ascii="Angsana New" w:eastAsia="Arial" w:hAnsi="Angsana New" w:cs="Angsana New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>
    <w:nsid w:val="7D5C7DE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8"/>
  </w:num>
  <w:num w:numId="3">
    <w:abstractNumId w:val="29"/>
  </w:num>
  <w:num w:numId="4">
    <w:abstractNumId w:val="27"/>
  </w:num>
  <w:num w:numId="5">
    <w:abstractNumId w:val="6"/>
  </w:num>
  <w:num w:numId="6">
    <w:abstractNumId w:val="3"/>
  </w:num>
  <w:num w:numId="7">
    <w:abstractNumId w:val="14"/>
  </w:num>
  <w:num w:numId="8">
    <w:abstractNumId w:val="35"/>
  </w:num>
  <w:num w:numId="9">
    <w:abstractNumId w:val="13"/>
  </w:num>
  <w:num w:numId="10">
    <w:abstractNumId w:val="7"/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22"/>
  </w:num>
  <w:num w:numId="15">
    <w:abstractNumId w:val="22"/>
  </w:num>
  <w:num w:numId="16">
    <w:abstractNumId w:val="36"/>
  </w:num>
  <w:num w:numId="17">
    <w:abstractNumId w:val="19"/>
  </w:num>
  <w:num w:numId="18">
    <w:abstractNumId w:val="32"/>
  </w:num>
  <w:num w:numId="19">
    <w:abstractNumId w:val="21"/>
  </w:num>
  <w:num w:numId="20">
    <w:abstractNumId w:val="21"/>
  </w:num>
  <w:num w:numId="21">
    <w:abstractNumId w:val="23"/>
  </w:num>
  <w:num w:numId="22">
    <w:abstractNumId w:val="0"/>
  </w:num>
  <w:num w:numId="23">
    <w:abstractNumId w:val="24"/>
  </w:num>
  <w:num w:numId="24">
    <w:abstractNumId w:val="42"/>
  </w:num>
  <w:num w:numId="25">
    <w:abstractNumId w:val="34"/>
  </w:num>
  <w:num w:numId="26">
    <w:abstractNumId w:val="17"/>
  </w:num>
  <w:num w:numId="27">
    <w:abstractNumId w:val="30"/>
  </w:num>
  <w:num w:numId="28">
    <w:abstractNumId w:val="39"/>
  </w:num>
  <w:num w:numId="29">
    <w:abstractNumId w:val="16"/>
  </w:num>
  <w:num w:numId="30">
    <w:abstractNumId w:val="5"/>
  </w:num>
  <w:num w:numId="31">
    <w:abstractNumId w:val="30"/>
  </w:num>
  <w:num w:numId="32">
    <w:abstractNumId w:val="28"/>
  </w:num>
  <w:num w:numId="33">
    <w:abstractNumId w:val="2"/>
  </w:num>
  <w:num w:numId="34">
    <w:abstractNumId w:val="31"/>
  </w:num>
  <w:num w:numId="35">
    <w:abstractNumId w:val="33"/>
  </w:num>
  <w:num w:numId="36">
    <w:abstractNumId w:val="4"/>
  </w:num>
  <w:num w:numId="37">
    <w:abstractNumId w:val="25"/>
  </w:num>
  <w:num w:numId="38">
    <w:abstractNumId w:val="20"/>
  </w:num>
  <w:num w:numId="39">
    <w:abstractNumId w:val="11"/>
  </w:num>
  <w:num w:numId="40">
    <w:abstractNumId w:val="26"/>
  </w:num>
  <w:num w:numId="41">
    <w:abstractNumId w:val="43"/>
  </w:num>
  <w:num w:numId="42">
    <w:abstractNumId w:val="12"/>
  </w:num>
  <w:num w:numId="43">
    <w:abstractNumId w:val="1"/>
  </w:num>
  <w:num w:numId="44">
    <w:abstractNumId w:val="1"/>
  </w:num>
  <w:num w:numId="45">
    <w:abstractNumId w:val="9"/>
  </w:num>
  <w:num w:numId="46">
    <w:abstractNumId w:val="37"/>
  </w:num>
  <w:num w:numId="47">
    <w:abstractNumId w:val="15"/>
  </w:num>
  <w:num w:numId="48">
    <w:abstractNumId w:val="41"/>
  </w:num>
  <w:num w:numId="49">
    <w:abstractNumId w:val="18"/>
  </w:num>
  <w:num w:numId="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7D3"/>
    <w:rsid w:val="00032891"/>
    <w:rsid w:val="00032ABF"/>
    <w:rsid w:val="00032D73"/>
    <w:rsid w:val="0003340E"/>
    <w:rsid w:val="00033483"/>
    <w:rsid w:val="000335AA"/>
    <w:rsid w:val="00033EFB"/>
    <w:rsid w:val="0003448F"/>
    <w:rsid w:val="000347E9"/>
    <w:rsid w:val="000349F5"/>
    <w:rsid w:val="00034F17"/>
    <w:rsid w:val="000351D6"/>
    <w:rsid w:val="00035579"/>
    <w:rsid w:val="00035878"/>
    <w:rsid w:val="0003598D"/>
    <w:rsid w:val="00035A15"/>
    <w:rsid w:val="00035AF0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45C"/>
    <w:rsid w:val="000444A8"/>
    <w:rsid w:val="00044BAF"/>
    <w:rsid w:val="000452CD"/>
    <w:rsid w:val="00045740"/>
    <w:rsid w:val="00045C10"/>
    <w:rsid w:val="00045E6A"/>
    <w:rsid w:val="000463AC"/>
    <w:rsid w:val="000465C7"/>
    <w:rsid w:val="000468A5"/>
    <w:rsid w:val="00046BCB"/>
    <w:rsid w:val="000478DC"/>
    <w:rsid w:val="00050223"/>
    <w:rsid w:val="00050935"/>
    <w:rsid w:val="00050C03"/>
    <w:rsid w:val="00050DDE"/>
    <w:rsid w:val="00051179"/>
    <w:rsid w:val="00051417"/>
    <w:rsid w:val="00051519"/>
    <w:rsid w:val="000517C5"/>
    <w:rsid w:val="00051E25"/>
    <w:rsid w:val="00052251"/>
    <w:rsid w:val="000529F4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7D5"/>
    <w:rsid w:val="00056AD8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4DC"/>
    <w:rsid w:val="000805D4"/>
    <w:rsid w:val="0008074C"/>
    <w:rsid w:val="00081278"/>
    <w:rsid w:val="0008157C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F0F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FB4"/>
    <w:rsid w:val="00094FF6"/>
    <w:rsid w:val="00095A5F"/>
    <w:rsid w:val="00095A79"/>
    <w:rsid w:val="00095E09"/>
    <w:rsid w:val="00096423"/>
    <w:rsid w:val="0009664B"/>
    <w:rsid w:val="000967D6"/>
    <w:rsid w:val="000973CF"/>
    <w:rsid w:val="000975F5"/>
    <w:rsid w:val="00097659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2FDB"/>
    <w:rsid w:val="000B3154"/>
    <w:rsid w:val="000B33FE"/>
    <w:rsid w:val="000B3D52"/>
    <w:rsid w:val="000B3E60"/>
    <w:rsid w:val="000B5589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D041B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3ED"/>
    <w:rsid w:val="000D5A9D"/>
    <w:rsid w:val="000D64CF"/>
    <w:rsid w:val="000D6696"/>
    <w:rsid w:val="000D6971"/>
    <w:rsid w:val="000D6DF9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8E2"/>
    <w:rsid w:val="000F0967"/>
    <w:rsid w:val="000F0BC6"/>
    <w:rsid w:val="000F13B5"/>
    <w:rsid w:val="000F1A6F"/>
    <w:rsid w:val="000F1DBB"/>
    <w:rsid w:val="000F1DC5"/>
    <w:rsid w:val="000F2983"/>
    <w:rsid w:val="000F2C64"/>
    <w:rsid w:val="000F2F01"/>
    <w:rsid w:val="000F38A1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934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502"/>
    <w:rsid w:val="00122BAF"/>
    <w:rsid w:val="00123587"/>
    <w:rsid w:val="001238A0"/>
    <w:rsid w:val="001239BC"/>
    <w:rsid w:val="00123B2D"/>
    <w:rsid w:val="00123DB5"/>
    <w:rsid w:val="00123DBE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7A9"/>
    <w:rsid w:val="00142B35"/>
    <w:rsid w:val="00142C71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687"/>
    <w:rsid w:val="00151CA8"/>
    <w:rsid w:val="001520E0"/>
    <w:rsid w:val="00152476"/>
    <w:rsid w:val="001525FB"/>
    <w:rsid w:val="00152964"/>
    <w:rsid w:val="00152E00"/>
    <w:rsid w:val="001532F4"/>
    <w:rsid w:val="00153341"/>
    <w:rsid w:val="00153707"/>
    <w:rsid w:val="00153A18"/>
    <w:rsid w:val="00153E26"/>
    <w:rsid w:val="00154240"/>
    <w:rsid w:val="001544E3"/>
    <w:rsid w:val="0015451C"/>
    <w:rsid w:val="00154776"/>
    <w:rsid w:val="001550B0"/>
    <w:rsid w:val="00155479"/>
    <w:rsid w:val="00155582"/>
    <w:rsid w:val="001557BD"/>
    <w:rsid w:val="00156307"/>
    <w:rsid w:val="001573FD"/>
    <w:rsid w:val="001576A2"/>
    <w:rsid w:val="00157C97"/>
    <w:rsid w:val="0016031D"/>
    <w:rsid w:val="00160769"/>
    <w:rsid w:val="00160C44"/>
    <w:rsid w:val="00160DB6"/>
    <w:rsid w:val="00161500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FB1"/>
    <w:rsid w:val="00164BF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7CF"/>
    <w:rsid w:val="00175E89"/>
    <w:rsid w:val="00175F1A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3EA"/>
    <w:rsid w:val="001B4474"/>
    <w:rsid w:val="001B49E6"/>
    <w:rsid w:val="001B4B2D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AC"/>
    <w:rsid w:val="001C2307"/>
    <w:rsid w:val="001C246C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B2D"/>
    <w:rsid w:val="001C6D57"/>
    <w:rsid w:val="001C6DCF"/>
    <w:rsid w:val="001C70BC"/>
    <w:rsid w:val="001C74C6"/>
    <w:rsid w:val="001C7AD4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52F"/>
    <w:rsid w:val="001E15BB"/>
    <w:rsid w:val="001E1C3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F2"/>
    <w:rsid w:val="001E6102"/>
    <w:rsid w:val="001E6222"/>
    <w:rsid w:val="001E6320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DA9"/>
    <w:rsid w:val="00211165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A65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5706"/>
    <w:rsid w:val="00246163"/>
    <w:rsid w:val="00246188"/>
    <w:rsid w:val="00246278"/>
    <w:rsid w:val="00246566"/>
    <w:rsid w:val="00246902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3417"/>
    <w:rsid w:val="0026359D"/>
    <w:rsid w:val="00263723"/>
    <w:rsid w:val="00263A33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EB9"/>
    <w:rsid w:val="0026715B"/>
    <w:rsid w:val="002675AC"/>
    <w:rsid w:val="00267673"/>
    <w:rsid w:val="0026774E"/>
    <w:rsid w:val="00267877"/>
    <w:rsid w:val="00267D78"/>
    <w:rsid w:val="002700CC"/>
    <w:rsid w:val="00270376"/>
    <w:rsid w:val="002704DF"/>
    <w:rsid w:val="00270F60"/>
    <w:rsid w:val="00271216"/>
    <w:rsid w:val="0027146B"/>
    <w:rsid w:val="00271A46"/>
    <w:rsid w:val="00271A4A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6275"/>
    <w:rsid w:val="002A63A5"/>
    <w:rsid w:val="002A689B"/>
    <w:rsid w:val="002A6930"/>
    <w:rsid w:val="002A6E67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EED"/>
    <w:rsid w:val="002C1052"/>
    <w:rsid w:val="002C106D"/>
    <w:rsid w:val="002C1212"/>
    <w:rsid w:val="002C155B"/>
    <w:rsid w:val="002C1976"/>
    <w:rsid w:val="002C2083"/>
    <w:rsid w:val="002C26CC"/>
    <w:rsid w:val="002C331F"/>
    <w:rsid w:val="002C344F"/>
    <w:rsid w:val="002C36E2"/>
    <w:rsid w:val="002C3E54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7F1"/>
    <w:rsid w:val="002F3B1D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103F8"/>
    <w:rsid w:val="00310BAA"/>
    <w:rsid w:val="00310C34"/>
    <w:rsid w:val="00310DDA"/>
    <w:rsid w:val="00310FA0"/>
    <w:rsid w:val="0031126B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30CE"/>
    <w:rsid w:val="0032351D"/>
    <w:rsid w:val="00323C37"/>
    <w:rsid w:val="00324055"/>
    <w:rsid w:val="0032437E"/>
    <w:rsid w:val="003246D8"/>
    <w:rsid w:val="00325218"/>
    <w:rsid w:val="0032529C"/>
    <w:rsid w:val="00325C89"/>
    <w:rsid w:val="00325FA9"/>
    <w:rsid w:val="00326130"/>
    <w:rsid w:val="003267BF"/>
    <w:rsid w:val="00326801"/>
    <w:rsid w:val="00327557"/>
    <w:rsid w:val="00327892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981"/>
    <w:rsid w:val="00351077"/>
    <w:rsid w:val="00351089"/>
    <w:rsid w:val="0035123D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2E0"/>
    <w:rsid w:val="0036476B"/>
    <w:rsid w:val="003651FC"/>
    <w:rsid w:val="00365305"/>
    <w:rsid w:val="003657EC"/>
    <w:rsid w:val="00365C86"/>
    <w:rsid w:val="00365F41"/>
    <w:rsid w:val="00366066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FD"/>
    <w:rsid w:val="00374C40"/>
    <w:rsid w:val="00374DF3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DAF"/>
    <w:rsid w:val="003942BE"/>
    <w:rsid w:val="0039465D"/>
    <w:rsid w:val="0039539E"/>
    <w:rsid w:val="003955B1"/>
    <w:rsid w:val="00395D09"/>
    <w:rsid w:val="00395F42"/>
    <w:rsid w:val="00396930"/>
    <w:rsid w:val="003969E7"/>
    <w:rsid w:val="00396D30"/>
    <w:rsid w:val="00396DDB"/>
    <w:rsid w:val="00396FE7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457C"/>
    <w:rsid w:val="003B507A"/>
    <w:rsid w:val="003B50D2"/>
    <w:rsid w:val="003B5919"/>
    <w:rsid w:val="003B6776"/>
    <w:rsid w:val="003B68CF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949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AB4"/>
    <w:rsid w:val="003F6AE9"/>
    <w:rsid w:val="003F6F38"/>
    <w:rsid w:val="003F759B"/>
    <w:rsid w:val="003F7692"/>
    <w:rsid w:val="003F7AA2"/>
    <w:rsid w:val="003F7E8C"/>
    <w:rsid w:val="003F7F56"/>
    <w:rsid w:val="004003D7"/>
    <w:rsid w:val="00400AEC"/>
    <w:rsid w:val="00400F6D"/>
    <w:rsid w:val="004010E8"/>
    <w:rsid w:val="004011B4"/>
    <w:rsid w:val="00401310"/>
    <w:rsid w:val="00401335"/>
    <w:rsid w:val="00401CE5"/>
    <w:rsid w:val="00402021"/>
    <w:rsid w:val="0040225D"/>
    <w:rsid w:val="0040297E"/>
    <w:rsid w:val="00402C55"/>
    <w:rsid w:val="0040306B"/>
    <w:rsid w:val="004037BF"/>
    <w:rsid w:val="00403965"/>
    <w:rsid w:val="00403A67"/>
    <w:rsid w:val="00403D66"/>
    <w:rsid w:val="00404BB7"/>
    <w:rsid w:val="00405062"/>
    <w:rsid w:val="004050F5"/>
    <w:rsid w:val="004051D7"/>
    <w:rsid w:val="00405418"/>
    <w:rsid w:val="00405674"/>
    <w:rsid w:val="0040570A"/>
    <w:rsid w:val="004065B7"/>
    <w:rsid w:val="004065C3"/>
    <w:rsid w:val="00406E82"/>
    <w:rsid w:val="004070CD"/>
    <w:rsid w:val="004072B1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F17"/>
    <w:rsid w:val="004143F0"/>
    <w:rsid w:val="004146A3"/>
    <w:rsid w:val="004146E0"/>
    <w:rsid w:val="0041479A"/>
    <w:rsid w:val="004147F4"/>
    <w:rsid w:val="00414843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AAB"/>
    <w:rsid w:val="00423390"/>
    <w:rsid w:val="00423647"/>
    <w:rsid w:val="004236D3"/>
    <w:rsid w:val="00423957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312A"/>
    <w:rsid w:val="004434FD"/>
    <w:rsid w:val="004441C7"/>
    <w:rsid w:val="00444AA2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402E"/>
    <w:rsid w:val="004745E7"/>
    <w:rsid w:val="00474F27"/>
    <w:rsid w:val="0047565E"/>
    <w:rsid w:val="00476542"/>
    <w:rsid w:val="00476735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88E"/>
    <w:rsid w:val="00497162"/>
    <w:rsid w:val="004973AE"/>
    <w:rsid w:val="004977AD"/>
    <w:rsid w:val="00497E7B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F21"/>
    <w:rsid w:val="004B13A3"/>
    <w:rsid w:val="004B14B8"/>
    <w:rsid w:val="004B1E25"/>
    <w:rsid w:val="004B226C"/>
    <w:rsid w:val="004B234C"/>
    <w:rsid w:val="004B2957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F10"/>
    <w:rsid w:val="004E6930"/>
    <w:rsid w:val="004E69B8"/>
    <w:rsid w:val="004E70DA"/>
    <w:rsid w:val="004E70DB"/>
    <w:rsid w:val="004E70DD"/>
    <w:rsid w:val="004E7849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6AB"/>
    <w:rsid w:val="00504A15"/>
    <w:rsid w:val="00504DC5"/>
    <w:rsid w:val="005053F1"/>
    <w:rsid w:val="00505564"/>
    <w:rsid w:val="0050562C"/>
    <w:rsid w:val="00506248"/>
    <w:rsid w:val="00506378"/>
    <w:rsid w:val="00506385"/>
    <w:rsid w:val="00506504"/>
    <w:rsid w:val="0050703F"/>
    <w:rsid w:val="0050744D"/>
    <w:rsid w:val="00507CE0"/>
    <w:rsid w:val="00507FC4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33C5"/>
    <w:rsid w:val="00533408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666C"/>
    <w:rsid w:val="00536E1B"/>
    <w:rsid w:val="00537709"/>
    <w:rsid w:val="00537A14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FE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D9D"/>
    <w:rsid w:val="005913F3"/>
    <w:rsid w:val="005914E1"/>
    <w:rsid w:val="0059192C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D94"/>
    <w:rsid w:val="00596934"/>
    <w:rsid w:val="0059700D"/>
    <w:rsid w:val="00597128"/>
    <w:rsid w:val="0059759D"/>
    <w:rsid w:val="0059794B"/>
    <w:rsid w:val="00597967"/>
    <w:rsid w:val="00597F53"/>
    <w:rsid w:val="005A0990"/>
    <w:rsid w:val="005A0CB7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DCE"/>
    <w:rsid w:val="005C3298"/>
    <w:rsid w:val="005C33C1"/>
    <w:rsid w:val="005C3457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A55"/>
    <w:rsid w:val="005D2931"/>
    <w:rsid w:val="005D2E2B"/>
    <w:rsid w:val="005D30C7"/>
    <w:rsid w:val="005D433B"/>
    <w:rsid w:val="005D438D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97A"/>
    <w:rsid w:val="005E4A74"/>
    <w:rsid w:val="005E4C1E"/>
    <w:rsid w:val="005E5A71"/>
    <w:rsid w:val="005E5B33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612D"/>
    <w:rsid w:val="00606267"/>
    <w:rsid w:val="0060626B"/>
    <w:rsid w:val="00606970"/>
    <w:rsid w:val="006070FA"/>
    <w:rsid w:val="006073CA"/>
    <w:rsid w:val="00607829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7350"/>
    <w:rsid w:val="0061799F"/>
    <w:rsid w:val="006179C5"/>
    <w:rsid w:val="00617C23"/>
    <w:rsid w:val="00620341"/>
    <w:rsid w:val="00620955"/>
    <w:rsid w:val="00620D6A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A0F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BD"/>
    <w:rsid w:val="00631B03"/>
    <w:rsid w:val="006323E4"/>
    <w:rsid w:val="00632651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D2D"/>
    <w:rsid w:val="00640101"/>
    <w:rsid w:val="00640258"/>
    <w:rsid w:val="00640F68"/>
    <w:rsid w:val="0064163C"/>
    <w:rsid w:val="00641B33"/>
    <w:rsid w:val="00642495"/>
    <w:rsid w:val="006426F2"/>
    <w:rsid w:val="00643D35"/>
    <w:rsid w:val="00643F0D"/>
    <w:rsid w:val="006440B2"/>
    <w:rsid w:val="00644889"/>
    <w:rsid w:val="00645069"/>
    <w:rsid w:val="00645549"/>
    <w:rsid w:val="006455B9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AA4"/>
    <w:rsid w:val="00653E32"/>
    <w:rsid w:val="00654A8B"/>
    <w:rsid w:val="00654EBE"/>
    <w:rsid w:val="00655020"/>
    <w:rsid w:val="006551EC"/>
    <w:rsid w:val="00655485"/>
    <w:rsid w:val="006558C9"/>
    <w:rsid w:val="0065629A"/>
    <w:rsid w:val="006564E9"/>
    <w:rsid w:val="0065663B"/>
    <w:rsid w:val="0065728B"/>
    <w:rsid w:val="0065739A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3582"/>
    <w:rsid w:val="006737A5"/>
    <w:rsid w:val="006737C8"/>
    <w:rsid w:val="00674003"/>
    <w:rsid w:val="00674334"/>
    <w:rsid w:val="00674633"/>
    <w:rsid w:val="00674E6D"/>
    <w:rsid w:val="0067536C"/>
    <w:rsid w:val="0067542F"/>
    <w:rsid w:val="00675971"/>
    <w:rsid w:val="00675B6E"/>
    <w:rsid w:val="00675C8F"/>
    <w:rsid w:val="00675FA6"/>
    <w:rsid w:val="0067606B"/>
    <w:rsid w:val="006766F8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708"/>
    <w:rsid w:val="00686FCA"/>
    <w:rsid w:val="006878C7"/>
    <w:rsid w:val="00687AB4"/>
    <w:rsid w:val="00687C2B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10F"/>
    <w:rsid w:val="006A63F5"/>
    <w:rsid w:val="006A643D"/>
    <w:rsid w:val="006A650C"/>
    <w:rsid w:val="006A6811"/>
    <w:rsid w:val="006A708F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BEB"/>
    <w:rsid w:val="006D3058"/>
    <w:rsid w:val="006D30E9"/>
    <w:rsid w:val="006D32CA"/>
    <w:rsid w:val="006D32E8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D4D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4078"/>
    <w:rsid w:val="0070416F"/>
    <w:rsid w:val="007043E8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2171"/>
    <w:rsid w:val="007129D5"/>
    <w:rsid w:val="00712C6F"/>
    <w:rsid w:val="00712F07"/>
    <w:rsid w:val="007132DF"/>
    <w:rsid w:val="00713582"/>
    <w:rsid w:val="00713609"/>
    <w:rsid w:val="007139BC"/>
    <w:rsid w:val="00713C23"/>
    <w:rsid w:val="00713C50"/>
    <w:rsid w:val="00713D63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555"/>
    <w:rsid w:val="007436C9"/>
    <w:rsid w:val="0074414F"/>
    <w:rsid w:val="00744503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5051"/>
    <w:rsid w:val="00765145"/>
    <w:rsid w:val="00765E8D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647D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683"/>
    <w:rsid w:val="007916B1"/>
    <w:rsid w:val="00791837"/>
    <w:rsid w:val="00791E4F"/>
    <w:rsid w:val="00791EF7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C22"/>
    <w:rsid w:val="007A53FE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AF4"/>
    <w:rsid w:val="007B5544"/>
    <w:rsid w:val="007B585C"/>
    <w:rsid w:val="007B5990"/>
    <w:rsid w:val="007B59F8"/>
    <w:rsid w:val="007B5F61"/>
    <w:rsid w:val="007B6323"/>
    <w:rsid w:val="007B6654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205"/>
    <w:rsid w:val="007C343D"/>
    <w:rsid w:val="007C34D0"/>
    <w:rsid w:val="007C404B"/>
    <w:rsid w:val="007C413A"/>
    <w:rsid w:val="007C414F"/>
    <w:rsid w:val="007C4312"/>
    <w:rsid w:val="007C446B"/>
    <w:rsid w:val="007C46E8"/>
    <w:rsid w:val="007C52AA"/>
    <w:rsid w:val="007C69D3"/>
    <w:rsid w:val="007C6B4C"/>
    <w:rsid w:val="007C6E62"/>
    <w:rsid w:val="007C702F"/>
    <w:rsid w:val="007D0109"/>
    <w:rsid w:val="007D01AE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3D1"/>
    <w:rsid w:val="007E0476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A65"/>
    <w:rsid w:val="007E4F20"/>
    <w:rsid w:val="007E5029"/>
    <w:rsid w:val="007E5962"/>
    <w:rsid w:val="007E5AF0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23B0"/>
    <w:rsid w:val="007F324B"/>
    <w:rsid w:val="007F473C"/>
    <w:rsid w:val="007F4901"/>
    <w:rsid w:val="007F4ACF"/>
    <w:rsid w:val="007F4E78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6072"/>
    <w:rsid w:val="00806129"/>
    <w:rsid w:val="008063B2"/>
    <w:rsid w:val="0080645E"/>
    <w:rsid w:val="0080707E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73D6"/>
    <w:rsid w:val="0081743E"/>
    <w:rsid w:val="00817599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3396"/>
    <w:rsid w:val="008334F5"/>
    <w:rsid w:val="008336B4"/>
    <w:rsid w:val="00834312"/>
    <w:rsid w:val="00834359"/>
    <w:rsid w:val="00834556"/>
    <w:rsid w:val="00834592"/>
    <w:rsid w:val="00834610"/>
    <w:rsid w:val="00834911"/>
    <w:rsid w:val="008349E8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4579"/>
    <w:rsid w:val="00844A32"/>
    <w:rsid w:val="008450CE"/>
    <w:rsid w:val="008450D0"/>
    <w:rsid w:val="008456CE"/>
    <w:rsid w:val="008456F6"/>
    <w:rsid w:val="00845AAC"/>
    <w:rsid w:val="00845B19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655C"/>
    <w:rsid w:val="00866595"/>
    <w:rsid w:val="008666DD"/>
    <w:rsid w:val="00866766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AF4"/>
    <w:rsid w:val="00896CA1"/>
    <w:rsid w:val="00896E11"/>
    <w:rsid w:val="00897262"/>
    <w:rsid w:val="00897795"/>
    <w:rsid w:val="008978FB"/>
    <w:rsid w:val="008A0113"/>
    <w:rsid w:val="008A090A"/>
    <w:rsid w:val="008A0A0A"/>
    <w:rsid w:val="008A0B91"/>
    <w:rsid w:val="008A0DAC"/>
    <w:rsid w:val="008A178B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BFB"/>
    <w:rsid w:val="008A3F84"/>
    <w:rsid w:val="008A4604"/>
    <w:rsid w:val="008A487A"/>
    <w:rsid w:val="008A4EA8"/>
    <w:rsid w:val="008A5A08"/>
    <w:rsid w:val="008A60F7"/>
    <w:rsid w:val="008A663B"/>
    <w:rsid w:val="008A7763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5468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63B6"/>
    <w:rsid w:val="008C64F9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AB7"/>
    <w:rsid w:val="008F3B02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C1E"/>
    <w:rsid w:val="00930EB7"/>
    <w:rsid w:val="009311D6"/>
    <w:rsid w:val="00931C94"/>
    <w:rsid w:val="00932050"/>
    <w:rsid w:val="00932438"/>
    <w:rsid w:val="009329A8"/>
    <w:rsid w:val="00932F1F"/>
    <w:rsid w:val="009334D2"/>
    <w:rsid w:val="009344F7"/>
    <w:rsid w:val="009347B1"/>
    <w:rsid w:val="00934DC3"/>
    <w:rsid w:val="009350C9"/>
    <w:rsid w:val="009353C3"/>
    <w:rsid w:val="009353D1"/>
    <w:rsid w:val="009358CF"/>
    <w:rsid w:val="00935D1B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EE9"/>
    <w:rsid w:val="009744C7"/>
    <w:rsid w:val="00974514"/>
    <w:rsid w:val="00974B5C"/>
    <w:rsid w:val="00974DFA"/>
    <w:rsid w:val="0097506E"/>
    <w:rsid w:val="009754EC"/>
    <w:rsid w:val="009756C4"/>
    <w:rsid w:val="00976814"/>
    <w:rsid w:val="009778DF"/>
    <w:rsid w:val="00977E22"/>
    <w:rsid w:val="00977F07"/>
    <w:rsid w:val="009801AA"/>
    <w:rsid w:val="00981477"/>
    <w:rsid w:val="0098175B"/>
    <w:rsid w:val="0098192E"/>
    <w:rsid w:val="00981B9E"/>
    <w:rsid w:val="00981FAF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65F"/>
    <w:rsid w:val="00996BDF"/>
    <w:rsid w:val="0099768E"/>
    <w:rsid w:val="00997F94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6341"/>
    <w:rsid w:val="009B65F6"/>
    <w:rsid w:val="009B6DB6"/>
    <w:rsid w:val="009B70B2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DB6"/>
    <w:rsid w:val="009C3FA7"/>
    <w:rsid w:val="009C493B"/>
    <w:rsid w:val="009C49AB"/>
    <w:rsid w:val="009C4C71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CB8"/>
    <w:rsid w:val="009D437C"/>
    <w:rsid w:val="009D48CC"/>
    <w:rsid w:val="009D60E5"/>
    <w:rsid w:val="009D68C8"/>
    <w:rsid w:val="009D7190"/>
    <w:rsid w:val="009D72D0"/>
    <w:rsid w:val="009D7974"/>
    <w:rsid w:val="009D7A07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954"/>
    <w:rsid w:val="00A04BAD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777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CB1"/>
    <w:rsid w:val="00A24897"/>
    <w:rsid w:val="00A24C4E"/>
    <w:rsid w:val="00A24FEB"/>
    <w:rsid w:val="00A256BB"/>
    <w:rsid w:val="00A26911"/>
    <w:rsid w:val="00A26E87"/>
    <w:rsid w:val="00A27010"/>
    <w:rsid w:val="00A27167"/>
    <w:rsid w:val="00A279D0"/>
    <w:rsid w:val="00A30160"/>
    <w:rsid w:val="00A301AA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230F"/>
    <w:rsid w:val="00A42948"/>
    <w:rsid w:val="00A4299A"/>
    <w:rsid w:val="00A42D1F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F5A"/>
    <w:rsid w:val="00A60780"/>
    <w:rsid w:val="00A60BDD"/>
    <w:rsid w:val="00A612F7"/>
    <w:rsid w:val="00A61497"/>
    <w:rsid w:val="00A6152D"/>
    <w:rsid w:val="00A618D4"/>
    <w:rsid w:val="00A61DEF"/>
    <w:rsid w:val="00A631A6"/>
    <w:rsid w:val="00A638B9"/>
    <w:rsid w:val="00A6392B"/>
    <w:rsid w:val="00A63B38"/>
    <w:rsid w:val="00A63E4E"/>
    <w:rsid w:val="00A644EA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E0B"/>
    <w:rsid w:val="00A92651"/>
    <w:rsid w:val="00A92769"/>
    <w:rsid w:val="00A92EA7"/>
    <w:rsid w:val="00A93858"/>
    <w:rsid w:val="00A938C0"/>
    <w:rsid w:val="00A93B63"/>
    <w:rsid w:val="00A94329"/>
    <w:rsid w:val="00A94B5B"/>
    <w:rsid w:val="00A954BA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6AD"/>
    <w:rsid w:val="00AA43EE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32A"/>
    <w:rsid w:val="00AB73B5"/>
    <w:rsid w:val="00AB7AC3"/>
    <w:rsid w:val="00AC006C"/>
    <w:rsid w:val="00AC04B9"/>
    <w:rsid w:val="00AC05B5"/>
    <w:rsid w:val="00AC06F0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311E"/>
    <w:rsid w:val="00AF316E"/>
    <w:rsid w:val="00AF3594"/>
    <w:rsid w:val="00AF367B"/>
    <w:rsid w:val="00AF38E9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D8A"/>
    <w:rsid w:val="00B03DB1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2AC"/>
    <w:rsid w:val="00B1168F"/>
    <w:rsid w:val="00B1199B"/>
    <w:rsid w:val="00B11AB0"/>
    <w:rsid w:val="00B11D0A"/>
    <w:rsid w:val="00B12319"/>
    <w:rsid w:val="00B1237F"/>
    <w:rsid w:val="00B12C6E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20424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6387"/>
    <w:rsid w:val="00B36414"/>
    <w:rsid w:val="00B36AD2"/>
    <w:rsid w:val="00B37575"/>
    <w:rsid w:val="00B375A6"/>
    <w:rsid w:val="00B376B4"/>
    <w:rsid w:val="00B40280"/>
    <w:rsid w:val="00B402D7"/>
    <w:rsid w:val="00B408AE"/>
    <w:rsid w:val="00B40B4F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E47"/>
    <w:rsid w:val="00B6126D"/>
    <w:rsid w:val="00B617A2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FF6"/>
    <w:rsid w:val="00B74B8C"/>
    <w:rsid w:val="00B753EE"/>
    <w:rsid w:val="00B759C8"/>
    <w:rsid w:val="00B763E3"/>
    <w:rsid w:val="00B767DF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1785"/>
    <w:rsid w:val="00B918FF"/>
    <w:rsid w:val="00B91A7E"/>
    <w:rsid w:val="00B91D52"/>
    <w:rsid w:val="00B924E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C01"/>
    <w:rsid w:val="00BC5D72"/>
    <w:rsid w:val="00BC6055"/>
    <w:rsid w:val="00BC63F7"/>
    <w:rsid w:val="00BC6D2B"/>
    <w:rsid w:val="00BC6F42"/>
    <w:rsid w:val="00BC7089"/>
    <w:rsid w:val="00BC7111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5B7"/>
    <w:rsid w:val="00BE7AA7"/>
    <w:rsid w:val="00BE7D6D"/>
    <w:rsid w:val="00BF014C"/>
    <w:rsid w:val="00BF0573"/>
    <w:rsid w:val="00BF15BB"/>
    <w:rsid w:val="00BF1753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425"/>
    <w:rsid w:val="00BF745D"/>
    <w:rsid w:val="00BF7892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2AE"/>
    <w:rsid w:val="00C1453F"/>
    <w:rsid w:val="00C14BA7"/>
    <w:rsid w:val="00C14C2B"/>
    <w:rsid w:val="00C15305"/>
    <w:rsid w:val="00C158BF"/>
    <w:rsid w:val="00C15D9B"/>
    <w:rsid w:val="00C15F19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51C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50F5"/>
    <w:rsid w:val="00C551B5"/>
    <w:rsid w:val="00C551C8"/>
    <w:rsid w:val="00C563F8"/>
    <w:rsid w:val="00C565C3"/>
    <w:rsid w:val="00C573ED"/>
    <w:rsid w:val="00C57454"/>
    <w:rsid w:val="00C576CF"/>
    <w:rsid w:val="00C60035"/>
    <w:rsid w:val="00C60785"/>
    <w:rsid w:val="00C60DBA"/>
    <w:rsid w:val="00C61173"/>
    <w:rsid w:val="00C615A4"/>
    <w:rsid w:val="00C61646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F80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7F6"/>
    <w:rsid w:val="00C8291B"/>
    <w:rsid w:val="00C829AB"/>
    <w:rsid w:val="00C82FF1"/>
    <w:rsid w:val="00C83F3B"/>
    <w:rsid w:val="00C84169"/>
    <w:rsid w:val="00C844C9"/>
    <w:rsid w:val="00C8467F"/>
    <w:rsid w:val="00C8498B"/>
    <w:rsid w:val="00C84FFC"/>
    <w:rsid w:val="00C851A0"/>
    <w:rsid w:val="00C851D0"/>
    <w:rsid w:val="00C85403"/>
    <w:rsid w:val="00C856F1"/>
    <w:rsid w:val="00C85A0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774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CC1"/>
    <w:rsid w:val="00CC1E88"/>
    <w:rsid w:val="00CC237A"/>
    <w:rsid w:val="00CC26D4"/>
    <w:rsid w:val="00CC277C"/>
    <w:rsid w:val="00CC2D2B"/>
    <w:rsid w:val="00CC395E"/>
    <w:rsid w:val="00CC3D6E"/>
    <w:rsid w:val="00CC4237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FC"/>
    <w:rsid w:val="00CD52D1"/>
    <w:rsid w:val="00CD54F6"/>
    <w:rsid w:val="00CD571F"/>
    <w:rsid w:val="00CD5CB4"/>
    <w:rsid w:val="00CD65FD"/>
    <w:rsid w:val="00CD682A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CD3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451F"/>
    <w:rsid w:val="00CF47BC"/>
    <w:rsid w:val="00CF4E8F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70B"/>
    <w:rsid w:val="00D07CAB"/>
    <w:rsid w:val="00D07D5D"/>
    <w:rsid w:val="00D07E34"/>
    <w:rsid w:val="00D07E6D"/>
    <w:rsid w:val="00D104D0"/>
    <w:rsid w:val="00D106A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C"/>
    <w:rsid w:val="00D168B0"/>
    <w:rsid w:val="00D16ADA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FF"/>
    <w:rsid w:val="00D23AA3"/>
    <w:rsid w:val="00D23E67"/>
    <w:rsid w:val="00D24270"/>
    <w:rsid w:val="00D2454A"/>
    <w:rsid w:val="00D24C61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78A"/>
    <w:rsid w:val="00D4318E"/>
    <w:rsid w:val="00D43654"/>
    <w:rsid w:val="00D4436B"/>
    <w:rsid w:val="00D445A4"/>
    <w:rsid w:val="00D453EA"/>
    <w:rsid w:val="00D45577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4D3"/>
    <w:rsid w:val="00D6053D"/>
    <w:rsid w:val="00D608FD"/>
    <w:rsid w:val="00D609CB"/>
    <w:rsid w:val="00D60AB1"/>
    <w:rsid w:val="00D60AD0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73B"/>
    <w:rsid w:val="00D81744"/>
    <w:rsid w:val="00D825B5"/>
    <w:rsid w:val="00D82773"/>
    <w:rsid w:val="00D82F80"/>
    <w:rsid w:val="00D83022"/>
    <w:rsid w:val="00D833E5"/>
    <w:rsid w:val="00D835B0"/>
    <w:rsid w:val="00D8394C"/>
    <w:rsid w:val="00D84287"/>
    <w:rsid w:val="00D846CD"/>
    <w:rsid w:val="00D848DA"/>
    <w:rsid w:val="00D84D57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C1D"/>
    <w:rsid w:val="00DA2F39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807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439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952"/>
    <w:rsid w:val="00DC2893"/>
    <w:rsid w:val="00DC2A6D"/>
    <w:rsid w:val="00DC303D"/>
    <w:rsid w:val="00DC3455"/>
    <w:rsid w:val="00DC37E6"/>
    <w:rsid w:val="00DC3A02"/>
    <w:rsid w:val="00DC4062"/>
    <w:rsid w:val="00DC4063"/>
    <w:rsid w:val="00DC4089"/>
    <w:rsid w:val="00DC4866"/>
    <w:rsid w:val="00DC4868"/>
    <w:rsid w:val="00DC52A9"/>
    <w:rsid w:val="00DC54DC"/>
    <w:rsid w:val="00DC5508"/>
    <w:rsid w:val="00DC5651"/>
    <w:rsid w:val="00DC5D0B"/>
    <w:rsid w:val="00DC5FC3"/>
    <w:rsid w:val="00DC6011"/>
    <w:rsid w:val="00DC682B"/>
    <w:rsid w:val="00DC6BFC"/>
    <w:rsid w:val="00DC6C8C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B25"/>
    <w:rsid w:val="00DD6ED1"/>
    <w:rsid w:val="00DD7148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33E"/>
    <w:rsid w:val="00E14C63"/>
    <w:rsid w:val="00E14DBF"/>
    <w:rsid w:val="00E150B6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886"/>
    <w:rsid w:val="00E17E7B"/>
    <w:rsid w:val="00E202AC"/>
    <w:rsid w:val="00E20413"/>
    <w:rsid w:val="00E2093A"/>
    <w:rsid w:val="00E21247"/>
    <w:rsid w:val="00E214D9"/>
    <w:rsid w:val="00E220BF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2E4"/>
    <w:rsid w:val="00E4139E"/>
    <w:rsid w:val="00E418AE"/>
    <w:rsid w:val="00E41D6C"/>
    <w:rsid w:val="00E41E92"/>
    <w:rsid w:val="00E42114"/>
    <w:rsid w:val="00E426F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E74"/>
    <w:rsid w:val="00E836E3"/>
    <w:rsid w:val="00E838A8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589B"/>
    <w:rsid w:val="00E95B67"/>
    <w:rsid w:val="00E95FE4"/>
    <w:rsid w:val="00E9602C"/>
    <w:rsid w:val="00E969F7"/>
    <w:rsid w:val="00E96B4B"/>
    <w:rsid w:val="00E96DA3"/>
    <w:rsid w:val="00E9717B"/>
    <w:rsid w:val="00E978EF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C78"/>
    <w:rsid w:val="00ED2275"/>
    <w:rsid w:val="00ED22EE"/>
    <w:rsid w:val="00ED2E3B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3162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F9E"/>
    <w:rsid w:val="00F35FF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B2F"/>
    <w:rsid w:val="00F430EB"/>
    <w:rsid w:val="00F430FC"/>
    <w:rsid w:val="00F4323B"/>
    <w:rsid w:val="00F43669"/>
    <w:rsid w:val="00F43B1C"/>
    <w:rsid w:val="00F43EB3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30AB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B9B"/>
    <w:rsid w:val="00F76C00"/>
    <w:rsid w:val="00F76D38"/>
    <w:rsid w:val="00F77186"/>
    <w:rsid w:val="00F77910"/>
    <w:rsid w:val="00F77B12"/>
    <w:rsid w:val="00F77D0A"/>
    <w:rsid w:val="00F80A79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745"/>
    <w:rsid w:val="00FB0FC9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EC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DE1"/>
    <w:rsid w:val="00FD21AD"/>
    <w:rsid w:val="00FD2344"/>
    <w:rsid w:val="00FD2A8C"/>
    <w:rsid w:val="00FD2DFD"/>
    <w:rsid w:val="00FD2F12"/>
    <w:rsid w:val="00FD38DD"/>
    <w:rsid w:val="00FD3AAE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3512"/>
    <w:rsid w:val="00FE3694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AF3"/>
    <w:rsid w:val="00FE7009"/>
    <w:rsid w:val="00FE71E1"/>
    <w:rsid w:val="00FE7511"/>
    <w:rsid w:val="00FE7940"/>
    <w:rsid w:val="00FE7B3F"/>
    <w:rsid w:val="00FE7E9F"/>
    <w:rsid w:val="00FF0171"/>
    <w:rsid w:val="00FF041F"/>
    <w:rsid w:val="00FF07AF"/>
    <w:rsid w:val="00FF098E"/>
    <w:rsid w:val="00FF09E9"/>
    <w:rsid w:val="00FF0E59"/>
    <w:rsid w:val="00FF0EDA"/>
    <w:rsid w:val="00FF0EEC"/>
    <w:rsid w:val="00FF16AC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32" Type="http://schemas.openxmlformats.org/officeDocument/2006/relationships/header" Target="header1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F6D4-C5D0-4CE1-894B-CFB00E73E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20034</Words>
  <Characters>114197</Characters>
  <Application>Microsoft Office Word</Application>
  <DocSecurity>4</DocSecurity>
  <Lines>951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2020-02-21T09:38:00Z</cp:lastPrinted>
  <dcterms:created xsi:type="dcterms:W3CDTF">2020-02-25T06:47:00Z</dcterms:created>
  <dcterms:modified xsi:type="dcterms:W3CDTF">2020-02-25T06:47:00Z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