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FBA" w:rsidRPr="00A33503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A33503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A33503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793FBA" w:rsidRPr="00793FBA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:rsidR="00EB5996" w:rsidRDefault="0057416E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A33503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A3350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EB5996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915CF5" w:rsidRDefault="00915CF5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A33503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915CF5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15CF5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915CF5" w:rsidRDefault="007A0208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915CF5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915CF5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714A1" w:rsidRPr="00915CF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:rsidR="00915CF5" w:rsidRDefault="00D227C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:rsidR="00915CF5" w:rsidRDefault="0019090D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</w:rPr>
      </w:pPr>
      <w:r w:rsidRPr="00915CF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915CF5" w:rsidRDefault="0057416E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5CF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915CF5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915CF5" w:rsidRDefault="0038504F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</w:p>
    <w:p w:rsidR="00915CF5" w:rsidRPr="00915CF5" w:rsidRDefault="0084797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47976">
        <w:rPr>
          <w:rFonts w:ascii="Angsana New" w:hAnsi="Angsana New" w:cs="Angsana New" w:hint="cs"/>
          <w:sz w:val="30"/>
          <w:szCs w:val="30"/>
          <w:cs/>
          <w:lang w:bidi="th-TH"/>
        </w:rPr>
        <w:t>รายได้รอตัดบัญชี</w:t>
      </w:r>
    </w:p>
    <w:p w:rsidR="00915CF5" w:rsidRDefault="00EA75F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4F2ABA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:rsidR="00915CF5" w:rsidRDefault="007615C9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:rsidR="00915CF5" w:rsidRDefault="00EB599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B15B9D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915CF5" w:rsidRDefault="00D227C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:rsidR="00915CF5" w:rsidRDefault="00EA75F6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:rsidR="00915CF5" w:rsidRDefault="00DC49F5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4797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915CF5" w:rsidRDefault="00D227C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47976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C49F5" w:rsidRPr="00847976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</w:t>
      </w:r>
      <w:r w:rsidR="008E2F4C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847976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:rsidR="00915CF5" w:rsidRDefault="0038504F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915CF5" w:rsidRDefault="007615C9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ต้นทุนทางการเงิน</w:t>
      </w:r>
    </w:p>
    <w:p w:rsidR="00915CF5" w:rsidRDefault="00E544DB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1D3470" w:rsidRDefault="001D3470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985E6C" w:rsidRDefault="00985E6C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954C7E" w:rsidRDefault="00954C7E" w:rsidP="00954C7E">
      <w:pPr>
        <w:pStyle w:val="index"/>
        <w:tabs>
          <w:tab w:val="clear" w:pos="1134"/>
          <w:tab w:val="left" w:pos="1620"/>
        </w:tabs>
        <w:spacing w:after="0" w:line="240" w:lineRule="atLeast"/>
        <w:ind w:left="72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954C7E" w:rsidRDefault="00327975" w:rsidP="00954C7E">
      <w:pPr>
        <w:pStyle w:val="IndexHeading1"/>
        <w:spacing w:after="120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  <w:r w:rsidR="00954C7E" w:rsidRPr="00A33503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954C7E" w:rsidRPr="00A33503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</w:r>
      <w:r w:rsidR="008E076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         </w:t>
      </w:r>
      <w:r w:rsidR="00954C7E" w:rsidRPr="00A33503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793FBA" w:rsidRPr="00793FBA" w:rsidRDefault="00793FBA" w:rsidP="00793FBA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:rsidR="00915CF5" w:rsidRPr="00A33503" w:rsidRDefault="00915CF5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57416E" w:rsidRPr="00A33503" w:rsidRDefault="0057416E" w:rsidP="00454BAE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33503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A33503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E27691" w:rsidRDefault="007E0129" w:rsidP="00E27691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E47A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F938AE" w:rsidRPr="007E47A9" w:rsidRDefault="00F938AE" w:rsidP="00E27691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</w:t>
      </w:r>
      <w:r w:rsidRPr="009423A9">
        <w:rPr>
          <w:rFonts w:ascii="Angsana New" w:hAnsi="Angsana New" w:cs="Angsana New"/>
          <w:sz w:val="30"/>
          <w:szCs w:val="30"/>
          <w:cs/>
          <w:lang w:bidi="th-TH"/>
        </w:rPr>
        <w:t>ตรฐานการรายงานทางการเงินที่ยังไม่ได้ใช้</w:t>
      </w:r>
    </w:p>
    <w:p w:rsidR="00314BE9" w:rsidRPr="0088797B" w:rsidRDefault="006028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EB5996" w:rsidRPr="00A33503">
        <w:rPr>
          <w:rFonts w:ascii="Angsana New" w:hAnsi="Angsana New"/>
          <w:sz w:val="30"/>
          <w:szCs w:val="30"/>
          <w:cs/>
        </w:rPr>
        <w:br w:type="page"/>
      </w:r>
      <w:r w:rsidR="00314BE9" w:rsidRPr="0088797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14BE9" w:rsidRPr="0088797B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314BE9" w:rsidRPr="0088797B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งบกา</w:t>
      </w:r>
      <w:r w:rsidR="00AD7E77" w:rsidRPr="0088797B">
        <w:rPr>
          <w:rFonts w:ascii="Angsana New" w:hAnsi="Angsana New"/>
          <w:sz w:val="30"/>
          <w:szCs w:val="30"/>
          <w:cs/>
        </w:rPr>
        <w:t>รเงิน</w:t>
      </w:r>
      <w:r w:rsidR="0029555F" w:rsidRPr="0088797B">
        <w:rPr>
          <w:rFonts w:ascii="Angsana New" w:hAnsi="Angsana New" w:hint="cs"/>
          <w:sz w:val="30"/>
          <w:szCs w:val="30"/>
          <w:cs/>
        </w:rPr>
        <w:t>นี้</w:t>
      </w:r>
      <w:r w:rsidR="00AD7E77" w:rsidRPr="0088797B">
        <w:rPr>
          <w:rFonts w:ascii="Angsana New" w:hAnsi="Angsana New"/>
          <w:sz w:val="30"/>
          <w:szCs w:val="30"/>
          <w:cs/>
        </w:rPr>
        <w:t>ได้รับอนุมัติ</w:t>
      </w:r>
      <w:r w:rsidR="00D227CB" w:rsidRPr="0088797B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="00D227CB" w:rsidRPr="0088797B">
        <w:rPr>
          <w:rFonts w:ascii="Angsana New" w:hAnsi="Angsana New"/>
          <w:sz w:val="30"/>
          <w:szCs w:val="30"/>
          <w:cs/>
        </w:rPr>
        <w:t>จาก</w:t>
      </w:r>
      <w:r w:rsidR="008A4428" w:rsidRPr="0088797B">
        <w:rPr>
          <w:rFonts w:ascii="Angsana New" w:hAnsi="Angsana New" w:hint="cs"/>
          <w:sz w:val="30"/>
          <w:szCs w:val="30"/>
          <w:cs/>
        </w:rPr>
        <w:t>คณะ</w:t>
      </w:r>
      <w:r w:rsidR="00D227CB" w:rsidRPr="0088797B">
        <w:rPr>
          <w:rFonts w:ascii="Angsana New" w:hAnsi="Angsana New"/>
          <w:sz w:val="30"/>
          <w:szCs w:val="30"/>
          <w:cs/>
        </w:rPr>
        <w:t>กรรมการเมื่อ</w:t>
      </w:r>
      <w:r w:rsidR="00446C7F" w:rsidRPr="0088797B">
        <w:rPr>
          <w:rFonts w:ascii="Angsana New" w:hAnsi="Angsana New" w:hint="cs"/>
          <w:sz w:val="30"/>
          <w:szCs w:val="30"/>
          <w:cs/>
        </w:rPr>
        <w:t>วันที่</w:t>
      </w:r>
      <w:r w:rsidR="00E75ACF" w:rsidRPr="0088797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F0C23" w:rsidRPr="00EF0C23">
        <w:rPr>
          <w:rFonts w:ascii="Angsana New" w:hAnsi="Angsana New"/>
          <w:sz w:val="30"/>
          <w:szCs w:val="30"/>
          <w:lang w:val="en-US"/>
        </w:rPr>
        <w:t>25</w:t>
      </w:r>
      <w:r w:rsidR="00744D74" w:rsidRPr="0088797B">
        <w:rPr>
          <w:rFonts w:ascii="Angsana New" w:hAnsi="Angsana New"/>
          <w:sz w:val="30"/>
          <w:szCs w:val="30"/>
          <w:lang w:val="en-US"/>
        </w:rPr>
        <w:t xml:space="preserve"> </w:t>
      </w:r>
      <w:r w:rsidR="00744D74" w:rsidRPr="0088797B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FB4E45" w:rsidRPr="0088797B">
        <w:rPr>
          <w:rFonts w:ascii="Angsana New" w:hAnsi="Angsana New"/>
          <w:sz w:val="30"/>
          <w:szCs w:val="30"/>
          <w:lang w:val="en-US"/>
        </w:rPr>
        <w:t>256</w:t>
      </w:r>
      <w:r w:rsidR="00271FFB" w:rsidRPr="0088797B">
        <w:rPr>
          <w:rFonts w:ascii="Angsana New" w:hAnsi="Angsana New"/>
          <w:sz w:val="30"/>
          <w:szCs w:val="30"/>
          <w:lang w:val="en-US"/>
        </w:rPr>
        <w:t>3</w:t>
      </w:r>
    </w:p>
    <w:p w:rsidR="00314BE9" w:rsidRPr="0088797B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A5132" w:rsidRPr="0088797B" w:rsidRDefault="004A5132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8797B">
        <w:rPr>
          <w:rFonts w:ascii="Angsana New" w:hAnsi="Angsana New"/>
          <w:b/>
          <w:bCs/>
          <w:sz w:val="30"/>
          <w:szCs w:val="30"/>
        </w:rPr>
        <w:t>1</w:t>
      </w:r>
      <w:r w:rsidRPr="0088797B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9555F" w:rsidRPr="0088797B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88797B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AF4B32" w:rsidRPr="0088797B" w:rsidRDefault="00AF4B32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:rsidR="007172E2" w:rsidRPr="0088797B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 xml:space="preserve">บริษัท </w:t>
      </w:r>
      <w:r w:rsidR="0009636A" w:rsidRPr="0088797B">
        <w:rPr>
          <w:rFonts w:ascii="Angsana New" w:hAnsi="Angsana New" w:hint="cs"/>
          <w:sz w:val="30"/>
          <w:szCs w:val="30"/>
          <w:cs/>
        </w:rPr>
        <w:t>อลูคอน</w:t>
      </w:r>
      <w:r w:rsidRPr="0088797B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88797B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88797B">
        <w:rPr>
          <w:rFonts w:ascii="Angsana New" w:hAnsi="Angsana New"/>
          <w:sz w:val="30"/>
          <w:szCs w:val="30"/>
          <w:cs/>
        </w:rPr>
        <w:t xml:space="preserve"> </w:t>
      </w:r>
      <w:r w:rsidR="007172E2" w:rsidRPr="0088797B">
        <w:rPr>
          <w:rFonts w:ascii="Angsana New" w:hAnsi="Angsana New"/>
          <w:sz w:val="30"/>
          <w:szCs w:val="30"/>
        </w:rPr>
        <w:t>“</w:t>
      </w:r>
      <w:r w:rsidR="007172E2" w:rsidRPr="0088797B">
        <w:rPr>
          <w:rFonts w:ascii="Angsana New" w:hAnsi="Angsana New"/>
          <w:sz w:val="30"/>
          <w:szCs w:val="30"/>
          <w:cs/>
        </w:rPr>
        <w:t>บริษัท</w:t>
      </w:r>
      <w:r w:rsidR="007172E2" w:rsidRPr="0088797B">
        <w:rPr>
          <w:rFonts w:ascii="Angsana New" w:hAnsi="Angsana New"/>
          <w:sz w:val="30"/>
          <w:szCs w:val="30"/>
        </w:rPr>
        <w:t>”</w:t>
      </w:r>
      <w:r w:rsidR="00EC1120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88797B">
        <w:rPr>
          <w:rFonts w:ascii="Angsana New" w:hAnsi="Angsana New"/>
          <w:sz w:val="30"/>
          <w:szCs w:val="30"/>
          <w:cs/>
        </w:rPr>
        <w:t>เป็นนิต</w:t>
      </w:r>
      <w:r w:rsidR="00242B1F" w:rsidRPr="0088797B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7172E2" w:rsidRPr="0088797B">
        <w:rPr>
          <w:rFonts w:ascii="Angsana New" w:hAnsi="Angsana New"/>
          <w:sz w:val="30"/>
          <w:szCs w:val="30"/>
          <w:cs/>
        </w:rPr>
        <w:t xml:space="preserve"> และ</w:t>
      </w:r>
      <w:r w:rsidR="00712B78" w:rsidRPr="0088797B">
        <w:rPr>
          <w:rFonts w:ascii="Angsana New" w:hAnsi="Angsana New" w:hint="cs"/>
          <w:sz w:val="30"/>
          <w:szCs w:val="30"/>
          <w:cs/>
        </w:rPr>
        <w:t>บริษัท</w:t>
      </w:r>
      <w:r w:rsidR="00712B78" w:rsidRPr="0088797B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</w:t>
      </w:r>
      <w:r w:rsidR="00712B78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712B78" w:rsidRPr="0088797B">
        <w:rPr>
          <w:rFonts w:ascii="Angsana New" w:hAnsi="Angsana New"/>
          <w:sz w:val="30"/>
          <w:szCs w:val="30"/>
          <w:cs/>
        </w:rPr>
        <w:t>เมื่อ</w:t>
      </w:r>
      <w:r w:rsidR="00712B78" w:rsidRPr="0088797B">
        <w:rPr>
          <w:rFonts w:ascii="Angsana New" w:hAnsi="Angsana New" w:hint="cs"/>
          <w:sz w:val="30"/>
          <w:szCs w:val="30"/>
          <w:cs/>
        </w:rPr>
        <w:t xml:space="preserve">เดือนพฤศจิกายน </w:t>
      </w:r>
      <w:r w:rsidR="00712B78" w:rsidRPr="0088797B">
        <w:rPr>
          <w:rFonts w:ascii="Angsana New" w:hAnsi="Angsana New"/>
          <w:sz w:val="30"/>
          <w:szCs w:val="30"/>
        </w:rPr>
        <w:t>2532</w:t>
      </w:r>
      <w:r w:rsidR="00712B78" w:rsidRPr="0088797B">
        <w:rPr>
          <w:rFonts w:ascii="Angsana New" w:hAnsi="Angsana New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712B78" w:rsidRPr="0088797B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712B78" w:rsidRPr="0088797B">
        <w:rPr>
          <w:rFonts w:ascii="Angsana New" w:hAnsi="Angsana New"/>
          <w:sz w:val="30"/>
          <w:szCs w:val="30"/>
          <w:cs/>
        </w:rPr>
        <w:t xml:space="preserve"> 25</w:t>
      </w:r>
      <w:r w:rsidR="00712B78" w:rsidRPr="0088797B">
        <w:rPr>
          <w:rFonts w:ascii="Angsana New" w:hAnsi="Angsana New"/>
          <w:sz w:val="30"/>
          <w:szCs w:val="30"/>
        </w:rPr>
        <w:t>37</w:t>
      </w:r>
      <w:r w:rsidR="0040310C" w:rsidRPr="0088797B">
        <w:rPr>
          <w:rFonts w:ascii="Angsana New" w:hAnsi="Angsana New"/>
          <w:sz w:val="30"/>
          <w:szCs w:val="30"/>
        </w:rPr>
        <w:t xml:space="preserve"> </w:t>
      </w:r>
      <w:r w:rsidR="008B1045" w:rsidRPr="0088797B">
        <w:rPr>
          <w:rFonts w:ascii="Angsana New" w:hAnsi="Angsana New" w:hint="cs"/>
          <w:sz w:val="30"/>
          <w:szCs w:val="30"/>
          <w:cs/>
        </w:rPr>
        <w:t>โดย</w:t>
      </w:r>
      <w:r w:rsidR="00BE498E" w:rsidRPr="0088797B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88797B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7172E2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404440" w:rsidRPr="0088797B">
        <w:rPr>
          <w:rFonts w:ascii="Angsana New" w:hAnsi="Angsana New"/>
          <w:sz w:val="30"/>
          <w:szCs w:val="30"/>
        </w:rPr>
        <w:t>500</w:t>
      </w:r>
      <w:r w:rsidR="00404440" w:rsidRPr="0088797B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88797B">
        <w:rPr>
          <w:rFonts w:ascii="Angsana New" w:hAnsi="Angsana New"/>
          <w:sz w:val="30"/>
          <w:szCs w:val="30"/>
        </w:rPr>
        <w:t>1</w:t>
      </w:r>
      <w:r w:rsidR="00404440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88797B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88797B">
        <w:rPr>
          <w:rFonts w:ascii="Angsana New" w:hAnsi="Angsana New"/>
          <w:sz w:val="30"/>
          <w:szCs w:val="30"/>
        </w:rPr>
        <w:t>72</w:t>
      </w:r>
      <w:r w:rsidR="00CB5AAD" w:rsidRPr="0088797B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88797B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88797B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88797B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88797B">
        <w:rPr>
          <w:rFonts w:ascii="Angsana New" w:hAnsi="Angsana New"/>
          <w:sz w:val="30"/>
          <w:szCs w:val="30"/>
        </w:rPr>
        <w:t xml:space="preserve">272/5 </w:t>
      </w:r>
      <w:r w:rsidR="00EC1120" w:rsidRPr="0088797B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88797B">
        <w:rPr>
          <w:rFonts w:ascii="Angsana New" w:hAnsi="Angsana New"/>
          <w:sz w:val="30"/>
          <w:szCs w:val="30"/>
        </w:rPr>
        <w:t xml:space="preserve"> 3</w:t>
      </w:r>
      <w:r w:rsidR="00EC1120" w:rsidRPr="0088797B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:rsidR="002A37B2" w:rsidRPr="0088797B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EC1120" w:rsidRPr="0088797B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8797B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88797B">
        <w:rPr>
          <w:rFonts w:ascii="Angsana New" w:hAnsi="Angsana New" w:hint="cs"/>
          <w:sz w:val="30"/>
          <w:szCs w:val="30"/>
          <w:cs/>
        </w:rPr>
        <w:t>ได้แก่</w:t>
      </w:r>
      <w:r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88797B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88797B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Pr="0088797B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88797B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88797B">
        <w:rPr>
          <w:rFonts w:ascii="Angsana New" w:hAnsi="Angsana New" w:hint="cs"/>
          <w:sz w:val="30"/>
          <w:szCs w:val="30"/>
          <w:cs/>
        </w:rPr>
        <w:t xml:space="preserve">โดยถือหุ้นบริษัทมีจำนวนร้อยละ </w:t>
      </w:r>
      <w:r w:rsidR="006527C6" w:rsidRPr="0088797B">
        <w:rPr>
          <w:rFonts w:ascii="Angsana New" w:hAnsi="Angsana New"/>
          <w:sz w:val="30"/>
          <w:szCs w:val="30"/>
          <w:lang w:val="en-US"/>
        </w:rPr>
        <w:t>71.65</w:t>
      </w:r>
      <w:r w:rsidR="00D544F1" w:rsidRPr="0088797B">
        <w:rPr>
          <w:rFonts w:ascii="Angsana New" w:hAnsi="Angsana New"/>
          <w:sz w:val="30"/>
          <w:szCs w:val="30"/>
          <w:lang w:val="en-US"/>
        </w:rPr>
        <w:t xml:space="preserve"> </w:t>
      </w:r>
      <w:r w:rsidR="00D544F1" w:rsidRPr="0088797B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:rsidR="00DB4C72" w:rsidRPr="0088797B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29555F" w:rsidRPr="0088797B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88797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88797B">
        <w:rPr>
          <w:rFonts w:ascii="Angsana New" w:hAnsi="Angsana New" w:hint="cs"/>
          <w:sz w:val="30"/>
          <w:szCs w:val="30"/>
          <w:cs/>
        </w:rPr>
        <w:t xml:space="preserve">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88797B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88797B">
        <w:rPr>
          <w:rFonts w:ascii="Angsana New" w:hAnsi="Angsana New" w:hint="cs"/>
          <w:sz w:val="30"/>
          <w:szCs w:val="30"/>
          <w:cs/>
        </w:rPr>
        <w:br/>
      </w:r>
      <w:r w:rsidRPr="0088797B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9555F" w:rsidRPr="0088797B" w:rsidRDefault="0029555F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:rsidR="004A5132" w:rsidRPr="0088797B" w:rsidRDefault="004A5132" w:rsidP="0088797B">
      <w:pPr>
        <w:tabs>
          <w:tab w:val="left" w:pos="51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8797B">
        <w:rPr>
          <w:rFonts w:ascii="Angsana New" w:hAnsi="Angsana New"/>
          <w:b/>
          <w:bCs/>
          <w:sz w:val="30"/>
          <w:szCs w:val="30"/>
        </w:rPr>
        <w:t>2</w:t>
      </w:r>
      <w:r w:rsidRPr="0088797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88797B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Pr="0088797B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88797B">
        <w:rPr>
          <w:rFonts w:ascii="Angsana New" w:hAnsi="Angsana New"/>
          <w:b/>
          <w:bCs/>
          <w:sz w:val="30"/>
          <w:szCs w:val="30"/>
          <w:cs/>
        </w:rPr>
        <w:t>ง</w:t>
      </w:r>
      <w:r w:rsidR="00794276" w:rsidRPr="0088797B">
        <w:rPr>
          <w:rFonts w:ascii="Angsana New" w:hAnsi="Angsana New"/>
          <w:b/>
          <w:bCs/>
          <w:sz w:val="30"/>
          <w:szCs w:val="30"/>
          <w:cs/>
        </w:rPr>
        <w:t>บการเงิน</w:t>
      </w:r>
    </w:p>
    <w:p w:rsidR="00810674" w:rsidRPr="0088797B" w:rsidRDefault="00810674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:rsidR="00810674" w:rsidRPr="0088797B" w:rsidRDefault="00810674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810674" w:rsidRPr="0088797B" w:rsidRDefault="00810674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10674" w:rsidRPr="0088797B" w:rsidRDefault="00810674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งบการเงิน</w:t>
      </w:r>
      <w:r w:rsidRPr="0088797B">
        <w:rPr>
          <w:rFonts w:ascii="Angsana New" w:hAnsi="Angsana New" w:hint="cs"/>
          <w:sz w:val="30"/>
          <w:szCs w:val="30"/>
          <w:cs/>
        </w:rPr>
        <w:t>นี้</w:t>
      </w:r>
      <w:r w:rsidRPr="0088797B">
        <w:rPr>
          <w:rFonts w:ascii="Angsana New" w:hAnsi="Angsana New"/>
          <w:sz w:val="30"/>
          <w:szCs w:val="30"/>
          <w:cs/>
        </w:rPr>
        <w:t>จัดทำขึ้นตาม</w:t>
      </w:r>
      <w:r w:rsidRPr="0088797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8797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574C9A" w:rsidRPr="0088797B">
        <w:rPr>
          <w:rFonts w:ascii="Angsana New" w:hAnsi="Angsana New" w:hint="cs"/>
          <w:sz w:val="30"/>
          <w:szCs w:val="30"/>
          <w:cs/>
        </w:rPr>
        <w:br/>
      </w:r>
      <w:r w:rsidRPr="0088797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88797B">
        <w:rPr>
          <w:rFonts w:ascii="Angsana New" w:hAnsi="Angsana New" w:hint="cs"/>
          <w:sz w:val="30"/>
          <w:szCs w:val="30"/>
          <w:cs/>
        </w:rPr>
        <w:t>ฯ</w:t>
      </w:r>
      <w:r w:rsidR="00A82435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Pr="0088797B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FA26D6" w:rsidRPr="0088797B" w:rsidRDefault="00FA26D6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2435" w:rsidRPr="00A82435" w:rsidRDefault="00FA26D6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</w:t>
      </w:r>
      <w:r w:rsidR="008B1045" w:rsidRPr="0088797B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88797B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 w:hint="cs"/>
          <w:sz w:val="30"/>
          <w:szCs w:val="30"/>
          <w:cs/>
        </w:rPr>
        <w:t>มกราคม</w:t>
      </w:r>
      <w:r w:rsidRPr="0088797B">
        <w:rPr>
          <w:rFonts w:ascii="Angsana New" w:hAnsi="Angsana New"/>
          <w:sz w:val="30"/>
          <w:szCs w:val="30"/>
          <w:cs/>
        </w:rPr>
        <w:t xml:space="preserve"> </w:t>
      </w:r>
      <w:r w:rsidRPr="0088797B">
        <w:rPr>
          <w:rFonts w:ascii="Angsana New" w:hAnsi="Angsana New"/>
          <w:sz w:val="30"/>
          <w:szCs w:val="30"/>
          <w:rtl/>
          <w:cs/>
        </w:rPr>
        <w:t>25</w:t>
      </w:r>
      <w:r w:rsidR="00C50823" w:rsidRPr="0088797B">
        <w:rPr>
          <w:rFonts w:ascii="Angsana New" w:hAnsi="Angsana New"/>
          <w:sz w:val="30"/>
          <w:szCs w:val="30"/>
          <w:lang w:val="en-US"/>
        </w:rPr>
        <w:t>6</w:t>
      </w:r>
      <w:r w:rsidR="00271FFB" w:rsidRPr="0088797B">
        <w:rPr>
          <w:rFonts w:ascii="Angsana New" w:hAnsi="Angsana New"/>
          <w:sz w:val="30"/>
          <w:szCs w:val="30"/>
          <w:lang w:val="en-US"/>
        </w:rPr>
        <w:t>2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 w:hint="cs"/>
          <w:sz w:val="30"/>
          <w:szCs w:val="30"/>
          <w:cs/>
        </w:rPr>
        <w:t>การ</w:t>
      </w:r>
      <w:r w:rsidR="00744D74" w:rsidRPr="0088797B">
        <w:rPr>
          <w:rFonts w:ascii="Angsana New" w:hAnsi="Angsana New" w:hint="cs"/>
          <w:sz w:val="30"/>
          <w:szCs w:val="30"/>
          <w:cs/>
        </w:rPr>
        <w:t>ถือ</w:t>
      </w:r>
      <w:r w:rsidRPr="0088797B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="00744D74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A82435" w:rsidRPr="0088797B">
        <w:rPr>
          <w:rFonts w:ascii="Angsana New" w:hAnsi="Angsana New"/>
          <w:sz w:val="30"/>
          <w:szCs w:val="30"/>
          <w:cs/>
        </w:rPr>
        <w:t xml:space="preserve">ซึ่งไม่มีผลกระทบอย่างมีสาระสำคัญต่องบการเงินของบริษัท ทั้งนี้บริษัทได้ปฏิบัติตามมาตรฐานการรายงานทางการเงิน ฉบับที่ 15 เรื่อง </w:t>
      </w:r>
      <w:r w:rsidR="00A82435" w:rsidRPr="00DB3739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A82435" w:rsidRPr="0088797B">
        <w:rPr>
          <w:rFonts w:ascii="Angsana New" w:hAnsi="Angsana New"/>
          <w:sz w:val="30"/>
          <w:szCs w:val="30"/>
          <w:cs/>
        </w:rPr>
        <w:t xml:space="preserve"> (“</w:t>
      </w:r>
      <w:r w:rsidR="00A82435" w:rsidRPr="0088797B">
        <w:rPr>
          <w:rFonts w:ascii="Angsana New" w:hAnsi="Angsana New"/>
          <w:sz w:val="30"/>
          <w:szCs w:val="30"/>
        </w:rPr>
        <w:t xml:space="preserve">TFRS </w:t>
      </w:r>
      <w:r w:rsidR="00A82435" w:rsidRPr="0088797B">
        <w:rPr>
          <w:rFonts w:ascii="Angsana New" w:hAnsi="Angsana New"/>
          <w:sz w:val="30"/>
          <w:szCs w:val="30"/>
          <w:cs/>
        </w:rPr>
        <w:t xml:space="preserve">15”) เป็นครั้งแรกแทนมาตรฐานการบัญชี ฉบับที่ 18 เรื่อง </w:t>
      </w:r>
      <w:r w:rsidR="00A82435" w:rsidRPr="00DB3739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A82435" w:rsidRPr="0088797B">
        <w:rPr>
          <w:rFonts w:ascii="Angsana New" w:hAnsi="Angsana New"/>
          <w:sz w:val="30"/>
          <w:szCs w:val="30"/>
          <w:cs/>
        </w:rPr>
        <w:t xml:space="preserve"> (“</w:t>
      </w:r>
      <w:r w:rsidR="00A82435" w:rsidRPr="0088797B">
        <w:rPr>
          <w:rFonts w:ascii="Angsana New" w:hAnsi="Angsana New"/>
          <w:sz w:val="30"/>
          <w:szCs w:val="30"/>
        </w:rPr>
        <w:t xml:space="preserve">TAS </w:t>
      </w:r>
      <w:r w:rsidR="00A82435" w:rsidRPr="0088797B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 รายละเอียด</w:t>
      </w:r>
      <w:r w:rsidR="00A82435" w:rsidRPr="00A82435">
        <w:rPr>
          <w:rFonts w:ascii="Angsana New" w:hAnsi="Angsana New"/>
          <w:sz w:val="30"/>
          <w:szCs w:val="30"/>
          <w:cs/>
        </w:rPr>
        <w:t xml:space="preserve">ของนโยบายการบัญชีได้เปิดเผยในหมายเหตุข้อ </w:t>
      </w:r>
      <w:r w:rsidR="00A82435">
        <w:rPr>
          <w:rFonts w:ascii="Angsana New" w:hAnsi="Angsana New"/>
          <w:sz w:val="30"/>
          <w:szCs w:val="30"/>
        </w:rPr>
        <w:t>3</w:t>
      </w:r>
    </w:p>
    <w:p w:rsidR="008556D6" w:rsidRPr="0088797B" w:rsidRDefault="00A82435" w:rsidP="0088797B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8797B">
        <w:rPr>
          <w:rFonts w:ascii="Angsana New" w:hAnsi="Angsana New"/>
          <w:sz w:val="30"/>
          <w:szCs w:val="30"/>
          <w:cs/>
        </w:rPr>
        <w:lastRenderedPageBreak/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</w:t>
      </w:r>
      <w:r w:rsidRPr="005648CC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5648CC">
        <w:rPr>
          <w:rFonts w:ascii="Angsana New" w:hAnsi="Angsana New"/>
          <w:sz w:val="30"/>
          <w:szCs w:val="30"/>
          <w:lang w:val="en-US"/>
        </w:rPr>
        <w:t>3</w:t>
      </w:r>
      <w:r w:rsidR="00600C1D">
        <w:rPr>
          <w:rFonts w:ascii="Angsana New" w:hAnsi="Angsana New"/>
          <w:sz w:val="30"/>
          <w:szCs w:val="30"/>
          <w:lang w:val="en-US"/>
        </w:rPr>
        <w:t>0</w:t>
      </w:r>
    </w:p>
    <w:p w:rsidR="0011493A" w:rsidRPr="0088797B" w:rsidRDefault="0011493A" w:rsidP="0088797B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10674" w:rsidRPr="0088797B" w:rsidRDefault="00A94B9C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8629E4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81067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1067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0A43D7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81067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:rsidR="00810674" w:rsidRPr="0088797B" w:rsidRDefault="00810674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CCFFFF"/>
          <w:lang w:val="en-US"/>
        </w:rPr>
      </w:pPr>
    </w:p>
    <w:p w:rsidR="00810674" w:rsidRPr="0088797B" w:rsidRDefault="00810674" w:rsidP="0088797B">
      <w:pPr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88797B">
        <w:rPr>
          <w:rFonts w:ascii="Angsana New" w:hAnsi="Angsana New"/>
          <w:spacing w:val="-2"/>
          <w:sz w:val="30"/>
          <w:szCs w:val="30"/>
          <w:cs/>
        </w:rPr>
        <w:t>งบการเงินนี้จัดท</w:t>
      </w:r>
      <w:r w:rsidR="007A2048" w:rsidRPr="0088797B">
        <w:rPr>
          <w:rFonts w:ascii="Angsana New" w:hAnsi="Angsana New"/>
          <w:spacing w:val="-2"/>
          <w:sz w:val="30"/>
          <w:szCs w:val="30"/>
          <w:cs/>
        </w:rPr>
        <w:t>ำเป็นเงินบาท</w:t>
      </w:r>
      <w:r w:rsidR="008D11E5" w:rsidRPr="0088797B">
        <w:rPr>
          <w:rFonts w:ascii="Angsana New" w:hAnsi="Angsana New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 ข้อมูล</w:t>
      </w:r>
      <w:r w:rsidR="008D11E5" w:rsidRPr="0088797B">
        <w:rPr>
          <w:rFonts w:ascii="Angsana New" w:hAnsi="Angsana New"/>
          <w:spacing w:val="-4"/>
          <w:sz w:val="30"/>
          <w:szCs w:val="30"/>
          <w:cs/>
        </w:rPr>
        <w:t>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</w:p>
    <w:p w:rsidR="00795E48" w:rsidRPr="0088797B" w:rsidRDefault="00795E48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CCFFFF"/>
        </w:rPr>
      </w:pPr>
    </w:p>
    <w:p w:rsidR="00810674" w:rsidRPr="0088797B" w:rsidRDefault="00FA28F7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71A2B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81067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1067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A2048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6E2A40" w:rsidRPr="0088797B" w:rsidRDefault="006E2A40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A0DFA" w:rsidRPr="0088797B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8629E4" w:rsidRPr="0088797B">
        <w:rPr>
          <w:rFonts w:ascii="Angsana New" w:hAnsi="Angsana New" w:hint="cs"/>
          <w:sz w:val="30"/>
          <w:szCs w:val="30"/>
          <w:cs/>
        </w:rPr>
        <w:t>การ</w:t>
      </w:r>
      <w:r w:rsidRPr="0088797B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88797B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88797B">
        <w:rPr>
          <w:rFonts w:ascii="Angsana New" w:hAnsi="Angsana New"/>
          <w:sz w:val="30"/>
          <w:szCs w:val="30"/>
          <w:cs/>
        </w:rPr>
        <w:t>นโยบายการบัญชี</w:t>
      </w:r>
      <w:r w:rsidR="008B1045" w:rsidRPr="0088797B">
        <w:rPr>
          <w:rFonts w:ascii="Angsana New" w:hAnsi="Angsana New" w:hint="cs"/>
          <w:sz w:val="30"/>
          <w:szCs w:val="30"/>
          <w:cs/>
        </w:rPr>
        <w:t>ของบริษัท</w:t>
      </w:r>
      <w:r w:rsidRPr="0088797B">
        <w:rPr>
          <w:rFonts w:ascii="Angsana New" w:hAnsi="Angsana New"/>
          <w:sz w:val="30"/>
          <w:szCs w:val="30"/>
          <w:cs/>
        </w:rPr>
        <w:t xml:space="preserve"> </w:t>
      </w:r>
      <w:r w:rsidR="008B1045" w:rsidRPr="0088797B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8629E4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88797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88797B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FB0B5A" w:rsidRPr="0088797B" w:rsidRDefault="00FB0B5A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A43D7" w:rsidRPr="0088797B" w:rsidRDefault="000A43D7" w:rsidP="0088797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797B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7A2048" w:rsidRPr="0088797B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88797B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88797B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88797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495007" w:rsidRPr="0088797B" w:rsidRDefault="00495007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A28F7" w:rsidRPr="0088797B" w:rsidRDefault="00FA28F7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7A2048" w:rsidRPr="0088797B">
        <w:rPr>
          <w:rFonts w:ascii="Angsana New" w:hAnsi="Angsana New"/>
          <w:sz w:val="30"/>
          <w:szCs w:val="30"/>
          <w:cs/>
        </w:rPr>
        <w:t>ข้อสมมติ</w:t>
      </w:r>
      <w:r w:rsidR="007A2048" w:rsidRPr="0088797B">
        <w:rPr>
          <w:rFonts w:ascii="Angsana New" w:hAnsi="Angsana New" w:hint="cs"/>
          <w:sz w:val="30"/>
          <w:szCs w:val="30"/>
          <w:cs/>
        </w:rPr>
        <w:t>และความไม่แน่นอนของการประมาณการ</w:t>
      </w:r>
      <w:r w:rsidR="008B1045" w:rsidRPr="0088797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B1045" w:rsidRPr="0088797B">
        <w:rPr>
          <w:rFonts w:ascii="Angsana New" w:hAnsi="Angsana New"/>
          <w:sz w:val="30"/>
          <w:szCs w:val="30"/>
          <w:lang w:val="en-US"/>
        </w:rPr>
        <w:t xml:space="preserve">31 </w:t>
      </w:r>
      <w:r w:rsidR="008B1045" w:rsidRPr="0088797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B1045" w:rsidRPr="0088797B">
        <w:rPr>
          <w:rFonts w:ascii="Angsana New" w:hAnsi="Angsana New"/>
          <w:sz w:val="30"/>
          <w:szCs w:val="30"/>
          <w:lang w:val="en-US"/>
        </w:rPr>
        <w:t xml:space="preserve">2562 </w:t>
      </w:r>
      <w:r w:rsidR="007A2048" w:rsidRPr="0088797B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8B1045" w:rsidRPr="0088797B">
        <w:rPr>
          <w:rFonts w:ascii="Angsana New" w:hAnsi="Angsana New" w:hint="cs"/>
          <w:sz w:val="30"/>
          <w:szCs w:val="30"/>
          <w:cs/>
        </w:rPr>
        <w:t>จะส่งผล</w:t>
      </w:r>
      <w:r w:rsidR="007A2048" w:rsidRPr="0088797B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8B1045" w:rsidRPr="0088797B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="006A1227" w:rsidRPr="0088797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8B1045" w:rsidRPr="0088797B">
        <w:rPr>
          <w:rFonts w:ascii="Angsana New" w:hAnsi="Angsana New" w:hint="cs"/>
          <w:sz w:val="30"/>
          <w:szCs w:val="30"/>
          <w:cs/>
        </w:rPr>
        <w:t>ถัดไป</w:t>
      </w:r>
      <w:r w:rsidR="006A1227" w:rsidRPr="0088797B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88797B">
        <w:rPr>
          <w:rFonts w:ascii="Angsana New" w:hAnsi="Angsana New"/>
          <w:sz w:val="30"/>
          <w:szCs w:val="30"/>
          <w:cs/>
        </w:rPr>
        <w:t>ซึ่งได้เปิดเผยในหมายเหตุ</w:t>
      </w:r>
      <w:r w:rsidR="007D3B76" w:rsidRPr="0088797B">
        <w:rPr>
          <w:rFonts w:ascii="Angsana New" w:hAnsi="Angsana New" w:hint="cs"/>
          <w:sz w:val="30"/>
          <w:szCs w:val="30"/>
          <w:cs/>
        </w:rPr>
        <w:t>ข้อ</w:t>
      </w:r>
      <w:r w:rsidR="007A2048" w:rsidRPr="0088797B">
        <w:rPr>
          <w:rFonts w:ascii="Angsana New" w:hAnsi="Angsana New"/>
          <w:sz w:val="30"/>
          <w:szCs w:val="30"/>
          <w:cs/>
        </w:rPr>
        <w:t>ต่อไปนี้</w:t>
      </w:r>
    </w:p>
    <w:p w:rsidR="00FB0B5A" w:rsidRPr="0088797B" w:rsidRDefault="00FB0B5A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3618"/>
        <w:gridCol w:w="5580"/>
      </w:tblGrid>
      <w:tr w:rsidR="00FB0B5A" w:rsidRPr="0088797B" w:rsidTr="00FB0B5A">
        <w:tc>
          <w:tcPr>
            <w:tcW w:w="3618" w:type="dxa"/>
            <w:shd w:val="clear" w:color="auto" w:fill="auto"/>
          </w:tcPr>
          <w:p w:rsidR="00FB0B5A" w:rsidRPr="005648CC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48C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5648C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580" w:type="dxa"/>
            <w:shd w:val="clear" w:color="auto" w:fill="auto"/>
          </w:tcPr>
          <w:p w:rsidR="00FB0B5A" w:rsidRPr="0088797B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79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88797B">
              <w:rPr>
                <w:rFonts w:ascii="Angsana New" w:hAnsi="Angsana New" w:hint="cs"/>
                <w:sz w:val="30"/>
                <w:szCs w:val="30"/>
                <w:cs/>
              </w:rPr>
              <w:t>ของงวด</w:t>
            </w:r>
            <w:r w:rsidRPr="0088797B">
              <w:rPr>
                <w:rFonts w:ascii="Angsana New" w:hAnsi="Angsana New"/>
                <w:sz w:val="30"/>
                <w:szCs w:val="30"/>
                <w:cs/>
              </w:rPr>
              <w:t>ปัจจุบันและภาษีเงินได้รอการตัดบัญชี</w:t>
            </w:r>
          </w:p>
        </w:tc>
      </w:tr>
      <w:tr w:rsidR="00FB0B5A" w:rsidRPr="0088797B" w:rsidTr="00FB0B5A">
        <w:tc>
          <w:tcPr>
            <w:tcW w:w="3618" w:type="dxa"/>
            <w:shd w:val="clear" w:color="auto" w:fill="auto"/>
          </w:tcPr>
          <w:p w:rsidR="00FB0B5A" w:rsidRPr="005648CC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48CC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5648CC">
              <w:rPr>
                <w:rFonts w:ascii="Angsana New" w:hAnsi="Angsana New"/>
                <w:sz w:val="30"/>
                <w:szCs w:val="30"/>
              </w:rPr>
              <w:t>1</w:t>
            </w:r>
            <w:r w:rsidR="003F64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580" w:type="dxa"/>
            <w:shd w:val="clear" w:color="auto" w:fill="auto"/>
          </w:tcPr>
          <w:p w:rsidR="00FB0B5A" w:rsidRPr="0088797B" w:rsidRDefault="00FB0B5A" w:rsidP="008879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797B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การวัดมูลค่าของภาระผูกพันของผลประโยชน์พนักงานที่กำหนดไว้</w:t>
            </w:r>
          </w:p>
        </w:tc>
      </w:tr>
    </w:tbl>
    <w:p w:rsidR="00FB0B5A" w:rsidRPr="0088797B" w:rsidRDefault="00FB0B5A" w:rsidP="0088797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17AF" w:rsidRPr="0088797B" w:rsidRDefault="002E2CE8" w:rsidP="0088797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88797B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Pr="0088797B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6E17AF" w:rsidRPr="0088797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2076EE" w:rsidRPr="0088797B" w:rsidRDefault="002076EE" w:rsidP="0088797B">
      <w:pPr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E17AF" w:rsidRPr="00DE592F" w:rsidRDefault="007B1AC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88797B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</w:t>
      </w:r>
      <w:r w:rsidRPr="007B1AC8">
        <w:rPr>
          <w:rFonts w:ascii="Angsana New" w:hAnsi="Angsana New"/>
          <w:sz w:val="30"/>
          <w:szCs w:val="30"/>
          <w:cs/>
        </w:rPr>
        <w:t>สำหรับงบการเงินทุกรอบระยะเวลาที่รายงาน</w:t>
      </w:r>
      <w:r w:rsidR="00DE592F">
        <w:rPr>
          <w:rFonts w:ascii="Angsana New" w:hAnsi="Angsana New" w:hint="cs"/>
          <w:sz w:val="30"/>
          <w:szCs w:val="30"/>
          <w:cs/>
        </w:rPr>
        <w:t xml:space="preserve"> </w:t>
      </w:r>
    </w:p>
    <w:p w:rsidR="00795E48" w:rsidRPr="00FB0B5A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F6809" w:rsidRPr="0088797B" w:rsidRDefault="0088797B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DA13A7" w:rsidRPr="0015186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(ก)</w:t>
      </w:r>
      <w:r w:rsidR="00DD606B" w:rsidRPr="0015186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F28B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</w:t>
      </w:r>
      <w:r w:rsidR="00FF28B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ต่างประเทศ</w:t>
      </w:r>
    </w:p>
    <w:p w:rsidR="0088797B" w:rsidRPr="0088797B" w:rsidRDefault="0088797B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B0B5A" w:rsidRPr="0088797B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 w:hint="cs"/>
          <w:i/>
          <w:iCs/>
          <w:sz w:val="30"/>
          <w:szCs w:val="30"/>
          <w:cs/>
          <w:lang w:val="en-US"/>
        </w:rPr>
        <w:t>รา</w:t>
      </w:r>
      <w:r w:rsidRPr="0088797B">
        <w:rPr>
          <w:rFonts w:ascii="Angsana New" w:hAnsi="Angsana New"/>
          <w:i/>
          <w:iCs/>
          <w:sz w:val="30"/>
          <w:szCs w:val="30"/>
          <w:cs/>
        </w:rPr>
        <w:t>ยการบัญชีที่เป็นเงินตราต่างประเทศ</w:t>
      </w:r>
    </w:p>
    <w:p w:rsidR="00FB0B5A" w:rsidRPr="0088797B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4F2860" w:rsidRPr="0088797B" w:rsidRDefault="004F2860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E55CA5" w:rsidRPr="0088797B" w:rsidRDefault="00E55CA5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7C2D2C" w:rsidRPr="0088797B" w:rsidRDefault="00132593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="00285927" w:rsidRPr="0088797B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แปลงค่าเป็น</w:t>
      </w:r>
      <w:r w:rsidR="00CA0DFA" w:rsidRPr="0088797B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8797B">
        <w:rPr>
          <w:rFonts w:ascii="Angsana New" w:hAnsi="Angsana New"/>
          <w:sz w:val="30"/>
          <w:szCs w:val="30"/>
          <w:cs/>
        </w:rPr>
        <w:t>โ</w:t>
      </w:r>
      <w:r w:rsidR="004F2860" w:rsidRPr="0088797B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:rsidR="007C2D2C" w:rsidRPr="0088797B" w:rsidRDefault="007C2D2C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0876A9" w:rsidRPr="0088797B" w:rsidRDefault="00FF505D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DA13A7" w:rsidRPr="0088797B">
        <w:rPr>
          <w:rFonts w:ascii="Angsana New" w:hAnsi="Angsana New" w:hint="cs"/>
          <w:sz w:val="30"/>
          <w:szCs w:val="30"/>
          <w:cs/>
        </w:rPr>
        <w:t>ซึ่ง</w:t>
      </w:r>
      <w:r w:rsidRPr="0088797B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="00CA0DFA" w:rsidRPr="0088797B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8797B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88797B" w:rsidRPr="0088797B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0E28F8" w:rsidRPr="0088797B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88797B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88797B" w:rsidRPr="0088797B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87164" w:rsidRPr="0088797B" w:rsidRDefault="00DA13A7" w:rsidP="0088797B">
      <w:pPr>
        <w:tabs>
          <w:tab w:val="left" w:pos="540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A34192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F7473E" w:rsidRPr="0088797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B87164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</w:t>
      </w:r>
      <w:r w:rsidR="00C25135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:rsidR="004F6809" w:rsidRPr="0088797B" w:rsidRDefault="004F6809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:rsidR="00B87164" w:rsidRPr="0088797B" w:rsidRDefault="0065718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F7473E" w:rsidRPr="0088797B">
        <w:rPr>
          <w:rFonts w:ascii="Angsana New" w:hAnsi="Angsana New"/>
          <w:sz w:val="30"/>
          <w:szCs w:val="30"/>
          <w:cs/>
        </w:rPr>
        <w:t>ประกอบด้วย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="00F7473E" w:rsidRPr="0088797B">
        <w:rPr>
          <w:rFonts w:ascii="Angsana New" w:hAnsi="Angsana New" w:hint="cs"/>
          <w:sz w:val="30"/>
          <w:szCs w:val="30"/>
          <w:cs/>
        </w:rPr>
        <w:t>ยอดเงินสด ยอดเ</w:t>
      </w:r>
      <w:r w:rsidR="007A2048" w:rsidRPr="0088797B">
        <w:rPr>
          <w:rFonts w:ascii="Angsana New" w:hAnsi="Angsana New" w:hint="cs"/>
          <w:sz w:val="30"/>
          <w:szCs w:val="30"/>
          <w:cs/>
        </w:rPr>
        <w:t xml:space="preserve">งินฝากธนาคารประเภทเผื่อเรียก </w:t>
      </w:r>
      <w:r w:rsidR="005D71FB" w:rsidRPr="0088797B">
        <w:rPr>
          <w:rFonts w:ascii="Angsana New" w:hAnsi="Angsana New" w:hint="cs"/>
          <w:sz w:val="30"/>
          <w:szCs w:val="30"/>
          <w:cs/>
        </w:rPr>
        <w:t>และ</w:t>
      </w:r>
      <w:r w:rsidR="00F7473E" w:rsidRPr="0088797B">
        <w:rPr>
          <w:rFonts w:ascii="Angsana New" w:hAnsi="Angsana New" w:hint="cs"/>
          <w:sz w:val="30"/>
          <w:szCs w:val="30"/>
          <w:cs/>
        </w:rPr>
        <w:t>เงินลงทุนระยะสั้นที่มีสภาพคล่องสูง</w:t>
      </w:r>
      <w:r w:rsidR="00F7473E" w:rsidRPr="0088797B">
        <w:rPr>
          <w:rFonts w:ascii="Angsana New" w:hAnsi="Angsana New"/>
          <w:sz w:val="30"/>
          <w:szCs w:val="30"/>
        </w:rPr>
        <w:t xml:space="preserve"> </w:t>
      </w:r>
      <w:r w:rsidR="00124312" w:rsidRPr="0088797B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DA13A7" w:rsidRPr="0088797B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124312" w:rsidRPr="0088797B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:rsidR="00CB3983" w:rsidRPr="0088797B" w:rsidRDefault="00CB3983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87164" w:rsidRPr="0088797B" w:rsidRDefault="008556D6" w:rsidP="0088797B">
      <w:pPr>
        <w:tabs>
          <w:tab w:val="left" w:pos="540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B3983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A34192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DA13A7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B87164" w:rsidRPr="0088797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25135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:rsidR="00954096" w:rsidRPr="0088797B" w:rsidRDefault="00954096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37340" w:rsidRPr="0088797B" w:rsidRDefault="00C251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8797B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88797B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Pr="0088797B">
        <w:rPr>
          <w:rFonts w:ascii="Angsana New" w:hAnsi="Angsana New" w:hint="cs"/>
          <w:sz w:val="30"/>
          <w:szCs w:val="30"/>
          <w:cs/>
        </w:rPr>
        <w:t>แสดงในราคา</w:t>
      </w:r>
      <w:r w:rsidR="00D37340" w:rsidRPr="0088797B">
        <w:rPr>
          <w:rFonts w:ascii="Angsana New" w:hAnsi="Angsana New" w:hint="cs"/>
          <w:sz w:val="30"/>
          <w:szCs w:val="30"/>
          <w:cs/>
        </w:rPr>
        <w:t>ตามใบแจ้งหนี้หักค่าเผื่อหนี้สงสัยจะสูญ</w:t>
      </w:r>
      <w:r w:rsidR="00FC045D" w:rsidRPr="0088797B">
        <w:rPr>
          <w:rFonts w:ascii="Angsana New" w:hAnsi="Angsana New"/>
          <w:sz w:val="30"/>
          <w:szCs w:val="30"/>
        </w:rPr>
        <w:t xml:space="preserve"> </w:t>
      </w:r>
      <w:r w:rsidR="00FC045D" w:rsidRPr="0088797B">
        <w:rPr>
          <w:rFonts w:ascii="Angsana New" w:hAnsi="Angsana New" w:hint="cs"/>
          <w:sz w:val="30"/>
          <w:szCs w:val="30"/>
          <w:cs/>
        </w:rPr>
        <w:t>(</w:t>
      </w:r>
      <w:r w:rsidR="00FC045D" w:rsidRPr="0088797B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:rsidR="001810A1" w:rsidRPr="0088797B" w:rsidRDefault="001810A1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E604B" w:rsidRPr="0088797B" w:rsidRDefault="005733DD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FC782E" w:rsidRPr="0088797B" w:rsidRDefault="00FC782E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C9385C" w:rsidRPr="0088797B" w:rsidRDefault="00DA13A7" w:rsidP="0088797B">
      <w:pPr>
        <w:tabs>
          <w:tab w:val="left" w:pos="540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7466B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C9385C" w:rsidRPr="0088797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9385C" w:rsidRPr="0088797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954096" w:rsidRPr="0088797B" w:rsidRDefault="00954096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:rsidR="00124312" w:rsidRPr="0088797B" w:rsidRDefault="0012431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สินค้าคงเหลือ</w:t>
      </w:r>
      <w:r w:rsidR="007153E7" w:rsidRPr="0088797B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8797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:rsidR="006413A4" w:rsidRPr="0088797B" w:rsidRDefault="006413A4" w:rsidP="0088797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0876A9" w:rsidRPr="0088797B" w:rsidRDefault="00124312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151864">
        <w:rPr>
          <w:rFonts w:ascii="Angsana New" w:hAnsi="Angsana New"/>
          <w:spacing w:val="-2"/>
          <w:sz w:val="30"/>
          <w:szCs w:val="30"/>
          <w:cs/>
        </w:rPr>
        <w:lastRenderedPageBreak/>
        <w:t>ต้นทุนของสินค้าคำนวณ</w:t>
      </w:r>
      <w:r w:rsidRPr="0088797B">
        <w:rPr>
          <w:rFonts w:ascii="Angsana New" w:hAnsi="Angsana New"/>
          <w:spacing w:val="-2"/>
          <w:sz w:val="30"/>
          <w:szCs w:val="30"/>
          <w:cs/>
        </w:rPr>
        <w:t>โดยใช้วิธีเข้าก่อนออกก่อน</w:t>
      </w:r>
      <w:r w:rsidR="0081110F" w:rsidRPr="008879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8797B">
        <w:rPr>
          <w:rFonts w:ascii="Angsana New" w:hAnsi="Angsana New"/>
          <w:spacing w:val="-2"/>
          <w:sz w:val="30"/>
          <w:szCs w:val="30"/>
          <w:cs/>
        </w:rPr>
        <w:t>ต้นทุนสินค้าประกอบด้วยต้นทุน</w:t>
      </w:r>
      <w:r w:rsidR="00DA13A7" w:rsidRPr="0088797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88797B">
        <w:rPr>
          <w:rFonts w:ascii="Angsana New" w:hAnsi="Angsana New" w:hint="cs"/>
          <w:spacing w:val="-2"/>
          <w:sz w:val="30"/>
          <w:szCs w:val="30"/>
          <w:cs/>
        </w:rPr>
        <w:t>ซื้อ</w:t>
      </w:r>
      <w:r w:rsidR="00891479" w:rsidRPr="0088797B">
        <w:rPr>
          <w:rFonts w:ascii="Angsana New" w:hAnsi="Angsana New" w:hint="cs"/>
          <w:spacing w:val="-2"/>
          <w:sz w:val="30"/>
          <w:szCs w:val="30"/>
          <w:cs/>
        </w:rPr>
        <w:t xml:space="preserve"> ต้นทุนในการดัดแปลงหรือต้นทุนอื่น </w:t>
      </w:r>
      <w:r w:rsidRPr="0088797B">
        <w:rPr>
          <w:rFonts w:ascii="Angsana New" w:hAnsi="Angsana New"/>
          <w:spacing w:val="-2"/>
          <w:sz w:val="30"/>
          <w:szCs w:val="30"/>
          <w:cs/>
        </w:rPr>
        <w:t>เพื่อให้สินค้าอยู่ใน</w:t>
      </w:r>
      <w:r w:rsidR="00CB5AAD" w:rsidRPr="0088797B">
        <w:rPr>
          <w:rFonts w:ascii="Angsana New" w:hAnsi="Angsana New"/>
          <w:spacing w:val="-2"/>
          <w:sz w:val="30"/>
          <w:szCs w:val="30"/>
          <w:cs/>
        </w:rPr>
        <w:t>สถานที่</w:t>
      </w:r>
      <w:r w:rsidRPr="0088797B">
        <w:rPr>
          <w:rFonts w:ascii="Angsana New" w:hAnsi="Angsana New"/>
          <w:spacing w:val="-2"/>
          <w:sz w:val="30"/>
          <w:szCs w:val="30"/>
          <w:cs/>
        </w:rPr>
        <w:t>และ</w:t>
      </w:r>
      <w:r w:rsidR="00CB5AAD" w:rsidRPr="0088797B">
        <w:rPr>
          <w:rFonts w:ascii="Angsana New" w:hAnsi="Angsana New"/>
          <w:spacing w:val="-2"/>
          <w:sz w:val="30"/>
          <w:szCs w:val="30"/>
          <w:cs/>
        </w:rPr>
        <w:t>สภาพปัจจุบัน</w:t>
      </w:r>
      <w:r w:rsidR="00CB5AAD" w:rsidRPr="008879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8797B">
        <w:rPr>
          <w:rFonts w:ascii="Angsana New" w:hAnsi="Angsana New"/>
          <w:spacing w:val="-2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88797B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</w:p>
    <w:p w:rsidR="00E43824" w:rsidRPr="0088797B" w:rsidRDefault="00E43824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C6437E" w:rsidRPr="0088797B" w:rsidRDefault="0012431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7153E7" w:rsidRPr="0088797B">
        <w:rPr>
          <w:rFonts w:ascii="Angsana New" w:hAnsi="Angsana New" w:hint="cs"/>
          <w:sz w:val="30"/>
          <w:szCs w:val="30"/>
          <w:cs/>
        </w:rPr>
        <w:t>โดยประมาณ</w:t>
      </w:r>
      <w:r w:rsidRPr="0088797B">
        <w:rPr>
          <w:rFonts w:ascii="Angsana New" w:hAnsi="Angsana New" w:hint="cs"/>
          <w:sz w:val="30"/>
          <w:szCs w:val="30"/>
          <w:cs/>
        </w:rPr>
        <w:t>ในการขาย</w:t>
      </w:r>
    </w:p>
    <w:p w:rsidR="006527C6" w:rsidRPr="0088797B" w:rsidRDefault="006527C6" w:rsidP="0088797B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52D20" w:rsidRPr="0088797B" w:rsidRDefault="00865112" w:rsidP="0088797B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97466B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CB3983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</w:t>
      </w:r>
      <w:r w:rsidR="00E52D20" w:rsidRPr="00887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 และอุปกรณ์</w:t>
      </w:r>
    </w:p>
    <w:p w:rsidR="001810A1" w:rsidRPr="0088797B" w:rsidRDefault="001810A1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1810A1" w:rsidRPr="0088797B" w:rsidRDefault="001810A1" w:rsidP="0088797B">
      <w:pPr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88797B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954096" w:rsidRPr="0088797B" w:rsidRDefault="00954096" w:rsidP="0088797B">
      <w:pPr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:rsidR="00EE1C97" w:rsidRPr="0088797B" w:rsidRDefault="00EE1C9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8797B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:rsidR="00954096" w:rsidRPr="0088797B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E52D20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88797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88797B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88797B">
        <w:rPr>
          <w:rFonts w:ascii="Angsana New" w:hAnsi="Angsana New" w:hint="cs"/>
          <w:sz w:val="30"/>
          <w:szCs w:val="30"/>
          <w:cs/>
        </w:rPr>
        <w:t>ด้วย</w:t>
      </w:r>
      <w:r w:rsidRPr="0088797B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88797B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88797B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88797B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88797B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88797B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:rsidR="0088797B" w:rsidRPr="0088797B" w:rsidRDefault="008879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1810A1" w:rsidRPr="0088797B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ราคาทุน</w:t>
      </w:r>
      <w:r w:rsidRPr="0088797B">
        <w:rPr>
          <w:rFonts w:ascii="Angsana New" w:hAnsi="Angsana New" w:hint="cs"/>
          <w:sz w:val="30"/>
          <w:szCs w:val="30"/>
          <w:cs/>
        </w:rPr>
        <w:t>รวมถึง</w:t>
      </w:r>
      <w:r w:rsidRPr="0088797B">
        <w:rPr>
          <w:rFonts w:ascii="Angsana New" w:hAnsi="Angsana New"/>
          <w:sz w:val="30"/>
          <w:szCs w:val="30"/>
          <w:cs/>
        </w:rPr>
        <w:t>ต้นทุนทางตรง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ที่เกี่ยวข้องกับการ</w:t>
      </w:r>
      <w:r w:rsidRPr="0088797B">
        <w:rPr>
          <w:rFonts w:ascii="Angsana New" w:hAnsi="Angsana New" w:hint="cs"/>
          <w:sz w:val="30"/>
          <w:szCs w:val="30"/>
          <w:cs/>
        </w:rPr>
        <w:t>ได้มาของ</w:t>
      </w:r>
      <w:r w:rsidRPr="0088797B">
        <w:rPr>
          <w:rFonts w:ascii="Angsana New" w:hAnsi="Angsana New"/>
          <w:sz w:val="30"/>
          <w:szCs w:val="30"/>
          <w:cs/>
        </w:rPr>
        <w:t>สินทรัพย์</w:t>
      </w:r>
      <w:r w:rsidRPr="0088797B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88797B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การขนย้าย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88797B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88797B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88797B">
        <w:rPr>
          <w:rFonts w:ascii="Angsana New" w:hAnsi="Angsana New" w:hint="cs"/>
          <w:sz w:val="30"/>
          <w:szCs w:val="30"/>
          <w:cs/>
        </w:rPr>
        <w:t>ลิขสิทธ์ซอฟแวร์</w:t>
      </w:r>
      <w:r w:rsidRPr="0088797B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88797B">
        <w:rPr>
          <w:rFonts w:ascii="Angsana New" w:hAnsi="Angsana New" w:hint="cs"/>
          <w:sz w:val="30"/>
          <w:szCs w:val="30"/>
          <w:cs/>
        </w:rPr>
        <w:t>ลิขสิทธ์ซอฟแวร์</w:t>
      </w:r>
      <w:r w:rsidRPr="0088797B">
        <w:rPr>
          <w:rFonts w:ascii="Angsana New" w:hAnsi="Angsana New"/>
          <w:sz w:val="30"/>
          <w:szCs w:val="30"/>
          <w:cs/>
        </w:rPr>
        <w:t>นั้นให้ถือว่า</w:t>
      </w:r>
      <w:r w:rsidRPr="0088797B">
        <w:rPr>
          <w:rFonts w:ascii="Angsana New" w:hAnsi="Angsana New" w:hint="cs"/>
          <w:sz w:val="30"/>
          <w:szCs w:val="30"/>
          <w:cs/>
        </w:rPr>
        <w:t xml:space="preserve"> ลิขสิทธ์ซอฟแวร์</w:t>
      </w:r>
      <w:r w:rsidRPr="0088797B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88797B">
        <w:rPr>
          <w:rFonts w:ascii="Angsana New" w:hAnsi="Angsana New" w:hint="cs"/>
          <w:sz w:val="30"/>
          <w:szCs w:val="30"/>
          <w:cs/>
        </w:rPr>
        <w:t>ุปกรณ์</w:t>
      </w:r>
    </w:p>
    <w:p w:rsidR="008556D6" w:rsidRPr="0088797B" w:rsidRDefault="008556D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1810A1" w:rsidRPr="0088797B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อาคาร</w:t>
      </w:r>
      <w:r w:rsidRPr="0088797B">
        <w:rPr>
          <w:rFonts w:ascii="Angsana New" w:hAnsi="Angsana New"/>
          <w:sz w:val="30"/>
          <w:szCs w:val="30"/>
        </w:rPr>
        <w:t xml:space="preserve"> </w:t>
      </w:r>
      <w:r w:rsidRPr="0088797B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88797B">
        <w:rPr>
          <w:rFonts w:ascii="Angsana New" w:hAnsi="Angsana New" w:hint="cs"/>
          <w:sz w:val="30"/>
          <w:szCs w:val="30"/>
          <w:cs/>
        </w:rPr>
        <w:t>ที่</w:t>
      </w:r>
      <w:r w:rsidRPr="0088797B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88797B">
        <w:rPr>
          <w:rFonts w:ascii="Angsana New" w:hAnsi="Angsana New" w:hint="cs"/>
          <w:sz w:val="30"/>
          <w:szCs w:val="30"/>
          <w:cs/>
        </w:rPr>
        <w:t>ต้อง</w:t>
      </w:r>
      <w:r w:rsidRPr="0088797B">
        <w:rPr>
          <w:rFonts w:ascii="Angsana New" w:hAnsi="Angsana New"/>
          <w:sz w:val="30"/>
          <w:szCs w:val="30"/>
          <w:cs/>
        </w:rPr>
        <w:t>บันทึกแต่ละส่วน</w:t>
      </w:r>
      <w:r w:rsidRPr="0088797B">
        <w:rPr>
          <w:rFonts w:ascii="Angsana New" w:hAnsi="Angsana New" w:hint="cs"/>
          <w:sz w:val="30"/>
          <w:szCs w:val="30"/>
          <w:cs/>
        </w:rPr>
        <w:t>ประกอบ</w:t>
      </w:r>
      <w:r w:rsidRPr="0088797B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  <w:r w:rsidRPr="0088797B">
        <w:rPr>
          <w:rFonts w:ascii="Angsana New" w:hAnsi="Angsana New"/>
          <w:sz w:val="30"/>
          <w:szCs w:val="30"/>
        </w:rPr>
        <w:t xml:space="preserve"> </w:t>
      </w:r>
    </w:p>
    <w:p w:rsidR="001810A1" w:rsidRPr="0088797B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2076EE" w:rsidRPr="0088797B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 w:rsidR="002076EE" w:rsidRPr="0088797B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:rsidR="000669EB" w:rsidRPr="0088797B" w:rsidRDefault="000669E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1810A1" w:rsidRDefault="008879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8797B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  <w:r w:rsidR="001810A1" w:rsidRPr="00151864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ต้นทุนที่เกิดขึ้นในภายหลัง</w:t>
      </w:r>
    </w:p>
    <w:p w:rsidR="000669EB" w:rsidRPr="000669EB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</w:p>
    <w:p w:rsidR="001810A1" w:rsidRPr="00CB0AE0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จะรับรู้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เป็นส่วนหนึ่งของมูลค่าตามบัญชีของรายการที่ดิน</w:t>
      </w:r>
      <w:r w:rsidR="008E7796"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ถ้า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มีความเป็นไปได้ค่อนข้างแน่ที่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บริษัท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จะได้รับประโยชน์เชิงเศรษฐกิจในอนาคตจากรายการนั้น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 xml:space="preserve"> และสามารถ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วัดมูลค่าต้นทุนของรายการนั้นได้อย่างน่าเชื่อถือ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 xml:space="preserve">  ชิ้นส่วนที่ถูกเปลี่ยนแทนจะถูกตัดจำหน่ายตามมูลค่าตามบัญชี 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ต้นทุนที่เกิดขึ้นในการซ่อมบ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ำ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รุงที่ดิน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  <w:t xml:space="preserve"> 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อาคารและอุปกรณ์ที่เกิดขึ้นเป็นประจ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ำจะรับรู้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ในก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ำ</w:t>
      </w:r>
      <w:r w:rsidRPr="00CB0AE0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  <w:lang w:val="en-GB"/>
        </w:rPr>
        <w:t>ไรหรือขาดทุนเมื่อเกิดขึ้</w:t>
      </w:r>
      <w:r w:rsidRPr="00CB0AE0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น</w:t>
      </w:r>
    </w:p>
    <w:p w:rsidR="00DB5F1E" w:rsidRPr="007E1DBA" w:rsidRDefault="00DB5F1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52D20" w:rsidRPr="00151864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51864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ค่าเสื่อมราคา</w:t>
      </w:r>
    </w:p>
    <w:p w:rsidR="00954096" w:rsidRPr="0097466B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1810A1" w:rsidRDefault="001810A1" w:rsidP="0088797B">
      <w:pPr>
        <w:pStyle w:val="Default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151864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151864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151864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151864">
        <w:rPr>
          <w:rFonts w:ascii="Angsana New" w:hAnsi="Angsana New" w:cs="Angsana New"/>
          <w:sz w:val="30"/>
          <w:szCs w:val="30"/>
        </w:rPr>
        <w:t xml:space="preserve"> </w:t>
      </w:r>
      <w:r w:rsidRPr="00151864">
        <w:rPr>
          <w:rFonts w:ascii="Angsana New" w:hAnsi="Angsana New" w:cs="Angsana New" w:hint="cs"/>
          <w:sz w:val="30"/>
          <w:szCs w:val="30"/>
          <w:cs/>
        </w:rPr>
        <w:t>หักด้วยมูลค่าคงเหลือของสินทรัพย์</w:t>
      </w:r>
    </w:p>
    <w:p w:rsidR="006A1227" w:rsidRPr="00151864" w:rsidRDefault="006A1227" w:rsidP="0088797B">
      <w:pPr>
        <w:pStyle w:val="Default"/>
        <w:tabs>
          <w:tab w:val="left" w:pos="540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:rsidR="001810A1" w:rsidRPr="00151864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ค่า</w:t>
      </w:r>
      <w:r w:rsidRPr="00CA0DFA">
        <w:rPr>
          <w:rFonts w:ascii="Angsana New" w:hAnsi="Angsana New"/>
          <w:sz w:val="30"/>
          <w:szCs w:val="30"/>
          <w:cs/>
        </w:rPr>
        <w:t>เสื่อมราคาบันทึกเป็น</w:t>
      </w:r>
      <w:r w:rsidRPr="00CA0DFA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ค่าใช้จ่ายในกำไร</w:t>
      </w:r>
      <w:r w:rsidRPr="00CA0DFA">
        <w:rPr>
          <w:rFonts w:ascii="Angsana New" w:eastAsia="Calibri" w:hAnsi="Angsana New" w:hint="cs"/>
          <w:color w:val="000000"/>
          <w:sz w:val="30"/>
          <w:szCs w:val="30"/>
          <w:cs/>
          <w:lang w:val="en-US"/>
        </w:rPr>
        <w:t>หรือ</w:t>
      </w:r>
      <w:r w:rsidRPr="00CA0DFA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ขาดทุน</w:t>
      </w:r>
      <w:r w:rsidRPr="00CA0DFA">
        <w:rPr>
          <w:rFonts w:ascii="Angsana New" w:hAnsi="Angsana New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Pr="00CA0DFA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465F82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="00465F82">
        <w:rPr>
          <w:rFonts w:ascii="Angsana New" w:hAnsi="Angsana New" w:hint="cs"/>
          <w:sz w:val="30"/>
          <w:szCs w:val="30"/>
          <w:cs/>
        </w:rPr>
        <w:t xml:space="preserve"> </w:t>
      </w:r>
      <w:r w:rsidR="00FE082D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="00FE082D">
        <w:rPr>
          <w:rFonts w:ascii="Angsana New" w:hAnsi="Angsana New" w:hint="cs"/>
          <w:sz w:val="30"/>
          <w:szCs w:val="30"/>
          <w:cs/>
        </w:rPr>
        <w:t>ห้</w:t>
      </w:r>
      <w:r w:rsidR="00550886">
        <w:rPr>
          <w:rFonts w:ascii="Angsana New" w:hAnsi="Angsana New" w:hint="cs"/>
          <w:sz w:val="30"/>
          <w:szCs w:val="30"/>
          <w:cs/>
        </w:rPr>
        <w:t>ประโยชน์</w:t>
      </w:r>
      <w:r w:rsidRPr="00CA0DFA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7A54B5" w:rsidRPr="0097466B" w:rsidRDefault="007A54B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72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</w:tblGrid>
      <w:tr w:rsidR="00482134" w:rsidRPr="00151864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151864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864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151864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F955E5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="00795E48"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- </w:t>
            </w:r>
            <w:r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3</w:t>
            </w:r>
            <w:r w:rsidR="00703D15">
              <w:rPr>
                <w:rFonts w:ascii="Angsana New" w:eastAsia="Cordia New" w:hAnsi="Angsana New"/>
                <w:sz w:val="30"/>
                <w:szCs w:val="30"/>
                <w:lang w:val="en-US"/>
              </w:rPr>
              <w:t>0</w:t>
            </w:r>
            <w:r w:rsidR="00482134"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151864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076EE" w:rsidRPr="00151864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864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76EE" w:rsidRPr="00F955E5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5 - 40</w:t>
            </w:r>
            <w:r w:rsidR="002076EE"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 </w:t>
            </w:r>
            <w:r w:rsidR="002076EE"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151864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151864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1864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F955E5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2</w:t>
            </w:r>
            <w:r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2</w:t>
            </w:r>
            <w:r w:rsidR="00482134"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0</w:t>
            </w:r>
            <w:r w:rsidR="00482134"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151864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151864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864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F955E5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3 - </w:t>
            </w:r>
            <w:r w:rsidR="00703D15">
              <w:rPr>
                <w:rFonts w:ascii="Angsana New" w:eastAsia="Cordia New" w:hAnsi="Angsana New"/>
                <w:sz w:val="30"/>
                <w:szCs w:val="30"/>
                <w:lang w:val="en-US"/>
              </w:rPr>
              <w:t>8</w:t>
            </w:r>
            <w:r w:rsidR="00482134"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151864" w:rsidTr="0048213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151864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151864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82134" w:rsidRPr="00F955E5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F955E5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="00703D1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>
              <w:rPr>
                <w:rFonts w:ascii="Angsana New" w:eastAsia="Cordia New" w:hAnsi="Angsana New"/>
                <w:sz w:val="30"/>
                <w:szCs w:val="30"/>
                <w:lang w:val="en-US"/>
              </w:rPr>
              <w:t>10</w:t>
            </w:r>
            <w:r w:rsidRPr="00F955E5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:rsidR="0088797B" w:rsidRDefault="0088797B" w:rsidP="00BA1CBE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482134" w:rsidRPr="00151864" w:rsidRDefault="00482134" w:rsidP="00BA1CBE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  <w:r w:rsidRPr="00151864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</w:t>
      </w:r>
      <w:r w:rsidR="0044216A">
        <w:rPr>
          <w:rFonts w:ascii="Angsana New" w:hAnsi="Angsana New" w:hint="cs"/>
          <w:sz w:val="30"/>
          <w:szCs w:val="30"/>
          <w:cs/>
          <w:lang w:val="en-US"/>
        </w:rPr>
        <w:t>ินและสินทรัพย์</w:t>
      </w:r>
      <w:r w:rsidR="008B3EBA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Pr="00151864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8B3EBA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151864">
        <w:rPr>
          <w:rFonts w:ascii="Angsana New" w:hAnsi="Angsana New" w:hint="cs"/>
          <w:sz w:val="30"/>
          <w:szCs w:val="30"/>
          <w:cs/>
          <w:lang w:val="en-US"/>
        </w:rPr>
        <w:t>ก่อสร้าง</w:t>
      </w:r>
    </w:p>
    <w:p w:rsidR="002928D8" w:rsidRPr="0097466B" w:rsidRDefault="002928D8" w:rsidP="00BA1CBE">
      <w:pPr>
        <w:spacing w:line="240" w:lineRule="atLeast"/>
        <w:ind w:left="522"/>
        <w:jc w:val="both"/>
        <w:rPr>
          <w:rFonts w:ascii="Angsana New" w:hAnsi="Angsana New"/>
          <w:sz w:val="30"/>
          <w:szCs w:val="30"/>
        </w:rPr>
      </w:pPr>
    </w:p>
    <w:p w:rsidR="001810A1" w:rsidRPr="00CB0AE0" w:rsidRDefault="001810A1" w:rsidP="00BA1CBE">
      <w:pPr>
        <w:spacing w:line="240" w:lineRule="atLeast"/>
        <w:ind w:left="522"/>
        <w:jc w:val="thaiDistribute"/>
        <w:rPr>
          <w:rFonts w:ascii="Angsana New" w:hAnsi="Angsana New"/>
          <w:spacing w:val="-2"/>
          <w:sz w:val="30"/>
          <w:szCs w:val="30"/>
        </w:rPr>
      </w:pPr>
      <w:r w:rsidRPr="00CB0AE0">
        <w:rPr>
          <w:rFonts w:ascii="Angsana New" w:hAnsi="Angsana New" w:hint="cs"/>
          <w:spacing w:val="-2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7A4345" w:rsidRPr="0097466B" w:rsidRDefault="007A4345" w:rsidP="00BA1CBE">
      <w:pPr>
        <w:spacing w:line="240" w:lineRule="atLeast"/>
        <w:ind w:left="522"/>
        <w:jc w:val="both"/>
        <w:rPr>
          <w:rFonts w:ascii="Angsana New" w:hAnsi="Angsana New"/>
          <w:sz w:val="30"/>
          <w:szCs w:val="30"/>
        </w:rPr>
      </w:pPr>
    </w:p>
    <w:p w:rsidR="00D32990" w:rsidRPr="00151864" w:rsidRDefault="0088797B" w:rsidP="001810A1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  <w:r w:rsidR="0097466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(ฉ</w:t>
      </w:r>
      <w:r w:rsidR="00482134"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D32990" w:rsidRPr="0015186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D32990"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สินทรัพย์ไม่มีตัวตน</w:t>
      </w:r>
    </w:p>
    <w:p w:rsidR="00D3730B" w:rsidRPr="0097466B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30"/>
          <w:szCs w:val="30"/>
        </w:rPr>
      </w:pPr>
    </w:p>
    <w:p w:rsidR="009D75C8" w:rsidRPr="00151864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151864">
        <w:rPr>
          <w:rFonts w:ascii="Angsana New" w:hAnsi="Angsana New" w:hint="cs"/>
          <w:sz w:val="30"/>
          <w:szCs w:val="30"/>
          <w:cs/>
        </w:rPr>
        <w:t>บริษัท</w:t>
      </w:r>
      <w:r w:rsidRPr="00151864">
        <w:rPr>
          <w:rFonts w:ascii="Angsana New" w:hAnsi="Angsana New"/>
          <w:sz w:val="30"/>
          <w:szCs w:val="30"/>
          <w:cs/>
        </w:rPr>
        <w:t>ซื้อมา</w:t>
      </w:r>
      <w:r w:rsidRPr="00151864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8B3EBA">
        <w:rPr>
          <w:rFonts w:ascii="Angsana New" w:hAnsi="Angsana New" w:hint="cs"/>
          <w:sz w:val="30"/>
          <w:szCs w:val="30"/>
          <w:cs/>
        </w:rPr>
        <w:t>วัดมูลค่า</w:t>
      </w:r>
      <w:r w:rsidR="008B3EBA">
        <w:rPr>
          <w:rFonts w:ascii="Angsana New" w:hAnsi="Angsana New"/>
          <w:sz w:val="30"/>
          <w:szCs w:val="30"/>
          <w:cs/>
        </w:rPr>
        <w:t>ด้วย</w:t>
      </w:r>
      <w:r w:rsidRPr="00151864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97466B">
        <w:rPr>
          <w:rFonts w:ascii="Angsana New" w:hAnsi="Angsana New"/>
          <w:sz w:val="30"/>
          <w:szCs w:val="30"/>
          <w:cs/>
        </w:rPr>
        <w:br/>
      </w:r>
      <w:r w:rsidR="000669EB">
        <w:rPr>
          <w:rFonts w:ascii="Angsana New" w:hAnsi="Angsana New" w:hint="cs"/>
          <w:sz w:val="30"/>
          <w:szCs w:val="30"/>
          <w:cs/>
        </w:rPr>
        <w:t>ผล</w:t>
      </w:r>
      <w:r w:rsidRPr="0015186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0669EB">
        <w:rPr>
          <w:rFonts w:ascii="Angsana New" w:hAnsi="Angsana New" w:hint="cs"/>
          <w:sz w:val="30"/>
          <w:szCs w:val="30"/>
          <w:cs/>
        </w:rPr>
        <w:t>สะสม</w:t>
      </w:r>
      <w:r w:rsidR="00FC045D">
        <w:rPr>
          <w:rFonts w:ascii="Angsana New" w:hAnsi="Angsana New" w:hint="cs"/>
          <w:sz w:val="30"/>
          <w:szCs w:val="30"/>
          <w:cs/>
        </w:rPr>
        <w:t xml:space="preserve"> (</w:t>
      </w:r>
      <w:r w:rsidR="00FC045D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:rsidR="00795E48" w:rsidRPr="0097466B" w:rsidRDefault="00795E48" w:rsidP="00BA1CBE">
      <w:pPr>
        <w:tabs>
          <w:tab w:val="left" w:pos="540"/>
        </w:tabs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076EE" w:rsidRPr="00151864" w:rsidRDefault="002076EE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151864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2076EE" w:rsidRPr="0097466B" w:rsidRDefault="002076EE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2076EE" w:rsidRPr="00151864" w:rsidRDefault="002076EE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151864">
        <w:rPr>
          <w:rFonts w:ascii="Angsana New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151864">
        <w:rPr>
          <w:rFonts w:ascii="Angsana New" w:hAnsi="Angsana New" w:hint="cs"/>
          <w:sz w:val="30"/>
          <w:szCs w:val="30"/>
          <w:cs/>
        </w:rPr>
        <w:t xml:space="preserve">  โดยรวมเป็นสินทรัพย์ที่</w:t>
      </w:r>
      <w:r w:rsidRPr="00151864">
        <w:rPr>
          <w:rFonts w:ascii="Angsana New" w:hAnsi="Angsana New"/>
          <w:sz w:val="30"/>
          <w:szCs w:val="30"/>
          <w:cs/>
        </w:rPr>
        <w:t>สามารถระบุได้</w:t>
      </w:r>
      <w:r w:rsidRPr="00151864">
        <w:rPr>
          <w:rFonts w:ascii="Angsana New" w:hAnsi="Angsana New" w:hint="cs"/>
          <w:sz w:val="30"/>
          <w:szCs w:val="30"/>
          <w:cs/>
        </w:rPr>
        <w:t>ที่เกี่ยวข้องนั้น  ค่าใช้จ่ายอื่นรับรู้</w:t>
      </w:r>
      <w:r w:rsidRPr="00151864">
        <w:rPr>
          <w:rFonts w:ascii="Angsana New" w:hAnsi="Angsana New"/>
          <w:sz w:val="30"/>
          <w:szCs w:val="30"/>
          <w:cs/>
        </w:rPr>
        <w:t>ในกำไรหรือขาดทุนเมื่อเกิดขึ้น</w:t>
      </w:r>
    </w:p>
    <w:p w:rsidR="00372772" w:rsidRPr="0097466B" w:rsidRDefault="00372772" w:rsidP="00BA1CBE">
      <w:pPr>
        <w:tabs>
          <w:tab w:val="left" w:pos="540"/>
        </w:tabs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D75C8" w:rsidRPr="00151864" w:rsidRDefault="009D75C8" w:rsidP="00BA1CBE">
      <w:pPr>
        <w:tabs>
          <w:tab w:val="left" w:pos="540"/>
        </w:tabs>
        <w:spacing w:line="240" w:lineRule="atLeast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151864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ค่าตัดจำหน่าย</w:t>
      </w:r>
    </w:p>
    <w:p w:rsidR="009D75C8" w:rsidRPr="0097466B" w:rsidRDefault="009D75C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9D75C8" w:rsidRPr="00151864" w:rsidRDefault="000669E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="009D75C8" w:rsidRPr="00151864">
        <w:rPr>
          <w:rFonts w:ascii="Angsana New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97466B" w:rsidRPr="0097466B" w:rsidRDefault="0097466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9D75C8" w:rsidRDefault="009D75C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151864">
        <w:rPr>
          <w:rFonts w:ascii="Angsana New" w:hAnsi="Angsana New"/>
          <w:sz w:val="30"/>
          <w:szCs w:val="30"/>
          <w:cs/>
        </w:rPr>
        <w:t>โดยวิธีเส้นตรง</w:t>
      </w:r>
      <w:r w:rsidRPr="00151864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151864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550886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151864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151864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2076EE" w:rsidRPr="00151864"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151864">
        <w:rPr>
          <w:rFonts w:ascii="Angsana New" w:hAnsi="Angsana New"/>
          <w:sz w:val="30"/>
          <w:szCs w:val="30"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151864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151864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97466B" w:rsidRPr="0097466B" w:rsidRDefault="0097466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400"/>
        <w:gridCol w:w="1080"/>
        <w:gridCol w:w="1080"/>
      </w:tblGrid>
      <w:tr w:rsidR="00852999" w:rsidRPr="00151864" w:rsidTr="00097B7C">
        <w:tc>
          <w:tcPr>
            <w:tcW w:w="5400" w:type="dxa"/>
          </w:tcPr>
          <w:p w:rsidR="00852999" w:rsidRPr="00151864" w:rsidRDefault="00834930" w:rsidP="00BA1CB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FF505D" w:rsidRPr="00151864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:rsidR="00852999" w:rsidRPr="00151864" w:rsidRDefault="00852999" w:rsidP="003A737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:rsidR="00852999" w:rsidRPr="00151864" w:rsidRDefault="00852999" w:rsidP="00097B7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1134A6" w:rsidRPr="0097466B" w:rsidRDefault="001134A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4"/>
          <w:szCs w:val="24"/>
        </w:rPr>
      </w:pPr>
    </w:p>
    <w:p w:rsidR="00AE3D71" w:rsidRDefault="00AE3D71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151864" w:rsidDel="00E44C55">
        <w:rPr>
          <w:rFonts w:ascii="Angsana New" w:hAnsi="Angsana New"/>
          <w:sz w:val="30"/>
          <w:szCs w:val="30"/>
        </w:rPr>
        <w:t xml:space="preserve"> </w:t>
      </w:r>
    </w:p>
    <w:p w:rsidR="000B227D" w:rsidRPr="0097466B" w:rsidRDefault="000B227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4"/>
          <w:szCs w:val="24"/>
        </w:rPr>
      </w:pPr>
    </w:p>
    <w:p w:rsidR="00715906" w:rsidRPr="00151864" w:rsidRDefault="0097466B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(ช</w:t>
      </w:r>
      <w:r w:rsidR="00482134"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715906" w:rsidRPr="0015186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715906"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การด้อยค่า</w:t>
      </w:r>
    </w:p>
    <w:p w:rsidR="00E1419B" w:rsidRPr="0097466B" w:rsidRDefault="00E1419B" w:rsidP="00FB31B0">
      <w:pPr>
        <w:spacing w:line="240" w:lineRule="atLeast"/>
        <w:ind w:left="522"/>
        <w:jc w:val="thaiDistribute"/>
        <w:rPr>
          <w:rFonts w:ascii="Angsana New" w:hAnsi="Angsana New"/>
          <w:sz w:val="24"/>
          <w:szCs w:val="24"/>
        </w:rPr>
      </w:pPr>
    </w:p>
    <w:p w:rsidR="00B72126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151864">
        <w:rPr>
          <w:rFonts w:ascii="Angsana New" w:hAnsi="Angsana New" w:hint="cs"/>
          <w:sz w:val="30"/>
          <w:szCs w:val="30"/>
          <w:cs/>
        </w:rPr>
        <w:t>บริษัท</w:t>
      </w:r>
      <w:r w:rsidRPr="00151864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151864">
        <w:rPr>
          <w:rFonts w:ascii="Angsana New" w:hAnsi="Angsana New" w:hint="cs"/>
          <w:sz w:val="30"/>
          <w:szCs w:val="30"/>
          <w:cs/>
        </w:rPr>
        <w:t>รายงาน</w:t>
      </w:r>
      <w:r w:rsidRPr="00151864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151864">
        <w:rPr>
          <w:rFonts w:ascii="Angsana New" w:hAnsi="Angsana New"/>
          <w:sz w:val="30"/>
          <w:szCs w:val="30"/>
        </w:rPr>
        <w:t xml:space="preserve">  </w:t>
      </w:r>
      <w:r w:rsidRPr="0015186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88797B" w:rsidRPr="00151864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715906" w:rsidRPr="00151864" w:rsidRDefault="0071590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482134" w:rsidRPr="00151864">
        <w:rPr>
          <w:rFonts w:ascii="Angsana New" w:hAnsi="Angsana New" w:hint="cs"/>
          <w:sz w:val="30"/>
          <w:szCs w:val="30"/>
          <w:cs/>
        </w:rPr>
        <w:t>รับรู้</w:t>
      </w:r>
      <w:r w:rsidRPr="0015186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AE3D71" w:rsidRPr="00151864">
        <w:rPr>
          <w:rFonts w:ascii="Angsana New" w:hAnsi="Angsana New" w:hint="cs"/>
          <w:sz w:val="30"/>
          <w:szCs w:val="30"/>
          <w:cs/>
        </w:rPr>
        <w:br/>
      </w:r>
      <w:r w:rsidRPr="00151864">
        <w:rPr>
          <w:rFonts w:ascii="Angsana New" w:hAnsi="Angsana New"/>
          <w:sz w:val="30"/>
          <w:szCs w:val="30"/>
          <w:cs/>
        </w:rPr>
        <w:t>เงิน</w:t>
      </w:r>
      <w:r w:rsidR="00C703A3" w:rsidRPr="00151864">
        <w:rPr>
          <w:rFonts w:ascii="Angsana New" w:hAnsi="Angsana New"/>
          <w:sz w:val="30"/>
          <w:szCs w:val="30"/>
          <w:cs/>
        </w:rPr>
        <w:t>สด</w:t>
      </w:r>
      <w:r w:rsidR="00A65A04" w:rsidRPr="00151864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</w:t>
      </w:r>
      <w:r w:rsidR="009D75C8" w:rsidRPr="00151864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Pr="00151864">
        <w:rPr>
          <w:rFonts w:ascii="Angsana New" w:hAnsi="Angsana New"/>
          <w:sz w:val="30"/>
          <w:szCs w:val="30"/>
          <w:cs/>
        </w:rPr>
        <w:t>กำไร</w:t>
      </w:r>
      <w:r w:rsidR="00574C9A">
        <w:rPr>
          <w:rFonts w:ascii="Angsana New" w:hAnsi="Angsana New" w:hint="cs"/>
          <w:sz w:val="30"/>
          <w:szCs w:val="30"/>
          <w:cs/>
        </w:rPr>
        <w:t>หรือ</w:t>
      </w:r>
      <w:r w:rsidRPr="00151864">
        <w:rPr>
          <w:rFonts w:ascii="Angsana New" w:hAnsi="Angsana New"/>
          <w:sz w:val="30"/>
          <w:szCs w:val="30"/>
          <w:cs/>
        </w:rPr>
        <w:t>ขาดทุน</w:t>
      </w:r>
    </w:p>
    <w:p w:rsidR="000E28F8" w:rsidRPr="0097466B" w:rsidRDefault="000E28F8" w:rsidP="000E28F8">
      <w:pPr>
        <w:spacing w:line="240" w:lineRule="atLeast"/>
        <w:ind w:left="522"/>
        <w:jc w:val="thaiDistribute"/>
        <w:rPr>
          <w:rFonts w:ascii="Angsana New" w:hAnsi="Angsana New"/>
          <w:sz w:val="24"/>
          <w:szCs w:val="24"/>
        </w:rPr>
      </w:pPr>
    </w:p>
    <w:p w:rsidR="00715906" w:rsidRPr="00151864" w:rsidRDefault="0088797B" w:rsidP="00FB31B0">
      <w:pPr>
        <w:spacing w:line="240" w:lineRule="atLeast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15906" w:rsidRPr="00151864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E1419B" w:rsidRPr="0097466B" w:rsidRDefault="00E1419B" w:rsidP="00FB31B0">
      <w:pPr>
        <w:spacing w:line="240" w:lineRule="atLeast"/>
        <w:ind w:left="522"/>
        <w:jc w:val="thaiDistribute"/>
        <w:rPr>
          <w:rFonts w:ascii="Angsana New" w:hAnsi="Angsana New"/>
          <w:sz w:val="24"/>
          <w:szCs w:val="24"/>
        </w:rPr>
      </w:pPr>
    </w:p>
    <w:p w:rsidR="00260556" w:rsidRPr="00151864" w:rsidRDefault="0026055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151864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151864">
        <w:rPr>
          <w:rFonts w:ascii="Angsana New" w:hAnsi="Angsana New"/>
          <w:sz w:val="30"/>
          <w:szCs w:val="30"/>
          <w:cs/>
        </w:rPr>
        <w:t xml:space="preserve">  หมายถึง</w:t>
      </w:r>
      <w:r w:rsidRPr="00151864"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151864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151864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151864"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151864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151864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151864">
        <w:rPr>
          <w:rFonts w:ascii="Angsana New" w:hAnsi="Angsana New" w:hint="cs"/>
          <w:sz w:val="30"/>
          <w:szCs w:val="30"/>
          <w:cs/>
        </w:rPr>
        <w:t>จะ</w:t>
      </w:r>
      <w:r w:rsidRPr="00151864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151864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151864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151864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:rsidR="00795E48" w:rsidRPr="0097466B" w:rsidRDefault="00795E48" w:rsidP="00FB31B0">
      <w:pPr>
        <w:spacing w:line="240" w:lineRule="atLeast"/>
        <w:ind w:left="522"/>
        <w:jc w:val="thaiDistribute"/>
        <w:rPr>
          <w:rFonts w:ascii="Angsana New" w:hAnsi="Angsana New"/>
          <w:sz w:val="24"/>
          <w:szCs w:val="24"/>
        </w:rPr>
      </w:pPr>
    </w:p>
    <w:p w:rsidR="00715906" w:rsidRPr="00151864" w:rsidRDefault="00715906" w:rsidP="00FB31B0">
      <w:pPr>
        <w:spacing w:line="240" w:lineRule="atLeast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151864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E1419B" w:rsidRPr="0097466B" w:rsidRDefault="00E1419B" w:rsidP="00FB31B0">
      <w:pPr>
        <w:spacing w:line="240" w:lineRule="atLeast"/>
        <w:ind w:left="522"/>
        <w:jc w:val="thaiDistribute"/>
        <w:rPr>
          <w:rFonts w:ascii="Angsana New" w:hAnsi="Angsana New"/>
          <w:sz w:val="24"/>
          <w:szCs w:val="24"/>
        </w:rPr>
      </w:pPr>
    </w:p>
    <w:p w:rsidR="005864BE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</w:t>
      </w:r>
      <w:r w:rsidR="00293C44" w:rsidRPr="00151864">
        <w:rPr>
          <w:rFonts w:ascii="Angsana New" w:hAnsi="Angsana New" w:hint="cs"/>
          <w:sz w:val="30"/>
          <w:szCs w:val="30"/>
          <w:cs/>
        </w:rPr>
        <w:t>่ไม่ใช่สินทรัพย์ทางการเงิน</w:t>
      </w:r>
      <w:r w:rsidRPr="00151864">
        <w:rPr>
          <w:rFonts w:ascii="Angsana New" w:hAnsi="Angsana New" w:hint="cs"/>
          <w:sz w:val="30"/>
          <w:szCs w:val="30"/>
          <w:cs/>
        </w:rPr>
        <w:t xml:space="preserve"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</w:t>
      </w:r>
      <w:r w:rsidRPr="0015186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51864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151864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151864"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151864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151864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151864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151864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0B227D" w:rsidRDefault="000B227D" w:rsidP="00795E48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8650CA" w:rsidRPr="00151864" w:rsidRDefault="008650CA" w:rsidP="00795E48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 w:rsidR="0087685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ซ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875E0B" w:rsidRPr="0015186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15186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หนี้สิ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นที่</w:t>
      </w:r>
      <w:r w:rsidRPr="0015186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มี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ภาระ</w:t>
      </w:r>
      <w:r w:rsidRPr="00151864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ดอกเบี้ย</w:t>
      </w:r>
    </w:p>
    <w:p w:rsidR="00795E48" w:rsidRPr="0097466B" w:rsidRDefault="00795E48" w:rsidP="00795E48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</w:rPr>
      </w:pPr>
    </w:p>
    <w:p w:rsidR="008650CA" w:rsidRDefault="008650CA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หนี้สิน</w:t>
      </w:r>
      <w:r w:rsidRPr="00151864">
        <w:rPr>
          <w:rFonts w:ascii="Angsana New" w:hAnsi="Angsana New" w:hint="cs"/>
          <w:sz w:val="30"/>
          <w:szCs w:val="30"/>
          <w:cs/>
        </w:rPr>
        <w:t>ที่มีภาระ</w:t>
      </w:r>
      <w:r w:rsidRPr="00151864">
        <w:rPr>
          <w:rFonts w:ascii="Angsana New" w:hAnsi="Angsana New"/>
          <w:sz w:val="30"/>
          <w:szCs w:val="30"/>
          <w:cs/>
        </w:rPr>
        <w:t>ดอกเบี้ยบันทึก</w:t>
      </w:r>
      <w:r w:rsidRPr="00151864">
        <w:rPr>
          <w:rFonts w:ascii="Angsana New" w:hAnsi="Angsana New" w:hint="cs"/>
          <w:sz w:val="30"/>
          <w:szCs w:val="30"/>
          <w:cs/>
        </w:rPr>
        <w:t>เริ่มแรก</w:t>
      </w:r>
      <w:r w:rsidR="001C6D7D">
        <w:rPr>
          <w:rFonts w:ascii="Angsana New" w:hAnsi="Angsana New" w:hint="cs"/>
          <w:sz w:val="30"/>
          <w:szCs w:val="30"/>
          <w:cs/>
        </w:rPr>
        <w:t>ด้วย</w:t>
      </w:r>
      <w:r w:rsidRPr="00151864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151864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151864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="002B5508" w:rsidRPr="00151864"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ภายหลังจากการบันทึกหนี้สิน</w:t>
      </w:r>
      <w:r w:rsidRPr="00151864">
        <w:rPr>
          <w:rFonts w:ascii="Angsana New" w:hAnsi="Angsana New" w:hint="cs"/>
          <w:sz w:val="30"/>
          <w:szCs w:val="30"/>
          <w:cs/>
        </w:rPr>
        <w:t>ที่</w:t>
      </w:r>
      <w:r w:rsidRPr="00151864">
        <w:rPr>
          <w:rFonts w:ascii="Angsana New" w:hAnsi="Angsana New"/>
          <w:sz w:val="30"/>
          <w:szCs w:val="30"/>
          <w:cs/>
        </w:rPr>
        <w:t>มี</w:t>
      </w:r>
      <w:r w:rsidRPr="00151864">
        <w:rPr>
          <w:rFonts w:ascii="Angsana New" w:hAnsi="Angsana New" w:hint="cs"/>
          <w:sz w:val="30"/>
          <w:szCs w:val="30"/>
          <w:cs/>
        </w:rPr>
        <w:t>ภาระ</w:t>
      </w:r>
      <w:r w:rsidRPr="00151864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151864">
        <w:rPr>
          <w:rFonts w:ascii="Angsana New" w:hAnsi="Angsana New" w:hint="cs"/>
          <w:sz w:val="30"/>
          <w:szCs w:val="30"/>
          <w:cs/>
        </w:rPr>
        <w:t>ต่อมา</w:t>
      </w:r>
      <w:r w:rsidRPr="00151864">
        <w:rPr>
          <w:rFonts w:ascii="Angsana New" w:hAnsi="Angsana New"/>
          <w:sz w:val="30"/>
          <w:szCs w:val="30"/>
          <w:cs/>
        </w:rPr>
        <w:t>โดยวิธี</w:t>
      </w:r>
      <w:r w:rsidRPr="00151864">
        <w:rPr>
          <w:rFonts w:ascii="Angsana New" w:hAnsi="Angsana New" w:hint="cs"/>
          <w:sz w:val="30"/>
          <w:szCs w:val="30"/>
          <w:cs/>
        </w:rPr>
        <w:t>ราคา</w:t>
      </w:r>
      <w:r w:rsidRPr="00151864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151864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151864">
        <w:rPr>
          <w:rFonts w:ascii="Angsana New" w:hAnsi="Angsana New"/>
          <w:sz w:val="30"/>
          <w:szCs w:val="30"/>
          <w:cs/>
        </w:rPr>
        <w:t>และยอด</w:t>
      </w:r>
      <w:r w:rsidRPr="00151864">
        <w:rPr>
          <w:rFonts w:ascii="Angsana New" w:hAnsi="Angsana New" w:hint="cs"/>
          <w:sz w:val="30"/>
          <w:szCs w:val="30"/>
          <w:cs/>
        </w:rPr>
        <w:t>หนี้</w:t>
      </w:r>
      <w:r w:rsidRPr="00151864">
        <w:rPr>
          <w:rFonts w:ascii="Angsana New" w:hAnsi="Angsana New"/>
          <w:sz w:val="30"/>
          <w:szCs w:val="30"/>
          <w:cs/>
        </w:rPr>
        <w:t>เมื่อ</w:t>
      </w:r>
      <w:r w:rsidRPr="00151864">
        <w:rPr>
          <w:rFonts w:ascii="Angsana New" w:hAnsi="Angsana New" w:hint="cs"/>
          <w:sz w:val="30"/>
          <w:szCs w:val="30"/>
          <w:cs/>
        </w:rPr>
        <w:t>ครบ</w:t>
      </w:r>
      <w:r w:rsidRPr="00151864">
        <w:rPr>
          <w:rFonts w:ascii="Angsana New" w:hAnsi="Angsana New"/>
          <w:sz w:val="30"/>
          <w:szCs w:val="30"/>
          <w:cs/>
        </w:rPr>
        <w:t>กำหนด</w:t>
      </w:r>
      <w:r w:rsidR="008B3EBA">
        <w:rPr>
          <w:rFonts w:ascii="Angsana New" w:hAnsi="Angsana New" w:hint="cs"/>
          <w:sz w:val="30"/>
          <w:szCs w:val="30"/>
          <w:cs/>
        </w:rPr>
        <w:t>ไถ่ถอน</w:t>
      </w:r>
      <w:r w:rsidRPr="00151864">
        <w:rPr>
          <w:rFonts w:ascii="Angsana New" w:hAnsi="Angsana New" w:hint="cs"/>
          <w:sz w:val="30"/>
          <w:szCs w:val="30"/>
          <w:cs/>
        </w:rPr>
        <w:t>จะ</w:t>
      </w:r>
      <w:r w:rsidR="009D75C8" w:rsidRPr="00151864">
        <w:rPr>
          <w:rFonts w:ascii="Angsana New" w:hAnsi="Angsana New"/>
          <w:sz w:val="30"/>
          <w:szCs w:val="30"/>
          <w:cs/>
        </w:rPr>
        <w:t>บันทึกใน</w:t>
      </w:r>
      <w:r w:rsidRPr="00151864">
        <w:rPr>
          <w:rFonts w:ascii="Angsana New" w:hAnsi="Angsana New"/>
          <w:sz w:val="30"/>
          <w:szCs w:val="30"/>
          <w:cs/>
        </w:rPr>
        <w:t>กำไร</w:t>
      </w:r>
      <w:r w:rsidR="00574C9A">
        <w:rPr>
          <w:rFonts w:ascii="Angsana New" w:hAnsi="Angsana New" w:hint="cs"/>
          <w:sz w:val="30"/>
          <w:szCs w:val="30"/>
          <w:cs/>
        </w:rPr>
        <w:t>หรือ</w:t>
      </w:r>
      <w:r w:rsidRPr="00151864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1134A6" w:rsidRPr="0097466B" w:rsidRDefault="001134A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:rsidR="00FF7949" w:rsidRPr="00876858" w:rsidRDefault="002B5508" w:rsidP="0053325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 w:rsidR="006E1B0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ฌ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ab/>
      </w:r>
      <w:r w:rsidR="00C25135" w:rsidRPr="00151864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0F6568" w:rsidRPr="001518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และเจ้าหนี้อื่น</w:t>
      </w:r>
    </w:p>
    <w:p w:rsidR="00E1419B" w:rsidRPr="0097466B" w:rsidRDefault="00E1419B" w:rsidP="00795E48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372772" w:rsidRDefault="008B3EBA" w:rsidP="00C6437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FF7949" w:rsidRPr="00151864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88797B" w:rsidRPr="0097466B" w:rsidRDefault="0088797B" w:rsidP="00C6437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6437E" w:rsidRDefault="00C6437E" w:rsidP="00C6437E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ญ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Pr="0015186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หนี้ส</w:t>
      </w:r>
      <w:r w:rsidR="00F66B8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ิ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นที่เกิดจากสัญญา</w:t>
      </w:r>
    </w:p>
    <w:p w:rsidR="00C6437E" w:rsidRDefault="00C6437E" w:rsidP="00C6437E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C6437E" w:rsidRPr="00C6437E" w:rsidRDefault="00C6437E" w:rsidP="00C6437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Gautami" w:hAnsi="Gautami" w:cs="Gautami"/>
          <w:sz w:val="30"/>
          <w:szCs w:val="30"/>
        </w:rPr>
      </w:pPr>
      <w:r w:rsidRPr="00C6437E">
        <w:rPr>
          <w:rFonts w:ascii="Gautami" w:hAnsi="Gautami" w:cs="Gautam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="00F66B8D">
        <w:rPr>
          <w:rFonts w:ascii="Gautami" w:hAnsi="Gautami" w:cs="Cordia New" w:hint="cs"/>
          <w:sz w:val="30"/>
          <w:szCs w:val="30"/>
          <w:cs/>
        </w:rPr>
        <w:t xml:space="preserve"> </w:t>
      </w:r>
      <w:r w:rsidRPr="00C6437E">
        <w:rPr>
          <w:rFonts w:ascii="Gautami" w:hAnsi="Gautami" w:cs="Gautami"/>
          <w:sz w:val="30"/>
          <w:szCs w:val="30"/>
          <w:cs/>
        </w:rPr>
        <w:t>หนี้สินที่เกิดจากสัญญารับรู้เมื่อบริษัทได้รับ</w:t>
      </w:r>
      <w:r w:rsidRPr="00C6437E">
        <w:rPr>
          <w:rFonts w:ascii="Angsana New" w:hAnsi="Angsana New"/>
          <w:sz w:val="30"/>
          <w:szCs w:val="30"/>
          <w:cs/>
        </w:rPr>
        <w:t>ชำระ</w:t>
      </w:r>
      <w:r w:rsidRPr="00C6437E">
        <w:rPr>
          <w:rFonts w:ascii="Gautami" w:hAnsi="Gautami" w:cs="Gautami"/>
          <w:sz w:val="30"/>
          <w:szCs w:val="30"/>
          <w:cs/>
        </w:rPr>
        <w:t>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="000F6568" w:rsidRPr="00151864" w:rsidRDefault="002B5508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(</w:t>
      </w:r>
      <w:r w:rsidR="0029263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ฎ</w:t>
      </w:r>
      <w:r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2A37B2" w:rsidRPr="0015186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0F6568"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ผลประโยชน์</w:t>
      </w:r>
      <w:r w:rsidR="000669E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ของ</w:t>
      </w:r>
      <w:r w:rsidR="000F6568" w:rsidRPr="00151864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พนักงาน</w:t>
      </w:r>
    </w:p>
    <w:p w:rsidR="00BA1CBE" w:rsidRPr="0097466B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3D6D6A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95E48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3D6D6A" w:rsidRPr="0097466B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74F8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3D6D6A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6A361B" w:rsidRDefault="006A361B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9D75C8" w:rsidRPr="00795E48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48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BA1CBE" w:rsidRPr="0097466B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3D6D6A" w:rsidRPr="003D6D6A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>
        <w:rPr>
          <w:rFonts w:ascii="Angsana New" w:hAnsi="Angsana New"/>
          <w:i/>
          <w:sz w:val="30"/>
          <w:szCs w:val="30"/>
          <w:cs/>
          <w:lang w:val="en-US"/>
        </w:rPr>
        <w:t>ภาระผูกพัน</w:t>
      </w:r>
      <w:r w:rsidR="003D6D6A" w:rsidRPr="003D6D6A">
        <w:rPr>
          <w:rFonts w:ascii="Angsana New" w:hAnsi="Angsana New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D6D6A" w:rsidRPr="003D6D6A">
        <w:rPr>
          <w:rFonts w:ascii="Angsana New" w:hAnsi="Angsana New" w:hint="cs"/>
          <w:i/>
          <w:sz w:val="30"/>
          <w:szCs w:val="30"/>
          <w:cs/>
          <w:lang w:val="en-US"/>
        </w:rPr>
        <w:t>งวด</w:t>
      </w:r>
      <w:r w:rsidR="003D6D6A" w:rsidRPr="003D6D6A">
        <w:rPr>
          <w:rFonts w:ascii="Angsana New" w:hAnsi="Angsana New"/>
          <w:i/>
          <w:sz w:val="30"/>
          <w:szCs w:val="30"/>
          <w:cs/>
          <w:lang w:val="en-US"/>
        </w:rPr>
        <w:t>ปัจจุบันและงวดก่อนๆ  ผลประโยชน์ดังกล่าวได้มีการคิดลดกระแสเงิน</w:t>
      </w:r>
      <w:r w:rsidR="003D6D6A" w:rsidRPr="003D6D6A">
        <w:rPr>
          <w:rFonts w:ascii="Angsana New" w:hAnsi="Angsana New" w:hint="cs"/>
          <w:i/>
          <w:sz w:val="30"/>
          <w:szCs w:val="30"/>
          <w:cs/>
          <w:lang w:val="en-US"/>
        </w:rPr>
        <w:t>ส</w:t>
      </w:r>
      <w:r w:rsidR="003D6D6A" w:rsidRPr="003D6D6A">
        <w:rPr>
          <w:rFonts w:ascii="Angsana New" w:hAnsi="Angsana New"/>
          <w:i/>
          <w:sz w:val="30"/>
          <w:szCs w:val="30"/>
          <w:cs/>
          <w:lang w:val="en-US"/>
        </w:rPr>
        <w:t xml:space="preserve">ดเพื่อให้เป็นมูลค่าปัจจุบัน </w:t>
      </w:r>
    </w:p>
    <w:p w:rsidR="003D6D6A" w:rsidRPr="0097466B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:rsidR="003D6D6A" w:rsidRPr="003D6D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3D6D6A">
        <w:rPr>
          <w:rFonts w:ascii="Angsana New" w:hAnsi="Angsana New"/>
          <w:i/>
          <w:sz w:val="30"/>
          <w:szCs w:val="30"/>
          <w:cs/>
          <w:lang w:val="en-US"/>
        </w:rPr>
        <w:t>การคำนวณ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ภาระผูกพันของโครงการผลประโยชน์ที่กำหนดไว้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 ผลจาก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>การคำนวณ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>อาจทำให้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>บริษัทมี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>สินทรัพย์เกิดขึ้น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 xml:space="preserve"> ซึ่งการรับรู้เป็นสินทรัพย์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>จะใช้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>ต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 xml:space="preserve"> ในการคำนวณมูลค่าปัจจุบันของประโยชน์เชิงเศรษฐกิจ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>ได้</w:t>
      </w:r>
      <w:r w:rsidRPr="003D6D6A">
        <w:rPr>
          <w:rFonts w:ascii="Angsana New" w:hAnsi="Angsana New"/>
          <w:i/>
          <w:sz w:val="30"/>
          <w:szCs w:val="30"/>
          <w:cs/>
          <w:lang w:val="en-US"/>
        </w:rPr>
        <w:t>มีการพิจารณาถึงความต้องการเงินทุนขั้นต่ำสำหรับโครงการต่าง ๆ ของบริษัท</w:t>
      </w:r>
      <w:r w:rsidRPr="003D6D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 </w:t>
      </w:r>
    </w:p>
    <w:p w:rsidR="009B6CBE" w:rsidRPr="0097466B" w:rsidRDefault="009B6CBE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:rsidR="003D6D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>ใน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การวัดมูลค่าใหม่ของหนี้สินผลประโยชน์ที่กำหนดไว้สุทธิ</w:t>
      </w:r>
      <w:r w:rsidRPr="003D6D6A">
        <w:rPr>
          <w:rFonts w:ascii="Angsana New" w:hAnsi="Angsana New"/>
          <w:i/>
          <w:sz w:val="30"/>
          <w:szCs w:val="30"/>
          <w:lang w:eastAsia="en-GB"/>
        </w:rPr>
        <w:t xml:space="preserve"> 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กำไร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>หรือ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ขาดทุนจากการประมาณการตามหลักคณิตศาสตร์ประกันภัย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>จะถูก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รับรู้รายการในกำไรขาดทุนเบ็ดเสร็จอื่น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>ทันที</w:t>
      </w:r>
      <w:r w:rsidRPr="003D6D6A">
        <w:rPr>
          <w:rFonts w:ascii="Angsana New" w:hAnsi="Angsana New"/>
          <w:i/>
          <w:sz w:val="30"/>
          <w:szCs w:val="30"/>
          <w:lang w:eastAsia="en-GB"/>
        </w:rPr>
        <w:t xml:space="preserve"> </w:t>
      </w:r>
      <w:r w:rsidRPr="003D6D6A">
        <w:rPr>
          <w:rFonts w:ascii="Angsana New" w:eastAsia="Calibri" w:hAnsi="Angsana New"/>
          <w:i/>
          <w:sz w:val="30"/>
          <w:szCs w:val="30"/>
          <w:cs/>
          <w:lang w:eastAsia="en-GB"/>
        </w:rPr>
        <w:t>บริษัทกำหนดดอกเบี้ยจ่าย</w:t>
      </w:r>
      <w:r w:rsidRPr="003D6D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ของ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3D6D6A">
        <w:rPr>
          <w:rFonts w:ascii="Angsana New" w:eastAsia="Calibri" w:hAnsi="Angsana New"/>
          <w:i/>
          <w:sz w:val="30"/>
          <w:szCs w:val="30"/>
          <w:cs/>
          <w:lang w:eastAsia="en-GB"/>
        </w:rPr>
        <w:t>ดอกเบี้ยจ่ายสุทธิและค่าใช้จ่ายอื่นๆ</w:t>
      </w:r>
      <w:r w:rsidRPr="003D6D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 xml:space="preserve"> </w:t>
      </w:r>
      <w:r w:rsidRPr="003D6D6A">
        <w:rPr>
          <w:rFonts w:ascii="Angsana New" w:eastAsia="Calibri" w:hAnsi="Angsana New"/>
          <w:i/>
          <w:sz w:val="30"/>
          <w:szCs w:val="30"/>
          <w:cs/>
          <w:lang w:eastAsia="en-GB"/>
        </w:rPr>
        <w:t>ที่เกี่ยวข้องกับโครงการผลประโยชน์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 xml:space="preserve">รับรู้รายการในกำไรหรือขาดทุน </w:t>
      </w:r>
    </w:p>
    <w:p w:rsidR="00E51706" w:rsidRPr="009B6CBE" w:rsidRDefault="00E5170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eastAsia="Calibri" w:hAnsi="Angsana New"/>
          <w:color w:val="0000FF"/>
          <w:sz w:val="30"/>
          <w:szCs w:val="30"/>
          <w:lang w:eastAsia="en-GB"/>
        </w:rPr>
      </w:pPr>
    </w:p>
    <w:p w:rsidR="003D6D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  <w:lang w:eastAsia="en-GB"/>
        </w:rPr>
      </w:pP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เมื่อมีการ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>เปลี่ยนแปลง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ผลประโยชน์ของโครงการหรือการลดขนาดโครงการ</w:t>
      </w:r>
      <w:r w:rsidR="000669EB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การเปลี่ยนแปลงในผลประโยชน์ที่เกี่ยวข้องกับการบริการในอดีต หรือ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กำไร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>หรือ</w:t>
      </w:r>
      <w:r w:rsidRPr="003D6D6A">
        <w:rPr>
          <w:rFonts w:ascii="Angsana New" w:hAnsi="Angsana New"/>
          <w:i/>
          <w:sz w:val="30"/>
          <w:szCs w:val="30"/>
          <w:cs/>
          <w:lang w:eastAsia="en-GB"/>
        </w:rPr>
        <w:t>ขาดทุนจากการลดขนาดโครงการต้องรับรู้ในกำไรหรือขาดทุนทันที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3D6D6A">
        <w:rPr>
          <w:rFonts w:ascii="Angsana New" w:eastAsia="Calibri" w:hAnsi="Angsana New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</w:t>
      </w:r>
      <w:r w:rsidRPr="003D6D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พนักงาน</w:t>
      </w:r>
      <w:r w:rsidRPr="003D6D6A">
        <w:rPr>
          <w:rFonts w:ascii="Angsana New" w:eastAsia="Calibri" w:hAnsi="Angsana New"/>
          <w:i/>
          <w:sz w:val="30"/>
          <w:szCs w:val="30"/>
          <w:cs/>
          <w:lang w:eastAsia="en-GB"/>
        </w:rPr>
        <w:t>เมื่อเกิดขึ้น</w:t>
      </w:r>
      <w:r w:rsidRPr="003D6D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:rsidR="000669EB" w:rsidRPr="009B6CBE" w:rsidRDefault="000669EB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D6D6A" w:rsidRPr="0088797B" w:rsidRDefault="0088797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32218" w:rsidRPr="0088797B">
        <w:rPr>
          <w:rFonts w:ascii="Angsana New" w:hAnsi="Angsana New"/>
          <w:i/>
          <w:iCs/>
          <w:sz w:val="30"/>
          <w:szCs w:val="30"/>
          <w:cs/>
        </w:rPr>
        <w:lastRenderedPageBreak/>
        <w:t>ผลประโยชน์ระยะ</w:t>
      </w:r>
      <w:r w:rsidR="00A32218" w:rsidRPr="0088797B">
        <w:rPr>
          <w:rFonts w:ascii="Angsana New" w:hAnsi="Angsana New"/>
          <w:iCs/>
          <w:sz w:val="30"/>
          <w:szCs w:val="30"/>
          <w:cs/>
        </w:rPr>
        <w:t>ยาว</w:t>
      </w:r>
      <w:r w:rsidR="00A32218" w:rsidRPr="0088797B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:rsidR="002E0AA5" w:rsidRPr="0088797B" w:rsidRDefault="002E0AA5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19A3" w:rsidRPr="0088797B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/>
          <w:sz w:val="30"/>
          <w:szCs w:val="30"/>
          <w:cs/>
        </w:rPr>
        <w:t>ภาระผูกพัน</w:t>
      </w:r>
      <w:r w:rsidR="003D6D6A" w:rsidRPr="0088797B">
        <w:rPr>
          <w:rFonts w:ascii="Angsana New" w:hAnsi="Angsana New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="003D6D6A" w:rsidRPr="0088797B">
        <w:rPr>
          <w:rFonts w:ascii="Angsana New" w:hAnsi="Angsana New" w:hint="cs"/>
          <w:sz w:val="30"/>
          <w:szCs w:val="30"/>
          <w:cs/>
        </w:rPr>
        <w:t>น</w:t>
      </w:r>
      <w:r w:rsidR="003D6D6A" w:rsidRPr="0088797B">
        <w:rPr>
          <w:rFonts w:ascii="Angsana New" w:hAnsi="Angsana New"/>
          <w:sz w:val="30"/>
          <w:szCs w:val="30"/>
          <w:cs/>
        </w:rPr>
        <w:t>มูลค่าปัจจุบัน</w:t>
      </w:r>
      <w:r w:rsidR="003D6D6A" w:rsidRPr="0088797B">
        <w:rPr>
          <w:rFonts w:ascii="Angsana New" w:hAnsi="Angsana New"/>
          <w:sz w:val="30"/>
          <w:szCs w:val="30"/>
        </w:rPr>
        <w:t xml:space="preserve"> </w:t>
      </w:r>
      <w:r w:rsidR="003D6D6A" w:rsidRPr="0088797B">
        <w:rPr>
          <w:rFonts w:ascii="Angsana New" w:hAnsi="Angsana New"/>
          <w:sz w:val="30"/>
          <w:szCs w:val="30"/>
          <w:cs/>
        </w:rPr>
        <w:t>การวัดมูลค่าใหม่จะรับ</w:t>
      </w:r>
      <w:r w:rsidR="00372772" w:rsidRPr="0088797B">
        <w:rPr>
          <w:rFonts w:ascii="Angsana New" w:hAnsi="Angsana New"/>
          <w:sz w:val="30"/>
          <w:szCs w:val="30"/>
          <w:cs/>
        </w:rPr>
        <w:t>รู้ในกำไรหรือขาดทุนเมื่อเกิดขึ้</w:t>
      </w:r>
      <w:r w:rsidR="00372772" w:rsidRPr="0088797B">
        <w:rPr>
          <w:rFonts w:ascii="Angsana New" w:hAnsi="Angsana New" w:hint="cs"/>
          <w:sz w:val="30"/>
          <w:szCs w:val="30"/>
          <w:cs/>
        </w:rPr>
        <w:t>น</w:t>
      </w:r>
    </w:p>
    <w:p w:rsidR="00D219A3" w:rsidRPr="0088797B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19A3" w:rsidRPr="0088797B" w:rsidRDefault="00D219A3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797B">
        <w:rPr>
          <w:rFonts w:ascii="Angsana New" w:hAnsi="Angsana New" w:hint="cs"/>
          <w:iCs/>
          <w:sz w:val="30"/>
          <w:szCs w:val="30"/>
          <w:cs/>
        </w:rPr>
        <w:t>ผ</w:t>
      </w:r>
      <w:r w:rsidRPr="0088797B">
        <w:rPr>
          <w:rFonts w:ascii="Angsana New" w:hAnsi="Angsana New"/>
          <w:iCs/>
          <w:sz w:val="30"/>
          <w:szCs w:val="30"/>
          <w:cs/>
        </w:rPr>
        <w:t>ลประโยชน์ระยะสั้นของพนักงาน</w:t>
      </w:r>
    </w:p>
    <w:p w:rsidR="00D219A3" w:rsidRPr="0088797B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19A3" w:rsidRPr="0088797B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8797B">
        <w:rPr>
          <w:rFonts w:ascii="Angsana New" w:hAnsi="Angsana New" w:hint="cs"/>
          <w:sz w:val="30"/>
          <w:szCs w:val="30"/>
          <w:cs/>
        </w:rPr>
        <w:t>ผ</w:t>
      </w:r>
      <w:r w:rsidR="00BE1A82" w:rsidRPr="0088797B">
        <w:rPr>
          <w:rFonts w:ascii="Angsana New" w:hAnsi="Angsana New"/>
          <w:i/>
          <w:sz w:val="30"/>
          <w:szCs w:val="30"/>
          <w:cs/>
        </w:rPr>
        <w:t>ลประโยชน์ระยะสั้นของพนักงาน</w:t>
      </w:r>
      <w:r w:rsidR="00BE1A82" w:rsidRPr="0088797B">
        <w:rPr>
          <w:rFonts w:ascii="Angsana New" w:hAnsi="Angsana New" w:hint="cs"/>
          <w:i/>
          <w:sz w:val="30"/>
          <w:szCs w:val="30"/>
          <w:cs/>
        </w:rPr>
        <w:t>รับรู้</w:t>
      </w:r>
      <w:r w:rsidR="00BE1A82" w:rsidRPr="0088797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BE1A82" w:rsidRPr="0088797B">
        <w:rPr>
          <w:rFonts w:ascii="Angsana New" w:hAnsi="Angsana New"/>
          <w:i/>
          <w:sz w:val="30"/>
          <w:szCs w:val="30"/>
        </w:rPr>
        <w:t xml:space="preserve"> </w:t>
      </w:r>
      <w:r w:rsidR="00BE1A82" w:rsidRPr="0088797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88797B">
        <w:rPr>
          <w:rFonts w:ascii="Angsana New" w:hAnsi="Angsana New" w:hint="cs"/>
          <w:i/>
          <w:sz w:val="30"/>
          <w:szCs w:val="30"/>
          <w:cs/>
          <w:lang w:val="en-US"/>
        </w:rPr>
        <w:t>บ</w:t>
      </w:r>
      <w:r w:rsidR="00BE1A82" w:rsidRPr="0088797B">
        <w:rPr>
          <w:rFonts w:ascii="Angsana New" w:hAnsi="Angsana New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9263B" w:rsidRPr="0088797B" w:rsidRDefault="0029263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F6568" w:rsidRPr="0088797B" w:rsidRDefault="000669E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66467C" w:rsidRPr="00887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 w:rsidR="0029263B" w:rsidRPr="00887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ฏ</w:t>
      </w:r>
      <w:r w:rsidR="002B5508" w:rsidRPr="00887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CC360B" w:rsidRPr="0088797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0F6568" w:rsidRPr="00887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ประมาณการหนี้สิน</w:t>
      </w:r>
    </w:p>
    <w:p w:rsidR="000006FD" w:rsidRPr="00D219A3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A1CBE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B24CD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</w:t>
      </w:r>
      <w:r w:rsidRPr="007B24CD">
        <w:rPr>
          <w:rFonts w:ascii="Angsana New" w:hAnsi="Angsana New" w:hint="cs"/>
          <w:i/>
          <w:sz w:val="30"/>
          <w:szCs w:val="30"/>
          <w:cs/>
        </w:rPr>
        <w:t>ตาม</w:t>
      </w:r>
      <w:r w:rsidRPr="007B24CD">
        <w:rPr>
          <w:rFonts w:ascii="Angsana New" w:hAnsi="Angsana New"/>
          <w:i/>
          <w:sz w:val="30"/>
          <w:szCs w:val="30"/>
          <w:cs/>
        </w:rPr>
        <w:t>กฎหมายหรือภาระผูกพันจากการอนุมาน</w:t>
      </w:r>
      <w:r w:rsidRPr="007B24CD">
        <w:rPr>
          <w:rFonts w:ascii="Angsana New" w:hAnsi="Angsana New" w:hint="cs"/>
          <w:i/>
          <w:sz w:val="30"/>
          <w:szCs w:val="30"/>
          <w:cs/>
        </w:rPr>
        <w:t>ที่เกิดขึ้นในปัจจุบันอัน</w:t>
      </w:r>
      <w:r w:rsidRPr="007B24CD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7B24CD">
        <w:rPr>
          <w:rFonts w:ascii="Angsana New" w:hAnsi="Angsana New" w:hint="cs"/>
          <w:i/>
          <w:sz w:val="30"/>
          <w:szCs w:val="30"/>
          <w:cs/>
        </w:rPr>
        <w:t>ผูกพัน</w:t>
      </w:r>
      <w:r w:rsidRPr="007B24CD">
        <w:rPr>
          <w:rFonts w:ascii="Angsana New" w:hAnsi="Angsana New"/>
          <w:i/>
          <w:sz w:val="30"/>
          <w:szCs w:val="30"/>
          <w:cs/>
        </w:rPr>
        <w:t>ดังกล่าว  ประมาณการ</w:t>
      </w:r>
      <w:r w:rsidRPr="007B24CD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7B24CD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7B24CD">
        <w:rPr>
          <w:rFonts w:ascii="Angsana New" w:hAnsi="Angsana New" w:hint="cs"/>
          <w:i/>
          <w:sz w:val="30"/>
          <w:szCs w:val="30"/>
          <w:cs/>
        </w:rPr>
        <w:t>ถึง</w:t>
      </w:r>
      <w:r w:rsidRPr="007B24CD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7B24CD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7B24CD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:rsidR="0088797B" w:rsidRPr="00FB0B5A" w:rsidRDefault="0088797B" w:rsidP="008879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797B" w:rsidRPr="0088797B" w:rsidRDefault="0088797B" w:rsidP="0088797B">
      <w:pPr>
        <w:tabs>
          <w:tab w:val="left" w:pos="513"/>
          <w:tab w:val="decimal" w:pos="792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(ฐ)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88797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  <w:r w:rsidRPr="0088797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</w:p>
    <w:p w:rsidR="0088797B" w:rsidRPr="0088797B" w:rsidRDefault="0088797B" w:rsidP="0088797B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:rsidR="0088797B" w:rsidRPr="0088797B" w:rsidRDefault="0088797B" w:rsidP="0088797B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88797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88797B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88797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88797B">
        <w:rPr>
          <w:rFonts w:hint="cs"/>
          <w:color w:val="0000FF"/>
          <w:szCs w:val="22"/>
          <w:cs/>
          <w:lang w:bidi="th-TH"/>
        </w:rPr>
        <w:t xml:space="preserve"> </w:t>
      </w:r>
    </w:p>
    <w:p w:rsidR="0088797B" w:rsidRPr="0088797B" w:rsidRDefault="0088797B" w:rsidP="0088797B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:rsidR="0088797B" w:rsidRPr="0088797B" w:rsidRDefault="0088797B" w:rsidP="0088797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88797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การจัดลำดับ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ชั้น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88797B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88797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88797B" w:rsidRPr="0088797B" w:rsidRDefault="0088797B" w:rsidP="0088797B">
      <w:pPr>
        <w:spacing w:line="240" w:lineRule="auto"/>
        <w:ind w:left="540"/>
        <w:rPr>
          <w:rFonts w:ascii="Angsana New" w:eastAsia="Calibri" w:hAnsi="Angsana New"/>
          <w:sz w:val="30"/>
          <w:szCs w:val="30"/>
          <w:highlight w:val="yellow"/>
          <w:cs/>
        </w:rPr>
      </w:pPr>
    </w:p>
    <w:p w:rsidR="0088797B" w:rsidRPr="0088797B" w:rsidRDefault="0088797B" w:rsidP="0088797B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88797B">
        <w:rPr>
          <w:rFonts w:ascii="Angsana New" w:hAnsi="Angsana New" w:hint="cs"/>
          <w:sz w:val="30"/>
          <w:szCs w:val="30"/>
          <w:cs/>
        </w:rPr>
        <w:t>ประเด็น</w:t>
      </w:r>
      <w:r w:rsidRPr="0088797B">
        <w:rPr>
          <w:rFonts w:ascii="Angsana New" w:hAnsi="Angsana New"/>
          <w:sz w:val="30"/>
          <w:szCs w:val="30"/>
          <w:cs/>
        </w:rPr>
        <w:t>ปัญหา</w:t>
      </w:r>
      <w:r w:rsidRPr="0088797B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88797B">
        <w:rPr>
          <w:rFonts w:ascii="Angsana New" w:hAnsi="Angsana New"/>
          <w:sz w:val="30"/>
          <w:szCs w:val="30"/>
          <w:cs/>
        </w:rPr>
        <w:t>สำคัญ</w:t>
      </w:r>
      <w:r w:rsidRPr="0088797B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88797B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88797B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88797B" w:rsidRPr="00F66B8D" w:rsidRDefault="0088797B" w:rsidP="00F475F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66B8D">
        <w:rPr>
          <w:rFonts w:ascii="Angsana New" w:hAnsi="Angsana New" w:cs="Angsana New" w:hint="cs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66B8D">
        <w:rPr>
          <w:rFonts w:ascii="Angsana New" w:hAnsi="Angsana New" w:cs="Angsana New"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F66B8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88797B" w:rsidRPr="00F66B8D" w:rsidRDefault="0088797B" w:rsidP="00F475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797B" w:rsidRPr="00F66B8D" w:rsidRDefault="0088797B" w:rsidP="00F475F5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F66B8D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เป็นราคาเสนอซื้อขาย 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>(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>ไม่ต้องปรับปรุง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 xml:space="preserve">) 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8797B" w:rsidRPr="00F66B8D" w:rsidRDefault="0088797B" w:rsidP="00F475F5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>(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:rsidR="0088797B" w:rsidRPr="00F66B8D" w:rsidRDefault="0088797B" w:rsidP="00F475F5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F66B8D">
        <w:rPr>
          <w:rFonts w:ascii="Angsana New" w:hAnsi="Angsana New" w:cs="Angsana New" w:hint="cs"/>
          <w:sz w:val="30"/>
          <w:szCs w:val="30"/>
          <w:lang w:bidi="th-TH"/>
        </w:rPr>
        <w:t xml:space="preserve"> 3 </w:t>
      </w:r>
      <w:r w:rsidRPr="00F66B8D">
        <w:rPr>
          <w:rFonts w:ascii="Angsana New" w:hAnsi="Angsana New" w:cs="Angsana New" w:hint="cs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88797B" w:rsidRPr="00F66B8D" w:rsidRDefault="0088797B" w:rsidP="00F475F5">
      <w:pPr>
        <w:pStyle w:val="block"/>
        <w:spacing w:after="0" w:line="240" w:lineRule="auto"/>
        <w:ind w:left="900" w:right="-7"/>
        <w:rPr>
          <w:rFonts w:ascii="Angsana New" w:hAnsi="Angsana New" w:cs="Angsana New"/>
          <w:sz w:val="30"/>
          <w:szCs w:val="30"/>
          <w:lang w:bidi="th-TH"/>
        </w:rPr>
      </w:pPr>
    </w:p>
    <w:p w:rsidR="0088797B" w:rsidRPr="00F66B8D" w:rsidRDefault="0088797B" w:rsidP="00F475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6B8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88797B" w:rsidRPr="00F66B8D" w:rsidRDefault="0088797B" w:rsidP="00F475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8797B" w:rsidRPr="00F66B8D" w:rsidRDefault="0088797B" w:rsidP="00F475F5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</w:rPr>
      </w:pPr>
      <w:r w:rsidRPr="00F66B8D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88797B" w:rsidRPr="00F66B8D" w:rsidRDefault="0088797B" w:rsidP="00F475F5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</w:rPr>
      </w:pPr>
    </w:p>
    <w:p w:rsidR="00777426" w:rsidRPr="00F66B8D" w:rsidRDefault="004F4010" w:rsidP="00F475F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  <w:r w:rsidRPr="00F66B8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 w:rsidR="00F475F5" w:rsidRPr="00F66B8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ฑ</w:t>
      </w:r>
      <w:r w:rsidRPr="00F66B8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Pr="00F66B8D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ab/>
      </w:r>
      <w:r w:rsidRPr="00F66B8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รายได้</w:t>
      </w:r>
    </w:p>
    <w:p w:rsidR="006E1C2E" w:rsidRPr="00F66B8D" w:rsidRDefault="006E1C2E" w:rsidP="00F475F5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E1C2E" w:rsidRPr="00F66B8D" w:rsidRDefault="006E1C2E" w:rsidP="00F475F5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F66B8D">
        <w:rPr>
          <w:rFonts w:ascii="Angsana New" w:hAnsi="Angsana New" w:hint="cs"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F66B8D">
        <w:rPr>
          <w:rFonts w:ascii="Angsana New" w:hAnsi="Angsana New" w:hint="cs"/>
          <w:i/>
          <w:iCs/>
          <w:sz w:val="30"/>
          <w:szCs w:val="30"/>
        </w:rPr>
        <w:t>2562</w:t>
      </w:r>
    </w:p>
    <w:p w:rsidR="000B227D" w:rsidRPr="00F66B8D" w:rsidRDefault="000B227D" w:rsidP="00F475F5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E1C2E" w:rsidRPr="00F66B8D" w:rsidRDefault="006E1C2E" w:rsidP="00F475F5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6B8D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</w:t>
      </w:r>
      <w:r w:rsidRPr="00F66B8D">
        <w:rPr>
          <w:rFonts w:ascii="Angsana New" w:hAnsi="Angsana New" w:hint="cs"/>
          <w:i/>
          <w:sz w:val="30"/>
          <w:szCs w:val="30"/>
          <w:cs/>
        </w:rPr>
        <w:t>อำนาจ</w:t>
      </w:r>
      <w:r w:rsidRPr="00F66B8D">
        <w:rPr>
          <w:rFonts w:ascii="Angsana New" w:hAnsi="Angsana New" w:hint="cs"/>
          <w:sz w:val="30"/>
          <w:szCs w:val="30"/>
          <w:cs/>
          <w:lang w:val="en-US"/>
        </w:rPr>
        <w:t>ควบคุมในสินค้าหรือบริการด้วยจำนวนเงินที่สะท้อนถึงสิ่งตอบแทนที่บริษัท</w:t>
      </w:r>
      <w:r w:rsidRPr="00F66B8D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F66B8D">
        <w:rPr>
          <w:rFonts w:ascii="Angsana New" w:hAnsi="Angsana New" w:hint="cs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</w:t>
      </w:r>
      <w:r w:rsidRPr="00F66B8D">
        <w:rPr>
          <w:rFonts w:ascii="Angsana New" w:hAnsi="Angsana New" w:hint="cs"/>
          <w:sz w:val="30"/>
          <w:szCs w:val="30"/>
          <w:cs/>
        </w:rPr>
        <w:t>ปริมาณ</w:t>
      </w:r>
      <w:r w:rsidRPr="00F66B8D">
        <w:rPr>
          <w:rFonts w:ascii="Angsana New" w:hAnsi="Angsana New" w:hint="cs"/>
          <w:sz w:val="30"/>
          <w:szCs w:val="30"/>
        </w:rPr>
        <w:t xml:space="preserve"> </w:t>
      </w:r>
    </w:p>
    <w:p w:rsidR="00574937" w:rsidRPr="00F66B8D" w:rsidRDefault="00574937" w:rsidP="00F475F5">
      <w:pPr>
        <w:spacing w:line="240" w:lineRule="auto"/>
        <w:rPr>
          <w:rFonts w:ascii="Angsana New" w:hAnsi="Angsana New"/>
          <w:sz w:val="30"/>
          <w:szCs w:val="30"/>
        </w:rPr>
      </w:pPr>
    </w:p>
    <w:p w:rsidR="006E1C2E" w:rsidRPr="00F66B8D" w:rsidRDefault="006E1C2E" w:rsidP="00F475F5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66B8D">
        <w:rPr>
          <w:rFonts w:ascii="Angsana New" w:hAnsi="Angsana New" w:hint="cs"/>
          <w:i/>
          <w:iCs/>
          <w:sz w:val="30"/>
          <w:szCs w:val="30"/>
          <w:cs/>
        </w:rPr>
        <w:t>การขายสินค้า</w:t>
      </w:r>
    </w:p>
    <w:p w:rsidR="006E1C2E" w:rsidRPr="00F66B8D" w:rsidRDefault="006E1C2E" w:rsidP="00F475F5">
      <w:pPr>
        <w:tabs>
          <w:tab w:val="left" w:pos="540"/>
        </w:tabs>
        <w:spacing w:line="240" w:lineRule="auto"/>
        <w:ind w:left="-90"/>
        <w:jc w:val="both"/>
        <w:rPr>
          <w:rFonts w:ascii="Angsana New" w:hAnsi="Angsana New"/>
          <w:sz w:val="30"/>
          <w:szCs w:val="30"/>
        </w:rPr>
      </w:pPr>
    </w:p>
    <w:p w:rsidR="006E1C2E" w:rsidRPr="006E1C2E" w:rsidRDefault="006E1C2E" w:rsidP="00F475F5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Gautami" w:hAnsi="Gautami" w:cs="Gautami"/>
          <w:sz w:val="30"/>
          <w:szCs w:val="30"/>
        </w:rPr>
      </w:pPr>
      <w:r w:rsidRPr="00F66B8D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F66B8D">
        <w:rPr>
          <w:rFonts w:ascii="Angsana New" w:hAnsi="Angsana New" w:hint="cs"/>
          <w:sz w:val="30"/>
          <w:szCs w:val="30"/>
          <w:cs/>
          <w:lang w:val="en-US"/>
        </w:rPr>
        <w:t>สินค้า</w:t>
      </w:r>
      <w:r w:rsidRPr="00F66B8D">
        <w:rPr>
          <w:rFonts w:ascii="Angsana New" w:hAnsi="Angsana New" w:hint="cs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F66B8D">
        <w:rPr>
          <w:rFonts w:ascii="Angsana New" w:hAnsi="Angsana New" w:hint="cs"/>
          <w:sz w:val="30"/>
          <w:szCs w:val="30"/>
        </w:rPr>
        <w:t xml:space="preserve"> </w:t>
      </w:r>
      <w:r w:rsidRPr="00F66B8D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</w:t>
      </w:r>
      <w:r w:rsidRPr="006E1C2E">
        <w:rPr>
          <w:rFonts w:ascii="Gautami" w:hAnsi="Gautami" w:cs="Gautami"/>
          <w:sz w:val="30"/>
          <w:szCs w:val="30"/>
          <w:cs/>
        </w:rPr>
        <w:t>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6E1C2E">
        <w:rPr>
          <w:rFonts w:ascii="Gautami" w:hAnsi="Gautami" w:cs="Gautami"/>
          <w:sz w:val="30"/>
          <w:szCs w:val="30"/>
        </w:rPr>
        <w:t xml:space="preserve"> </w:t>
      </w:r>
    </w:p>
    <w:p w:rsidR="00DB0726" w:rsidRDefault="00DB0726" w:rsidP="006E1C2E">
      <w:pPr>
        <w:tabs>
          <w:tab w:val="left" w:pos="540"/>
        </w:tabs>
        <w:ind w:left="-90"/>
        <w:jc w:val="both"/>
        <w:rPr>
          <w:rFonts w:ascii="Gautami" w:hAnsi="Gautami" w:cs="Gautami"/>
          <w:sz w:val="30"/>
          <w:szCs w:val="30"/>
        </w:rPr>
      </w:pPr>
    </w:p>
    <w:p w:rsidR="006E1C2E" w:rsidRPr="009C13C6" w:rsidRDefault="00F66B8D" w:rsidP="00F475F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6E1C2E" w:rsidRPr="009C13C6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="006E1C2E" w:rsidRPr="009C13C6">
        <w:rPr>
          <w:rFonts w:ascii="Angsana New" w:hAnsi="Angsana New" w:hint="cs"/>
          <w:i/>
          <w:iCs/>
          <w:sz w:val="30"/>
          <w:szCs w:val="30"/>
        </w:rPr>
        <w:t>2561</w:t>
      </w:r>
    </w:p>
    <w:p w:rsidR="00777426" w:rsidRPr="009C13C6" w:rsidRDefault="00777426" w:rsidP="00F475F5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482134" w:rsidRPr="009C13C6" w:rsidRDefault="00A34580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13C6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</w:t>
      </w:r>
      <w:r w:rsidR="00A358FB" w:rsidRPr="009C13C6">
        <w:rPr>
          <w:rFonts w:ascii="Angsana New" w:hAnsi="Angsana New" w:hint="cs"/>
          <w:sz w:val="30"/>
          <w:szCs w:val="30"/>
          <w:cs/>
        </w:rPr>
        <w:t xml:space="preserve"> และส่วนลด</w:t>
      </w:r>
      <w:r w:rsidR="00A21B75" w:rsidRPr="009C13C6">
        <w:rPr>
          <w:rFonts w:ascii="Angsana New" w:hAnsi="Angsana New" w:hint="cs"/>
          <w:sz w:val="30"/>
          <w:szCs w:val="30"/>
          <w:cs/>
        </w:rPr>
        <w:t>ตามปริมาณ</w:t>
      </w:r>
    </w:p>
    <w:p w:rsidR="00DB0726" w:rsidRPr="009C13C6" w:rsidRDefault="00DB0726" w:rsidP="00F475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E1C97" w:rsidRPr="009C13C6" w:rsidRDefault="00EE1C97" w:rsidP="00F475F5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9C13C6">
        <w:rPr>
          <w:rFonts w:ascii="Angsana New" w:hAnsi="Angsana New" w:hint="cs"/>
          <w:i/>
          <w:iCs/>
          <w:sz w:val="30"/>
          <w:szCs w:val="30"/>
          <w:cs/>
        </w:rPr>
        <w:t>การขายสินค้า</w:t>
      </w:r>
    </w:p>
    <w:p w:rsidR="000006FD" w:rsidRPr="009C13C6" w:rsidRDefault="000006FD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34580" w:rsidRPr="009C13C6" w:rsidRDefault="00574C9A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13C6">
        <w:rPr>
          <w:rFonts w:ascii="Angsana New" w:hAnsi="Angsana New" w:hint="cs"/>
          <w:sz w:val="30"/>
          <w:szCs w:val="30"/>
          <w:cs/>
        </w:rPr>
        <w:t>รายได้</w:t>
      </w:r>
      <w:r w:rsidR="00A34580" w:rsidRPr="009C13C6">
        <w:rPr>
          <w:rFonts w:ascii="Angsana New" w:hAnsi="Angsana New" w:hint="cs"/>
          <w:sz w:val="30"/>
          <w:szCs w:val="30"/>
          <w:cs/>
        </w:rPr>
        <w:t>รับรู้ในกำไร</w:t>
      </w:r>
      <w:r w:rsidRPr="009C13C6">
        <w:rPr>
          <w:rFonts w:ascii="Angsana New" w:hAnsi="Angsana New" w:hint="cs"/>
          <w:sz w:val="30"/>
          <w:szCs w:val="30"/>
          <w:cs/>
        </w:rPr>
        <w:t>หรือ</w:t>
      </w:r>
      <w:r w:rsidR="00A34580" w:rsidRPr="009C13C6">
        <w:rPr>
          <w:rFonts w:ascii="Angsana New" w:hAnsi="Angsana New" w:hint="cs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ขาดทุนเมื่อได้โอนความเสี่ยงและผลตอบแทนของความเป็นเจ้าของสินค้าที</w:t>
      </w:r>
      <w:r w:rsidR="000E28F8" w:rsidRPr="009C13C6">
        <w:rPr>
          <w:rFonts w:ascii="Angsana New" w:hAnsi="Angsana New" w:hint="cs"/>
          <w:sz w:val="30"/>
          <w:szCs w:val="30"/>
          <w:cs/>
        </w:rPr>
        <w:t xml:space="preserve">่มีนัยสำคัญไปให้กับผู้ซื้อแล้ว </w:t>
      </w:r>
      <w:r w:rsidR="00A34580" w:rsidRPr="009C13C6">
        <w:rPr>
          <w:rFonts w:ascii="Angsana New" w:hAnsi="Angsana New" w:hint="cs"/>
          <w:sz w:val="30"/>
          <w:szCs w:val="30"/>
          <w:cs/>
        </w:rPr>
        <w:t>และจะไม่รับรู้รายได้ถ้า</w:t>
      </w:r>
      <w:r w:rsidR="007B0BB9" w:rsidRPr="009C13C6">
        <w:rPr>
          <w:rFonts w:ascii="Angsana New" w:hAnsi="Angsana New" w:hint="cs"/>
          <w:sz w:val="30"/>
          <w:szCs w:val="30"/>
          <w:cs/>
        </w:rPr>
        <w:t>ฝ่ายบริหารยังมีการควบคุมหรือบริหารสินค้าที่ขายไปแล้วนั้น หรือ</w:t>
      </w:r>
      <w:r w:rsidR="00A34580" w:rsidRPr="009C13C6">
        <w:rPr>
          <w:rFonts w:ascii="Angsana New" w:hAnsi="Angsana New" w:hint="cs"/>
          <w:sz w:val="30"/>
          <w:szCs w:val="30"/>
          <w:cs/>
        </w:rPr>
        <w:t>มีความไม่แน่นอนที่มีนัยสำคัญ</w:t>
      </w:r>
      <w:r w:rsidR="00402F5A" w:rsidRPr="009C13C6">
        <w:rPr>
          <w:rFonts w:ascii="Angsana New" w:hAnsi="Angsana New" w:hint="cs"/>
          <w:sz w:val="30"/>
          <w:szCs w:val="30"/>
          <w:cs/>
        </w:rPr>
        <w:t xml:space="preserve"> </w:t>
      </w:r>
      <w:r w:rsidR="00A34580" w:rsidRPr="009C13C6">
        <w:rPr>
          <w:rFonts w:ascii="Angsana New" w:hAnsi="Angsana New" w:hint="cs"/>
          <w:sz w:val="30"/>
          <w:szCs w:val="30"/>
          <w:cs/>
        </w:rPr>
        <w:t>ในการได้รับประโยชน์</w:t>
      </w:r>
      <w:r w:rsidR="00F24041" w:rsidRPr="009C13C6">
        <w:rPr>
          <w:rFonts w:ascii="Angsana New" w:hAnsi="Angsana New" w:hint="cs"/>
          <w:sz w:val="30"/>
          <w:szCs w:val="30"/>
          <w:cs/>
        </w:rPr>
        <w:t>เชิงเศรษฐกิจ</w:t>
      </w:r>
      <w:r w:rsidR="00A34580" w:rsidRPr="009C13C6">
        <w:rPr>
          <w:rFonts w:ascii="Angsana New" w:hAnsi="Angsana New" w:hint="cs"/>
          <w:sz w:val="30"/>
          <w:szCs w:val="30"/>
          <w:cs/>
        </w:rPr>
        <w:t>จาก</w:t>
      </w:r>
      <w:r w:rsidR="00F24041" w:rsidRPr="009C13C6">
        <w:rPr>
          <w:rFonts w:ascii="Angsana New" w:hAnsi="Angsana New" w:hint="cs"/>
          <w:sz w:val="30"/>
          <w:szCs w:val="30"/>
          <w:cs/>
        </w:rPr>
        <w:t>การขายสินค้า</w:t>
      </w:r>
      <w:r w:rsidR="00A34580" w:rsidRPr="009C13C6">
        <w:rPr>
          <w:rFonts w:ascii="Angsana New" w:hAnsi="Angsana New" w:hint="cs"/>
          <w:sz w:val="30"/>
          <w:szCs w:val="30"/>
          <w:cs/>
        </w:rPr>
        <w:t xml:space="preserve">นั้น ไม่อาจวัดมูลค่าของจำนวนรายได้และต้นทุนที่เกิดขึ้นได้อย่างน่าเชื่อถือ </w:t>
      </w:r>
      <w:r w:rsidR="00F24041" w:rsidRPr="009C13C6">
        <w:rPr>
          <w:rFonts w:ascii="Angsana New" w:hAnsi="Angsana New" w:hint="cs"/>
          <w:sz w:val="30"/>
          <w:szCs w:val="30"/>
          <w:cs/>
        </w:rPr>
        <w:t>หรือ</w:t>
      </w:r>
      <w:r w:rsidR="00A34580" w:rsidRPr="009C13C6">
        <w:rPr>
          <w:rFonts w:ascii="Angsana New" w:hAnsi="Angsana New" w:hint="cs"/>
          <w:sz w:val="30"/>
          <w:szCs w:val="30"/>
          <w:cs/>
        </w:rPr>
        <w:t>มีความเป็นไปได้ค่อนข</w:t>
      </w:r>
      <w:r w:rsidR="007B0BB9" w:rsidRPr="009C13C6">
        <w:rPr>
          <w:rFonts w:ascii="Angsana New" w:hAnsi="Angsana New" w:hint="cs"/>
          <w:sz w:val="30"/>
          <w:szCs w:val="30"/>
          <w:cs/>
        </w:rPr>
        <w:t>้างแน่นอนที่จะต้องรับคืนสินค้า</w:t>
      </w:r>
    </w:p>
    <w:p w:rsidR="00372772" w:rsidRPr="009C13C6" w:rsidRDefault="00372772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EE1C97" w:rsidRPr="009C13C6" w:rsidRDefault="004F2ABA" w:rsidP="00F475F5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9C13C6">
        <w:rPr>
          <w:rFonts w:ascii="Angsana New" w:hAnsi="Angsana New" w:hint="cs"/>
          <w:i/>
          <w:iCs/>
          <w:sz w:val="30"/>
          <w:szCs w:val="30"/>
          <w:cs/>
        </w:rPr>
        <w:t>ดอกเบี้ยรับ</w:t>
      </w:r>
      <w:r w:rsidR="00EE1C97" w:rsidRPr="009C13C6">
        <w:rPr>
          <w:rFonts w:ascii="Angsana New" w:hAnsi="Angsana New" w:hint="cs"/>
          <w:i/>
          <w:iCs/>
          <w:sz w:val="30"/>
          <w:szCs w:val="30"/>
          <w:cs/>
        </w:rPr>
        <w:t>และรายได้อื่น</w:t>
      </w:r>
    </w:p>
    <w:p w:rsidR="000006FD" w:rsidRPr="009C13C6" w:rsidRDefault="000006FD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6E17AF" w:rsidRPr="009C13C6" w:rsidRDefault="004F2ABA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13C6">
        <w:rPr>
          <w:rFonts w:ascii="Angsana New" w:hAnsi="Angsana New" w:hint="cs"/>
          <w:sz w:val="30"/>
          <w:szCs w:val="30"/>
          <w:cs/>
        </w:rPr>
        <w:t>ดอกเบี้ยรับ</w:t>
      </w:r>
      <w:r w:rsidR="00EE1C97" w:rsidRPr="009C13C6">
        <w:rPr>
          <w:rFonts w:ascii="Angsana New" w:hAnsi="Angsana New" w:hint="cs"/>
          <w:sz w:val="30"/>
          <w:szCs w:val="30"/>
          <w:cs/>
        </w:rPr>
        <w:t>และ</w:t>
      </w:r>
      <w:r w:rsidR="00A34580" w:rsidRPr="009C13C6">
        <w:rPr>
          <w:rFonts w:ascii="Angsana New" w:hAnsi="Angsana New" w:hint="cs"/>
          <w:sz w:val="30"/>
          <w:szCs w:val="30"/>
          <w:cs/>
        </w:rPr>
        <w:t>รายได้อื่นบันทึก</w:t>
      </w:r>
      <w:r w:rsidR="00BA1CBE" w:rsidRPr="009C13C6">
        <w:rPr>
          <w:rFonts w:ascii="Angsana New" w:hAnsi="Angsana New" w:hint="cs"/>
          <w:sz w:val="30"/>
          <w:szCs w:val="30"/>
          <w:cs/>
        </w:rPr>
        <w:t>ใน</w:t>
      </w:r>
      <w:r w:rsidR="00EE1C97" w:rsidRPr="009C13C6">
        <w:rPr>
          <w:rFonts w:ascii="Angsana New" w:hAnsi="Angsana New" w:hint="cs"/>
          <w:sz w:val="30"/>
          <w:szCs w:val="30"/>
          <w:cs/>
        </w:rPr>
        <w:t>กำไร</w:t>
      </w:r>
      <w:r w:rsidR="00BA1CBE" w:rsidRPr="009C13C6">
        <w:rPr>
          <w:rFonts w:ascii="Angsana New" w:hAnsi="Angsana New" w:hint="cs"/>
          <w:sz w:val="30"/>
          <w:szCs w:val="30"/>
          <w:cs/>
        </w:rPr>
        <w:t>หรือ</w:t>
      </w:r>
      <w:r w:rsidR="00EE1C97" w:rsidRPr="009C13C6">
        <w:rPr>
          <w:rFonts w:ascii="Angsana New" w:hAnsi="Angsana New" w:hint="cs"/>
          <w:sz w:val="30"/>
          <w:szCs w:val="30"/>
          <w:cs/>
        </w:rPr>
        <w:t>ขาดทุน</w:t>
      </w:r>
      <w:r w:rsidR="00A34580" w:rsidRPr="009C13C6">
        <w:rPr>
          <w:rFonts w:ascii="Angsana New" w:hAnsi="Angsana New" w:hint="cs"/>
          <w:sz w:val="30"/>
          <w:szCs w:val="30"/>
          <w:cs/>
        </w:rPr>
        <w:t>ตามเกณฑ์คงค้าง</w:t>
      </w:r>
    </w:p>
    <w:p w:rsidR="00E51706" w:rsidRPr="009C13C6" w:rsidRDefault="00E51706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EC6F56" w:rsidRPr="009C13C6" w:rsidRDefault="008556D6" w:rsidP="00F475F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2B5508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 w:rsidR="00F475F5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ฒ</w:t>
      </w:r>
      <w:r w:rsidR="002B5508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CC360B" w:rsidRPr="009C13C6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ab/>
      </w:r>
      <w:r w:rsidR="00EC6F56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ต้นทุนทางการเงิน</w:t>
      </w:r>
    </w:p>
    <w:p w:rsidR="00DB553F" w:rsidRPr="009C13C6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0669EB" w:rsidRPr="009C13C6" w:rsidRDefault="000669EB" w:rsidP="00F475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13C6">
        <w:rPr>
          <w:rFonts w:ascii="Angsana New" w:hAnsi="Angsana New" w:hint="cs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0B227D" w:rsidRPr="009C13C6" w:rsidRDefault="000B227D" w:rsidP="00F475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5132" w:rsidRPr="009C13C6" w:rsidRDefault="00D653D1" w:rsidP="00F475F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</w:t>
      </w:r>
      <w:r w:rsidR="00F475F5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ณ</w:t>
      </w:r>
      <w:r w:rsidR="00482134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)</w:t>
      </w:r>
      <w:r w:rsidR="00CC360B" w:rsidRPr="009C13C6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ab/>
      </w:r>
      <w:r w:rsidR="004A5132" w:rsidRPr="009C13C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ภาษีเงินได้</w:t>
      </w:r>
    </w:p>
    <w:p w:rsidR="00DB553F" w:rsidRPr="009C13C6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1E190D" w:rsidRPr="009C13C6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13C6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9C13C6">
        <w:rPr>
          <w:rFonts w:ascii="Angsana New" w:hAnsi="Angsana New" w:hint="cs"/>
          <w:sz w:val="30"/>
          <w:szCs w:val="30"/>
          <w:cs/>
        </w:rPr>
        <w:t>ของงวด</w:t>
      </w:r>
      <w:r w:rsidRPr="009C13C6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  <w:r w:rsidRPr="009C13C6">
        <w:rPr>
          <w:rFonts w:ascii="Angsana New" w:hAnsi="Angsana New" w:hint="cs"/>
          <w:sz w:val="30"/>
          <w:szCs w:val="30"/>
        </w:rPr>
        <w:t xml:space="preserve"> </w:t>
      </w:r>
      <w:r w:rsidRPr="009C13C6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A21B75" w:rsidRPr="009C13C6">
        <w:rPr>
          <w:rFonts w:ascii="Angsana New" w:hAnsi="Angsana New" w:hint="cs"/>
          <w:sz w:val="30"/>
          <w:szCs w:val="30"/>
          <w:cs/>
        </w:rPr>
        <w:t>ของงวด</w:t>
      </w:r>
      <w:r w:rsidRPr="009C13C6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4F1CB3" w:rsidRPr="009C13C6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4B6E" w:rsidRPr="00F475F5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C13C6">
        <w:rPr>
          <w:rFonts w:ascii="Angsana New" w:hAnsi="Angsana New" w:hint="cs"/>
          <w:sz w:val="30"/>
          <w:szCs w:val="30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</w:t>
      </w:r>
      <w:r w:rsidRPr="00F475F5">
        <w:rPr>
          <w:rFonts w:ascii="Angsana New" w:hAnsi="Angsana New" w:hint="cs"/>
          <w:sz w:val="30"/>
          <w:szCs w:val="30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4B4759" w:rsidRPr="00F475F5" w:rsidRDefault="004B4759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B0AE0" w:rsidRPr="00F475F5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F475F5">
        <w:rPr>
          <w:rFonts w:ascii="Angsana New" w:hAnsi="Angsana New" w:hint="cs"/>
          <w:spacing w:val="-4"/>
          <w:sz w:val="30"/>
          <w:szCs w:val="30"/>
          <w:cs/>
        </w:rPr>
        <w:lastRenderedPageBreak/>
        <w:t>ภาษีเงินได้รอการตัดบัญชี</w:t>
      </w:r>
      <w:r w:rsidRPr="00F475F5">
        <w:rPr>
          <w:rFonts w:ascii="Angsana New" w:hAnsi="Angsana New"/>
          <w:spacing w:val="-4"/>
          <w:sz w:val="30"/>
          <w:szCs w:val="30"/>
          <w:cs/>
        </w:rPr>
        <w:t>บันทึกโ</w:t>
      </w:r>
      <w:r w:rsidRPr="00F475F5">
        <w:rPr>
          <w:rFonts w:ascii="Angsana New" w:hAnsi="Angsana New" w:hint="cs"/>
          <w:spacing w:val="-4"/>
          <w:sz w:val="30"/>
          <w:szCs w:val="30"/>
          <w:cs/>
        </w:rPr>
        <w:t>ดย</w:t>
      </w:r>
      <w:r w:rsidRPr="00F475F5">
        <w:rPr>
          <w:rFonts w:ascii="Angsana New" w:hAnsi="Angsana New"/>
          <w:spacing w:val="-4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F475F5">
        <w:rPr>
          <w:rFonts w:ascii="Angsana New" w:hAnsi="Angsana New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C1C6E" w:rsidRPr="00F475F5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F475F5" w:rsidRPr="00F475F5" w:rsidRDefault="00F475F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2527A" w:rsidRPr="00F475F5" w:rsidRDefault="00232854" w:rsidP="00BA1CBE">
      <w:pPr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F475F5">
        <w:rPr>
          <w:rFonts w:ascii="Angsana New" w:hAnsi="Angsana New"/>
          <w:spacing w:val="-2"/>
          <w:sz w:val="30"/>
          <w:szCs w:val="30"/>
          <w:cs/>
        </w:rPr>
        <w:t>การวัดม</w:t>
      </w:r>
      <w:r w:rsidRPr="00F475F5">
        <w:rPr>
          <w:rFonts w:ascii="Angsana New" w:hAnsi="Angsana New" w:hint="cs"/>
          <w:spacing w:val="-2"/>
          <w:sz w:val="30"/>
          <w:szCs w:val="30"/>
          <w:cs/>
        </w:rPr>
        <w:t>ู</w:t>
      </w:r>
      <w:r w:rsidR="00F2527A" w:rsidRPr="00F475F5">
        <w:rPr>
          <w:rFonts w:ascii="Angsana New" w:hAnsi="Angsana New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F2527A" w:rsidRPr="00F475F5" w:rsidRDefault="00F2527A" w:rsidP="00F2527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358FB" w:rsidRPr="00F475F5" w:rsidRDefault="00A358FB" w:rsidP="00F2527A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F475F5">
        <w:rPr>
          <w:rFonts w:ascii="Angsana New" w:hAnsi="Angsana New"/>
          <w:spacing w:val="-4"/>
          <w:sz w:val="30"/>
          <w:szCs w:val="30"/>
          <w:cs/>
        </w:rPr>
        <w:t>ภาษีเงินได้รอการตัดบัญชี</w:t>
      </w:r>
      <w:r w:rsidRPr="00F475F5">
        <w:rPr>
          <w:rFonts w:ascii="Angsana New" w:hAnsi="Angsana New" w:hint="cs"/>
          <w:spacing w:val="-4"/>
          <w:sz w:val="30"/>
          <w:szCs w:val="30"/>
          <w:cs/>
        </w:rPr>
        <w:t>วัดมูลค่าโดย</w:t>
      </w:r>
      <w:r w:rsidRPr="00F475F5">
        <w:rPr>
          <w:rFonts w:ascii="Angsana New" w:hAnsi="Angsana New"/>
          <w:spacing w:val="-4"/>
          <w:sz w:val="30"/>
          <w:szCs w:val="30"/>
          <w:cs/>
        </w:rPr>
        <w:t>ใช้อัตราภาษี</w:t>
      </w:r>
      <w:r w:rsidRPr="00F475F5">
        <w:rPr>
          <w:rFonts w:ascii="Angsana New" w:hAnsi="Angsana New" w:hint="cs"/>
          <w:spacing w:val="-4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EC3B9C" w:rsidRPr="00F475F5" w:rsidRDefault="00EC3B9C" w:rsidP="00F2527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4B6E" w:rsidRPr="00F475F5" w:rsidRDefault="008D4B6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475F5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</w:t>
      </w:r>
      <w:r w:rsidR="00BC1C6E" w:rsidRPr="00F475F5">
        <w:rPr>
          <w:rFonts w:ascii="Angsana New" w:hAnsi="Angsana New" w:hint="cs"/>
          <w:sz w:val="30"/>
          <w:szCs w:val="30"/>
          <w:cs/>
        </w:rPr>
        <w:t xml:space="preserve">ตัดบัญชี </w:t>
      </w:r>
      <w:r w:rsidRPr="00F475F5">
        <w:rPr>
          <w:rFonts w:ascii="Angsana New" w:hAnsi="Angsana New" w:hint="cs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C1C6E" w:rsidRPr="00F475F5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BC1C6E" w:rsidRPr="00F475F5">
        <w:rPr>
          <w:rFonts w:ascii="Angsana New" w:hAnsi="Angsana New"/>
          <w:sz w:val="30"/>
          <w:szCs w:val="30"/>
        </w:rPr>
        <w:br/>
      </w:r>
      <w:r w:rsidRPr="00F475F5">
        <w:rPr>
          <w:rFonts w:ascii="Angsana New" w:hAnsi="Angsana New" w:hint="cs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</w:t>
      </w:r>
      <w:r w:rsidR="000669EB" w:rsidRPr="00F475F5">
        <w:rPr>
          <w:rFonts w:ascii="Angsana New" w:hAnsi="Angsana New" w:hint="cs"/>
          <w:sz w:val="30"/>
          <w:szCs w:val="30"/>
          <w:cs/>
        </w:rPr>
        <w:t>นพื้นฐานการประมาณการและข้อสมมติ</w:t>
      </w:r>
      <w:r w:rsidRPr="00F475F5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F475F5" w:rsidRPr="00F475F5" w:rsidRDefault="00F475F5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4B6E" w:rsidRPr="00F475F5" w:rsidRDefault="008D4B6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475F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F475F5">
        <w:rPr>
          <w:rFonts w:ascii="Angsana New" w:hAnsi="Angsana New" w:hint="cs"/>
          <w:sz w:val="30"/>
          <w:szCs w:val="30"/>
          <w:cs/>
        </w:rPr>
        <w:t>การ</w:t>
      </w:r>
      <w:r w:rsidRPr="00F475F5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625127" w:rsidRPr="00F475F5">
        <w:rPr>
          <w:rFonts w:ascii="Angsana New" w:hAnsi="Angsana New" w:hint="cs"/>
          <w:sz w:val="30"/>
          <w:szCs w:val="30"/>
          <w:cs/>
        </w:rPr>
        <w:br/>
      </w:r>
      <w:r w:rsidRPr="00F475F5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BA1CBE" w:rsidRPr="00F475F5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D4B6E" w:rsidRPr="00F475F5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475F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4B4759" w:rsidRPr="00F475F5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Pr="00F475F5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F475F5" w:rsidRPr="00F475F5" w:rsidRDefault="00F475F5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B0726" w:rsidRPr="00F475F5" w:rsidRDefault="00DB0726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5438A8" w:rsidRPr="00F475F5" w:rsidRDefault="00F475F5" w:rsidP="00F475F5">
      <w:pPr>
        <w:pStyle w:val="Heading8"/>
        <w:keepNext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D653D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ด</w:t>
      </w:r>
      <w:r w:rsidR="005438A8" w:rsidRPr="000507E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5438A8" w:rsidRPr="000507E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ab/>
      </w:r>
      <w:r w:rsidR="00A55A2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กำไร</w:t>
      </w:r>
      <w:r w:rsidR="00A55A28"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ต่อหุ้น</w:t>
      </w:r>
    </w:p>
    <w:p w:rsidR="005438A8" w:rsidRPr="00F475F5" w:rsidRDefault="005438A8" w:rsidP="00F475F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A21B75" w:rsidRPr="00F475F5" w:rsidRDefault="005438A8" w:rsidP="00F475F5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475F5">
        <w:rPr>
          <w:rFonts w:ascii="Angsana New" w:hAnsi="Angsana New" w:hint="cs"/>
          <w:b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Pr="00F475F5">
        <w:rPr>
          <w:rFonts w:ascii="Angsana New" w:hAnsi="Angsana New" w:hint="cs"/>
          <w:b/>
          <w:sz w:val="30"/>
          <w:szCs w:val="30"/>
        </w:rPr>
        <w:t xml:space="preserve"> </w:t>
      </w:r>
      <w:r w:rsidRPr="00F475F5">
        <w:rPr>
          <w:rFonts w:ascii="Angsana New" w:hAnsi="Angsana New" w:hint="cs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</w:t>
      </w:r>
      <w:r w:rsidRPr="00F475F5">
        <w:rPr>
          <w:rFonts w:ascii="Angsana New" w:hAnsi="Angsana New" w:hint="cs"/>
          <w:b/>
          <w:spacing w:val="-2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</w:t>
      </w:r>
      <w:r w:rsidR="00BC4C8B" w:rsidRPr="00F475F5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F475F5">
        <w:rPr>
          <w:rFonts w:ascii="Angsana New" w:hAnsi="Angsana New" w:hint="cs"/>
          <w:b/>
          <w:spacing w:val="2"/>
          <w:sz w:val="30"/>
          <w:szCs w:val="30"/>
          <w:cs/>
        </w:rPr>
        <w:t>หุ้น</w:t>
      </w:r>
      <w:r w:rsidRPr="00F475F5">
        <w:rPr>
          <w:rFonts w:ascii="Angsana New" w:hAnsi="Angsana New" w:hint="cs"/>
          <w:b/>
          <w:sz w:val="30"/>
          <w:szCs w:val="30"/>
          <w:cs/>
        </w:rPr>
        <w:t>สามัญที่ซื้อคืน</w:t>
      </w:r>
    </w:p>
    <w:p w:rsidR="00834930" w:rsidRPr="00F475F5" w:rsidRDefault="00834930" w:rsidP="00F475F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BB73F4" w:rsidRPr="00F475F5" w:rsidRDefault="00BB73F4" w:rsidP="00F475F5">
      <w:pPr>
        <w:pStyle w:val="Heading8"/>
        <w:keepNext/>
        <w:spacing w:line="240" w:lineRule="auto"/>
        <w:jc w:val="thaiDistribute"/>
        <w:rPr>
          <w:rFonts w:ascii="Angsana New" w:hAnsi="Angsana New"/>
          <w:bCs/>
          <w:iCs/>
          <w:sz w:val="30"/>
          <w:szCs w:val="30"/>
        </w:rPr>
      </w:pPr>
      <w:r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</w:t>
      </w:r>
      <w:r w:rsid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ต</w:t>
      </w:r>
      <w:r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ab/>
      </w:r>
      <w:r w:rsidRPr="00F475F5">
        <w:rPr>
          <w:rFonts w:ascii="Angsana New" w:hAnsi="Angsana New" w:hint="cs"/>
          <w:bCs/>
          <w:iCs/>
          <w:sz w:val="30"/>
          <w:szCs w:val="30"/>
          <w:cs/>
        </w:rPr>
        <w:t>บุคคลหรือกิจการที่เกี่ยวข้องกัน</w:t>
      </w:r>
    </w:p>
    <w:p w:rsidR="00BB73F4" w:rsidRPr="00F475F5" w:rsidRDefault="00BB73F4" w:rsidP="00F475F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BB73F4" w:rsidRPr="00F475F5" w:rsidRDefault="00BB73F4" w:rsidP="00F475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75F5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88797B" w:rsidRPr="00F475F5">
        <w:rPr>
          <w:rFonts w:ascii="Angsana New" w:hAnsi="Angsana New" w:hint="cs"/>
          <w:sz w:val="30"/>
          <w:szCs w:val="30"/>
          <w:cs/>
        </w:rPr>
        <w:t xml:space="preserve"> </w:t>
      </w:r>
      <w:r w:rsidRPr="00F475F5">
        <w:rPr>
          <w:rFonts w:ascii="Angsana New" w:hAnsi="Angsana New" w:hint="cs"/>
          <w:sz w:val="30"/>
          <w:szCs w:val="30"/>
          <w:cs/>
        </w:rPr>
        <w:t>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F475F5">
        <w:rPr>
          <w:rFonts w:ascii="Angsana New" w:hAnsi="Angsana New" w:hint="cs"/>
          <w:b/>
          <w:spacing w:val="-2"/>
          <w:sz w:val="30"/>
          <w:szCs w:val="30"/>
          <w:cs/>
        </w:rPr>
        <w:t>สาระสำคัญ</w:t>
      </w:r>
      <w:r w:rsidRPr="00F475F5">
        <w:rPr>
          <w:rFonts w:ascii="Angsana New" w:hAnsi="Angsana New" w:hint="cs"/>
          <w:sz w:val="30"/>
          <w:szCs w:val="30"/>
          <w:cs/>
        </w:rPr>
        <w:t xml:space="preserve"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F475F5" w:rsidRPr="00F475F5" w:rsidRDefault="00F475F5" w:rsidP="00F475F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95007" w:rsidRPr="00F475F5" w:rsidRDefault="00495007" w:rsidP="00F475F5">
      <w:pPr>
        <w:pStyle w:val="Heading8"/>
        <w:keepNext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</w:t>
      </w:r>
      <w:r w:rsid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ถ</w:t>
      </w:r>
      <w:r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Pr="00F475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ab/>
        <w:t>รายงานทางการเงินจำแนกตามส่วนงาน</w:t>
      </w:r>
    </w:p>
    <w:p w:rsidR="00495007" w:rsidRPr="00F475F5" w:rsidRDefault="00495007" w:rsidP="00F475F5">
      <w:pPr>
        <w:spacing w:line="240" w:lineRule="auto"/>
        <w:ind w:left="518"/>
        <w:jc w:val="thaiDistribute"/>
        <w:rPr>
          <w:rFonts w:ascii="Angsana New" w:hAnsi="Angsana New"/>
          <w:bCs/>
          <w:sz w:val="30"/>
          <w:szCs w:val="30"/>
        </w:rPr>
      </w:pPr>
    </w:p>
    <w:p w:rsidR="00F2527A" w:rsidRPr="00F475F5" w:rsidRDefault="00495007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475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</w:t>
      </w:r>
      <w:r w:rsidR="00F740BE" w:rsidRPr="00F475F5">
        <w:rPr>
          <w:rFonts w:ascii="Angsana New" w:hAnsi="Angsana New" w:hint="cs"/>
          <w:sz w:val="30"/>
          <w:szCs w:val="30"/>
          <w:cs/>
        </w:rPr>
        <w:t>อประธานเจ้าหน้าที่บริหารของ</w:t>
      </w:r>
      <w:r w:rsidRPr="00F475F5">
        <w:rPr>
          <w:rFonts w:ascii="Angsana New" w:hAnsi="Angsana New" w:hint="cs"/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0612EC" w:rsidRPr="00F475F5">
        <w:rPr>
          <w:rFonts w:ascii="Angsana New" w:hAnsi="Angsana New" w:hint="cs"/>
          <w:sz w:val="30"/>
          <w:szCs w:val="30"/>
          <w:cs/>
        </w:rPr>
        <w:t>รายได้อื่น ค่าใช้จ่ายในการขาย</w:t>
      </w:r>
      <w:r w:rsidR="00550886" w:rsidRPr="00F475F5">
        <w:rPr>
          <w:rFonts w:ascii="Angsana New" w:hAnsi="Angsana New" w:hint="cs"/>
          <w:sz w:val="30"/>
          <w:szCs w:val="30"/>
          <w:cs/>
        </w:rPr>
        <w:t>และบริหาร</w:t>
      </w:r>
      <w:r w:rsidR="00550886" w:rsidRPr="00F475F5">
        <w:rPr>
          <w:rFonts w:ascii="Angsana New" w:hAnsi="Angsana New" w:hint="cs"/>
          <w:sz w:val="30"/>
          <w:szCs w:val="30"/>
          <w:cs/>
        </w:rPr>
        <w:br/>
      </w:r>
      <w:r w:rsidR="000612EC" w:rsidRPr="00F475F5">
        <w:rPr>
          <w:rFonts w:ascii="Angsana New" w:hAnsi="Angsana New" w:hint="cs"/>
          <w:sz w:val="30"/>
          <w:szCs w:val="30"/>
          <w:cs/>
        </w:rPr>
        <w:t>เงินกู้ยืม</w:t>
      </w:r>
      <w:r w:rsidR="00550886" w:rsidRPr="00F475F5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:rsidR="00EC3B9C" w:rsidRPr="00F475F5" w:rsidRDefault="00EC3B9C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2C12A0" w:rsidRPr="00151864" w:rsidRDefault="00B22256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7C1EB8" w:rsidRPr="00151864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3598B" w:rsidRPr="0015186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A1CBE" w:rsidRPr="00393D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BC1C6E" w:rsidRPr="00151864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A1CBE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BA1CBE">
        <w:rPr>
          <w:rFonts w:ascii="Angsana New" w:hAnsi="Angsana New"/>
          <w:sz w:val="30"/>
          <w:szCs w:val="30"/>
        </w:rPr>
        <w:t xml:space="preserve"> </w:t>
      </w:r>
      <w:r w:rsidRPr="00BA1CBE">
        <w:rPr>
          <w:rFonts w:ascii="Angsana New" w:hAnsi="Angsana New"/>
          <w:sz w:val="30"/>
          <w:szCs w:val="30"/>
          <w:cs/>
        </w:rPr>
        <w:t>มีดังนี้</w:t>
      </w:r>
      <w:r w:rsidRPr="00151864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BA1CBE" w:rsidRPr="00393D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151864" w:rsidTr="00277F46">
        <w:trPr>
          <w:trHeight w:val="542"/>
        </w:trPr>
        <w:tc>
          <w:tcPr>
            <w:tcW w:w="3420" w:type="dxa"/>
          </w:tcPr>
          <w:p w:rsidR="00BC1C6E" w:rsidRPr="00151864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:rsidR="00BC1C6E" w:rsidRPr="00151864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1518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40" w:type="dxa"/>
          </w:tcPr>
          <w:p w:rsidR="00BC1C6E" w:rsidRPr="00151864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151864" w:rsidTr="00277F46">
        <w:tc>
          <w:tcPr>
            <w:tcW w:w="3420" w:type="dxa"/>
          </w:tcPr>
          <w:p w:rsidR="00BC1C6E" w:rsidRPr="00151864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:rsidR="00BC1C6E" w:rsidRPr="00151864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:rsidR="00BC1C6E" w:rsidRPr="00151864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เป็นบริษัทใหญ่  ถือหุ้น</w:t>
            </w:r>
            <w:r w:rsidRPr="00F955E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0B227D">
              <w:rPr>
                <w:rFonts w:ascii="Angsana New" w:hAnsi="Angsana New"/>
                <w:sz w:val="30"/>
                <w:szCs w:val="30"/>
              </w:rPr>
              <w:t>71.65</w:t>
            </w:r>
            <w:r w:rsidR="003F4F24" w:rsidRPr="00F955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55E5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15186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BC1C6E" w:rsidRPr="00151864" w:rsidTr="00277F46">
        <w:tc>
          <w:tcPr>
            <w:tcW w:w="3420" w:type="dxa"/>
          </w:tcPr>
          <w:p w:rsidR="00BC1C6E" w:rsidRPr="00151864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:rsidR="00BC1C6E" w:rsidRPr="00151864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BC1C6E" w:rsidRPr="00151864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151864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7A4345" w:rsidRDefault="007A43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:rsidR="00A65A04" w:rsidRPr="00151864" w:rsidRDefault="00817F98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151864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</w:t>
      </w:r>
      <w:r w:rsidR="00A65A04" w:rsidRPr="00151864">
        <w:rPr>
          <w:rFonts w:ascii="Angsana New" w:hAnsi="Angsana New"/>
          <w:sz w:val="30"/>
          <w:szCs w:val="30"/>
          <w:cs/>
        </w:rPr>
        <w:t>รายการ</w:t>
      </w:r>
      <w:r w:rsidRPr="00151864">
        <w:rPr>
          <w:rFonts w:ascii="Angsana New" w:hAnsi="Angsana New"/>
          <w:sz w:val="30"/>
          <w:szCs w:val="30"/>
          <w:cs/>
        </w:rPr>
        <w:t>แต่ละประเภท</w:t>
      </w:r>
      <w:r w:rsidR="00A65A04" w:rsidRPr="00151864">
        <w:rPr>
          <w:rFonts w:ascii="Angsana New" w:hAnsi="Angsana New"/>
          <w:sz w:val="30"/>
          <w:szCs w:val="30"/>
          <w:cs/>
        </w:rPr>
        <w:t xml:space="preserve">อธิบายได้ดังต่อไปนี้ </w:t>
      </w:r>
    </w:p>
    <w:p w:rsidR="002348F1" w:rsidRPr="00066354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330"/>
        <w:gridCol w:w="5940"/>
      </w:tblGrid>
      <w:tr w:rsidR="003D5E5D" w:rsidRPr="00151864" w:rsidTr="00F2527A">
        <w:trPr>
          <w:tblHeader/>
        </w:trPr>
        <w:tc>
          <w:tcPr>
            <w:tcW w:w="3330" w:type="dxa"/>
          </w:tcPr>
          <w:p w:rsidR="003D5E5D" w:rsidRPr="00151864" w:rsidRDefault="00817F98" w:rsidP="00FB31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5940" w:type="dxa"/>
          </w:tcPr>
          <w:p w:rsidR="003D5E5D" w:rsidRPr="00151864" w:rsidRDefault="003D5E5D" w:rsidP="00FB31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D5E5D" w:rsidRPr="00A223E2" w:rsidTr="00F2527A">
        <w:trPr>
          <w:tblHeader/>
        </w:trPr>
        <w:tc>
          <w:tcPr>
            <w:tcW w:w="3330" w:type="dxa"/>
          </w:tcPr>
          <w:p w:rsidR="003D5E5D" w:rsidRPr="00D5741B" w:rsidRDefault="003D5E5D" w:rsidP="00FB31B0">
            <w:pPr>
              <w:spacing w:line="240" w:lineRule="auto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5940" w:type="dxa"/>
          </w:tcPr>
          <w:p w:rsidR="003D5E5D" w:rsidRPr="00D5741B" w:rsidRDefault="003D5E5D" w:rsidP="00FB31B0">
            <w:pPr>
              <w:spacing w:line="240" w:lineRule="auto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D5E5D" w:rsidRPr="00151864" w:rsidTr="00F2527A">
        <w:tc>
          <w:tcPr>
            <w:tcW w:w="3330" w:type="dxa"/>
          </w:tcPr>
          <w:p w:rsidR="003D5E5D" w:rsidRPr="00151864" w:rsidRDefault="00BC1C6E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0" w:type="dxa"/>
          </w:tcPr>
          <w:p w:rsidR="00A65A04" w:rsidRPr="00151864" w:rsidRDefault="00550886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817F98" w:rsidRPr="00151864">
              <w:rPr>
                <w:rFonts w:ascii="Angsana New" w:hAnsi="Angsana New"/>
                <w:sz w:val="30"/>
                <w:szCs w:val="30"/>
                <w:cs/>
              </w:rPr>
              <w:t>หรือราคาตามบันทึกข้อตกลง</w:t>
            </w:r>
            <w:r w:rsidR="005A33D5" w:rsidRPr="001518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17F98" w:rsidRPr="00151864">
              <w:rPr>
                <w:rFonts w:ascii="Angsana New" w:hAnsi="Angsana New"/>
                <w:sz w:val="30"/>
                <w:szCs w:val="30"/>
                <w:cs/>
              </w:rPr>
              <w:t>โดยบริษัท</w:t>
            </w:r>
            <w:r w:rsidR="00A65A04" w:rsidRPr="0015186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กำหนดโครงสร้างราคาขายสินค้าระหว่างบริษัทกับบริษัท</w:t>
            </w:r>
            <w:r w:rsidR="00817F98" w:rsidRPr="0015186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ใหญ่ </w:t>
            </w:r>
            <w:r w:rsidR="00A65A04" w:rsidRPr="00151864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โดยคำนึงถึงต้นทุนสินค้าที่เกิดขึ้นจริงบวกด้วยอัตรากำไรขั้นต้น</w:t>
            </w:r>
            <w:r w:rsidR="00574C9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รวม</w:t>
            </w:r>
            <w:r w:rsidR="00A65A04" w:rsidRPr="00151864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ทั้งยังพิจารณาถึงขนาดของสินค้าที่จำหน่าย ปริมาณที่จำหน่าย ประเทศที่จำหน่ายและค่า</w:t>
            </w:r>
            <w:r w:rsidR="00A65A04" w:rsidRPr="00151864">
              <w:rPr>
                <w:rFonts w:ascii="Angsana New" w:hAnsi="Angsana New"/>
                <w:sz w:val="30"/>
                <w:szCs w:val="30"/>
                <w:cs/>
              </w:rPr>
              <w:t>ขนส่ง</w:t>
            </w:r>
          </w:p>
        </w:tc>
      </w:tr>
      <w:tr w:rsidR="00817F98" w:rsidRPr="00151864" w:rsidTr="00F2527A">
        <w:tc>
          <w:tcPr>
            <w:tcW w:w="3330" w:type="dxa"/>
          </w:tcPr>
          <w:p w:rsidR="00817F98" w:rsidRPr="00151864" w:rsidRDefault="00817F98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5940" w:type="dxa"/>
          </w:tcPr>
          <w:p w:rsidR="00817F98" w:rsidRPr="00151864" w:rsidRDefault="00817F98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3895" w:rsidRPr="00151864" w:rsidTr="00F2527A">
        <w:tc>
          <w:tcPr>
            <w:tcW w:w="3330" w:type="dxa"/>
          </w:tcPr>
          <w:p w:rsidR="00293895" w:rsidRPr="00151864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5940" w:type="dxa"/>
          </w:tcPr>
          <w:p w:rsidR="00293895" w:rsidRPr="00151864" w:rsidRDefault="00293895" w:rsidP="0000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3895" w:rsidRPr="00151864" w:rsidTr="00F2527A">
        <w:tc>
          <w:tcPr>
            <w:tcW w:w="3330" w:type="dxa"/>
          </w:tcPr>
          <w:p w:rsidR="00293895" w:rsidRPr="00151864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40" w:type="dxa"/>
          </w:tcPr>
          <w:p w:rsidR="00293895" w:rsidRPr="00A358FB" w:rsidRDefault="00293895" w:rsidP="00F955E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  <w:cs/>
              </w:rPr>
              <w:t>อัตราร้อยละ</w:t>
            </w:r>
            <w:r w:rsidR="000B227D">
              <w:rPr>
                <w:rFonts w:ascii="Angsana New" w:hAnsi="Angsana New"/>
                <w:sz w:val="30"/>
                <w:szCs w:val="30"/>
              </w:rPr>
              <w:t>1.30 - 1.79</w:t>
            </w:r>
            <w:r w:rsidR="00FF28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51864">
              <w:rPr>
                <w:rFonts w:ascii="Angsana New" w:hAnsi="Angsana New"/>
                <w:sz w:val="30"/>
                <w:szCs w:val="30"/>
                <w:cs/>
              </w:rPr>
              <w:t xml:space="preserve">ต่อปี ในปี </w:t>
            </w:r>
            <w:r w:rsidR="00682E9E">
              <w:rPr>
                <w:rFonts w:ascii="Angsana New" w:hAnsi="Angsana New"/>
                <w:sz w:val="30"/>
                <w:szCs w:val="30"/>
              </w:rPr>
              <w:t>256</w:t>
            </w:r>
            <w:r w:rsidR="00271FFB">
              <w:rPr>
                <w:rFonts w:ascii="Angsana New" w:hAnsi="Angsana New"/>
                <w:sz w:val="30"/>
                <w:szCs w:val="30"/>
              </w:rPr>
              <w:t>2</w:t>
            </w:r>
            <w:r w:rsidRPr="00151864">
              <w:rPr>
                <w:rFonts w:ascii="Angsana New" w:hAnsi="Angsana New"/>
                <w:sz w:val="30"/>
                <w:szCs w:val="30"/>
                <w:cs/>
              </w:rPr>
              <w:t xml:space="preserve"> และอัตรา</w:t>
            </w:r>
            <w:r w:rsidR="00A65A04" w:rsidRPr="0015186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AC7D34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 w:rsidR="00682E9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C7D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C7D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AC7D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51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7D3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271FF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AC7D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C7D34" w:rsidRPr="00151864">
              <w:rPr>
                <w:rFonts w:ascii="Angsana New" w:hAnsi="Angsana New"/>
                <w:sz w:val="30"/>
                <w:szCs w:val="30"/>
                <w:cs/>
              </w:rPr>
              <w:t xml:space="preserve">ต่อปี ในปี </w:t>
            </w:r>
            <w:r w:rsidR="00636807">
              <w:rPr>
                <w:rFonts w:ascii="Angsana New" w:hAnsi="Angsana New"/>
                <w:sz w:val="30"/>
                <w:szCs w:val="30"/>
              </w:rPr>
              <w:t>25</w:t>
            </w:r>
            <w:r w:rsidR="006045E8">
              <w:rPr>
                <w:rFonts w:ascii="Angsana New" w:hAnsi="Angsana New"/>
                <w:sz w:val="30"/>
                <w:szCs w:val="30"/>
              </w:rPr>
              <w:t>6</w:t>
            </w:r>
            <w:r w:rsidR="00271F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1C6E" w:rsidRPr="00151864" w:rsidTr="00F2527A">
        <w:tc>
          <w:tcPr>
            <w:tcW w:w="3330" w:type="dxa"/>
          </w:tcPr>
          <w:p w:rsidR="00BC1C6E" w:rsidRPr="00151864" w:rsidRDefault="00BC1C6E" w:rsidP="00277F4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5940" w:type="dxa"/>
          </w:tcPr>
          <w:p w:rsidR="00BC1C6E" w:rsidRPr="00151864" w:rsidRDefault="00BC1C6E" w:rsidP="00277F4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  <w:r w:rsidR="004E1D39" w:rsidRPr="00151864">
              <w:rPr>
                <w:rFonts w:ascii="Angsana New" w:hAnsi="Angsana New"/>
                <w:sz w:val="30"/>
                <w:szCs w:val="30"/>
                <w:cs/>
              </w:rPr>
              <w:t>อัตราร้อยละของยอดขาย</w:t>
            </w:r>
            <w:r w:rsidRPr="0015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ที่กำหนดในสัญญา</w:t>
            </w:r>
          </w:p>
        </w:tc>
      </w:tr>
      <w:tr w:rsidR="00293895" w:rsidRPr="00151864" w:rsidTr="00F2527A">
        <w:tc>
          <w:tcPr>
            <w:tcW w:w="3330" w:type="dxa"/>
          </w:tcPr>
          <w:p w:rsidR="00293895" w:rsidRPr="00151864" w:rsidRDefault="00293895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0" w:type="dxa"/>
          </w:tcPr>
          <w:p w:rsidR="00293895" w:rsidRPr="00151864" w:rsidRDefault="00817F98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ตามอัตราร้อยละของยอดขาย</w:t>
            </w:r>
            <w:r w:rsidR="004E1D39" w:rsidRPr="0015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ที่กำหนดในสัญญา</w:t>
            </w:r>
          </w:p>
        </w:tc>
      </w:tr>
      <w:tr w:rsidR="00293895" w:rsidRPr="00151864" w:rsidTr="00F2527A">
        <w:tc>
          <w:tcPr>
            <w:tcW w:w="3330" w:type="dxa"/>
          </w:tcPr>
          <w:p w:rsidR="00293895" w:rsidRPr="00151864" w:rsidRDefault="00BC1C6E" w:rsidP="00FB3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</w:t>
            </w:r>
            <w:r w:rsidRPr="00151864">
              <w:rPr>
                <w:rFonts w:ascii="Angsana New" w:hAnsi="Angsana New" w:hint="cs"/>
                <w:sz w:val="30"/>
                <w:szCs w:val="30"/>
                <w:cs/>
              </w:rPr>
              <w:t>รสำคัญ</w:t>
            </w:r>
          </w:p>
        </w:tc>
        <w:tc>
          <w:tcPr>
            <w:tcW w:w="5940" w:type="dxa"/>
          </w:tcPr>
          <w:p w:rsidR="00293895" w:rsidRPr="00151864" w:rsidRDefault="00ED5A38" w:rsidP="00FB31B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="003769C5" w:rsidRPr="00151864">
              <w:rPr>
                <w:rFonts w:ascii="Angsana New" w:hAnsi="Angsana New" w:hint="cs"/>
                <w:sz w:val="30"/>
                <w:szCs w:val="30"/>
                <w:cs/>
              </w:rPr>
              <w:t>/หรือ</w:t>
            </w:r>
            <w:r w:rsidRPr="00151864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</w:tr>
    </w:tbl>
    <w:p w:rsidR="00EC3B9C" w:rsidRPr="00066354" w:rsidRDefault="00EC3B9C" w:rsidP="00393D6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84080" w:rsidRPr="00151864" w:rsidRDefault="00584080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1864">
        <w:rPr>
          <w:rFonts w:ascii="Angsana New" w:hAnsi="Angsana New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="00007BA0" w:rsidRPr="0015186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864">
        <w:rPr>
          <w:rFonts w:ascii="Angsana New" w:hAnsi="Angsana New"/>
          <w:sz w:val="30"/>
          <w:szCs w:val="30"/>
          <w:lang w:val="en-US"/>
        </w:rPr>
        <w:t>3</w:t>
      </w:r>
      <w:r w:rsidR="00007BA0" w:rsidRPr="00151864">
        <w:rPr>
          <w:rFonts w:ascii="Angsana New" w:hAnsi="Angsana New"/>
          <w:sz w:val="30"/>
          <w:szCs w:val="30"/>
          <w:cs/>
          <w:lang w:val="en-US"/>
        </w:rPr>
        <w:t xml:space="preserve">1 </w:t>
      </w:r>
      <w:r w:rsidRPr="00151864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007BA0" w:rsidRPr="0015186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1864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:rsidR="002348F1" w:rsidRPr="00066354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70"/>
        <w:gridCol w:w="1266"/>
      </w:tblGrid>
      <w:tr w:rsidR="00151864" w:rsidRPr="00151864" w:rsidTr="00533250">
        <w:trPr>
          <w:tblHeader/>
        </w:trPr>
        <w:tc>
          <w:tcPr>
            <w:tcW w:w="6300" w:type="dxa"/>
          </w:tcPr>
          <w:p w:rsidR="00151864" w:rsidRPr="00151864" w:rsidRDefault="00151864" w:rsidP="0015186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:rsidR="00151864" w:rsidRPr="00151864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C6655">
              <w:rPr>
                <w:rFonts w:ascii="Angsana New" w:hAnsi="Angsana New"/>
                <w:sz w:val="30"/>
                <w:szCs w:val="30"/>
              </w:rPr>
              <w:t>6</w:t>
            </w:r>
            <w:r w:rsidR="00271F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51864" w:rsidRPr="00151864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151864" w:rsidRPr="00151864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B4E45">
              <w:rPr>
                <w:rFonts w:ascii="Angsana New" w:hAnsi="Angsana New"/>
                <w:sz w:val="30"/>
                <w:szCs w:val="30"/>
              </w:rPr>
              <w:t>6</w:t>
            </w:r>
            <w:r w:rsidR="00271F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1864" w:rsidRPr="00151864" w:rsidTr="00533250">
        <w:trPr>
          <w:tblHeader/>
        </w:trPr>
        <w:tc>
          <w:tcPr>
            <w:tcW w:w="6300" w:type="dxa"/>
          </w:tcPr>
          <w:p w:rsidR="00151864" w:rsidRPr="00151864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51864" w:rsidRPr="00151864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18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518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518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1864" w:rsidRPr="00151864" w:rsidTr="00533250">
        <w:trPr>
          <w:cantSplit/>
        </w:trPr>
        <w:tc>
          <w:tcPr>
            <w:tcW w:w="6300" w:type="dxa"/>
          </w:tcPr>
          <w:p w:rsidR="00151864" w:rsidRPr="00151864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:rsidR="00151864" w:rsidRPr="00151864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51864" w:rsidRPr="00151864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151864" w:rsidRPr="00151864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151864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1,284,062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1,345,290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:rsidR="00271FFB" w:rsidRPr="00834930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7010">
              <w:rPr>
                <w:rFonts w:ascii="Angsana New" w:hAnsi="Angsana New"/>
                <w:sz w:val="30"/>
                <w:szCs w:val="30"/>
                <w:lang w:val="en-US"/>
              </w:rPr>
              <w:t>12,159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834930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14,00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ซื้อเครื่องจักรและอุปกรณ์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2,132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20,427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19,860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271FFB" w:rsidRPr="00CB0AE0" w:rsidTr="00066354">
        <w:trPr>
          <w:cantSplit/>
          <w:trHeight w:hRule="exact" w:val="144"/>
        </w:trPr>
        <w:tc>
          <w:tcPr>
            <w:tcW w:w="6300" w:type="dxa"/>
          </w:tcPr>
          <w:p w:rsidR="00EC0B26" w:rsidRPr="00A33AD3" w:rsidRDefault="00EC0B26" w:rsidP="00271FF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271FFB" w:rsidRPr="00D5741B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271FFB" w:rsidRPr="00D5741B" w:rsidRDefault="00271FFB" w:rsidP="00271FFB">
            <w:pPr>
              <w:pStyle w:val="Heading9"/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:rsidR="00271FFB" w:rsidRPr="00D5741B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:rsidR="00271FFB" w:rsidRPr="002C357F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2C357F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:rsidR="00271FFB" w:rsidRPr="002C357F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2C357F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49,520</w:t>
            </w:r>
          </w:p>
        </w:tc>
        <w:tc>
          <w:tcPr>
            <w:tcW w:w="270" w:type="dxa"/>
          </w:tcPr>
          <w:p w:rsidR="00271FFB" w:rsidRPr="00233F47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57,294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15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1254" w:type="dxa"/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17010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F955E5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271FFB" w:rsidRPr="00151864" w:rsidTr="00533250">
        <w:trPr>
          <w:cantSplit/>
        </w:trPr>
        <w:tc>
          <w:tcPr>
            <w:tcW w:w="6300" w:type="dxa"/>
          </w:tcPr>
          <w:p w:rsidR="00271FFB" w:rsidRPr="00151864" w:rsidRDefault="00271FFB" w:rsidP="00271FFB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518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รวม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:rsidR="00271FFB" w:rsidRPr="00F955E5" w:rsidRDefault="00F17010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010">
              <w:rPr>
                <w:rFonts w:ascii="Angsana New" w:hAnsi="Angsana New"/>
                <w:b/>
                <w:bCs/>
                <w:sz w:val="30"/>
                <w:szCs w:val="30"/>
              </w:rPr>
              <w:t>52,639</w:t>
            </w:r>
          </w:p>
        </w:tc>
        <w:tc>
          <w:tcPr>
            <w:tcW w:w="270" w:type="dxa"/>
          </w:tcPr>
          <w:p w:rsidR="00271FFB" w:rsidRPr="00151864" w:rsidRDefault="00271FFB" w:rsidP="00271FFB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:rsidR="00271FFB" w:rsidRPr="00F955E5" w:rsidRDefault="00271FFB" w:rsidP="00271FFB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55E5">
              <w:rPr>
                <w:rFonts w:ascii="Angsana New" w:hAnsi="Angsana New"/>
                <w:b/>
                <w:bCs/>
                <w:sz w:val="30"/>
                <w:szCs w:val="30"/>
              </w:rPr>
              <w:t>58,534</w:t>
            </w:r>
          </w:p>
        </w:tc>
      </w:tr>
    </w:tbl>
    <w:p w:rsidR="0065183E" w:rsidRPr="00E904F7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Pr="00E904F7">
        <w:rPr>
          <w:rFonts w:ascii="Angsana New" w:hAnsi="Angsana New" w:hint="cs"/>
          <w:sz w:val="30"/>
          <w:szCs w:val="30"/>
          <w:cs/>
        </w:rPr>
        <w:t>บุคคลหรือกิจการที่เก</w:t>
      </w:r>
      <w:r w:rsidR="005148C3" w:rsidRPr="00E904F7">
        <w:rPr>
          <w:rFonts w:ascii="Angsana New" w:hAnsi="Angsana New" w:hint="cs"/>
          <w:sz w:val="30"/>
          <w:szCs w:val="30"/>
          <w:cs/>
        </w:rPr>
        <w:t xml:space="preserve">ี่ยวข้องกัน ณ วันที่ 31 ธันวาคม </w:t>
      </w:r>
      <w:r w:rsidRPr="00E904F7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5183E" w:rsidRPr="00E904F7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96CA2" w:rsidRPr="00E904F7" w:rsidRDefault="00A45E42" w:rsidP="00E904F7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904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  <w:r w:rsidR="00D96CA2" w:rsidRPr="00E904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D96CA2" w:rsidRPr="00E904F7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>-</w:t>
      </w:r>
      <w:r w:rsidR="004F695C" w:rsidRPr="00E904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D96CA2" w:rsidRPr="00E904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BC1C6E" w:rsidRPr="00E904F7" w:rsidRDefault="00BC1C6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ED3C92" w:rsidRPr="00E904F7" w:rsidTr="00533250">
        <w:trPr>
          <w:cantSplit/>
        </w:trPr>
        <w:tc>
          <w:tcPr>
            <w:tcW w:w="6300" w:type="dxa"/>
          </w:tcPr>
          <w:p w:rsidR="00ED3C92" w:rsidRPr="00E904F7" w:rsidRDefault="00ED3C92" w:rsidP="00E90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C92" w:rsidRPr="00E904F7" w:rsidRDefault="00ED3C92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D3C92" w:rsidRPr="00E904F7" w:rsidRDefault="00ED3C92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3C92" w:rsidRPr="00E904F7" w:rsidRDefault="00ED3C92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0C6655" w:rsidRPr="00E904F7" w:rsidTr="00533250">
        <w:trPr>
          <w:cantSplit/>
        </w:trPr>
        <w:tc>
          <w:tcPr>
            <w:tcW w:w="6300" w:type="dxa"/>
          </w:tcPr>
          <w:p w:rsidR="000C6655" w:rsidRPr="00E904F7" w:rsidRDefault="000C6655" w:rsidP="00E90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C6655" w:rsidRPr="00E904F7" w:rsidRDefault="000C6655" w:rsidP="00E904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E904F7" w:rsidTr="00533250">
        <w:trPr>
          <w:cantSplit/>
        </w:trPr>
        <w:tc>
          <w:tcPr>
            <w:tcW w:w="6300" w:type="dxa"/>
          </w:tcPr>
          <w:p w:rsidR="00FB4E45" w:rsidRPr="00E904F7" w:rsidRDefault="00FB4E45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:rsidR="00FB4E45" w:rsidRPr="00E904F7" w:rsidRDefault="00FB4E45" w:rsidP="00E904F7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4E45" w:rsidRPr="00E904F7" w:rsidRDefault="00FB4E45" w:rsidP="00E904F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FB4E45" w:rsidRPr="00E904F7" w:rsidRDefault="00FB4E45" w:rsidP="00E904F7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533250">
        <w:trPr>
          <w:cantSplit/>
        </w:trPr>
        <w:tc>
          <w:tcPr>
            <w:tcW w:w="6300" w:type="dxa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14316" w:rsidRPr="00E904F7" w:rsidRDefault="008473EA" w:rsidP="00E904F7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  <w:tc>
          <w:tcPr>
            <w:tcW w:w="270" w:type="dxa"/>
          </w:tcPr>
          <w:p w:rsidR="00E14316" w:rsidRPr="00E904F7" w:rsidRDefault="00E14316" w:rsidP="00E904F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14316" w:rsidRPr="00E904F7" w:rsidRDefault="00E14316" w:rsidP="00E904F7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79,609</w:t>
            </w:r>
          </w:p>
        </w:tc>
      </w:tr>
    </w:tbl>
    <w:p w:rsidR="00BC1C6E" w:rsidRPr="00E904F7" w:rsidRDefault="00BC1C6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96CA2" w:rsidRPr="00E904F7" w:rsidRDefault="00D96CA2" w:rsidP="00E904F7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904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เจ้าหนี้การค้า - กิจการที่เกี่ยวข้องกัน</w:t>
      </w:r>
    </w:p>
    <w:p w:rsidR="00BC1C6E" w:rsidRPr="00E904F7" w:rsidRDefault="00BC1C6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E14316" w:rsidRPr="00E904F7" w:rsidTr="00533250">
        <w:trPr>
          <w:cantSplit/>
        </w:trPr>
        <w:tc>
          <w:tcPr>
            <w:tcW w:w="6300" w:type="dxa"/>
          </w:tcPr>
          <w:p w:rsidR="00E14316" w:rsidRPr="00E904F7" w:rsidRDefault="00E14316" w:rsidP="00E90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B4E45" w:rsidRPr="00E904F7" w:rsidTr="00533250">
        <w:trPr>
          <w:cantSplit/>
        </w:trPr>
        <w:tc>
          <w:tcPr>
            <w:tcW w:w="6300" w:type="dxa"/>
          </w:tcPr>
          <w:p w:rsidR="00FB4E45" w:rsidRPr="00E904F7" w:rsidRDefault="00FB4E45" w:rsidP="00E90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B4E45" w:rsidRPr="00E904F7" w:rsidRDefault="00FB4E45" w:rsidP="00E904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E904F7" w:rsidTr="00533250">
        <w:trPr>
          <w:cantSplit/>
        </w:trPr>
        <w:tc>
          <w:tcPr>
            <w:tcW w:w="6300" w:type="dxa"/>
          </w:tcPr>
          <w:p w:rsidR="00FB4E45" w:rsidRPr="00E904F7" w:rsidRDefault="00FB4E45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:rsidR="00FB4E45" w:rsidRPr="00E904F7" w:rsidRDefault="00FB4E45" w:rsidP="00E904F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B4E45" w:rsidRPr="00E904F7" w:rsidRDefault="00FB4E45" w:rsidP="00E904F7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FB4E45" w:rsidRPr="00E904F7" w:rsidRDefault="00FB4E45" w:rsidP="00E904F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533250">
        <w:trPr>
          <w:cantSplit/>
        </w:trPr>
        <w:tc>
          <w:tcPr>
            <w:tcW w:w="6300" w:type="dxa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14316" w:rsidRPr="00E904F7" w:rsidRDefault="008473EA" w:rsidP="00E904F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1,579</w:t>
            </w:r>
          </w:p>
        </w:tc>
        <w:tc>
          <w:tcPr>
            <w:tcW w:w="270" w:type="dxa"/>
          </w:tcPr>
          <w:p w:rsidR="00E14316" w:rsidRPr="00E904F7" w:rsidRDefault="00E14316" w:rsidP="00E904F7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14316" w:rsidRPr="00E904F7" w:rsidRDefault="00E14316" w:rsidP="00E904F7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</w:p>
        </w:tc>
      </w:tr>
    </w:tbl>
    <w:p w:rsidR="00EC0B26" w:rsidRPr="00E904F7" w:rsidRDefault="00EC0B26" w:rsidP="00E904F7">
      <w:pPr>
        <w:pStyle w:val="BodyText"/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:rsidR="007D092F" w:rsidRPr="00E904F7" w:rsidRDefault="00A45E42" w:rsidP="00E904F7">
      <w:pPr>
        <w:pStyle w:val="BodyText"/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904F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เจ้าหนี้อื่นและเงินกู้ยืมระยะสั้นจากบุคคลหรือกิจการที่เกี่ยวข้องกัน</w:t>
      </w:r>
    </w:p>
    <w:p w:rsidR="000357E3" w:rsidRPr="00E904F7" w:rsidRDefault="000357E3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9"/>
        <w:gridCol w:w="1086"/>
        <w:gridCol w:w="271"/>
        <w:gridCol w:w="1133"/>
        <w:gridCol w:w="1170"/>
        <w:gridCol w:w="271"/>
        <w:gridCol w:w="1170"/>
      </w:tblGrid>
      <w:tr w:rsidR="00151864" w:rsidRPr="00E904F7" w:rsidTr="00A33AD3">
        <w:tc>
          <w:tcPr>
            <w:tcW w:w="2249" w:type="pct"/>
          </w:tcPr>
          <w:p w:rsidR="00151864" w:rsidRPr="00E904F7" w:rsidRDefault="00151864" w:rsidP="00E904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:rsidR="00151864" w:rsidRPr="00E904F7" w:rsidRDefault="00151864" w:rsidP="00E904F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08" w:type="pct"/>
            <w:gridSpan w:val="3"/>
          </w:tcPr>
          <w:p w:rsidR="00151864" w:rsidRPr="00E904F7" w:rsidRDefault="00151864" w:rsidP="00E904F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B4E45" w:rsidRPr="00E904F7" w:rsidTr="00A33AD3">
        <w:tc>
          <w:tcPr>
            <w:tcW w:w="2249" w:type="pct"/>
          </w:tcPr>
          <w:p w:rsidR="00FB4E45" w:rsidRPr="00E904F7" w:rsidRDefault="00FB4E45" w:rsidP="00E904F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:rsidR="00FB4E45" w:rsidRPr="00E904F7" w:rsidRDefault="00FB4E45" w:rsidP="00E904F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08" w:type="pct"/>
            <w:gridSpan w:val="3"/>
          </w:tcPr>
          <w:p w:rsidR="00FB4E45" w:rsidRPr="00E904F7" w:rsidRDefault="00FB4E45" w:rsidP="00E904F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E904F7" w:rsidTr="00A33AD3">
        <w:tc>
          <w:tcPr>
            <w:tcW w:w="2249" w:type="pct"/>
          </w:tcPr>
          <w:p w:rsidR="00FB4E45" w:rsidRPr="00E904F7" w:rsidRDefault="00FB4E45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6" w:type="pct"/>
          </w:tcPr>
          <w:p w:rsidR="00FB4E45" w:rsidRPr="00E904F7" w:rsidRDefault="00FB4E45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B4E45" w:rsidRPr="00E904F7" w:rsidRDefault="00FB4E45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FB4E45" w:rsidRPr="00E904F7" w:rsidRDefault="00FB4E45" w:rsidP="00E904F7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B4E45" w:rsidRPr="00E904F7" w:rsidRDefault="00FB4E45" w:rsidP="00E904F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FB4E45" w:rsidRPr="00E904F7" w:rsidRDefault="00FB4E45" w:rsidP="00E904F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B4E45" w:rsidRPr="00E904F7" w:rsidRDefault="00FB4E45" w:rsidP="00E904F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4E45" w:rsidRPr="00E904F7" w:rsidTr="00A33AD3">
        <w:tc>
          <w:tcPr>
            <w:tcW w:w="2249" w:type="pct"/>
          </w:tcPr>
          <w:p w:rsidR="00FB4E45" w:rsidRPr="00E904F7" w:rsidRDefault="00FB4E45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86" w:type="pct"/>
          </w:tcPr>
          <w:p w:rsidR="00FB4E45" w:rsidRPr="00E904F7" w:rsidRDefault="00FB4E45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B4E45" w:rsidRPr="00E904F7" w:rsidRDefault="00FB4E45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FB4E45" w:rsidRPr="00E904F7" w:rsidRDefault="00FB4E45" w:rsidP="00E904F7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B4E45" w:rsidRPr="00E904F7" w:rsidRDefault="00FB4E45" w:rsidP="00E904F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FB4E45" w:rsidRPr="00E904F7" w:rsidRDefault="00FB4E45" w:rsidP="00E904F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FB4E45" w:rsidRPr="00E904F7" w:rsidRDefault="00FB4E45" w:rsidP="00E904F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586" w:type="pct"/>
          </w:tcPr>
          <w:p w:rsidR="00E14316" w:rsidRPr="00E904F7" w:rsidRDefault="008473EA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1.30 </w:t>
            </w:r>
            <w:r w:rsidR="009C1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1.79</w:t>
            </w:r>
          </w:p>
        </w:tc>
        <w:tc>
          <w:tcPr>
            <w:tcW w:w="631" w:type="pct"/>
          </w:tcPr>
          <w:p w:rsidR="00E14316" w:rsidRPr="00E904F7" w:rsidRDefault="008473EA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200,000</w:t>
            </w: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Heading9"/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Heading9"/>
              <w:tabs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04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</w:t>
            </w:r>
            <w:r w:rsidRPr="00E904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รส</w:t>
            </w: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E14316" w:rsidRPr="00E904F7" w:rsidRDefault="008473EA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6,059</w:t>
            </w:r>
          </w:p>
        </w:tc>
      </w:tr>
    </w:tbl>
    <w:p w:rsidR="00E904F7" w:rsidRDefault="00E904F7"/>
    <w:p w:rsidR="00E904F7" w:rsidRDefault="00E904F7"/>
    <w:p w:rsidR="00E904F7" w:rsidRDefault="00E904F7"/>
    <w:p w:rsidR="00E904F7" w:rsidRDefault="00E904F7"/>
    <w:p w:rsidR="00E904F7" w:rsidRDefault="00E904F7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9"/>
        <w:gridCol w:w="1086"/>
        <w:gridCol w:w="271"/>
        <w:gridCol w:w="1133"/>
        <w:gridCol w:w="1170"/>
        <w:gridCol w:w="271"/>
        <w:gridCol w:w="1170"/>
      </w:tblGrid>
      <w:tr w:rsidR="00E904F7" w:rsidRPr="00E904F7" w:rsidTr="003650CB">
        <w:tc>
          <w:tcPr>
            <w:tcW w:w="2249" w:type="pct"/>
          </w:tcPr>
          <w:p w:rsidR="00E904F7" w:rsidRPr="00E904F7" w:rsidRDefault="00E904F7" w:rsidP="003650C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E904F7" w:rsidRPr="00E904F7" w:rsidRDefault="00E904F7" w:rsidP="003650CB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904F7" w:rsidRPr="00E904F7" w:rsidRDefault="00E904F7" w:rsidP="003650CB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904F7" w:rsidRPr="00E904F7" w:rsidRDefault="00E904F7" w:rsidP="003650CB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904F7" w:rsidRPr="00E904F7" w:rsidRDefault="00E904F7" w:rsidP="003650CB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E904F7" w:rsidRPr="00E904F7" w:rsidRDefault="00E904F7" w:rsidP="003650CB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904F7" w:rsidRPr="00E904F7" w:rsidRDefault="00E904F7" w:rsidP="003650CB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E904F7" w:rsidRPr="00E904F7" w:rsidTr="003650CB">
        <w:tc>
          <w:tcPr>
            <w:tcW w:w="2249" w:type="pct"/>
          </w:tcPr>
          <w:p w:rsidR="00E904F7" w:rsidRPr="00E904F7" w:rsidRDefault="00E904F7" w:rsidP="003650C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:rsidR="00E904F7" w:rsidRPr="00E904F7" w:rsidRDefault="00E904F7" w:rsidP="003650C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E904F7" w:rsidRPr="00E904F7" w:rsidRDefault="00E904F7" w:rsidP="003650C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04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316" w:rsidRPr="00E904F7" w:rsidTr="00803E4B">
        <w:trPr>
          <w:trHeight w:val="461"/>
        </w:trPr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</w:t>
            </w:r>
            <w:r w:rsidRPr="00E904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รส</w:t>
            </w: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8473EA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755</w:t>
            </w:r>
          </w:p>
        </w:tc>
      </w:tr>
      <w:tr w:rsidR="0097148E" w:rsidRPr="00E904F7" w:rsidTr="00A33AD3">
        <w:tc>
          <w:tcPr>
            <w:tcW w:w="2249" w:type="pct"/>
          </w:tcPr>
          <w:p w:rsidR="0097148E" w:rsidRPr="00E904F7" w:rsidRDefault="0097148E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97148E" w:rsidRPr="00E904F7" w:rsidRDefault="0097148E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7148E" w:rsidRPr="00E904F7" w:rsidRDefault="0097148E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7148E" w:rsidRPr="00E904F7" w:rsidRDefault="0097148E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7148E" w:rsidRPr="00E904F7" w:rsidRDefault="0097148E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7148E" w:rsidRPr="00E904F7" w:rsidRDefault="0097148E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7148E" w:rsidRPr="00E904F7" w:rsidRDefault="0097148E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04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</w:t>
            </w:r>
            <w:r w:rsidRPr="00E904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รส</w:t>
            </w:r>
            <w:r w:rsidRPr="00E904F7">
              <w:rPr>
                <w:rFonts w:ascii="Angsana New" w:hAnsi="Angsana New" w:hint="cs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762F75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</w:p>
        </w:tc>
      </w:tr>
      <w:tr w:rsidR="0097148E" w:rsidRPr="00E904F7" w:rsidTr="00A33AD3">
        <w:tc>
          <w:tcPr>
            <w:tcW w:w="2249" w:type="pct"/>
          </w:tcPr>
          <w:p w:rsidR="0097148E" w:rsidRPr="00E904F7" w:rsidRDefault="0097148E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97148E" w:rsidRPr="00E904F7" w:rsidRDefault="0097148E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7148E" w:rsidRPr="00E904F7" w:rsidRDefault="0097148E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7148E" w:rsidRPr="00E904F7" w:rsidRDefault="0097148E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7148E" w:rsidRPr="00E904F7" w:rsidRDefault="0097148E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7148E" w:rsidRPr="00E904F7" w:rsidRDefault="0097148E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97148E" w:rsidRPr="00E904F7" w:rsidRDefault="0097148E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04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E14316" w:rsidRPr="00E904F7" w:rsidRDefault="00762F75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4,674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sz w:val="30"/>
                <w:szCs w:val="30"/>
                <w:lang w:val="en-US"/>
              </w:rPr>
              <w:t>4,754</w:t>
            </w:r>
          </w:p>
        </w:tc>
      </w:tr>
      <w:tr w:rsidR="00E14316" w:rsidRPr="00E904F7" w:rsidTr="00A33AD3">
        <w:tc>
          <w:tcPr>
            <w:tcW w:w="2249" w:type="pct"/>
          </w:tcPr>
          <w:p w:rsidR="00E14316" w:rsidRPr="00E904F7" w:rsidRDefault="00E14316" w:rsidP="00E904F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E14316" w:rsidRPr="00E904F7" w:rsidRDefault="00E14316" w:rsidP="00E904F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14316" w:rsidRPr="00E904F7" w:rsidRDefault="00762F75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8,931</w:t>
            </w:r>
          </w:p>
        </w:tc>
        <w:tc>
          <w:tcPr>
            <w:tcW w:w="146" w:type="pct"/>
          </w:tcPr>
          <w:p w:rsidR="00E14316" w:rsidRPr="00E904F7" w:rsidRDefault="00E14316" w:rsidP="00E904F7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14316" w:rsidRPr="00E904F7" w:rsidRDefault="00E14316" w:rsidP="00E904F7">
            <w:pPr>
              <w:pStyle w:val="BodyText"/>
              <w:tabs>
                <w:tab w:val="decimal" w:pos="884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04F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211,991</w:t>
            </w:r>
          </w:p>
        </w:tc>
      </w:tr>
    </w:tbl>
    <w:p w:rsidR="0060096B" w:rsidRPr="00FA65D3" w:rsidRDefault="0060096B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92F" w:rsidRPr="00FA65D3" w:rsidRDefault="007D092F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65D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</w:t>
      </w:r>
      <w:r w:rsidR="000357E3" w:rsidRPr="00FA65D3">
        <w:rPr>
          <w:rFonts w:ascii="Angsana New" w:hAnsi="Angsana New" w:hint="cs"/>
          <w:sz w:val="30"/>
          <w:szCs w:val="30"/>
          <w:cs/>
        </w:rPr>
        <w:t>ระยะสั้น</w:t>
      </w:r>
      <w:r w:rsidRPr="00FA65D3">
        <w:rPr>
          <w:rFonts w:ascii="Angsana New" w:hAnsi="Angsana New" w:hint="cs"/>
          <w:sz w:val="30"/>
          <w:szCs w:val="30"/>
          <w:cs/>
        </w:rPr>
        <w:t xml:space="preserve">จากกิจการที่เกี่ยวข้องกันสำหรับแต่ละปีสิ้นสุดวันที่ </w:t>
      </w:r>
      <w:r w:rsidRPr="00FA65D3">
        <w:rPr>
          <w:rFonts w:ascii="Angsana New" w:hAnsi="Angsana New" w:hint="cs"/>
          <w:sz w:val="30"/>
          <w:szCs w:val="30"/>
          <w:lang w:val="en-US"/>
        </w:rPr>
        <w:t>3</w:t>
      </w:r>
      <w:r w:rsidRPr="00FA65D3">
        <w:rPr>
          <w:rFonts w:ascii="Angsana New" w:hAnsi="Angsana New" w:hint="cs"/>
          <w:sz w:val="30"/>
          <w:szCs w:val="30"/>
          <w:cs/>
          <w:lang w:val="en-US"/>
        </w:rPr>
        <w:t xml:space="preserve">1 ธันวาคม </w:t>
      </w:r>
      <w:r w:rsidRPr="00FA65D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357E3" w:rsidRPr="00FA65D3" w:rsidRDefault="000357E3" w:rsidP="000357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70"/>
        <w:gridCol w:w="1170"/>
        <w:gridCol w:w="270"/>
        <w:gridCol w:w="1170"/>
      </w:tblGrid>
      <w:tr w:rsidR="00E14316" w:rsidRPr="00FA65D3" w:rsidTr="00055ED7">
        <w:trPr>
          <w:trHeight w:val="70"/>
        </w:trPr>
        <w:tc>
          <w:tcPr>
            <w:tcW w:w="6670" w:type="dxa"/>
            <w:vAlign w:val="bottom"/>
          </w:tcPr>
          <w:p w:rsidR="00E14316" w:rsidRPr="00FA65D3" w:rsidRDefault="00E14316" w:rsidP="00E14316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FA65D3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14316" w:rsidRPr="00FA65D3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FA65D3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0C6655" w:rsidRPr="00FA65D3" w:rsidTr="00055ED7">
        <w:tc>
          <w:tcPr>
            <w:tcW w:w="6670" w:type="dxa"/>
            <w:vAlign w:val="bottom"/>
          </w:tcPr>
          <w:p w:rsidR="000C6655" w:rsidRPr="00FA65D3" w:rsidRDefault="000C6655" w:rsidP="000C6655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C6655" w:rsidRPr="00FA65D3" w:rsidRDefault="000C6655" w:rsidP="000C665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655" w:rsidRPr="00FA65D3" w:rsidTr="00055ED7">
        <w:tc>
          <w:tcPr>
            <w:tcW w:w="6670" w:type="dxa"/>
          </w:tcPr>
          <w:p w:rsidR="000C6655" w:rsidRPr="00FA65D3" w:rsidRDefault="000C6655" w:rsidP="000C665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A6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0C6655" w:rsidRPr="00FA65D3" w:rsidRDefault="000C6655" w:rsidP="000C6655">
            <w:pPr>
              <w:tabs>
                <w:tab w:val="decimal" w:pos="97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C6655" w:rsidRPr="00FA65D3" w:rsidRDefault="000C6655" w:rsidP="000C6655">
            <w:pPr>
              <w:tabs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6655" w:rsidRPr="00FA65D3" w:rsidRDefault="000C6655" w:rsidP="000C6655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6655" w:rsidRPr="00FA65D3" w:rsidTr="00055ED7">
        <w:tc>
          <w:tcPr>
            <w:tcW w:w="6670" w:type="dxa"/>
          </w:tcPr>
          <w:p w:rsidR="000C6655" w:rsidRPr="00FA65D3" w:rsidRDefault="000C6655" w:rsidP="000C665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65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0C6655" w:rsidRPr="00FA65D3" w:rsidRDefault="000C6655" w:rsidP="000C6655">
            <w:pPr>
              <w:tabs>
                <w:tab w:val="decimal" w:pos="97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C6655" w:rsidRPr="00FA65D3" w:rsidRDefault="000C6655" w:rsidP="000C6655">
            <w:pPr>
              <w:tabs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6655" w:rsidRPr="00FA65D3" w:rsidRDefault="000C6655" w:rsidP="000C6655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FA65D3" w:rsidTr="00055ED7">
        <w:tc>
          <w:tcPr>
            <w:tcW w:w="6670" w:type="dxa"/>
          </w:tcPr>
          <w:p w:rsidR="00E14316" w:rsidRPr="00FA65D3" w:rsidRDefault="00E14316" w:rsidP="00E14316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A65D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A65D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E14316" w:rsidRPr="00FA65D3" w:rsidRDefault="00E14316" w:rsidP="00E14316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0" w:type="dxa"/>
            <w:vAlign w:val="bottom"/>
          </w:tcPr>
          <w:p w:rsidR="00E14316" w:rsidRPr="00FA65D3" w:rsidRDefault="00E14316" w:rsidP="00E14316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14316" w:rsidRPr="00FA65D3" w:rsidRDefault="00E14316" w:rsidP="00FA65D3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lang w:val="en-US"/>
              </w:rPr>
              <w:t>56,000</w:t>
            </w:r>
          </w:p>
        </w:tc>
      </w:tr>
      <w:tr w:rsidR="00E14316" w:rsidRPr="00FA65D3" w:rsidTr="00055ED7">
        <w:tc>
          <w:tcPr>
            <w:tcW w:w="6670" w:type="dxa"/>
          </w:tcPr>
          <w:p w:rsidR="00E14316" w:rsidRPr="00FA65D3" w:rsidRDefault="00E14316" w:rsidP="00E14316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E14316" w:rsidRPr="00FA65D3" w:rsidRDefault="005F2324" w:rsidP="00E14316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:rsidR="00E14316" w:rsidRPr="00FA65D3" w:rsidRDefault="00E14316" w:rsidP="00E14316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14316" w:rsidRPr="00FA65D3" w:rsidRDefault="00E14316" w:rsidP="00FA65D3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lang w:val="en-US"/>
              </w:rPr>
              <w:t>250,000</w:t>
            </w:r>
          </w:p>
        </w:tc>
      </w:tr>
      <w:tr w:rsidR="00E14316" w:rsidRPr="00FA65D3" w:rsidTr="00055ED7">
        <w:tc>
          <w:tcPr>
            <w:tcW w:w="6670" w:type="dxa"/>
          </w:tcPr>
          <w:p w:rsidR="00E14316" w:rsidRPr="00FA65D3" w:rsidRDefault="00E14316" w:rsidP="00E14316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E14316" w:rsidRPr="00FA65D3" w:rsidRDefault="005F2324" w:rsidP="00E14316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70" w:type="dxa"/>
            <w:vAlign w:val="bottom"/>
          </w:tcPr>
          <w:p w:rsidR="00E14316" w:rsidRPr="00FA65D3" w:rsidRDefault="00E14316" w:rsidP="00E14316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14316" w:rsidRPr="00FA65D3" w:rsidRDefault="00E14316" w:rsidP="00FA65D3">
            <w:pPr>
              <w:tabs>
                <w:tab w:val="decimal" w:pos="882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lang w:val="en-US"/>
              </w:rPr>
              <w:t>(106,000)</w:t>
            </w:r>
          </w:p>
        </w:tc>
      </w:tr>
      <w:tr w:rsidR="00E14316" w:rsidRPr="00FA65D3" w:rsidTr="006F0481">
        <w:tc>
          <w:tcPr>
            <w:tcW w:w="6670" w:type="dxa"/>
          </w:tcPr>
          <w:p w:rsidR="00E14316" w:rsidRPr="00FA65D3" w:rsidRDefault="00E14316" w:rsidP="00E14316">
            <w:pPr>
              <w:tabs>
                <w:tab w:val="left" w:pos="3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4316" w:rsidRPr="00FA65D3" w:rsidRDefault="005F2324" w:rsidP="00E14316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:rsidR="00E14316" w:rsidRPr="00FA65D3" w:rsidRDefault="00E14316" w:rsidP="00E14316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4316" w:rsidRPr="00FA65D3" w:rsidRDefault="00E14316" w:rsidP="00FA65D3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65D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200,000</w:t>
            </w:r>
          </w:p>
        </w:tc>
      </w:tr>
    </w:tbl>
    <w:p w:rsidR="00752371" w:rsidRPr="00FA65D3" w:rsidRDefault="00752371" w:rsidP="00FD2721">
      <w:pPr>
        <w:pStyle w:val="a1"/>
        <w:tabs>
          <w:tab w:val="clear" w:pos="36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083F73" w:rsidRPr="00FA65D3" w:rsidRDefault="00083F73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A6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</w:t>
      </w:r>
      <w:r w:rsidR="00E97697" w:rsidRPr="00FA6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ซื้อ</w:t>
      </w:r>
      <w:r w:rsidRPr="00FA6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วัตถุดิบและอะไหล่</w:t>
      </w:r>
    </w:p>
    <w:p w:rsidR="000357E3" w:rsidRPr="00FA65D3" w:rsidRDefault="000357E3" w:rsidP="000357E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E14316" w:rsidRPr="00FA65D3" w:rsidTr="00D57B9F">
        <w:trPr>
          <w:cantSplit/>
        </w:trPr>
        <w:tc>
          <w:tcPr>
            <w:tcW w:w="6750" w:type="dxa"/>
          </w:tcPr>
          <w:p w:rsidR="00E14316" w:rsidRPr="00FA65D3" w:rsidRDefault="00E14316" w:rsidP="00E1431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FA65D3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14316" w:rsidRPr="00FA65D3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FA65D3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0C6655" w:rsidRPr="00FA65D3" w:rsidTr="00D57B9F">
        <w:trPr>
          <w:cantSplit/>
        </w:trPr>
        <w:tc>
          <w:tcPr>
            <w:tcW w:w="6750" w:type="dxa"/>
          </w:tcPr>
          <w:p w:rsidR="000C6655" w:rsidRPr="00FA65D3" w:rsidRDefault="000C6655" w:rsidP="000C665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C6655" w:rsidRPr="00FA65D3" w:rsidRDefault="000C6655" w:rsidP="000C665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FA65D3" w:rsidTr="00D57B9F">
        <w:trPr>
          <w:cantSplit/>
        </w:trPr>
        <w:tc>
          <w:tcPr>
            <w:tcW w:w="6750" w:type="dxa"/>
          </w:tcPr>
          <w:p w:rsidR="00FB4E45" w:rsidRPr="00FA65D3" w:rsidRDefault="00FB4E45" w:rsidP="00FB4E4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65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FB4E45" w:rsidRPr="00FA65D3" w:rsidRDefault="00FB4E45" w:rsidP="00FB4E4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4E45" w:rsidRPr="00FA65D3" w:rsidRDefault="00FB4E45" w:rsidP="00FB4E4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FB4E45" w:rsidRPr="00FA65D3" w:rsidRDefault="00FB4E45" w:rsidP="00FB4E45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316" w:rsidRPr="00FA65D3" w:rsidTr="00D57B9F">
        <w:trPr>
          <w:cantSplit/>
        </w:trPr>
        <w:tc>
          <w:tcPr>
            <w:tcW w:w="6750" w:type="dxa"/>
          </w:tcPr>
          <w:p w:rsidR="00E14316" w:rsidRPr="00FA65D3" w:rsidRDefault="00E14316" w:rsidP="00E1431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65D3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14316" w:rsidRPr="00FA65D3" w:rsidRDefault="005F2324" w:rsidP="00E14316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:rsidR="00E14316" w:rsidRPr="00FA65D3" w:rsidRDefault="00E14316" w:rsidP="00E14316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14316" w:rsidRPr="00FA65D3" w:rsidRDefault="00E14316" w:rsidP="00E14316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65D3">
              <w:rPr>
                <w:rFonts w:ascii="Angsana New" w:hAnsi="Angsana New" w:hint="cs"/>
                <w:sz w:val="30"/>
                <w:szCs w:val="30"/>
              </w:rPr>
              <w:t>2,254</w:t>
            </w:r>
          </w:p>
        </w:tc>
      </w:tr>
    </w:tbl>
    <w:p w:rsidR="00083F73" w:rsidRPr="000220A7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A65D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บันทึกข้อตกลง</w:t>
      </w:r>
      <w:r w:rsidRPr="00022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สำคัญกับกิจการที่เกี่ยวข้องกัน</w:t>
      </w:r>
    </w:p>
    <w:p w:rsidR="00AE37F1" w:rsidRPr="00C27A8B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22"/>
          <w:szCs w:val="22"/>
          <w:lang w:val="en-US"/>
        </w:rPr>
      </w:pPr>
    </w:p>
    <w:p w:rsidR="00755AB0" w:rsidRPr="000220A7" w:rsidRDefault="00755AB0" w:rsidP="000220A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220A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220A7">
        <w:rPr>
          <w:rFonts w:ascii="Angsana New" w:hAnsi="Angsana New" w:hint="cs"/>
          <w:sz w:val="30"/>
          <w:szCs w:val="30"/>
        </w:rPr>
        <w:t xml:space="preserve"> </w:t>
      </w:r>
      <w:r w:rsidR="00187A72" w:rsidRPr="000220A7">
        <w:rPr>
          <w:rFonts w:ascii="Angsana New" w:hAnsi="Angsana New" w:hint="cs"/>
          <w:sz w:val="30"/>
          <w:szCs w:val="30"/>
        </w:rPr>
        <w:t>11</w:t>
      </w:r>
      <w:r w:rsidRPr="000220A7">
        <w:rPr>
          <w:rFonts w:ascii="Angsana New" w:hAnsi="Angsana New" w:hint="cs"/>
          <w:sz w:val="30"/>
          <w:szCs w:val="30"/>
        </w:rPr>
        <w:t xml:space="preserve"> </w:t>
      </w:r>
      <w:r w:rsidRPr="000220A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220A7">
        <w:rPr>
          <w:rFonts w:ascii="Angsana New" w:hAnsi="Angsana New" w:hint="cs"/>
          <w:sz w:val="30"/>
          <w:szCs w:val="30"/>
        </w:rPr>
        <w:t>256</w:t>
      </w:r>
      <w:r w:rsidR="00187A72" w:rsidRPr="000220A7">
        <w:rPr>
          <w:rFonts w:ascii="Angsana New" w:hAnsi="Angsana New" w:hint="cs"/>
          <w:sz w:val="30"/>
          <w:szCs w:val="30"/>
        </w:rPr>
        <w:t>2</w:t>
      </w:r>
      <w:r w:rsidRPr="000220A7">
        <w:rPr>
          <w:rFonts w:ascii="Angsana New" w:hAnsi="Angsana New" w:hint="cs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0220A7">
        <w:rPr>
          <w:rFonts w:ascii="Angsana New" w:hAnsi="Angsana New" w:hint="cs"/>
          <w:sz w:val="30"/>
          <w:szCs w:val="30"/>
        </w:rPr>
        <w:t xml:space="preserve"> </w:t>
      </w:r>
      <w:r w:rsidRPr="000220A7">
        <w:rPr>
          <w:rFonts w:ascii="Angsana New" w:hAnsi="Angsana New" w:hint="cs"/>
          <w:sz w:val="30"/>
          <w:szCs w:val="30"/>
        </w:rPr>
        <w:br/>
      </w:r>
      <w:r w:rsidRPr="000220A7">
        <w:rPr>
          <w:rFonts w:ascii="Angsana New" w:hAnsi="Angsana New" w:hint="cs"/>
          <w:sz w:val="30"/>
          <w:szCs w:val="30"/>
          <w:cs/>
        </w:rPr>
        <w:t>อินดัสตรี้ส์ จำกัด โดยกำหนดส่งมอบเหรียญอลูมิเนียม ปริมาณโดยประมาณ</w:t>
      </w:r>
      <w:r w:rsidR="000220A7" w:rsidRPr="000220A7">
        <w:rPr>
          <w:rFonts w:ascii="Angsana New" w:hAnsi="Angsana New" w:hint="cs"/>
          <w:sz w:val="30"/>
          <w:szCs w:val="30"/>
        </w:rPr>
        <w:t xml:space="preserve"> </w:t>
      </w:r>
      <w:r w:rsidR="00FD2721" w:rsidRPr="000220A7">
        <w:rPr>
          <w:rFonts w:ascii="Angsana New" w:hAnsi="Angsana New" w:hint="cs"/>
          <w:sz w:val="30"/>
          <w:szCs w:val="30"/>
          <w:lang w:val="en-US"/>
        </w:rPr>
        <w:t>7</w:t>
      </w:r>
      <w:r w:rsidRPr="000220A7">
        <w:rPr>
          <w:rFonts w:ascii="Angsana New" w:hAnsi="Angsana New" w:hint="cs"/>
          <w:sz w:val="30"/>
          <w:szCs w:val="30"/>
          <w:lang w:val="en-US"/>
        </w:rPr>
        <w:t>,000</w:t>
      </w:r>
      <w:r w:rsidRPr="000220A7">
        <w:rPr>
          <w:rFonts w:ascii="Angsana New" w:hAnsi="Angsana New" w:hint="cs"/>
          <w:sz w:val="30"/>
          <w:szCs w:val="30"/>
          <w:cs/>
        </w:rPr>
        <w:t xml:space="preserve"> เมตริกตัน เพื่อสำหรับการผลิต</w:t>
      </w:r>
      <w:r w:rsidRPr="000220A7">
        <w:rPr>
          <w:rFonts w:ascii="Angsana New" w:hAnsi="Angsana New" w:hint="cs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0220A7">
        <w:rPr>
          <w:rFonts w:ascii="Angsana New" w:hAnsi="Angsana New" w:hint="cs"/>
          <w:sz w:val="30"/>
          <w:szCs w:val="30"/>
          <w:cs/>
          <w:lang w:val="en-US"/>
        </w:rPr>
        <w:t xml:space="preserve">และผลิตภัณฑ์แอโรโซล </w:t>
      </w:r>
      <w:r w:rsidRPr="000220A7">
        <w:rPr>
          <w:rFonts w:ascii="Angsana New" w:hAnsi="Angsana New" w:hint="cs"/>
          <w:sz w:val="30"/>
          <w:szCs w:val="30"/>
          <w:cs/>
        </w:rPr>
        <w:t xml:space="preserve">โดยมีระยะเวลาตั้งแต่เดือนเมษายน </w:t>
      </w:r>
      <w:r w:rsidRPr="000220A7">
        <w:rPr>
          <w:rFonts w:ascii="Angsana New" w:hAnsi="Angsana New" w:hint="cs"/>
          <w:sz w:val="30"/>
          <w:szCs w:val="30"/>
        </w:rPr>
        <w:t>256</w:t>
      </w:r>
      <w:r w:rsidR="00FD2721" w:rsidRPr="000220A7">
        <w:rPr>
          <w:rFonts w:ascii="Angsana New" w:hAnsi="Angsana New" w:hint="cs"/>
          <w:sz w:val="30"/>
          <w:szCs w:val="30"/>
        </w:rPr>
        <w:t>2</w:t>
      </w:r>
      <w:r w:rsidRPr="000220A7">
        <w:rPr>
          <w:rFonts w:ascii="Angsana New" w:hAnsi="Angsana New" w:hint="cs"/>
          <w:sz w:val="30"/>
          <w:szCs w:val="30"/>
          <w:cs/>
        </w:rPr>
        <w:t xml:space="preserve"> ถึงเดือนมีนาคม </w:t>
      </w:r>
      <w:r w:rsidRPr="000220A7">
        <w:rPr>
          <w:rFonts w:ascii="Angsana New" w:hAnsi="Angsana New" w:hint="cs"/>
          <w:sz w:val="30"/>
          <w:szCs w:val="30"/>
        </w:rPr>
        <w:t>256</w:t>
      </w:r>
      <w:r w:rsidR="00FD2721" w:rsidRPr="000220A7">
        <w:rPr>
          <w:rFonts w:ascii="Angsana New" w:hAnsi="Angsana New" w:hint="cs"/>
          <w:sz w:val="30"/>
          <w:szCs w:val="30"/>
        </w:rPr>
        <w:t>3</w:t>
      </w:r>
    </w:p>
    <w:p w:rsidR="006C302E" w:rsidRPr="00C27A8B" w:rsidRDefault="006C302E" w:rsidP="000220A7">
      <w:pPr>
        <w:tabs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AA19E0" w:rsidRPr="000220A7" w:rsidRDefault="009A6CA5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220A7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AA19E0" w:rsidRPr="000220A7">
        <w:rPr>
          <w:rFonts w:ascii="Angsana New" w:hAnsi="Angsana New" w:hint="cs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:rsidR="00AE37F1" w:rsidRPr="00C27A8B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22"/>
          <w:szCs w:val="22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E14316" w:rsidRPr="000220A7" w:rsidTr="00533250">
        <w:trPr>
          <w:cantSplit/>
        </w:trPr>
        <w:tc>
          <w:tcPr>
            <w:tcW w:w="6570" w:type="dxa"/>
          </w:tcPr>
          <w:p w:rsidR="00E14316" w:rsidRPr="000220A7" w:rsidRDefault="00E14316" w:rsidP="000220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0A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0A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B4E45" w:rsidRPr="000220A7" w:rsidTr="00533250">
        <w:trPr>
          <w:cantSplit/>
        </w:trPr>
        <w:tc>
          <w:tcPr>
            <w:tcW w:w="6570" w:type="dxa"/>
          </w:tcPr>
          <w:p w:rsidR="00FB4E45" w:rsidRPr="000220A7" w:rsidRDefault="00FB4E45" w:rsidP="000220A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B4E45" w:rsidRPr="000220A7" w:rsidRDefault="00FB4E45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0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0220A7" w:rsidTr="00533250">
        <w:trPr>
          <w:cantSplit/>
        </w:trPr>
        <w:tc>
          <w:tcPr>
            <w:tcW w:w="6570" w:type="dxa"/>
          </w:tcPr>
          <w:p w:rsidR="00FB4E45" w:rsidRPr="000220A7" w:rsidRDefault="00FB4E45" w:rsidP="000220A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B4E45" w:rsidRPr="000220A7" w:rsidRDefault="00FB4E45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4316" w:rsidRPr="000220A7" w:rsidTr="00533250">
        <w:trPr>
          <w:cantSplit/>
        </w:trPr>
        <w:tc>
          <w:tcPr>
            <w:tcW w:w="657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:rsidR="00E14316" w:rsidRPr="000220A7" w:rsidRDefault="0026492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194</w:t>
            </w:r>
          </w:p>
        </w:tc>
      </w:tr>
      <w:tr w:rsidR="00E14316" w:rsidRPr="000220A7" w:rsidTr="00533250">
        <w:trPr>
          <w:cantSplit/>
        </w:trPr>
        <w:tc>
          <w:tcPr>
            <w:tcW w:w="657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:rsidR="00E14316" w:rsidRPr="000220A7" w:rsidRDefault="0026492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30,349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33,677</w:t>
            </w:r>
          </w:p>
        </w:tc>
      </w:tr>
      <w:tr w:rsidR="00E14316" w:rsidRPr="000220A7" w:rsidTr="00533250">
        <w:trPr>
          <w:cantSplit/>
        </w:trPr>
        <w:tc>
          <w:tcPr>
            <w:tcW w:w="657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:rsidR="00E14316" w:rsidRPr="000220A7" w:rsidRDefault="0026492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853,365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214,999</w:t>
            </w:r>
          </w:p>
        </w:tc>
      </w:tr>
      <w:tr w:rsidR="00E14316" w:rsidRPr="000220A7" w:rsidTr="00533250">
        <w:trPr>
          <w:cantSplit/>
        </w:trPr>
        <w:tc>
          <w:tcPr>
            <w:tcW w:w="657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0220A7" w:rsidRDefault="0026492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883,873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248,870</w:t>
            </w:r>
          </w:p>
        </w:tc>
      </w:tr>
    </w:tbl>
    <w:p w:rsidR="000220A7" w:rsidRPr="00C27A8B" w:rsidRDefault="000220A7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lang w:val="en-US"/>
        </w:rPr>
      </w:pPr>
    </w:p>
    <w:p w:rsidR="000357E3" w:rsidRDefault="009A6CA5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220A7">
        <w:rPr>
          <w:rFonts w:ascii="Angsana New" w:hAnsi="Angsana New" w:hint="cs"/>
          <w:b/>
          <w:bCs/>
          <w:sz w:val="30"/>
          <w:szCs w:val="30"/>
          <w:lang w:val="en-US"/>
        </w:rPr>
        <w:t>6</w:t>
      </w:r>
      <w:r w:rsidR="003132B9" w:rsidRPr="000220A7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E97697" w:rsidRPr="000220A7"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ลูกหนี้การค้า</w:t>
      </w:r>
    </w:p>
    <w:p w:rsidR="000220A7" w:rsidRPr="00C27A8B" w:rsidRDefault="000220A7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lang w:val="en-US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990"/>
        <w:gridCol w:w="1170"/>
        <w:gridCol w:w="270"/>
        <w:gridCol w:w="1170"/>
      </w:tblGrid>
      <w:tr w:rsidR="00E14316" w:rsidRPr="000220A7" w:rsidTr="00533250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4316" w:rsidRPr="00C27A8B" w:rsidRDefault="00E14316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0A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0A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B4E45" w:rsidRPr="000220A7" w:rsidTr="00533250">
        <w:trPr>
          <w:cantSplit/>
        </w:trPr>
        <w:tc>
          <w:tcPr>
            <w:tcW w:w="5490" w:type="dxa"/>
          </w:tcPr>
          <w:p w:rsidR="00FB4E45" w:rsidRPr="000220A7" w:rsidRDefault="00FB4E45" w:rsidP="000220A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B4E45" w:rsidRPr="00C27A8B" w:rsidRDefault="00C27A8B" w:rsidP="000220A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7A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</w:tcPr>
          <w:p w:rsidR="00FB4E45" w:rsidRPr="000220A7" w:rsidRDefault="00FB4E45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0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E45" w:rsidRPr="000220A7" w:rsidTr="00533250">
        <w:trPr>
          <w:cantSplit/>
        </w:trPr>
        <w:tc>
          <w:tcPr>
            <w:tcW w:w="5490" w:type="dxa"/>
          </w:tcPr>
          <w:p w:rsidR="00FB4E45" w:rsidRPr="000220A7" w:rsidRDefault="00FB4E45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FB4E45" w:rsidRPr="00C27A8B" w:rsidRDefault="00FB4E45" w:rsidP="000220A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FB4E45" w:rsidRPr="000220A7" w:rsidRDefault="00FB4E45" w:rsidP="000220A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B4E45" w:rsidRPr="000220A7" w:rsidRDefault="00FB4E45" w:rsidP="000220A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FB4E45" w:rsidRPr="000220A7" w:rsidRDefault="00FB4E45" w:rsidP="000220A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316" w:rsidRPr="000220A7" w:rsidTr="00533250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E14316" w:rsidRPr="00C27A8B" w:rsidRDefault="00C27A8B" w:rsidP="00C27A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</w:tcPr>
          <w:p w:rsidR="00E14316" w:rsidRPr="000220A7" w:rsidRDefault="00731D5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79,609</w:t>
            </w:r>
          </w:p>
        </w:tc>
      </w:tr>
      <w:tr w:rsidR="00E14316" w:rsidRPr="000220A7" w:rsidTr="00533250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14316" w:rsidRPr="000220A7" w:rsidRDefault="00731D5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55,283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79,609</w:t>
            </w:r>
          </w:p>
        </w:tc>
      </w:tr>
      <w:tr w:rsidR="00E14316" w:rsidRPr="000220A7" w:rsidTr="00533250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0220A7" w:rsidTr="00533250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E14316" w:rsidRPr="000220A7" w:rsidRDefault="00731D5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652,154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816,810</w:t>
            </w:r>
          </w:p>
        </w:tc>
      </w:tr>
      <w:tr w:rsidR="00E14316" w:rsidRPr="000220A7" w:rsidTr="003B2F86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</w:rPr>
              <w:t>เกินวันครบกำหนดชำระ</w:t>
            </w:r>
            <w:r w:rsidRPr="000220A7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316" w:rsidRPr="000220A7" w:rsidTr="003B2F86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E14316" w:rsidRPr="000220A7" w:rsidRDefault="00FD6B1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184,497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182,328</w:t>
            </w:r>
          </w:p>
        </w:tc>
      </w:tr>
      <w:tr w:rsidR="00E14316" w:rsidRPr="000220A7" w:rsidTr="00C27A8B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</w:t>
            </w: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3 - 6 </w:t>
            </w:r>
            <w:r w:rsidRPr="000220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4316" w:rsidRPr="000220A7" w:rsidRDefault="00FD6B1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sz w:val="30"/>
                <w:szCs w:val="30"/>
                <w:lang w:val="en-US"/>
              </w:rPr>
              <w:t>347</w:t>
            </w:r>
          </w:p>
        </w:tc>
      </w:tr>
      <w:tr w:rsidR="00E14316" w:rsidRPr="000220A7" w:rsidTr="00C27A8B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14316" w:rsidRPr="000220A7" w:rsidRDefault="00FD6B1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836,651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999,485</w:t>
            </w:r>
          </w:p>
        </w:tc>
      </w:tr>
      <w:tr w:rsidR="00E14316" w:rsidRPr="000220A7" w:rsidTr="00C27A8B">
        <w:trPr>
          <w:cantSplit/>
        </w:trPr>
        <w:tc>
          <w:tcPr>
            <w:tcW w:w="5490" w:type="dxa"/>
          </w:tcPr>
          <w:p w:rsidR="00E14316" w:rsidRPr="000220A7" w:rsidRDefault="00E14316" w:rsidP="000220A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14316" w:rsidRPr="000220A7" w:rsidRDefault="00E14316" w:rsidP="000220A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0220A7" w:rsidRDefault="00FD6B10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891,934</w:t>
            </w:r>
          </w:p>
        </w:tc>
        <w:tc>
          <w:tcPr>
            <w:tcW w:w="270" w:type="dxa"/>
          </w:tcPr>
          <w:p w:rsidR="00E14316" w:rsidRPr="000220A7" w:rsidRDefault="00E14316" w:rsidP="000220A7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0220A7" w:rsidRDefault="00E14316" w:rsidP="000220A7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20A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1,079,094</w:t>
            </w:r>
          </w:p>
        </w:tc>
      </w:tr>
    </w:tbl>
    <w:p w:rsidR="000357E3" w:rsidRPr="00C27A8B" w:rsidRDefault="000357E3" w:rsidP="000220A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:rsidR="0076023E" w:rsidRPr="000220A7" w:rsidRDefault="0076023E" w:rsidP="000220A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0220A7">
        <w:rPr>
          <w:rFonts w:ascii="Angsana New" w:hAnsi="Angsana New" w:hint="cs"/>
          <w:sz w:val="30"/>
          <w:szCs w:val="30"/>
          <w:cs/>
        </w:rPr>
        <w:t xml:space="preserve">โดยทั่วไประยะเวลาการให้สินเชื่อแก่ลูกค้าของบริษัท มีระยะเวลาตั้งแต่ </w:t>
      </w:r>
      <w:r w:rsidRPr="000220A7">
        <w:rPr>
          <w:rFonts w:ascii="Angsana New" w:hAnsi="Angsana New" w:hint="cs"/>
          <w:sz w:val="30"/>
          <w:szCs w:val="30"/>
          <w:lang w:val="en-US"/>
        </w:rPr>
        <w:t>7</w:t>
      </w:r>
      <w:r w:rsidRPr="000220A7">
        <w:rPr>
          <w:rFonts w:ascii="Angsana New" w:hAnsi="Angsana New" w:hint="cs"/>
          <w:sz w:val="30"/>
          <w:szCs w:val="30"/>
          <w:cs/>
          <w:lang w:val="en-US"/>
        </w:rPr>
        <w:t xml:space="preserve"> วัน ถึง </w:t>
      </w:r>
      <w:r w:rsidR="002F57AB" w:rsidRPr="000220A7">
        <w:rPr>
          <w:rFonts w:ascii="Angsana New" w:hAnsi="Angsana New" w:hint="cs"/>
          <w:sz w:val="30"/>
          <w:szCs w:val="30"/>
          <w:lang w:val="en-US"/>
        </w:rPr>
        <w:t>9</w:t>
      </w:r>
      <w:r w:rsidRPr="000220A7">
        <w:rPr>
          <w:rFonts w:ascii="Angsana New" w:hAnsi="Angsana New" w:hint="cs"/>
          <w:sz w:val="30"/>
          <w:szCs w:val="30"/>
          <w:lang w:val="en-US"/>
        </w:rPr>
        <w:t>0</w:t>
      </w:r>
      <w:r w:rsidRPr="000220A7">
        <w:rPr>
          <w:rFonts w:ascii="Angsana New" w:hAnsi="Angsana New" w:hint="cs"/>
          <w:sz w:val="30"/>
          <w:szCs w:val="30"/>
          <w:cs/>
          <w:lang w:val="en-US"/>
        </w:rPr>
        <w:t xml:space="preserve"> วัน</w:t>
      </w:r>
    </w:p>
    <w:p w:rsidR="00446CE2" w:rsidRDefault="008C3275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4A5132" w:rsidRPr="00533250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สินค้าคงเหลือ</w:t>
      </w:r>
      <w:r w:rsidR="00AD6A01" w:rsidRPr="00533250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</w:p>
    <w:p w:rsidR="00B451AF" w:rsidRPr="00446CE2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tbl>
      <w:tblPr>
        <w:tblW w:w="9279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669"/>
        <w:gridCol w:w="1170"/>
        <w:gridCol w:w="270"/>
        <w:gridCol w:w="1170"/>
      </w:tblGrid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151864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14316" w:rsidRPr="00151864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14316" w:rsidRPr="00151864" w:rsidRDefault="00E14316" w:rsidP="00E1431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B4E45" w:rsidRPr="00533250" w:rsidTr="00441FD4">
        <w:tc>
          <w:tcPr>
            <w:tcW w:w="6669" w:type="dxa"/>
          </w:tcPr>
          <w:p w:rsidR="00FB4E45" w:rsidRPr="00533250" w:rsidRDefault="00FB4E45" w:rsidP="00FB4E4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B4E45" w:rsidRPr="00533250" w:rsidRDefault="00FB4E45" w:rsidP="00FB4E4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3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E14316" w:rsidRPr="00750B00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16A0">
              <w:rPr>
                <w:rFonts w:ascii="Angsana New" w:hAnsi="Angsana New"/>
                <w:sz w:val="30"/>
                <w:szCs w:val="30"/>
                <w:lang w:val="en-US"/>
              </w:rPr>
              <w:t>150,779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750B00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278,060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E14316" w:rsidRPr="00091361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135,755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091361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157,797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E14316" w:rsidRPr="00091361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636,572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091361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927,806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70" w:type="dxa"/>
          </w:tcPr>
          <w:p w:rsidR="00E14316" w:rsidRPr="006676BA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213,954</w:t>
            </w:r>
          </w:p>
        </w:tc>
        <w:tc>
          <w:tcPr>
            <w:tcW w:w="270" w:type="dxa"/>
          </w:tcPr>
          <w:p w:rsidR="00E14316" w:rsidRPr="006676BA" w:rsidRDefault="00E14316" w:rsidP="00E143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6676BA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228,863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4316" w:rsidRPr="00091361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217,375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4316" w:rsidRPr="00091361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220,479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460E87" w:rsidRDefault="00E14316" w:rsidP="00E14316">
            <w:pPr>
              <w:pStyle w:val="MacroText"/>
              <w:rPr>
                <w:rFonts w:ascii="Angsana New" w:hAnsi="Angsana New"/>
                <w:sz w:val="30"/>
                <w:szCs w:val="30"/>
                <w:cs/>
              </w:rPr>
            </w:pPr>
            <w:r w:rsidRPr="00460E8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14316" w:rsidRPr="00091361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1,354,435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14316" w:rsidRPr="00091361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1,813,005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332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4316" w:rsidRPr="00091361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(2,330)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4316" w:rsidRPr="00091361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(3,873)</w:t>
            </w:r>
          </w:p>
        </w:tc>
      </w:tr>
      <w:tr w:rsidR="00E14316" w:rsidRPr="00533250" w:rsidTr="00441FD4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pStyle w:val="MacroTex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2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091361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6A0">
              <w:rPr>
                <w:rFonts w:ascii="Angsana New" w:hAnsi="Angsana New"/>
                <w:b/>
                <w:bCs/>
                <w:sz w:val="30"/>
                <w:szCs w:val="30"/>
              </w:rPr>
              <w:t>1,352,105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091361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1,809,132</w:t>
            </w:r>
          </w:p>
        </w:tc>
      </w:tr>
      <w:tr w:rsidR="00E14316" w:rsidRPr="00533250" w:rsidTr="003A6BDF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170" w:type="dxa"/>
          </w:tcPr>
          <w:p w:rsidR="00E14316" w:rsidRPr="00533250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533250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316" w:rsidRPr="00533250" w:rsidTr="003A6BDF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33250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E14316" w:rsidRPr="00533250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4,660,129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533250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5,304,569</w:t>
            </w:r>
          </w:p>
        </w:tc>
      </w:tr>
      <w:tr w:rsidR="00E14316" w:rsidRPr="00533250" w:rsidTr="003A6BDF">
        <w:trPr>
          <w:cantSplit/>
        </w:trPr>
        <w:tc>
          <w:tcPr>
            <w:tcW w:w="6669" w:type="dxa"/>
          </w:tcPr>
          <w:p w:rsidR="00E14316" w:rsidRPr="00533250" w:rsidRDefault="009964D7" w:rsidP="00E14316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E14316" w:rsidRPr="003C3D4D">
              <w:rPr>
                <w:rFonts w:ascii="Angsana New" w:hAnsi="Angsana New"/>
                <w:sz w:val="30"/>
                <w:szCs w:val="30"/>
                <w:cs/>
              </w:rPr>
              <w:t>ปรับลดมูลค่า</w:t>
            </w:r>
            <w:r w:rsidR="00E14316">
              <w:rPr>
                <w:rFonts w:ascii="Angsana New" w:hAnsi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70" w:type="dxa"/>
          </w:tcPr>
          <w:p w:rsidR="00E14316" w:rsidRPr="00533250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A16A0">
              <w:rPr>
                <w:rFonts w:ascii="Angsana New" w:hAnsi="Angsana New"/>
                <w:sz w:val="30"/>
                <w:szCs w:val="30"/>
              </w:rPr>
              <w:t>(1,543)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14316" w:rsidRPr="00533250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E14316" w:rsidRPr="00533250" w:rsidTr="00AE4E49">
        <w:trPr>
          <w:cantSplit/>
        </w:trPr>
        <w:tc>
          <w:tcPr>
            <w:tcW w:w="6669" w:type="dxa"/>
          </w:tcPr>
          <w:p w:rsidR="00E14316" w:rsidRPr="00533250" w:rsidRDefault="00E14316" w:rsidP="00E14316">
            <w:pPr>
              <w:pStyle w:val="MacroTex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533250" w:rsidRDefault="003A16A0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6A0">
              <w:rPr>
                <w:rFonts w:ascii="Angsana New" w:hAnsi="Angsana New"/>
                <w:b/>
                <w:bCs/>
                <w:sz w:val="30"/>
                <w:szCs w:val="30"/>
              </w:rPr>
              <w:t>4,658,586</w:t>
            </w:r>
          </w:p>
        </w:tc>
        <w:tc>
          <w:tcPr>
            <w:tcW w:w="270" w:type="dxa"/>
          </w:tcPr>
          <w:p w:rsidR="00E14316" w:rsidRPr="00533250" w:rsidRDefault="00E14316" w:rsidP="00E1431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4316" w:rsidRPr="00533250" w:rsidRDefault="00E14316" w:rsidP="00E14316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5,305,278</w:t>
            </w:r>
          </w:p>
        </w:tc>
      </w:tr>
    </w:tbl>
    <w:p w:rsidR="00A50A1A" w:rsidRPr="00533250" w:rsidRDefault="00A50A1A" w:rsidP="00FB31B0">
      <w:pPr>
        <w:tabs>
          <w:tab w:val="decimal" w:pos="1062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A50A1A" w:rsidRPr="00533250" w:rsidSect="006E1F7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37"/>
        </w:sectPr>
      </w:pPr>
    </w:p>
    <w:p w:rsidR="00250FDF" w:rsidRPr="00570219" w:rsidRDefault="008C3275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4A5132" w:rsidRPr="00570219">
        <w:rPr>
          <w:rFonts w:ascii="Angsana New" w:hAnsi="Angsana New"/>
          <w:b/>
          <w:bCs/>
          <w:sz w:val="30"/>
          <w:szCs w:val="30"/>
          <w:cs/>
        </w:rPr>
        <w:tab/>
      </w:r>
      <w:r w:rsidR="00250FDF" w:rsidRPr="0057021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FF71BC" w:rsidRPr="00E52E20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9A6072" w:rsidTr="00F00D84">
        <w:trPr>
          <w:tblHeader/>
        </w:trPr>
        <w:tc>
          <w:tcPr>
            <w:tcW w:w="3061" w:type="dxa"/>
          </w:tcPr>
          <w:p w:rsidR="00570219" w:rsidRPr="009A6072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570219" w:rsidRPr="009A6072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D84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657F75"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="00740918">
              <w:rPr>
                <w:rFonts w:ascii="Angsana New" w:hAnsi="Angsana New" w:cs="Angsana New"/>
                <w:sz w:val="30"/>
                <w:szCs w:val="30"/>
                <w:cs/>
              </w:rPr>
              <w:t>ส่ว</w:t>
            </w:r>
            <w:r w:rsidR="0074091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="00740918" w:rsidRPr="009A6072">
              <w:rPr>
                <w:rFonts w:ascii="Angsana New" w:hAnsi="Angsana New" w:cs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70219" w:rsidRPr="009A6072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70219" w:rsidRPr="009A6072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570219" w:rsidRPr="009A6072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0219" w:rsidRPr="009A6072" w:rsidTr="00F00D84">
        <w:trPr>
          <w:tblHeader/>
        </w:trPr>
        <w:tc>
          <w:tcPr>
            <w:tcW w:w="3061" w:type="dxa"/>
          </w:tcPr>
          <w:p w:rsidR="00570219" w:rsidRPr="009A6072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570219" w:rsidRPr="00740918" w:rsidRDefault="00740918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570219" w:rsidRPr="009A6072" w:rsidRDefault="00570219" w:rsidP="009A607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70219" w:rsidRPr="009A6072" w:rsidTr="00570219">
        <w:trPr>
          <w:tblHeader/>
        </w:trPr>
        <w:tc>
          <w:tcPr>
            <w:tcW w:w="3061" w:type="dxa"/>
          </w:tcPr>
          <w:p w:rsidR="00570219" w:rsidRPr="009A6072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0219" w:rsidRPr="009A6072" w:rsidTr="00F00D84">
        <w:tc>
          <w:tcPr>
            <w:tcW w:w="3061" w:type="dxa"/>
          </w:tcPr>
          <w:p w:rsidR="00570219" w:rsidRPr="009A6072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9A6072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570219" w:rsidRPr="009A6072" w:rsidRDefault="00570219" w:rsidP="00FB31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B3639D" w:rsidRPr="00B3639D" w:rsidTr="00A5746F">
        <w:tc>
          <w:tcPr>
            <w:tcW w:w="3061" w:type="dxa"/>
          </w:tcPr>
          <w:p w:rsidR="00B3639D" w:rsidRPr="00625127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45" w:type="dxa"/>
            <w:vAlign w:val="bottom"/>
          </w:tcPr>
          <w:p w:rsidR="00B3639D" w:rsidRPr="00B3639D" w:rsidRDefault="00B3639D" w:rsidP="00B3639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</w:rPr>
              <w:t>272,028</w:t>
            </w:r>
          </w:p>
        </w:tc>
        <w:tc>
          <w:tcPr>
            <w:tcW w:w="236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682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829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451</w:t>
            </w:r>
          </w:p>
        </w:tc>
        <w:tc>
          <w:tcPr>
            <w:tcW w:w="283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20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587</w:t>
            </w:r>
          </w:p>
        </w:tc>
        <w:tc>
          <w:tcPr>
            <w:tcW w:w="284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34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800</w:t>
            </w:r>
          </w:p>
        </w:tc>
        <w:tc>
          <w:tcPr>
            <w:tcW w:w="283" w:type="dxa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B3639D" w:rsidRDefault="00B3639D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88,846</w:t>
            </w:r>
          </w:p>
        </w:tc>
        <w:tc>
          <w:tcPr>
            <w:tcW w:w="283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168</w:t>
            </w:r>
            <w:r w:rsidRPr="00B3639D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B3639D" w:rsidRDefault="00B3639D" w:rsidP="00B3639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096</w:t>
            </w:r>
            <w:r w:rsidRPr="00B3639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639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958</w:t>
            </w:r>
          </w:p>
        </w:tc>
      </w:tr>
      <w:tr w:rsidR="00B3639D" w:rsidRPr="009A6072" w:rsidTr="00533250">
        <w:tc>
          <w:tcPr>
            <w:tcW w:w="3061" w:type="dxa"/>
          </w:tcPr>
          <w:p w:rsidR="00B3639D" w:rsidRPr="009A6072" w:rsidRDefault="00B3639D" w:rsidP="00B363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1,418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6,424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43,115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2,107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44B62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2,102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3A2349" w:rsidRDefault="00B3639D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47,750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44B62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211,992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106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314,908</w:t>
            </w:r>
          </w:p>
        </w:tc>
      </w:tr>
      <w:tr w:rsidR="00B3639D" w:rsidRPr="009A6072" w:rsidTr="00533250">
        <w:tc>
          <w:tcPr>
            <w:tcW w:w="3061" w:type="dxa"/>
          </w:tcPr>
          <w:p w:rsidR="00B3639D" w:rsidRPr="009A6072" w:rsidRDefault="00B3639D" w:rsidP="00B363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70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17,484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290,073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D71292" w:rsidRDefault="00B3639D" w:rsidP="00B3639D">
            <w:pPr>
              <w:pStyle w:val="BlockText"/>
              <w:tabs>
                <w:tab w:val="decimal" w:pos="71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0F1C0F" w:rsidRDefault="00B3639D" w:rsidP="00B3639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172B2A" w:rsidRDefault="00B3639D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(41,027)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44B62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(266,530)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783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3639D" w:rsidRPr="009A6072" w:rsidTr="00533250">
        <w:tc>
          <w:tcPr>
            <w:tcW w:w="3061" w:type="dxa"/>
          </w:tcPr>
          <w:p w:rsidR="00B3639D" w:rsidRPr="009A6072" w:rsidRDefault="00B3639D" w:rsidP="00B363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70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639D" w:rsidRPr="009505B9" w:rsidRDefault="00B3639D" w:rsidP="00B3639D">
            <w:pPr>
              <w:pStyle w:val="BlockText"/>
              <w:tabs>
                <w:tab w:val="decimal" w:pos="751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(40,480)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(3,446)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D71292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(5,712)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9A6072" w:rsidRDefault="00B3639D" w:rsidP="00B36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9A6072" w:rsidRDefault="00B3639D" w:rsidP="00B3639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106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(49,638)</w:t>
            </w:r>
          </w:p>
        </w:tc>
      </w:tr>
      <w:tr w:rsidR="00B3639D" w:rsidRPr="009A6072" w:rsidTr="00533250"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245" w:type="dxa"/>
            <w:vAlign w:val="bottom"/>
          </w:tcPr>
          <w:p w:rsidR="00B3639D" w:rsidRPr="00172B2A" w:rsidRDefault="00B3639D" w:rsidP="00B3639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3A2349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3A2349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B3639D" w:rsidRPr="004C239C" w:rsidRDefault="00B3639D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74C9A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3639D" w:rsidRPr="009A6072" w:rsidTr="00533250"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A60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1245" w:type="dxa"/>
            <w:vAlign w:val="bottom"/>
          </w:tcPr>
          <w:p w:rsidR="00B3639D" w:rsidRPr="00172B2A" w:rsidRDefault="00B3639D" w:rsidP="00B3639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273,446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1,706,576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7,122,159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3A2349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19,248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3A2349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31,190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4C239C" w:rsidRDefault="00B3639D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95,569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74C9A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114,040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9,362,228</w:t>
            </w:r>
          </w:p>
        </w:tc>
      </w:tr>
      <w:tr w:rsidR="00B3639D" w:rsidRPr="009A6072" w:rsidTr="00F81E6B">
        <w:trPr>
          <w:trHeight w:val="299"/>
        </w:trPr>
        <w:tc>
          <w:tcPr>
            <w:tcW w:w="3061" w:type="dxa"/>
          </w:tcPr>
          <w:p w:rsidR="00B3639D" w:rsidRPr="009A6072" w:rsidRDefault="00B3639D" w:rsidP="00B363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165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36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192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609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44B62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850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3A2349" w:rsidRDefault="00C72ACE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</w:rPr>
              <w:t>32,010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44B62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208</w:t>
            </w:r>
            <w:r w:rsidRPr="00C72ACE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424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106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283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318</w:t>
            </w:r>
          </w:p>
        </w:tc>
      </w:tr>
      <w:tr w:rsidR="00B3639D" w:rsidRPr="009A6072" w:rsidTr="00F81E6B">
        <w:tc>
          <w:tcPr>
            <w:tcW w:w="3061" w:type="dxa"/>
          </w:tcPr>
          <w:p w:rsidR="00B3639D" w:rsidRPr="009A6072" w:rsidRDefault="00B3639D" w:rsidP="00B363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  <w:vAlign w:val="bottom"/>
          </w:tcPr>
          <w:p w:rsidR="00B3639D" w:rsidRPr="004C239C" w:rsidRDefault="00C72ACE" w:rsidP="00C72ACE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18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47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446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222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563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C72ACE" w:rsidRDefault="00C72ACE" w:rsidP="00C72ACE">
            <w:pPr>
              <w:pStyle w:val="BlockText"/>
              <w:tabs>
                <w:tab w:val="decimal" w:pos="717"/>
              </w:tabs>
              <w:spacing w:before="0"/>
              <w:ind w:left="-108" w:right="0" w:firstLine="0"/>
              <w:jc w:val="left"/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C72ACE" w:rsidRDefault="00C72ACE" w:rsidP="00C72ACE">
            <w:pPr>
              <w:pStyle w:val="BlockText"/>
              <w:tabs>
                <w:tab w:val="decimal" w:pos="717"/>
              </w:tabs>
              <w:spacing w:before="0"/>
              <w:ind w:left="-108" w:right="0" w:firstLine="0"/>
              <w:jc w:val="left"/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B3639D" w:rsidRPr="00C72ACE" w:rsidRDefault="00B3639D" w:rsidP="00C72ACE"/>
        </w:tc>
        <w:tc>
          <w:tcPr>
            <w:tcW w:w="1211" w:type="dxa"/>
            <w:vAlign w:val="bottom"/>
          </w:tcPr>
          <w:p w:rsidR="00B3639D" w:rsidRPr="00172B2A" w:rsidRDefault="00C72ACE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</w:rPr>
              <w:t>(28,956)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:rsidR="00B3639D" w:rsidRPr="00544B62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(259</w:t>
            </w:r>
            <w:r w:rsidRPr="00C72ACE"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992)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783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3639D" w:rsidRPr="009A6072" w:rsidTr="00F81E6B">
        <w:tc>
          <w:tcPr>
            <w:tcW w:w="3061" w:type="dxa"/>
          </w:tcPr>
          <w:p w:rsidR="00B3639D" w:rsidRPr="009A6072" w:rsidRDefault="00B3639D" w:rsidP="00B363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70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639D" w:rsidRPr="009505B9" w:rsidRDefault="00C72ACE" w:rsidP="00B3639D">
            <w:pPr>
              <w:pStyle w:val="BlockText"/>
              <w:tabs>
                <w:tab w:val="decimal" w:pos="751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(27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352)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(356)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D71292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(2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363)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9A6072" w:rsidRDefault="00C72ACE" w:rsidP="00B3639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B3639D" w:rsidRPr="009A6072" w:rsidRDefault="00C72ACE" w:rsidP="00B3639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1062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(30</w:t>
            </w:r>
            <w:r w:rsidRPr="00C72AC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071)</w:t>
            </w:r>
          </w:p>
        </w:tc>
      </w:tr>
      <w:tr w:rsidR="00B3639D" w:rsidRPr="009A6072" w:rsidTr="00F81E6B"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172B2A" w:rsidRDefault="00C72ACE" w:rsidP="00B3639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292,550</w:t>
            </w:r>
          </w:p>
        </w:tc>
        <w:tc>
          <w:tcPr>
            <w:tcW w:w="236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757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353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3A2349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501</w:t>
            </w:r>
          </w:p>
        </w:tc>
        <w:tc>
          <w:tcPr>
            <w:tcW w:w="284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3A2349" w:rsidRDefault="00C72ACE" w:rsidP="00B3639D">
            <w:pPr>
              <w:pStyle w:val="BlockText"/>
              <w:tabs>
                <w:tab w:val="decimal" w:pos="954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31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677</w:t>
            </w:r>
          </w:p>
        </w:tc>
        <w:tc>
          <w:tcPr>
            <w:tcW w:w="283" w:type="dxa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98,623</w:t>
            </w:r>
          </w:p>
        </w:tc>
        <w:tc>
          <w:tcPr>
            <w:tcW w:w="283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574C9A" w:rsidRDefault="00C72ACE" w:rsidP="00B3639D">
            <w:pPr>
              <w:pStyle w:val="BlockText"/>
              <w:tabs>
                <w:tab w:val="decimal" w:pos="995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62</w:t>
            </w:r>
            <w:r w:rsidRPr="00C72ACE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472</w:t>
            </w:r>
          </w:p>
        </w:tc>
        <w:tc>
          <w:tcPr>
            <w:tcW w:w="270" w:type="dxa"/>
            <w:vAlign w:val="bottom"/>
          </w:tcPr>
          <w:p w:rsidR="00B3639D" w:rsidRPr="004C239C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639D" w:rsidRPr="004C239C" w:rsidRDefault="00C72ACE" w:rsidP="00B3639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615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72A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475</w:t>
            </w:r>
          </w:p>
        </w:tc>
      </w:tr>
      <w:tr w:rsidR="00B3639D" w:rsidRPr="009A6072" w:rsidTr="00087E62">
        <w:trPr>
          <w:tblHeader/>
        </w:trPr>
        <w:tc>
          <w:tcPr>
            <w:tcW w:w="3061" w:type="dxa"/>
          </w:tcPr>
          <w:p w:rsidR="00B3639D" w:rsidRDefault="00B3639D" w:rsidP="00B3639D">
            <w:pPr>
              <w:pStyle w:val="BlockText"/>
              <w:spacing w:before="0"/>
              <w:ind w:left="0" w:right="0" w:firstLine="0"/>
            </w:pPr>
          </w:p>
        </w:tc>
        <w:tc>
          <w:tcPr>
            <w:tcW w:w="1245" w:type="dxa"/>
          </w:tcPr>
          <w:p w:rsidR="00B3639D" w:rsidRPr="00F00D84" w:rsidRDefault="00B3639D" w:rsidP="00B3639D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3639D" w:rsidRPr="009A6072" w:rsidTr="00087E62">
        <w:trPr>
          <w:tblHeader/>
        </w:trPr>
        <w:tc>
          <w:tcPr>
            <w:tcW w:w="3061" w:type="dxa"/>
          </w:tcPr>
          <w:p w:rsidR="00B3639D" w:rsidRDefault="00B3639D" w:rsidP="00B3639D">
            <w:pPr>
              <w:pStyle w:val="BlockText"/>
              <w:spacing w:before="0"/>
              <w:ind w:left="0" w:right="0" w:firstLine="0"/>
            </w:pPr>
          </w:p>
        </w:tc>
        <w:tc>
          <w:tcPr>
            <w:tcW w:w="1245" w:type="dxa"/>
          </w:tcPr>
          <w:p w:rsidR="00B3639D" w:rsidRPr="00F00D84" w:rsidRDefault="00B3639D" w:rsidP="00B3639D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3639D" w:rsidRPr="009A6072" w:rsidTr="00087E62">
        <w:trPr>
          <w:tblHeader/>
        </w:trPr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1245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D84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3639D" w:rsidRPr="009A6072" w:rsidRDefault="00B3639D" w:rsidP="00B3639D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3639D" w:rsidRPr="009A6072" w:rsidRDefault="00B3639D" w:rsidP="00B3639D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3639D" w:rsidRPr="009A6072" w:rsidTr="00087E62">
        <w:trPr>
          <w:tblHeader/>
        </w:trPr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:rsidR="00B3639D" w:rsidRPr="00740918" w:rsidRDefault="00B3639D" w:rsidP="00B3639D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3639D" w:rsidRPr="009A6072" w:rsidTr="00087E62">
        <w:trPr>
          <w:tblHeader/>
        </w:trPr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:rsidR="00B3639D" w:rsidRPr="009A6072" w:rsidRDefault="00B3639D" w:rsidP="00B3639D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39D" w:rsidRPr="009A6072" w:rsidTr="00F00D84">
        <w:trPr>
          <w:trHeight w:val="389"/>
        </w:trPr>
        <w:tc>
          <w:tcPr>
            <w:tcW w:w="3061" w:type="dxa"/>
          </w:tcPr>
          <w:p w:rsidR="00B3639D" w:rsidRPr="009A6072" w:rsidRDefault="00B3639D" w:rsidP="00B3639D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45" w:type="dxa"/>
          </w:tcPr>
          <w:p w:rsidR="00B3639D" w:rsidRPr="009A6072" w:rsidRDefault="00B3639D" w:rsidP="00B3639D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:rsidR="00B3639D" w:rsidRPr="0080327A" w:rsidRDefault="00B3639D" w:rsidP="00B3639D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:rsidR="00B3639D" w:rsidRPr="0080327A" w:rsidRDefault="00B3639D" w:rsidP="00B3639D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80327A" w:rsidRDefault="00B3639D" w:rsidP="00B3639D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B3639D" w:rsidRPr="009A6072" w:rsidRDefault="00B3639D" w:rsidP="00B3639D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3639D" w:rsidRPr="009A6072" w:rsidRDefault="00B3639D" w:rsidP="00B3639D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B3639D" w:rsidRPr="009A6072" w:rsidRDefault="00B3639D" w:rsidP="00B3639D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4244F6" w:rsidRPr="009A6072" w:rsidTr="00A5746F">
        <w:tc>
          <w:tcPr>
            <w:tcW w:w="3061" w:type="dxa"/>
          </w:tcPr>
          <w:p w:rsidR="004244F6" w:rsidRPr="00625127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2512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45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24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247</w:t>
            </w:r>
          </w:p>
        </w:tc>
        <w:tc>
          <w:tcPr>
            <w:tcW w:w="236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781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41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485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45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17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031</w:t>
            </w:r>
          </w:p>
        </w:tc>
        <w:tc>
          <w:tcPr>
            <w:tcW w:w="284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21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607</w:t>
            </w:r>
          </w:p>
        </w:tc>
        <w:tc>
          <w:tcPr>
            <w:tcW w:w="283" w:type="dxa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4244F6" w:rsidRDefault="004244F6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4244F6" w:rsidRDefault="004244F6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4244F6" w:rsidRPr="004244F6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329</w:t>
            </w:r>
            <w:r w:rsidRPr="004244F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244F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756</w:t>
            </w:r>
          </w:p>
        </w:tc>
      </w:tr>
      <w:tr w:rsidR="004244F6" w:rsidRPr="009A6072" w:rsidTr="00533250">
        <w:tc>
          <w:tcPr>
            <w:tcW w:w="3061" w:type="dxa"/>
          </w:tcPr>
          <w:p w:rsidR="004244F6" w:rsidRPr="009A6072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5,776</w:t>
            </w:r>
          </w:p>
        </w:tc>
        <w:tc>
          <w:tcPr>
            <w:tcW w:w="236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55,984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463,209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1,743</w:t>
            </w:r>
          </w:p>
        </w:tc>
        <w:tc>
          <w:tcPr>
            <w:tcW w:w="284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9A6072" w:rsidRDefault="004244F6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9A6072" w:rsidRDefault="004244F6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4244F6" w:rsidRPr="00472F5C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531,821</w:t>
            </w:r>
          </w:p>
        </w:tc>
      </w:tr>
      <w:tr w:rsidR="004244F6" w:rsidRPr="009A6072" w:rsidTr="00533250">
        <w:tc>
          <w:tcPr>
            <w:tcW w:w="3061" w:type="dxa"/>
          </w:tcPr>
          <w:p w:rsidR="004244F6" w:rsidRPr="009A6072" w:rsidRDefault="004244F6" w:rsidP="004244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4244F6" w:rsidRPr="009A6072" w:rsidRDefault="004244F6" w:rsidP="004244F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244F6" w:rsidRPr="009A6072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4F6" w:rsidRPr="009A6072" w:rsidRDefault="004244F6" w:rsidP="004244F6">
            <w:pPr>
              <w:pStyle w:val="BlockText"/>
              <w:tabs>
                <w:tab w:val="decimal" w:pos="661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(38,668)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244F6" w:rsidRPr="00544B62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(3,446)</w:t>
            </w:r>
          </w:p>
        </w:tc>
        <w:tc>
          <w:tcPr>
            <w:tcW w:w="284" w:type="dxa"/>
            <w:vAlign w:val="bottom"/>
          </w:tcPr>
          <w:p w:rsidR="004244F6" w:rsidRPr="00544B62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244F6" w:rsidRPr="009A6072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(5,712)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244F6" w:rsidRPr="009A6072" w:rsidRDefault="004244F6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244F6" w:rsidRPr="009A6072" w:rsidRDefault="004244F6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4244F6" w:rsidRPr="00472F5C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(47,826)</w:t>
            </w:r>
          </w:p>
        </w:tc>
      </w:tr>
      <w:tr w:rsidR="004244F6" w:rsidRPr="009A6072" w:rsidTr="00533250">
        <w:tc>
          <w:tcPr>
            <w:tcW w:w="3061" w:type="dxa"/>
          </w:tcPr>
          <w:p w:rsidR="004244F6" w:rsidRPr="00533250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A60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245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244F6" w:rsidRPr="00822971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822971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472F5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244F6" w:rsidRPr="00574C9A" w:rsidRDefault="004244F6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574C9A" w:rsidRDefault="004244F6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4244F6" w:rsidRPr="00472F5C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244F6" w:rsidRPr="009A6072" w:rsidTr="00533250">
        <w:tc>
          <w:tcPr>
            <w:tcW w:w="3061" w:type="dxa"/>
          </w:tcPr>
          <w:p w:rsidR="004244F6" w:rsidRPr="009A6072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9A60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1245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30,023</w:t>
            </w:r>
          </w:p>
        </w:tc>
        <w:tc>
          <w:tcPr>
            <w:tcW w:w="236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244F6" w:rsidRPr="00822971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837,403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822971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4,909,993</w:t>
            </w:r>
          </w:p>
        </w:tc>
        <w:tc>
          <w:tcPr>
            <w:tcW w:w="283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A535E8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15,328</w:t>
            </w:r>
          </w:p>
        </w:tc>
        <w:tc>
          <w:tcPr>
            <w:tcW w:w="284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472F5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21,004</w:t>
            </w:r>
          </w:p>
        </w:tc>
        <w:tc>
          <w:tcPr>
            <w:tcW w:w="283" w:type="dxa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574C9A" w:rsidRDefault="004244F6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574C9A" w:rsidRDefault="004244F6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4244F6" w:rsidRPr="00586839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683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5,813,751</w:t>
            </w:r>
          </w:p>
        </w:tc>
      </w:tr>
      <w:tr w:rsidR="004244F6" w:rsidRPr="009A6072" w:rsidTr="0056554B">
        <w:tc>
          <w:tcPr>
            <w:tcW w:w="3061" w:type="dxa"/>
          </w:tcPr>
          <w:p w:rsidR="004244F6" w:rsidRPr="009A6072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:rsidR="004244F6" w:rsidRPr="00A535E8" w:rsidRDefault="001E503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5038">
              <w:rPr>
                <w:rFonts w:ascii="Angsana New" w:hAnsi="Angsana New" w:cs="Angsana New"/>
                <w:sz w:val="30"/>
                <w:szCs w:val="30"/>
                <w:lang w:val="en-US"/>
              </w:rPr>
              <w:t>7,041</w:t>
            </w:r>
          </w:p>
        </w:tc>
        <w:tc>
          <w:tcPr>
            <w:tcW w:w="236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244F6" w:rsidRPr="00A535E8" w:rsidRDefault="001E503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5038">
              <w:rPr>
                <w:rFonts w:ascii="Angsana New" w:hAnsi="Angsana New" w:cs="Angsana New"/>
                <w:sz w:val="30"/>
                <w:szCs w:val="30"/>
                <w:lang w:val="en-US"/>
              </w:rPr>
              <w:t>59,959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4244F6" w:rsidRPr="00A535E8" w:rsidRDefault="001E503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5038">
              <w:rPr>
                <w:rFonts w:ascii="Angsana New" w:hAnsi="Angsana New" w:cs="Angsana New"/>
                <w:sz w:val="30"/>
                <w:szCs w:val="30"/>
                <w:lang w:val="en-US"/>
              </w:rPr>
              <w:t>373,39</w:t>
            </w:r>
            <w:r w:rsidR="003650C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A535E8" w:rsidRDefault="001E503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5038">
              <w:rPr>
                <w:rFonts w:ascii="Angsana New" w:hAnsi="Angsana New" w:cs="Angsana New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284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A535E8" w:rsidRDefault="001E503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E5038">
              <w:rPr>
                <w:rFonts w:ascii="Angsana New" w:hAnsi="Angsana New" w:cs="Angsana New"/>
                <w:sz w:val="30"/>
                <w:szCs w:val="30"/>
                <w:lang w:val="en-US"/>
              </w:rPr>
              <w:t>4,464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9A6072" w:rsidRDefault="001E5038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9A6072" w:rsidRDefault="001E5038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4244F6" w:rsidRPr="00586839" w:rsidRDefault="001E5038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6839">
              <w:rPr>
                <w:rFonts w:ascii="Angsana New" w:hAnsi="Angsana New" w:cs="Angsana New"/>
                <w:sz w:val="30"/>
                <w:szCs w:val="30"/>
                <w:lang w:val="en-US"/>
              </w:rPr>
              <w:t>446,41</w:t>
            </w:r>
            <w:r w:rsidR="003650CB" w:rsidRPr="00586839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4244F6" w:rsidRPr="009A6072" w:rsidTr="0056554B">
        <w:tc>
          <w:tcPr>
            <w:tcW w:w="3061" w:type="dxa"/>
          </w:tcPr>
          <w:p w:rsidR="004244F6" w:rsidRPr="009A6072" w:rsidRDefault="004244F6" w:rsidP="004244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4244F6" w:rsidRPr="009A6072" w:rsidRDefault="00673DAF" w:rsidP="004244F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244F6" w:rsidRPr="009A6072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44F6" w:rsidRPr="009A6072" w:rsidRDefault="00673DAF" w:rsidP="004244F6">
            <w:pPr>
              <w:pStyle w:val="BlockText"/>
              <w:tabs>
                <w:tab w:val="decimal" w:pos="661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:rsidR="004244F6" w:rsidRPr="00A535E8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sz w:val="30"/>
                <w:szCs w:val="30"/>
                <w:lang w:val="en-US"/>
              </w:rPr>
              <w:t>(24,37</w:t>
            </w:r>
            <w:r w:rsidR="003650CB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673DA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244F6" w:rsidRPr="00544B62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sz w:val="30"/>
                <w:szCs w:val="30"/>
                <w:lang w:val="en-US"/>
              </w:rPr>
              <w:t>(356)</w:t>
            </w:r>
          </w:p>
        </w:tc>
        <w:tc>
          <w:tcPr>
            <w:tcW w:w="284" w:type="dxa"/>
            <w:vAlign w:val="bottom"/>
          </w:tcPr>
          <w:p w:rsidR="004244F6" w:rsidRPr="00544B62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4244F6" w:rsidRPr="009A6072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3DAF">
              <w:rPr>
                <w:rFonts w:ascii="Angsana New" w:hAnsi="Angsana New" w:cs="Angsana New"/>
                <w:sz w:val="30"/>
                <w:szCs w:val="30"/>
                <w:lang w:val="en-US"/>
              </w:rPr>
              <w:t>(2,363)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244F6" w:rsidRPr="009A6072" w:rsidRDefault="00673DAF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4244F6" w:rsidRPr="009A6072" w:rsidRDefault="00673DAF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4244F6" w:rsidRPr="00586839" w:rsidRDefault="00673DAF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6839">
              <w:rPr>
                <w:rFonts w:ascii="Angsana New" w:hAnsi="Angsana New" w:cs="Angsana New"/>
                <w:sz w:val="30"/>
                <w:szCs w:val="30"/>
                <w:lang w:val="en-US"/>
              </w:rPr>
              <w:t>(27,09</w:t>
            </w:r>
            <w:r w:rsidR="003650CB" w:rsidRPr="00586839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58683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4244F6" w:rsidRPr="009A6072" w:rsidTr="0056554B">
        <w:tc>
          <w:tcPr>
            <w:tcW w:w="3061" w:type="dxa"/>
          </w:tcPr>
          <w:p w:rsidR="004244F6" w:rsidRPr="006C302E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A60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4F6" w:rsidRPr="00A535E8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37,064</w:t>
            </w:r>
          </w:p>
        </w:tc>
        <w:tc>
          <w:tcPr>
            <w:tcW w:w="236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244F6" w:rsidRPr="00822971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897,362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822971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4F6" w:rsidRPr="00A535E8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5,259,018</w:t>
            </w:r>
          </w:p>
        </w:tc>
        <w:tc>
          <w:tcPr>
            <w:tcW w:w="283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4F6" w:rsidRPr="00A535E8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16,526</w:t>
            </w:r>
          </w:p>
        </w:tc>
        <w:tc>
          <w:tcPr>
            <w:tcW w:w="284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4F6" w:rsidRPr="00472F5C" w:rsidRDefault="00673DAF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23,105</w:t>
            </w:r>
          </w:p>
        </w:tc>
        <w:tc>
          <w:tcPr>
            <w:tcW w:w="283" w:type="dxa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4244F6" w:rsidRPr="00574C9A" w:rsidRDefault="00673DAF" w:rsidP="004244F6">
            <w:pPr>
              <w:pStyle w:val="BlockText"/>
              <w:tabs>
                <w:tab w:val="decimal" w:pos="69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4244F6" w:rsidRPr="00574C9A" w:rsidRDefault="00673DAF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4244F6" w:rsidRPr="00574C9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4F6" w:rsidRPr="00472F5C" w:rsidRDefault="00673DAF" w:rsidP="004244F6">
            <w:pPr>
              <w:pStyle w:val="BlockText"/>
              <w:tabs>
                <w:tab w:val="decimal" w:pos="1053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73D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6,233,075</w:t>
            </w:r>
          </w:p>
        </w:tc>
      </w:tr>
      <w:tr w:rsidR="004244F6" w:rsidRPr="009A6072" w:rsidTr="00F00D84">
        <w:tc>
          <w:tcPr>
            <w:tcW w:w="3061" w:type="dxa"/>
          </w:tcPr>
          <w:p w:rsidR="004244F6" w:rsidRPr="009A6072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4244F6" w:rsidRPr="0080327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972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244F6" w:rsidRPr="009A6072" w:rsidTr="00822971">
        <w:tc>
          <w:tcPr>
            <w:tcW w:w="3061" w:type="dxa"/>
          </w:tcPr>
          <w:p w:rsidR="004244F6" w:rsidRPr="009A6072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7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4244F6" w:rsidRPr="0080327A" w:rsidRDefault="004244F6" w:rsidP="004244F6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4244F6" w:rsidRPr="0080327A" w:rsidRDefault="004244F6" w:rsidP="004244F6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244F6" w:rsidRPr="009A6072" w:rsidTr="00822971">
        <w:tc>
          <w:tcPr>
            <w:tcW w:w="3061" w:type="dxa"/>
          </w:tcPr>
          <w:p w:rsidR="004244F6" w:rsidRPr="0080327A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0327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247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781</w:t>
            </w:r>
          </w:p>
        </w:tc>
        <w:tc>
          <w:tcPr>
            <w:tcW w:w="236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901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343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3,556</w:t>
            </w:r>
          </w:p>
        </w:tc>
        <w:tc>
          <w:tcPr>
            <w:tcW w:w="284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13,193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88,846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168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578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767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34B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202</w:t>
            </w:r>
          </w:p>
        </w:tc>
      </w:tr>
      <w:tr w:rsidR="004244F6" w:rsidRPr="009A6072" w:rsidTr="00822971">
        <w:tc>
          <w:tcPr>
            <w:tcW w:w="3061" w:type="dxa"/>
          </w:tcPr>
          <w:p w:rsidR="004244F6" w:rsidRPr="00533250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:rsidR="004244F6" w:rsidRPr="0080327A" w:rsidRDefault="004244F6" w:rsidP="004244F6">
            <w:pPr>
              <w:pStyle w:val="BlockText"/>
              <w:tabs>
                <w:tab w:val="decimal" w:pos="608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244F6" w:rsidRPr="0080327A" w:rsidRDefault="004244F6" w:rsidP="004244F6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:rsidR="004244F6" w:rsidRPr="0080327A" w:rsidRDefault="004244F6" w:rsidP="004244F6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244F6" w:rsidRPr="009A6072" w:rsidTr="00822971">
        <w:tc>
          <w:tcPr>
            <w:tcW w:w="3061" w:type="dxa"/>
          </w:tcPr>
          <w:p w:rsidR="004244F6" w:rsidRPr="0080327A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0327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และ 1 มกราคม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243,423</w:t>
            </w:r>
          </w:p>
        </w:tc>
        <w:tc>
          <w:tcPr>
            <w:tcW w:w="236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869,173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2,212,166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3,920</w:t>
            </w:r>
          </w:p>
        </w:tc>
        <w:tc>
          <w:tcPr>
            <w:tcW w:w="284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10,186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95,569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114,040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1053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3,548,477</w:t>
            </w:r>
          </w:p>
        </w:tc>
      </w:tr>
      <w:tr w:rsidR="004244F6" w:rsidRPr="009A6072" w:rsidTr="00822971">
        <w:tc>
          <w:tcPr>
            <w:tcW w:w="3061" w:type="dxa"/>
          </w:tcPr>
          <w:p w:rsidR="004244F6" w:rsidRPr="0080327A" w:rsidRDefault="004244F6" w:rsidP="004244F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255,486</w:t>
            </w:r>
          </w:p>
        </w:tc>
        <w:tc>
          <w:tcPr>
            <w:tcW w:w="236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44F6" w:rsidRPr="004C239C" w:rsidRDefault="0002419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859,728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2,094,544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2,975</w:t>
            </w:r>
          </w:p>
        </w:tc>
        <w:tc>
          <w:tcPr>
            <w:tcW w:w="284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8,572</w:t>
            </w:r>
          </w:p>
        </w:tc>
        <w:tc>
          <w:tcPr>
            <w:tcW w:w="283" w:type="dxa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98,623</w:t>
            </w:r>
          </w:p>
        </w:tc>
        <w:tc>
          <w:tcPr>
            <w:tcW w:w="283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62,472</w:t>
            </w:r>
          </w:p>
        </w:tc>
        <w:tc>
          <w:tcPr>
            <w:tcW w:w="270" w:type="dxa"/>
            <w:vAlign w:val="bottom"/>
          </w:tcPr>
          <w:p w:rsidR="004244F6" w:rsidRPr="004C239C" w:rsidRDefault="004244F6" w:rsidP="004244F6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244F6" w:rsidRPr="004C239C" w:rsidRDefault="00024198" w:rsidP="004244F6">
            <w:pPr>
              <w:pStyle w:val="BlockText"/>
              <w:tabs>
                <w:tab w:val="decimal" w:pos="1053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241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3,382,400</w:t>
            </w:r>
          </w:p>
        </w:tc>
      </w:tr>
    </w:tbl>
    <w:p w:rsidR="00185C6D" w:rsidRPr="00A33503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A33503" w:rsidSect="006E1F7B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3A6BDF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3A6BDF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ราคาตามบัญชีก่อนหักค่าเสื่อมราคาสะสมของอาคารและอุปกรณ์</w:t>
      </w:r>
      <w:r w:rsidRPr="003A6BDF">
        <w:rPr>
          <w:rFonts w:ascii="Angsana New" w:hAnsi="Angsana New"/>
          <w:spacing w:val="-2"/>
          <w:sz w:val="30"/>
          <w:szCs w:val="30"/>
          <w:cs/>
        </w:rPr>
        <w:t>ที่ได้หักค่าเสื่อมราคาเต็ม</w:t>
      </w:r>
      <w:r w:rsidRPr="003A6BDF">
        <w:rPr>
          <w:rFonts w:ascii="Angsana New" w:hAnsi="Angsana New"/>
          <w:sz w:val="30"/>
          <w:szCs w:val="30"/>
          <w:cs/>
        </w:rPr>
        <w:t>จำนวน</w:t>
      </w:r>
      <w:r w:rsidRPr="003A6BDF">
        <w:rPr>
          <w:rFonts w:ascii="Angsana New" w:hAnsi="Angsana New"/>
          <w:spacing w:val="-2"/>
          <w:sz w:val="30"/>
          <w:szCs w:val="30"/>
          <w:cs/>
        </w:rPr>
        <w:t>แล้ว แต่ยังคงใช้</w:t>
      </w:r>
      <w:r w:rsidR="00FC5281">
        <w:rPr>
          <w:rFonts w:ascii="Angsana New" w:hAnsi="Angsana New"/>
          <w:spacing w:val="-2"/>
          <w:sz w:val="30"/>
          <w:szCs w:val="30"/>
          <w:cs/>
        </w:rPr>
        <w:t xml:space="preserve">งานจนถึง ณ วันที่ 31 ธันวาคม </w:t>
      </w:r>
      <w:r w:rsidR="00FC5281">
        <w:rPr>
          <w:rFonts w:ascii="Angsana New" w:hAnsi="Angsana New"/>
          <w:spacing w:val="-2"/>
          <w:sz w:val="30"/>
          <w:szCs w:val="30"/>
        </w:rPr>
        <w:t>25</w:t>
      </w:r>
      <w:r w:rsidR="000C6655">
        <w:rPr>
          <w:rFonts w:ascii="Angsana New" w:hAnsi="Angsana New"/>
          <w:spacing w:val="-2"/>
          <w:sz w:val="30"/>
          <w:szCs w:val="30"/>
        </w:rPr>
        <w:t>6</w:t>
      </w:r>
      <w:r w:rsidR="00616467">
        <w:rPr>
          <w:rFonts w:ascii="Angsana New" w:hAnsi="Angsana New"/>
          <w:spacing w:val="-2"/>
          <w:sz w:val="30"/>
          <w:szCs w:val="30"/>
        </w:rPr>
        <w:t>2</w:t>
      </w:r>
      <w:r w:rsidR="008921A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A6BDF">
        <w:rPr>
          <w:rFonts w:ascii="Angsana New" w:hAnsi="Angsana New"/>
          <w:spacing w:val="-2"/>
          <w:sz w:val="30"/>
          <w:szCs w:val="30"/>
          <w:cs/>
        </w:rPr>
        <w:t>มี</w:t>
      </w:r>
      <w:r w:rsidRPr="0034615B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A66BE9">
        <w:rPr>
          <w:rFonts w:ascii="Angsana New" w:hAnsi="Angsana New"/>
          <w:spacing w:val="-2"/>
          <w:sz w:val="30"/>
          <w:szCs w:val="30"/>
        </w:rPr>
        <w:t xml:space="preserve"> </w:t>
      </w:r>
      <w:r w:rsidR="00EE5934">
        <w:rPr>
          <w:rFonts w:ascii="Angsana New" w:hAnsi="Angsana New"/>
          <w:spacing w:val="-2"/>
          <w:sz w:val="30"/>
          <w:szCs w:val="30"/>
        </w:rPr>
        <w:t>2,462</w:t>
      </w:r>
      <w:r w:rsidR="00A66BE9">
        <w:rPr>
          <w:rFonts w:ascii="Angsana New" w:hAnsi="Angsana New"/>
          <w:spacing w:val="-2"/>
          <w:sz w:val="30"/>
          <w:szCs w:val="30"/>
        </w:rPr>
        <w:t xml:space="preserve"> </w:t>
      </w:r>
      <w:r w:rsidRPr="0034615B">
        <w:rPr>
          <w:rFonts w:ascii="Angsana New" w:hAnsi="Angsana New" w:hint="cs"/>
          <w:sz w:val="30"/>
          <w:szCs w:val="30"/>
          <w:cs/>
        </w:rPr>
        <w:t>ล้าน</w:t>
      </w:r>
      <w:r w:rsidRPr="003A6BDF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3A6BDF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(</w:t>
      </w:r>
      <w:r w:rsidR="00FC5281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</w:t>
      </w:r>
      <w:r w:rsidR="00FB4E4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</w:t>
      </w:r>
      <w:r w:rsidR="00616467">
        <w:rPr>
          <w:rFonts w:ascii="Angsana New" w:hAnsi="Angsana New"/>
          <w:i/>
          <w:iCs/>
          <w:spacing w:val="-2"/>
          <w:sz w:val="30"/>
          <w:szCs w:val="30"/>
          <w:lang w:val="en-US"/>
        </w:rPr>
        <w:t>1</w:t>
      </w:r>
      <w:r w:rsidRPr="000A745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0A7459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616467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2,338</w:t>
      </w:r>
      <w:r w:rsidR="008921A7" w:rsidRPr="000A7459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0A7459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3A6BDF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บาท)</w:t>
      </w:r>
    </w:p>
    <w:p w:rsidR="00E52E20" w:rsidRPr="00E52E20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A4FB2" w:rsidRPr="00A33503" w:rsidRDefault="00EB780A" w:rsidP="00FB31B0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9</w:t>
      </w:r>
      <w:r w:rsidR="005A4FB2" w:rsidRPr="00A33503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="005A4FB2" w:rsidRPr="00A3350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สินทรัพย์ไม่มีตัวตน</w:t>
      </w:r>
      <w:r w:rsidR="007E48ED" w:rsidRPr="00A3350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 </w:t>
      </w:r>
    </w:p>
    <w:p w:rsidR="005A4FB2" w:rsidRPr="00E52E20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558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1D7E8E" w:rsidTr="00533250">
        <w:trPr>
          <w:trHeight w:hRule="exact" w:val="389"/>
        </w:trPr>
        <w:tc>
          <w:tcPr>
            <w:tcW w:w="7470" w:type="dxa"/>
          </w:tcPr>
          <w:p w:rsidR="005A4FB2" w:rsidRPr="001D7E8E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5A4FB2" w:rsidRPr="001D7E8E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1D7E8E" w:rsidTr="00533250">
        <w:trPr>
          <w:trHeight w:hRule="exact" w:val="389"/>
        </w:trPr>
        <w:tc>
          <w:tcPr>
            <w:tcW w:w="7470" w:type="dxa"/>
          </w:tcPr>
          <w:p w:rsidR="005A4FB2" w:rsidRPr="001D7E8E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5A4FB2" w:rsidRPr="001D7E8E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8F5AEA" w:rsidRPr="001D7E8E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</w:tr>
      <w:tr w:rsidR="005A4FB2" w:rsidRPr="001D7E8E" w:rsidTr="00533250">
        <w:trPr>
          <w:trHeight w:hRule="exact" w:val="389"/>
        </w:trPr>
        <w:tc>
          <w:tcPr>
            <w:tcW w:w="7470" w:type="dxa"/>
          </w:tcPr>
          <w:p w:rsidR="005A4FB2" w:rsidRPr="001D7E8E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5A4FB2" w:rsidRPr="001D7E8E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7E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876A9" w:rsidRPr="001D7E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1D7E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1D7E8E" w:rsidTr="00533250">
        <w:trPr>
          <w:trHeight w:hRule="exact" w:val="389"/>
        </w:trPr>
        <w:tc>
          <w:tcPr>
            <w:tcW w:w="7470" w:type="dxa"/>
          </w:tcPr>
          <w:p w:rsidR="005A4FB2" w:rsidRPr="001D7E8E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:rsidR="005A4FB2" w:rsidRPr="00744A92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1EE6" w:rsidRPr="00FA1EE6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D7E8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95046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0469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633" w:type="dxa"/>
          </w:tcPr>
          <w:p w:rsidR="00FA1EE6" w:rsidRPr="00FA1EE6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1EE6">
              <w:rPr>
                <w:rFonts w:ascii="Angsana New" w:hAnsi="Angsana New"/>
                <w:sz w:val="30"/>
                <w:szCs w:val="30"/>
                <w:cs/>
                <w:lang w:val="en-US"/>
              </w:rPr>
              <w:t>29</w:t>
            </w:r>
            <w:r w:rsidRPr="00FA1E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1EE6">
              <w:rPr>
                <w:rFonts w:ascii="Angsana New" w:hAnsi="Angsana New"/>
                <w:sz w:val="30"/>
                <w:szCs w:val="30"/>
                <w:cs/>
                <w:lang w:val="en-US"/>
              </w:rPr>
              <w:t>473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7E8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:rsidR="00FA1EE6" w:rsidRPr="001D7E8E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863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61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FA1EE6" w:rsidRPr="001D7E8E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30,336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:rsidR="00FA1EE6" w:rsidRPr="001D7E8E" w:rsidRDefault="00EE5934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934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FA1EE6" w:rsidRPr="001D7E8E" w:rsidRDefault="00EE5934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9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30,547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FA1EE6" w:rsidRPr="001D7E8E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:rsidR="00FA1EE6" w:rsidRPr="00744A92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1EE6" w:rsidRPr="00FA1EE6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D7E8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1D7E8E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633" w:type="dxa"/>
          </w:tcPr>
          <w:p w:rsidR="00FA1EE6" w:rsidRPr="00FA1EE6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1EE6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  <w:r w:rsidRPr="00FA1E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A1EE6">
              <w:rPr>
                <w:rFonts w:ascii="Angsana New" w:hAnsi="Angsana New"/>
                <w:sz w:val="30"/>
                <w:szCs w:val="30"/>
                <w:cs/>
                <w:lang w:val="en-US"/>
              </w:rPr>
              <w:t>045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:rsidR="00FA1EE6" w:rsidRPr="001D7E8E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2,123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61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1 มกราคม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:rsidR="00FA1EE6" w:rsidRPr="001D7E8E" w:rsidRDefault="00FA1EE6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20,168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:rsidR="00FA1EE6" w:rsidRPr="001D7E8E" w:rsidRDefault="00EE5934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E19">
              <w:rPr>
                <w:rFonts w:ascii="Angsana New" w:hAnsi="Angsana New"/>
                <w:sz w:val="30"/>
                <w:szCs w:val="30"/>
                <w:lang w:val="en-US"/>
              </w:rPr>
              <w:t>1,607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FA1EE6" w:rsidRPr="001D7E8E" w:rsidRDefault="00EE5934" w:rsidP="00FA1EE6">
            <w:pPr>
              <w:tabs>
                <w:tab w:val="decimal" w:pos="1422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9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21,775</w:t>
            </w:r>
          </w:p>
        </w:tc>
      </w:tr>
      <w:tr w:rsidR="00FA1EE6" w:rsidRPr="001D7E8E" w:rsidTr="00533250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1EE6" w:rsidRPr="001D7E8E" w:rsidTr="00A66BE9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D7E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:rsidR="00FA1EE6" w:rsidRPr="001D7E8E" w:rsidRDefault="00FA1EE6" w:rsidP="00FA1EE6">
            <w:pPr>
              <w:tabs>
                <w:tab w:val="decimal" w:pos="11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EE6" w:rsidRPr="00F2527A" w:rsidTr="00A66BE9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:rsidR="00FA1EE6" w:rsidRPr="00F2527A" w:rsidRDefault="00FA1EE6" w:rsidP="00FA1EE6">
            <w:pPr>
              <w:tabs>
                <w:tab w:val="decimal" w:pos="1416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0E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740E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40EE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428</w:t>
            </w:r>
          </w:p>
        </w:tc>
      </w:tr>
      <w:tr w:rsidR="00FA1EE6" w:rsidRPr="001D7E8E" w:rsidTr="00A66BE9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และ 1 มกราคม 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:rsidR="00FA1EE6" w:rsidRPr="00F2527A" w:rsidRDefault="00FA1EE6" w:rsidP="00FA1EE6">
            <w:pPr>
              <w:tabs>
                <w:tab w:val="decimal" w:pos="1416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10,168</w:t>
            </w:r>
          </w:p>
        </w:tc>
      </w:tr>
      <w:tr w:rsidR="00FA1EE6" w:rsidRPr="001D7E8E" w:rsidTr="00A66BE9">
        <w:trPr>
          <w:trHeight w:hRule="exact" w:val="389"/>
        </w:trPr>
        <w:tc>
          <w:tcPr>
            <w:tcW w:w="7470" w:type="dxa"/>
          </w:tcPr>
          <w:p w:rsidR="00FA1EE6" w:rsidRPr="001D7E8E" w:rsidRDefault="00FA1EE6" w:rsidP="00FA1EE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D7E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:rsidR="00FA1EE6" w:rsidRPr="00F2527A" w:rsidRDefault="00EE5934" w:rsidP="00FA1EE6">
            <w:pPr>
              <w:tabs>
                <w:tab w:val="decimal" w:pos="1416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59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8,772</w:t>
            </w:r>
          </w:p>
        </w:tc>
      </w:tr>
    </w:tbl>
    <w:p w:rsidR="00985B91" w:rsidRPr="001D7E8E" w:rsidRDefault="00985B91" w:rsidP="00985B91">
      <w:pPr>
        <w:pStyle w:val="BodyText"/>
        <w:spacing w:after="0"/>
        <w:ind w:left="540"/>
        <w:rPr>
          <w:rFonts w:ascii="Angsana New" w:hAnsi="Angsana New"/>
          <w:sz w:val="24"/>
          <w:szCs w:val="24"/>
        </w:rPr>
      </w:pPr>
    </w:p>
    <w:p w:rsidR="00943A68" w:rsidRDefault="004C239C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5A4FB2" w:rsidRPr="005D643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B780A">
        <w:rPr>
          <w:rFonts w:ascii="Angsana New" w:hAnsi="Angsana New"/>
          <w:b/>
          <w:bCs/>
          <w:sz w:val="30"/>
          <w:szCs w:val="30"/>
        </w:rPr>
        <w:t>0</w:t>
      </w:r>
      <w:r w:rsidR="00A14ABE" w:rsidRPr="005D643D">
        <w:rPr>
          <w:rFonts w:ascii="Angsana New" w:hAnsi="Angsana New"/>
          <w:b/>
          <w:bCs/>
          <w:sz w:val="30"/>
          <w:szCs w:val="30"/>
        </w:rPr>
        <w:tab/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1B7CF3" w:rsidRPr="009F3764" w:rsidRDefault="001B7CF3" w:rsidP="00985B9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</w:p>
    <w:p w:rsidR="00985B91" w:rsidRDefault="001B7CF3" w:rsidP="00985B9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1B7CF3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1B7CF3">
        <w:rPr>
          <w:rFonts w:ascii="Angsana New" w:hAnsi="Angsana New" w:hint="cs"/>
          <w:sz w:val="30"/>
          <w:szCs w:val="30"/>
          <w:cs/>
        </w:rPr>
        <w:t xml:space="preserve"> </w:t>
      </w:r>
      <w:r w:rsidRPr="001B7CF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B7CF3">
        <w:rPr>
          <w:rFonts w:ascii="Angsana New" w:hAnsi="Angsana New"/>
          <w:sz w:val="30"/>
          <w:szCs w:val="30"/>
        </w:rPr>
        <w:t xml:space="preserve">31 </w:t>
      </w:r>
      <w:r w:rsidR="004C239C">
        <w:rPr>
          <w:rFonts w:ascii="Angsana New" w:hAnsi="Angsana New"/>
          <w:sz w:val="30"/>
          <w:szCs w:val="30"/>
          <w:cs/>
        </w:rPr>
        <w:t>ธันวาค</w:t>
      </w:r>
      <w:r w:rsidR="004C239C">
        <w:rPr>
          <w:rFonts w:ascii="Angsana New" w:hAnsi="Angsana New" w:hint="cs"/>
          <w:sz w:val="30"/>
          <w:szCs w:val="30"/>
          <w:cs/>
        </w:rPr>
        <w:t xml:space="preserve">ม </w:t>
      </w:r>
      <w:r w:rsidRPr="001B7CF3">
        <w:rPr>
          <w:rFonts w:ascii="Angsana New" w:hAnsi="Angsana New" w:hint="cs"/>
          <w:sz w:val="30"/>
          <w:szCs w:val="30"/>
          <w:cs/>
        </w:rPr>
        <w:t>มี</w:t>
      </w:r>
      <w:r w:rsidRPr="001B7CF3">
        <w:rPr>
          <w:rFonts w:ascii="Angsana New" w:hAnsi="Angsana New"/>
          <w:sz w:val="30"/>
          <w:szCs w:val="30"/>
          <w:cs/>
        </w:rPr>
        <w:t>ดังนี้</w:t>
      </w:r>
    </w:p>
    <w:p w:rsidR="001B7CF3" w:rsidRPr="009F3764" w:rsidRDefault="001B7CF3" w:rsidP="00985B9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</w:p>
    <w:tbl>
      <w:tblPr>
        <w:tblW w:w="9657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7"/>
        <w:gridCol w:w="1260"/>
        <w:gridCol w:w="270"/>
        <w:gridCol w:w="1170"/>
      </w:tblGrid>
      <w:tr w:rsidR="00FA1EE6" w:rsidRPr="005D643D" w:rsidTr="00D153C6">
        <w:trPr>
          <w:cantSplit/>
        </w:trPr>
        <w:tc>
          <w:tcPr>
            <w:tcW w:w="6957" w:type="dxa"/>
            <w:tcBorders>
              <w:top w:val="nil"/>
              <w:left w:val="nil"/>
              <w:bottom w:val="nil"/>
              <w:right w:val="nil"/>
            </w:tcBorders>
          </w:tcPr>
          <w:p w:rsidR="00FA1EE6" w:rsidRPr="005D643D" w:rsidRDefault="00FA1EE6" w:rsidP="00FA1E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FA1EE6" w:rsidRPr="00151864" w:rsidRDefault="00FA1EE6" w:rsidP="00FA1EE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1EE6" w:rsidRPr="00151864" w:rsidRDefault="00FA1EE6" w:rsidP="00FA1EE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:rsidR="00FA1EE6" w:rsidRPr="00151864" w:rsidRDefault="00FA1EE6" w:rsidP="00FA1EE6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921A7" w:rsidRPr="005D643D" w:rsidTr="00D153C6">
        <w:tc>
          <w:tcPr>
            <w:tcW w:w="6957" w:type="dxa"/>
            <w:tcBorders>
              <w:top w:val="nil"/>
              <w:left w:val="nil"/>
              <w:bottom w:val="nil"/>
              <w:right w:val="nil"/>
            </w:tcBorders>
          </w:tcPr>
          <w:p w:rsidR="008921A7" w:rsidRPr="005D643D" w:rsidRDefault="008921A7" w:rsidP="008921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1A7" w:rsidRPr="005D643D" w:rsidRDefault="008921A7" w:rsidP="008921A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4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D64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D64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1EE6" w:rsidRPr="005D643D" w:rsidTr="00546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957" w:type="dxa"/>
          </w:tcPr>
          <w:p w:rsidR="00FA1EE6" w:rsidRPr="005D643D" w:rsidRDefault="00FA1EE6" w:rsidP="00FA1EE6">
            <w:pPr>
              <w:rPr>
                <w:rFonts w:ascii="Angsana New" w:hAnsi="Angsana New"/>
                <w:sz w:val="30"/>
                <w:szCs w:val="30"/>
              </w:rPr>
            </w:pPr>
            <w:r w:rsidRPr="005D643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109,872</w:t>
            </w:r>
          </w:p>
        </w:tc>
        <w:tc>
          <w:tcPr>
            <w:tcW w:w="270" w:type="dxa"/>
          </w:tcPr>
          <w:p w:rsidR="00FA1EE6" w:rsidRPr="005D643D" w:rsidRDefault="00FA1EE6" w:rsidP="00FA1EE6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94,519</w:t>
            </w:r>
          </w:p>
        </w:tc>
      </w:tr>
      <w:tr w:rsidR="00FA1EE6" w:rsidRPr="005D643D" w:rsidTr="00546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957" w:type="dxa"/>
          </w:tcPr>
          <w:p w:rsidR="00FA1EE6" w:rsidRPr="005D643D" w:rsidRDefault="00FA1EE6" w:rsidP="00FA1EE6">
            <w:pPr>
              <w:rPr>
                <w:rFonts w:ascii="Angsana New" w:hAnsi="Angsana New"/>
                <w:sz w:val="30"/>
                <w:szCs w:val="30"/>
              </w:rPr>
            </w:pPr>
            <w:r w:rsidRPr="005D643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(66,986)</w:t>
            </w:r>
          </w:p>
        </w:tc>
        <w:tc>
          <w:tcPr>
            <w:tcW w:w="270" w:type="dxa"/>
          </w:tcPr>
          <w:p w:rsidR="00FA1EE6" w:rsidRPr="005D643D" w:rsidRDefault="00FA1EE6" w:rsidP="00FA1EE6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(55,735)</w:t>
            </w:r>
          </w:p>
        </w:tc>
      </w:tr>
      <w:tr w:rsidR="00FA1EE6" w:rsidRPr="005D643D" w:rsidTr="00546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957" w:type="dxa"/>
          </w:tcPr>
          <w:p w:rsidR="00FA1EE6" w:rsidRPr="005D643D" w:rsidRDefault="00FA1EE6" w:rsidP="00FA1EE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64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740EEA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42,886</w:t>
            </w:r>
          </w:p>
        </w:tc>
        <w:tc>
          <w:tcPr>
            <w:tcW w:w="270" w:type="dxa"/>
          </w:tcPr>
          <w:p w:rsidR="00FA1EE6" w:rsidRPr="00740EEA" w:rsidRDefault="00FA1EE6" w:rsidP="00FA1EE6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740EEA" w:rsidRDefault="00FA1EE6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38,784</w:t>
            </w:r>
          </w:p>
        </w:tc>
      </w:tr>
    </w:tbl>
    <w:p w:rsidR="00985B91" w:rsidRPr="009F3764" w:rsidRDefault="00985B91" w:rsidP="00985B91">
      <w:pPr>
        <w:pStyle w:val="BodyText"/>
        <w:spacing w:after="0"/>
        <w:ind w:left="540"/>
        <w:rPr>
          <w:rFonts w:ascii="Angsana New" w:hAnsi="Angsana New"/>
          <w:sz w:val="30"/>
          <w:szCs w:val="30"/>
          <w:lang w:val="en-US"/>
        </w:rPr>
      </w:pPr>
    </w:p>
    <w:p w:rsidR="00943A68" w:rsidRDefault="00943A68" w:rsidP="00943A68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5D643D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1B7CF3">
        <w:rPr>
          <w:rFonts w:ascii="Angsana New" w:hAnsi="Angsana New" w:hint="cs"/>
          <w:sz w:val="30"/>
          <w:szCs w:val="30"/>
          <w:cs/>
        </w:rPr>
        <w:t>รวม</w:t>
      </w:r>
      <w:r w:rsidRPr="005D643D">
        <w:rPr>
          <w:rFonts w:ascii="Angsana New" w:hAnsi="Angsana New"/>
          <w:sz w:val="30"/>
          <w:szCs w:val="30"/>
          <w:cs/>
        </w:rPr>
        <w:t>ที่เกิดขึ้นในระหว่างปีมีดังนี้</w:t>
      </w:r>
    </w:p>
    <w:p w:rsidR="00151864" w:rsidRPr="009F3764" w:rsidRDefault="00151864" w:rsidP="00943A68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170"/>
        <w:gridCol w:w="270"/>
        <w:gridCol w:w="1126"/>
        <w:gridCol w:w="224"/>
        <w:gridCol w:w="12"/>
        <w:gridCol w:w="1151"/>
      </w:tblGrid>
      <w:tr w:rsidR="00D575DE" w:rsidRPr="00097B7C" w:rsidTr="00D575DE">
        <w:trPr>
          <w:trHeight w:val="380"/>
          <w:tblHeader/>
        </w:trPr>
        <w:tc>
          <w:tcPr>
            <w:tcW w:w="4230" w:type="dxa"/>
          </w:tcPr>
          <w:p w:rsidR="00D575DE" w:rsidRPr="00097B7C" w:rsidRDefault="00D575DE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575DE" w:rsidRPr="00097B7C" w:rsidRDefault="00D575DE" w:rsidP="00087E6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575DE" w:rsidRPr="00097B7C" w:rsidRDefault="00D575DE" w:rsidP="00087E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:rsidR="00D575DE" w:rsidRPr="00097B7C" w:rsidRDefault="00D575DE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B7C">
              <w:rPr>
                <w:rFonts w:ascii="Angsana New" w:hAnsi="Angsana New"/>
                <w:sz w:val="30"/>
                <w:szCs w:val="30"/>
              </w:rPr>
              <w:t>/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รายได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575DE" w:rsidRPr="00097B7C" w:rsidRDefault="00D575DE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D575DE" w:rsidRPr="00097B7C" w:rsidRDefault="00D575DE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75DE" w:rsidRPr="00097B7C" w:rsidTr="008D7125">
        <w:trPr>
          <w:tblHeader/>
        </w:trPr>
        <w:tc>
          <w:tcPr>
            <w:tcW w:w="4230" w:type="dxa"/>
          </w:tcPr>
          <w:p w:rsidR="00901BD9" w:rsidRPr="00097B7C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1BD9" w:rsidRPr="008921A7" w:rsidRDefault="00901BD9" w:rsidP="00744A9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C665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A1EE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01BD9" w:rsidRPr="00097B7C" w:rsidRDefault="00901BD9" w:rsidP="00087E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575DE" w:rsidRDefault="00D575DE" w:rsidP="00087E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01BD9" w:rsidRPr="00097B7C" w:rsidRDefault="00901BD9" w:rsidP="008D7125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01BD9" w:rsidRPr="00097B7C" w:rsidRDefault="00901BD9" w:rsidP="00087E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901BD9" w:rsidRDefault="00901BD9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575DE" w:rsidRPr="00D575DE" w:rsidRDefault="00D575DE" w:rsidP="00087E62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5D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:rsidR="00D575DE" w:rsidRPr="00097B7C" w:rsidRDefault="00D575DE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75D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:rsidR="00901BD9" w:rsidRPr="00097B7C" w:rsidRDefault="00901BD9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901BD9" w:rsidRPr="00097B7C" w:rsidRDefault="00901BD9" w:rsidP="00744A9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C665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A1EE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01BD9" w:rsidRPr="00097B7C" w:rsidTr="00D575DE">
        <w:trPr>
          <w:trHeight w:val="399"/>
          <w:tblHeader/>
        </w:trPr>
        <w:tc>
          <w:tcPr>
            <w:tcW w:w="4230" w:type="dxa"/>
          </w:tcPr>
          <w:p w:rsidR="00901BD9" w:rsidRPr="00097B7C" w:rsidRDefault="00901BD9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01BD9" w:rsidRPr="00097B7C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01BD9" w:rsidRPr="00097B7C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901BD9" w:rsidRPr="00097B7C" w:rsidRDefault="00D575DE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F01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</w:t>
            </w:r>
            <w:r w:rsidRPr="005648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เหตุ </w:t>
            </w:r>
            <w:r w:rsidR="00FC5281" w:rsidRPr="005648CC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600C1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5648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901BD9" w:rsidRPr="00097B7C" w:rsidRDefault="00901BD9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75DE" w:rsidRPr="00097B7C" w:rsidTr="00D575DE">
        <w:trPr>
          <w:trHeight w:val="399"/>
          <w:tblHeader/>
        </w:trPr>
        <w:tc>
          <w:tcPr>
            <w:tcW w:w="4230" w:type="dxa"/>
          </w:tcPr>
          <w:p w:rsidR="00D575DE" w:rsidRPr="00097B7C" w:rsidRDefault="00D575DE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:rsidR="00D575DE" w:rsidRPr="00097B7C" w:rsidRDefault="00D575DE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5DE" w:rsidRPr="00097B7C" w:rsidTr="00D575DE">
        <w:trPr>
          <w:trHeight w:val="413"/>
        </w:trPr>
        <w:tc>
          <w:tcPr>
            <w:tcW w:w="4230" w:type="dxa"/>
          </w:tcPr>
          <w:p w:rsidR="00901BD9" w:rsidRPr="00097B7C" w:rsidRDefault="00901BD9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901BD9" w:rsidRPr="00097B7C" w:rsidRDefault="00901BD9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BD9" w:rsidRPr="00097B7C" w:rsidRDefault="00901BD9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1BD9" w:rsidRPr="00097B7C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01BD9" w:rsidRPr="00097B7C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901BD9" w:rsidRPr="00097B7C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1BD9" w:rsidRPr="00097B7C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901BD9" w:rsidRPr="00097B7C" w:rsidRDefault="00901BD9" w:rsidP="00087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EE6" w:rsidRPr="00097B7C" w:rsidTr="00D575DE">
        <w:trPr>
          <w:trHeight w:val="385"/>
        </w:trPr>
        <w:tc>
          <w:tcPr>
            <w:tcW w:w="4230" w:type="dxa"/>
          </w:tcPr>
          <w:p w:rsidR="00FA1EE6" w:rsidRPr="00097B7C" w:rsidRDefault="00FA1EE6" w:rsidP="00FA1EE6">
            <w:pPr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7B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(309)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36" w:type="dxa"/>
            <w:gridSpan w:val="2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</w:t>
            </w:r>
          </w:p>
        </w:tc>
      </w:tr>
      <w:tr w:rsidR="00FA1EE6" w:rsidRPr="00097B7C" w:rsidTr="00D575DE">
        <w:trPr>
          <w:trHeight w:val="385"/>
        </w:trPr>
        <w:tc>
          <w:tcPr>
            <w:tcW w:w="4230" w:type="dxa"/>
          </w:tcPr>
          <w:p w:rsidR="00FA1EE6" w:rsidRPr="00097B7C" w:rsidRDefault="00FA1EE6" w:rsidP="00FA1EE6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  <w:r w:rsidRPr="004F2AB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92,495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7,290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9,529</w:t>
            </w:r>
          </w:p>
        </w:tc>
        <w:tc>
          <w:tcPr>
            <w:tcW w:w="236" w:type="dxa"/>
            <w:gridSpan w:val="2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109,314</w:t>
            </w:r>
          </w:p>
        </w:tc>
      </w:tr>
      <w:tr w:rsidR="00FA1EE6" w:rsidRPr="00097B7C" w:rsidTr="00D575DE">
        <w:trPr>
          <w:trHeight w:val="385"/>
        </w:trPr>
        <w:tc>
          <w:tcPr>
            <w:tcW w:w="4230" w:type="dxa"/>
          </w:tcPr>
          <w:p w:rsidR="00FA1EE6" w:rsidRPr="00097B7C" w:rsidRDefault="00FA1EE6" w:rsidP="00FA1EE6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7B7C">
              <w:rPr>
                <w:rFonts w:ascii="Angsana New" w:hAnsi="Angsana New" w:hint="cs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1,249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(1,157)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36" w:type="dxa"/>
            <w:gridSpan w:val="2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</w:tr>
      <w:tr w:rsidR="00FA1EE6" w:rsidRPr="00097B7C" w:rsidTr="00D575DE">
        <w:trPr>
          <w:trHeight w:val="385"/>
        </w:trPr>
        <w:tc>
          <w:tcPr>
            <w:tcW w:w="4230" w:type="dxa"/>
          </w:tcPr>
          <w:p w:rsidR="00FA1EE6" w:rsidRPr="00097B7C" w:rsidRDefault="00FA1EE6" w:rsidP="00FA1E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94,519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5,824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9,529</w:t>
            </w:r>
          </w:p>
        </w:tc>
        <w:tc>
          <w:tcPr>
            <w:tcW w:w="236" w:type="dxa"/>
            <w:gridSpan w:val="2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109,872</w:t>
            </w:r>
          </w:p>
        </w:tc>
      </w:tr>
      <w:tr w:rsidR="00FA1EE6" w:rsidRPr="00097B7C" w:rsidTr="00D575DE">
        <w:trPr>
          <w:trHeight w:val="385"/>
          <w:tblHeader/>
        </w:trPr>
        <w:tc>
          <w:tcPr>
            <w:tcW w:w="4230" w:type="dxa"/>
          </w:tcPr>
          <w:p w:rsidR="00FA1EE6" w:rsidRPr="00097B7C" w:rsidRDefault="00FA1EE6" w:rsidP="00FA1E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FA1E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FA1E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FA1EE6">
            <w:pPr>
              <w:tabs>
                <w:tab w:val="decimal" w:pos="972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FA1EE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FA1EE6" w:rsidRPr="00097B7C" w:rsidRDefault="00FA1EE6" w:rsidP="00FA1EE6">
            <w:pPr>
              <w:tabs>
                <w:tab w:val="decimal" w:pos="89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1EE6" w:rsidRPr="00097B7C" w:rsidRDefault="00FA1EE6" w:rsidP="00FA1E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FA1EE6" w:rsidRPr="00097B7C" w:rsidRDefault="00FA1EE6" w:rsidP="00FA1E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E6" w:rsidRPr="00097B7C" w:rsidTr="00D575DE">
        <w:trPr>
          <w:trHeight w:val="399"/>
        </w:trPr>
        <w:tc>
          <w:tcPr>
            <w:tcW w:w="4230" w:type="dxa"/>
          </w:tcPr>
          <w:p w:rsidR="00FA1EE6" w:rsidRPr="00097B7C" w:rsidRDefault="00FA1EE6" w:rsidP="00FA1E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97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899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1EE6" w:rsidRPr="00097B7C" w:rsidTr="00BD66B4">
        <w:trPr>
          <w:trHeight w:val="771"/>
        </w:trPr>
        <w:tc>
          <w:tcPr>
            <w:tcW w:w="4230" w:type="dxa"/>
            <w:shd w:val="clear" w:color="auto" w:fill="auto"/>
          </w:tcPr>
          <w:p w:rsidR="00FA1EE6" w:rsidRPr="00097B7C" w:rsidRDefault="00FA1EE6" w:rsidP="00FA1EE6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:rsidR="00FA1EE6" w:rsidRPr="00097B7C" w:rsidRDefault="00FA1EE6" w:rsidP="00FA1EE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A1EE6" w:rsidRPr="000E0CDE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(55,735)</w:t>
            </w:r>
          </w:p>
        </w:tc>
        <w:tc>
          <w:tcPr>
            <w:tcW w:w="270" w:type="dxa"/>
            <w:shd w:val="clear" w:color="auto" w:fill="auto"/>
          </w:tcPr>
          <w:p w:rsidR="00FA1EE6" w:rsidRPr="000E0CDE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1EE6" w:rsidRPr="000E0CDE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/>
              </w:rPr>
              <w:t>(11,251)</w:t>
            </w:r>
          </w:p>
        </w:tc>
        <w:tc>
          <w:tcPr>
            <w:tcW w:w="270" w:type="dxa"/>
            <w:shd w:val="clear" w:color="auto" w:fill="auto"/>
          </w:tcPr>
          <w:p w:rsidR="00FA1EE6" w:rsidRPr="000E0CDE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:rsidR="00FA1EE6" w:rsidRPr="006F76BD" w:rsidRDefault="00BD66B4" w:rsidP="00BD66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FA1EE6" w:rsidRPr="000E0CDE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66B4">
              <w:rPr>
                <w:rFonts w:ascii="Angsana New" w:hAnsi="Angsana New" w:cs="Angsana New"/>
                <w:sz w:val="30"/>
                <w:szCs w:val="30"/>
                <w:lang w:val="en-US"/>
              </w:rPr>
              <w:t>(66,986)</w:t>
            </w:r>
          </w:p>
        </w:tc>
      </w:tr>
      <w:tr w:rsidR="00FA1EE6" w:rsidRPr="00097B7C" w:rsidTr="00D575DE">
        <w:trPr>
          <w:trHeight w:val="385"/>
        </w:trPr>
        <w:tc>
          <w:tcPr>
            <w:tcW w:w="4230" w:type="dxa"/>
          </w:tcPr>
          <w:p w:rsidR="00FA1EE6" w:rsidRPr="00097B7C" w:rsidRDefault="00FA1EE6" w:rsidP="00FA1E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(55,735)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(11,251)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BD66B4" w:rsidRDefault="00BD66B4" w:rsidP="00FA1E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Pr="00D575DE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(66,986)</w:t>
            </w:r>
          </w:p>
        </w:tc>
      </w:tr>
      <w:tr w:rsidR="00FA1EE6" w:rsidRPr="00097B7C" w:rsidTr="00D575DE">
        <w:trPr>
          <w:trHeight w:val="385"/>
        </w:trPr>
        <w:tc>
          <w:tcPr>
            <w:tcW w:w="4230" w:type="dxa"/>
          </w:tcPr>
          <w:p w:rsidR="00FA1EE6" w:rsidRPr="00097B7C" w:rsidRDefault="00FA1EE6" w:rsidP="00FA1E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899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A1EE6" w:rsidRPr="00097B7C" w:rsidTr="00D575DE">
        <w:trPr>
          <w:trHeight w:val="399"/>
        </w:trPr>
        <w:tc>
          <w:tcPr>
            <w:tcW w:w="4230" w:type="dxa"/>
          </w:tcPr>
          <w:p w:rsidR="00FA1EE6" w:rsidRPr="00097B7C" w:rsidRDefault="00FA1EE6" w:rsidP="00FA1EE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B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38,784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(5,427)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FA1E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9,529</w:t>
            </w:r>
          </w:p>
        </w:tc>
        <w:tc>
          <w:tcPr>
            <w:tcW w:w="236" w:type="dxa"/>
            <w:gridSpan w:val="2"/>
          </w:tcPr>
          <w:p w:rsidR="00FA1EE6" w:rsidRDefault="00FA1EE6" w:rsidP="00FA1EE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:rsidR="00FA1EE6" w:rsidRPr="006F76BD" w:rsidRDefault="00BD66B4" w:rsidP="00FA1EE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42,886</w:t>
            </w:r>
          </w:p>
        </w:tc>
      </w:tr>
    </w:tbl>
    <w:p w:rsidR="00901BD9" w:rsidRDefault="00901BD9" w:rsidP="00943A68">
      <w:pPr>
        <w:pStyle w:val="BodyText"/>
        <w:spacing w:after="0"/>
        <w:ind w:left="540"/>
        <w:jc w:val="both"/>
        <w:rPr>
          <w:rFonts w:ascii="Angsana New" w:hAnsi="Angsana New"/>
          <w:sz w:val="24"/>
          <w:szCs w:val="24"/>
        </w:rPr>
      </w:pPr>
    </w:p>
    <w:p w:rsidR="008D7125" w:rsidRPr="008D7125" w:rsidRDefault="008D7125" w:rsidP="008D7125">
      <w:pPr>
        <w:spacing w:line="240" w:lineRule="auto"/>
        <w:rPr>
          <w:sz w:val="2"/>
          <w:szCs w:val="2"/>
        </w:rPr>
      </w:pPr>
    </w:p>
    <w:tbl>
      <w:tblPr>
        <w:tblW w:w="96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170"/>
        <w:gridCol w:w="270"/>
        <w:gridCol w:w="1126"/>
        <w:gridCol w:w="224"/>
        <w:gridCol w:w="12"/>
        <w:gridCol w:w="1151"/>
      </w:tblGrid>
      <w:tr w:rsidR="00FA1EE6" w:rsidRPr="00097B7C" w:rsidTr="007538E0">
        <w:trPr>
          <w:trHeight w:val="380"/>
          <w:tblHeader/>
        </w:trPr>
        <w:tc>
          <w:tcPr>
            <w:tcW w:w="4230" w:type="dxa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7538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7538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:rsidR="00FA1EE6" w:rsidRPr="00097B7C" w:rsidRDefault="00FA1EE6" w:rsidP="007538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7B7C">
              <w:rPr>
                <w:rFonts w:ascii="Angsana New" w:hAnsi="Angsana New"/>
                <w:sz w:val="30"/>
                <w:szCs w:val="30"/>
              </w:rPr>
              <w:t>/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รายได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A1EE6" w:rsidRPr="00097B7C" w:rsidRDefault="00FA1EE6" w:rsidP="007538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E6" w:rsidRPr="00097B7C" w:rsidTr="007538E0">
        <w:trPr>
          <w:tblHeader/>
        </w:trPr>
        <w:tc>
          <w:tcPr>
            <w:tcW w:w="4230" w:type="dxa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8921A7" w:rsidRDefault="00FA1EE6" w:rsidP="007538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7538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A1EE6" w:rsidRDefault="00FA1EE6" w:rsidP="007538E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A1EE6" w:rsidRPr="00097B7C" w:rsidRDefault="00FA1EE6" w:rsidP="007538E0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97B7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FA1EE6" w:rsidRPr="00097B7C" w:rsidRDefault="00FA1EE6" w:rsidP="007538E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FA1EE6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A1EE6" w:rsidRPr="00D575DE" w:rsidRDefault="00FA1EE6" w:rsidP="007538E0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5D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75DE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7B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FA1EE6" w:rsidRPr="00097B7C" w:rsidTr="007538E0">
        <w:trPr>
          <w:trHeight w:val="399"/>
          <w:tblHeader/>
        </w:trPr>
        <w:tc>
          <w:tcPr>
            <w:tcW w:w="4230" w:type="dxa"/>
          </w:tcPr>
          <w:p w:rsidR="00FA1EE6" w:rsidRPr="00097B7C" w:rsidRDefault="00FA1EE6" w:rsidP="007538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F01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0F014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600C1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0F01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A1EE6" w:rsidRPr="00097B7C" w:rsidTr="007538E0">
        <w:trPr>
          <w:trHeight w:val="399"/>
          <w:tblHeader/>
        </w:trPr>
        <w:tc>
          <w:tcPr>
            <w:tcW w:w="4230" w:type="dxa"/>
          </w:tcPr>
          <w:p w:rsidR="00FA1EE6" w:rsidRPr="00097B7C" w:rsidRDefault="00FA1EE6" w:rsidP="007538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1EE6" w:rsidRPr="00097B7C" w:rsidTr="007538E0">
        <w:trPr>
          <w:trHeight w:val="413"/>
        </w:trPr>
        <w:tc>
          <w:tcPr>
            <w:tcW w:w="4230" w:type="dxa"/>
          </w:tcPr>
          <w:p w:rsidR="00FA1EE6" w:rsidRPr="00097B7C" w:rsidRDefault="00FA1EE6" w:rsidP="007538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7538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7538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7538E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7538E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:rsidR="00FA1EE6" w:rsidRPr="00097B7C" w:rsidRDefault="00FA1EE6" w:rsidP="007538E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1EE6" w:rsidRPr="00097B7C" w:rsidRDefault="00FA1EE6" w:rsidP="007538E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FA1EE6" w:rsidRPr="00097B7C" w:rsidRDefault="00FA1EE6" w:rsidP="007538E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EE6" w:rsidRPr="00097B7C" w:rsidTr="007538E0">
        <w:trPr>
          <w:trHeight w:val="385"/>
        </w:trPr>
        <w:tc>
          <w:tcPr>
            <w:tcW w:w="4230" w:type="dxa"/>
          </w:tcPr>
          <w:p w:rsidR="00FA1EE6" w:rsidRPr="00097B7C" w:rsidRDefault="00FA1EE6" w:rsidP="007538E0">
            <w:pPr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7B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FA1EE6" w:rsidRPr="00097B7C" w:rsidTr="007538E0">
        <w:trPr>
          <w:trHeight w:val="385"/>
        </w:trPr>
        <w:tc>
          <w:tcPr>
            <w:tcW w:w="4230" w:type="dxa"/>
          </w:tcPr>
          <w:p w:rsidR="00FA1EE6" w:rsidRPr="00097B7C" w:rsidRDefault="00FA1EE6" w:rsidP="007538E0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  <w:r w:rsidRPr="004F2AB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95,019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4,346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(6,870)</w:t>
            </w:r>
          </w:p>
        </w:tc>
        <w:tc>
          <w:tcPr>
            <w:tcW w:w="236" w:type="dxa"/>
            <w:gridSpan w:val="2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92,495</w:t>
            </w:r>
          </w:p>
        </w:tc>
      </w:tr>
      <w:tr w:rsidR="00FA1EE6" w:rsidRPr="00097B7C" w:rsidTr="007538E0">
        <w:trPr>
          <w:trHeight w:val="385"/>
        </w:trPr>
        <w:tc>
          <w:tcPr>
            <w:tcW w:w="4230" w:type="dxa"/>
          </w:tcPr>
          <w:p w:rsidR="00FA1EE6" w:rsidRPr="00097B7C" w:rsidRDefault="00FA1EE6" w:rsidP="007538E0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7B7C">
              <w:rPr>
                <w:rFonts w:ascii="Angsana New" w:hAnsi="Angsana New" w:hint="cs"/>
                <w:sz w:val="30"/>
                <w:szCs w:val="30"/>
                <w:cs/>
              </w:rPr>
              <w:t>รายได้รอการตัดบัญชี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2,407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(1,158)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1,249</w:t>
            </w:r>
          </w:p>
        </w:tc>
      </w:tr>
      <w:tr w:rsidR="00FA1EE6" w:rsidRPr="00097B7C" w:rsidTr="007538E0">
        <w:trPr>
          <w:trHeight w:val="385"/>
        </w:trPr>
        <w:tc>
          <w:tcPr>
            <w:tcW w:w="4230" w:type="dxa"/>
          </w:tcPr>
          <w:p w:rsidR="00FA1EE6" w:rsidRPr="00097B7C" w:rsidRDefault="00FA1EE6" w:rsidP="007538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98,058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3,331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(6,870)</w:t>
            </w:r>
          </w:p>
        </w:tc>
        <w:tc>
          <w:tcPr>
            <w:tcW w:w="236" w:type="dxa"/>
            <w:gridSpan w:val="2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94,519</w:t>
            </w:r>
          </w:p>
        </w:tc>
      </w:tr>
      <w:tr w:rsidR="00FA1EE6" w:rsidRPr="00097B7C" w:rsidTr="007538E0">
        <w:trPr>
          <w:trHeight w:val="385"/>
          <w:tblHeader/>
        </w:trPr>
        <w:tc>
          <w:tcPr>
            <w:tcW w:w="4230" w:type="dxa"/>
          </w:tcPr>
          <w:p w:rsidR="00FA1EE6" w:rsidRPr="00097B7C" w:rsidRDefault="00FA1EE6" w:rsidP="007538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7538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097B7C" w:rsidRDefault="00FA1EE6" w:rsidP="007538E0">
            <w:pPr>
              <w:tabs>
                <w:tab w:val="decimal" w:pos="972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097B7C" w:rsidRDefault="00FA1EE6" w:rsidP="007538E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FA1EE6" w:rsidRPr="00097B7C" w:rsidRDefault="00FA1EE6" w:rsidP="007538E0">
            <w:pPr>
              <w:tabs>
                <w:tab w:val="decimal" w:pos="89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:rsidR="00FA1EE6" w:rsidRPr="00097B7C" w:rsidRDefault="00FA1EE6" w:rsidP="007538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E6" w:rsidRPr="00097B7C" w:rsidTr="007538E0">
        <w:trPr>
          <w:trHeight w:val="399"/>
        </w:trPr>
        <w:tc>
          <w:tcPr>
            <w:tcW w:w="4230" w:type="dxa"/>
          </w:tcPr>
          <w:p w:rsidR="00FA1EE6" w:rsidRPr="00097B7C" w:rsidRDefault="00FA1EE6" w:rsidP="007538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097B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99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1EE6" w:rsidRPr="00097B7C" w:rsidTr="007538E0">
        <w:trPr>
          <w:trHeight w:val="771"/>
        </w:trPr>
        <w:tc>
          <w:tcPr>
            <w:tcW w:w="4230" w:type="dxa"/>
            <w:shd w:val="clear" w:color="auto" w:fill="auto"/>
          </w:tcPr>
          <w:p w:rsidR="00FA1EE6" w:rsidRPr="00097B7C" w:rsidRDefault="00FA1EE6" w:rsidP="007538E0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:rsidR="00FA1EE6" w:rsidRPr="00097B7C" w:rsidRDefault="00FA1EE6" w:rsidP="007538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A1EE6" w:rsidRPr="000E0CDE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(55,482)</w:t>
            </w:r>
          </w:p>
        </w:tc>
        <w:tc>
          <w:tcPr>
            <w:tcW w:w="270" w:type="dxa"/>
            <w:shd w:val="clear" w:color="auto" w:fill="auto"/>
          </w:tcPr>
          <w:p w:rsidR="00FA1EE6" w:rsidRPr="000E0CDE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A1EE6" w:rsidRPr="000E0CDE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(253)</w:t>
            </w:r>
          </w:p>
        </w:tc>
        <w:tc>
          <w:tcPr>
            <w:tcW w:w="270" w:type="dxa"/>
            <w:shd w:val="clear" w:color="auto" w:fill="auto"/>
          </w:tcPr>
          <w:p w:rsidR="00FA1EE6" w:rsidRPr="000E0CDE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FA1EE6" w:rsidRPr="000E0CDE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(55,735)</w:t>
            </w:r>
          </w:p>
        </w:tc>
      </w:tr>
      <w:tr w:rsidR="00FA1EE6" w:rsidRPr="00097B7C" w:rsidTr="007538E0">
        <w:trPr>
          <w:trHeight w:val="385"/>
        </w:trPr>
        <w:tc>
          <w:tcPr>
            <w:tcW w:w="4230" w:type="dxa"/>
          </w:tcPr>
          <w:p w:rsidR="00FA1EE6" w:rsidRPr="00097B7C" w:rsidRDefault="00FA1EE6" w:rsidP="007538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(55,482)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C03BCB" w:rsidRDefault="00FA1EE6" w:rsidP="007538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FA1EE6" w:rsidRPr="00D575DE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(55,735)</w:t>
            </w:r>
          </w:p>
        </w:tc>
      </w:tr>
      <w:tr w:rsidR="00FA1EE6" w:rsidRPr="00097B7C" w:rsidTr="007538E0">
        <w:trPr>
          <w:trHeight w:val="385"/>
        </w:trPr>
        <w:tc>
          <w:tcPr>
            <w:tcW w:w="4230" w:type="dxa"/>
          </w:tcPr>
          <w:p w:rsidR="00FA1EE6" w:rsidRPr="00097B7C" w:rsidRDefault="00FA1EE6" w:rsidP="007538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99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A1EE6" w:rsidRPr="00097B7C" w:rsidTr="007538E0">
        <w:trPr>
          <w:trHeight w:val="399"/>
        </w:trPr>
        <w:tc>
          <w:tcPr>
            <w:tcW w:w="4230" w:type="dxa"/>
          </w:tcPr>
          <w:p w:rsidR="00FA1EE6" w:rsidRPr="00097B7C" w:rsidRDefault="00FA1EE6" w:rsidP="007538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B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42,576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3,078</w:t>
            </w:r>
          </w:p>
        </w:tc>
        <w:tc>
          <w:tcPr>
            <w:tcW w:w="270" w:type="dxa"/>
            <w:shd w:val="clear" w:color="auto" w:fill="auto"/>
          </w:tcPr>
          <w:p w:rsidR="00FA1EE6" w:rsidRPr="006F76BD" w:rsidRDefault="00FA1EE6" w:rsidP="007538E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(6,870)</w:t>
            </w:r>
          </w:p>
        </w:tc>
        <w:tc>
          <w:tcPr>
            <w:tcW w:w="236" w:type="dxa"/>
            <w:gridSpan w:val="2"/>
          </w:tcPr>
          <w:p w:rsidR="00FA1EE6" w:rsidRDefault="00FA1EE6" w:rsidP="007538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:rsidR="00FA1EE6" w:rsidRPr="006F76BD" w:rsidRDefault="00FA1EE6" w:rsidP="007538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38,784</w:t>
            </w:r>
          </w:p>
        </w:tc>
      </w:tr>
    </w:tbl>
    <w:p w:rsidR="008921A7" w:rsidRPr="00981FA9" w:rsidRDefault="008921A7" w:rsidP="00390130">
      <w:pPr>
        <w:pStyle w:val="BodyText"/>
        <w:spacing w:after="0"/>
        <w:jc w:val="both"/>
        <w:rPr>
          <w:rFonts w:ascii="Angsana New" w:hAnsi="Angsana New"/>
          <w:sz w:val="30"/>
          <w:szCs w:val="30"/>
        </w:rPr>
      </w:pPr>
    </w:p>
    <w:p w:rsidR="00250FDF" w:rsidRPr="00981FA9" w:rsidRDefault="00943A68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81FA9">
        <w:rPr>
          <w:rFonts w:ascii="Angsana New" w:hAnsi="Angsana New"/>
          <w:b/>
          <w:bCs/>
          <w:sz w:val="30"/>
          <w:szCs w:val="30"/>
        </w:rPr>
        <w:t>1</w:t>
      </w:r>
      <w:r w:rsidR="00F376BC" w:rsidRPr="00981FA9">
        <w:rPr>
          <w:rFonts w:ascii="Angsana New" w:hAnsi="Angsana New"/>
          <w:b/>
          <w:bCs/>
          <w:sz w:val="30"/>
          <w:szCs w:val="30"/>
        </w:rPr>
        <w:t>1</w:t>
      </w:r>
      <w:r w:rsidRPr="00981FA9">
        <w:rPr>
          <w:rFonts w:ascii="Angsana New" w:hAnsi="Angsana New"/>
          <w:b/>
          <w:bCs/>
          <w:sz w:val="30"/>
          <w:szCs w:val="30"/>
        </w:rPr>
        <w:tab/>
      </w:r>
      <w:r w:rsidR="00DD099D" w:rsidRPr="00981FA9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6B5EAE" w:rsidRPr="00981FA9" w:rsidRDefault="006B5EAE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294"/>
        <w:gridCol w:w="1270"/>
        <w:gridCol w:w="299"/>
        <w:gridCol w:w="1270"/>
      </w:tblGrid>
      <w:tr w:rsidR="00546840" w:rsidRPr="00981FA9" w:rsidTr="00D153C6">
        <w:trPr>
          <w:cantSplit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981FA9" w:rsidRDefault="00546840" w:rsidP="00D153C6">
            <w:pPr>
              <w:tabs>
                <w:tab w:val="left" w:pos="264"/>
              </w:tabs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981FA9" w:rsidRDefault="00546840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1F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981FA9" w:rsidRDefault="00B22EDC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FA9">
              <w:rPr>
                <w:rFonts w:ascii="Angsana New" w:hAnsi="Angsana New"/>
                <w:sz w:val="30"/>
                <w:szCs w:val="30"/>
              </w:rPr>
              <w:t>25</w:t>
            </w:r>
            <w:r w:rsidR="000C6655" w:rsidRPr="00981FA9">
              <w:rPr>
                <w:rFonts w:ascii="Angsana New" w:hAnsi="Angsana New"/>
                <w:sz w:val="30"/>
                <w:szCs w:val="30"/>
              </w:rPr>
              <w:t>6</w:t>
            </w:r>
            <w:r w:rsidR="00FA1EE6" w:rsidRPr="00981F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981FA9" w:rsidRDefault="00546840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981FA9" w:rsidRDefault="00744A92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FA9">
              <w:rPr>
                <w:rFonts w:ascii="Angsana New" w:hAnsi="Angsana New"/>
                <w:sz w:val="30"/>
                <w:szCs w:val="30"/>
              </w:rPr>
              <w:t>256</w:t>
            </w:r>
            <w:r w:rsidR="00FA1EE6" w:rsidRPr="00981F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66BE9" w:rsidRPr="00981FA9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A66BE9" w:rsidRPr="00981FA9" w:rsidRDefault="00A66BE9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A66BE9" w:rsidRPr="00981FA9" w:rsidRDefault="00A66BE9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9" w:type="dxa"/>
            <w:gridSpan w:val="3"/>
          </w:tcPr>
          <w:p w:rsidR="00A66BE9" w:rsidRPr="00981FA9" w:rsidRDefault="00A66BE9" w:rsidP="00D153C6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F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840" w:rsidRPr="00981FA9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546840" w:rsidRPr="00981FA9" w:rsidRDefault="00546840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1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94" w:type="dxa"/>
          </w:tcPr>
          <w:p w:rsidR="00546840" w:rsidRPr="00981FA9" w:rsidRDefault="00546840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</w:tcPr>
          <w:p w:rsidR="00546840" w:rsidRPr="00981FA9" w:rsidRDefault="00546840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" w:type="dxa"/>
          </w:tcPr>
          <w:p w:rsidR="00546840" w:rsidRPr="00981FA9" w:rsidRDefault="00546840" w:rsidP="00D153C6">
            <w:pPr>
              <w:tabs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546840" w:rsidRPr="00981FA9" w:rsidRDefault="00546840" w:rsidP="00D153C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3C6" w:rsidRPr="00981FA9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D153C6" w:rsidRPr="00981FA9" w:rsidRDefault="00D153C6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1FA9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 w:rsidRPr="00981FA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81FA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94" w:type="dxa"/>
          </w:tcPr>
          <w:p w:rsidR="00D153C6" w:rsidRPr="00981FA9" w:rsidRDefault="00D153C6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</w:tcPr>
          <w:p w:rsidR="00D153C6" w:rsidRPr="00981FA9" w:rsidRDefault="00966187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FA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99" w:type="dxa"/>
          </w:tcPr>
          <w:p w:rsidR="00D153C6" w:rsidRPr="00981FA9" w:rsidRDefault="00D153C6" w:rsidP="00D153C6">
            <w:pPr>
              <w:tabs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D153C6" w:rsidRPr="00981FA9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FA9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</w:tr>
      <w:tr w:rsidR="00D153C6" w:rsidRPr="00871946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D153C6" w:rsidRPr="00523917" w:rsidRDefault="00D153C6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</w:tcPr>
          <w:p w:rsidR="00D153C6" w:rsidRPr="00871946" w:rsidRDefault="00D153C6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153C6" w:rsidRPr="00871946" w:rsidRDefault="00966187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99" w:type="dxa"/>
          </w:tcPr>
          <w:p w:rsidR="00D153C6" w:rsidRPr="00871946" w:rsidRDefault="00D153C6" w:rsidP="00D153C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153C6" w:rsidRPr="0087194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</w:p>
        </w:tc>
      </w:tr>
      <w:tr w:rsidR="00D153C6" w:rsidRPr="00871946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D153C6" w:rsidRPr="00871946" w:rsidRDefault="00D153C6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:rsidR="00D153C6" w:rsidRPr="00871946" w:rsidRDefault="00D153C6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0" w:type="dxa"/>
          </w:tcPr>
          <w:p w:rsidR="00D153C6" w:rsidRPr="00871946" w:rsidRDefault="00D153C6" w:rsidP="00D153C6">
            <w:pPr>
              <w:tabs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99" w:type="dxa"/>
          </w:tcPr>
          <w:p w:rsidR="00D153C6" w:rsidRPr="00871946" w:rsidRDefault="00D153C6" w:rsidP="00D153C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0" w:type="dxa"/>
          </w:tcPr>
          <w:p w:rsidR="00D153C6" w:rsidRPr="00871946" w:rsidRDefault="00D153C6" w:rsidP="00D153C6">
            <w:pPr>
              <w:tabs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153C6" w:rsidRPr="00871946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D153C6" w:rsidRPr="00871946" w:rsidRDefault="00D153C6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194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4" w:type="dxa"/>
          </w:tcPr>
          <w:p w:rsidR="00D153C6" w:rsidRPr="00871946" w:rsidRDefault="00D153C6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</w:tcPr>
          <w:p w:rsidR="00D153C6" w:rsidRPr="0087194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" w:type="dxa"/>
          </w:tcPr>
          <w:p w:rsidR="00D153C6" w:rsidRPr="00871946" w:rsidRDefault="00D153C6" w:rsidP="00D153C6">
            <w:pPr>
              <w:tabs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D153C6" w:rsidRPr="0087194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3C6" w:rsidRPr="00871946" w:rsidTr="00966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D153C6" w:rsidRPr="00871946" w:rsidRDefault="00D153C6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87194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94" w:type="dxa"/>
          </w:tcPr>
          <w:p w:rsidR="00D153C6" w:rsidRPr="00A10E4E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:rsidR="00D153C6" w:rsidRPr="00966187" w:rsidRDefault="00966187" w:rsidP="00966187">
            <w:pPr>
              <w:tabs>
                <w:tab w:val="decimal" w:pos="1062"/>
              </w:tabs>
              <w:spacing w:line="240" w:lineRule="atLeast"/>
              <w:ind w:right="-108"/>
            </w:pPr>
            <w:r w:rsidRPr="00966187">
              <w:t xml:space="preserve">-  </w:t>
            </w:r>
          </w:p>
        </w:tc>
        <w:tc>
          <w:tcPr>
            <w:tcW w:w="299" w:type="dxa"/>
          </w:tcPr>
          <w:p w:rsidR="00D153C6" w:rsidRPr="00871946" w:rsidRDefault="00D153C6" w:rsidP="00D153C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D153C6" w:rsidRPr="0087194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</w:tr>
      <w:tr w:rsidR="00D153C6" w:rsidRPr="00871946" w:rsidTr="00D153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490" w:type="dxa"/>
          </w:tcPr>
          <w:p w:rsidR="00D153C6" w:rsidRPr="00871946" w:rsidRDefault="00D153C6" w:rsidP="00D153C6">
            <w:pPr>
              <w:tabs>
                <w:tab w:val="left" w:pos="264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19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294" w:type="dxa"/>
          </w:tcPr>
          <w:p w:rsidR="00D153C6" w:rsidRPr="00871946" w:rsidRDefault="00D153C6" w:rsidP="00D153C6">
            <w:pPr>
              <w:tabs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871946" w:rsidRDefault="00966187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99" w:type="dxa"/>
          </w:tcPr>
          <w:p w:rsidR="00D153C6" w:rsidRPr="00871946" w:rsidRDefault="00D153C6" w:rsidP="00D153C6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87194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200,161</w:t>
            </w:r>
          </w:p>
        </w:tc>
      </w:tr>
    </w:tbl>
    <w:p w:rsidR="00314E49" w:rsidRDefault="00314E49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940339" w:rsidRPr="00D34525" w:rsidRDefault="00314E49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27CF3" w:rsidRPr="00D3452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 แสดงตามระยะเวลาครบกำหนดการจ่ายชำระ ณ วันที่ 31 ธันวาคม ได้ดังนี้</w:t>
      </w:r>
    </w:p>
    <w:p w:rsidR="00727CF3" w:rsidRPr="00390130" w:rsidRDefault="00727CF3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350"/>
        <w:gridCol w:w="270"/>
        <w:gridCol w:w="1350"/>
      </w:tblGrid>
      <w:tr w:rsidR="00D153C6" w:rsidRPr="00A33503" w:rsidTr="00B41E99">
        <w:trPr>
          <w:cantSplit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A33503" w:rsidRDefault="00D153C6" w:rsidP="00D153C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B22EDC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871946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871946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A33503" w:rsidTr="00B41E9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153C6" w:rsidRPr="00A33503" w:rsidTr="00B41E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37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50" w:type="dxa"/>
          </w:tcPr>
          <w:p w:rsidR="00D153C6" w:rsidRPr="00BD7016" w:rsidRDefault="00966187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  <w:tab w:val="decimal" w:pos="115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3C6" w:rsidRPr="00BD701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</w:tr>
      <w:tr w:rsidR="00D153C6" w:rsidRPr="00A33503" w:rsidTr="00B41E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37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67031B" w:rsidRDefault="00966187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  <w:tab w:val="decimal" w:pos="115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67031B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200,000</w:t>
            </w:r>
          </w:p>
        </w:tc>
      </w:tr>
    </w:tbl>
    <w:p w:rsidR="00D428A0" w:rsidRPr="00390130" w:rsidRDefault="00D428A0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433090" w:rsidRDefault="00433090" w:rsidP="00985B9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433090">
        <w:rPr>
          <w:rFonts w:ascii="Angsana New" w:hAnsi="Angsana New" w:hint="cs"/>
          <w:sz w:val="30"/>
          <w:szCs w:val="30"/>
          <w:cs/>
        </w:rPr>
        <w:t>ณ วันที่ 31 ธันวาคม 25</w:t>
      </w:r>
      <w:r w:rsidR="000C6655">
        <w:rPr>
          <w:rFonts w:ascii="Angsana New" w:hAnsi="Angsana New"/>
          <w:sz w:val="30"/>
          <w:szCs w:val="30"/>
        </w:rPr>
        <w:t>6</w:t>
      </w:r>
      <w:r w:rsidR="00D153C6">
        <w:rPr>
          <w:rFonts w:ascii="Angsana New" w:hAnsi="Angsana New"/>
          <w:sz w:val="30"/>
          <w:szCs w:val="30"/>
        </w:rPr>
        <w:t>2</w:t>
      </w:r>
      <w:r w:rsidR="00546840">
        <w:rPr>
          <w:rFonts w:ascii="Angsana New" w:hAnsi="Angsana New"/>
          <w:sz w:val="30"/>
          <w:szCs w:val="30"/>
        </w:rPr>
        <w:t xml:space="preserve"> </w:t>
      </w:r>
      <w:r w:rsidRPr="00433090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="005F4B06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</w:t>
      </w:r>
      <w:r w:rsidR="00F73ABB">
        <w:rPr>
          <w:rFonts w:ascii="Angsana New" w:hAnsi="Angsana New" w:hint="cs"/>
          <w:sz w:val="30"/>
          <w:szCs w:val="30"/>
          <w:cs/>
          <w:lang w:val="en-US"/>
        </w:rPr>
        <w:t>ใช้</w:t>
      </w:r>
      <w:r w:rsidR="0044216A">
        <w:rPr>
          <w:rFonts w:ascii="Angsana New" w:hAnsi="Angsana New" w:hint="cs"/>
          <w:sz w:val="30"/>
          <w:szCs w:val="30"/>
          <w:cs/>
          <w:lang w:val="en-US"/>
        </w:rPr>
        <w:t>จากสถาบันการเงิน</w:t>
      </w:r>
      <w:r w:rsidR="005F4B06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433090">
        <w:rPr>
          <w:rFonts w:ascii="Angsana New" w:hAnsi="Angsana New" w:hint="cs"/>
          <w:sz w:val="30"/>
          <w:szCs w:val="30"/>
          <w:cs/>
        </w:rPr>
        <w:t>จำนวน</w:t>
      </w:r>
      <w:r w:rsidR="005F4B06">
        <w:rPr>
          <w:rFonts w:ascii="Angsana New" w:hAnsi="Angsana New" w:hint="cs"/>
          <w:sz w:val="30"/>
          <w:szCs w:val="30"/>
          <w:cs/>
        </w:rPr>
        <w:t>รวม</w:t>
      </w:r>
      <w:r w:rsidR="00966187">
        <w:rPr>
          <w:rFonts w:ascii="Angsana New" w:hAnsi="Angsana New"/>
          <w:sz w:val="30"/>
          <w:szCs w:val="30"/>
        </w:rPr>
        <w:t xml:space="preserve"> 1,996</w:t>
      </w:r>
      <w:r w:rsidRPr="00433090">
        <w:rPr>
          <w:rFonts w:ascii="Angsana New" w:hAnsi="Angsana New"/>
          <w:sz w:val="30"/>
          <w:szCs w:val="30"/>
          <w:lang w:val="en-US"/>
        </w:rPr>
        <w:t xml:space="preserve"> </w:t>
      </w:r>
      <w:r w:rsidRPr="0043309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433090">
        <w:rPr>
          <w:rFonts w:ascii="Angsana New" w:hAnsi="Angsana New"/>
          <w:i/>
          <w:iCs/>
          <w:sz w:val="30"/>
          <w:szCs w:val="30"/>
          <w:cs/>
        </w:rPr>
        <w:t>(</w:t>
      </w:r>
      <w:r w:rsidRPr="008D7125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744A92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D153C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8D7125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634D08" w:rsidRPr="008D7125">
        <w:rPr>
          <w:rFonts w:ascii="Angsana New" w:hAnsi="Angsana New"/>
          <w:i/>
          <w:iCs/>
          <w:sz w:val="30"/>
          <w:szCs w:val="30"/>
          <w:lang w:val="en-US"/>
        </w:rPr>
        <w:t>2,</w:t>
      </w:r>
      <w:r w:rsidR="00D153C6">
        <w:rPr>
          <w:rFonts w:ascii="Angsana New" w:hAnsi="Angsana New"/>
          <w:i/>
          <w:iCs/>
          <w:sz w:val="30"/>
          <w:szCs w:val="30"/>
          <w:lang w:val="en-US"/>
        </w:rPr>
        <w:t>048</w:t>
      </w:r>
      <w:r w:rsidR="00B22EDC" w:rsidRPr="008D712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8D7125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433090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:rsidR="00F2527A" w:rsidRPr="00390130" w:rsidRDefault="00F2527A" w:rsidP="00F2527A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:rsidR="001969E0" w:rsidRPr="00D34525" w:rsidRDefault="0007647B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</w:rPr>
        <w:t>1</w:t>
      </w:r>
      <w:r w:rsidR="00F376BC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1969E0" w:rsidRPr="00D34525">
        <w:rPr>
          <w:rFonts w:ascii="Angsana New" w:hAnsi="Angsana New"/>
          <w:b/>
          <w:bCs/>
          <w:sz w:val="30"/>
          <w:szCs w:val="30"/>
        </w:rPr>
        <w:tab/>
      </w:r>
      <w:r w:rsidR="001969E0" w:rsidRPr="00D3452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1969E0" w:rsidRPr="00390130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1350"/>
        <w:gridCol w:w="270"/>
        <w:gridCol w:w="1350"/>
      </w:tblGrid>
      <w:tr w:rsidR="00D153C6" w:rsidRPr="00A33503" w:rsidTr="00634D08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A33503" w:rsidRDefault="00D153C6" w:rsidP="00D153C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A33503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B22EDC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871946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871946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A33503" w:rsidTr="00634D08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153C6" w:rsidRPr="00A33503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D153C6" w:rsidRPr="00A33503" w:rsidRDefault="00D153C6" w:rsidP="00D153C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:rsidR="00D153C6" w:rsidRPr="0067031B" w:rsidRDefault="00966187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sz w:val="30"/>
                <w:szCs w:val="30"/>
                <w:lang w:val="en-US"/>
              </w:rPr>
              <w:t>1,579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3C6" w:rsidRPr="0067031B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D153C6" w:rsidRPr="00A33503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D153C6" w:rsidRPr="00A33503" w:rsidRDefault="00D153C6" w:rsidP="00D153C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53C6" w:rsidRPr="0067031B" w:rsidRDefault="00966187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sz w:val="30"/>
                <w:szCs w:val="30"/>
                <w:lang w:val="en-US"/>
              </w:rPr>
              <w:t>226,384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53C6" w:rsidRPr="0067031B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246,190</w:t>
            </w:r>
          </w:p>
        </w:tc>
      </w:tr>
      <w:tr w:rsidR="00D153C6" w:rsidRPr="00A33503" w:rsidTr="00EB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153C6" w:rsidRPr="0067031B" w:rsidRDefault="00966187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153C6" w:rsidRPr="0067031B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246,223</w:t>
            </w:r>
          </w:p>
        </w:tc>
      </w:tr>
      <w:tr w:rsidR="00D153C6" w:rsidRPr="00A33503" w:rsidTr="00EB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153C6" w:rsidRPr="00052328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153C6" w:rsidRPr="00052328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153C6" w:rsidRPr="00A33503" w:rsidTr="00EB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4E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53C6" w:rsidRPr="00EB74E7" w:rsidRDefault="00966187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sz w:val="30"/>
                <w:szCs w:val="30"/>
                <w:lang w:val="en-US"/>
              </w:rPr>
              <w:t>227,963</w:t>
            </w:r>
          </w:p>
        </w:tc>
        <w:tc>
          <w:tcPr>
            <w:tcW w:w="270" w:type="dxa"/>
          </w:tcPr>
          <w:p w:rsidR="00D153C6" w:rsidRPr="00EB74E7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53C6" w:rsidRPr="00EB74E7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246,223</w:t>
            </w:r>
          </w:p>
        </w:tc>
      </w:tr>
      <w:tr w:rsidR="00D153C6" w:rsidRPr="00A33503" w:rsidTr="00EB74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860" w:type="dxa"/>
          </w:tcPr>
          <w:p w:rsidR="00D153C6" w:rsidRPr="00A33503" w:rsidRDefault="00D153C6" w:rsidP="00D153C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67031B" w:rsidRDefault="00966187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6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67031B" w:rsidRDefault="00D153C6" w:rsidP="00D153C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246,223</w:t>
            </w:r>
          </w:p>
        </w:tc>
      </w:tr>
    </w:tbl>
    <w:p w:rsidR="00614B1B" w:rsidRPr="00390130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433090" w:rsidRPr="00A33503" w:rsidRDefault="00433090" w:rsidP="005F4B0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33503">
        <w:rPr>
          <w:rFonts w:ascii="Angsana New" w:hAnsi="Angsana New"/>
          <w:b/>
          <w:bCs/>
          <w:sz w:val="30"/>
          <w:szCs w:val="30"/>
        </w:rPr>
        <w:t>1</w:t>
      </w:r>
      <w:r w:rsidR="00F376BC">
        <w:rPr>
          <w:rFonts w:ascii="Angsana New" w:hAnsi="Angsana New"/>
          <w:b/>
          <w:bCs/>
          <w:sz w:val="30"/>
          <w:szCs w:val="30"/>
        </w:rPr>
        <w:t>3</w:t>
      </w:r>
      <w:r w:rsidRPr="00A33503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Pr="00A3350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614B1B" w:rsidRPr="00390130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D153C6" w:rsidRPr="00A33503" w:rsidTr="00634D08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A33503" w:rsidRDefault="00D153C6" w:rsidP="00D153C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B22EDC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871946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871946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A33503" w:rsidTr="00634D0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00D1" w:rsidRPr="00A33503" w:rsidTr="007E29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E600D1" w:rsidRPr="0024770B" w:rsidRDefault="00E600D1" w:rsidP="007E2943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4770B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:rsidR="00E600D1" w:rsidRPr="009F3866" w:rsidRDefault="00E600D1" w:rsidP="007E294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8DD">
              <w:rPr>
                <w:rFonts w:ascii="Angsana New" w:hAnsi="Angsana New"/>
                <w:sz w:val="30"/>
                <w:szCs w:val="30"/>
                <w:lang w:val="en-US"/>
              </w:rPr>
              <w:t>34,575</w:t>
            </w:r>
          </w:p>
        </w:tc>
        <w:tc>
          <w:tcPr>
            <w:tcW w:w="270" w:type="dxa"/>
          </w:tcPr>
          <w:p w:rsidR="00E600D1" w:rsidRPr="00A33503" w:rsidRDefault="00E600D1" w:rsidP="007E294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600D1" w:rsidRPr="009F3866" w:rsidRDefault="00E600D1" w:rsidP="007E294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41,029</w:t>
            </w:r>
          </w:p>
        </w:tc>
      </w:tr>
      <w:tr w:rsidR="00E600D1" w:rsidRPr="00A33503" w:rsidTr="007E29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E600D1" w:rsidRPr="0044216A" w:rsidRDefault="00E600D1" w:rsidP="007E2943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:rsidR="00E600D1" w:rsidRPr="009F3866" w:rsidRDefault="00E600D1" w:rsidP="007E294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8DD">
              <w:rPr>
                <w:rFonts w:ascii="Angsana New" w:hAnsi="Angsana New"/>
                <w:sz w:val="30"/>
                <w:szCs w:val="30"/>
                <w:lang w:val="en-US"/>
              </w:rPr>
              <w:t>30,587</w:t>
            </w:r>
          </w:p>
        </w:tc>
        <w:tc>
          <w:tcPr>
            <w:tcW w:w="270" w:type="dxa"/>
          </w:tcPr>
          <w:p w:rsidR="00E600D1" w:rsidRPr="00A33503" w:rsidRDefault="00E600D1" w:rsidP="007E2943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600D1" w:rsidRPr="009F3866" w:rsidRDefault="00E600D1" w:rsidP="007E2943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44,355</w:t>
            </w:r>
          </w:p>
        </w:tc>
      </w:tr>
      <w:tr w:rsidR="00D153C6" w:rsidRPr="00A33503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D153C6" w:rsidRPr="0024770B" w:rsidRDefault="00D153C6" w:rsidP="00D153C6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4770B">
              <w:rPr>
                <w:rFonts w:ascii="Angsana New" w:eastAsia="Cordia New" w:hAnsi="Angsana New" w:hint="cs"/>
                <w:sz w:val="30"/>
                <w:szCs w:val="30"/>
                <w:cs/>
              </w:rPr>
              <w:t>เจ้าหนี้ค่าก่อสร้าง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1350" w:type="dxa"/>
          </w:tcPr>
          <w:p w:rsidR="00D153C6" w:rsidRPr="009F3866" w:rsidRDefault="000928DD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8DD">
              <w:rPr>
                <w:rFonts w:ascii="Angsana New" w:hAnsi="Angsana New"/>
                <w:sz w:val="30"/>
                <w:szCs w:val="30"/>
                <w:lang w:val="en-US"/>
              </w:rPr>
              <w:t>21,373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3C6" w:rsidRPr="009F386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31,285</w:t>
            </w:r>
          </w:p>
        </w:tc>
      </w:tr>
      <w:tr w:rsidR="00D153C6" w:rsidRPr="00A33503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D153C6" w:rsidRPr="0024770B" w:rsidRDefault="00D153C6" w:rsidP="00D153C6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4770B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:rsidR="00D153C6" w:rsidRPr="009F3866" w:rsidRDefault="000928DD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8DD">
              <w:rPr>
                <w:rFonts w:ascii="Angsana New" w:hAnsi="Angsana New"/>
                <w:sz w:val="30"/>
                <w:szCs w:val="30"/>
                <w:lang w:val="en-US"/>
              </w:rPr>
              <w:t>30,583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3C6" w:rsidRPr="009F386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32,039</w:t>
            </w:r>
          </w:p>
        </w:tc>
      </w:tr>
      <w:tr w:rsidR="00D153C6" w:rsidRPr="00A33503" w:rsidTr="00634D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10" w:type="dxa"/>
          </w:tcPr>
          <w:p w:rsidR="00D153C6" w:rsidRPr="0024770B" w:rsidRDefault="00D153C6" w:rsidP="00D153C6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24770B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9F3866" w:rsidRDefault="000928DD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28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117,118</w:t>
            </w:r>
          </w:p>
        </w:tc>
        <w:tc>
          <w:tcPr>
            <w:tcW w:w="270" w:type="dxa"/>
          </w:tcPr>
          <w:p w:rsidR="00D153C6" w:rsidRPr="00A33503" w:rsidRDefault="00D153C6" w:rsidP="00D153C6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9F3866" w:rsidRDefault="00D153C6" w:rsidP="00D153C6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148,708</w:t>
            </w:r>
          </w:p>
        </w:tc>
      </w:tr>
    </w:tbl>
    <w:p w:rsidR="00213D24" w:rsidRDefault="00213D24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216E8" w:rsidRPr="00E103FA" w:rsidRDefault="00742B0F" w:rsidP="00E103F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103F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97019B">
        <w:rPr>
          <w:rFonts w:ascii="Angsana New" w:hAnsi="Angsana New"/>
          <w:b/>
          <w:bCs/>
          <w:sz w:val="30"/>
          <w:szCs w:val="30"/>
        </w:rPr>
        <w:t>4</w:t>
      </w:r>
      <w:r w:rsidR="00AC6900" w:rsidRPr="00E103FA">
        <w:rPr>
          <w:rFonts w:ascii="Angsana New" w:hAnsi="Angsana New" w:hint="cs"/>
          <w:b/>
          <w:bCs/>
          <w:sz w:val="30"/>
          <w:szCs w:val="30"/>
        </w:rPr>
        <w:tab/>
      </w:r>
      <w:r w:rsidR="0007647B" w:rsidRPr="00E103FA">
        <w:rPr>
          <w:rFonts w:ascii="Angsana New" w:hAnsi="Angsana New" w:hint="cs"/>
          <w:b/>
          <w:bCs/>
          <w:sz w:val="30"/>
          <w:szCs w:val="30"/>
          <w:cs/>
        </w:rPr>
        <w:t>รายได้รอตัดบัญชี</w:t>
      </w:r>
    </w:p>
    <w:p w:rsidR="008A1A1B" w:rsidRPr="00E103FA" w:rsidRDefault="008A1A1B" w:rsidP="00E103F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879BC" w:rsidRPr="00E103FA" w:rsidRDefault="00E454E7" w:rsidP="00E103F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E103FA">
        <w:rPr>
          <w:rFonts w:ascii="Angsana New" w:hAnsi="Angsana New" w:hint="cs"/>
          <w:spacing w:val="-2"/>
          <w:sz w:val="30"/>
          <w:szCs w:val="30"/>
          <w:cs/>
        </w:rPr>
        <w:t xml:space="preserve">รายได้รอตัดบัญชีได้แก่ เงินชดเชยจำนวนเงินประมาณ </w:t>
      </w:r>
      <w:r w:rsidR="00574C9A" w:rsidRPr="00E103FA">
        <w:rPr>
          <w:rFonts w:ascii="Angsana New" w:hAnsi="Angsana New" w:hint="cs"/>
          <w:spacing w:val="-2"/>
          <w:sz w:val="30"/>
          <w:szCs w:val="30"/>
        </w:rPr>
        <w:t>57.8</w:t>
      </w:r>
      <w:r w:rsidR="00574C9A" w:rsidRPr="00E103F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>ล้านบาทที่บริษัท</w:t>
      </w:r>
      <w:r w:rsidR="00614B1B" w:rsidRPr="00E103FA">
        <w:rPr>
          <w:rFonts w:ascii="Angsana New" w:hAnsi="Angsana New" w:hint="cs"/>
          <w:spacing w:val="-2"/>
          <w:sz w:val="30"/>
          <w:szCs w:val="30"/>
          <w:cs/>
        </w:rPr>
        <w:t>ได้รับจากลูกค้ารายใหญ่แห่งหนึ่ง</w:t>
      </w:r>
      <w:r w:rsidR="00614B1B" w:rsidRPr="00E103FA">
        <w:rPr>
          <w:rFonts w:ascii="Angsana New" w:hAnsi="Angsana New" w:hint="cs"/>
          <w:spacing w:val="-2"/>
          <w:sz w:val="30"/>
          <w:szCs w:val="30"/>
        </w:rPr>
        <w:br/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 xml:space="preserve">เพื่อเป็นเงินช่วยเหลืออย่างไม่มีเงื่อนไขสำหรับต้นทุนการลงทุนในสายการผลิตใหม่ ที่บริษัทต้องรับผิดชอบในการจัดการเพื่อให้สามารถรองรับคำสั่งซื้อสินค้าที่จะเพิ่มขึ้นในอนาคตจากลูกค้ารายนี้และเพื่อให้ตรงกับความต้องการในการผลิตสินค้าของลูกค้า </w:t>
      </w:r>
      <w:r w:rsidR="00F43296" w:rsidRPr="00E103FA">
        <w:rPr>
          <w:rFonts w:ascii="Angsana New" w:hAnsi="Angsana New" w:hint="cs"/>
          <w:spacing w:val="-2"/>
          <w:sz w:val="30"/>
          <w:szCs w:val="30"/>
          <w:cs/>
        </w:rPr>
        <w:t>เงินชดเชย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 xml:space="preserve">นี้ได้แสดงเป็น </w:t>
      </w:r>
      <w:r w:rsidRPr="00E103FA">
        <w:rPr>
          <w:rFonts w:ascii="Angsana New" w:hAnsi="Angsana New" w:hint="cs"/>
          <w:spacing w:val="-2"/>
          <w:sz w:val="30"/>
          <w:szCs w:val="30"/>
        </w:rPr>
        <w:t>“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>รายได้รอตัดบัญชี</w:t>
      </w:r>
      <w:r w:rsidRPr="00E103FA">
        <w:rPr>
          <w:rFonts w:ascii="Angsana New" w:hAnsi="Angsana New" w:hint="cs"/>
          <w:spacing w:val="-2"/>
          <w:sz w:val="30"/>
          <w:szCs w:val="30"/>
        </w:rPr>
        <w:t>”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 xml:space="preserve"> ภายใต้หนี้สินไม่หมุนเวียนอื่นในงบ</w:t>
      </w:r>
      <w:r w:rsidR="00574C9A" w:rsidRPr="00E103FA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 และจะบันทึกเป็นรายได้ใน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="00574C9A" w:rsidRPr="00E103FA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 xml:space="preserve">ขาดทุนโดยวิธีเส้นตรงตามเกณฑ์อายุการใช้งานโดยประมาณของสินทรัพย์เป็นระยะเวลา </w:t>
      </w:r>
      <w:r w:rsidRPr="00E103FA">
        <w:rPr>
          <w:rFonts w:ascii="Angsana New" w:hAnsi="Angsana New" w:hint="cs"/>
          <w:spacing w:val="-2"/>
          <w:sz w:val="30"/>
          <w:szCs w:val="30"/>
        </w:rPr>
        <w:t xml:space="preserve">10 </w:t>
      </w:r>
      <w:r w:rsidRPr="00E103FA">
        <w:rPr>
          <w:rFonts w:ascii="Angsana New" w:hAnsi="Angsana New" w:hint="cs"/>
          <w:spacing w:val="-2"/>
          <w:sz w:val="30"/>
          <w:szCs w:val="30"/>
          <w:cs/>
        </w:rPr>
        <w:t>ปีนั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</w:rPr>
        <w:t>บจากวันที่สายการผลิตพร้อมใช้งานตั้งแต่วันที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่ </w:t>
      </w:r>
      <w:r w:rsidR="00C12870" w:rsidRPr="00E103FA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กุมภาพันธ์ </w:t>
      </w:r>
      <w:r w:rsidR="00C12870" w:rsidRPr="00E103FA">
        <w:rPr>
          <w:rFonts w:ascii="Angsana New" w:hAnsi="Angsana New" w:hint="cs"/>
          <w:spacing w:val="-2"/>
          <w:sz w:val="30"/>
          <w:szCs w:val="30"/>
          <w:lang w:val="en-US"/>
        </w:rPr>
        <w:t>2553</w:t>
      </w:r>
      <w:r w:rsidR="00EF0586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 w:rsidR="00EF0586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ณ วันที่ </w:t>
      </w:r>
      <w:r w:rsidR="00EF0586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31 </w:t>
      </w:r>
      <w:r w:rsidR="00EF0586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B743A5" w:rsidRPr="00E103FA"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 w:rsidR="00007227" w:rsidRPr="00E103FA">
        <w:rPr>
          <w:rFonts w:ascii="Angsana New" w:hAnsi="Angsana New" w:hint="cs"/>
          <w:spacing w:val="-2"/>
          <w:sz w:val="30"/>
          <w:szCs w:val="30"/>
          <w:lang w:val="en-US"/>
        </w:rPr>
        <w:t>2</w:t>
      </w:r>
      <w:r w:rsidR="00B22EDC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 w:rsidR="002A014E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รายได</w:t>
      </w:r>
      <w:r w:rsidR="00247C69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้รอตัดบัญชีดังกล่าวมียอดคงเหลือ</w:t>
      </w:r>
      <w:r w:rsidR="00A10E4E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="004667F5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 0.5</w:t>
      </w:r>
      <w:r w:rsidR="009F3866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 w:rsidR="002A014E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2A014E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(25</w:t>
      </w:r>
      <w:r w:rsidR="00282F02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F84A7D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1</w:t>
      </w:r>
      <w:r w:rsidR="002A014E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="002A014E" w:rsidRPr="00E103F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F84A7D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6.</w:t>
      </w:r>
      <w:r w:rsidR="00282F02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</w:t>
      </w:r>
      <w:r w:rsidR="002A014E" w:rsidRPr="00E103F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ล้านบาท)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247C69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และใน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ระหว่างปีสิ้นสุดวันที่ </w:t>
      </w:r>
      <w:r w:rsidR="00C12870" w:rsidRPr="00E103FA">
        <w:rPr>
          <w:rFonts w:ascii="Angsana New" w:hAnsi="Angsana New" w:hint="cs"/>
          <w:spacing w:val="-2"/>
          <w:sz w:val="30"/>
          <w:szCs w:val="30"/>
          <w:lang w:val="en-US"/>
        </w:rPr>
        <w:t>31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B743A5" w:rsidRPr="00E103FA"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 w:rsidR="00007227" w:rsidRPr="00E103FA">
        <w:rPr>
          <w:rFonts w:ascii="Angsana New" w:hAnsi="Angsana New" w:hint="cs"/>
          <w:spacing w:val="-2"/>
          <w:sz w:val="30"/>
          <w:szCs w:val="30"/>
          <w:lang w:val="en-US"/>
        </w:rPr>
        <w:t>2</w:t>
      </w:r>
      <w:r w:rsidR="00B22EDC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 w:rsidR="00C12870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</w:t>
      </w:r>
      <w:r w:rsidR="00247C69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รับรู้รายได้ในกำไรหรือขาดทุน</w:t>
      </w:r>
      <w:r w:rsidR="00920B74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="004667F5" w:rsidRPr="00E103FA">
        <w:rPr>
          <w:rFonts w:ascii="Angsana New" w:hAnsi="Angsana New" w:hint="cs"/>
          <w:spacing w:val="-2"/>
          <w:sz w:val="30"/>
          <w:szCs w:val="30"/>
          <w:lang w:val="en-US"/>
        </w:rPr>
        <w:t xml:space="preserve"> 5.8</w:t>
      </w:r>
      <w:r w:rsidR="00920B74" w:rsidRPr="00E103F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ล้านบาท </w:t>
      </w:r>
      <w:r w:rsidR="00282F02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(256</w:t>
      </w:r>
      <w:r w:rsidR="00007227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1</w:t>
      </w:r>
      <w:r w:rsidR="00920B74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="00920B74" w:rsidRPr="00E103F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920B74" w:rsidRPr="00E103F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5.8</w:t>
      </w:r>
      <w:r w:rsidR="00920B74" w:rsidRPr="00E103F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ล้านบาท)</w:t>
      </w:r>
    </w:p>
    <w:p w:rsidR="00614B1B" w:rsidRPr="00E103F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E454E7" w:rsidRPr="00E103FA" w:rsidRDefault="00C53833" w:rsidP="00E454E7">
      <w:pPr>
        <w:tabs>
          <w:tab w:val="left" w:pos="540"/>
        </w:tabs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E103FA">
        <w:rPr>
          <w:rFonts w:ascii="Angsana New" w:hAnsi="Angsana New" w:hint="cs"/>
          <w:b/>
          <w:bCs/>
          <w:sz w:val="30"/>
          <w:szCs w:val="30"/>
        </w:rPr>
        <w:t>1</w:t>
      </w:r>
      <w:r w:rsidR="0097019B">
        <w:rPr>
          <w:rFonts w:ascii="Angsana New" w:hAnsi="Angsana New"/>
          <w:b/>
          <w:bCs/>
          <w:sz w:val="30"/>
          <w:szCs w:val="30"/>
        </w:rPr>
        <w:t>5</w:t>
      </w:r>
      <w:r w:rsidR="00E454E7" w:rsidRPr="00E103F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E659C" w:rsidRPr="00E103F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ประมาณการหนี้สินสำหรับ</w:t>
      </w:r>
      <w:r w:rsidR="00E454E7" w:rsidRPr="00E103F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ผลประโยชน์พนักงาน</w:t>
      </w:r>
    </w:p>
    <w:p w:rsidR="00614B1B" w:rsidRPr="00E103F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310"/>
        <w:gridCol w:w="1260"/>
        <w:gridCol w:w="270"/>
        <w:gridCol w:w="1260"/>
      </w:tblGrid>
      <w:tr w:rsidR="00D153C6" w:rsidRPr="00E103FA" w:rsidTr="008D7125">
        <w:trPr>
          <w:trHeight w:val="70"/>
        </w:trPr>
        <w:tc>
          <w:tcPr>
            <w:tcW w:w="6310" w:type="dxa"/>
            <w:vAlign w:val="bottom"/>
          </w:tcPr>
          <w:p w:rsidR="00D153C6" w:rsidRPr="00E103FA" w:rsidRDefault="00D153C6" w:rsidP="00D153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E103FA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E103FA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53C6" w:rsidRPr="00E103FA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03FA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744A92" w:rsidRPr="00E103FA" w:rsidTr="00AA2776">
        <w:tc>
          <w:tcPr>
            <w:tcW w:w="6310" w:type="dxa"/>
            <w:vAlign w:val="bottom"/>
          </w:tcPr>
          <w:p w:rsidR="00744A92" w:rsidRPr="00E103FA" w:rsidRDefault="00744A92" w:rsidP="00744A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744A92" w:rsidRPr="00E103FA" w:rsidRDefault="00744A92" w:rsidP="00744A92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03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A92" w:rsidRPr="00E103FA" w:rsidTr="00AA2776">
        <w:tc>
          <w:tcPr>
            <w:tcW w:w="6310" w:type="dxa"/>
            <w:vAlign w:val="bottom"/>
          </w:tcPr>
          <w:p w:rsidR="00744A92" w:rsidRPr="00E103FA" w:rsidRDefault="00744A92" w:rsidP="00744A9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103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  <w:p w:rsidR="00744A92" w:rsidRPr="00E103FA" w:rsidRDefault="00744A92" w:rsidP="00744A92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03F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60" w:type="dxa"/>
            <w:vAlign w:val="bottom"/>
          </w:tcPr>
          <w:p w:rsidR="00744A92" w:rsidRPr="00E103FA" w:rsidRDefault="00744A92" w:rsidP="00744A92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44A92" w:rsidRPr="00E103FA" w:rsidRDefault="00744A92" w:rsidP="00744A92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44A92" w:rsidRPr="00E103FA" w:rsidRDefault="00744A92" w:rsidP="00744A92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3C6" w:rsidRPr="00E103FA" w:rsidTr="00CA0BE3">
        <w:tc>
          <w:tcPr>
            <w:tcW w:w="6310" w:type="dxa"/>
          </w:tcPr>
          <w:p w:rsidR="00D153C6" w:rsidRPr="00E103FA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D153C6" w:rsidRPr="00E103FA" w:rsidRDefault="003B0DD9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452,283</w:t>
            </w:r>
          </w:p>
        </w:tc>
        <w:tc>
          <w:tcPr>
            <w:tcW w:w="270" w:type="dxa"/>
            <w:vAlign w:val="bottom"/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uto"/>
              <w:ind w:left="-9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374,434</w:t>
            </w:r>
          </w:p>
        </w:tc>
      </w:tr>
      <w:tr w:rsidR="00D153C6" w:rsidRPr="00E103FA" w:rsidTr="00CA0BE3">
        <w:tc>
          <w:tcPr>
            <w:tcW w:w="6310" w:type="dxa"/>
          </w:tcPr>
          <w:p w:rsidR="00D153C6" w:rsidRPr="00E103FA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53C6" w:rsidRPr="00E103FA" w:rsidRDefault="003B0DD9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40,474</w:t>
            </w:r>
          </w:p>
        </w:tc>
        <w:tc>
          <w:tcPr>
            <w:tcW w:w="270" w:type="dxa"/>
            <w:vAlign w:val="bottom"/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uto"/>
              <w:ind w:left="-9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34,630</w:t>
            </w:r>
          </w:p>
        </w:tc>
      </w:tr>
      <w:tr w:rsidR="00D153C6" w:rsidRPr="00E103FA" w:rsidTr="00CA0BE3">
        <w:tc>
          <w:tcPr>
            <w:tcW w:w="6310" w:type="dxa"/>
            <w:vAlign w:val="bottom"/>
          </w:tcPr>
          <w:p w:rsidR="00D153C6" w:rsidRPr="00E103FA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153C6" w:rsidRPr="00E103FA" w:rsidRDefault="003B0DD9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492,757</w:t>
            </w:r>
          </w:p>
        </w:tc>
        <w:tc>
          <w:tcPr>
            <w:tcW w:w="270" w:type="dxa"/>
            <w:vAlign w:val="bottom"/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uto"/>
              <w:ind w:left="-9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409,064</w:t>
            </w:r>
          </w:p>
        </w:tc>
      </w:tr>
      <w:tr w:rsidR="00D153C6" w:rsidRPr="00E103FA" w:rsidTr="00CA0BE3">
        <w:tc>
          <w:tcPr>
            <w:tcW w:w="6310" w:type="dxa"/>
            <w:vAlign w:val="bottom"/>
          </w:tcPr>
          <w:p w:rsidR="00D153C6" w:rsidRPr="00E103FA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53C6" w:rsidRPr="00E103FA" w:rsidRDefault="003B0DD9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81,41</w:t>
            </w:r>
            <w:r w:rsidR="004735F0"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uto"/>
              <w:ind w:left="-9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sz w:val="30"/>
                <w:szCs w:val="30"/>
                <w:lang w:val="en-US"/>
              </w:rPr>
              <w:t>84,017</w:t>
            </w:r>
          </w:p>
        </w:tc>
      </w:tr>
      <w:tr w:rsidR="00D153C6" w:rsidRPr="00E103FA" w:rsidTr="00CA0BE3">
        <w:tc>
          <w:tcPr>
            <w:tcW w:w="6310" w:type="dxa"/>
            <w:vAlign w:val="bottom"/>
          </w:tcPr>
          <w:p w:rsidR="00D153C6" w:rsidRPr="00E103FA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0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E103FA" w:rsidRDefault="003B0DD9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574,17</w:t>
            </w:r>
            <w:r w:rsidR="004735F0" w:rsidRPr="00E103F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uto"/>
              <w:ind w:left="-9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153C6" w:rsidRPr="00E103FA" w:rsidRDefault="00D153C6" w:rsidP="00D153C6">
            <w:pPr>
              <w:tabs>
                <w:tab w:val="decimal" w:pos="103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03F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493,081</w:t>
            </w:r>
          </w:p>
        </w:tc>
      </w:tr>
      <w:tr w:rsidR="00D153C6" w:rsidRPr="00E103FA" w:rsidTr="00BC1F5D">
        <w:trPr>
          <w:trHeight w:hRule="exact" w:val="144"/>
        </w:trPr>
        <w:tc>
          <w:tcPr>
            <w:tcW w:w="6310" w:type="dxa"/>
            <w:vAlign w:val="bottom"/>
          </w:tcPr>
          <w:p w:rsidR="00D153C6" w:rsidRPr="00E103FA" w:rsidRDefault="00D153C6" w:rsidP="00D153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53C6" w:rsidRPr="00E103FA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53C6" w:rsidRPr="00E103FA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53C6" w:rsidRPr="00E103FA" w:rsidRDefault="00D153C6" w:rsidP="00D153C6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3C6" w:rsidRPr="004461B0" w:rsidTr="00AA2776">
        <w:tc>
          <w:tcPr>
            <w:tcW w:w="6310" w:type="dxa"/>
          </w:tcPr>
          <w:p w:rsidR="00D153C6" w:rsidRPr="007B0175" w:rsidRDefault="00D153C6" w:rsidP="00D153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153C6" w:rsidRPr="004C1E58" w:rsidRDefault="00D153C6" w:rsidP="00D153C6">
            <w:pPr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3C6" w:rsidRPr="004461B0" w:rsidTr="00AA2776">
        <w:tc>
          <w:tcPr>
            <w:tcW w:w="6310" w:type="dxa"/>
          </w:tcPr>
          <w:p w:rsidR="00D153C6" w:rsidRPr="00277F46" w:rsidRDefault="00D153C6" w:rsidP="00D153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153C6" w:rsidRPr="004C1E58" w:rsidRDefault="00D153C6" w:rsidP="00D153C6">
            <w:pPr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3C6" w:rsidRPr="004461B0" w:rsidTr="00AA2776">
        <w:tc>
          <w:tcPr>
            <w:tcW w:w="6310" w:type="dxa"/>
          </w:tcPr>
          <w:p w:rsidR="00D153C6" w:rsidRPr="00BF7A09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7A0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D153C6" w:rsidRPr="000A26A2" w:rsidRDefault="004735F0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67,920</w:t>
            </w:r>
          </w:p>
        </w:tc>
        <w:tc>
          <w:tcPr>
            <w:tcW w:w="270" w:type="dxa"/>
          </w:tcPr>
          <w:p w:rsidR="00D153C6" w:rsidRPr="0067031B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153C6" w:rsidRPr="000A26A2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39,984</w:t>
            </w:r>
          </w:p>
        </w:tc>
      </w:tr>
      <w:tr w:rsidR="00D153C6" w:rsidRPr="004461B0" w:rsidTr="00AA2776">
        <w:tc>
          <w:tcPr>
            <w:tcW w:w="6310" w:type="dxa"/>
          </w:tcPr>
          <w:p w:rsidR="00D153C6" w:rsidRPr="00BF7A09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A0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:rsidR="00D153C6" w:rsidRPr="000A26A2" w:rsidRDefault="004735F0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10,402</w:t>
            </w:r>
          </w:p>
        </w:tc>
        <w:tc>
          <w:tcPr>
            <w:tcW w:w="270" w:type="dxa"/>
          </w:tcPr>
          <w:p w:rsidR="00D153C6" w:rsidRPr="0067031B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153C6" w:rsidRPr="000A26A2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7,048</w:t>
            </w:r>
          </w:p>
        </w:tc>
      </w:tr>
      <w:tr w:rsidR="00D153C6" w:rsidRPr="004461B0" w:rsidTr="00AA2776">
        <w:tc>
          <w:tcPr>
            <w:tcW w:w="6310" w:type="dxa"/>
            <w:vAlign w:val="bottom"/>
          </w:tcPr>
          <w:p w:rsidR="00D153C6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53C6" w:rsidRPr="000A26A2" w:rsidRDefault="004735F0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7,855</w:t>
            </w:r>
          </w:p>
        </w:tc>
        <w:tc>
          <w:tcPr>
            <w:tcW w:w="270" w:type="dxa"/>
          </w:tcPr>
          <w:p w:rsidR="00D153C6" w:rsidRPr="0067031B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153C6" w:rsidRPr="000A26A2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8,617</w:t>
            </w:r>
          </w:p>
        </w:tc>
      </w:tr>
      <w:tr w:rsidR="00D153C6" w:rsidRPr="005F4B06" w:rsidTr="00390130">
        <w:tc>
          <w:tcPr>
            <w:tcW w:w="6310" w:type="dxa"/>
            <w:vAlign w:val="bottom"/>
          </w:tcPr>
          <w:p w:rsidR="00D153C6" w:rsidRPr="005F4B06" w:rsidRDefault="00D153C6" w:rsidP="00D153C6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153C6" w:rsidRPr="000A26A2" w:rsidRDefault="004735F0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86,177</w:t>
            </w:r>
          </w:p>
        </w:tc>
        <w:tc>
          <w:tcPr>
            <w:tcW w:w="270" w:type="dxa"/>
          </w:tcPr>
          <w:p w:rsidR="00D153C6" w:rsidRPr="0067031B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153C6" w:rsidRPr="000A26A2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55,649</w:t>
            </w:r>
          </w:p>
        </w:tc>
      </w:tr>
      <w:tr w:rsidR="00D153C6" w:rsidRPr="005F4B06" w:rsidTr="00BC1F5D">
        <w:trPr>
          <w:trHeight w:hRule="exact" w:val="144"/>
        </w:trPr>
        <w:tc>
          <w:tcPr>
            <w:tcW w:w="6310" w:type="dxa"/>
          </w:tcPr>
          <w:p w:rsidR="00D153C6" w:rsidRPr="00962894" w:rsidRDefault="00D153C6" w:rsidP="00D153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153C6" w:rsidRPr="004C1E58" w:rsidRDefault="00D153C6" w:rsidP="00D153C6">
            <w:pPr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3C6" w:rsidRPr="005F4B06" w:rsidTr="00ED4C80">
        <w:tc>
          <w:tcPr>
            <w:tcW w:w="6310" w:type="dxa"/>
          </w:tcPr>
          <w:p w:rsidR="00D153C6" w:rsidRDefault="00D153C6" w:rsidP="00D153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</w:t>
            </w: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153C6" w:rsidRPr="004C1E58" w:rsidRDefault="00D153C6" w:rsidP="00D153C6">
            <w:pPr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153C6" w:rsidRPr="00972FD9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3C6" w:rsidRPr="005F4B06" w:rsidTr="00EB74E7">
        <w:tc>
          <w:tcPr>
            <w:tcW w:w="6310" w:type="dxa"/>
          </w:tcPr>
          <w:p w:rsidR="00D153C6" w:rsidRPr="007B0175" w:rsidRDefault="00255173" w:rsidP="00D153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 (</w:t>
            </w:r>
            <w:r w:rsidR="00D153C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) </w:t>
            </w:r>
            <w:r w:rsidR="00D153C6"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="00D153C6"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  <w:r w:rsidR="00D153C6"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D153C6" w:rsidRPr="00ED4C80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153C6" w:rsidRPr="004C1E58" w:rsidRDefault="00D153C6" w:rsidP="00D153C6">
            <w:pPr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153C6" w:rsidRPr="00ED4C80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53C6" w:rsidRPr="005F4B06" w:rsidTr="00ED4C80">
        <w:tc>
          <w:tcPr>
            <w:tcW w:w="6310" w:type="dxa"/>
          </w:tcPr>
          <w:p w:rsidR="00D153C6" w:rsidRPr="007B0175" w:rsidRDefault="00D153C6" w:rsidP="00D153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153C6" w:rsidRPr="00ED4C80" w:rsidRDefault="004735F0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47,646</w:t>
            </w:r>
          </w:p>
        </w:tc>
        <w:tc>
          <w:tcPr>
            <w:tcW w:w="270" w:type="dxa"/>
            <w:vAlign w:val="bottom"/>
          </w:tcPr>
          <w:p w:rsidR="00D153C6" w:rsidRPr="004C1E58" w:rsidRDefault="00D153C6" w:rsidP="00D153C6">
            <w:pPr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153C6" w:rsidRPr="00ED4C80" w:rsidRDefault="00D153C6" w:rsidP="00D153C6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(34,350)</w:t>
            </w:r>
          </w:p>
        </w:tc>
      </w:tr>
    </w:tbl>
    <w:p w:rsidR="00390130" w:rsidRDefault="00277F46" w:rsidP="00FE186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7F46">
        <w:rPr>
          <w:sz w:val="30"/>
          <w:szCs w:val="30"/>
          <w:cs/>
        </w:rPr>
        <w:lastRenderedPageBreak/>
        <w:t>บริษัท</w:t>
      </w:r>
      <w:r w:rsidRPr="007B0175">
        <w:rPr>
          <w:sz w:val="30"/>
          <w:szCs w:val="30"/>
          <w:cs/>
        </w:rPr>
        <w:t>จัดการโครงการ</w:t>
      </w:r>
      <w:r w:rsidR="00962894">
        <w:rPr>
          <w:rFonts w:hint="cs"/>
          <w:sz w:val="30"/>
          <w:szCs w:val="30"/>
          <w:cs/>
        </w:rPr>
        <w:t>ผลประโยชน์ที่กำหนด</w:t>
      </w:r>
      <w:r w:rsidR="00EB74E7">
        <w:rPr>
          <w:rFonts w:hint="cs"/>
          <w:sz w:val="30"/>
          <w:szCs w:val="30"/>
          <w:cs/>
        </w:rPr>
        <w:t>ไว้</w:t>
      </w:r>
      <w:r w:rsidRPr="007B0175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7B0175">
        <w:rPr>
          <w:rFonts w:ascii="Angsana New" w:hAnsi="Angsana New"/>
          <w:sz w:val="30"/>
          <w:szCs w:val="30"/>
        </w:rPr>
        <w:t xml:space="preserve">2541 </w:t>
      </w:r>
      <w:r w:rsidRPr="007B0175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>
        <w:rPr>
          <w:rFonts w:hint="cs"/>
          <w:sz w:val="30"/>
          <w:szCs w:val="30"/>
          <w:cs/>
        </w:rPr>
        <w:t xml:space="preserve"> </w:t>
      </w:r>
      <w:r w:rsidR="00A10E4E" w:rsidRPr="00A10E4E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="00A10E4E" w:rsidRPr="00A10E4E">
        <w:rPr>
          <w:rFonts w:ascii="Angsana New" w:hAnsi="Angsana New" w:hint="cs"/>
          <w:sz w:val="30"/>
          <w:szCs w:val="30"/>
          <w:cs/>
        </w:rPr>
        <w:t>ที่กำหนดไว้</w:t>
      </w:r>
      <w:r w:rsidR="00A10E4E" w:rsidRPr="00A10E4E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:rsidR="00FE1867" w:rsidRDefault="00FE1867" w:rsidP="00FE186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68"/>
        <w:gridCol w:w="1262"/>
      </w:tblGrid>
      <w:tr w:rsidR="00007227" w:rsidRPr="00871946" w:rsidTr="008D7125">
        <w:trPr>
          <w:trHeight w:val="70"/>
        </w:trPr>
        <w:tc>
          <w:tcPr>
            <w:tcW w:w="6300" w:type="dxa"/>
            <w:vAlign w:val="bottom"/>
          </w:tcPr>
          <w:p w:rsidR="00007227" w:rsidRPr="00871946" w:rsidRDefault="00291304" w:rsidP="000072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1CE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07227" w:rsidRPr="00B22EDC" w:rsidRDefault="0000722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007227" w:rsidRPr="00871946" w:rsidRDefault="0000722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007227" w:rsidRPr="00871946" w:rsidRDefault="0000722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871946" w:rsidTr="000F7BB5">
        <w:tc>
          <w:tcPr>
            <w:tcW w:w="6300" w:type="dxa"/>
            <w:vAlign w:val="bottom"/>
          </w:tcPr>
          <w:p w:rsidR="00744A92" w:rsidRPr="00871946" w:rsidRDefault="00744A92" w:rsidP="00744A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744A92" w:rsidRPr="00871946" w:rsidRDefault="00744A92" w:rsidP="00744A92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19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227" w:rsidRPr="00871946" w:rsidTr="000F7BB5">
        <w:tc>
          <w:tcPr>
            <w:tcW w:w="6300" w:type="dxa"/>
          </w:tcPr>
          <w:p w:rsidR="00007227" w:rsidRPr="00871946" w:rsidRDefault="00007227" w:rsidP="00007227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719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719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7194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007227" w:rsidRPr="00007227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7227">
              <w:rPr>
                <w:rFonts w:ascii="Angsana New" w:hAnsi="Angsana New"/>
                <w:sz w:val="30"/>
                <w:szCs w:val="30"/>
                <w:lang w:val="en-US"/>
              </w:rPr>
              <w:t>409,064</w:t>
            </w:r>
          </w:p>
        </w:tc>
        <w:tc>
          <w:tcPr>
            <w:tcW w:w="268" w:type="dxa"/>
          </w:tcPr>
          <w:p w:rsidR="00007227" w:rsidRPr="00AF0198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0A26A2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426,729</w:t>
            </w:r>
          </w:p>
        </w:tc>
      </w:tr>
      <w:tr w:rsidR="00007227" w:rsidRPr="00871946" w:rsidTr="000F7BB5">
        <w:tc>
          <w:tcPr>
            <w:tcW w:w="6300" w:type="dxa"/>
          </w:tcPr>
          <w:p w:rsidR="00007227" w:rsidRPr="00B63F6F" w:rsidRDefault="00007227" w:rsidP="0000722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07227" w:rsidRPr="000A26A2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07227" w:rsidRPr="0087194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0A26A2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227" w:rsidRPr="00871946" w:rsidTr="00DA7194">
        <w:trPr>
          <w:trHeight w:val="360"/>
        </w:trPr>
        <w:tc>
          <w:tcPr>
            <w:tcW w:w="6300" w:type="dxa"/>
          </w:tcPr>
          <w:p w:rsidR="00007227" w:rsidRPr="009F3866" w:rsidRDefault="00FE1867" w:rsidP="000072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48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5648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648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</w:tcPr>
          <w:p w:rsidR="00007227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227" w:rsidRPr="00871946" w:rsidTr="009240B3">
        <w:trPr>
          <w:trHeight w:val="469"/>
        </w:trPr>
        <w:tc>
          <w:tcPr>
            <w:tcW w:w="6300" w:type="dxa"/>
          </w:tcPr>
          <w:p w:rsidR="00007227" w:rsidRPr="009F3866" w:rsidRDefault="00007227" w:rsidP="000072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86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:rsidR="00007227" w:rsidRPr="001807D5" w:rsidRDefault="004735F0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59,884</w:t>
            </w: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39,173</w:t>
            </w:r>
          </w:p>
        </w:tc>
      </w:tr>
      <w:tr w:rsidR="00007227" w:rsidRPr="008F2E0B" w:rsidTr="009240B3">
        <w:tc>
          <w:tcPr>
            <w:tcW w:w="6300" w:type="dxa"/>
          </w:tcPr>
          <w:p w:rsidR="00007227" w:rsidRPr="009F3866" w:rsidRDefault="00007227" w:rsidP="000072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86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:rsidR="00007227" w:rsidRPr="001807D5" w:rsidRDefault="004735F0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10,816</w:t>
            </w: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8,914</w:t>
            </w:r>
          </w:p>
        </w:tc>
      </w:tr>
      <w:tr w:rsidR="00007227" w:rsidRPr="00871946" w:rsidTr="009240B3">
        <w:tc>
          <w:tcPr>
            <w:tcW w:w="6300" w:type="dxa"/>
          </w:tcPr>
          <w:p w:rsidR="00007227" w:rsidRPr="00FE2A31" w:rsidRDefault="00007227" w:rsidP="000072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F386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</w:tcPr>
          <w:p w:rsidR="00007227" w:rsidRPr="001807D5" w:rsidRDefault="004735F0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7,622</w:t>
            </w: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(1,054)</w:t>
            </w:r>
          </w:p>
        </w:tc>
      </w:tr>
      <w:tr w:rsidR="00007227" w:rsidRPr="00871946" w:rsidTr="00DA7194">
        <w:trPr>
          <w:trHeight w:val="360"/>
        </w:trPr>
        <w:tc>
          <w:tcPr>
            <w:tcW w:w="6300" w:type="dxa"/>
          </w:tcPr>
          <w:p w:rsidR="00007227" w:rsidRPr="009F3866" w:rsidRDefault="00007227" w:rsidP="000072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7227" w:rsidRPr="00E57B9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E57B9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227" w:rsidRPr="00871946" w:rsidTr="009240B3">
        <w:tc>
          <w:tcPr>
            <w:tcW w:w="6300" w:type="dxa"/>
          </w:tcPr>
          <w:p w:rsidR="00007227" w:rsidRPr="00FE2A31" w:rsidRDefault="00007227" w:rsidP="000072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A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227" w:rsidRPr="00871946" w:rsidTr="009240B3">
        <w:trPr>
          <w:trHeight w:val="469"/>
        </w:trPr>
        <w:tc>
          <w:tcPr>
            <w:tcW w:w="6300" w:type="dxa"/>
          </w:tcPr>
          <w:p w:rsidR="00007227" w:rsidRPr="009F3866" w:rsidRDefault="00521F56" w:rsidP="0000722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FE18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(กำไร) </w:t>
            </w:r>
            <w:r w:rsidR="00007227" w:rsidRPr="009F3866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260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1807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227" w:rsidRPr="00DA7194" w:rsidTr="00DA7194">
        <w:trPr>
          <w:trHeight w:val="362"/>
        </w:trPr>
        <w:tc>
          <w:tcPr>
            <w:tcW w:w="6300" w:type="dxa"/>
          </w:tcPr>
          <w:p w:rsidR="00007227" w:rsidRPr="00DA7194" w:rsidRDefault="00361CD5" w:rsidP="00007227">
            <w:pPr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9F3866"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</w:t>
            </w:r>
            <w:r w:rsidRPr="009F3866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260" w:type="dxa"/>
          </w:tcPr>
          <w:p w:rsidR="00007227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CD5">
              <w:rPr>
                <w:rFonts w:ascii="Angsana New" w:hAnsi="Angsana New"/>
                <w:sz w:val="30"/>
                <w:szCs w:val="30"/>
                <w:lang w:val="en-US"/>
              </w:rPr>
              <w:t>11,251</w:t>
            </w:r>
          </w:p>
        </w:tc>
        <w:tc>
          <w:tcPr>
            <w:tcW w:w="268" w:type="dxa"/>
          </w:tcPr>
          <w:p w:rsidR="00007227" w:rsidRPr="00361CD5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007227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CD5">
              <w:rPr>
                <w:rFonts w:ascii="Angsana New" w:hAnsi="Angsana New"/>
                <w:sz w:val="30"/>
                <w:szCs w:val="30"/>
                <w:lang w:val="en-US"/>
              </w:rPr>
              <w:t>(1,395)</w:t>
            </w:r>
          </w:p>
        </w:tc>
      </w:tr>
      <w:tr w:rsidR="00361CD5" w:rsidRPr="00DA7194" w:rsidTr="00684906">
        <w:trPr>
          <w:trHeight w:val="362"/>
        </w:trPr>
        <w:tc>
          <w:tcPr>
            <w:tcW w:w="6300" w:type="dxa"/>
          </w:tcPr>
          <w:p w:rsidR="00361CD5" w:rsidRPr="00DA7194" w:rsidRDefault="00361CD5" w:rsidP="00007227">
            <w:pPr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9F3866">
              <w:rPr>
                <w:rFonts w:ascii="Angsana New" w:hAnsi="Angsana New"/>
                <w:sz w:val="30"/>
                <w:szCs w:val="30"/>
                <w:cs/>
              </w:rPr>
              <w:t>ทางการเงิ</w:t>
            </w:r>
            <w:r w:rsidRPr="009F3866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260" w:type="dxa"/>
          </w:tcPr>
          <w:p w:rsidR="00361CD5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CD5">
              <w:rPr>
                <w:rFonts w:ascii="Angsana New" w:hAnsi="Angsana New"/>
                <w:sz w:val="30"/>
                <w:szCs w:val="30"/>
                <w:lang w:val="en-US"/>
              </w:rPr>
              <w:t>27,593</w:t>
            </w:r>
          </w:p>
        </w:tc>
        <w:tc>
          <w:tcPr>
            <w:tcW w:w="268" w:type="dxa"/>
          </w:tcPr>
          <w:p w:rsidR="00361CD5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361CD5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CD5">
              <w:rPr>
                <w:rFonts w:ascii="Angsana New" w:hAnsi="Angsana New"/>
                <w:sz w:val="30"/>
                <w:szCs w:val="30"/>
                <w:lang w:val="en-US"/>
              </w:rPr>
              <w:t>(30,548)</w:t>
            </w:r>
          </w:p>
        </w:tc>
      </w:tr>
      <w:tr w:rsidR="00361CD5" w:rsidRPr="00DA7194" w:rsidTr="00684906">
        <w:trPr>
          <w:trHeight w:val="362"/>
        </w:trPr>
        <w:tc>
          <w:tcPr>
            <w:tcW w:w="6300" w:type="dxa"/>
          </w:tcPr>
          <w:p w:rsidR="00361CD5" w:rsidRPr="00DA7194" w:rsidRDefault="00361CD5" w:rsidP="00007227">
            <w:pPr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F3866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1CD5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CD5">
              <w:rPr>
                <w:rFonts w:ascii="Angsana New" w:hAnsi="Angsana New"/>
                <w:sz w:val="30"/>
                <w:szCs w:val="30"/>
                <w:lang w:val="en-US"/>
              </w:rPr>
              <w:t>8,802</w:t>
            </w:r>
          </w:p>
        </w:tc>
        <w:tc>
          <w:tcPr>
            <w:tcW w:w="268" w:type="dxa"/>
          </w:tcPr>
          <w:p w:rsidR="00361CD5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361CD5" w:rsidRPr="00361CD5" w:rsidRDefault="00361CD5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CD5">
              <w:rPr>
                <w:rFonts w:ascii="Angsana New" w:hAnsi="Angsana New"/>
                <w:sz w:val="30"/>
                <w:szCs w:val="30"/>
                <w:lang w:val="en-US"/>
              </w:rPr>
              <w:t>(2,407)</w:t>
            </w:r>
          </w:p>
        </w:tc>
      </w:tr>
      <w:tr w:rsidR="00007227" w:rsidRPr="00871946" w:rsidTr="00684906">
        <w:tc>
          <w:tcPr>
            <w:tcW w:w="6300" w:type="dxa"/>
          </w:tcPr>
          <w:p w:rsidR="00007227" w:rsidRPr="00FE2A31" w:rsidRDefault="00007227" w:rsidP="00007227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07227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906">
              <w:rPr>
                <w:rFonts w:ascii="Angsana New" w:hAnsi="Angsana New"/>
                <w:sz w:val="30"/>
                <w:szCs w:val="30"/>
                <w:lang w:val="en-US"/>
              </w:rPr>
              <w:t>47,646</w:t>
            </w:r>
          </w:p>
        </w:tc>
        <w:tc>
          <w:tcPr>
            <w:tcW w:w="268" w:type="dxa"/>
          </w:tcPr>
          <w:p w:rsidR="00007227" w:rsidRPr="0087194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007227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906">
              <w:rPr>
                <w:rFonts w:ascii="Angsana New" w:hAnsi="Angsana New"/>
                <w:sz w:val="30"/>
                <w:szCs w:val="30"/>
                <w:lang w:val="en-US"/>
              </w:rPr>
              <w:t>(34,350)</w:t>
            </w:r>
          </w:p>
        </w:tc>
      </w:tr>
      <w:tr w:rsidR="00684906" w:rsidRPr="00871946" w:rsidTr="00684906">
        <w:tc>
          <w:tcPr>
            <w:tcW w:w="6300" w:type="dxa"/>
          </w:tcPr>
          <w:p w:rsidR="00684906" w:rsidRPr="00FE2A31" w:rsidRDefault="00684906" w:rsidP="00007227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84906" w:rsidRPr="00684906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84906" w:rsidRPr="00871946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684906" w:rsidRPr="00684906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7227" w:rsidRPr="00871946" w:rsidTr="00684906">
        <w:tc>
          <w:tcPr>
            <w:tcW w:w="6300" w:type="dxa"/>
          </w:tcPr>
          <w:p w:rsidR="00007227" w:rsidRPr="009F3866" w:rsidRDefault="00007227" w:rsidP="0000722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9F3866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7227" w:rsidRDefault="004735F0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(42,275)</w:t>
            </w:r>
          </w:p>
        </w:tc>
        <w:tc>
          <w:tcPr>
            <w:tcW w:w="268" w:type="dxa"/>
          </w:tcPr>
          <w:p w:rsidR="00007227" w:rsidRPr="0087194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007227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(30,348)</w:t>
            </w:r>
          </w:p>
        </w:tc>
      </w:tr>
      <w:tr w:rsidR="00007227" w:rsidRPr="00684906" w:rsidTr="00684906">
        <w:tc>
          <w:tcPr>
            <w:tcW w:w="6300" w:type="dxa"/>
          </w:tcPr>
          <w:p w:rsidR="00007227" w:rsidRPr="008A1A1B" w:rsidRDefault="00007227" w:rsidP="00007227">
            <w:pPr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684906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49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5,371  </w:t>
            </w:r>
          </w:p>
        </w:tc>
        <w:tc>
          <w:tcPr>
            <w:tcW w:w="268" w:type="dxa"/>
          </w:tcPr>
          <w:p w:rsidR="00007227" w:rsidRPr="0068490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684906" w:rsidRDefault="00684906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49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(64,698)</w:t>
            </w:r>
          </w:p>
        </w:tc>
      </w:tr>
      <w:tr w:rsidR="00007227" w:rsidRPr="00871946" w:rsidTr="00684906">
        <w:tc>
          <w:tcPr>
            <w:tcW w:w="6300" w:type="dxa"/>
          </w:tcPr>
          <w:p w:rsidR="00007227" w:rsidRPr="00FE2A31" w:rsidRDefault="00007227" w:rsidP="0000722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A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2A3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E2A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7227" w:rsidRPr="009F3866" w:rsidRDefault="004735F0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492,757</w:t>
            </w:r>
          </w:p>
        </w:tc>
        <w:tc>
          <w:tcPr>
            <w:tcW w:w="268" w:type="dxa"/>
          </w:tcPr>
          <w:p w:rsidR="00007227" w:rsidRPr="009F386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007227" w:rsidRPr="009F3866" w:rsidRDefault="00007227" w:rsidP="00BC1F5D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409,064</w:t>
            </w:r>
          </w:p>
        </w:tc>
      </w:tr>
    </w:tbl>
    <w:p w:rsidR="00B33341" w:rsidRDefault="00B33341" w:rsidP="007325D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41FC" w:rsidRDefault="009D41FC" w:rsidP="009D41F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01A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601AD">
        <w:rPr>
          <w:rFonts w:ascii="Angsana New" w:hAnsi="Angsana New"/>
          <w:sz w:val="30"/>
          <w:szCs w:val="30"/>
          <w:cs/>
        </w:rPr>
        <w:t xml:space="preserve"> 5 </w:t>
      </w:r>
      <w:r w:rsidRPr="003601AD">
        <w:rPr>
          <w:rFonts w:ascii="Angsana New" w:hAnsi="Angsana New" w:hint="cs"/>
          <w:sz w:val="30"/>
          <w:szCs w:val="30"/>
          <w:cs/>
        </w:rPr>
        <w:t>เมษายน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3601AD">
        <w:rPr>
          <w:rFonts w:ascii="Angsana New" w:hAnsi="Angsana New"/>
          <w:sz w:val="30"/>
          <w:szCs w:val="30"/>
          <w:cs/>
        </w:rPr>
        <w:t xml:space="preserve"> 20 </w:t>
      </w:r>
      <w:r w:rsidRPr="003601AD">
        <w:rPr>
          <w:rFonts w:ascii="Angsana New" w:hAnsi="Angsana New" w:hint="cs"/>
          <w:sz w:val="30"/>
          <w:szCs w:val="30"/>
          <w:cs/>
        </w:rPr>
        <w:t>ปีขึ้นไป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3601AD">
        <w:rPr>
          <w:rFonts w:ascii="Angsana New" w:hAnsi="Angsana New"/>
          <w:sz w:val="30"/>
          <w:szCs w:val="30"/>
          <w:cs/>
        </w:rPr>
        <w:t xml:space="preserve"> 400 </w:t>
      </w:r>
      <w:r w:rsidRPr="003601AD">
        <w:rPr>
          <w:rFonts w:ascii="Angsana New" w:hAnsi="Angsana New" w:hint="cs"/>
          <w:sz w:val="30"/>
          <w:szCs w:val="30"/>
          <w:cs/>
        </w:rPr>
        <w:t>วัน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="00EE3EC6" w:rsidRPr="003601AD">
        <w:rPr>
          <w:rFonts w:ascii="Angsana New" w:hAnsi="Angsana New" w:hint="cs"/>
          <w:sz w:val="30"/>
          <w:szCs w:val="30"/>
          <w:cs/>
        </w:rPr>
        <w:t>ในงบการเงินจำนวน</w:t>
      </w:r>
      <w:r w:rsidR="00EE3EC6" w:rsidRPr="003601AD">
        <w:rPr>
          <w:rFonts w:ascii="Angsana New" w:hAnsi="Angsana New"/>
          <w:sz w:val="30"/>
          <w:szCs w:val="30"/>
          <w:cs/>
        </w:rPr>
        <w:t xml:space="preserve"> </w:t>
      </w:r>
      <w:r w:rsidR="00EE3EC6">
        <w:rPr>
          <w:rFonts w:ascii="Angsana New" w:hAnsi="Angsana New"/>
          <w:sz w:val="30"/>
          <w:szCs w:val="30"/>
        </w:rPr>
        <w:t>23</w:t>
      </w:r>
      <w:r w:rsidR="00EE3EC6" w:rsidRPr="003601AD">
        <w:rPr>
          <w:rFonts w:ascii="Angsana New" w:hAnsi="Angsana New"/>
          <w:sz w:val="30"/>
          <w:szCs w:val="30"/>
        </w:rPr>
        <w:t xml:space="preserve"> </w:t>
      </w:r>
      <w:r w:rsidR="00EE3EC6" w:rsidRPr="003601AD">
        <w:rPr>
          <w:rFonts w:ascii="Angsana New" w:hAnsi="Angsana New" w:hint="cs"/>
          <w:sz w:val="30"/>
          <w:szCs w:val="30"/>
          <w:cs/>
        </w:rPr>
        <w:t>ล้านบาท</w:t>
      </w:r>
    </w:p>
    <w:p w:rsidR="00AD7631" w:rsidRDefault="00AD7631" w:rsidP="007325D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8" w:type="dxa"/>
        <w:tblInd w:w="548" w:type="dxa"/>
        <w:tblLook w:val="0000" w:firstRow="0" w:lastRow="0" w:firstColumn="0" w:lastColumn="0" w:noHBand="0" w:noVBand="0"/>
      </w:tblPr>
      <w:tblGrid>
        <w:gridCol w:w="5968"/>
        <w:gridCol w:w="1440"/>
        <w:gridCol w:w="270"/>
        <w:gridCol w:w="1440"/>
      </w:tblGrid>
      <w:tr w:rsidR="00D110C7" w:rsidRPr="004461B0" w:rsidTr="00A313CF">
        <w:trPr>
          <w:trHeight w:val="468"/>
        </w:trPr>
        <w:tc>
          <w:tcPr>
            <w:tcW w:w="5968" w:type="dxa"/>
            <w:vMerge w:val="restart"/>
            <w:vAlign w:val="bottom"/>
          </w:tcPr>
          <w:p w:rsidR="00D110C7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08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:rsidR="00D110C7" w:rsidRPr="00BC0869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BC08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10C7" w:rsidRPr="00B22EDC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D110C7" w:rsidRPr="00871946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D110C7" w:rsidRPr="00871946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110C7" w:rsidRPr="004461B0" w:rsidTr="00A313CF">
        <w:trPr>
          <w:trHeight w:val="468"/>
        </w:trPr>
        <w:tc>
          <w:tcPr>
            <w:tcW w:w="5968" w:type="dxa"/>
            <w:vMerge/>
            <w:vAlign w:val="bottom"/>
          </w:tcPr>
          <w:p w:rsidR="00D110C7" w:rsidRPr="00BC0869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10C7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61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07227" w:rsidRPr="004461B0" w:rsidTr="00A313CF">
        <w:trPr>
          <w:trHeight w:val="468"/>
        </w:trPr>
        <w:tc>
          <w:tcPr>
            <w:tcW w:w="5968" w:type="dxa"/>
          </w:tcPr>
          <w:p w:rsidR="00007227" w:rsidRPr="004461B0" w:rsidRDefault="00007227" w:rsidP="0000722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61B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:rsidR="00007227" w:rsidRPr="000A26A2" w:rsidRDefault="004735F0" w:rsidP="00007227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1.59</w:t>
            </w:r>
          </w:p>
        </w:tc>
        <w:tc>
          <w:tcPr>
            <w:tcW w:w="270" w:type="dxa"/>
          </w:tcPr>
          <w:p w:rsidR="00007227" w:rsidRPr="004461B0" w:rsidRDefault="00007227" w:rsidP="00007227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07227" w:rsidRPr="000A26A2" w:rsidRDefault="00007227" w:rsidP="00007227">
            <w:pPr>
              <w:pStyle w:val="3"/>
              <w:tabs>
                <w:tab w:val="clear" w:pos="360"/>
                <w:tab w:val="clear" w:pos="720"/>
                <w:tab w:val="left" w:pos="1044"/>
              </w:tabs>
              <w:ind w:left="-126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2.60</w:t>
            </w:r>
          </w:p>
        </w:tc>
      </w:tr>
      <w:tr w:rsidR="00007227" w:rsidRPr="004461B0" w:rsidTr="00A313CF">
        <w:trPr>
          <w:trHeight w:val="468"/>
        </w:trPr>
        <w:tc>
          <w:tcPr>
            <w:tcW w:w="5968" w:type="dxa"/>
          </w:tcPr>
          <w:p w:rsidR="00007227" w:rsidRPr="009A4C37" w:rsidRDefault="00007227" w:rsidP="00007227">
            <w:pPr>
              <w:rPr>
                <w:rFonts w:ascii="Angsana New" w:hAnsi="Angsana New"/>
                <w:sz w:val="30"/>
                <w:szCs w:val="30"/>
              </w:rPr>
            </w:pPr>
            <w:r w:rsidRPr="009A4C3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เฉลี่ย</w:t>
            </w:r>
            <w:r w:rsidRPr="009A4C37">
              <w:rPr>
                <w:rFonts w:ascii="Angsana New" w:hAnsi="Angsana New"/>
                <w:sz w:val="30"/>
                <w:szCs w:val="30"/>
                <w:cs/>
              </w:rPr>
              <w:t>ในอนาคต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007227" w:rsidRPr="000A26A2" w:rsidRDefault="004735F0" w:rsidP="00007227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35F0">
              <w:rPr>
                <w:rFonts w:ascii="Angsana New" w:hAnsi="Angsana New"/>
                <w:sz w:val="30"/>
                <w:szCs w:val="30"/>
                <w:lang w:val="en-US"/>
              </w:rPr>
              <w:t>3.00 - 5.20</w:t>
            </w:r>
          </w:p>
        </w:tc>
        <w:tc>
          <w:tcPr>
            <w:tcW w:w="270" w:type="dxa"/>
          </w:tcPr>
          <w:p w:rsidR="00007227" w:rsidRPr="004461B0" w:rsidRDefault="00007227" w:rsidP="00007227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07227" w:rsidRPr="000A26A2" w:rsidRDefault="00007227" w:rsidP="00007227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3.50 - 5.40</w:t>
            </w:r>
          </w:p>
        </w:tc>
      </w:tr>
    </w:tbl>
    <w:p w:rsidR="00AD7631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30B8C" w:rsidRPr="00F30B8C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30B8C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F30B8C" w:rsidRPr="00F30B8C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A1A1B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B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30B8C">
        <w:rPr>
          <w:rFonts w:ascii="Angsana New" w:hAnsi="Angsana New"/>
          <w:sz w:val="30"/>
          <w:szCs w:val="30"/>
        </w:rPr>
        <w:t xml:space="preserve">31 </w:t>
      </w:r>
      <w:r w:rsidRPr="00F30B8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0B8C">
        <w:rPr>
          <w:rFonts w:ascii="Angsana New" w:hAnsi="Angsana New"/>
          <w:sz w:val="30"/>
          <w:szCs w:val="30"/>
        </w:rPr>
        <w:t xml:space="preserve">2562 </w:t>
      </w:r>
      <w:r w:rsidRPr="00F30B8C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>
        <w:rPr>
          <w:rFonts w:ascii="Angsana New" w:hAnsi="Angsana New"/>
          <w:sz w:val="30"/>
          <w:szCs w:val="30"/>
        </w:rPr>
        <w:t>8.99</w:t>
      </w:r>
      <w:r w:rsidRPr="00F30B8C">
        <w:rPr>
          <w:rFonts w:ascii="Angsana New" w:hAnsi="Angsana New"/>
          <w:sz w:val="30"/>
          <w:szCs w:val="30"/>
        </w:rPr>
        <w:t xml:space="preserve"> </w:t>
      </w:r>
      <w:r w:rsidRPr="00F30B8C">
        <w:rPr>
          <w:rFonts w:ascii="Angsana New" w:hAnsi="Angsana New"/>
          <w:sz w:val="30"/>
          <w:szCs w:val="30"/>
          <w:cs/>
        </w:rPr>
        <w:t xml:space="preserve">ปี </w:t>
      </w:r>
      <w:r w:rsidRPr="00AC50A9">
        <w:rPr>
          <w:rFonts w:ascii="Angsana New" w:hAnsi="Angsana New"/>
          <w:i/>
          <w:iCs/>
          <w:sz w:val="30"/>
          <w:szCs w:val="30"/>
          <w:cs/>
        </w:rPr>
        <w:t>(</w:t>
      </w:r>
      <w:r w:rsidRPr="00AC50A9">
        <w:rPr>
          <w:rFonts w:ascii="Angsana New" w:hAnsi="Angsana New"/>
          <w:i/>
          <w:iCs/>
          <w:sz w:val="30"/>
          <w:szCs w:val="30"/>
        </w:rPr>
        <w:t xml:space="preserve">2561: 8.32 </w:t>
      </w:r>
      <w:r w:rsidRPr="00AC50A9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7555F2" w:rsidRDefault="007555F2" w:rsidP="00F30B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A1A1B" w:rsidRPr="00AC50A9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50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A1A1B" w:rsidRPr="00AC50A9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F260F" w:rsidRPr="00AC50A9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50A9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AC50A9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C50A9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AC50A9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AC50A9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AC50A9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:rsidR="005F260F" w:rsidRPr="00AC50A9" w:rsidRDefault="005F260F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397"/>
        <w:gridCol w:w="1303"/>
        <w:gridCol w:w="1170"/>
        <w:gridCol w:w="1350"/>
      </w:tblGrid>
      <w:tr w:rsidR="00A96A16" w:rsidRPr="00AC50A9" w:rsidTr="0050075C">
        <w:trPr>
          <w:trHeight w:val="488"/>
        </w:trPr>
        <w:tc>
          <w:tcPr>
            <w:tcW w:w="4320" w:type="dxa"/>
            <w:vAlign w:val="center"/>
          </w:tcPr>
          <w:p w:rsidR="00D05506" w:rsidRPr="00AC50A9" w:rsidRDefault="00A96A16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C50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AC50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700" w:type="dxa"/>
            <w:gridSpan w:val="2"/>
            <w:vAlign w:val="center"/>
          </w:tcPr>
          <w:p w:rsidR="00A96A16" w:rsidRPr="001D0254" w:rsidRDefault="00A96A16" w:rsidP="00F62A9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E29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E29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AC50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520" w:type="dxa"/>
            <w:gridSpan w:val="2"/>
            <w:vAlign w:val="center"/>
          </w:tcPr>
          <w:p w:rsidR="00A96A16" w:rsidRPr="00142E10" w:rsidRDefault="00A96A16" w:rsidP="00BF0CB9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5007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="0050075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AC50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1</w:t>
            </w:r>
          </w:p>
        </w:tc>
      </w:tr>
      <w:tr w:rsidR="00E00C93" w:rsidRPr="00AC50A9" w:rsidTr="0050075C">
        <w:trPr>
          <w:trHeight w:val="407"/>
        </w:trPr>
        <w:tc>
          <w:tcPr>
            <w:tcW w:w="4320" w:type="dxa"/>
          </w:tcPr>
          <w:p w:rsidR="00D05506" w:rsidRPr="00AC50A9" w:rsidRDefault="00D05506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C50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50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50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7" w:type="dxa"/>
          </w:tcPr>
          <w:p w:rsidR="00D05506" w:rsidRPr="00AC50A9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03" w:type="dxa"/>
          </w:tcPr>
          <w:p w:rsidR="00D05506" w:rsidRPr="00AC50A9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170" w:type="dxa"/>
          </w:tcPr>
          <w:p w:rsidR="00D05506" w:rsidRPr="00AC50A9" w:rsidRDefault="00D05506" w:rsidP="0049417C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350" w:type="dxa"/>
          </w:tcPr>
          <w:p w:rsidR="00D05506" w:rsidRPr="00AC50A9" w:rsidRDefault="00D05506" w:rsidP="004975A9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</w:tr>
      <w:tr w:rsidR="00D05506" w:rsidRPr="00AC50A9" w:rsidTr="0050075C">
        <w:trPr>
          <w:trHeight w:val="380"/>
        </w:trPr>
        <w:tc>
          <w:tcPr>
            <w:tcW w:w="4320" w:type="dxa"/>
          </w:tcPr>
          <w:p w:rsidR="00D05506" w:rsidRPr="00AC50A9" w:rsidRDefault="00D05506" w:rsidP="00A96A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D05506" w:rsidRPr="00AC50A9" w:rsidRDefault="00D05506" w:rsidP="005F260F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C93" w:rsidRPr="00AC50A9" w:rsidTr="0050075C">
        <w:trPr>
          <w:trHeight w:val="320"/>
        </w:trPr>
        <w:tc>
          <w:tcPr>
            <w:tcW w:w="4320" w:type="dxa"/>
          </w:tcPr>
          <w:p w:rsidR="004975A9" w:rsidRPr="00AC50A9" w:rsidRDefault="004975A9" w:rsidP="004975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AC50A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97" w:type="dxa"/>
            <w:vAlign w:val="center"/>
          </w:tcPr>
          <w:p w:rsidR="004975A9" w:rsidRPr="00AC50A9" w:rsidRDefault="00017519" w:rsidP="008D712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(31,752)</w:t>
            </w:r>
          </w:p>
        </w:tc>
        <w:tc>
          <w:tcPr>
            <w:tcW w:w="1303" w:type="dxa"/>
            <w:vAlign w:val="center"/>
          </w:tcPr>
          <w:p w:rsidR="004975A9" w:rsidRPr="00AC50A9" w:rsidRDefault="00C736E9" w:rsidP="008D712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(25,273)</w:t>
            </w:r>
          </w:p>
        </w:tc>
        <w:tc>
          <w:tcPr>
            <w:tcW w:w="1170" w:type="dxa"/>
            <w:vAlign w:val="center"/>
          </w:tcPr>
          <w:p w:rsidR="004975A9" w:rsidRPr="00AC50A9" w:rsidRDefault="00017519" w:rsidP="00FC528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35,699</w:t>
            </w:r>
          </w:p>
        </w:tc>
        <w:tc>
          <w:tcPr>
            <w:tcW w:w="1350" w:type="dxa"/>
            <w:vAlign w:val="center"/>
          </w:tcPr>
          <w:p w:rsidR="004975A9" w:rsidRPr="00AC50A9" w:rsidRDefault="00C736E9" w:rsidP="00FC528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28,276</w:t>
            </w:r>
          </w:p>
        </w:tc>
      </w:tr>
      <w:tr w:rsidR="00E00C93" w:rsidRPr="00AC50A9" w:rsidTr="0050075C">
        <w:trPr>
          <w:trHeight w:val="380"/>
        </w:trPr>
        <w:tc>
          <w:tcPr>
            <w:tcW w:w="4320" w:type="dxa"/>
          </w:tcPr>
          <w:p w:rsidR="004975A9" w:rsidRPr="00AC50A9" w:rsidRDefault="004975A9" w:rsidP="004975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E00C93" w:rsidRPr="00AC5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7" w:type="dxa"/>
            <w:vAlign w:val="center"/>
          </w:tcPr>
          <w:p w:rsidR="004975A9" w:rsidRPr="00AC50A9" w:rsidRDefault="00017519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32,660</w:t>
            </w:r>
          </w:p>
        </w:tc>
        <w:tc>
          <w:tcPr>
            <w:tcW w:w="1303" w:type="dxa"/>
            <w:vAlign w:val="center"/>
          </w:tcPr>
          <w:p w:rsidR="004975A9" w:rsidRPr="00AC50A9" w:rsidRDefault="00C736E9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25,914</w:t>
            </w:r>
          </w:p>
        </w:tc>
        <w:tc>
          <w:tcPr>
            <w:tcW w:w="1170" w:type="dxa"/>
            <w:vAlign w:val="center"/>
          </w:tcPr>
          <w:p w:rsidR="004975A9" w:rsidRPr="00AC50A9" w:rsidRDefault="00017519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(29,648)</w:t>
            </w:r>
          </w:p>
        </w:tc>
        <w:tc>
          <w:tcPr>
            <w:tcW w:w="1350" w:type="dxa"/>
          </w:tcPr>
          <w:p w:rsidR="004975A9" w:rsidRPr="00AC50A9" w:rsidRDefault="00E26953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(23,619)</w:t>
            </w:r>
          </w:p>
        </w:tc>
      </w:tr>
      <w:tr w:rsidR="00E00C93" w:rsidRPr="00AC50A9" w:rsidTr="0050075C">
        <w:trPr>
          <w:trHeight w:val="380"/>
        </w:trPr>
        <w:tc>
          <w:tcPr>
            <w:tcW w:w="4320" w:type="dxa"/>
          </w:tcPr>
          <w:p w:rsidR="004975A9" w:rsidRPr="00AC50A9" w:rsidRDefault="004975A9" w:rsidP="004975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397" w:type="dxa"/>
          </w:tcPr>
          <w:p w:rsidR="004975A9" w:rsidRPr="00AC50A9" w:rsidRDefault="00017519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(14,375)</w:t>
            </w:r>
          </w:p>
        </w:tc>
        <w:tc>
          <w:tcPr>
            <w:tcW w:w="1303" w:type="dxa"/>
          </w:tcPr>
          <w:p w:rsidR="004975A9" w:rsidRPr="00AC50A9" w:rsidRDefault="00C736E9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(10,390)</w:t>
            </w:r>
          </w:p>
        </w:tc>
        <w:tc>
          <w:tcPr>
            <w:tcW w:w="1170" w:type="dxa"/>
          </w:tcPr>
          <w:p w:rsidR="004975A9" w:rsidRPr="00AC50A9" w:rsidRDefault="00017519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10,744</w:t>
            </w:r>
          </w:p>
        </w:tc>
        <w:tc>
          <w:tcPr>
            <w:tcW w:w="1350" w:type="dxa"/>
          </w:tcPr>
          <w:p w:rsidR="004975A9" w:rsidRPr="00AC50A9" w:rsidRDefault="00E26953" w:rsidP="00D055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7,883</w:t>
            </w:r>
          </w:p>
        </w:tc>
      </w:tr>
      <w:tr w:rsidR="00142E10" w:rsidRPr="00AC50A9" w:rsidTr="0050075C">
        <w:trPr>
          <w:trHeight w:val="380"/>
        </w:trPr>
        <w:tc>
          <w:tcPr>
            <w:tcW w:w="4320" w:type="dxa"/>
          </w:tcPr>
          <w:p w:rsidR="00142E10" w:rsidRPr="00AC50A9" w:rsidRDefault="00974A6D" w:rsidP="007E29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อายุขัย (ปี)</w:t>
            </w:r>
            <w:r w:rsidR="00142E10" w:rsidRPr="00AC5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7" w:type="dxa"/>
          </w:tcPr>
          <w:p w:rsidR="00142E10" w:rsidRPr="00AC50A9" w:rsidRDefault="00142E10" w:rsidP="007E294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512</w:t>
            </w:r>
          </w:p>
        </w:tc>
        <w:tc>
          <w:tcPr>
            <w:tcW w:w="1303" w:type="dxa"/>
          </w:tcPr>
          <w:p w:rsidR="00142E10" w:rsidRPr="00AC50A9" w:rsidRDefault="00142E10" w:rsidP="007E294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364</w:t>
            </w:r>
          </w:p>
        </w:tc>
        <w:tc>
          <w:tcPr>
            <w:tcW w:w="1170" w:type="dxa"/>
          </w:tcPr>
          <w:p w:rsidR="00142E10" w:rsidRPr="00AC50A9" w:rsidRDefault="00142E10" w:rsidP="007E294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(510)</w:t>
            </w:r>
          </w:p>
        </w:tc>
        <w:tc>
          <w:tcPr>
            <w:tcW w:w="1350" w:type="dxa"/>
          </w:tcPr>
          <w:p w:rsidR="00142E10" w:rsidRPr="00AC50A9" w:rsidRDefault="00142E10" w:rsidP="007E2943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50A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(362)</w:t>
            </w:r>
          </w:p>
        </w:tc>
      </w:tr>
    </w:tbl>
    <w:p w:rsidR="00DE7484" w:rsidRPr="00AC50A9" w:rsidRDefault="00DE7484" w:rsidP="00FD5D1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8454F" w:rsidRPr="00AC50A9" w:rsidRDefault="00651455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C50A9">
        <w:rPr>
          <w:rFonts w:ascii="Angsana New" w:hAnsi="Angsana New" w:hint="cs"/>
          <w:b/>
          <w:bCs/>
          <w:sz w:val="30"/>
          <w:szCs w:val="30"/>
        </w:rPr>
        <w:t>1</w:t>
      </w:r>
      <w:r w:rsidR="0097019B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A8454F" w:rsidRPr="00AC50A9">
        <w:rPr>
          <w:rFonts w:ascii="Angsana New" w:hAnsi="Angsana New" w:hint="cs"/>
          <w:b/>
          <w:bCs/>
          <w:sz w:val="30"/>
          <w:szCs w:val="30"/>
        </w:rPr>
        <w:tab/>
      </w:r>
      <w:r w:rsidR="00821505" w:rsidRPr="00AC50A9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:rsidR="00BC5492" w:rsidRPr="00AC50A9" w:rsidRDefault="00BC5492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A03D23" w:rsidRPr="00AC50A9" w:rsidRDefault="00A03D23" w:rsidP="00FB31B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50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:rsidR="002B0B55" w:rsidRPr="00AC50A9" w:rsidRDefault="002B0B55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A03D23" w:rsidRPr="00AC50A9" w:rsidRDefault="00A03D23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C50A9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C50A9">
        <w:rPr>
          <w:rFonts w:ascii="Angsana New" w:hAnsi="Angsana New" w:hint="cs"/>
          <w:sz w:val="30"/>
          <w:szCs w:val="30"/>
        </w:rPr>
        <w:t>2535</w:t>
      </w:r>
      <w:r w:rsidRPr="00AC50A9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AC50A9">
        <w:rPr>
          <w:rFonts w:ascii="Angsana New" w:hAnsi="Angsana New" w:hint="cs"/>
          <w:sz w:val="30"/>
          <w:szCs w:val="30"/>
        </w:rPr>
        <w:t>“</w:t>
      </w:r>
      <w:r w:rsidRPr="00AC50A9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AC50A9">
        <w:rPr>
          <w:rFonts w:ascii="Angsana New" w:hAnsi="Angsana New" w:hint="cs"/>
          <w:sz w:val="30"/>
          <w:szCs w:val="30"/>
        </w:rPr>
        <w:t>”</w:t>
      </w:r>
      <w:r w:rsidRPr="00AC50A9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Pr="00AC50A9">
        <w:rPr>
          <w:rFonts w:ascii="Angsana New" w:hAnsi="Angsana New" w:hint="cs"/>
          <w:sz w:val="30"/>
          <w:szCs w:val="30"/>
        </w:rPr>
        <w:t xml:space="preserve">5 </w:t>
      </w:r>
      <w:r w:rsidRPr="00AC50A9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C50A9">
        <w:rPr>
          <w:rFonts w:ascii="Angsana New" w:hAnsi="Angsana New" w:hint="cs"/>
          <w:sz w:val="30"/>
          <w:szCs w:val="30"/>
        </w:rPr>
        <w:t xml:space="preserve">10 </w:t>
      </w:r>
      <w:r w:rsidRPr="00AC50A9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A8454F" w:rsidRPr="00AC50A9" w:rsidRDefault="00345E4B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C50A9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97019B">
        <w:rPr>
          <w:rFonts w:ascii="Angsana New" w:hAnsi="Angsana New"/>
          <w:b/>
          <w:bCs/>
          <w:sz w:val="30"/>
          <w:szCs w:val="30"/>
        </w:rPr>
        <w:t>7</w:t>
      </w:r>
      <w:r w:rsidR="00A8454F" w:rsidRPr="00AC50A9">
        <w:rPr>
          <w:rFonts w:ascii="Angsana New" w:hAnsi="Angsana New" w:hint="cs"/>
          <w:b/>
          <w:bCs/>
          <w:sz w:val="30"/>
          <w:szCs w:val="30"/>
        </w:rPr>
        <w:tab/>
      </w:r>
      <w:r w:rsidR="00A8454F" w:rsidRPr="00AC50A9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="00C65A40" w:rsidRPr="00AC50A9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452D81" w:rsidRPr="00AC50A9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และการจำแนกรายได้</w:t>
      </w:r>
    </w:p>
    <w:p w:rsidR="003574D4" w:rsidRPr="00AC50A9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972AD0" w:rsidRPr="00AC50A9" w:rsidRDefault="00F2527A" w:rsidP="005B762C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C50A9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AC50A9">
        <w:rPr>
          <w:rFonts w:ascii="Angsana New" w:hAnsi="Angsana New" w:hint="cs"/>
          <w:sz w:val="30"/>
          <w:szCs w:val="30"/>
          <w:cs/>
        </w:rPr>
        <w:t xml:space="preserve">มี </w:t>
      </w:r>
      <w:r w:rsidRPr="00AC50A9">
        <w:rPr>
          <w:rFonts w:ascii="Angsana New" w:hAnsi="Angsana New" w:hint="cs"/>
          <w:sz w:val="30"/>
          <w:szCs w:val="30"/>
        </w:rPr>
        <w:t>2</w:t>
      </w:r>
      <w:r w:rsidR="003574D4" w:rsidRPr="00AC50A9">
        <w:rPr>
          <w:rFonts w:ascii="Angsana New" w:hAnsi="Angsana New" w:hint="cs"/>
          <w:sz w:val="30"/>
          <w:szCs w:val="30"/>
          <w:cs/>
        </w:rPr>
        <w:t xml:space="preserve"> </w:t>
      </w:r>
      <w:r w:rsidRPr="00AC50A9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AC50A9">
        <w:rPr>
          <w:rFonts w:ascii="Angsana New" w:hAnsi="Angsana New" w:hint="cs"/>
          <w:sz w:val="30"/>
          <w:szCs w:val="30"/>
        </w:rPr>
        <w:br/>
      </w:r>
      <w:r w:rsidRPr="00AC50A9">
        <w:rPr>
          <w:rFonts w:ascii="Angsana New" w:hAnsi="Angsana New" w:hint="cs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F80A37" w:rsidRPr="00AC50A9">
        <w:rPr>
          <w:rFonts w:ascii="Angsana New" w:hAnsi="Angsana New" w:hint="cs"/>
          <w:sz w:val="30"/>
          <w:szCs w:val="30"/>
        </w:rPr>
        <w:br/>
      </w:r>
      <w:r w:rsidR="00972AD0" w:rsidRPr="00AC50A9">
        <w:rPr>
          <w:rFonts w:ascii="Angsana New" w:hAnsi="Angsana New" w:hint="cs"/>
          <w:sz w:val="30"/>
          <w:szCs w:val="30"/>
          <w:cs/>
        </w:rPr>
        <w:t xml:space="preserve">กลยุทธ์ทางการตลาดที่แตกต่างกัน </w:t>
      </w:r>
      <w:r w:rsidRPr="00AC50A9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</w:t>
      </w:r>
      <w:r w:rsidR="00F80A37" w:rsidRPr="00AC50A9">
        <w:rPr>
          <w:rFonts w:ascii="Angsana New" w:hAnsi="Angsana New" w:hint="cs"/>
          <w:sz w:val="30"/>
          <w:szCs w:val="30"/>
        </w:rPr>
        <w:br/>
      </w:r>
      <w:r w:rsidRPr="00AC50A9">
        <w:rPr>
          <w:rFonts w:ascii="Angsana New" w:hAnsi="Angsana New" w:hint="cs"/>
          <w:sz w:val="30"/>
          <w:szCs w:val="30"/>
          <w:cs/>
        </w:rPr>
        <w:t xml:space="preserve">โดยสรุปมีดังนี้ </w:t>
      </w:r>
    </w:p>
    <w:p w:rsidR="00972AD0" w:rsidRPr="00AC50A9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3F5988" w:rsidRPr="00AC50A9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30B4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D330B4">
        <w:rPr>
          <w:rFonts w:ascii="Angsana New" w:hAnsi="Angsana New" w:hint="cs"/>
          <w:i/>
          <w:iCs/>
          <w:sz w:val="30"/>
          <w:szCs w:val="30"/>
        </w:rPr>
        <w:t>1</w:t>
      </w:r>
      <w:r w:rsidRPr="00AC50A9">
        <w:rPr>
          <w:rFonts w:ascii="Angsana New" w:hAnsi="Angsana New" w:hint="cs"/>
          <w:sz w:val="30"/>
          <w:szCs w:val="30"/>
          <w:cs/>
        </w:rPr>
        <w:tab/>
      </w:r>
      <w:r w:rsidRPr="00AC50A9">
        <w:rPr>
          <w:rFonts w:ascii="Angsana New" w:hAnsi="Angsana New" w:hint="cs"/>
          <w:sz w:val="30"/>
          <w:szCs w:val="30"/>
          <w:cs/>
        </w:rPr>
        <w:tab/>
      </w:r>
      <w:r w:rsidR="00DD7135" w:rsidRPr="00AC50A9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:rsidR="00A669E7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30B4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D330B4">
        <w:rPr>
          <w:rFonts w:ascii="Angsana New" w:hAnsi="Angsana New" w:hint="cs"/>
          <w:i/>
          <w:iCs/>
          <w:sz w:val="30"/>
          <w:szCs w:val="30"/>
        </w:rPr>
        <w:t>2</w:t>
      </w:r>
      <w:r w:rsidRPr="00D330B4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AC50A9">
        <w:rPr>
          <w:rFonts w:ascii="Angsana New" w:hAnsi="Angsana New" w:hint="cs"/>
          <w:sz w:val="30"/>
          <w:szCs w:val="30"/>
          <w:cs/>
        </w:rPr>
        <w:tab/>
      </w:r>
      <w:r w:rsidR="007D5DAC" w:rsidRPr="00AC50A9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:rsidR="007555F2" w:rsidRPr="00AC50A9" w:rsidRDefault="007555F2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45E4B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972AD0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AC50A9" w:rsidRDefault="00AC50A9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00C02" w:rsidRPr="005F4B06" w:rsidRDefault="00972AD0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2A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115CE5" w:rsidRPr="00B05776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2493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AF0198" w:rsidTr="00115CE5">
        <w:tc>
          <w:tcPr>
            <w:tcW w:w="2493" w:type="dxa"/>
          </w:tcPr>
          <w:p w:rsidR="00440096" w:rsidRPr="00AF0198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19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:rsidR="00440096" w:rsidRPr="00EB66CA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B66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EB66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EB66C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:rsidR="00440096" w:rsidRPr="00AF0198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:rsidR="00440096" w:rsidRPr="00EB66CA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B66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EB66C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:rsidR="00440096" w:rsidRPr="00AF0198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440096" w:rsidRPr="00E6639E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639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43" w:type="dxa"/>
            <w:gridSpan w:val="2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744A92" w:rsidRPr="00AF0198" w:rsidTr="00115CE5">
        <w:tc>
          <w:tcPr>
            <w:tcW w:w="2493" w:type="dxa"/>
          </w:tcPr>
          <w:p w:rsidR="00744A92" w:rsidRPr="00AF0198" w:rsidRDefault="00744A92" w:rsidP="00744A92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:rsidR="00744A92" w:rsidRPr="00AF0198" w:rsidRDefault="00744A92" w:rsidP="00744A9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AF019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:rsidR="00007227" w:rsidRPr="000A26A2" w:rsidRDefault="002005DE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05DE">
              <w:rPr>
                <w:rFonts w:ascii="Angsana New" w:hAnsi="Angsana New"/>
                <w:sz w:val="26"/>
                <w:szCs w:val="26"/>
                <w:lang w:val="en-US"/>
              </w:rPr>
              <w:t>3,341,759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3,524,231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2005DE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05DE">
              <w:rPr>
                <w:rFonts w:ascii="Angsana New" w:hAnsi="Angsana New"/>
                <w:sz w:val="26"/>
                <w:szCs w:val="26"/>
                <w:lang w:val="en-US"/>
              </w:rPr>
              <w:t>2,154,860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2,780,225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2005DE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05DE">
              <w:rPr>
                <w:rFonts w:ascii="Angsana New" w:hAnsi="Angsana New"/>
                <w:sz w:val="26"/>
                <w:szCs w:val="26"/>
                <w:lang w:val="en-US"/>
              </w:rPr>
              <w:t>5,496,619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6,304,456</w:t>
            </w:r>
          </w:p>
        </w:tc>
      </w:tr>
      <w:tr w:rsidR="00007227" w:rsidRPr="00AF0198" w:rsidTr="009D4312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1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DD7135" w:rsidRDefault="002005DE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05DE">
              <w:rPr>
                <w:rFonts w:ascii="Angsana New" w:hAnsi="Angsana New"/>
                <w:b/>
                <w:bCs/>
                <w:sz w:val="26"/>
                <w:szCs w:val="26"/>
              </w:rPr>
              <w:t>684,049</w:t>
            </w:r>
          </w:p>
        </w:tc>
        <w:tc>
          <w:tcPr>
            <w:tcW w:w="236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DD7135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716,653</w:t>
            </w:r>
          </w:p>
        </w:tc>
        <w:tc>
          <w:tcPr>
            <w:tcW w:w="252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0A26A2" w:rsidRDefault="002005DE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005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153,984</w:t>
            </w:r>
          </w:p>
        </w:tc>
        <w:tc>
          <w:tcPr>
            <w:tcW w:w="236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282,525</w:t>
            </w:r>
          </w:p>
        </w:tc>
        <w:tc>
          <w:tcPr>
            <w:tcW w:w="236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7227" w:rsidRPr="000A26A2" w:rsidRDefault="002005DE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005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838,033</w:t>
            </w:r>
          </w:p>
        </w:tc>
        <w:tc>
          <w:tcPr>
            <w:tcW w:w="236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999,178</w:t>
            </w:r>
          </w:p>
        </w:tc>
      </w:tr>
      <w:tr w:rsidR="00007227" w:rsidRPr="00AF0198" w:rsidTr="00AC50A9">
        <w:trPr>
          <w:trHeight w:hRule="exact" w:val="288"/>
        </w:trPr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B85866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07227" w:rsidRPr="00AF0198" w:rsidTr="00DD713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F019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รายได้ที่</w:t>
            </w:r>
            <w:r w:rsidRPr="00AF0198">
              <w:rPr>
                <w:rFonts w:ascii="Angsana New" w:hAnsi="Angsana New"/>
                <w:sz w:val="26"/>
                <w:szCs w:val="26"/>
                <w:cs/>
              </w:rPr>
              <w:t>ปันส่วนไม่ได้</w:t>
            </w:r>
          </w:p>
        </w:tc>
        <w:tc>
          <w:tcPr>
            <w:tcW w:w="934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147,746</w:t>
            </w:r>
          </w:p>
        </w:tc>
        <w:tc>
          <w:tcPr>
            <w:tcW w:w="236" w:type="dxa"/>
          </w:tcPr>
          <w:p w:rsidR="00007227" w:rsidRPr="00B85866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213,622</w:t>
            </w: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34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(326,654)</w:t>
            </w:r>
          </w:p>
        </w:tc>
        <w:tc>
          <w:tcPr>
            <w:tcW w:w="236" w:type="dxa"/>
          </w:tcPr>
          <w:p w:rsidR="00007227" w:rsidRPr="00B85866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(318,953)</w:t>
            </w:r>
          </w:p>
        </w:tc>
      </w:tr>
      <w:tr w:rsidR="00007227" w:rsidRPr="00AF0198" w:rsidTr="00115CE5">
        <w:trPr>
          <w:trHeight w:val="380"/>
        </w:trPr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34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(1,242)</w:t>
            </w:r>
          </w:p>
        </w:tc>
        <w:tc>
          <w:tcPr>
            <w:tcW w:w="236" w:type="dxa"/>
          </w:tcPr>
          <w:p w:rsidR="00007227" w:rsidRPr="00B85866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(2,146)</w:t>
            </w:r>
          </w:p>
        </w:tc>
      </w:tr>
      <w:tr w:rsidR="00007227" w:rsidRPr="00AF0198" w:rsidTr="00115CE5">
        <w:trPr>
          <w:trHeight w:val="300"/>
        </w:trPr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F01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34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227" w:rsidRPr="00972AD0" w:rsidRDefault="00806855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657,883</w:t>
            </w:r>
          </w:p>
        </w:tc>
        <w:tc>
          <w:tcPr>
            <w:tcW w:w="236" w:type="dxa"/>
          </w:tcPr>
          <w:p w:rsidR="00007227" w:rsidRPr="003218CB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007227" w:rsidRPr="00972AD0" w:rsidRDefault="00007227" w:rsidP="00007227">
            <w:pPr>
              <w:tabs>
                <w:tab w:val="decimal" w:pos="702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891,701</w:t>
            </w:r>
          </w:p>
        </w:tc>
      </w:tr>
      <w:tr w:rsidR="00007227" w:rsidRPr="00AF0198" w:rsidTr="00AC50A9">
        <w:trPr>
          <w:trHeight w:hRule="exact" w:val="288"/>
        </w:trPr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007227" w:rsidRPr="00AF0198" w:rsidRDefault="00007227" w:rsidP="00007227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:rsidR="00007227" w:rsidRPr="00AF0198" w:rsidRDefault="00007227" w:rsidP="00007227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007227" w:rsidRPr="00AF0198" w:rsidRDefault="00007227" w:rsidP="00007227">
            <w:pPr>
              <w:tabs>
                <w:tab w:val="decimal" w:pos="657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</w:tbl>
    <w:p w:rsidR="007555F2" w:rsidRDefault="007555F2"/>
    <w:p w:rsidR="007555F2" w:rsidRDefault="007555F2"/>
    <w:p w:rsidR="007555F2" w:rsidRDefault="007555F2"/>
    <w:p w:rsidR="007555F2" w:rsidRDefault="007555F2"/>
    <w:p w:rsidR="007555F2" w:rsidRDefault="007555F2"/>
    <w:p w:rsidR="007555F2" w:rsidRDefault="007555F2"/>
    <w:tbl>
      <w:tblPr>
        <w:tblW w:w="949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2493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7555F2" w:rsidRPr="00AF0198" w:rsidTr="003650CB">
        <w:tc>
          <w:tcPr>
            <w:tcW w:w="2493" w:type="dxa"/>
          </w:tcPr>
          <w:p w:rsidR="007555F2" w:rsidRPr="00AF0198" w:rsidRDefault="007555F2" w:rsidP="003650C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F0198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142" w:type="dxa"/>
            <w:gridSpan w:val="3"/>
          </w:tcPr>
          <w:p w:rsidR="007555F2" w:rsidRPr="00EB66CA" w:rsidRDefault="007555F2" w:rsidP="003650C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B66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EB66C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:rsidR="007555F2" w:rsidRPr="00EB66CA" w:rsidRDefault="007555F2" w:rsidP="003650C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B66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EB66C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7555F2" w:rsidRPr="00E6639E" w:rsidRDefault="007555F2" w:rsidP="003650C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639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555F2" w:rsidRPr="00AF0198" w:rsidTr="003650CB">
        <w:tc>
          <w:tcPr>
            <w:tcW w:w="2493" w:type="dxa"/>
          </w:tcPr>
          <w:p w:rsidR="007555F2" w:rsidRPr="00AF0198" w:rsidRDefault="007555F2" w:rsidP="003650C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52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43" w:type="dxa"/>
            <w:gridSpan w:val="2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7555F2" w:rsidRPr="00AF0198" w:rsidTr="003650CB">
        <w:tc>
          <w:tcPr>
            <w:tcW w:w="2493" w:type="dxa"/>
          </w:tcPr>
          <w:p w:rsidR="007555F2" w:rsidRPr="00AF0198" w:rsidRDefault="007555F2" w:rsidP="003650C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:rsidR="007555F2" w:rsidRPr="00AF0198" w:rsidRDefault="007555F2" w:rsidP="003650C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AF019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70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:rsidR="00007227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585,313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664,909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306,621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414,185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891,934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1,079,094</w:t>
            </w:r>
          </w:p>
        </w:tc>
      </w:tr>
      <w:tr w:rsidR="00007227" w:rsidRPr="00AF0198" w:rsidTr="00DD713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321,775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377,260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1,030,330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1,431,872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1,352,105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1,809,132</w:t>
            </w:r>
          </w:p>
        </w:tc>
      </w:tr>
      <w:tr w:rsidR="00007227" w:rsidRPr="00AF0198" w:rsidTr="00DD713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2,648,583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2,736,892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733,817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811,585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3,382,400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3,548,477</w:t>
            </w:r>
          </w:p>
        </w:tc>
      </w:tr>
      <w:tr w:rsidR="00007227" w:rsidRPr="00AF0198" w:rsidTr="00DD713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984,184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343,786</w:t>
            </w: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01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6,610,623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6,780,489</w:t>
            </w:r>
          </w:p>
        </w:tc>
      </w:tr>
      <w:tr w:rsidR="00007227" w:rsidRPr="00AF0198" w:rsidTr="00AC50A9">
        <w:trPr>
          <w:trHeight w:hRule="exact" w:val="288"/>
        </w:trPr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07227" w:rsidRPr="00AF0198" w:rsidTr="00115CE5">
        <w:tc>
          <w:tcPr>
            <w:tcW w:w="2493" w:type="dxa"/>
          </w:tcPr>
          <w:p w:rsidR="00007227" w:rsidRPr="00972AD0" w:rsidRDefault="00007227" w:rsidP="0000722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AD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07227" w:rsidRPr="00AF0198" w:rsidTr="00115CE5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99,070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115,532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128,893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130,691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227,963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246,223</w:t>
            </w:r>
          </w:p>
        </w:tc>
      </w:tr>
      <w:tr w:rsidR="00007227" w:rsidRPr="00AF0198" w:rsidTr="004D7C2A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F0198">
              <w:rPr>
                <w:rFonts w:ascii="Angsana New" w:hAnsi="Angsan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:rsidR="00007227" w:rsidRPr="00AF0198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AF0198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AF0198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AF0198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775,633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991,209</w:t>
            </w:r>
          </w:p>
        </w:tc>
      </w:tr>
      <w:tr w:rsidR="00007227" w:rsidRPr="00AF0198" w:rsidTr="004D7C2A"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1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227" w:rsidRPr="000A26A2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1,003,596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007227" w:rsidRPr="000A26A2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1,237,432</w:t>
            </w:r>
          </w:p>
        </w:tc>
      </w:tr>
      <w:tr w:rsidR="00007227" w:rsidRPr="00AF0198" w:rsidTr="00AC50A9">
        <w:trPr>
          <w:trHeight w:hRule="exact" w:val="288"/>
        </w:trPr>
        <w:tc>
          <w:tcPr>
            <w:tcW w:w="2493" w:type="dxa"/>
          </w:tcPr>
          <w:p w:rsidR="00007227" w:rsidRPr="00AF0198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:rsidR="00007227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007227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07227" w:rsidRPr="00AF0198" w:rsidTr="004D7C2A">
        <w:tc>
          <w:tcPr>
            <w:tcW w:w="2493" w:type="dxa"/>
          </w:tcPr>
          <w:p w:rsidR="00007227" w:rsidRPr="00584AE0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07227" w:rsidRPr="00AF0198" w:rsidTr="004D7C2A">
        <w:tc>
          <w:tcPr>
            <w:tcW w:w="2493" w:type="dxa"/>
          </w:tcPr>
          <w:p w:rsidR="00007227" w:rsidRPr="00D17F3F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17F3F">
              <w:rPr>
                <w:rFonts w:ascii="Angsana New" w:hAnsi="Angsana New" w:hint="cs"/>
                <w:sz w:val="26"/>
                <w:szCs w:val="26"/>
                <w:cs/>
              </w:rPr>
              <w:t>ค่าเสื่อม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ราคาและค่าตัดจำหน่าย</w:t>
            </w:r>
          </w:p>
        </w:tc>
        <w:tc>
          <w:tcPr>
            <w:tcW w:w="934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324,056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381,119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123,967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152,825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584AE0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448,023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584AE0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533,944</w:t>
            </w:r>
          </w:p>
        </w:tc>
      </w:tr>
      <w:tr w:rsidR="00007227" w:rsidRPr="00AF0198" w:rsidTr="004D7C2A">
        <w:tc>
          <w:tcPr>
            <w:tcW w:w="2493" w:type="dxa"/>
          </w:tcPr>
          <w:p w:rsidR="00007227" w:rsidRPr="00584AE0" w:rsidRDefault="00007227" w:rsidP="00007227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236,798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255,899</w:t>
            </w:r>
          </w:p>
        </w:tc>
        <w:tc>
          <w:tcPr>
            <w:tcW w:w="252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:rsidR="00007227" w:rsidRPr="000A26A2" w:rsidRDefault="00806855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46,731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007227" w:rsidRPr="000A26A2" w:rsidRDefault="00007227" w:rsidP="00007227">
            <w:pPr>
              <w:tabs>
                <w:tab w:val="decimal" w:pos="693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59,873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:rsidR="00007227" w:rsidRPr="007333DB" w:rsidRDefault="00806855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6855">
              <w:rPr>
                <w:rFonts w:ascii="Angsana New" w:hAnsi="Angsana New"/>
                <w:sz w:val="26"/>
                <w:szCs w:val="26"/>
                <w:lang w:val="en-US"/>
              </w:rPr>
              <w:t>283,529</w:t>
            </w:r>
          </w:p>
        </w:tc>
        <w:tc>
          <w:tcPr>
            <w:tcW w:w="236" w:type="dxa"/>
          </w:tcPr>
          <w:p w:rsidR="00007227" w:rsidRPr="00AF0198" w:rsidRDefault="00007227" w:rsidP="0000722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:rsidR="00007227" w:rsidRPr="007333DB" w:rsidRDefault="00007227" w:rsidP="00007227">
            <w:pPr>
              <w:tabs>
                <w:tab w:val="decimal" w:pos="749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315,772</w:t>
            </w:r>
          </w:p>
        </w:tc>
      </w:tr>
    </w:tbl>
    <w:p w:rsidR="00345E4B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:rsidR="0015025B" w:rsidRPr="00AC50A9" w:rsidRDefault="00C65A40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ข้อมูล</w:t>
      </w:r>
      <w:r w:rsidR="00675B3F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ทาง</w:t>
      </w:r>
      <w:r w:rsidR="00972AD0" w:rsidRPr="00AC50A9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:rsidR="00972AD0" w:rsidRPr="00AC50A9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14B1B" w:rsidRPr="00AC50A9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C50A9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C65A40" w:rsidRPr="00AC50A9">
        <w:rPr>
          <w:rFonts w:ascii="Angsana New" w:hAnsi="Angsana New" w:hint="cs"/>
          <w:spacing w:val="-2"/>
          <w:sz w:val="30"/>
          <w:szCs w:val="30"/>
          <w:cs/>
        </w:rPr>
        <w:t>ข้อมูล</w:t>
      </w:r>
      <w:r w:rsidR="00675B3F" w:rsidRPr="00AC50A9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Pr="00AC50A9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AC50A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AC50A9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สินทรัพย์แยกตามสถานที่ตั้ง</w:t>
      </w:r>
      <w:r w:rsidR="00A51FF2" w:rsidRPr="00AC50A9">
        <w:rPr>
          <w:rFonts w:ascii="Angsana New" w:hAnsi="Angsana New" w:hint="cs"/>
          <w:spacing w:val="-2"/>
          <w:sz w:val="30"/>
          <w:szCs w:val="30"/>
          <w:lang w:eastAsia="th-TH"/>
        </w:rPr>
        <w:br/>
      </w:r>
      <w:r w:rsidR="000612EC" w:rsidRPr="00AC50A9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ทางภูมิศาสตร์ของสินทรัพย์</w:t>
      </w:r>
    </w:p>
    <w:p w:rsidR="00972AD0" w:rsidRPr="00AC50A9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58" w:type="dxa"/>
        <w:tblLook w:val="0000" w:firstRow="0" w:lastRow="0" w:firstColumn="0" w:lastColumn="0" w:noHBand="0" w:noVBand="0"/>
      </w:tblPr>
      <w:tblGrid>
        <w:gridCol w:w="4167"/>
        <w:gridCol w:w="1085"/>
        <w:gridCol w:w="237"/>
        <w:gridCol w:w="1085"/>
        <w:gridCol w:w="263"/>
        <w:gridCol w:w="1031"/>
        <w:gridCol w:w="236"/>
        <w:gridCol w:w="1031"/>
      </w:tblGrid>
      <w:tr w:rsidR="00D20C60" w:rsidRPr="00AC50A9" w:rsidTr="00B22EDC">
        <w:tc>
          <w:tcPr>
            <w:tcW w:w="4167" w:type="dxa"/>
          </w:tcPr>
          <w:p w:rsidR="00D20C60" w:rsidRPr="00AC50A9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7" w:type="dxa"/>
            <w:gridSpan w:val="3"/>
          </w:tcPr>
          <w:p w:rsidR="00D20C60" w:rsidRPr="00AC50A9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3" w:type="dxa"/>
          </w:tcPr>
          <w:p w:rsidR="00D20C60" w:rsidRPr="00AC50A9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8" w:type="dxa"/>
            <w:gridSpan w:val="3"/>
          </w:tcPr>
          <w:p w:rsidR="00D20C60" w:rsidRPr="00AC50A9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50A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AC50A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B61842" w:rsidRPr="00AC50A9" w:rsidTr="00B22EDC">
        <w:tc>
          <w:tcPr>
            <w:tcW w:w="4167" w:type="dxa"/>
          </w:tcPr>
          <w:p w:rsidR="00B61842" w:rsidRPr="00AC50A9" w:rsidRDefault="00B61842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7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3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B61842" w:rsidP="00AC50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</w:tr>
      <w:tr w:rsidR="00744A92" w:rsidRPr="00AC50A9" w:rsidTr="00B22EDC">
        <w:tc>
          <w:tcPr>
            <w:tcW w:w="4167" w:type="dxa"/>
          </w:tcPr>
          <w:p w:rsidR="00744A92" w:rsidRPr="00AC50A9" w:rsidRDefault="00744A92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8" w:type="dxa"/>
            <w:gridSpan w:val="7"/>
          </w:tcPr>
          <w:p w:rsidR="00744A92" w:rsidRPr="00AC50A9" w:rsidRDefault="00744A92" w:rsidP="00AC50A9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C50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1842" w:rsidRPr="00AC50A9" w:rsidTr="00B22EDC">
        <w:tc>
          <w:tcPr>
            <w:tcW w:w="4167" w:type="dxa"/>
          </w:tcPr>
          <w:p w:rsidR="00B61842" w:rsidRPr="00AC50A9" w:rsidRDefault="00B61842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AC5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5" w:type="dxa"/>
          </w:tcPr>
          <w:p w:rsidR="00B61842" w:rsidRPr="00AC50A9" w:rsidRDefault="00F0488C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3,186,204</w:t>
            </w:r>
          </w:p>
        </w:tc>
        <w:tc>
          <w:tcPr>
            <w:tcW w:w="237" w:type="dxa"/>
          </w:tcPr>
          <w:p w:rsidR="00B61842" w:rsidRPr="00AC50A9" w:rsidRDefault="00B61842" w:rsidP="00AC50A9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61842" w:rsidRPr="00AC50A9" w:rsidRDefault="00B61842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3,880,162</w:t>
            </w:r>
          </w:p>
        </w:tc>
        <w:tc>
          <w:tcPr>
            <w:tcW w:w="263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F0488C" w:rsidP="00AC50A9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B61842" w:rsidP="00AC50A9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B61842" w:rsidRPr="00AC50A9" w:rsidTr="00B22EDC">
        <w:tc>
          <w:tcPr>
            <w:tcW w:w="4167" w:type="dxa"/>
          </w:tcPr>
          <w:p w:rsidR="00B61842" w:rsidRPr="00AC50A9" w:rsidRDefault="00B61842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5" w:type="dxa"/>
          </w:tcPr>
          <w:p w:rsidR="00B61842" w:rsidRPr="00AC50A9" w:rsidRDefault="00F0488C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1,657,565</w:t>
            </w:r>
          </w:p>
        </w:tc>
        <w:tc>
          <w:tcPr>
            <w:tcW w:w="237" w:type="dxa"/>
          </w:tcPr>
          <w:p w:rsidR="00B61842" w:rsidRPr="00AC50A9" w:rsidRDefault="00B61842" w:rsidP="00AC50A9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61842" w:rsidRPr="00AC50A9" w:rsidRDefault="00B61842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1,629,057</w:t>
            </w:r>
          </w:p>
        </w:tc>
        <w:tc>
          <w:tcPr>
            <w:tcW w:w="263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F0488C" w:rsidP="00AC50A9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3,434,370</w:t>
            </w:r>
          </w:p>
        </w:tc>
        <w:tc>
          <w:tcPr>
            <w:tcW w:w="236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B61842" w:rsidP="00AC50A9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3,597,741</w:t>
            </w:r>
          </w:p>
        </w:tc>
      </w:tr>
      <w:tr w:rsidR="00B61842" w:rsidRPr="00AC50A9" w:rsidTr="00B22EDC">
        <w:tc>
          <w:tcPr>
            <w:tcW w:w="4167" w:type="dxa"/>
          </w:tcPr>
          <w:p w:rsidR="00B61842" w:rsidRPr="00AC50A9" w:rsidRDefault="00B61842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085" w:type="dxa"/>
          </w:tcPr>
          <w:p w:rsidR="00B61842" w:rsidRPr="00AC50A9" w:rsidRDefault="00F0488C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394,663</w:t>
            </w:r>
          </w:p>
        </w:tc>
        <w:tc>
          <w:tcPr>
            <w:tcW w:w="237" w:type="dxa"/>
          </w:tcPr>
          <w:p w:rsidR="00B61842" w:rsidRPr="00AC50A9" w:rsidRDefault="00B61842" w:rsidP="00AC50A9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61842" w:rsidRPr="00AC50A9" w:rsidRDefault="00B61842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449,596</w:t>
            </w:r>
          </w:p>
        </w:tc>
        <w:tc>
          <w:tcPr>
            <w:tcW w:w="263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F0488C" w:rsidP="00AC50A9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B61842" w:rsidP="00AC50A9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B61842" w:rsidRPr="00AC50A9" w:rsidTr="00B22EDC">
        <w:tc>
          <w:tcPr>
            <w:tcW w:w="4167" w:type="dxa"/>
          </w:tcPr>
          <w:p w:rsidR="00B61842" w:rsidRPr="00AC50A9" w:rsidRDefault="00B61842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5" w:type="dxa"/>
          </w:tcPr>
          <w:p w:rsidR="00B61842" w:rsidRPr="00AC50A9" w:rsidRDefault="00F0488C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258,187</w:t>
            </w:r>
          </w:p>
        </w:tc>
        <w:tc>
          <w:tcPr>
            <w:tcW w:w="237" w:type="dxa"/>
          </w:tcPr>
          <w:p w:rsidR="00B61842" w:rsidRPr="00AC50A9" w:rsidRDefault="00B61842" w:rsidP="00AC50A9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:rsidR="00B61842" w:rsidRPr="00AC50A9" w:rsidRDefault="00B61842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345,641</w:t>
            </w:r>
          </w:p>
        </w:tc>
        <w:tc>
          <w:tcPr>
            <w:tcW w:w="263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F0488C" w:rsidP="00AC50A9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:rsidR="00B61842" w:rsidRPr="00AC50A9" w:rsidRDefault="00B61842" w:rsidP="00AC50A9">
            <w:pPr>
              <w:tabs>
                <w:tab w:val="decimal" w:pos="5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B61842" w:rsidRPr="00AC50A9" w:rsidTr="00B22EDC">
        <w:tc>
          <w:tcPr>
            <w:tcW w:w="4167" w:type="dxa"/>
          </w:tcPr>
          <w:p w:rsidR="00B61842" w:rsidRPr="00AC50A9" w:rsidRDefault="00B61842" w:rsidP="00AC50A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C50A9" w:rsidRDefault="00F0488C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5,496,619</w:t>
            </w:r>
          </w:p>
        </w:tc>
        <w:tc>
          <w:tcPr>
            <w:tcW w:w="237" w:type="dxa"/>
          </w:tcPr>
          <w:p w:rsidR="00B61842" w:rsidRPr="00AC50A9" w:rsidRDefault="00B61842" w:rsidP="00AC50A9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C50A9" w:rsidRDefault="00B61842" w:rsidP="00AC50A9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6,304,456</w:t>
            </w:r>
          </w:p>
        </w:tc>
        <w:tc>
          <w:tcPr>
            <w:tcW w:w="263" w:type="dxa"/>
          </w:tcPr>
          <w:p w:rsidR="00B61842" w:rsidRPr="00AC50A9" w:rsidRDefault="00B61842" w:rsidP="00AC50A9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C50A9" w:rsidRDefault="00F0488C" w:rsidP="00AC50A9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3,434,370</w:t>
            </w:r>
          </w:p>
        </w:tc>
        <w:tc>
          <w:tcPr>
            <w:tcW w:w="236" w:type="dxa"/>
          </w:tcPr>
          <w:p w:rsidR="00B61842" w:rsidRPr="00AC50A9" w:rsidRDefault="00B61842" w:rsidP="00AC50A9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C50A9" w:rsidRDefault="00B61842" w:rsidP="00AC50A9">
            <w:pPr>
              <w:tabs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3,597,741</w:t>
            </w:r>
          </w:p>
        </w:tc>
      </w:tr>
    </w:tbl>
    <w:p w:rsidR="00E0330D" w:rsidRPr="00AC50A9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:rsidR="0015025B" w:rsidRPr="00AC50A9" w:rsidRDefault="007555F2" w:rsidP="00AC50A9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br w:type="page"/>
      </w:r>
      <w:r w:rsidR="0015025B" w:rsidRPr="00AC50A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 xml:space="preserve">ลูกค้ารายใหญ่ </w:t>
      </w:r>
    </w:p>
    <w:p w:rsidR="00972AD0" w:rsidRPr="00AC50A9" w:rsidRDefault="00972AD0" w:rsidP="00AC50A9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 w:cs="Angsana New"/>
          <w:sz w:val="30"/>
          <w:szCs w:val="30"/>
          <w:lang w:val="en-GB"/>
        </w:rPr>
      </w:pPr>
    </w:p>
    <w:p w:rsidR="00A1391F" w:rsidRPr="00AC50A9" w:rsidRDefault="0015025B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AC50A9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รายได้จากลูกค้ารายหนึ่งจากส่วนงานที่ </w:t>
      </w:r>
      <w:r w:rsidRPr="00AC50A9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1 </w:t>
      </w:r>
      <w:r w:rsidRPr="00AC50A9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และ </w:t>
      </w:r>
      <w:r w:rsidRPr="00AC50A9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2 </w:t>
      </w:r>
      <w:r w:rsidR="00A10E4E" w:rsidRPr="00AC50A9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ของบริษัทเป็นเงินประมาณ</w:t>
      </w:r>
      <w:r w:rsidR="005D64D0" w:rsidRPr="00AC50A9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 541</w:t>
      </w:r>
      <w:r w:rsidR="00D919D5" w:rsidRPr="00AC50A9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AC50A9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ล้านบาท </w:t>
      </w:r>
      <w:r w:rsidRPr="00AC50A9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GB"/>
        </w:rPr>
        <w:t>(</w:t>
      </w:r>
      <w:r w:rsidR="00030F23" w:rsidRPr="00AC50A9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>25</w:t>
      </w:r>
      <w:r w:rsidR="00744A92" w:rsidRPr="00AC50A9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>6</w:t>
      </w:r>
      <w:r w:rsidR="00B61842" w:rsidRPr="00AC50A9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>1</w:t>
      </w:r>
      <w:r w:rsidRPr="00AC50A9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 xml:space="preserve">: </w:t>
      </w:r>
      <w:r w:rsidR="00B61842" w:rsidRPr="00AC50A9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>470</w:t>
      </w:r>
      <w:r w:rsidR="00B22EDC" w:rsidRPr="00AC50A9">
        <w:rPr>
          <w:rFonts w:ascii="Angsana New" w:hAnsi="Angsana New" w:cs="Angsana New" w:hint="cs"/>
          <w:i/>
          <w:iCs/>
          <w:spacing w:val="-2"/>
          <w:sz w:val="30"/>
          <w:szCs w:val="30"/>
          <w:lang w:val="en-GB"/>
        </w:rPr>
        <w:t xml:space="preserve"> </w:t>
      </w:r>
      <w:r w:rsidRPr="00AC50A9">
        <w:rPr>
          <w:rFonts w:ascii="Angsana New" w:hAnsi="Angsana New" w:cs="Angsana New" w:hint="cs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AC50A9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จากรายได้รวมของบริษัท</w:t>
      </w:r>
      <w:r w:rsidRPr="00AC50A9">
        <w:rPr>
          <w:rFonts w:ascii="Angsana New" w:hAnsi="Angsana New" w:cs="Angsana New" w:hint="cs"/>
          <w:spacing w:val="-2"/>
          <w:sz w:val="30"/>
          <w:szCs w:val="30"/>
          <w:lang w:val="en-GB"/>
        </w:rPr>
        <w:t xml:space="preserve"> </w:t>
      </w:r>
    </w:p>
    <w:p w:rsidR="009E5FFC" w:rsidRPr="00AC50A9" w:rsidRDefault="009E5FFC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C50A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ยอดคงเหลือของสัญญา</w:t>
      </w:r>
    </w:p>
    <w:p w:rsidR="00AC50A9" w:rsidRPr="00AC50A9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p w:rsidR="00062B00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AC50A9">
        <w:rPr>
          <w:rFonts w:ascii="Angsana New" w:hAnsi="Angsana New" w:cs="Angsana New" w:hint="cs"/>
          <w:spacing w:val="-2"/>
          <w:sz w:val="30"/>
          <w:szCs w:val="30"/>
          <w:cs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AC50A9">
        <w:rPr>
          <w:rFonts w:ascii="Angsana New" w:hAnsi="Angsana New" w:cs="Angsana New" w:hint="cs"/>
          <w:spacing w:val="-2"/>
          <w:sz w:val="30"/>
          <w:szCs w:val="30"/>
          <w:lang w:val="en-AU"/>
        </w:rPr>
        <w:t xml:space="preserve"> </w:t>
      </w:r>
    </w:p>
    <w:p w:rsidR="00AC50A9" w:rsidRPr="00AC50A9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rPr>
          <w:rFonts w:ascii="Angsana New" w:hAnsi="Angsana New" w:cs="Angsana New"/>
          <w:spacing w:val="-2"/>
          <w:sz w:val="30"/>
          <w:szCs w:val="30"/>
          <w:lang w:val="en-AU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350"/>
        <w:gridCol w:w="1170"/>
        <w:gridCol w:w="270"/>
        <w:gridCol w:w="1170"/>
      </w:tblGrid>
      <w:tr w:rsidR="00062B00" w:rsidRPr="00AC50A9" w:rsidTr="002B146C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0" w:name="_Hlk30767180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0A9">
              <w:rPr>
                <w:rFonts w:ascii="Angsana New" w:hAnsi="Angsana New" w:hint="cs"/>
                <w:sz w:val="30"/>
                <w:szCs w:val="30"/>
              </w:rPr>
              <w:t>3</w:t>
            </w:r>
            <w:r w:rsidR="006F329C" w:rsidRPr="00AC50A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C50A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F329C" w:rsidRPr="00AC50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0A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62B00" w:rsidRPr="00AC50A9" w:rsidTr="002B146C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5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C50A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62B00" w:rsidRPr="00AC50A9" w:rsidTr="002B146C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2B00" w:rsidRPr="00AC50A9" w:rsidRDefault="00062B00" w:rsidP="00AC50A9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C5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B00" w:rsidRPr="00AC50A9" w:rsidTr="002B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:rsidR="00062B00" w:rsidRPr="00AC50A9" w:rsidRDefault="00062B00" w:rsidP="00AC50A9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</w:tcPr>
          <w:p w:rsidR="00062B00" w:rsidRPr="00AC50A9" w:rsidRDefault="006F329C" w:rsidP="00AC50A9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170" w:type="dxa"/>
          </w:tcPr>
          <w:p w:rsidR="00062B00" w:rsidRPr="00AC50A9" w:rsidRDefault="008C463B" w:rsidP="00AC50A9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891,934</w:t>
            </w:r>
          </w:p>
        </w:tc>
        <w:tc>
          <w:tcPr>
            <w:tcW w:w="270" w:type="dxa"/>
          </w:tcPr>
          <w:p w:rsidR="00062B00" w:rsidRPr="00AC50A9" w:rsidRDefault="00062B00" w:rsidP="00AC50A9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62B00" w:rsidRPr="00AC50A9" w:rsidRDefault="00062B00" w:rsidP="00AC50A9">
            <w:pPr>
              <w:tabs>
                <w:tab w:val="decimal" w:pos="960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1,079,094</w:t>
            </w:r>
          </w:p>
        </w:tc>
      </w:tr>
      <w:tr w:rsidR="00062B00" w:rsidRPr="00AC50A9" w:rsidTr="002B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:rsidR="00062B00" w:rsidRPr="00AC50A9" w:rsidRDefault="00062B00" w:rsidP="00AC50A9">
            <w:pPr>
              <w:tabs>
                <w:tab w:val="left" w:pos="8040"/>
              </w:tabs>
              <w:spacing w:line="240" w:lineRule="auto"/>
              <w:ind w:left="1124" w:hanging="1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</w:tcPr>
          <w:p w:rsidR="00062B00" w:rsidRPr="00AC50A9" w:rsidRDefault="00062B00" w:rsidP="00AC50A9">
            <w:pPr>
              <w:pStyle w:val="BodyText"/>
              <w:spacing w:after="0" w:line="240" w:lineRule="auto"/>
              <w:ind w:left="1124" w:hanging="11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62B00" w:rsidRPr="00AC50A9" w:rsidRDefault="00062B00" w:rsidP="00AC50A9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62B00" w:rsidRPr="00AC50A9" w:rsidRDefault="00062B00" w:rsidP="00AC50A9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62B00" w:rsidRPr="00AC50A9" w:rsidRDefault="00062B00" w:rsidP="00AC50A9">
            <w:pPr>
              <w:tabs>
                <w:tab w:val="decimal" w:pos="960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2B00" w:rsidRPr="00AC50A9" w:rsidTr="002B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:rsidR="00062B00" w:rsidRPr="00AC50A9" w:rsidRDefault="002B146C" w:rsidP="00AC50A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062B00" w:rsidRPr="00AC50A9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062B00" w:rsidRPr="00AC50A9" w:rsidRDefault="00062B00" w:rsidP="00AC50A9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62B00" w:rsidRPr="00AC50A9" w:rsidRDefault="008C463B" w:rsidP="00AC50A9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7,124</w:t>
            </w:r>
          </w:p>
        </w:tc>
        <w:tc>
          <w:tcPr>
            <w:tcW w:w="270" w:type="dxa"/>
          </w:tcPr>
          <w:p w:rsidR="00062B00" w:rsidRPr="00AC50A9" w:rsidRDefault="00062B00" w:rsidP="00AC50A9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062B00" w:rsidRPr="00AC50A9" w:rsidRDefault="00062B00" w:rsidP="00AC50A9">
            <w:pPr>
              <w:tabs>
                <w:tab w:val="decimal" w:pos="960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0A9">
              <w:rPr>
                <w:rFonts w:ascii="Angsana New" w:hAnsi="Angsana New" w:hint="cs"/>
                <w:sz w:val="30"/>
                <w:szCs w:val="30"/>
                <w:lang w:val="en-US"/>
              </w:rPr>
              <w:t>15,158</w:t>
            </w:r>
          </w:p>
        </w:tc>
      </w:tr>
    </w:tbl>
    <w:bookmarkEnd w:id="0"/>
    <w:p w:rsidR="004A00D3" w:rsidRPr="00AC50A9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AC50A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AC50A9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7555F2" w:rsidRDefault="007555F2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:rsidR="00376056" w:rsidRDefault="002B146C" w:rsidP="007133B6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97019B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F1300F" w:rsidRPr="00D3452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F1300F" w:rsidRPr="00D34525">
        <w:rPr>
          <w:rFonts w:ascii="Angsana New" w:hAnsi="Angsana New"/>
          <w:b/>
          <w:bCs/>
          <w:sz w:val="30"/>
          <w:szCs w:val="30"/>
          <w:cs/>
        </w:rPr>
        <w:t>ร</w:t>
      </w:r>
      <w:r w:rsidR="00E3611E" w:rsidRPr="00D34525">
        <w:rPr>
          <w:rFonts w:ascii="Angsana New" w:hAnsi="Angsana New"/>
          <w:b/>
          <w:bCs/>
          <w:sz w:val="30"/>
          <w:szCs w:val="30"/>
          <w:cs/>
        </w:rPr>
        <w:t>ายได้อื่น</w:t>
      </w:r>
    </w:p>
    <w:p w:rsidR="00AC50A9" w:rsidRPr="007133B6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546840" w:rsidRPr="00A33503" w:rsidTr="00AF0198">
        <w:trPr>
          <w:cantSplit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546840" w:rsidP="00FB31B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B22EDC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C6655">
              <w:rPr>
                <w:rFonts w:ascii="Angsana New" w:hAnsi="Angsana New"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546840" w:rsidP="001472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B22EDC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44A92">
              <w:rPr>
                <w:rFonts w:ascii="Angsana New" w:hAnsi="Angsana New"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46840" w:rsidRPr="00A33503" w:rsidTr="00AF019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546840" w:rsidP="00FB31B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546840" w:rsidP="00FB31B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260" w:type="dxa"/>
          </w:tcPr>
          <w:p w:rsidR="00B61842" w:rsidRPr="000A26A2" w:rsidRDefault="00F0488C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488C">
              <w:rPr>
                <w:rFonts w:ascii="Angsana New" w:hAnsi="Angsana New"/>
                <w:sz w:val="30"/>
                <w:szCs w:val="30"/>
                <w:lang w:val="en-US"/>
              </w:rPr>
              <w:t>128,765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169,339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0A26A2" w:rsidRDefault="00F0488C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488C">
              <w:rPr>
                <w:rFonts w:ascii="Angsana New" w:hAnsi="Angsana New"/>
                <w:sz w:val="30"/>
                <w:szCs w:val="30"/>
                <w:lang w:val="en-US"/>
              </w:rPr>
              <w:t>18,981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28,522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0A26A2" w:rsidRDefault="00F0488C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48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147,746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197,861</w:t>
            </w:r>
          </w:p>
        </w:tc>
      </w:tr>
    </w:tbl>
    <w:p w:rsidR="007133B6" w:rsidRDefault="007133B6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:rsidR="00847976" w:rsidRPr="00D34525" w:rsidRDefault="007555F2" w:rsidP="00E454E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7019B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847976" w:rsidRPr="00D34525">
        <w:rPr>
          <w:rFonts w:ascii="Angsana New" w:hAnsi="Angsana New"/>
          <w:b/>
          <w:bCs/>
          <w:sz w:val="30"/>
          <w:szCs w:val="30"/>
        </w:rPr>
        <w:tab/>
      </w:r>
      <w:r w:rsidR="00D919D5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847976" w:rsidRPr="00ED05F9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B61842" w:rsidRPr="00A33503" w:rsidTr="00AF0198">
        <w:trPr>
          <w:cantSplit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A33503" w:rsidTr="00AF0198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4A92" w:rsidRPr="00A33503" w:rsidTr="007555F2">
        <w:trPr>
          <w:trHeight w:hRule="exact"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1842" w:rsidRPr="00E454E7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E454E7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E454E7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1260" w:type="dxa"/>
          </w:tcPr>
          <w:p w:rsidR="00B61842" w:rsidRPr="000A26A2" w:rsidRDefault="00554640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75,774</w:t>
            </w:r>
          </w:p>
        </w:tc>
        <w:tc>
          <w:tcPr>
            <w:tcW w:w="270" w:type="dxa"/>
          </w:tcPr>
          <w:p w:rsidR="00B61842" w:rsidRPr="00E454E7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83,731</w:t>
            </w:r>
          </w:p>
        </w:tc>
      </w:tr>
      <w:tr w:rsidR="00B61842" w:rsidRPr="00E454E7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E454E7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54E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E454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ผลประโยชน์ตอบแทน</w:t>
            </w:r>
            <w:r w:rsidRPr="00E454E7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พนักงาน</w:t>
            </w:r>
          </w:p>
        </w:tc>
        <w:tc>
          <w:tcPr>
            <w:tcW w:w="1260" w:type="dxa"/>
          </w:tcPr>
          <w:p w:rsidR="00B61842" w:rsidRPr="000A26A2" w:rsidRDefault="00554640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34,206</w:t>
            </w:r>
          </w:p>
        </w:tc>
        <w:tc>
          <w:tcPr>
            <w:tcW w:w="270" w:type="dxa"/>
          </w:tcPr>
          <w:p w:rsidR="00B61842" w:rsidRPr="00E454E7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37,545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0F063E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0A26A2" w:rsidRDefault="00554640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36,493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37,530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0A26A2" w:rsidRDefault="00554640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146,473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0A26A2" w:rsidRDefault="00B61842" w:rsidP="00B61842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158,806</w:t>
            </w:r>
          </w:p>
        </w:tc>
      </w:tr>
    </w:tbl>
    <w:p w:rsidR="00A50A1A" w:rsidRPr="00ED05F9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847976" w:rsidRPr="00D34525" w:rsidRDefault="00A858D2" w:rsidP="0084797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</w:rPr>
        <w:t>2</w:t>
      </w:r>
      <w:r w:rsidR="0097019B">
        <w:rPr>
          <w:rFonts w:ascii="Angsana New" w:hAnsi="Angsana New"/>
          <w:b/>
          <w:bCs/>
          <w:sz w:val="30"/>
          <w:szCs w:val="30"/>
        </w:rPr>
        <w:t>0</w:t>
      </w:r>
      <w:r w:rsidR="00847976" w:rsidRPr="00D34525">
        <w:rPr>
          <w:rFonts w:ascii="Angsana New" w:hAnsi="Angsana New"/>
          <w:b/>
          <w:bCs/>
          <w:sz w:val="30"/>
          <w:szCs w:val="30"/>
        </w:rPr>
        <w:tab/>
      </w:r>
      <w:r w:rsidR="00847976" w:rsidRPr="00D34525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972AD0" w:rsidRPr="00ED05F9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1"/>
        <w:gridCol w:w="1259"/>
      </w:tblGrid>
      <w:tr w:rsidR="00B61842" w:rsidRPr="00A33503" w:rsidTr="00AF0198">
        <w:trPr>
          <w:cantSplit/>
          <w:trHeight w:val="40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A33503" w:rsidTr="00AF0198">
        <w:trPr>
          <w:trHeight w:val="40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4A92" w:rsidRPr="00A33503" w:rsidTr="007555F2">
        <w:trPr>
          <w:trHeight w:hRule="exact"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54E7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E454E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ผลประโยชน์ตอบแทน</w:t>
            </w:r>
            <w:r w:rsidRPr="00E454E7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120,721</w:t>
            </w:r>
          </w:p>
        </w:tc>
        <w:tc>
          <w:tcPr>
            <w:tcW w:w="271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128,090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7,095</w:t>
            </w:r>
          </w:p>
        </w:tc>
        <w:tc>
          <w:tcPr>
            <w:tcW w:w="271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7,741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4,628</w:t>
            </w:r>
          </w:p>
        </w:tc>
        <w:tc>
          <w:tcPr>
            <w:tcW w:w="271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4,315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2,593</w:t>
            </w:r>
          </w:p>
        </w:tc>
        <w:tc>
          <w:tcPr>
            <w:tcW w:w="271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2,955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0F063E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15,565</w:t>
            </w:r>
          </w:p>
        </w:tc>
        <w:tc>
          <w:tcPr>
            <w:tcW w:w="271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17,046</w:t>
            </w:r>
          </w:p>
        </w:tc>
      </w:tr>
      <w:tr w:rsidR="00B61842" w:rsidRPr="00A33503" w:rsidTr="00AF0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390" w:type="dxa"/>
          </w:tcPr>
          <w:p w:rsidR="00B61842" w:rsidRPr="00A33503" w:rsidRDefault="00B61842" w:rsidP="00B618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150,602</w:t>
            </w:r>
          </w:p>
        </w:tc>
        <w:tc>
          <w:tcPr>
            <w:tcW w:w="271" w:type="dxa"/>
          </w:tcPr>
          <w:p w:rsidR="00B61842" w:rsidRPr="00A33503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160,147</w:t>
            </w:r>
          </w:p>
        </w:tc>
      </w:tr>
    </w:tbl>
    <w:p w:rsidR="008D6AD3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:rsidR="00F80A37" w:rsidRPr="00F80A37" w:rsidRDefault="00847976" w:rsidP="00F80A3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80A37">
        <w:rPr>
          <w:rFonts w:ascii="Angsana New" w:hAnsi="Angsana New"/>
          <w:b/>
          <w:bCs/>
          <w:sz w:val="30"/>
          <w:szCs w:val="30"/>
        </w:rPr>
        <w:t>2</w:t>
      </w:r>
      <w:r w:rsidR="0097019B">
        <w:rPr>
          <w:rFonts w:ascii="Angsana New" w:hAnsi="Angsana New"/>
          <w:b/>
          <w:bCs/>
          <w:sz w:val="30"/>
          <w:szCs w:val="30"/>
        </w:rPr>
        <w:t>1</w:t>
      </w:r>
      <w:r w:rsidRPr="00F80A37">
        <w:rPr>
          <w:rFonts w:ascii="Angsana New" w:hAnsi="Angsana New"/>
          <w:b/>
          <w:bCs/>
          <w:sz w:val="30"/>
          <w:szCs w:val="30"/>
        </w:rPr>
        <w:tab/>
      </w:r>
      <w:r w:rsidRPr="00F80A37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Pr="00F80A37">
        <w:rPr>
          <w:rFonts w:ascii="Angsana New" w:hAnsi="Angsana New" w:hint="cs"/>
          <w:b/>
          <w:bCs/>
          <w:sz w:val="30"/>
          <w:szCs w:val="30"/>
          <w:cs/>
        </w:rPr>
        <w:t>ผลประโยชน์</w:t>
      </w:r>
      <w:r w:rsidR="000815D8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F80A37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F80A37" w:rsidRPr="00345E4B" w:rsidRDefault="00F80A37" w:rsidP="00F80A37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B61842" w:rsidRPr="00A33503" w:rsidTr="00172B2A">
        <w:trPr>
          <w:cantSplit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B541E" w:rsidRDefault="00B61842" w:rsidP="00B6184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A33503" w:rsidTr="00172B2A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4A92" w:rsidRPr="00A33503" w:rsidTr="007555F2">
        <w:trPr>
          <w:trHeight w:hRule="exact"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1842" w:rsidRPr="00A33503" w:rsidTr="00172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ค่าแรงและเงินเดือน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669,617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672,106</w:t>
            </w:r>
          </w:p>
        </w:tc>
      </w:tr>
      <w:tr w:rsidR="00B61842" w:rsidRPr="00A33503" w:rsidTr="00172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78,322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47,032</w:t>
            </w:r>
          </w:p>
        </w:tc>
      </w:tr>
      <w:tr w:rsidR="00B61842" w:rsidRPr="00A33503" w:rsidTr="00172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4CED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7,855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8,617</w:t>
            </w:r>
          </w:p>
        </w:tc>
      </w:tr>
      <w:tr w:rsidR="00B61842" w:rsidRPr="00A33503" w:rsidTr="00172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910E7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5,653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5,696</w:t>
            </w:r>
          </w:p>
        </w:tc>
      </w:tr>
      <w:tr w:rsidR="00B61842" w:rsidRPr="00A33503" w:rsidTr="00172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sz w:val="30"/>
                <w:szCs w:val="30"/>
                <w:lang w:val="en-US"/>
              </w:rPr>
              <w:t>38,853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42,746</w:t>
            </w:r>
          </w:p>
        </w:tc>
      </w:tr>
      <w:tr w:rsidR="00B61842" w:rsidRPr="00A33503" w:rsidTr="00172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390" w:type="dxa"/>
          </w:tcPr>
          <w:p w:rsidR="00B61842" w:rsidRPr="00A33503" w:rsidRDefault="00B61842" w:rsidP="00B618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8D7307" w:rsidRDefault="00554640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46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800,300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954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8D7307" w:rsidRDefault="00B61842" w:rsidP="00B61842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776,197</w:t>
            </w:r>
          </w:p>
        </w:tc>
      </w:tr>
    </w:tbl>
    <w:p w:rsidR="00AF0939" w:rsidRPr="00345E4B" w:rsidRDefault="00AF0939" w:rsidP="00AF0939">
      <w:pPr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:rsidR="00B77717" w:rsidRDefault="00B77717" w:rsidP="00B77717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771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</w:t>
      </w:r>
      <w:r w:rsidRPr="00B77717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B77717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:rsidR="009D6CF1" w:rsidRPr="00345E4B" w:rsidRDefault="009D6CF1" w:rsidP="00B77717">
      <w:pPr>
        <w:spacing w:line="240" w:lineRule="atLeast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614B1B" w:rsidRDefault="004F2ABA" w:rsidP="0090096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โดยบริษัทจ่ายสมทบให้เมื่อเป็นสมาชิกของกองทุน</w:t>
      </w:r>
      <w:r w:rsidRPr="00752929">
        <w:rPr>
          <w:rFonts w:ascii="Angsana New" w:hAnsi="Angsana New"/>
          <w:sz w:val="30"/>
          <w:szCs w:val="30"/>
          <w:cs/>
        </w:rPr>
        <w:t xml:space="preserve">เงินสะสมครบ </w:t>
      </w:r>
      <w:r w:rsidRPr="00752929">
        <w:rPr>
          <w:rFonts w:ascii="Angsana New" w:hAnsi="Angsana New"/>
          <w:sz w:val="30"/>
          <w:szCs w:val="30"/>
        </w:rPr>
        <w:t>5</w:t>
      </w:r>
      <w:r w:rsidRPr="00752929">
        <w:rPr>
          <w:rFonts w:ascii="Angsana New" w:hAnsi="Angsana New"/>
          <w:sz w:val="30"/>
          <w:szCs w:val="30"/>
          <w:cs/>
        </w:rPr>
        <w:t xml:space="preserve"> ปี</w:t>
      </w:r>
      <w:r w:rsidR="00675B3F" w:rsidRPr="00752929">
        <w:rPr>
          <w:rFonts w:ascii="Angsana New" w:hAnsi="Angsana New"/>
          <w:sz w:val="30"/>
          <w:szCs w:val="30"/>
          <w:cs/>
        </w:rPr>
        <w:t xml:space="preserve"> </w:t>
      </w:r>
      <w:r w:rsidRPr="00752929">
        <w:rPr>
          <w:rFonts w:ascii="Angsana New" w:hAnsi="Angsana New"/>
          <w:sz w:val="30"/>
          <w:szCs w:val="30"/>
          <w:cs/>
        </w:rPr>
        <w:t xml:space="preserve">บริษัทสมทบในอัตรา </w:t>
      </w:r>
      <w:r w:rsidR="007E1BA4" w:rsidRPr="00752929">
        <w:rPr>
          <w:rFonts w:ascii="Angsana New" w:hAnsi="Angsana New"/>
          <w:sz w:val="30"/>
          <w:szCs w:val="30"/>
          <w:cs/>
        </w:rPr>
        <w:t xml:space="preserve">ร้อยละ </w:t>
      </w:r>
      <w:r w:rsidRPr="00752929">
        <w:rPr>
          <w:rFonts w:ascii="Angsana New" w:hAnsi="Angsana New"/>
          <w:sz w:val="30"/>
          <w:szCs w:val="30"/>
        </w:rPr>
        <w:t>50</w:t>
      </w:r>
      <w:r w:rsidRPr="00752929">
        <w:rPr>
          <w:rFonts w:ascii="Angsana New" w:hAnsi="Angsana New"/>
          <w:sz w:val="30"/>
          <w:szCs w:val="30"/>
          <w:cs/>
        </w:rPr>
        <w:t xml:space="preserve"> ของเงินที่หัก และหลังจากนั้นสมทบอีกปีละ</w:t>
      </w:r>
      <w:r w:rsidR="007E1BA4" w:rsidRPr="00752929">
        <w:rPr>
          <w:rFonts w:ascii="Angsana New" w:hAnsi="Angsana New"/>
          <w:sz w:val="30"/>
          <w:szCs w:val="30"/>
          <w:cs/>
        </w:rPr>
        <w:t>ร้อยละ</w:t>
      </w:r>
      <w:r w:rsidR="00CB4C77" w:rsidRPr="00752929">
        <w:rPr>
          <w:rFonts w:ascii="Angsana New" w:hAnsi="Angsana New"/>
          <w:sz w:val="30"/>
          <w:szCs w:val="30"/>
          <w:cs/>
        </w:rPr>
        <w:t xml:space="preserve"> </w:t>
      </w:r>
      <w:r w:rsidRPr="00752929">
        <w:rPr>
          <w:rFonts w:ascii="Angsana New" w:hAnsi="Angsana New"/>
          <w:sz w:val="30"/>
          <w:szCs w:val="30"/>
        </w:rPr>
        <w:t>10</w:t>
      </w:r>
      <w:r w:rsidR="00CB4C77" w:rsidRPr="00752929">
        <w:rPr>
          <w:rFonts w:ascii="Angsana New" w:hAnsi="Angsana New"/>
          <w:sz w:val="30"/>
          <w:szCs w:val="30"/>
          <w:cs/>
        </w:rPr>
        <w:t xml:space="preserve"> </w:t>
      </w:r>
      <w:r w:rsidRPr="00752929">
        <w:rPr>
          <w:rFonts w:ascii="Angsana New" w:hAnsi="Angsana New"/>
          <w:sz w:val="30"/>
          <w:szCs w:val="30"/>
          <w:cs/>
        </w:rPr>
        <w:t>ของเงินกองทุน บริษัทเป็นผู้บริหารกองทุนสำรองเลี้ยงชีพข้างต้น</w:t>
      </w:r>
    </w:p>
    <w:p w:rsidR="007555F2" w:rsidRDefault="007555F2" w:rsidP="0090096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A13B10" w:rsidRPr="00893921" w:rsidRDefault="00A13B10" w:rsidP="00A13B1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</w:rPr>
        <w:t>2</w:t>
      </w:r>
      <w:r w:rsidR="0097019B">
        <w:rPr>
          <w:rFonts w:ascii="Angsana New" w:hAnsi="Angsana New"/>
          <w:b/>
          <w:bCs/>
          <w:sz w:val="30"/>
          <w:szCs w:val="30"/>
        </w:rPr>
        <w:t>2</w:t>
      </w:r>
      <w:r w:rsidRPr="00893921">
        <w:rPr>
          <w:rFonts w:ascii="Angsana New" w:hAnsi="Angsana New"/>
          <w:b/>
          <w:bCs/>
          <w:sz w:val="30"/>
          <w:szCs w:val="30"/>
        </w:rPr>
        <w:tab/>
      </w:r>
      <w:r w:rsidRPr="00893921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972AD0" w:rsidRPr="00955FE6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433F9" w:rsidRPr="00893921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B22EDC" w:rsidRPr="00955FE6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61842" w:rsidRPr="00893921" w:rsidTr="00546840">
        <w:trPr>
          <w:cantSplit/>
          <w:trHeight w:val="40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893921" w:rsidTr="00546840">
        <w:trPr>
          <w:trHeight w:val="40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893921" w:rsidRDefault="00744A92" w:rsidP="00744A9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893921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89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A9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570" w:type="dxa"/>
          </w:tcPr>
          <w:p w:rsidR="00744A92" w:rsidRPr="00893921" w:rsidRDefault="00744A92" w:rsidP="00744A9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:rsidR="00744A92" w:rsidRPr="00893921" w:rsidRDefault="00744A92" w:rsidP="00744A9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44A92" w:rsidRPr="00893921" w:rsidRDefault="00744A92" w:rsidP="00744A9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4A92" w:rsidRPr="00893921" w:rsidRDefault="00744A92" w:rsidP="00744A9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149,323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(60,497)</w:t>
            </w: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2,710,574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3,474,492</w:t>
            </w: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A94FB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9392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B61842" w:rsidRPr="00893921" w:rsidRDefault="005802AF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02AF">
              <w:rPr>
                <w:rFonts w:ascii="Angsana New" w:hAnsi="Angsana New"/>
                <w:sz w:val="30"/>
                <w:szCs w:val="30"/>
                <w:lang w:val="en-US"/>
              </w:rPr>
              <w:t>645,373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610,562</w:t>
            </w:r>
          </w:p>
        </w:tc>
      </w:tr>
      <w:tr w:rsidR="00B61842" w:rsidRPr="00893921" w:rsidTr="00546840">
        <w:trPr>
          <w:cantSplit/>
          <w:trHeight w:val="40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440,02</w:t>
            </w:r>
            <w:r w:rsidR="00C23F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524,691</w:t>
            </w:r>
          </w:p>
        </w:tc>
      </w:tr>
      <w:tr w:rsidR="00B61842" w:rsidRPr="00893921" w:rsidTr="00546840">
        <w:trPr>
          <w:trHeight w:val="40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eastAsia="Cordi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337,472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359,891</w:t>
            </w:r>
          </w:p>
        </w:tc>
      </w:tr>
      <w:tr w:rsidR="00B61842" w:rsidRPr="00893921" w:rsidTr="00B618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70" w:type="dxa"/>
          </w:tcPr>
          <w:p w:rsidR="00B61842" w:rsidRPr="00B61842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:rsidR="00B61842" w:rsidRPr="00B61842" w:rsidRDefault="00B61842" w:rsidP="00B6184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:rsidR="00B61842" w:rsidRPr="00B61842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61842" w:rsidRPr="00B61842" w:rsidRDefault="00B61842" w:rsidP="00B6184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lang w:val="en-US"/>
              </w:rPr>
            </w:pP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75,774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83,731</w:t>
            </w: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A94FB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9392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34,206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37,545</w:t>
            </w: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1,512</w:t>
            </w:r>
          </w:p>
        </w:tc>
      </w:tr>
      <w:tr w:rsidR="00B61842" w:rsidRPr="00893921" w:rsidTr="009E5F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</w:trPr>
        <w:tc>
          <w:tcPr>
            <w:tcW w:w="6570" w:type="dxa"/>
          </w:tcPr>
          <w:p w:rsidR="00B61842" w:rsidRPr="009E5FFC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:rsidR="00B61842" w:rsidRPr="009E5FFC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:rsidR="00B61842" w:rsidRPr="009E5FFC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B61842" w:rsidRPr="009E5FFC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cs/>
                <w:lang w:val="en-US"/>
              </w:rPr>
            </w:pP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A94FB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9392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120,721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128,090</w:t>
            </w:r>
          </w:p>
        </w:tc>
      </w:tr>
      <w:tr w:rsidR="00B61842" w:rsidRPr="00893921" w:rsidTr="00546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70" w:type="dxa"/>
          </w:tcPr>
          <w:p w:rsidR="00B61842" w:rsidRPr="00893921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92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B61842" w:rsidRPr="00893921" w:rsidRDefault="00114C56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7,095</w:t>
            </w:r>
          </w:p>
        </w:tc>
        <w:tc>
          <w:tcPr>
            <w:tcW w:w="270" w:type="dxa"/>
          </w:tcPr>
          <w:p w:rsidR="00B61842" w:rsidRPr="00893921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842" w:rsidRPr="00893921" w:rsidRDefault="00B61842" w:rsidP="00B61842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7,741</w:t>
            </w:r>
          </w:p>
        </w:tc>
      </w:tr>
    </w:tbl>
    <w:p w:rsidR="00CF080C" w:rsidRDefault="00CF080C" w:rsidP="00040BA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47976" w:rsidRPr="00D34525" w:rsidRDefault="00CF080C" w:rsidP="00040BA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847976" w:rsidRPr="00D3452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7019B">
        <w:rPr>
          <w:rFonts w:ascii="Angsana New" w:hAnsi="Angsana New"/>
          <w:b/>
          <w:bCs/>
          <w:sz w:val="30"/>
          <w:szCs w:val="30"/>
        </w:rPr>
        <w:t>3</w:t>
      </w:r>
      <w:r w:rsidR="00847976" w:rsidRPr="00D34525">
        <w:rPr>
          <w:rFonts w:ascii="Angsana New" w:hAnsi="Angsana New"/>
          <w:b/>
          <w:bCs/>
          <w:sz w:val="30"/>
          <w:szCs w:val="30"/>
        </w:rPr>
        <w:tab/>
      </w:r>
      <w:r w:rsidR="00847976" w:rsidRPr="00D34525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:rsidR="00614B1B" w:rsidRPr="002F4405" w:rsidRDefault="00614B1B" w:rsidP="00614B1B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744A92" w:rsidRPr="00097B7C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7B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618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A33503" w:rsidRDefault="00744A92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618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44A92" w:rsidRPr="00097B7C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97B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7B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7B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4A92" w:rsidRPr="00097B7C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92EFF" w:rsidRDefault="00744A92" w:rsidP="00744A9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097B7C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097B7C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10E4E" w:rsidRDefault="00114C56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1,238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10E4E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2,132</w:t>
            </w:r>
          </w:p>
        </w:tc>
      </w:tr>
      <w:tr w:rsidR="00B61842" w:rsidRPr="00097B7C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B7C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842" w:rsidRPr="00A10E4E" w:rsidRDefault="00114C56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1842" w:rsidRPr="00A10E4E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B61842" w:rsidRPr="00097B7C" w:rsidTr="007E4FC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61842" w:rsidRPr="00A10E4E" w:rsidRDefault="00114C56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097B7C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61842" w:rsidRPr="00A10E4E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2,146</w:t>
            </w:r>
          </w:p>
        </w:tc>
      </w:tr>
    </w:tbl>
    <w:p w:rsidR="00E90051" w:rsidRPr="002F4405" w:rsidRDefault="00E90051" w:rsidP="00955FE6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:rsidR="00847976" w:rsidRPr="00A318FF" w:rsidRDefault="00371400" w:rsidP="00040BA9">
      <w:pPr>
        <w:tabs>
          <w:tab w:val="left" w:pos="45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7019B">
        <w:rPr>
          <w:rFonts w:ascii="Angsana New" w:hAnsi="Angsana New"/>
          <w:b/>
          <w:bCs/>
          <w:sz w:val="30"/>
          <w:szCs w:val="30"/>
        </w:rPr>
        <w:t>4</w:t>
      </w:r>
      <w:r w:rsidR="00847976" w:rsidRPr="00A318FF">
        <w:rPr>
          <w:rFonts w:ascii="Angsana New" w:hAnsi="Angsana New"/>
          <w:b/>
          <w:bCs/>
          <w:sz w:val="30"/>
          <w:szCs w:val="30"/>
        </w:rPr>
        <w:tab/>
      </w:r>
      <w:r w:rsidR="00040BA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614B1B" w:rsidRPr="002F4405" w:rsidRDefault="00614B1B" w:rsidP="00614B1B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:rsidR="00985B91" w:rsidRPr="00A63FD4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63FD4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 w:rsidRPr="00A63F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A63FD4">
        <w:rPr>
          <w:rFonts w:ascii="Angsana New" w:hAnsi="Angsana New"/>
          <w:b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B6184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44A9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1A52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A9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92EFF" w:rsidRDefault="00744A92" w:rsidP="00744A9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9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ของวดง</w:t>
            </w:r>
            <w:r w:rsidRPr="0019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44A92" w:rsidRPr="001A529B" w:rsidRDefault="00744A92" w:rsidP="00744A9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E516E9" w:rsidP="00E516E9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16E9">
              <w:rPr>
                <w:rFonts w:ascii="Angsana New" w:hAnsi="Angsana New"/>
                <w:sz w:val="30"/>
                <w:szCs w:val="30"/>
                <w:lang w:val="en-US"/>
              </w:rPr>
              <w:t>120,340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175,113</w:t>
            </w:r>
          </w:p>
        </w:tc>
      </w:tr>
      <w:tr w:rsidR="00676D1C" w:rsidRPr="001A529B" w:rsidTr="002F4405">
        <w:trPr>
          <w:trHeight w:hRule="exact"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76D1C" w:rsidRPr="001A529B" w:rsidRDefault="00676D1C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6D1C" w:rsidRPr="001A529B" w:rsidRDefault="00676D1C" w:rsidP="00B6184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76D1C" w:rsidRPr="001A529B" w:rsidRDefault="00676D1C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6D1C" w:rsidRPr="00114C56" w:rsidRDefault="00676D1C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76D1C" w:rsidRPr="001A529B" w:rsidRDefault="00676D1C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6D1C" w:rsidRDefault="00676D1C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92EFF" w:rsidRDefault="00B61842" w:rsidP="00B61842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F1FE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10E4E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B61842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10E4E" w:rsidRDefault="00B61842" w:rsidP="00B6184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7E4FCB" w:rsidRDefault="00B61842" w:rsidP="002F4405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E4FC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10E4E" w:rsidRDefault="00114C56" w:rsidP="002F4405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4C56">
              <w:rPr>
                <w:rFonts w:ascii="Angsana New" w:hAnsi="Angsana New"/>
                <w:sz w:val="30"/>
                <w:szCs w:val="30"/>
                <w:lang w:val="en-US"/>
              </w:rPr>
              <w:t>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10E4E" w:rsidRDefault="00B61842" w:rsidP="002F4405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(3,078)</w:t>
            </w:r>
          </w:p>
        </w:tc>
      </w:tr>
      <w:tr w:rsidR="00B61842" w:rsidRPr="001A529B" w:rsidTr="0054684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61842" w:rsidRPr="00A10E4E" w:rsidRDefault="00E516E9" w:rsidP="002F4405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1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1A529B" w:rsidRDefault="00B61842" w:rsidP="002F440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61842" w:rsidRPr="00A10E4E" w:rsidRDefault="00B61842" w:rsidP="002F4405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172,035</w:t>
            </w:r>
          </w:p>
        </w:tc>
      </w:tr>
    </w:tbl>
    <w:p w:rsidR="00DD161B" w:rsidRPr="002F4405" w:rsidRDefault="00DD161B" w:rsidP="002F440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42DEA" w:rsidRPr="00342DEA" w:rsidRDefault="001237B0" w:rsidP="002F440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D67E3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D67E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B61842" w:rsidRPr="002B4854" w:rsidTr="008D7125">
        <w:trPr>
          <w:cantSplit/>
          <w:trHeight w:val="419"/>
        </w:trPr>
        <w:tc>
          <w:tcPr>
            <w:tcW w:w="2614" w:type="dxa"/>
          </w:tcPr>
          <w:p w:rsidR="00B61842" w:rsidRPr="006D32E8" w:rsidRDefault="00B61842" w:rsidP="002F440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2F440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2F440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2F440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237B0" w:rsidRPr="002B4854" w:rsidTr="007E4FCB">
        <w:trPr>
          <w:cantSplit/>
          <w:trHeight w:val="1259"/>
        </w:trPr>
        <w:tc>
          <w:tcPr>
            <w:tcW w:w="2614" w:type="dxa"/>
          </w:tcPr>
          <w:p w:rsidR="001237B0" w:rsidRPr="006D32E8" w:rsidRDefault="001237B0" w:rsidP="002F440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:rsidR="001237B0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1237B0" w:rsidRPr="006D32E8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:rsidR="001237B0" w:rsidRPr="006D32E8" w:rsidRDefault="001237B0" w:rsidP="002F44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:rsidR="001237B0" w:rsidRPr="006D32E8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7" w:type="dxa"/>
            <w:vAlign w:val="bottom"/>
          </w:tcPr>
          <w:p w:rsidR="001237B0" w:rsidRPr="006D32E8" w:rsidRDefault="001237B0" w:rsidP="002F44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:rsidR="001237B0" w:rsidRPr="006D32E8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:rsidR="001237B0" w:rsidRPr="006D32E8" w:rsidRDefault="001237B0" w:rsidP="002F44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:rsidR="001237B0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1237B0" w:rsidRPr="006D32E8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:rsidR="001237B0" w:rsidRPr="006D32E8" w:rsidRDefault="001237B0" w:rsidP="002F44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:rsidR="001237B0" w:rsidRPr="006D32E8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7" w:type="dxa"/>
            <w:vAlign w:val="bottom"/>
          </w:tcPr>
          <w:p w:rsidR="001237B0" w:rsidRPr="006D32E8" w:rsidRDefault="001237B0" w:rsidP="002F44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:rsidR="001237B0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1237B0" w:rsidRPr="006D32E8" w:rsidRDefault="001237B0" w:rsidP="002F44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237B0" w:rsidRPr="002B4854" w:rsidTr="001237B0">
        <w:trPr>
          <w:cantSplit/>
          <w:trHeight w:val="419"/>
        </w:trPr>
        <w:tc>
          <w:tcPr>
            <w:tcW w:w="2614" w:type="dxa"/>
          </w:tcPr>
          <w:p w:rsidR="001237B0" w:rsidRPr="006D32E8" w:rsidRDefault="001237B0" w:rsidP="000160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:rsidR="001237B0" w:rsidRPr="006D32E8" w:rsidRDefault="001237B0" w:rsidP="001237B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61842" w:rsidRPr="002B4854" w:rsidTr="00C57515">
        <w:trPr>
          <w:cantSplit/>
          <w:trHeight w:val="597"/>
        </w:trPr>
        <w:tc>
          <w:tcPr>
            <w:tcW w:w="2614" w:type="dxa"/>
          </w:tcPr>
          <w:p w:rsidR="00B61842" w:rsidRPr="003F1FE7" w:rsidRDefault="00DB697C" w:rsidP="00B6184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F1FE7">
              <w:rPr>
                <w:rFonts w:ascii="Angsana New" w:hAnsi="Angsana New"/>
                <w:sz w:val="30"/>
                <w:szCs w:val="30"/>
              </w:rPr>
              <w:t>(</w:t>
            </w:r>
            <w:r w:rsidR="00B61842" w:rsidRPr="003F1FE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F1FE7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F1F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B61842" w:rsidRPr="003F1FE7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B61842" w:rsidRPr="003F1FE7" w:rsidRDefault="00DB697C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F1FE7">
              <w:rPr>
                <w:rFonts w:ascii="Angsana New" w:hAnsi="Angsana New"/>
                <w:sz w:val="30"/>
                <w:szCs w:val="30"/>
              </w:rPr>
              <w:t>(</w:t>
            </w:r>
            <w:r w:rsidR="00C57515" w:rsidRPr="003F1FE7">
              <w:rPr>
                <w:rFonts w:ascii="Angsana New" w:hAnsi="Angsana New"/>
                <w:sz w:val="30"/>
                <w:szCs w:val="30"/>
              </w:rPr>
              <w:t>47,646</w:t>
            </w:r>
            <w:r w:rsidRPr="003F1F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7" w:type="dxa"/>
            <w:vAlign w:val="bottom"/>
          </w:tcPr>
          <w:p w:rsidR="00B61842" w:rsidRPr="003F1FE7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:rsidR="00B61842" w:rsidRPr="003F1FE7" w:rsidRDefault="00C57515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F1FE7">
              <w:rPr>
                <w:rFonts w:ascii="Angsana New" w:hAnsi="Angsana New"/>
                <w:sz w:val="30"/>
                <w:szCs w:val="30"/>
              </w:rPr>
              <w:t>9,529</w:t>
            </w:r>
          </w:p>
        </w:tc>
        <w:tc>
          <w:tcPr>
            <w:tcW w:w="187" w:type="dxa"/>
            <w:vAlign w:val="bottom"/>
          </w:tcPr>
          <w:p w:rsidR="00B61842" w:rsidRPr="003F1FE7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B61842" w:rsidRPr="003F1FE7" w:rsidRDefault="00DB697C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F1FE7">
              <w:rPr>
                <w:rFonts w:ascii="Angsana New" w:hAnsi="Angsana New"/>
                <w:sz w:val="30"/>
                <w:szCs w:val="30"/>
              </w:rPr>
              <w:t>(</w:t>
            </w:r>
            <w:r w:rsidR="00C57515" w:rsidRPr="003F1FE7">
              <w:rPr>
                <w:rFonts w:ascii="Angsana New" w:hAnsi="Angsana New"/>
                <w:sz w:val="30"/>
                <w:szCs w:val="30"/>
              </w:rPr>
              <w:t>38,117</w:t>
            </w:r>
            <w:r w:rsidRPr="003F1F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7" w:type="dxa"/>
          </w:tcPr>
          <w:p w:rsidR="00B61842" w:rsidRPr="003F1FE7" w:rsidRDefault="00B61842" w:rsidP="00B61842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34,350</w:t>
            </w:r>
          </w:p>
        </w:tc>
        <w:tc>
          <w:tcPr>
            <w:tcW w:w="187" w:type="dxa"/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B61842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B61842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(6,870)</w:t>
            </w:r>
          </w:p>
        </w:tc>
        <w:tc>
          <w:tcPr>
            <w:tcW w:w="187" w:type="dxa"/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27,480</w:t>
            </w:r>
          </w:p>
        </w:tc>
      </w:tr>
      <w:tr w:rsidR="00B61842" w:rsidRPr="002B4854" w:rsidTr="000C6655">
        <w:trPr>
          <w:cantSplit/>
          <w:trHeight w:val="435"/>
        </w:trPr>
        <w:tc>
          <w:tcPr>
            <w:tcW w:w="2614" w:type="dxa"/>
          </w:tcPr>
          <w:p w:rsidR="00B61842" w:rsidRPr="003F1FE7" w:rsidRDefault="00B61842" w:rsidP="00B618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1F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842" w:rsidRPr="003F1FE7" w:rsidRDefault="00DB697C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FE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57515" w:rsidRPr="003F1FE7">
              <w:rPr>
                <w:rFonts w:ascii="Angsana New" w:hAnsi="Angsana New"/>
                <w:b/>
                <w:bCs/>
                <w:sz w:val="30"/>
                <w:szCs w:val="30"/>
              </w:rPr>
              <w:t>47,646</w:t>
            </w:r>
            <w:r w:rsidRPr="003F1FE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7" w:type="dxa"/>
            <w:vAlign w:val="bottom"/>
          </w:tcPr>
          <w:p w:rsidR="00B61842" w:rsidRPr="003F1FE7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3F1FE7" w:rsidRDefault="00C57515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FE7">
              <w:rPr>
                <w:rFonts w:ascii="Angsana New" w:hAnsi="Angsana New"/>
                <w:b/>
                <w:bCs/>
                <w:sz w:val="30"/>
                <w:szCs w:val="30"/>
              </w:rPr>
              <w:t>9,529</w:t>
            </w:r>
          </w:p>
        </w:tc>
        <w:tc>
          <w:tcPr>
            <w:tcW w:w="187" w:type="dxa"/>
            <w:vAlign w:val="bottom"/>
          </w:tcPr>
          <w:p w:rsidR="00B61842" w:rsidRPr="003F1FE7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842" w:rsidRPr="003F1FE7" w:rsidRDefault="00DB697C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FE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57515" w:rsidRPr="003F1FE7">
              <w:rPr>
                <w:rFonts w:ascii="Angsana New" w:hAnsi="Angsana New"/>
                <w:b/>
                <w:bCs/>
                <w:sz w:val="30"/>
                <w:szCs w:val="30"/>
              </w:rPr>
              <w:t>38,117</w:t>
            </w:r>
            <w:r w:rsidRPr="003F1FE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7" w:type="dxa"/>
            <w:vAlign w:val="bottom"/>
          </w:tcPr>
          <w:p w:rsidR="00B61842" w:rsidRPr="003F1FE7" w:rsidRDefault="00B61842" w:rsidP="00B6184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34,350</w:t>
            </w:r>
          </w:p>
        </w:tc>
        <w:tc>
          <w:tcPr>
            <w:tcW w:w="187" w:type="dxa"/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(6,870)</w:t>
            </w:r>
          </w:p>
        </w:tc>
        <w:tc>
          <w:tcPr>
            <w:tcW w:w="187" w:type="dxa"/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842" w:rsidRPr="00A10E4E" w:rsidRDefault="00B61842" w:rsidP="00B61842">
            <w:pPr>
              <w:tabs>
                <w:tab w:val="decimal" w:pos="74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27,480</w:t>
            </w:r>
          </w:p>
        </w:tc>
      </w:tr>
    </w:tbl>
    <w:p w:rsidR="003A17ED" w:rsidRPr="003A17ED" w:rsidRDefault="003A17ED" w:rsidP="003A17ED">
      <w:pPr>
        <w:rPr>
          <w:vanish/>
        </w:rPr>
      </w:pPr>
    </w:p>
    <w:tbl>
      <w:tblPr>
        <w:tblW w:w="927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34525" w:rsidRPr="00E46718" w:rsidTr="000160E4">
        <w:tc>
          <w:tcPr>
            <w:tcW w:w="4140" w:type="dxa"/>
          </w:tcPr>
          <w:p w:rsidR="00D34525" w:rsidRPr="00634D08" w:rsidRDefault="00342DEA" w:rsidP="00D345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D34525" w:rsidRPr="00634D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:rsidR="00D34525" w:rsidRPr="00634D08" w:rsidRDefault="00D34525" w:rsidP="00B22EDC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1842" w:rsidRPr="00E46718" w:rsidTr="008D7125">
        <w:tc>
          <w:tcPr>
            <w:tcW w:w="4140" w:type="dxa"/>
          </w:tcPr>
          <w:p w:rsidR="00B61842" w:rsidRPr="00634D08" w:rsidRDefault="00B61842" w:rsidP="00B6184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22EDC" w:rsidRPr="00E46718" w:rsidTr="000160E4">
        <w:tc>
          <w:tcPr>
            <w:tcW w:w="4140" w:type="dxa"/>
          </w:tcPr>
          <w:p w:rsidR="00B22EDC" w:rsidRPr="00634D08" w:rsidRDefault="00B22EDC" w:rsidP="00B22ED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4D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4D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2EDC" w:rsidRPr="00A06C16" w:rsidTr="000160E4">
        <w:tc>
          <w:tcPr>
            <w:tcW w:w="4140" w:type="dxa"/>
          </w:tcPr>
          <w:p w:rsidR="00B22EDC" w:rsidRPr="00634D08" w:rsidRDefault="00B22EDC" w:rsidP="00B22ED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4D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4D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34D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34D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4D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B22EDC" w:rsidRPr="00634D08" w:rsidRDefault="00B22EDC" w:rsidP="00B22EDC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4D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34D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34D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61842" w:rsidRPr="00E46718" w:rsidTr="000160E4">
        <w:tc>
          <w:tcPr>
            <w:tcW w:w="4140" w:type="dxa"/>
          </w:tcPr>
          <w:p w:rsidR="00B61842" w:rsidRPr="00634D08" w:rsidRDefault="00B61842" w:rsidP="00B6184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4D0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B61842" w:rsidRPr="00634D08" w:rsidRDefault="00B61842" w:rsidP="00B61842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1842" w:rsidRPr="00634D08" w:rsidRDefault="00B61842" w:rsidP="00B61842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61842" w:rsidRPr="00634D08" w:rsidRDefault="00B37571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5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657,883</w:t>
            </w:r>
          </w:p>
        </w:tc>
        <w:tc>
          <w:tcPr>
            <w:tcW w:w="270" w:type="dxa"/>
          </w:tcPr>
          <w:p w:rsidR="00B61842" w:rsidRPr="00634D08" w:rsidRDefault="00B61842" w:rsidP="00B61842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61842" w:rsidRPr="00634D08" w:rsidRDefault="00B61842" w:rsidP="00B61842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1842" w:rsidRPr="00634D08" w:rsidRDefault="00B61842" w:rsidP="00B61842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61842" w:rsidRPr="00634D08" w:rsidRDefault="00B61842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891,701</w:t>
            </w:r>
          </w:p>
        </w:tc>
      </w:tr>
      <w:tr w:rsidR="00B61842" w:rsidRPr="00E46718" w:rsidTr="0087365C">
        <w:tc>
          <w:tcPr>
            <w:tcW w:w="4140" w:type="dxa"/>
          </w:tcPr>
          <w:p w:rsidR="00B61842" w:rsidRPr="00634D08" w:rsidRDefault="00B61842" w:rsidP="00B6184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4D08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:rsidR="00B61842" w:rsidRPr="00A10E4E" w:rsidRDefault="00B37571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61842" w:rsidRPr="00A10E4E" w:rsidRDefault="00B37571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571">
              <w:rPr>
                <w:rFonts w:ascii="Angsana New" w:hAnsi="Angsana New"/>
                <w:sz w:val="30"/>
                <w:szCs w:val="30"/>
                <w:lang w:val="en-US"/>
              </w:rPr>
              <w:t>131,577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634D08" w:rsidRDefault="00B61842" w:rsidP="00B61842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B61842" w:rsidRPr="00A10E4E" w:rsidRDefault="00B61842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178,340</w:t>
            </w:r>
          </w:p>
        </w:tc>
      </w:tr>
      <w:tr w:rsidR="00B61842" w:rsidRPr="00E46718" w:rsidTr="0087365C">
        <w:tc>
          <w:tcPr>
            <w:tcW w:w="4140" w:type="dxa"/>
          </w:tcPr>
          <w:p w:rsidR="00B61842" w:rsidRPr="00634D08" w:rsidRDefault="00B61842" w:rsidP="00B6184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61842" w:rsidRPr="00A10E4E" w:rsidRDefault="00B37571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571">
              <w:rPr>
                <w:rFonts w:ascii="Angsana New" w:hAnsi="Angsana New"/>
                <w:sz w:val="30"/>
                <w:szCs w:val="30"/>
                <w:lang w:val="en-US"/>
              </w:rPr>
              <w:t>(6,258)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634D08" w:rsidRDefault="00B61842" w:rsidP="00B61842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61842" w:rsidRPr="00A10E4E" w:rsidRDefault="00B61842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(6,670)</w:t>
            </w:r>
          </w:p>
        </w:tc>
      </w:tr>
      <w:tr w:rsidR="00B61842" w:rsidRPr="00E46718" w:rsidTr="0087365C">
        <w:tc>
          <w:tcPr>
            <w:tcW w:w="4140" w:type="dxa"/>
          </w:tcPr>
          <w:p w:rsidR="00B61842" w:rsidRPr="0087365C" w:rsidRDefault="00B61842" w:rsidP="00B6184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61842" w:rsidRDefault="00B37571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571">
              <w:rPr>
                <w:rFonts w:ascii="Angsana New" w:hAnsi="Angsana New"/>
                <w:sz w:val="30"/>
                <w:szCs w:val="30"/>
                <w:lang w:val="en-US"/>
              </w:rPr>
              <w:t>(839)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634D08" w:rsidRDefault="00B61842" w:rsidP="00B61842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61842" w:rsidRDefault="00B61842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</w:tr>
      <w:tr w:rsidR="00B61842" w:rsidRPr="000A636E" w:rsidTr="000160E4">
        <w:tc>
          <w:tcPr>
            <w:tcW w:w="4140" w:type="dxa"/>
            <w:tcBorders>
              <w:bottom w:val="nil"/>
            </w:tcBorders>
          </w:tcPr>
          <w:p w:rsidR="00B61842" w:rsidRPr="00634D08" w:rsidRDefault="00B61842" w:rsidP="00B61842">
            <w:pPr>
              <w:tabs>
                <w:tab w:val="left" w:pos="540"/>
                <w:tab w:val="left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4D08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B61842" w:rsidRPr="00A10E4E" w:rsidRDefault="00D24A6D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4A6D">
              <w:rPr>
                <w:rFonts w:ascii="Angsana New" w:hAnsi="Angsana New"/>
                <w:sz w:val="30"/>
                <w:szCs w:val="30"/>
                <w:lang w:val="en-US"/>
              </w:rPr>
              <w:t>1,287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61842" w:rsidRPr="00634D08" w:rsidRDefault="00B61842" w:rsidP="00B61842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B61842" w:rsidRPr="000A636E" w:rsidTr="000160E4">
        <w:tc>
          <w:tcPr>
            <w:tcW w:w="4140" w:type="dxa"/>
            <w:tcBorders>
              <w:bottom w:val="nil"/>
            </w:tcBorders>
          </w:tcPr>
          <w:p w:rsidR="00B61842" w:rsidRPr="00634D08" w:rsidRDefault="00B61842" w:rsidP="00B61842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D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B37571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D24A6D" w:rsidP="00B6184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4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125,767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634D08" w:rsidRDefault="00B61842" w:rsidP="00B61842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B61842" w:rsidRPr="00A10E4E" w:rsidRDefault="00B61842" w:rsidP="00B6184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B61842" w:rsidP="00B6184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172,035</w:t>
            </w:r>
          </w:p>
        </w:tc>
      </w:tr>
    </w:tbl>
    <w:p w:rsidR="00342DEA" w:rsidRPr="00342DEA" w:rsidRDefault="00342DEA" w:rsidP="00040BA9">
      <w:pPr>
        <w:tabs>
          <w:tab w:val="left" w:pos="540"/>
        </w:tabs>
        <w:ind w:left="540" w:right="-1080"/>
        <w:rPr>
          <w:rFonts w:ascii="Angsana New" w:hAnsi="Angsana New"/>
          <w:sz w:val="30"/>
          <w:szCs w:val="30"/>
        </w:rPr>
      </w:pPr>
    </w:p>
    <w:p w:rsidR="00847976" w:rsidRPr="00634D08" w:rsidRDefault="00537FC9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</w:rPr>
        <w:t>2</w:t>
      </w:r>
      <w:r w:rsidR="0097019B">
        <w:rPr>
          <w:rFonts w:ascii="Angsana New" w:hAnsi="Angsana New"/>
          <w:b/>
          <w:bCs/>
          <w:sz w:val="30"/>
          <w:szCs w:val="30"/>
        </w:rPr>
        <w:t>5</w:t>
      </w:r>
      <w:r w:rsidR="00847976" w:rsidRPr="00634D08">
        <w:rPr>
          <w:rFonts w:ascii="Angsana New" w:hAnsi="Angsana New"/>
          <w:b/>
          <w:bCs/>
          <w:sz w:val="30"/>
          <w:szCs w:val="30"/>
        </w:rPr>
        <w:tab/>
      </w:r>
      <w:r w:rsidR="00847976" w:rsidRPr="00634D08">
        <w:rPr>
          <w:rFonts w:ascii="Angsana New" w:hAnsi="Angsana New"/>
          <w:b/>
          <w:bCs/>
          <w:sz w:val="30"/>
          <w:szCs w:val="30"/>
          <w:cs/>
        </w:rPr>
        <w:t>กำไรต่อหุ้นขั้น</w:t>
      </w:r>
      <w:r w:rsidR="007175EF">
        <w:rPr>
          <w:rFonts w:ascii="Angsana New" w:hAnsi="Angsana New" w:hint="cs"/>
          <w:b/>
          <w:bCs/>
          <w:sz w:val="30"/>
          <w:szCs w:val="30"/>
          <w:cs/>
        </w:rPr>
        <w:t>พื้นฐาน</w:t>
      </w:r>
    </w:p>
    <w:p w:rsidR="00F80A37" w:rsidRPr="00345E4B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</w:rPr>
      </w:pPr>
    </w:p>
    <w:p w:rsidR="00847976" w:rsidRPr="00634D08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634D08">
        <w:rPr>
          <w:rFonts w:ascii="Angsana New" w:hAnsi="Angsana New"/>
          <w:spacing w:val="-6"/>
          <w:sz w:val="30"/>
          <w:szCs w:val="30"/>
          <w:cs/>
        </w:rPr>
        <w:t>กำไรต่อหุ้นขั้นพื้นฐาน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 xml:space="preserve">สำหรับแต่ละปีสิ้นสุดวันที่ </w:t>
      </w:r>
      <w:r w:rsidRPr="00634D08">
        <w:rPr>
          <w:rFonts w:ascii="Angsana New" w:hAnsi="Angsana New"/>
          <w:spacing w:val="-6"/>
          <w:sz w:val="30"/>
          <w:szCs w:val="30"/>
        </w:rPr>
        <w:t>31</w:t>
      </w:r>
      <w:r w:rsidR="00AC5826" w:rsidRPr="00634D0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634D08">
        <w:rPr>
          <w:rFonts w:ascii="Angsana New" w:hAnsi="Angsana New"/>
          <w:spacing w:val="-6"/>
          <w:sz w:val="30"/>
          <w:szCs w:val="30"/>
        </w:rPr>
        <w:t xml:space="preserve"> </w:t>
      </w:r>
      <w:r w:rsidR="000355B3">
        <w:rPr>
          <w:rFonts w:ascii="Angsana New" w:hAnsi="Angsana New"/>
          <w:spacing w:val="-6"/>
          <w:sz w:val="30"/>
          <w:szCs w:val="30"/>
        </w:rPr>
        <w:t>25</w:t>
      </w:r>
      <w:r w:rsidR="000C6655">
        <w:rPr>
          <w:rFonts w:ascii="Angsana New" w:hAnsi="Angsana New"/>
          <w:spacing w:val="-6"/>
          <w:sz w:val="30"/>
          <w:szCs w:val="30"/>
        </w:rPr>
        <w:t>6</w:t>
      </w:r>
      <w:r w:rsidR="00B61842">
        <w:rPr>
          <w:rFonts w:ascii="Angsana New" w:hAnsi="Angsana New"/>
          <w:spacing w:val="-6"/>
          <w:sz w:val="30"/>
          <w:szCs w:val="30"/>
        </w:rPr>
        <w:t>2</w:t>
      </w:r>
      <w:r w:rsidR="00B22EDC">
        <w:rPr>
          <w:rFonts w:ascii="Angsana New" w:hAnsi="Angsana New"/>
          <w:spacing w:val="-6"/>
          <w:sz w:val="30"/>
          <w:szCs w:val="30"/>
        </w:rPr>
        <w:t xml:space="preserve"> </w:t>
      </w:r>
      <w:r w:rsidR="000355B3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0355B3">
        <w:rPr>
          <w:rFonts w:ascii="Angsana New" w:hAnsi="Angsana New"/>
          <w:spacing w:val="-6"/>
          <w:sz w:val="30"/>
          <w:szCs w:val="30"/>
        </w:rPr>
        <w:t>25</w:t>
      </w:r>
      <w:r w:rsidR="00744A92">
        <w:rPr>
          <w:rFonts w:ascii="Angsana New" w:hAnsi="Angsana New"/>
          <w:spacing w:val="-6"/>
          <w:sz w:val="30"/>
          <w:szCs w:val="30"/>
        </w:rPr>
        <w:t>6</w:t>
      </w:r>
      <w:r w:rsidR="00B61842">
        <w:rPr>
          <w:rFonts w:ascii="Angsana New" w:hAnsi="Angsana New"/>
          <w:spacing w:val="-6"/>
          <w:sz w:val="30"/>
          <w:szCs w:val="30"/>
        </w:rPr>
        <w:t>1</w:t>
      </w:r>
      <w:r w:rsidR="00B22EDC">
        <w:rPr>
          <w:rFonts w:ascii="Angsana New" w:hAnsi="Angsana New"/>
          <w:spacing w:val="-6"/>
          <w:sz w:val="30"/>
          <w:szCs w:val="30"/>
        </w:rPr>
        <w:t xml:space="preserve"> </w:t>
      </w:r>
      <w:r w:rsidRPr="00634D08">
        <w:rPr>
          <w:rFonts w:ascii="Angsana New" w:hAnsi="Angsana New"/>
          <w:spacing w:val="-6"/>
          <w:sz w:val="30"/>
          <w:szCs w:val="30"/>
          <w:cs/>
        </w:rPr>
        <w:t>คำนวณจากกำไร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>สำหรับปีที่เป็นส่วน</w:t>
      </w:r>
      <w:r w:rsidRPr="00634D08">
        <w:rPr>
          <w:rFonts w:ascii="Angsana New" w:hAnsi="Angsana New"/>
          <w:spacing w:val="-6"/>
          <w:sz w:val="30"/>
          <w:szCs w:val="30"/>
          <w:cs/>
        </w:rPr>
        <w:t>ของผู้ถือหุ้น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Pr="00634D08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634D08">
        <w:rPr>
          <w:rFonts w:ascii="Angsana New" w:hAnsi="Angsana New"/>
          <w:spacing w:val="-6"/>
          <w:sz w:val="30"/>
          <w:szCs w:val="30"/>
          <w:cs/>
        </w:rPr>
        <w:t>หุ้นสามัญที่ออกจำหน่ายแล้ว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>ระหว่างปี</w:t>
      </w:r>
      <w:r w:rsidR="00574C9A" w:rsidRPr="00634D08">
        <w:rPr>
          <w:rFonts w:ascii="Angsana New" w:hAnsi="Angsana New"/>
          <w:spacing w:val="-6"/>
          <w:sz w:val="30"/>
          <w:szCs w:val="30"/>
        </w:rPr>
        <w:t xml:space="preserve"> </w:t>
      </w:r>
      <w:r w:rsidR="00FB1ACA" w:rsidRPr="00634D08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634D08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:rsidR="00F80A37" w:rsidRPr="00345E4B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0"/>
      </w:tblGrid>
      <w:tr w:rsidR="00B61842" w:rsidRPr="00A33503" w:rsidTr="002A2BE2">
        <w:trPr>
          <w:cantSplit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61842" w:rsidRPr="00A33503" w:rsidRDefault="00B61842" w:rsidP="00B618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46840" w:rsidRPr="00A33503" w:rsidTr="001B225A">
        <w:trPr>
          <w:trHeight w:val="317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46840" w:rsidRPr="001B225A" w:rsidRDefault="00546840" w:rsidP="002A2BE2">
            <w:pPr>
              <w:spacing w:line="240" w:lineRule="auto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840" w:rsidRPr="00A33503" w:rsidRDefault="00546840" w:rsidP="002A2BE2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</w:t>
            </w:r>
            <w:r w:rsidRPr="002150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46840" w:rsidRPr="0054203D" w:rsidTr="00FB1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480" w:type="dxa"/>
          </w:tcPr>
          <w:p w:rsidR="00546840" w:rsidRPr="0054203D" w:rsidRDefault="0054203D" w:rsidP="0054203D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  <w:r w:rsidRPr="005420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5420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420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:rsidR="00546840" w:rsidRPr="0054203D" w:rsidRDefault="00546840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546840" w:rsidRPr="0054203D" w:rsidRDefault="00546840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:rsidR="00546840" w:rsidRPr="0054203D" w:rsidRDefault="00546840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</w:tr>
      <w:tr w:rsidR="0054203D" w:rsidRPr="00045F90" w:rsidTr="00FB1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480" w:type="dxa"/>
          </w:tcPr>
          <w:p w:rsidR="0054203D" w:rsidRPr="00045F90" w:rsidRDefault="0054203D" w:rsidP="002A2BE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54203D" w:rsidRPr="00045F90" w:rsidRDefault="0054203D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54203D" w:rsidRPr="00045F90" w:rsidRDefault="0054203D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54203D" w:rsidRPr="00045F90" w:rsidRDefault="0054203D" w:rsidP="002A2BE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61842" w:rsidRPr="00A33503" w:rsidTr="002A2B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80" w:type="dxa"/>
          </w:tcPr>
          <w:p w:rsidR="00B61842" w:rsidRPr="00537FC9" w:rsidRDefault="00B61842" w:rsidP="00B61842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7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</w:t>
            </w:r>
            <w:r w:rsidRPr="00537F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รที่เป็นส่วน</w:t>
            </w:r>
            <w:r w:rsidRPr="00537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537F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537F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371400" w:rsidRDefault="003E5750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532,116</w:t>
            </w:r>
          </w:p>
        </w:tc>
        <w:tc>
          <w:tcPr>
            <w:tcW w:w="270" w:type="dxa"/>
          </w:tcPr>
          <w:p w:rsidR="00B61842" w:rsidRPr="00537FC9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371400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719,666</w:t>
            </w:r>
          </w:p>
        </w:tc>
      </w:tr>
      <w:tr w:rsidR="00B61842" w:rsidRPr="00045F90" w:rsidTr="001B22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480" w:type="dxa"/>
          </w:tcPr>
          <w:p w:rsidR="00B61842" w:rsidRPr="001B225A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61842" w:rsidRPr="00045F90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:rsidR="00B61842" w:rsidRPr="00A10E4E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B61842" w:rsidRPr="00A33503" w:rsidTr="003714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80" w:type="dxa"/>
          </w:tcPr>
          <w:p w:rsidR="00B61842" w:rsidRPr="000A43D0" w:rsidRDefault="00B61842" w:rsidP="00B61842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4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371400" w:rsidRDefault="00B37571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5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:rsidR="00B61842" w:rsidRPr="006B5472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371400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B61842" w:rsidRPr="00045F90" w:rsidTr="001B22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480" w:type="dxa"/>
          </w:tcPr>
          <w:p w:rsidR="00B61842" w:rsidRPr="00045F90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61842" w:rsidRPr="00045F90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B61842" w:rsidRPr="00045F90" w:rsidRDefault="00B61842" w:rsidP="00B6184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61842" w:rsidRPr="00045F90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B61842" w:rsidRPr="00A33503" w:rsidTr="003714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480" w:type="dxa"/>
          </w:tcPr>
          <w:p w:rsidR="00B61842" w:rsidRPr="00A33503" w:rsidRDefault="00B61842" w:rsidP="00B6184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537F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371400" w:rsidRDefault="00B37571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5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12.</w:t>
            </w:r>
            <w:r w:rsidR="003E57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:rsidR="00B61842" w:rsidRPr="00A33503" w:rsidRDefault="00B61842" w:rsidP="00B61842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61842" w:rsidRPr="00371400" w:rsidRDefault="00B61842" w:rsidP="00B61842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16.66</w:t>
            </w:r>
          </w:p>
        </w:tc>
      </w:tr>
    </w:tbl>
    <w:p w:rsidR="004907F1" w:rsidRDefault="004907F1" w:rsidP="006375B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47976" w:rsidRDefault="00D343FB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E5FF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7019B">
        <w:rPr>
          <w:rFonts w:ascii="Angsana New" w:hAnsi="Angsana New"/>
          <w:b/>
          <w:bCs/>
          <w:sz w:val="30"/>
          <w:szCs w:val="30"/>
        </w:rPr>
        <w:t>6</w:t>
      </w:r>
      <w:r w:rsidR="00847976" w:rsidRPr="00D34525">
        <w:rPr>
          <w:rFonts w:ascii="Angsana New" w:hAnsi="Angsana New"/>
          <w:b/>
          <w:bCs/>
          <w:sz w:val="30"/>
          <w:szCs w:val="30"/>
        </w:rPr>
        <w:tab/>
      </w:r>
      <w:r w:rsidR="00847976" w:rsidRPr="00D3452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4E370A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370A" w:rsidRPr="004E370A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4E370A">
        <w:rPr>
          <w:rFonts w:ascii="Angsana New" w:hAnsi="Angsana New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:rsidR="004E370A" w:rsidRPr="004E370A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2638"/>
        <w:gridCol w:w="1921"/>
        <w:gridCol w:w="1921"/>
        <w:gridCol w:w="1260"/>
        <w:gridCol w:w="270"/>
        <w:gridCol w:w="1350"/>
      </w:tblGrid>
      <w:tr w:rsidR="00703750" w:rsidRPr="004E370A" w:rsidTr="005420F9">
        <w:tc>
          <w:tcPr>
            <w:tcW w:w="0" w:type="auto"/>
            <w:shd w:val="clear" w:color="auto" w:fill="auto"/>
            <w:vAlign w:val="bottom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  <w:vAlign w:val="bottom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921" w:type="dxa"/>
            <w:shd w:val="clear" w:color="auto" w:fill="auto"/>
            <w:vAlign w:val="bottom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E370A" w:rsidRPr="00703750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4E370A" w:rsidTr="005420F9">
        <w:tc>
          <w:tcPr>
            <w:tcW w:w="0" w:type="auto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37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4E370A" w:rsidTr="005420F9">
        <w:tc>
          <w:tcPr>
            <w:tcW w:w="0" w:type="auto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37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  <w:t xml:space="preserve">ปี </w:t>
            </w:r>
            <w:r w:rsidRPr="0070375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750" w:rsidRPr="004E370A" w:rsidTr="005420F9">
        <w:tc>
          <w:tcPr>
            <w:tcW w:w="0" w:type="auto"/>
            <w:shd w:val="clear" w:color="auto" w:fill="auto"/>
          </w:tcPr>
          <w:p w:rsidR="004E370A" w:rsidRPr="00703750" w:rsidRDefault="00B37571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เงินปันผลประจำปี</w:t>
            </w:r>
          </w:p>
        </w:tc>
        <w:tc>
          <w:tcPr>
            <w:tcW w:w="1921" w:type="dxa"/>
            <w:shd w:val="clear" w:color="auto" w:fill="auto"/>
          </w:tcPr>
          <w:p w:rsidR="004E370A" w:rsidRPr="00B37571" w:rsidRDefault="00B37571" w:rsidP="005420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21" w:type="dxa"/>
            <w:shd w:val="clear" w:color="auto" w:fill="auto"/>
          </w:tcPr>
          <w:p w:rsidR="004E370A" w:rsidRPr="00703750" w:rsidRDefault="00B37571" w:rsidP="005420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4E370A"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 xml:space="preserve"> </w:t>
            </w:r>
            <w:r w:rsidR="004E370A" w:rsidRPr="0070375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E370A" w:rsidRPr="00703750" w:rsidRDefault="00E77D1E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E370A" w:rsidRPr="00703750" w:rsidRDefault="00E77D1E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703750" w:rsidRPr="004E370A" w:rsidTr="005420F9">
        <w:tc>
          <w:tcPr>
            <w:tcW w:w="0" w:type="auto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750" w:rsidRPr="004E370A" w:rsidTr="005420F9">
        <w:tc>
          <w:tcPr>
            <w:tcW w:w="0" w:type="auto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  <w:t xml:space="preserve">ปี </w:t>
            </w:r>
            <w:r w:rsidRPr="00703750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750" w:rsidRPr="004E370A" w:rsidTr="005420F9">
        <w:tc>
          <w:tcPr>
            <w:tcW w:w="0" w:type="auto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>เงินปันผลประจำปี</w:t>
            </w:r>
          </w:p>
        </w:tc>
        <w:tc>
          <w:tcPr>
            <w:tcW w:w="1921" w:type="dxa"/>
            <w:shd w:val="clear" w:color="auto" w:fill="auto"/>
          </w:tcPr>
          <w:p w:rsidR="004E370A" w:rsidRPr="00703750" w:rsidRDefault="00E77D1E" w:rsidP="005420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921" w:type="dxa"/>
            <w:shd w:val="clear" w:color="auto" w:fill="auto"/>
          </w:tcPr>
          <w:p w:rsidR="004E370A" w:rsidRPr="00703750" w:rsidRDefault="00E77D1E" w:rsidP="005420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03750"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  <w:t xml:space="preserve"> </w:t>
            </w:r>
            <w:r w:rsidRPr="0070375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E370A" w:rsidRPr="00703750" w:rsidRDefault="00E77D1E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4E370A" w:rsidRPr="00703750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E370A" w:rsidRPr="00703750" w:rsidRDefault="00E77D1E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</w:tbl>
    <w:p w:rsidR="00B0631E" w:rsidRPr="0090563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47976" w:rsidRPr="00D34525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7019B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847976" w:rsidRPr="00D3452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847976"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847976" w:rsidRPr="006375B6" w:rsidRDefault="00847976" w:rsidP="0084797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47976" w:rsidRPr="00614B1B" w:rsidRDefault="00847976" w:rsidP="00614B1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522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14B1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</w:p>
    <w:p w:rsidR="00847976" w:rsidRPr="006375B6" w:rsidRDefault="00847976" w:rsidP="00614B1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522" w:right="-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47976" w:rsidRDefault="00847976" w:rsidP="000E28F8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79492D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</w:t>
      </w:r>
      <w:r w:rsidR="00D87875" w:rsidRPr="0079492D">
        <w:rPr>
          <w:rFonts w:ascii="Angsana New" w:hAnsi="Angsana New"/>
          <w:spacing w:val="-2"/>
          <w:sz w:val="30"/>
          <w:szCs w:val="30"/>
          <w:cs/>
        </w:rPr>
        <w:t>ต่างประเทศ</w:t>
      </w:r>
      <w:r w:rsidRPr="0079492D">
        <w:rPr>
          <w:rFonts w:ascii="Angsana New" w:hAnsi="Angsana New"/>
          <w:spacing w:val="-2"/>
          <w:sz w:val="30"/>
          <w:szCs w:val="30"/>
          <w:cs/>
        </w:rPr>
        <w:t>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</w:t>
      </w:r>
      <w:r w:rsidR="00D87875" w:rsidRPr="0079492D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79492D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:rsidR="00323A51" w:rsidRPr="00345E4B" w:rsidRDefault="00323A51" w:rsidP="000E28F8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0E28F8" w:rsidRDefault="00A31438" w:rsidP="000E28F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49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045F90" w:rsidRPr="00345E4B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31438" w:rsidRPr="00C01E43" w:rsidRDefault="00A31438" w:rsidP="000E28F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28F8">
        <w:rPr>
          <w:rFonts w:ascii="Angsana New" w:hAnsi="Angsana New" w:hint="cs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5B762C" w:rsidRPr="000E28F8">
        <w:rPr>
          <w:rFonts w:ascii="Angsana New" w:hAnsi="Angsana New" w:hint="cs"/>
          <w:spacing w:val="-2"/>
          <w:sz w:val="30"/>
          <w:szCs w:val="30"/>
          <w:cs/>
        </w:rPr>
        <w:t>ความเชื่อมั่นของ</w:t>
      </w:r>
      <w:r w:rsidRPr="000E28F8">
        <w:rPr>
          <w:rFonts w:ascii="Angsana New" w:hAnsi="Angsana New" w:hint="cs"/>
          <w:spacing w:val="-2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</w:t>
      </w:r>
      <w:r w:rsidR="005F4B06">
        <w:rPr>
          <w:rFonts w:ascii="Angsana New" w:hAnsi="Angsana New" w:hint="cs"/>
          <w:spacing w:val="-2"/>
          <w:sz w:val="30"/>
          <w:szCs w:val="30"/>
          <w:cs/>
        </w:rPr>
        <w:t>ูแลผลตอบแทนจากการลงทุน ซึ่ง</w:t>
      </w:r>
      <w:r w:rsidRPr="000E28F8">
        <w:rPr>
          <w:rFonts w:ascii="Angsana New" w:hAnsi="Angsana New" w:hint="cs"/>
          <w:spacing w:val="-2"/>
          <w:sz w:val="30"/>
          <w:szCs w:val="30"/>
          <w:cs/>
        </w:rPr>
        <w:t>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79492D">
        <w:rPr>
          <w:rFonts w:ascii="Angsana New" w:hAnsi="Angsana New" w:hint="cs"/>
          <w:sz w:val="30"/>
          <w:szCs w:val="30"/>
          <w:cs/>
        </w:rPr>
        <w:t xml:space="preserve"> </w:t>
      </w:r>
    </w:p>
    <w:p w:rsidR="00F75F66" w:rsidRDefault="00F75F66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25B87" w:rsidRDefault="00B25B87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25B87" w:rsidRDefault="00B25B87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769D" w:rsidRDefault="0087769D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769D" w:rsidRPr="00345E4B" w:rsidRDefault="0087769D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47976" w:rsidRPr="00D34525" w:rsidRDefault="00847976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45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045F90" w:rsidRPr="00345E4B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47976" w:rsidRPr="00D34525" w:rsidRDefault="00847976" w:rsidP="0084797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34525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:rsidR="00045F90" w:rsidRPr="00345E4B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47976" w:rsidRDefault="00847976" w:rsidP="0084797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>จากอัตราส่วนหนี้สินรวมต่อส่วนของผู้ถือหุ้นเท่ากับ</w:t>
      </w:r>
      <w:r w:rsidR="00B25B87">
        <w:rPr>
          <w:rFonts w:ascii="Angsana New" w:hAnsi="Angsana New"/>
          <w:sz w:val="30"/>
          <w:szCs w:val="30"/>
        </w:rPr>
        <w:t xml:space="preserve"> 0.</w:t>
      </w:r>
      <w:r w:rsidR="00B25B87" w:rsidRPr="00B25B87">
        <w:rPr>
          <w:rFonts w:ascii="Angsana New" w:hAnsi="Angsana New"/>
          <w:sz w:val="30"/>
          <w:szCs w:val="30"/>
        </w:rPr>
        <w:t>18</w:t>
      </w:r>
      <w:r w:rsidR="00D343FB" w:rsidRPr="00B25B87">
        <w:rPr>
          <w:rFonts w:ascii="Angsana New" w:hAnsi="Angsana New" w:hint="cs"/>
          <w:sz w:val="30"/>
          <w:szCs w:val="30"/>
          <w:cs/>
          <w:lang w:val="en-US"/>
        </w:rPr>
        <w:t xml:space="preserve"> ต่อ </w:t>
      </w:r>
      <w:r w:rsidR="00B25B87" w:rsidRPr="00B25B87">
        <w:rPr>
          <w:rFonts w:ascii="Angsana New" w:hAnsi="Angsana New"/>
          <w:sz w:val="30"/>
          <w:szCs w:val="30"/>
          <w:lang w:val="en-US"/>
        </w:rPr>
        <w:t xml:space="preserve">1 </w:t>
      </w:r>
      <w:r w:rsidR="00D343FB" w:rsidRPr="00B25B87">
        <w:rPr>
          <w:rFonts w:ascii="Angsana New" w:hAnsi="Angsana New" w:hint="cs"/>
          <w:sz w:val="30"/>
          <w:szCs w:val="30"/>
          <w:cs/>
          <w:lang w:val="en-US"/>
        </w:rPr>
        <w:t>ในปี</w:t>
      </w:r>
      <w:r w:rsidR="00D343FB">
        <w:rPr>
          <w:rFonts w:ascii="Angsana New" w:hAnsi="Angsana New" w:hint="cs"/>
          <w:sz w:val="30"/>
          <w:szCs w:val="30"/>
          <w:cs/>
          <w:lang w:val="en-US"/>
        </w:rPr>
        <w:t xml:space="preserve"> 25</w:t>
      </w:r>
      <w:r w:rsidR="00D343FB">
        <w:rPr>
          <w:rFonts w:ascii="Angsana New" w:hAnsi="Angsana New"/>
          <w:sz w:val="30"/>
          <w:szCs w:val="30"/>
          <w:lang w:val="en-US"/>
        </w:rPr>
        <w:t>6</w:t>
      </w:r>
      <w:r w:rsidR="00B61842">
        <w:rPr>
          <w:rFonts w:ascii="Angsana New" w:hAnsi="Angsana New"/>
          <w:sz w:val="30"/>
          <w:szCs w:val="30"/>
          <w:lang w:val="en-US"/>
        </w:rPr>
        <w:t>2</w:t>
      </w:r>
      <w:r w:rsidR="0079492D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D34525">
        <w:rPr>
          <w:rFonts w:ascii="Angsana New" w:hAnsi="Angsana New"/>
          <w:sz w:val="30"/>
          <w:szCs w:val="30"/>
        </w:rPr>
        <w:t>0.</w:t>
      </w:r>
      <w:r w:rsidR="00D343FB">
        <w:rPr>
          <w:rFonts w:ascii="Angsana New" w:hAnsi="Angsana New"/>
          <w:sz w:val="30"/>
          <w:szCs w:val="30"/>
        </w:rPr>
        <w:t>2</w:t>
      </w:r>
      <w:r w:rsidR="00B61842">
        <w:rPr>
          <w:rFonts w:ascii="Angsana New" w:hAnsi="Angsana New"/>
          <w:sz w:val="30"/>
          <w:szCs w:val="30"/>
        </w:rPr>
        <w:t>2</w:t>
      </w:r>
      <w:r w:rsidR="007717CB">
        <w:rPr>
          <w:rFonts w:ascii="Angsana New" w:hAnsi="Angsana New"/>
          <w:sz w:val="30"/>
          <w:szCs w:val="30"/>
        </w:rPr>
        <w:t xml:space="preserve"> </w:t>
      </w:r>
      <w:r w:rsidRPr="00D34525">
        <w:rPr>
          <w:rFonts w:ascii="Angsana New" w:hAnsi="Angsana New"/>
          <w:sz w:val="30"/>
          <w:szCs w:val="30"/>
          <w:cs/>
        </w:rPr>
        <w:t xml:space="preserve">ต่อ </w:t>
      </w:r>
      <w:r w:rsidRPr="00D34525">
        <w:rPr>
          <w:rFonts w:ascii="Angsana New" w:hAnsi="Angsana New"/>
          <w:sz w:val="30"/>
          <w:szCs w:val="30"/>
        </w:rPr>
        <w:t>1</w:t>
      </w:r>
      <w:r w:rsidRPr="00D34525">
        <w:rPr>
          <w:rFonts w:ascii="Angsana New" w:hAnsi="Angsana New"/>
          <w:sz w:val="30"/>
          <w:szCs w:val="30"/>
          <w:cs/>
        </w:rPr>
        <w:t xml:space="preserve"> ในปี 25</w:t>
      </w:r>
      <w:r w:rsidR="007717CB">
        <w:rPr>
          <w:rFonts w:ascii="Angsana New" w:hAnsi="Angsana New"/>
          <w:sz w:val="30"/>
          <w:szCs w:val="30"/>
          <w:lang w:val="en-US"/>
        </w:rPr>
        <w:t>6</w:t>
      </w:r>
      <w:r w:rsidR="00B61842">
        <w:rPr>
          <w:rFonts w:ascii="Angsana New" w:hAnsi="Angsana New"/>
          <w:sz w:val="30"/>
          <w:szCs w:val="30"/>
          <w:lang w:val="en-US"/>
        </w:rPr>
        <w:t>1</w:t>
      </w:r>
      <w:r w:rsidRPr="00D34525">
        <w:rPr>
          <w:rFonts w:ascii="Angsana New" w:hAnsi="Angsana New"/>
          <w:sz w:val="30"/>
          <w:szCs w:val="30"/>
          <w:cs/>
        </w:rPr>
        <w:t xml:space="preserve"> แสดงว่าบริษัทมีการกู้ยืมเงินในอัตราที่ต่ำ จึงมีผลกระทบต่ออัตราดอกเบี้ยเพียงเล็กน้อย ซึ่งไม่เป็นสาระสำคัญ และใช้นโยบายการกู้ยืมส่วนใหญ่เป็นเงิน</w:t>
      </w:r>
      <w:r w:rsidR="00D82A13">
        <w:rPr>
          <w:rFonts w:ascii="Angsana New" w:hAnsi="Angsana New" w:hint="cs"/>
          <w:sz w:val="30"/>
          <w:szCs w:val="30"/>
          <w:cs/>
        </w:rPr>
        <w:t>กู้ยืม</w:t>
      </w:r>
      <w:r w:rsidRPr="00D34525">
        <w:rPr>
          <w:rFonts w:ascii="Angsana New" w:hAnsi="Angsana New"/>
          <w:sz w:val="30"/>
          <w:szCs w:val="30"/>
          <w:cs/>
        </w:rPr>
        <w:t>ระยะสั้นจากสถาบันการเงินและบริษัทที่เกี่ยวข้องกัน ซึ่งเป็นผู้เสนออัตราดอกเบี้ยที่ดีที่สุด</w:t>
      </w:r>
    </w:p>
    <w:p w:rsidR="006375B6" w:rsidRPr="00345E4B" w:rsidRDefault="006375B6" w:rsidP="0084797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47976" w:rsidRDefault="00847976" w:rsidP="00847976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D34525">
        <w:rPr>
          <w:rFonts w:ascii="Angsana New" w:hAnsi="Angsana New"/>
          <w:sz w:val="30"/>
          <w:szCs w:val="30"/>
        </w:rPr>
        <w:t xml:space="preserve">31 </w:t>
      </w:r>
      <w:r w:rsidRPr="00D34525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045F90" w:rsidRPr="00345E4B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50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37"/>
        <w:gridCol w:w="1080"/>
        <w:gridCol w:w="1350"/>
        <w:gridCol w:w="180"/>
        <w:gridCol w:w="1440"/>
        <w:gridCol w:w="180"/>
        <w:gridCol w:w="180"/>
        <w:gridCol w:w="1350"/>
      </w:tblGrid>
      <w:tr w:rsidR="00323A51" w:rsidRPr="00A33503" w:rsidTr="00323A51">
        <w:trPr>
          <w:cantSplit/>
          <w:trHeight w:val="364"/>
          <w:tblHeader/>
        </w:trPr>
        <w:tc>
          <w:tcPr>
            <w:tcW w:w="3537" w:type="dxa"/>
            <w:shd w:val="clear" w:color="auto" w:fill="auto"/>
            <w:vAlign w:val="bottom"/>
          </w:tcPr>
          <w:p w:rsidR="00323A51" w:rsidRPr="00A33503" w:rsidRDefault="00323A51" w:rsidP="00087E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23A51" w:rsidRPr="00A33503" w:rsidRDefault="00323A51" w:rsidP="00087E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23A51" w:rsidRPr="00A33503" w:rsidRDefault="00323A51" w:rsidP="00087E62">
            <w:pPr>
              <w:pStyle w:val="acctfourfigures"/>
              <w:tabs>
                <w:tab w:val="clear" w:pos="765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:rsidR="00323A51" w:rsidRPr="00A33503" w:rsidRDefault="00323A51" w:rsidP="00087E6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3A51" w:rsidRPr="00A33503" w:rsidRDefault="00323A51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3A51" w:rsidRPr="00A33503" w:rsidRDefault="00323A51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23A51" w:rsidRPr="00A33503" w:rsidRDefault="00323A51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23A51" w:rsidRPr="00A33503" w:rsidRDefault="00323A51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A3C57" w:rsidRPr="00A33503" w:rsidTr="007C341A">
        <w:trPr>
          <w:cantSplit/>
          <w:trHeight w:val="364"/>
          <w:tblHeader/>
        </w:trPr>
        <w:tc>
          <w:tcPr>
            <w:tcW w:w="4617" w:type="dxa"/>
            <w:gridSpan w:val="2"/>
            <w:shd w:val="clear" w:color="auto" w:fill="auto"/>
            <w:vAlign w:val="bottom"/>
          </w:tcPr>
          <w:p w:rsidR="006A3C57" w:rsidRPr="00A33503" w:rsidRDefault="006A3C57" w:rsidP="00087E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A3C57" w:rsidRPr="00A33503" w:rsidRDefault="006A3C57" w:rsidP="00087E62">
            <w:pPr>
              <w:pStyle w:val="acctfourfigures"/>
              <w:tabs>
                <w:tab w:val="clear" w:pos="765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6A3C57" w:rsidRPr="00A33503" w:rsidRDefault="006A3C57" w:rsidP="00087E6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A3C57" w:rsidRPr="00A33503" w:rsidRDefault="006A3C57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A335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6A3C57" w:rsidRPr="00A33503" w:rsidRDefault="006A3C57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A3C57" w:rsidRPr="00A33503" w:rsidRDefault="006A3C57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A3C57" w:rsidRPr="00A33503" w:rsidRDefault="006A3C57" w:rsidP="00087E62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A335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80C" w:rsidRPr="00A33503" w:rsidTr="00CF080C">
        <w:trPr>
          <w:cantSplit/>
        </w:trPr>
        <w:tc>
          <w:tcPr>
            <w:tcW w:w="3537" w:type="dxa"/>
            <w:shd w:val="clear" w:color="auto" w:fill="auto"/>
          </w:tcPr>
          <w:p w:rsidR="00CF080C" w:rsidRPr="00A33503" w:rsidRDefault="00CF080C" w:rsidP="00087E6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F080C" w:rsidRPr="00A33503" w:rsidRDefault="00CF080C" w:rsidP="00CF080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29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</w:tcPr>
          <w:p w:rsidR="00CF080C" w:rsidRPr="00A33503" w:rsidRDefault="00CF080C" w:rsidP="00087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35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CF080C" w:rsidRPr="00A33503" w:rsidRDefault="00CF080C" w:rsidP="00087E62">
            <w:pPr>
              <w:pStyle w:val="acctfourfigures"/>
              <w:spacing w:line="240" w:lineRule="auto"/>
              <w:ind w:lef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:rsidR="00CF080C" w:rsidRPr="00A33503" w:rsidRDefault="00CF080C" w:rsidP="006A3C5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35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2EDC" w:rsidRPr="00A33503" w:rsidTr="007C341A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B22EDC" w:rsidRPr="00A33503" w:rsidRDefault="00B22EDC" w:rsidP="002D3A6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2D3A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EDC" w:rsidRPr="00A33503" w:rsidTr="007C341A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B22EDC" w:rsidRPr="00A33503" w:rsidRDefault="00B22EDC" w:rsidP="00B22E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A33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22EDC" w:rsidRPr="00A33503" w:rsidRDefault="00B22EDC" w:rsidP="00B22EDC">
            <w:pPr>
              <w:pStyle w:val="acctfourfigures"/>
              <w:tabs>
                <w:tab w:val="clear" w:pos="765"/>
                <w:tab w:val="decimal" w:pos="821"/>
                <w:tab w:val="decimal" w:pos="98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842" w:rsidRPr="00A33503" w:rsidTr="00323A51">
        <w:trPr>
          <w:cantSplit/>
        </w:trPr>
        <w:tc>
          <w:tcPr>
            <w:tcW w:w="3537" w:type="dxa"/>
            <w:shd w:val="clear" w:color="auto" w:fill="auto"/>
          </w:tcPr>
          <w:p w:rsidR="00B61842" w:rsidRPr="00A33503" w:rsidRDefault="00B61842" w:rsidP="00B61842">
            <w:pPr>
              <w:spacing w:line="240" w:lineRule="auto"/>
              <w:ind w:left="218"/>
              <w:rPr>
                <w:rFonts w:ascii="Angsana New" w:hAnsi="Angsana New"/>
                <w:sz w:val="30"/>
                <w:szCs w:val="30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B61842" w:rsidRPr="00323A51" w:rsidRDefault="00B61842" w:rsidP="00B6184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left" w:pos="120"/>
                <w:tab w:val="center" w:pos="579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1.30 - 1.79</w:t>
            </w:r>
          </w:p>
        </w:tc>
        <w:tc>
          <w:tcPr>
            <w:tcW w:w="18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</w:tr>
      <w:tr w:rsidR="00B61842" w:rsidRPr="00A33503" w:rsidTr="007C341A">
        <w:trPr>
          <w:cantSplit/>
        </w:trPr>
        <w:tc>
          <w:tcPr>
            <w:tcW w:w="4617" w:type="dxa"/>
            <w:gridSpan w:val="2"/>
            <w:shd w:val="clear" w:color="auto" w:fill="auto"/>
          </w:tcPr>
          <w:p w:rsidR="00B61842" w:rsidRPr="00A33503" w:rsidRDefault="00B61842" w:rsidP="00B618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1842" w:rsidRPr="005E5456" w:rsidRDefault="00B61842" w:rsidP="00B61842">
            <w:pPr>
              <w:pStyle w:val="acctfourfigures"/>
              <w:tabs>
                <w:tab w:val="clear" w:pos="765"/>
                <w:tab w:val="decimal" w:pos="911"/>
                <w:tab w:val="decimal" w:pos="118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:rsidR="00CC1233" w:rsidRPr="00345E4B" w:rsidRDefault="00CC1233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47976" w:rsidRPr="00D34525" w:rsidRDefault="00847976" w:rsidP="0084797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3452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847976" w:rsidRPr="00345E4B" w:rsidRDefault="00847976" w:rsidP="0084797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47976" w:rsidRPr="00D34525" w:rsidRDefault="00847976" w:rsidP="0015025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</w:t>
      </w:r>
      <w:r w:rsidR="000A4EAD">
        <w:rPr>
          <w:rFonts w:ascii="Angsana New" w:hAnsi="Angsana New"/>
          <w:sz w:val="30"/>
          <w:szCs w:val="30"/>
          <w:cs/>
        </w:rPr>
        <w:t>ิดจากการซื้อสินค้า</w:t>
      </w:r>
      <w:r w:rsidR="000A4EAD">
        <w:rPr>
          <w:rFonts w:ascii="Angsana New" w:hAnsi="Angsana New" w:hint="cs"/>
          <w:sz w:val="30"/>
          <w:szCs w:val="30"/>
          <w:cs/>
        </w:rPr>
        <w:t>และ</w:t>
      </w:r>
      <w:r w:rsidR="007C341A">
        <w:rPr>
          <w:rFonts w:ascii="Angsana New" w:hAnsi="Angsana New"/>
          <w:sz w:val="30"/>
          <w:szCs w:val="30"/>
          <w:cs/>
        </w:rPr>
        <w:t>การขายสินค้า</w:t>
      </w:r>
      <w:r w:rsidRPr="00D34525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5B762C">
        <w:rPr>
          <w:rFonts w:ascii="Angsana New" w:hAnsi="Angsana New" w:hint="cs"/>
          <w:sz w:val="30"/>
          <w:szCs w:val="30"/>
          <w:cs/>
        </w:rPr>
        <w:t xml:space="preserve"> </w:t>
      </w:r>
      <w:r w:rsidRPr="009F61C9">
        <w:rPr>
          <w:rFonts w:ascii="Angsana New" w:hAnsi="Angsana New"/>
          <w:sz w:val="30"/>
          <w:szCs w:val="30"/>
          <w:cs/>
        </w:rPr>
        <w:t>เพื่อป้องกันความเสี่ยงของสินท</w:t>
      </w:r>
      <w:r w:rsidR="0015025B">
        <w:rPr>
          <w:rFonts w:ascii="Angsana New" w:hAnsi="Angsana New"/>
          <w:sz w:val="30"/>
          <w:szCs w:val="30"/>
          <w:cs/>
        </w:rPr>
        <w:t>รัพย์และหนี้สินทางการเงินที่เป็</w:t>
      </w:r>
      <w:r w:rsidR="0015025B">
        <w:rPr>
          <w:rFonts w:ascii="Angsana New" w:hAnsi="Angsana New" w:hint="cs"/>
          <w:sz w:val="30"/>
          <w:szCs w:val="30"/>
          <w:cs/>
        </w:rPr>
        <w:t>น</w:t>
      </w:r>
      <w:r w:rsidRPr="009F61C9">
        <w:rPr>
          <w:rFonts w:ascii="Angsana New" w:hAnsi="Angsana New"/>
          <w:sz w:val="30"/>
          <w:szCs w:val="30"/>
          <w:cs/>
        </w:rPr>
        <w:t>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:rsidR="0087769D" w:rsidRDefault="0087769D" w:rsidP="000B541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847976" w:rsidRDefault="00170431" w:rsidP="000B541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7976" w:rsidRPr="00D3452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47976" w:rsidRPr="00D34525">
        <w:rPr>
          <w:rFonts w:ascii="Angsana New" w:hAnsi="Angsana New"/>
          <w:sz w:val="30"/>
          <w:szCs w:val="30"/>
          <w:lang w:val="en-US"/>
        </w:rPr>
        <w:t>31</w:t>
      </w:r>
      <w:r w:rsidR="00847976" w:rsidRPr="00D34525">
        <w:rPr>
          <w:rFonts w:ascii="Angsana New" w:hAnsi="Angsana New"/>
          <w:sz w:val="30"/>
          <w:szCs w:val="30"/>
          <w:cs/>
          <w:lang w:val="en-US"/>
        </w:rPr>
        <w:t xml:space="preserve"> ธันวาคม บริษัทมีความเสี่ยงจากอัตราแลกเปลี่ยนเงินตราต่างประเทศอันเป็นผลมาจากการมี</w:t>
      </w:r>
      <w:r w:rsidR="00847976" w:rsidRPr="00D34525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="00847976" w:rsidRPr="00D3452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170431" w:rsidRDefault="00170431" w:rsidP="000B541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085"/>
        <w:gridCol w:w="1260"/>
        <w:gridCol w:w="1350"/>
        <w:gridCol w:w="270"/>
        <w:gridCol w:w="1350"/>
      </w:tblGrid>
      <w:tr w:rsidR="00546840" w:rsidRPr="001A529B" w:rsidTr="00CC1233">
        <w:trPr>
          <w:cantSplit/>
          <w:tblHeader/>
        </w:trPr>
        <w:tc>
          <w:tcPr>
            <w:tcW w:w="5085" w:type="dxa"/>
          </w:tcPr>
          <w:p w:rsidR="00546840" w:rsidRPr="001A529B" w:rsidRDefault="00546840" w:rsidP="0054684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" w:name="_Hlk30768116"/>
          </w:p>
        </w:tc>
        <w:tc>
          <w:tcPr>
            <w:tcW w:w="1260" w:type="dxa"/>
          </w:tcPr>
          <w:p w:rsidR="00546840" w:rsidRPr="001A529B" w:rsidRDefault="00546840" w:rsidP="0054684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46840" w:rsidRPr="001A529B" w:rsidRDefault="00B22EDC" w:rsidP="00744A92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618E9">
              <w:rPr>
                <w:rFonts w:ascii="Angsana New" w:hAnsi="Angsana New"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46840" w:rsidRPr="001A529B" w:rsidRDefault="00546840" w:rsidP="0054684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46840" w:rsidRPr="001A529B" w:rsidRDefault="00B22EDC" w:rsidP="00744A92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44A92">
              <w:rPr>
                <w:rFonts w:ascii="Angsana New" w:hAnsi="Angsana New"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46840" w:rsidRPr="001A529B" w:rsidTr="00CC1233">
        <w:trPr>
          <w:cantSplit/>
          <w:tblHeader/>
        </w:trPr>
        <w:tc>
          <w:tcPr>
            <w:tcW w:w="5085" w:type="dxa"/>
          </w:tcPr>
          <w:p w:rsidR="00546840" w:rsidRPr="001A529B" w:rsidRDefault="00546840" w:rsidP="0054684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46840" w:rsidRPr="001A529B" w:rsidRDefault="00546840" w:rsidP="0054684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546840" w:rsidRPr="001A529B" w:rsidRDefault="00546840" w:rsidP="00546840">
            <w:pPr>
              <w:spacing w:line="380" w:lineRule="exact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1A52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546840" w:rsidRPr="001A529B" w:rsidTr="002A2BE2">
        <w:trPr>
          <w:cantSplit/>
        </w:trPr>
        <w:tc>
          <w:tcPr>
            <w:tcW w:w="5085" w:type="dxa"/>
          </w:tcPr>
          <w:p w:rsidR="00546840" w:rsidRPr="001A529B" w:rsidRDefault="00546840" w:rsidP="00546840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:rsidR="00546840" w:rsidRPr="001A529B" w:rsidRDefault="00546840" w:rsidP="0054684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546840" w:rsidRPr="001A529B" w:rsidRDefault="00546840" w:rsidP="0054684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46840" w:rsidRPr="001A529B" w:rsidRDefault="00546840" w:rsidP="0054684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546840" w:rsidRPr="001A529B" w:rsidRDefault="00546840" w:rsidP="0054684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1A529B" w:rsidTr="00744A92">
        <w:trPr>
          <w:cantSplit/>
          <w:trHeight w:val="434"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:rsidR="00B61842" w:rsidRPr="00C245A3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303,324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81,426</w:t>
            </w:r>
          </w:p>
        </w:tc>
      </w:tr>
      <w:tr w:rsidR="00B61842" w:rsidRPr="001A529B" w:rsidTr="00077E69">
        <w:trPr>
          <w:cantSplit/>
          <w:trHeight w:val="432"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B61842" w:rsidRPr="00C245A3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414,765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511,094</w:t>
            </w:r>
          </w:p>
        </w:tc>
      </w:tr>
      <w:tr w:rsidR="00B61842" w:rsidRPr="001A529B" w:rsidTr="00077E69">
        <w:trPr>
          <w:cantSplit/>
          <w:trHeight w:val="425"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:rsidR="00B61842" w:rsidRPr="00C245A3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(114,426)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(114,262)</w:t>
            </w:r>
          </w:p>
        </w:tc>
      </w:tr>
      <w:tr w:rsidR="00B61842" w:rsidRPr="001A529B" w:rsidTr="00C7591E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603,663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478,258</w:t>
            </w:r>
          </w:p>
        </w:tc>
      </w:tr>
      <w:tr w:rsidR="00B61842" w:rsidRPr="001A529B" w:rsidTr="00CC1233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B61842" w:rsidRPr="001A529B" w:rsidRDefault="00B61842" w:rsidP="00B61842">
            <w:pPr>
              <w:tabs>
                <w:tab w:val="decimal" w:pos="113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1A529B" w:rsidRDefault="00B61842" w:rsidP="00B61842">
            <w:pPr>
              <w:tabs>
                <w:tab w:val="decimal" w:pos="113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1A529B" w:rsidTr="002A2BE2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:rsidR="00B61842" w:rsidRPr="00C245A3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390,652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B61842" w:rsidRPr="001A529B" w:rsidTr="002A2BE2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B61842" w:rsidRPr="00C245A3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55,283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79,609</w:t>
            </w:r>
          </w:p>
        </w:tc>
      </w:tr>
      <w:tr w:rsidR="00B61842" w:rsidRPr="001A529B" w:rsidTr="00C7591E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:rsidR="00B61842" w:rsidRPr="00C245A3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(8,781)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(5,008)</w:t>
            </w:r>
          </w:p>
        </w:tc>
      </w:tr>
      <w:tr w:rsidR="00B61842" w:rsidRPr="001A529B" w:rsidTr="00C7591E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437,154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74,763</w:t>
            </w:r>
          </w:p>
        </w:tc>
      </w:tr>
      <w:tr w:rsidR="00B61842" w:rsidRPr="001A529B" w:rsidTr="009F61C9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เงินดอลล่าร์ออสเตรเลีย</w:t>
            </w: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B61842" w:rsidRPr="00C245A3" w:rsidRDefault="00B61842" w:rsidP="00B61842">
            <w:pPr>
              <w:tabs>
                <w:tab w:val="decimal" w:pos="113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C245A3" w:rsidRDefault="00B61842" w:rsidP="00B61842">
            <w:pPr>
              <w:tabs>
                <w:tab w:val="decimal" w:pos="113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1842" w:rsidRPr="001A529B" w:rsidTr="005F2833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260" w:type="dxa"/>
          </w:tcPr>
          <w:p w:rsidR="00B61842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8,575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53,229</w:t>
            </w:r>
          </w:p>
        </w:tc>
      </w:tr>
      <w:tr w:rsidR="00B61842" w:rsidRPr="001A529B" w:rsidTr="00903D65">
        <w:trPr>
          <w:cantSplit/>
        </w:trPr>
        <w:tc>
          <w:tcPr>
            <w:tcW w:w="5085" w:type="dxa"/>
          </w:tcPr>
          <w:p w:rsidR="0087769D" w:rsidRPr="001A529B" w:rsidRDefault="0087769D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F7BAE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8,575</w:t>
            </w:r>
          </w:p>
        </w:tc>
        <w:tc>
          <w:tcPr>
            <w:tcW w:w="270" w:type="dxa"/>
          </w:tcPr>
          <w:p w:rsidR="00B61842" w:rsidRPr="00C00921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11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53,229</w:t>
            </w:r>
          </w:p>
        </w:tc>
      </w:tr>
      <w:tr w:rsidR="00B61842" w:rsidRPr="001A529B" w:rsidTr="00BF7BAE">
        <w:trPr>
          <w:cantSplit/>
          <w:trHeight w:val="973"/>
        </w:trPr>
        <w:tc>
          <w:tcPr>
            <w:tcW w:w="5085" w:type="dxa"/>
          </w:tcPr>
          <w:p w:rsidR="00B61842" w:rsidRPr="009330B5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9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9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เงินดอลล่าร์ฮ่องกง</w:t>
            </w:r>
            <w:r w:rsidRPr="009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, </w:t>
            </w:r>
            <w:r w:rsidRPr="009330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</w:p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0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และเงินปอนด์สเตอร์ลิง</w:t>
            </w:r>
            <w:r w:rsidRPr="009330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B61842" w:rsidRPr="001A529B" w:rsidRDefault="00B61842" w:rsidP="00B61842">
            <w:pPr>
              <w:tabs>
                <w:tab w:val="decimal" w:pos="1062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1A529B" w:rsidRDefault="00B61842" w:rsidP="00B61842">
            <w:pPr>
              <w:tabs>
                <w:tab w:val="decimal" w:pos="1062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1A529B" w:rsidTr="002A2BE2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B61842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61842" w:rsidRPr="00BB4777" w:rsidRDefault="00BF7BAE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BAE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:rsidR="00B61842" w:rsidRPr="00BB4777" w:rsidRDefault="00B61842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1,971</w:t>
            </w:r>
          </w:p>
        </w:tc>
      </w:tr>
      <w:tr w:rsidR="00B61842" w:rsidRPr="001A529B" w:rsidTr="00E0603D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1842" w:rsidRPr="00C245A3" w:rsidRDefault="00BF7BAE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BAE">
              <w:rPr>
                <w:rFonts w:ascii="Angsana New" w:hAnsi="Angsana New"/>
                <w:sz w:val="30"/>
                <w:szCs w:val="30"/>
              </w:rPr>
              <w:t>(3,667)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61842" w:rsidRPr="00C245A3" w:rsidRDefault="00B61842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(8,451)</w:t>
            </w:r>
          </w:p>
        </w:tc>
      </w:tr>
      <w:tr w:rsidR="00B61842" w:rsidRPr="001A529B" w:rsidTr="00E0603D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C245A3" w:rsidRDefault="00BF7BAE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BAE">
              <w:rPr>
                <w:rFonts w:ascii="Angsana New" w:hAnsi="Angsana New"/>
                <w:sz w:val="30"/>
                <w:szCs w:val="30"/>
              </w:rPr>
              <w:t>(3,056)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C245A3" w:rsidRDefault="00B61842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(6,480)</w:t>
            </w:r>
          </w:p>
        </w:tc>
      </w:tr>
      <w:tr w:rsidR="00B61842" w:rsidRPr="001A529B" w:rsidTr="00580FE4">
        <w:trPr>
          <w:cantSplit/>
          <w:trHeight w:val="288"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61842" w:rsidRDefault="00B61842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61842" w:rsidRDefault="00B61842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1A529B" w:rsidTr="00580FE4">
        <w:trPr>
          <w:cantSplit/>
        </w:trPr>
        <w:tc>
          <w:tcPr>
            <w:tcW w:w="5085" w:type="dxa"/>
          </w:tcPr>
          <w:p w:rsidR="00B61842" w:rsidRPr="001A529B" w:rsidRDefault="00B61842" w:rsidP="00B61842">
            <w:pPr>
              <w:tabs>
                <w:tab w:val="left" w:pos="80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ดบัญชีในงบ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แสดงฐานะการเงิน</w:t>
            </w:r>
            <w:r w:rsidRPr="001A5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60" w:type="dxa"/>
          </w:tcPr>
          <w:p w:rsidR="00B61842" w:rsidRPr="001A529B" w:rsidRDefault="00B61842" w:rsidP="00B6184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61842" w:rsidRPr="00C245A3" w:rsidRDefault="00BF7BAE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BAE">
              <w:rPr>
                <w:rFonts w:ascii="Angsana New" w:hAnsi="Angsana New"/>
                <w:b/>
                <w:bCs/>
                <w:sz w:val="30"/>
                <w:szCs w:val="30"/>
              </w:rPr>
              <w:t>1,046,336</w:t>
            </w:r>
          </w:p>
        </w:tc>
        <w:tc>
          <w:tcPr>
            <w:tcW w:w="270" w:type="dxa"/>
          </w:tcPr>
          <w:p w:rsidR="00B61842" w:rsidRPr="001A529B" w:rsidRDefault="00B61842" w:rsidP="00B61842">
            <w:pPr>
              <w:tabs>
                <w:tab w:val="decimal" w:pos="963"/>
              </w:tabs>
              <w:spacing w:line="380" w:lineRule="exact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61842" w:rsidRPr="00C245A3" w:rsidRDefault="00B61842" w:rsidP="00B61842">
            <w:pPr>
              <w:tabs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599,770</w:t>
            </w:r>
          </w:p>
        </w:tc>
      </w:tr>
    </w:tbl>
    <w:p w:rsidR="001D7431" w:rsidRPr="00345E4B" w:rsidRDefault="001D7431" w:rsidP="001D743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734AB" w:rsidRDefault="007734AB" w:rsidP="007734A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34AB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วามเสี่ยงด้านสินเชื่อ</w:t>
      </w:r>
    </w:p>
    <w:p w:rsidR="007734AB" w:rsidRPr="00345E4B" w:rsidRDefault="007734AB" w:rsidP="007734A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7734AB" w:rsidRDefault="007734AB" w:rsidP="007734A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 เมื่อครบกำหนด</w:t>
      </w:r>
    </w:p>
    <w:p w:rsidR="00D30B01" w:rsidRDefault="00D30B01" w:rsidP="007734A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676D1C" w:rsidRDefault="00D30B01" w:rsidP="00676D1C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D30B01">
        <w:rPr>
          <w:rFonts w:ascii="Angsana New" w:hAnsi="Angsana New" w:hint="cs"/>
          <w:sz w:val="30"/>
          <w:szCs w:val="30"/>
          <w:cs/>
        </w:rPr>
        <w:lastRenderedPageBreak/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Pr="00D30B01">
        <w:rPr>
          <w:rFonts w:ascii="Angsana New" w:hAnsi="Angsana New"/>
          <w:sz w:val="30"/>
          <w:szCs w:val="30"/>
          <w:cs/>
        </w:rPr>
        <w:t xml:space="preserve"> </w:t>
      </w:r>
      <w:r w:rsidRPr="00D30B01">
        <w:rPr>
          <w:rFonts w:ascii="Angsana New" w:hAnsi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:rsidR="00170431" w:rsidRDefault="00170431" w:rsidP="00676D1C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7734AB" w:rsidRDefault="007734AB" w:rsidP="00676D1C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734AB" w:rsidRPr="00345E4B" w:rsidRDefault="007734AB" w:rsidP="007734A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734AB" w:rsidRDefault="007734AB" w:rsidP="007734A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และเพื่อทำให้ผลกระทบจากความผันผวนของกระแสเงินสดลดลง</w:t>
      </w:r>
    </w:p>
    <w:p w:rsidR="007734AB" w:rsidRPr="00D30B01" w:rsidRDefault="007734AB" w:rsidP="007734A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734AB" w:rsidRDefault="007734AB" w:rsidP="007734A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7734AB" w:rsidRPr="00345E4B" w:rsidRDefault="007734AB" w:rsidP="007734A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E5FFC" w:rsidRPr="00B33341" w:rsidRDefault="00847976" w:rsidP="00B333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2EDC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และอัตราดอกเบี้ยเป็นไปตามอัตราตลาด</w:t>
      </w:r>
      <w:r w:rsidRPr="00B22EDC">
        <w:rPr>
          <w:rFonts w:ascii="Angsana New" w:hAnsi="Angsana New"/>
          <w:sz w:val="30"/>
          <w:szCs w:val="30"/>
        </w:rPr>
        <w:t xml:space="preserve"> </w:t>
      </w:r>
      <w:r w:rsidRPr="00B22EDC">
        <w:rPr>
          <w:rFonts w:ascii="Angsana New" w:hAnsi="Angsana New"/>
          <w:sz w:val="30"/>
          <w:szCs w:val="30"/>
          <w:cs/>
        </w:rPr>
        <w:t>ฝ่ายบริหารเชื่อว่ามูลค่ายุติธรรมของสินทรัพย์ทางการเง</w:t>
      </w:r>
      <w:r w:rsidR="009F61C9" w:rsidRPr="00B22EDC">
        <w:rPr>
          <w:rFonts w:ascii="Angsana New" w:hAnsi="Angsana New"/>
          <w:sz w:val="30"/>
          <w:szCs w:val="30"/>
          <w:cs/>
        </w:rPr>
        <w:t>ินและหนี้สินทางการเงิน ณ วันที่</w:t>
      </w:r>
      <w:r w:rsidR="009F61C9" w:rsidRPr="00B22EDC">
        <w:rPr>
          <w:rFonts w:ascii="Angsana New" w:hAnsi="Angsana New"/>
          <w:sz w:val="30"/>
          <w:szCs w:val="30"/>
        </w:rPr>
        <w:br/>
      </w:r>
      <w:r w:rsidRPr="00B22EDC">
        <w:rPr>
          <w:rFonts w:ascii="Angsana New" w:hAnsi="Angsana New"/>
          <w:sz w:val="30"/>
          <w:szCs w:val="30"/>
        </w:rPr>
        <w:t xml:space="preserve">31 </w:t>
      </w:r>
      <w:r w:rsidR="00574C9A" w:rsidRPr="00B22EDC">
        <w:rPr>
          <w:rFonts w:ascii="Angsana New" w:hAnsi="Angsana New"/>
          <w:sz w:val="30"/>
          <w:szCs w:val="30"/>
          <w:cs/>
        </w:rPr>
        <w:t>ธันวาคม</w:t>
      </w:r>
      <w:r w:rsidR="00574C9A" w:rsidRPr="00B22EDC">
        <w:rPr>
          <w:rFonts w:ascii="Angsana New" w:hAnsi="Angsana New" w:hint="cs"/>
          <w:sz w:val="30"/>
          <w:szCs w:val="30"/>
          <w:cs/>
        </w:rPr>
        <w:t xml:space="preserve"> </w:t>
      </w:r>
      <w:r w:rsidRPr="00B22EDC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:rsidR="009E5FFC" w:rsidRDefault="009E5FFC" w:rsidP="00B33341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847976" w:rsidRPr="00D34525" w:rsidRDefault="0087769D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7019B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847976" w:rsidRPr="00D34525">
        <w:rPr>
          <w:rFonts w:ascii="Angsana New" w:hAnsi="Angsana New"/>
          <w:b/>
          <w:bCs/>
          <w:sz w:val="30"/>
          <w:szCs w:val="30"/>
        </w:rPr>
        <w:tab/>
      </w:r>
      <w:r w:rsidR="00847976" w:rsidRPr="00D34525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345E4B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847976" w:rsidRPr="00D34525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1D7431" w:rsidRPr="00B65031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18"/>
        <w:gridCol w:w="1260"/>
        <w:gridCol w:w="270"/>
        <w:gridCol w:w="1242"/>
      </w:tblGrid>
      <w:tr w:rsidR="00B74B24" w:rsidRPr="00A33503" w:rsidTr="005F5723">
        <w:trPr>
          <w:trHeight w:val="70"/>
        </w:trPr>
        <w:tc>
          <w:tcPr>
            <w:tcW w:w="6418" w:type="dxa"/>
            <w:vAlign w:val="bottom"/>
          </w:tcPr>
          <w:p w:rsidR="00B74B24" w:rsidRPr="00A33503" w:rsidRDefault="00B74B24" w:rsidP="00B74B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74B24" w:rsidRPr="00A33503" w:rsidRDefault="00B74B24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618E9">
              <w:rPr>
                <w:rFonts w:ascii="Angsana New" w:hAnsi="Angsana New"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74B24" w:rsidRPr="00A33503" w:rsidRDefault="00B74B24" w:rsidP="00B74B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B74B24" w:rsidRPr="00A33503" w:rsidRDefault="00B74B24" w:rsidP="00744A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44A92">
              <w:rPr>
                <w:rFonts w:ascii="Angsana New" w:hAnsi="Angsana New"/>
                <w:sz w:val="30"/>
                <w:szCs w:val="30"/>
              </w:rPr>
              <w:t>6</w:t>
            </w:r>
            <w:r w:rsidR="00B618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46840" w:rsidRPr="00A33503" w:rsidTr="00B22EDC">
        <w:tc>
          <w:tcPr>
            <w:tcW w:w="6418" w:type="dxa"/>
            <w:vAlign w:val="bottom"/>
          </w:tcPr>
          <w:p w:rsidR="00546840" w:rsidRPr="00A33503" w:rsidRDefault="00546840" w:rsidP="002A2BE2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:rsidR="00546840" w:rsidRPr="00A33503" w:rsidRDefault="00546840" w:rsidP="002A2BE2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840" w:rsidRPr="00A33503" w:rsidTr="00B22EDC">
        <w:tc>
          <w:tcPr>
            <w:tcW w:w="6418" w:type="dxa"/>
          </w:tcPr>
          <w:p w:rsidR="00546840" w:rsidRPr="00A33503" w:rsidRDefault="00546840" w:rsidP="002A2B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546840" w:rsidRPr="00A33503" w:rsidRDefault="00546840" w:rsidP="0052525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46840" w:rsidRPr="00A33503" w:rsidRDefault="00546840" w:rsidP="002A2BE2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546840" w:rsidRPr="00A33503" w:rsidRDefault="00546840" w:rsidP="002A2BE2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4A92" w:rsidRPr="000C72A6" w:rsidTr="00B22EDC">
        <w:tc>
          <w:tcPr>
            <w:tcW w:w="6418" w:type="dxa"/>
          </w:tcPr>
          <w:p w:rsidR="00744A92" w:rsidRPr="000C72A6" w:rsidRDefault="00744A92" w:rsidP="00744A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A6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744A92" w:rsidRPr="000C72A6" w:rsidRDefault="00744A92" w:rsidP="00744A9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44A92" w:rsidRPr="000C72A6" w:rsidRDefault="00744A92" w:rsidP="00744A92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744A92" w:rsidRPr="000C72A6" w:rsidRDefault="00744A92" w:rsidP="00744A9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A33503" w:rsidTr="00B22EDC">
        <w:tc>
          <w:tcPr>
            <w:tcW w:w="6418" w:type="dxa"/>
          </w:tcPr>
          <w:p w:rsidR="00B61842" w:rsidRPr="00A33503" w:rsidRDefault="00B61842" w:rsidP="00B618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โรงงาน 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61842" w:rsidRPr="00A33503" w:rsidRDefault="00B560A4" w:rsidP="00B61842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560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28,664</w:t>
            </w:r>
          </w:p>
        </w:tc>
        <w:tc>
          <w:tcPr>
            <w:tcW w:w="270" w:type="dxa"/>
            <w:vAlign w:val="bottom"/>
          </w:tcPr>
          <w:p w:rsidR="00B61842" w:rsidRPr="00A24DAB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:rsidR="00B61842" w:rsidRPr="00A33503" w:rsidRDefault="00B61842" w:rsidP="00B61842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99,650</w:t>
            </w:r>
          </w:p>
        </w:tc>
      </w:tr>
      <w:tr w:rsidR="00B61842" w:rsidRPr="00045F90" w:rsidTr="00050DBA">
        <w:trPr>
          <w:trHeight w:val="269"/>
        </w:trPr>
        <w:tc>
          <w:tcPr>
            <w:tcW w:w="6418" w:type="dxa"/>
          </w:tcPr>
          <w:p w:rsidR="00B61842" w:rsidRPr="00045F90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61842" w:rsidRPr="00045F90" w:rsidRDefault="00B61842" w:rsidP="00B61842">
            <w:pPr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B61842" w:rsidRPr="00045F90" w:rsidRDefault="00B61842" w:rsidP="00B61842">
            <w:pPr>
              <w:spacing w:line="240" w:lineRule="auto"/>
              <w:ind w:left="-5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:rsidR="00B61842" w:rsidRPr="00045F90" w:rsidRDefault="00B61842" w:rsidP="00B61842">
            <w:pPr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1842" w:rsidRPr="00A33503" w:rsidTr="00B22EDC">
        <w:tc>
          <w:tcPr>
            <w:tcW w:w="6418" w:type="dxa"/>
          </w:tcPr>
          <w:p w:rsidR="00B61842" w:rsidRPr="00A33503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B61842" w:rsidRPr="00A33503" w:rsidRDefault="00B61842" w:rsidP="00B6184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B61842" w:rsidRPr="00A33503" w:rsidRDefault="00B61842" w:rsidP="00B6184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A33503" w:rsidTr="00B22EDC">
        <w:tc>
          <w:tcPr>
            <w:tcW w:w="6418" w:type="dxa"/>
          </w:tcPr>
          <w:p w:rsidR="00B61842" w:rsidRPr="00A33503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:rsidR="00B61842" w:rsidRPr="004C1F0D" w:rsidRDefault="00B61842" w:rsidP="00B6184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B61842" w:rsidRPr="004C1F0D" w:rsidRDefault="00B61842" w:rsidP="00B61842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A33503" w:rsidTr="00B22EDC">
        <w:tc>
          <w:tcPr>
            <w:tcW w:w="6418" w:type="dxa"/>
          </w:tcPr>
          <w:p w:rsidR="00B61842" w:rsidRPr="00A256BB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60" w:type="dxa"/>
          </w:tcPr>
          <w:p w:rsidR="00B61842" w:rsidRPr="00A10E4E" w:rsidRDefault="00B560A4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0A4">
              <w:rPr>
                <w:rFonts w:ascii="Angsana New" w:hAnsi="Angsana New"/>
                <w:sz w:val="30"/>
                <w:szCs w:val="30"/>
              </w:rPr>
              <w:t>1,506,440</w:t>
            </w: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B61842" w:rsidRPr="00A10E4E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1,919,634</w:t>
            </w:r>
          </w:p>
        </w:tc>
      </w:tr>
      <w:tr w:rsidR="00B61842" w:rsidRPr="00A33503" w:rsidTr="00B22EDC">
        <w:tc>
          <w:tcPr>
            <w:tcW w:w="6418" w:type="dxa"/>
          </w:tcPr>
          <w:p w:rsidR="00B61842" w:rsidRPr="00CB05A8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260" w:type="dxa"/>
          </w:tcPr>
          <w:p w:rsidR="00B61842" w:rsidRPr="00A10E4E" w:rsidRDefault="00B560A4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0A4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B61842" w:rsidRPr="00A10E4E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1,096,933</w:t>
            </w:r>
          </w:p>
        </w:tc>
      </w:tr>
      <w:tr w:rsidR="00B61842" w:rsidRPr="00A33503" w:rsidTr="00B22EDC">
        <w:tc>
          <w:tcPr>
            <w:tcW w:w="6418" w:type="dxa"/>
          </w:tcPr>
          <w:p w:rsidR="00B61842" w:rsidRPr="00A33503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560A4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0A4">
              <w:rPr>
                <w:rFonts w:ascii="Angsana New" w:hAnsi="Angsana New"/>
                <w:sz w:val="30"/>
                <w:szCs w:val="30"/>
              </w:rPr>
              <w:t>1,506,440</w:t>
            </w: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3,016,567</w:t>
            </w:r>
          </w:p>
        </w:tc>
      </w:tr>
      <w:tr w:rsidR="00B61842" w:rsidRPr="00A33503" w:rsidTr="00170431">
        <w:trPr>
          <w:trHeight w:hRule="exact" w:val="288"/>
        </w:trPr>
        <w:tc>
          <w:tcPr>
            <w:tcW w:w="6418" w:type="dxa"/>
          </w:tcPr>
          <w:p w:rsidR="00B61842" w:rsidRPr="00A33503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61842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61842" w:rsidRPr="001C15B5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842" w:rsidRPr="00A33503" w:rsidTr="00B22EDC">
        <w:tc>
          <w:tcPr>
            <w:tcW w:w="6418" w:type="dxa"/>
          </w:tcPr>
          <w:p w:rsidR="00B61842" w:rsidRPr="00A33503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1842" w:rsidRPr="00A10E4E" w:rsidRDefault="00B560A4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0A4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B61842" w:rsidRPr="00A33503" w:rsidTr="00B22EDC">
        <w:tc>
          <w:tcPr>
            <w:tcW w:w="6418" w:type="dxa"/>
          </w:tcPr>
          <w:p w:rsidR="00B61842" w:rsidRPr="00A33503" w:rsidRDefault="00B61842" w:rsidP="00B6184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B560A4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0A4">
              <w:rPr>
                <w:rFonts w:ascii="Angsana New" w:hAnsi="Angsana New"/>
                <w:b/>
                <w:bCs/>
                <w:sz w:val="30"/>
                <w:szCs w:val="30"/>
              </w:rPr>
              <w:t>1,532,022</w:t>
            </w:r>
          </w:p>
        </w:tc>
        <w:tc>
          <w:tcPr>
            <w:tcW w:w="270" w:type="dxa"/>
            <w:vAlign w:val="bottom"/>
          </w:tcPr>
          <w:p w:rsidR="00B61842" w:rsidRPr="00A33503" w:rsidRDefault="00B61842" w:rsidP="00B61842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B61842" w:rsidRPr="00A10E4E" w:rsidRDefault="00B61842" w:rsidP="00B61842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3,048,366</w:t>
            </w:r>
          </w:p>
        </w:tc>
      </w:tr>
    </w:tbl>
    <w:p w:rsidR="00BD1830" w:rsidRDefault="00BD1830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:rsidR="00D779F2" w:rsidRPr="003E203D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24"/>
          <w:szCs w:val="24"/>
        </w:rPr>
      </w:pPr>
    </w:p>
    <w:p w:rsidR="00BD1830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79CF">
        <w:rPr>
          <w:rFonts w:ascii="Angsana New" w:hAnsi="Angsana New"/>
          <w:sz w:val="30"/>
          <w:szCs w:val="30"/>
        </w:rPr>
        <w:t xml:space="preserve">31 </w:t>
      </w:r>
      <w:r w:rsidR="006379CF">
        <w:rPr>
          <w:rFonts w:ascii="Angsana New" w:hAnsi="Angsana New" w:hint="cs"/>
          <w:sz w:val="30"/>
          <w:szCs w:val="30"/>
          <w:cs/>
        </w:rPr>
        <w:t>ธันวาคม</w:t>
      </w:r>
      <w:r w:rsidRPr="008000BB">
        <w:rPr>
          <w:rFonts w:ascii="Angsana New" w:hAnsi="Angsana New"/>
          <w:sz w:val="30"/>
          <w:szCs w:val="30"/>
          <w:cs/>
        </w:rPr>
        <w:t xml:space="preserve"> 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2562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8000BB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</w:t>
      </w:r>
      <w:r w:rsidRPr="00915D0C">
        <w:rPr>
          <w:rFonts w:ascii="Angsana New" w:hAnsi="Angsana New"/>
          <w:sz w:val="30"/>
          <w:szCs w:val="30"/>
          <w:cs/>
          <w:lang w:val="th-TH"/>
        </w:rPr>
        <w:t>ทั้งสิ้น</w:t>
      </w:r>
      <w:r w:rsidRPr="00915D0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26</w:t>
      </w:r>
      <w:r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  <w:lang w:val="th-TH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(31 </w:t>
      </w:r>
      <w:r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>25</w:t>
      </w:r>
      <w:r w:rsidRPr="00915D0C">
        <w:rPr>
          <w:rFonts w:ascii="Angsana New" w:hAnsi="Angsana New"/>
          <w:i/>
          <w:iCs/>
          <w:sz w:val="30"/>
          <w:szCs w:val="30"/>
          <w:lang w:val="en-US"/>
        </w:rPr>
        <w:t>61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32</w:t>
      </w:r>
      <w:r w:rsidRPr="00915D0C">
        <w:rPr>
          <w:rFonts w:ascii="Angsana New" w:hAnsi="Angsana New"/>
          <w:i/>
          <w:iCs/>
          <w:sz w:val="30"/>
          <w:szCs w:val="30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D779F2" w:rsidRPr="003E203D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976" w:rsidRPr="009D4312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9D4312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045F90" w:rsidRPr="003E203D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847976" w:rsidRPr="009D4312" w:rsidRDefault="00847976" w:rsidP="00847976">
      <w:pPr>
        <w:spacing w:line="240" w:lineRule="auto"/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9D431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</w:t>
      </w:r>
      <w:r w:rsidRPr="009D4312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9D431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9D431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A05D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ธันวาคม </w:t>
      </w:r>
      <w:r w:rsidR="001C15B5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B61842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B22EDC" w:rsidRPr="00AA05D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A05DE">
        <w:rPr>
          <w:rFonts w:ascii="Angsana New" w:hAnsi="Angsana New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AA05DE">
        <w:rPr>
          <w:rFonts w:ascii="Angsana New" w:hAnsi="Angsana New"/>
          <w:spacing w:val="-2"/>
          <w:sz w:val="30"/>
          <w:szCs w:val="30"/>
          <w:cs/>
        </w:rPr>
        <w:t>อลูมิเนียมในปริมาณ</w:t>
      </w:r>
      <w:r w:rsidR="006379C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379CF">
        <w:rPr>
          <w:rFonts w:ascii="Angsana New" w:hAnsi="Angsana New"/>
          <w:spacing w:val="-2"/>
          <w:sz w:val="30"/>
          <w:szCs w:val="30"/>
          <w:lang w:val="en-US"/>
        </w:rPr>
        <w:t>27,600</w:t>
      </w:r>
      <w:r w:rsidR="002D3A6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A05DE">
        <w:rPr>
          <w:rFonts w:ascii="Angsana New" w:hAnsi="Angsana New"/>
          <w:spacing w:val="-2"/>
          <w:sz w:val="30"/>
          <w:szCs w:val="30"/>
          <w:cs/>
        </w:rPr>
        <w:t>เมตริกตัน</w:t>
      </w:r>
      <w:r w:rsidRPr="00AA05DE">
        <w:rPr>
          <w:rFonts w:ascii="Angsana New" w:hAnsi="Angsana New"/>
          <w:spacing w:val="-2"/>
          <w:sz w:val="30"/>
          <w:szCs w:val="30"/>
        </w:rPr>
        <w:t xml:space="preserve"> </w:t>
      </w:r>
      <w:r w:rsidRPr="00AA05DE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B74B24">
        <w:rPr>
          <w:rFonts w:ascii="Angsana New" w:hAnsi="Angsana New"/>
          <w:i/>
          <w:iCs/>
          <w:spacing w:val="-2"/>
          <w:sz w:val="30"/>
          <w:szCs w:val="30"/>
          <w:cs/>
        </w:rPr>
        <w:t>25</w:t>
      </w:r>
      <w:r w:rsidR="002D3A60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B61842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B74B24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B74B24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B61842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49</w:t>
      </w:r>
      <w:r w:rsidR="001C15B5">
        <w:rPr>
          <w:rFonts w:ascii="Angsana New" w:hAnsi="Angsana New"/>
          <w:i/>
          <w:iCs/>
          <w:spacing w:val="-2"/>
          <w:sz w:val="30"/>
          <w:szCs w:val="30"/>
          <w:lang w:val="en-US"/>
        </w:rPr>
        <w:t>,</w:t>
      </w:r>
      <w:r w:rsidR="00B61842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="00B74B24" w:rsidRPr="00B74B24">
        <w:rPr>
          <w:rFonts w:ascii="Angsana New" w:hAnsi="Angsana New"/>
          <w:i/>
          <w:iCs/>
          <w:spacing w:val="-2"/>
          <w:sz w:val="30"/>
          <w:szCs w:val="30"/>
          <w:lang w:val="en-US"/>
        </w:rPr>
        <w:t>00</w:t>
      </w:r>
      <w:r w:rsidR="00B22EDC" w:rsidRPr="00B74B24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B74B24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เมตริกตัน</w:t>
      </w:r>
      <w:r w:rsidRPr="00AA05DE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AA05D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โดย</w:t>
      </w:r>
      <w:r w:rsidR="00A858D2" w:rsidRPr="00AA05DE">
        <w:rPr>
          <w:rFonts w:ascii="Angsana New" w:hAnsi="Angsana New"/>
          <w:spacing w:val="-2"/>
          <w:sz w:val="30"/>
          <w:szCs w:val="30"/>
          <w:cs/>
        </w:rPr>
        <w:t>มี</w:t>
      </w:r>
      <w:r w:rsidRPr="006D76FE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A858D2" w:rsidRPr="006D76FE">
        <w:rPr>
          <w:rFonts w:ascii="Angsana New" w:hAnsi="Angsana New"/>
          <w:spacing w:val="-2"/>
          <w:sz w:val="30"/>
          <w:szCs w:val="30"/>
          <w:cs/>
          <w:lang w:val="en-US"/>
        </w:rPr>
        <w:t>ตามที่กำหนดในคำสั่งซื้อ</w:t>
      </w:r>
      <w:r w:rsidR="009E5FF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</w:t>
      </w:r>
      <w:r w:rsidR="001C15B5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2D3A60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B61842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AA05DE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="000B541E" w:rsidRPr="00AA05DE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AA05DE">
        <w:rPr>
          <w:rFonts w:ascii="Angsana New" w:hAnsi="Angsana New"/>
          <w:i/>
          <w:iCs/>
          <w:spacing w:val="-2"/>
          <w:sz w:val="30"/>
          <w:szCs w:val="30"/>
          <w:cs/>
        </w:rPr>
        <w:t>มี</w:t>
      </w:r>
      <w:r w:rsidR="00C86F4B" w:rsidRPr="007830DE">
        <w:rPr>
          <w:rFonts w:ascii="Angsana New" w:hAnsi="Angsana New"/>
          <w:i/>
          <w:iCs/>
          <w:sz w:val="30"/>
          <w:szCs w:val="30"/>
          <w:cs/>
        </w:rPr>
        <w:t>ราคาตามที่กำหนดในคำสั่งซื้อ</w:t>
      </w:r>
      <w:r w:rsidRPr="00AA05DE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AA05D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A05DE">
        <w:rPr>
          <w:rFonts w:ascii="Angsana New" w:hAnsi="Angsana New"/>
          <w:spacing w:val="-2"/>
          <w:sz w:val="30"/>
          <w:szCs w:val="30"/>
          <w:cs/>
        </w:rPr>
        <w:t>โดยกำหนด</w:t>
      </w:r>
      <w:r w:rsidRPr="006D76FE">
        <w:rPr>
          <w:rFonts w:ascii="Angsana New" w:hAnsi="Angsana New"/>
          <w:spacing w:val="-2"/>
          <w:sz w:val="30"/>
          <w:szCs w:val="30"/>
          <w:cs/>
        </w:rPr>
        <w:t>ระยะเวลาส่งมอบ</w:t>
      </w:r>
      <w:r w:rsidR="00C13B01">
        <w:rPr>
          <w:rFonts w:ascii="Angsana New" w:hAnsi="Angsana New" w:hint="cs"/>
          <w:spacing w:val="-2"/>
          <w:sz w:val="30"/>
          <w:szCs w:val="30"/>
          <w:cs/>
        </w:rPr>
        <w:t xml:space="preserve">ภายในปี </w:t>
      </w:r>
      <w:r w:rsidR="00C13B01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6D76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E5FFC" w:rsidRPr="006D76FE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1C15B5" w:rsidRPr="006D76FE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2D3A60" w:rsidRPr="006D76FE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B61842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AA05DE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AA05DE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Pr="00AA05DE">
        <w:rPr>
          <w:rFonts w:ascii="Angsana New" w:hAnsi="Angsana New"/>
          <w:i/>
          <w:iCs/>
          <w:spacing w:val="-2"/>
          <w:sz w:val="30"/>
          <w:szCs w:val="30"/>
          <w:cs/>
        </w:rPr>
        <w:t>ตั้งแต่</w:t>
      </w:r>
      <w:r w:rsidR="00AA05D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ปี </w:t>
      </w:r>
      <w:r w:rsidR="001C15B5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B61842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203CB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1C15B5">
        <w:rPr>
          <w:rFonts w:ascii="Angsana New" w:hAnsi="Angsana New"/>
          <w:i/>
          <w:iCs/>
          <w:spacing w:val="-2"/>
          <w:sz w:val="30"/>
          <w:szCs w:val="30"/>
          <w:cs/>
        </w:rPr>
        <w:t>ถึงปี 25</w:t>
      </w:r>
      <w:r w:rsidR="001C15B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B61842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9D4312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:rsidR="00B0631E" w:rsidRPr="003E203D" w:rsidRDefault="00B0631E" w:rsidP="005B762C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B0631E" w:rsidRPr="00B61842" w:rsidRDefault="0097019B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B0631E" w:rsidRPr="00B61842">
        <w:rPr>
          <w:rFonts w:ascii="Angsana New" w:hAnsi="Angsana New"/>
          <w:b/>
          <w:bCs/>
          <w:sz w:val="30"/>
          <w:szCs w:val="30"/>
        </w:rPr>
        <w:tab/>
      </w:r>
      <w:r w:rsidR="00B0631E" w:rsidRPr="00B61842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AC6D3E" w:rsidRPr="00B61842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:rsidR="00AC6D3E" w:rsidRPr="003E203D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C6D3E" w:rsidRPr="009715E6" w:rsidRDefault="009715E6" w:rsidP="00AC6D3E">
      <w:pPr>
        <w:spacing w:line="240" w:lineRule="auto"/>
        <w:ind w:left="55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ในการประชุมคณะกรรมการของบริษัทเมื่อวันที่ </w:t>
      </w:r>
      <w:r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25 </w:t>
      </w: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กุมภาพันธ์ </w:t>
      </w:r>
      <w:r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2563 </w:t>
      </w: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>คณะกรรมการของบริษัทได้มีมติอนุมัติให้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br/>
      </w: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เสนอต่อที่ประชุมผู้ถือหุ้นเพื่ออนุมัติการจัดสรรเงินกำไรเป็นเงินปันผล ในอัตราหุ้นละ </w:t>
      </w:r>
      <w:r w:rsidR="00144241">
        <w:rPr>
          <w:rFonts w:ascii="Angsana New" w:hAnsi="Angsana New"/>
          <w:spacing w:val="-2"/>
          <w:sz w:val="30"/>
          <w:szCs w:val="30"/>
          <w:lang w:val="en-US"/>
        </w:rPr>
        <w:t>7.50</w:t>
      </w:r>
      <w:r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144241">
        <w:rPr>
          <w:rFonts w:ascii="Angsana New" w:hAnsi="Angsana New"/>
          <w:spacing w:val="-2"/>
          <w:sz w:val="30"/>
          <w:szCs w:val="30"/>
          <w:lang w:val="en-US"/>
        </w:rPr>
        <w:t>324</w:t>
      </w:r>
      <w:bookmarkStart w:id="2" w:name="_GoBack"/>
      <w:bookmarkEnd w:id="2"/>
      <w:r w:rsidRPr="009715E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715E6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ทั้งนี้การจัดสรรเงินปันผลดังกล่าวจะต้องได้รับการอนุมัติจากที่ประชุมผู้ถือหุ้นของบริษัท</w:t>
      </w:r>
    </w:p>
    <w:p w:rsidR="00BD1830" w:rsidRPr="003E203D" w:rsidRDefault="00BD1830" w:rsidP="00AC6D3E">
      <w:pPr>
        <w:spacing w:line="240" w:lineRule="auto"/>
        <w:ind w:left="555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BD1830" w:rsidRDefault="00BD1830" w:rsidP="00BD183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7019B">
        <w:rPr>
          <w:rFonts w:ascii="Angsana New" w:hAnsi="Angsana New"/>
          <w:b/>
          <w:bCs/>
          <w:sz w:val="30"/>
          <w:szCs w:val="30"/>
        </w:rPr>
        <w:t>0</w:t>
      </w:r>
      <w:r w:rsidRPr="00B61842">
        <w:rPr>
          <w:rFonts w:ascii="Angsana New" w:hAnsi="Angsana New"/>
          <w:b/>
          <w:bCs/>
          <w:sz w:val="30"/>
          <w:szCs w:val="30"/>
        </w:rPr>
        <w:tab/>
      </w:r>
      <w:r w:rsidRPr="00BD1830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DC1D59" w:rsidRPr="003E203D" w:rsidRDefault="00DC1D59" w:rsidP="00DC1D5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4"/>
          <w:szCs w:val="24"/>
          <w:shd w:val="clear" w:color="auto" w:fill="E0E0E0"/>
        </w:rPr>
      </w:pPr>
    </w:p>
    <w:p w:rsidR="00DC1D59" w:rsidRPr="00967B67" w:rsidRDefault="00DC1D59" w:rsidP="00DC1D5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967B6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</w:t>
      </w:r>
      <w:r w:rsidRPr="00967B67">
        <w:rPr>
          <w:rFonts w:ascii="Angsana New" w:hAnsi="Angsana New" w:cs="Angsana New" w:hint="cs"/>
          <w:sz w:val="30"/>
          <w:szCs w:val="30"/>
          <w:cs/>
          <w:lang w:val="en-US" w:bidi="th-TH"/>
        </w:rPr>
        <w:t>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</w:t>
      </w:r>
      <w:r w:rsidR="00384741" w:rsidRPr="00967B6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967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967B67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967B6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และจะมีผลบังคับใช้กับงบการเงิน</w:t>
      </w:r>
      <w:r w:rsidRPr="00967B6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967B67">
        <w:rPr>
          <w:rFonts w:ascii="Angsana New" w:hAnsi="Angsana New" w:cs="Angsana New" w:hint="cs"/>
          <w:sz w:val="30"/>
          <w:szCs w:val="30"/>
        </w:rPr>
        <w:t>1</w:t>
      </w:r>
      <w:r w:rsidRPr="00967B6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มกราคม </w:t>
      </w:r>
      <w:r w:rsidRPr="00967B67">
        <w:rPr>
          <w:rFonts w:ascii="Angsana New" w:hAnsi="Angsana New" w:cs="Angsana New" w:hint="cs"/>
          <w:sz w:val="30"/>
          <w:szCs w:val="30"/>
          <w:lang w:val="en-US" w:bidi="th-TH"/>
        </w:rPr>
        <w:t xml:space="preserve">2563 </w:t>
      </w:r>
      <w:r w:rsidRPr="00967B6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967B67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DC1D59" w:rsidRPr="003E203D" w:rsidRDefault="00DC1D59" w:rsidP="00DC1D5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4"/>
          <w:szCs w:val="24"/>
          <w:shd w:val="clear" w:color="auto" w:fill="E0E0E0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703750" w:rsidRPr="00967B67" w:rsidTr="00703750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:rsidR="00DC1D59" w:rsidRPr="00967B67" w:rsidRDefault="00DC1D59" w:rsidP="0070375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67B6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DC1D59" w:rsidRPr="00967B67" w:rsidRDefault="00DC1D59" w:rsidP="00703750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67B6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03750" w:rsidRPr="00967B67" w:rsidTr="00703750">
        <w:tc>
          <w:tcPr>
            <w:tcW w:w="4860" w:type="dxa"/>
            <w:shd w:val="clear" w:color="auto" w:fill="auto"/>
          </w:tcPr>
          <w:p w:rsidR="00DC1D59" w:rsidRPr="00967B67" w:rsidRDefault="00DC1D59" w:rsidP="00384741">
            <w:pPr>
              <w:spacing w:line="240" w:lineRule="auto"/>
              <w:ind w:left="162" w:hanging="7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967B6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67B67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:rsidR="00DC1D59" w:rsidRPr="00967B67" w:rsidRDefault="00DC1D59" w:rsidP="0070375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03750" w:rsidRPr="00967B67" w:rsidTr="00703750">
        <w:tc>
          <w:tcPr>
            <w:tcW w:w="4860" w:type="dxa"/>
            <w:shd w:val="clear" w:color="auto" w:fill="auto"/>
          </w:tcPr>
          <w:p w:rsidR="00DC1D59" w:rsidRPr="00967B67" w:rsidRDefault="00DC1D59" w:rsidP="00384741">
            <w:pPr>
              <w:spacing w:line="240" w:lineRule="auto"/>
              <w:ind w:left="162" w:hanging="7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67B67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:rsidR="00DC1D59" w:rsidRPr="00967B67" w:rsidRDefault="00DC1D59" w:rsidP="0070375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03750" w:rsidRPr="00967B67" w:rsidTr="00703750">
        <w:tc>
          <w:tcPr>
            <w:tcW w:w="4860" w:type="dxa"/>
            <w:shd w:val="clear" w:color="auto" w:fill="auto"/>
          </w:tcPr>
          <w:p w:rsidR="00DC1D59" w:rsidRPr="00967B67" w:rsidRDefault="00DC1D59" w:rsidP="00384741">
            <w:pPr>
              <w:spacing w:line="240" w:lineRule="auto"/>
              <w:ind w:left="162" w:hanging="7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967B6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67B67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:rsidR="00DC1D59" w:rsidRPr="00967B67" w:rsidRDefault="00DC1D59" w:rsidP="0070375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67B6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03750" w:rsidRPr="00967B67" w:rsidTr="00703750">
        <w:tc>
          <w:tcPr>
            <w:tcW w:w="4860" w:type="dxa"/>
            <w:shd w:val="clear" w:color="auto" w:fill="auto"/>
          </w:tcPr>
          <w:p w:rsidR="00DC1D59" w:rsidRPr="00967B67" w:rsidRDefault="00DC1D59" w:rsidP="00384741">
            <w:pPr>
              <w:spacing w:line="240" w:lineRule="auto"/>
              <w:ind w:left="162" w:hanging="7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67B67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:rsidR="00DC1D59" w:rsidRPr="00967B67" w:rsidRDefault="00DC1D59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703750" w:rsidRPr="00967B67" w:rsidTr="00703750">
        <w:tc>
          <w:tcPr>
            <w:tcW w:w="4860" w:type="dxa"/>
            <w:shd w:val="clear" w:color="auto" w:fill="auto"/>
          </w:tcPr>
          <w:p w:rsidR="00DC1D59" w:rsidRPr="00967B67" w:rsidRDefault="00DC1D59" w:rsidP="00384741">
            <w:pPr>
              <w:spacing w:line="240" w:lineRule="auto"/>
              <w:ind w:left="16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67B67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:rsidR="00DC1D59" w:rsidRPr="00967B67" w:rsidRDefault="00DC1D59" w:rsidP="00703750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03750" w:rsidRPr="00703750" w:rsidTr="00703750">
        <w:tc>
          <w:tcPr>
            <w:tcW w:w="4860" w:type="dxa"/>
            <w:shd w:val="clear" w:color="auto" w:fill="auto"/>
          </w:tcPr>
          <w:p w:rsidR="00DC1D59" w:rsidRPr="00967B67" w:rsidRDefault="00DC1D59" w:rsidP="00384741">
            <w:pPr>
              <w:spacing w:line="240" w:lineRule="auto"/>
              <w:ind w:left="16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67B67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:rsidR="00DC1D59" w:rsidRPr="00967B67" w:rsidRDefault="00DC1D59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7B67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C1D59" w:rsidRPr="003E203D" w:rsidRDefault="00DC1D59" w:rsidP="00DC1D59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DC1D59" w:rsidRPr="00DC1D59" w:rsidRDefault="00DC1D59" w:rsidP="00DC1D5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7B67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967B67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C1D59" w:rsidRPr="009411DC" w:rsidRDefault="00DC1D59" w:rsidP="009411D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411DC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DC1D59" w:rsidRPr="009411DC" w:rsidRDefault="00DC1D59" w:rsidP="009411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1D59" w:rsidRPr="009411DC" w:rsidRDefault="00DC1D59" w:rsidP="009411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411DC">
        <w:rPr>
          <w:rFonts w:ascii="Angsana New" w:hAnsi="Angsana New" w:hint="cs"/>
          <w:sz w:val="30"/>
          <w:szCs w:val="30"/>
          <w:cs/>
          <w:lang w:val="en-GB"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9411DC">
        <w:rPr>
          <w:rFonts w:ascii="Angsana New" w:hAnsi="Angsana New" w:hint="cs"/>
          <w:sz w:val="30"/>
          <w:szCs w:val="30"/>
          <w:cs/>
          <w:lang w:val="en-GB"/>
        </w:rPr>
        <w:t>เมื่อมาตรฐานการรายงานทางการเงินกลุ่มนี้</w:t>
      </w:r>
      <w:bookmarkEnd w:id="3"/>
      <w:r w:rsidRPr="009411DC">
        <w:rPr>
          <w:rFonts w:ascii="Angsana New" w:hAnsi="Angsana New" w:hint="cs"/>
          <w:sz w:val="30"/>
          <w:szCs w:val="30"/>
          <w:cs/>
          <w:lang w:val="en-GB"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DC1D59" w:rsidRPr="009411DC" w:rsidRDefault="00DC1D59" w:rsidP="00DC1D59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1D59" w:rsidRPr="009411DC" w:rsidRDefault="00DC1D59" w:rsidP="009411D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9411DC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9411DC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>16</w:t>
      </w:r>
      <w:r w:rsidRPr="009411DC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 xml:space="preserve"> เรื่อง สัญญาเช่า</w:t>
      </w:r>
    </w:p>
    <w:p w:rsidR="00DC1D59" w:rsidRPr="00DC1D59" w:rsidRDefault="00DC1D59" w:rsidP="009411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CC"/>
          <w:sz w:val="30"/>
          <w:szCs w:val="30"/>
          <w:highlight w:val="cyan"/>
          <w:shd w:val="clear" w:color="auto" w:fill="D9D9D9"/>
        </w:rPr>
      </w:pPr>
    </w:p>
    <w:p w:rsidR="00DC1D59" w:rsidRPr="009411DC" w:rsidRDefault="00DC1D59" w:rsidP="009411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411DC">
        <w:rPr>
          <w:rFonts w:ascii="Angsana New" w:hAnsi="Angsana New" w:hint="cs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9411DC">
        <w:rPr>
          <w:rFonts w:ascii="Angsana New" w:hAnsi="Angsana New" w:hint="cs"/>
          <w:sz w:val="30"/>
          <w:szCs w:val="30"/>
          <w:lang w:val="en-GB"/>
        </w:rPr>
        <w:t>16</w:t>
      </w:r>
      <w:r w:rsidRPr="009411DC">
        <w:rPr>
          <w:rFonts w:ascii="Angsana New" w:hAnsi="Angsana New" w:hint="cs"/>
          <w:sz w:val="30"/>
          <w:szCs w:val="30"/>
          <w:cs/>
          <w:lang w:val="en-GB"/>
        </w:rPr>
        <w:t xml:space="preserve"> ได้นำเสนอวิธีการบัญชีเดียวสำหรับผู้เช่า</w:t>
      </w:r>
      <w:r w:rsidRPr="009411DC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9411DC">
        <w:rPr>
          <w:rFonts w:ascii="Angsana New" w:hAnsi="Angsana New" w:hint="cs"/>
          <w:sz w:val="30"/>
          <w:szCs w:val="30"/>
          <w:cs/>
          <w:lang w:val="en-GB"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</w:t>
      </w:r>
      <w:r w:rsidR="009411DC">
        <w:rPr>
          <w:rFonts w:ascii="Angsana New" w:hAnsi="Angsana New"/>
          <w:sz w:val="30"/>
          <w:szCs w:val="30"/>
          <w:lang w:val="en-GB"/>
        </w:rPr>
        <w:t xml:space="preserve"> </w:t>
      </w:r>
      <w:r w:rsidRPr="009411DC">
        <w:rPr>
          <w:rFonts w:ascii="Angsana New" w:hAnsi="Angsana New" w:hint="cs"/>
          <w:sz w:val="30"/>
          <w:szCs w:val="30"/>
          <w:cs/>
          <w:lang w:val="en-GB"/>
        </w:rPr>
        <w:t xml:space="preserve">ส่งผลให้บริษัทจะรับรู้สินทรัพย์และหนี้สินสำหรับสัญญาเช่าดำเนินงาน </w:t>
      </w:r>
      <w:bookmarkStart w:id="5" w:name="_Hlk15581419"/>
      <w:bookmarkStart w:id="6" w:name="_Hlk15582558"/>
      <w:r w:rsidRPr="009411DC">
        <w:rPr>
          <w:rFonts w:ascii="Angsana New" w:hAnsi="Angsana New" w:hint="cs"/>
          <w:sz w:val="30"/>
          <w:szCs w:val="30"/>
          <w:cs/>
          <w:lang w:val="en-GB"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9411DC">
        <w:rPr>
          <w:rFonts w:ascii="Angsana New" w:hAnsi="Angsana New" w:hint="cs"/>
          <w:sz w:val="30"/>
          <w:szCs w:val="30"/>
          <w:cs/>
          <w:lang w:val="en-GB"/>
        </w:rPr>
        <w:t xml:space="preserve">บางฉบับที่มีผลบังคับใช้อยู่ในปัจจุบันถูกยกเลิกไป </w:t>
      </w:r>
      <w:bookmarkEnd w:id="6"/>
    </w:p>
    <w:p w:rsidR="00DC1D59" w:rsidRPr="00DC1D59" w:rsidRDefault="00DC1D59" w:rsidP="00DC1D59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DC1D59" w:rsidRPr="009411DC" w:rsidRDefault="00DC1D59" w:rsidP="00DC1D59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411DC">
        <w:rPr>
          <w:rFonts w:ascii="Angsana New" w:hAnsi="Angsana New" w:hint="cs"/>
          <w:sz w:val="30"/>
          <w:szCs w:val="30"/>
          <w:cs/>
          <w:lang w:val="en-GB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DC1D59" w:rsidRPr="00DC1D59" w:rsidRDefault="00DC1D59" w:rsidP="00DC1D59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DC1D59" w:rsidRPr="00DC1D59" w:rsidRDefault="00DC1D59" w:rsidP="00DC1D59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FF"/>
          <w:sz w:val="30"/>
          <w:szCs w:val="30"/>
          <w:highlight w:val="cyan"/>
          <w:shd w:val="clear" w:color="auto" w:fill="E0E0E0"/>
        </w:rPr>
      </w:pPr>
    </w:p>
    <w:sectPr w:rsidR="00DC1D59" w:rsidRPr="00DC1D59" w:rsidSect="006E1F7B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A4E" w:rsidRDefault="006B3A4E">
      <w:r>
        <w:separator/>
      </w:r>
    </w:p>
  </w:endnote>
  <w:endnote w:type="continuationSeparator" w:id="0">
    <w:p w:rsidR="006B3A4E" w:rsidRDefault="006B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704020202020204"/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Default="007E2943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E2943" w:rsidRPr="005172BD" w:rsidRDefault="007E2943" w:rsidP="00D46E65">
    <w:pPr>
      <w:pStyle w:val="Footer"/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Default="007E2943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E2943" w:rsidRPr="005172BD" w:rsidRDefault="007E2943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Default="007E2943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7E2943" w:rsidRPr="005172BD" w:rsidRDefault="007E2943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A4E" w:rsidRDefault="006B3A4E">
      <w:r>
        <w:separator/>
      </w:r>
    </w:p>
  </w:footnote>
  <w:footnote w:type="continuationSeparator" w:id="0">
    <w:p w:rsidR="006B3A4E" w:rsidRDefault="006B3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Pr="00533250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7E2943" w:rsidRPr="00533250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E2943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Pr="00264423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:rsidR="007E2943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943" w:rsidRPr="00D428A0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7E2943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E2943" w:rsidRDefault="007E2943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:rsidR="007E2943" w:rsidRPr="006C302E" w:rsidRDefault="007E2943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EB" w:rsidRPr="00D428A0" w:rsidRDefault="009416EB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9416EB" w:rsidRDefault="009416EB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9416EB" w:rsidRDefault="009416EB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2562</w:t>
    </w:r>
  </w:p>
  <w:p w:rsidR="009416EB" w:rsidRPr="006C302E" w:rsidRDefault="009416EB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12"/>
  </w:num>
  <w:num w:numId="5">
    <w:abstractNumId w:val="8"/>
  </w:num>
  <w:num w:numId="6">
    <w:abstractNumId w:val="5"/>
  </w:num>
  <w:num w:numId="7">
    <w:abstractNumId w:val="1"/>
  </w:num>
  <w:num w:numId="8">
    <w:abstractNumId w:val="13"/>
  </w:num>
  <w:num w:numId="9">
    <w:abstractNumId w:val="0"/>
  </w:num>
  <w:num w:numId="10">
    <w:abstractNumId w:val="6"/>
  </w:num>
  <w:num w:numId="11">
    <w:abstractNumId w:val="14"/>
  </w:num>
  <w:num w:numId="12">
    <w:abstractNumId w:val="9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5DB1"/>
    <w:rsid w:val="000006FD"/>
    <w:rsid w:val="000009F6"/>
    <w:rsid w:val="0000175F"/>
    <w:rsid w:val="000027B7"/>
    <w:rsid w:val="00002BEF"/>
    <w:rsid w:val="00003B9C"/>
    <w:rsid w:val="00003BA3"/>
    <w:rsid w:val="00004D06"/>
    <w:rsid w:val="000055D8"/>
    <w:rsid w:val="00006366"/>
    <w:rsid w:val="00006754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C3C"/>
    <w:rsid w:val="0001477B"/>
    <w:rsid w:val="00015E3B"/>
    <w:rsid w:val="000160E4"/>
    <w:rsid w:val="00016248"/>
    <w:rsid w:val="00016F20"/>
    <w:rsid w:val="00017519"/>
    <w:rsid w:val="00020364"/>
    <w:rsid w:val="00020D9A"/>
    <w:rsid w:val="00021736"/>
    <w:rsid w:val="000220A7"/>
    <w:rsid w:val="00022E54"/>
    <w:rsid w:val="00023CBB"/>
    <w:rsid w:val="00024198"/>
    <w:rsid w:val="000241CA"/>
    <w:rsid w:val="000246D4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7859"/>
    <w:rsid w:val="00040BA9"/>
    <w:rsid w:val="00040CAD"/>
    <w:rsid w:val="00041027"/>
    <w:rsid w:val="00042D4A"/>
    <w:rsid w:val="0004393C"/>
    <w:rsid w:val="000440C5"/>
    <w:rsid w:val="00045512"/>
    <w:rsid w:val="00045F90"/>
    <w:rsid w:val="000464A7"/>
    <w:rsid w:val="00046C7F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EDC"/>
    <w:rsid w:val="00052328"/>
    <w:rsid w:val="0005276E"/>
    <w:rsid w:val="00052D9E"/>
    <w:rsid w:val="00052F97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C27"/>
    <w:rsid w:val="000612EC"/>
    <w:rsid w:val="000616CB"/>
    <w:rsid w:val="00061BB8"/>
    <w:rsid w:val="00062B00"/>
    <w:rsid w:val="00063609"/>
    <w:rsid w:val="0006394B"/>
    <w:rsid w:val="00065412"/>
    <w:rsid w:val="000659EC"/>
    <w:rsid w:val="00065BE6"/>
    <w:rsid w:val="00066354"/>
    <w:rsid w:val="0006698D"/>
    <w:rsid w:val="000669EB"/>
    <w:rsid w:val="00066B80"/>
    <w:rsid w:val="000715D6"/>
    <w:rsid w:val="0007242D"/>
    <w:rsid w:val="00072814"/>
    <w:rsid w:val="00072948"/>
    <w:rsid w:val="00072F22"/>
    <w:rsid w:val="00073409"/>
    <w:rsid w:val="00074ABA"/>
    <w:rsid w:val="00074B7D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C1F"/>
    <w:rsid w:val="000837E5"/>
    <w:rsid w:val="00083F73"/>
    <w:rsid w:val="0008512B"/>
    <w:rsid w:val="00085750"/>
    <w:rsid w:val="000876A9"/>
    <w:rsid w:val="00087E62"/>
    <w:rsid w:val="000900B5"/>
    <w:rsid w:val="00090920"/>
    <w:rsid w:val="00091199"/>
    <w:rsid w:val="00091361"/>
    <w:rsid w:val="00091BD5"/>
    <w:rsid w:val="00091CD2"/>
    <w:rsid w:val="00091F28"/>
    <w:rsid w:val="000928DD"/>
    <w:rsid w:val="00094152"/>
    <w:rsid w:val="0009448E"/>
    <w:rsid w:val="00094CBE"/>
    <w:rsid w:val="00094E64"/>
    <w:rsid w:val="000950F2"/>
    <w:rsid w:val="0009636A"/>
    <w:rsid w:val="00096544"/>
    <w:rsid w:val="00096AE7"/>
    <w:rsid w:val="00097B7C"/>
    <w:rsid w:val="000A079C"/>
    <w:rsid w:val="000A1AB7"/>
    <w:rsid w:val="000A1C7D"/>
    <w:rsid w:val="000A2459"/>
    <w:rsid w:val="000A26A2"/>
    <w:rsid w:val="000A341C"/>
    <w:rsid w:val="000A399E"/>
    <w:rsid w:val="000A3AD8"/>
    <w:rsid w:val="000A411A"/>
    <w:rsid w:val="000A43D7"/>
    <w:rsid w:val="000A4DEB"/>
    <w:rsid w:val="000A4EAD"/>
    <w:rsid w:val="000A5BE7"/>
    <w:rsid w:val="000A636E"/>
    <w:rsid w:val="000A65A7"/>
    <w:rsid w:val="000A7459"/>
    <w:rsid w:val="000A7A9C"/>
    <w:rsid w:val="000B09CD"/>
    <w:rsid w:val="000B21E8"/>
    <w:rsid w:val="000B227D"/>
    <w:rsid w:val="000B281D"/>
    <w:rsid w:val="000B2872"/>
    <w:rsid w:val="000B369D"/>
    <w:rsid w:val="000B3B58"/>
    <w:rsid w:val="000B541E"/>
    <w:rsid w:val="000B72DA"/>
    <w:rsid w:val="000C05D4"/>
    <w:rsid w:val="000C13EB"/>
    <w:rsid w:val="000C189F"/>
    <w:rsid w:val="000C2BD4"/>
    <w:rsid w:val="000C347F"/>
    <w:rsid w:val="000C3966"/>
    <w:rsid w:val="000C5B1B"/>
    <w:rsid w:val="000C5C6A"/>
    <w:rsid w:val="000C6655"/>
    <w:rsid w:val="000C6DA9"/>
    <w:rsid w:val="000C72A6"/>
    <w:rsid w:val="000C74A1"/>
    <w:rsid w:val="000D146D"/>
    <w:rsid w:val="000D1E5C"/>
    <w:rsid w:val="000D1E6C"/>
    <w:rsid w:val="000D329B"/>
    <w:rsid w:val="000D40E5"/>
    <w:rsid w:val="000D42E7"/>
    <w:rsid w:val="000D6098"/>
    <w:rsid w:val="000D64D0"/>
    <w:rsid w:val="000D71C6"/>
    <w:rsid w:val="000D7431"/>
    <w:rsid w:val="000D7BDC"/>
    <w:rsid w:val="000D7CC1"/>
    <w:rsid w:val="000D7EEF"/>
    <w:rsid w:val="000E0CDE"/>
    <w:rsid w:val="000E11EA"/>
    <w:rsid w:val="000E14BF"/>
    <w:rsid w:val="000E1546"/>
    <w:rsid w:val="000E1F62"/>
    <w:rsid w:val="000E276E"/>
    <w:rsid w:val="000E28EE"/>
    <w:rsid w:val="000E28F8"/>
    <w:rsid w:val="000E298F"/>
    <w:rsid w:val="000E2BF7"/>
    <w:rsid w:val="000E34FE"/>
    <w:rsid w:val="000E49F1"/>
    <w:rsid w:val="000E4A04"/>
    <w:rsid w:val="000E6294"/>
    <w:rsid w:val="000E6951"/>
    <w:rsid w:val="000E6E70"/>
    <w:rsid w:val="000F014A"/>
    <w:rsid w:val="000F047C"/>
    <w:rsid w:val="000F05CA"/>
    <w:rsid w:val="000F0E16"/>
    <w:rsid w:val="000F1C0F"/>
    <w:rsid w:val="000F2D3A"/>
    <w:rsid w:val="000F3433"/>
    <w:rsid w:val="000F4DF6"/>
    <w:rsid w:val="000F50E2"/>
    <w:rsid w:val="000F5645"/>
    <w:rsid w:val="000F5990"/>
    <w:rsid w:val="000F5BE4"/>
    <w:rsid w:val="000F6568"/>
    <w:rsid w:val="000F737E"/>
    <w:rsid w:val="000F796E"/>
    <w:rsid w:val="000F7B51"/>
    <w:rsid w:val="000F7BB5"/>
    <w:rsid w:val="000F7E01"/>
    <w:rsid w:val="00100EC3"/>
    <w:rsid w:val="0010246E"/>
    <w:rsid w:val="00103047"/>
    <w:rsid w:val="0010339A"/>
    <w:rsid w:val="0010660F"/>
    <w:rsid w:val="00110629"/>
    <w:rsid w:val="00111A06"/>
    <w:rsid w:val="00112EA4"/>
    <w:rsid w:val="001134A6"/>
    <w:rsid w:val="0011493A"/>
    <w:rsid w:val="00114C56"/>
    <w:rsid w:val="00115CE5"/>
    <w:rsid w:val="0011690B"/>
    <w:rsid w:val="00117260"/>
    <w:rsid w:val="00117C71"/>
    <w:rsid w:val="00117F1F"/>
    <w:rsid w:val="00120267"/>
    <w:rsid w:val="0012070F"/>
    <w:rsid w:val="00120A92"/>
    <w:rsid w:val="001216E8"/>
    <w:rsid w:val="00121DD0"/>
    <w:rsid w:val="00122FCC"/>
    <w:rsid w:val="001232EF"/>
    <w:rsid w:val="001237B0"/>
    <w:rsid w:val="00123BE0"/>
    <w:rsid w:val="00123CD0"/>
    <w:rsid w:val="00124312"/>
    <w:rsid w:val="0012506A"/>
    <w:rsid w:val="001250F6"/>
    <w:rsid w:val="00125B22"/>
    <w:rsid w:val="00126ACF"/>
    <w:rsid w:val="00126FAD"/>
    <w:rsid w:val="0013022E"/>
    <w:rsid w:val="00130F4A"/>
    <w:rsid w:val="00131132"/>
    <w:rsid w:val="001318D4"/>
    <w:rsid w:val="00131AFD"/>
    <w:rsid w:val="00132593"/>
    <w:rsid w:val="001331E2"/>
    <w:rsid w:val="001338EF"/>
    <w:rsid w:val="00134A8C"/>
    <w:rsid w:val="00135712"/>
    <w:rsid w:val="0013632B"/>
    <w:rsid w:val="00136474"/>
    <w:rsid w:val="00137EA6"/>
    <w:rsid w:val="00137F97"/>
    <w:rsid w:val="001406A1"/>
    <w:rsid w:val="001426A4"/>
    <w:rsid w:val="00142E10"/>
    <w:rsid w:val="001431F6"/>
    <w:rsid w:val="00143B5D"/>
    <w:rsid w:val="00143C29"/>
    <w:rsid w:val="00144241"/>
    <w:rsid w:val="00145761"/>
    <w:rsid w:val="00145FE8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25C"/>
    <w:rsid w:val="00153A1C"/>
    <w:rsid w:val="00153DB4"/>
    <w:rsid w:val="001540DC"/>
    <w:rsid w:val="001548CE"/>
    <w:rsid w:val="00156AF2"/>
    <w:rsid w:val="00156E8F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D33"/>
    <w:rsid w:val="0017146D"/>
    <w:rsid w:val="001716EF"/>
    <w:rsid w:val="00171C77"/>
    <w:rsid w:val="00171F6E"/>
    <w:rsid w:val="00172B2A"/>
    <w:rsid w:val="0017381A"/>
    <w:rsid w:val="0017453D"/>
    <w:rsid w:val="001747EE"/>
    <w:rsid w:val="00174838"/>
    <w:rsid w:val="00174EB6"/>
    <w:rsid w:val="00175C24"/>
    <w:rsid w:val="0017624B"/>
    <w:rsid w:val="001776EE"/>
    <w:rsid w:val="001807D5"/>
    <w:rsid w:val="001810A1"/>
    <w:rsid w:val="001832C9"/>
    <w:rsid w:val="00183455"/>
    <w:rsid w:val="00183671"/>
    <w:rsid w:val="001838D5"/>
    <w:rsid w:val="001840A9"/>
    <w:rsid w:val="001842BA"/>
    <w:rsid w:val="00185C6D"/>
    <w:rsid w:val="0018601C"/>
    <w:rsid w:val="00187570"/>
    <w:rsid w:val="00187A72"/>
    <w:rsid w:val="0019090D"/>
    <w:rsid w:val="00191089"/>
    <w:rsid w:val="001927B9"/>
    <w:rsid w:val="00192EFF"/>
    <w:rsid w:val="00193BD9"/>
    <w:rsid w:val="00193DC6"/>
    <w:rsid w:val="00193FDB"/>
    <w:rsid w:val="0019464A"/>
    <w:rsid w:val="00194F1E"/>
    <w:rsid w:val="00195B74"/>
    <w:rsid w:val="0019603B"/>
    <w:rsid w:val="001966DB"/>
    <w:rsid w:val="00196794"/>
    <w:rsid w:val="001969E0"/>
    <w:rsid w:val="001975E7"/>
    <w:rsid w:val="001A1494"/>
    <w:rsid w:val="001A1A52"/>
    <w:rsid w:val="001A4E1E"/>
    <w:rsid w:val="001A505B"/>
    <w:rsid w:val="001A529B"/>
    <w:rsid w:val="001A5B43"/>
    <w:rsid w:val="001B0412"/>
    <w:rsid w:val="001B15D6"/>
    <w:rsid w:val="001B19C3"/>
    <w:rsid w:val="001B225A"/>
    <w:rsid w:val="001B2559"/>
    <w:rsid w:val="001B3439"/>
    <w:rsid w:val="001B5992"/>
    <w:rsid w:val="001B5E90"/>
    <w:rsid w:val="001B6838"/>
    <w:rsid w:val="001B6EA1"/>
    <w:rsid w:val="001B74A3"/>
    <w:rsid w:val="001B7829"/>
    <w:rsid w:val="001B7CF3"/>
    <w:rsid w:val="001B7DF5"/>
    <w:rsid w:val="001C0395"/>
    <w:rsid w:val="001C15B5"/>
    <w:rsid w:val="001C2650"/>
    <w:rsid w:val="001C2892"/>
    <w:rsid w:val="001C2E30"/>
    <w:rsid w:val="001C3216"/>
    <w:rsid w:val="001C4A22"/>
    <w:rsid w:val="001C551B"/>
    <w:rsid w:val="001C5A2F"/>
    <w:rsid w:val="001C5A94"/>
    <w:rsid w:val="001C669B"/>
    <w:rsid w:val="001C6D7D"/>
    <w:rsid w:val="001C7227"/>
    <w:rsid w:val="001D011F"/>
    <w:rsid w:val="001D01E8"/>
    <w:rsid w:val="001D0254"/>
    <w:rsid w:val="001D2B2C"/>
    <w:rsid w:val="001D3470"/>
    <w:rsid w:val="001D3C67"/>
    <w:rsid w:val="001D45CC"/>
    <w:rsid w:val="001D4AA8"/>
    <w:rsid w:val="001D547F"/>
    <w:rsid w:val="001D68E0"/>
    <w:rsid w:val="001D6AC3"/>
    <w:rsid w:val="001D6E58"/>
    <w:rsid w:val="001D72C2"/>
    <w:rsid w:val="001D7431"/>
    <w:rsid w:val="001D7E8E"/>
    <w:rsid w:val="001E08BB"/>
    <w:rsid w:val="001E1060"/>
    <w:rsid w:val="001E109E"/>
    <w:rsid w:val="001E125D"/>
    <w:rsid w:val="001E190D"/>
    <w:rsid w:val="001E1CD6"/>
    <w:rsid w:val="001E297D"/>
    <w:rsid w:val="001E5038"/>
    <w:rsid w:val="001E5A89"/>
    <w:rsid w:val="001E6CE6"/>
    <w:rsid w:val="001E7665"/>
    <w:rsid w:val="001E7AB4"/>
    <w:rsid w:val="001F153E"/>
    <w:rsid w:val="001F1682"/>
    <w:rsid w:val="001F3121"/>
    <w:rsid w:val="001F3FE8"/>
    <w:rsid w:val="001F42AC"/>
    <w:rsid w:val="001F438F"/>
    <w:rsid w:val="001F5AA8"/>
    <w:rsid w:val="001F5B9A"/>
    <w:rsid w:val="001F6CF3"/>
    <w:rsid w:val="001F7CF5"/>
    <w:rsid w:val="002005DE"/>
    <w:rsid w:val="00200692"/>
    <w:rsid w:val="00200FB7"/>
    <w:rsid w:val="00201287"/>
    <w:rsid w:val="00201347"/>
    <w:rsid w:val="00201ABB"/>
    <w:rsid w:val="00202912"/>
    <w:rsid w:val="00202B72"/>
    <w:rsid w:val="00203CB6"/>
    <w:rsid w:val="00203DC7"/>
    <w:rsid w:val="002051C4"/>
    <w:rsid w:val="002056EB"/>
    <w:rsid w:val="00206859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37C9"/>
    <w:rsid w:val="00213C50"/>
    <w:rsid w:val="00213CA4"/>
    <w:rsid w:val="00213D24"/>
    <w:rsid w:val="00214377"/>
    <w:rsid w:val="002145EE"/>
    <w:rsid w:val="002155C7"/>
    <w:rsid w:val="00215A60"/>
    <w:rsid w:val="002162E7"/>
    <w:rsid w:val="00216682"/>
    <w:rsid w:val="00216C5F"/>
    <w:rsid w:val="00217A0C"/>
    <w:rsid w:val="00217ADF"/>
    <w:rsid w:val="00221560"/>
    <w:rsid w:val="00222207"/>
    <w:rsid w:val="00223097"/>
    <w:rsid w:val="0022425F"/>
    <w:rsid w:val="00226D26"/>
    <w:rsid w:val="002270E1"/>
    <w:rsid w:val="00230DB1"/>
    <w:rsid w:val="00231267"/>
    <w:rsid w:val="00231EE4"/>
    <w:rsid w:val="00232854"/>
    <w:rsid w:val="0023357F"/>
    <w:rsid w:val="00233F47"/>
    <w:rsid w:val="002348F1"/>
    <w:rsid w:val="002354AF"/>
    <w:rsid w:val="002364B5"/>
    <w:rsid w:val="00236E73"/>
    <w:rsid w:val="00237B82"/>
    <w:rsid w:val="0024054D"/>
    <w:rsid w:val="00240D10"/>
    <w:rsid w:val="00241553"/>
    <w:rsid w:val="002417BD"/>
    <w:rsid w:val="00241908"/>
    <w:rsid w:val="00242B1F"/>
    <w:rsid w:val="00243E81"/>
    <w:rsid w:val="00244C74"/>
    <w:rsid w:val="00245ED5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2ADB"/>
    <w:rsid w:val="002532EF"/>
    <w:rsid w:val="00255173"/>
    <w:rsid w:val="0025590F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926"/>
    <w:rsid w:val="00265FFF"/>
    <w:rsid w:val="0026669C"/>
    <w:rsid w:val="00270187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969"/>
    <w:rsid w:val="00276D39"/>
    <w:rsid w:val="0027759A"/>
    <w:rsid w:val="00277F46"/>
    <w:rsid w:val="002805B3"/>
    <w:rsid w:val="00280C17"/>
    <w:rsid w:val="00280EC0"/>
    <w:rsid w:val="0028102A"/>
    <w:rsid w:val="00281107"/>
    <w:rsid w:val="00282EB1"/>
    <w:rsid w:val="00282F02"/>
    <w:rsid w:val="0028447C"/>
    <w:rsid w:val="00285340"/>
    <w:rsid w:val="0028568E"/>
    <w:rsid w:val="00285927"/>
    <w:rsid w:val="00287346"/>
    <w:rsid w:val="00287350"/>
    <w:rsid w:val="00287FA7"/>
    <w:rsid w:val="00291304"/>
    <w:rsid w:val="00291E42"/>
    <w:rsid w:val="002924CC"/>
    <w:rsid w:val="0029263B"/>
    <w:rsid w:val="002928D8"/>
    <w:rsid w:val="002929A9"/>
    <w:rsid w:val="00292F81"/>
    <w:rsid w:val="00293895"/>
    <w:rsid w:val="00293C44"/>
    <w:rsid w:val="0029439D"/>
    <w:rsid w:val="002952C4"/>
    <w:rsid w:val="0029555F"/>
    <w:rsid w:val="00295773"/>
    <w:rsid w:val="00297CD8"/>
    <w:rsid w:val="002A014E"/>
    <w:rsid w:val="002A05F9"/>
    <w:rsid w:val="002A0779"/>
    <w:rsid w:val="002A0E63"/>
    <w:rsid w:val="002A236A"/>
    <w:rsid w:val="002A256C"/>
    <w:rsid w:val="002A2BE2"/>
    <w:rsid w:val="002A2F6A"/>
    <w:rsid w:val="002A329B"/>
    <w:rsid w:val="002A32EB"/>
    <w:rsid w:val="002A37B2"/>
    <w:rsid w:val="002A397F"/>
    <w:rsid w:val="002A3B69"/>
    <w:rsid w:val="002A6135"/>
    <w:rsid w:val="002A62B8"/>
    <w:rsid w:val="002A77C0"/>
    <w:rsid w:val="002A7808"/>
    <w:rsid w:val="002A7AA8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D56"/>
    <w:rsid w:val="002C12A0"/>
    <w:rsid w:val="002C1CC0"/>
    <w:rsid w:val="002C357F"/>
    <w:rsid w:val="002C3699"/>
    <w:rsid w:val="002C48CA"/>
    <w:rsid w:val="002C4E93"/>
    <w:rsid w:val="002C4F38"/>
    <w:rsid w:val="002C6585"/>
    <w:rsid w:val="002C6C4B"/>
    <w:rsid w:val="002C7BB4"/>
    <w:rsid w:val="002D0D73"/>
    <w:rsid w:val="002D175B"/>
    <w:rsid w:val="002D2252"/>
    <w:rsid w:val="002D2E65"/>
    <w:rsid w:val="002D3451"/>
    <w:rsid w:val="002D3A60"/>
    <w:rsid w:val="002D4416"/>
    <w:rsid w:val="002D4772"/>
    <w:rsid w:val="002D4D26"/>
    <w:rsid w:val="002D4F06"/>
    <w:rsid w:val="002D6008"/>
    <w:rsid w:val="002D6AB0"/>
    <w:rsid w:val="002D7316"/>
    <w:rsid w:val="002D7E04"/>
    <w:rsid w:val="002E05C3"/>
    <w:rsid w:val="002E0848"/>
    <w:rsid w:val="002E08B7"/>
    <w:rsid w:val="002E0AA5"/>
    <w:rsid w:val="002E0DA9"/>
    <w:rsid w:val="002E1657"/>
    <w:rsid w:val="002E1AA5"/>
    <w:rsid w:val="002E1DC4"/>
    <w:rsid w:val="002E2099"/>
    <w:rsid w:val="002E2CE8"/>
    <w:rsid w:val="002E3CF6"/>
    <w:rsid w:val="002E4DFB"/>
    <w:rsid w:val="002E54A7"/>
    <w:rsid w:val="002E659C"/>
    <w:rsid w:val="002E67CF"/>
    <w:rsid w:val="002E6AD4"/>
    <w:rsid w:val="002F067B"/>
    <w:rsid w:val="002F2097"/>
    <w:rsid w:val="002F277E"/>
    <w:rsid w:val="002F2973"/>
    <w:rsid w:val="002F31B3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F78"/>
    <w:rsid w:val="00302721"/>
    <w:rsid w:val="00302EA0"/>
    <w:rsid w:val="0030397A"/>
    <w:rsid w:val="00303B37"/>
    <w:rsid w:val="00304585"/>
    <w:rsid w:val="00306002"/>
    <w:rsid w:val="003062F3"/>
    <w:rsid w:val="0030713A"/>
    <w:rsid w:val="003078ED"/>
    <w:rsid w:val="00307F21"/>
    <w:rsid w:val="003104BB"/>
    <w:rsid w:val="00311644"/>
    <w:rsid w:val="00311ECB"/>
    <w:rsid w:val="0031215B"/>
    <w:rsid w:val="0031251F"/>
    <w:rsid w:val="00312614"/>
    <w:rsid w:val="00312A2E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56F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3FF"/>
    <w:rsid w:val="00326D29"/>
    <w:rsid w:val="00327975"/>
    <w:rsid w:val="00331306"/>
    <w:rsid w:val="00332B35"/>
    <w:rsid w:val="00332B88"/>
    <w:rsid w:val="00332DF6"/>
    <w:rsid w:val="00333676"/>
    <w:rsid w:val="00333741"/>
    <w:rsid w:val="00333C76"/>
    <w:rsid w:val="0033400A"/>
    <w:rsid w:val="003344D3"/>
    <w:rsid w:val="00336B6C"/>
    <w:rsid w:val="0033796B"/>
    <w:rsid w:val="00337D15"/>
    <w:rsid w:val="00340206"/>
    <w:rsid w:val="00340331"/>
    <w:rsid w:val="00340FAB"/>
    <w:rsid w:val="0034100A"/>
    <w:rsid w:val="0034204B"/>
    <w:rsid w:val="00342DEA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FC1"/>
    <w:rsid w:val="00351580"/>
    <w:rsid w:val="00351843"/>
    <w:rsid w:val="00351963"/>
    <w:rsid w:val="00353B4F"/>
    <w:rsid w:val="00353C96"/>
    <w:rsid w:val="00354A71"/>
    <w:rsid w:val="003552D4"/>
    <w:rsid w:val="003554DE"/>
    <w:rsid w:val="00355BC7"/>
    <w:rsid w:val="003574D4"/>
    <w:rsid w:val="00357CA2"/>
    <w:rsid w:val="00360127"/>
    <w:rsid w:val="00360557"/>
    <w:rsid w:val="00361128"/>
    <w:rsid w:val="00361CD5"/>
    <w:rsid w:val="003622A5"/>
    <w:rsid w:val="0036293C"/>
    <w:rsid w:val="00362B7A"/>
    <w:rsid w:val="0036324A"/>
    <w:rsid w:val="003639C4"/>
    <w:rsid w:val="00363B87"/>
    <w:rsid w:val="00363D02"/>
    <w:rsid w:val="003650CB"/>
    <w:rsid w:val="00365422"/>
    <w:rsid w:val="0036574C"/>
    <w:rsid w:val="00365AE1"/>
    <w:rsid w:val="00367C08"/>
    <w:rsid w:val="00367C68"/>
    <w:rsid w:val="00371400"/>
    <w:rsid w:val="00371A2B"/>
    <w:rsid w:val="00371BBF"/>
    <w:rsid w:val="00372772"/>
    <w:rsid w:val="00373B2E"/>
    <w:rsid w:val="00373C3A"/>
    <w:rsid w:val="00375769"/>
    <w:rsid w:val="00376056"/>
    <w:rsid w:val="003769C5"/>
    <w:rsid w:val="00376F49"/>
    <w:rsid w:val="003770D7"/>
    <w:rsid w:val="00377703"/>
    <w:rsid w:val="003801A0"/>
    <w:rsid w:val="003812F8"/>
    <w:rsid w:val="00381642"/>
    <w:rsid w:val="00382167"/>
    <w:rsid w:val="00383E13"/>
    <w:rsid w:val="003842CB"/>
    <w:rsid w:val="00384741"/>
    <w:rsid w:val="0038504F"/>
    <w:rsid w:val="00390130"/>
    <w:rsid w:val="003909FC"/>
    <w:rsid w:val="00392187"/>
    <w:rsid w:val="00392414"/>
    <w:rsid w:val="00393CB4"/>
    <w:rsid w:val="00393D6A"/>
    <w:rsid w:val="00394FCE"/>
    <w:rsid w:val="00396B9D"/>
    <w:rsid w:val="00397999"/>
    <w:rsid w:val="003A16A0"/>
    <w:rsid w:val="003A17ED"/>
    <w:rsid w:val="003A1CB9"/>
    <w:rsid w:val="003A2349"/>
    <w:rsid w:val="003A3515"/>
    <w:rsid w:val="003A394B"/>
    <w:rsid w:val="003A4343"/>
    <w:rsid w:val="003A46A2"/>
    <w:rsid w:val="003A4AC8"/>
    <w:rsid w:val="003A5652"/>
    <w:rsid w:val="003A6BDF"/>
    <w:rsid w:val="003A6BF2"/>
    <w:rsid w:val="003A731F"/>
    <w:rsid w:val="003A7373"/>
    <w:rsid w:val="003A7488"/>
    <w:rsid w:val="003A78E9"/>
    <w:rsid w:val="003A795C"/>
    <w:rsid w:val="003B0965"/>
    <w:rsid w:val="003B0DD9"/>
    <w:rsid w:val="003B1A45"/>
    <w:rsid w:val="003B1E35"/>
    <w:rsid w:val="003B2F86"/>
    <w:rsid w:val="003B35A6"/>
    <w:rsid w:val="003B3ED9"/>
    <w:rsid w:val="003B4CB2"/>
    <w:rsid w:val="003B535D"/>
    <w:rsid w:val="003B5989"/>
    <w:rsid w:val="003B6753"/>
    <w:rsid w:val="003B7150"/>
    <w:rsid w:val="003B71B9"/>
    <w:rsid w:val="003B7E8A"/>
    <w:rsid w:val="003C0992"/>
    <w:rsid w:val="003C0A61"/>
    <w:rsid w:val="003C0F27"/>
    <w:rsid w:val="003C15BC"/>
    <w:rsid w:val="003C4151"/>
    <w:rsid w:val="003C482C"/>
    <w:rsid w:val="003C4B94"/>
    <w:rsid w:val="003C4EE8"/>
    <w:rsid w:val="003C65C7"/>
    <w:rsid w:val="003C71B5"/>
    <w:rsid w:val="003D007C"/>
    <w:rsid w:val="003D111A"/>
    <w:rsid w:val="003D14BF"/>
    <w:rsid w:val="003D1C3E"/>
    <w:rsid w:val="003D1EDC"/>
    <w:rsid w:val="003D268C"/>
    <w:rsid w:val="003D3C50"/>
    <w:rsid w:val="003D4437"/>
    <w:rsid w:val="003D5E5D"/>
    <w:rsid w:val="003D6048"/>
    <w:rsid w:val="003D61A5"/>
    <w:rsid w:val="003D67A0"/>
    <w:rsid w:val="003D6D6A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200"/>
    <w:rsid w:val="003F1FE7"/>
    <w:rsid w:val="003F2581"/>
    <w:rsid w:val="003F25E0"/>
    <w:rsid w:val="003F27AA"/>
    <w:rsid w:val="003F32A4"/>
    <w:rsid w:val="003F493C"/>
    <w:rsid w:val="003F4AF5"/>
    <w:rsid w:val="003F4F24"/>
    <w:rsid w:val="003F5988"/>
    <w:rsid w:val="003F5C85"/>
    <w:rsid w:val="003F5C87"/>
    <w:rsid w:val="003F6454"/>
    <w:rsid w:val="003F7A8A"/>
    <w:rsid w:val="004011C9"/>
    <w:rsid w:val="00401F7D"/>
    <w:rsid w:val="00402F5A"/>
    <w:rsid w:val="0040310C"/>
    <w:rsid w:val="004034D2"/>
    <w:rsid w:val="00403641"/>
    <w:rsid w:val="00403A26"/>
    <w:rsid w:val="00404440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208DC"/>
    <w:rsid w:val="00420979"/>
    <w:rsid w:val="00422A23"/>
    <w:rsid w:val="00423CCF"/>
    <w:rsid w:val="004244F6"/>
    <w:rsid w:val="00424539"/>
    <w:rsid w:val="00424CCC"/>
    <w:rsid w:val="00425C3F"/>
    <w:rsid w:val="004270AF"/>
    <w:rsid w:val="00427D4C"/>
    <w:rsid w:val="00430357"/>
    <w:rsid w:val="004307AB"/>
    <w:rsid w:val="004308F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81F"/>
    <w:rsid w:val="00443B86"/>
    <w:rsid w:val="00443FE1"/>
    <w:rsid w:val="004444AE"/>
    <w:rsid w:val="004449B6"/>
    <w:rsid w:val="00445B6F"/>
    <w:rsid w:val="00445C78"/>
    <w:rsid w:val="00446C7F"/>
    <w:rsid w:val="00446CE2"/>
    <w:rsid w:val="00446F96"/>
    <w:rsid w:val="00447088"/>
    <w:rsid w:val="0044742C"/>
    <w:rsid w:val="00452B7A"/>
    <w:rsid w:val="00452D81"/>
    <w:rsid w:val="00453169"/>
    <w:rsid w:val="00453B46"/>
    <w:rsid w:val="00453CD0"/>
    <w:rsid w:val="00454120"/>
    <w:rsid w:val="00454200"/>
    <w:rsid w:val="00454BAE"/>
    <w:rsid w:val="00455EEB"/>
    <w:rsid w:val="004560E4"/>
    <w:rsid w:val="00456BB5"/>
    <w:rsid w:val="0045700F"/>
    <w:rsid w:val="00457A2F"/>
    <w:rsid w:val="00460120"/>
    <w:rsid w:val="00460D8B"/>
    <w:rsid w:val="00460E87"/>
    <w:rsid w:val="00461669"/>
    <w:rsid w:val="00461FE1"/>
    <w:rsid w:val="00463E04"/>
    <w:rsid w:val="004652FC"/>
    <w:rsid w:val="00465F82"/>
    <w:rsid w:val="004667E5"/>
    <w:rsid w:val="004667F5"/>
    <w:rsid w:val="00466A1C"/>
    <w:rsid w:val="00467C61"/>
    <w:rsid w:val="00470232"/>
    <w:rsid w:val="004714C1"/>
    <w:rsid w:val="00472D80"/>
    <w:rsid w:val="00472F5C"/>
    <w:rsid w:val="004735F0"/>
    <w:rsid w:val="00473A2D"/>
    <w:rsid w:val="00473D78"/>
    <w:rsid w:val="004744B4"/>
    <w:rsid w:val="0047466F"/>
    <w:rsid w:val="00475B20"/>
    <w:rsid w:val="00476231"/>
    <w:rsid w:val="004768D4"/>
    <w:rsid w:val="00480EF1"/>
    <w:rsid w:val="00482134"/>
    <w:rsid w:val="0048336F"/>
    <w:rsid w:val="00483C4C"/>
    <w:rsid w:val="0048448B"/>
    <w:rsid w:val="004861C4"/>
    <w:rsid w:val="0048762D"/>
    <w:rsid w:val="00487F2F"/>
    <w:rsid w:val="0049064E"/>
    <w:rsid w:val="004907F1"/>
    <w:rsid w:val="00491ADA"/>
    <w:rsid w:val="00491F8C"/>
    <w:rsid w:val="004922AD"/>
    <w:rsid w:val="004928E0"/>
    <w:rsid w:val="00493491"/>
    <w:rsid w:val="00493E37"/>
    <w:rsid w:val="004940A2"/>
    <w:rsid w:val="0049417C"/>
    <w:rsid w:val="00494308"/>
    <w:rsid w:val="00494BCA"/>
    <w:rsid w:val="00495007"/>
    <w:rsid w:val="00495122"/>
    <w:rsid w:val="00496242"/>
    <w:rsid w:val="00496714"/>
    <w:rsid w:val="0049676E"/>
    <w:rsid w:val="004975A9"/>
    <w:rsid w:val="00497ABE"/>
    <w:rsid w:val="004A00D3"/>
    <w:rsid w:val="004A3A60"/>
    <w:rsid w:val="004A4E48"/>
    <w:rsid w:val="004A5132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7047"/>
    <w:rsid w:val="004D07E1"/>
    <w:rsid w:val="004D2A69"/>
    <w:rsid w:val="004D3047"/>
    <w:rsid w:val="004D3B8F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370A"/>
    <w:rsid w:val="004E435A"/>
    <w:rsid w:val="004E4FDC"/>
    <w:rsid w:val="004E5886"/>
    <w:rsid w:val="004E5973"/>
    <w:rsid w:val="004E5DFF"/>
    <w:rsid w:val="004E6483"/>
    <w:rsid w:val="004E6BE5"/>
    <w:rsid w:val="004E7377"/>
    <w:rsid w:val="004E7917"/>
    <w:rsid w:val="004F1443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F56"/>
    <w:rsid w:val="00522B90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F8E"/>
    <w:rsid w:val="00527745"/>
    <w:rsid w:val="00527D98"/>
    <w:rsid w:val="00531905"/>
    <w:rsid w:val="005319FC"/>
    <w:rsid w:val="00531A07"/>
    <w:rsid w:val="00532F9E"/>
    <w:rsid w:val="00532FBA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707D"/>
    <w:rsid w:val="0056198F"/>
    <w:rsid w:val="00562261"/>
    <w:rsid w:val="00562DA3"/>
    <w:rsid w:val="005632A7"/>
    <w:rsid w:val="00563402"/>
    <w:rsid w:val="005638B7"/>
    <w:rsid w:val="0056418A"/>
    <w:rsid w:val="005648CC"/>
    <w:rsid w:val="00564C8B"/>
    <w:rsid w:val="0056554B"/>
    <w:rsid w:val="005656B7"/>
    <w:rsid w:val="00565E9C"/>
    <w:rsid w:val="00567CBC"/>
    <w:rsid w:val="00570219"/>
    <w:rsid w:val="005703E2"/>
    <w:rsid w:val="00570431"/>
    <w:rsid w:val="00570585"/>
    <w:rsid w:val="005733DD"/>
    <w:rsid w:val="00573EAC"/>
    <w:rsid w:val="0057416E"/>
    <w:rsid w:val="00574937"/>
    <w:rsid w:val="00574C9A"/>
    <w:rsid w:val="00574E12"/>
    <w:rsid w:val="005753A7"/>
    <w:rsid w:val="00575A06"/>
    <w:rsid w:val="005760DC"/>
    <w:rsid w:val="00576251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8DE"/>
    <w:rsid w:val="00584080"/>
    <w:rsid w:val="00584AE0"/>
    <w:rsid w:val="00585596"/>
    <w:rsid w:val="005858A6"/>
    <w:rsid w:val="005864BE"/>
    <w:rsid w:val="00586839"/>
    <w:rsid w:val="00586B27"/>
    <w:rsid w:val="005901C7"/>
    <w:rsid w:val="00590D4B"/>
    <w:rsid w:val="005911A7"/>
    <w:rsid w:val="00591275"/>
    <w:rsid w:val="005919FE"/>
    <w:rsid w:val="00591CA8"/>
    <w:rsid w:val="00592134"/>
    <w:rsid w:val="00593457"/>
    <w:rsid w:val="00593C87"/>
    <w:rsid w:val="005945E1"/>
    <w:rsid w:val="00595625"/>
    <w:rsid w:val="00595914"/>
    <w:rsid w:val="00595EFA"/>
    <w:rsid w:val="0059632F"/>
    <w:rsid w:val="00596E12"/>
    <w:rsid w:val="005976CC"/>
    <w:rsid w:val="005A02A8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F99"/>
    <w:rsid w:val="005A6685"/>
    <w:rsid w:val="005A67F7"/>
    <w:rsid w:val="005A6A9E"/>
    <w:rsid w:val="005A76BA"/>
    <w:rsid w:val="005A7813"/>
    <w:rsid w:val="005B12E9"/>
    <w:rsid w:val="005B17D2"/>
    <w:rsid w:val="005B1EAD"/>
    <w:rsid w:val="005B207A"/>
    <w:rsid w:val="005B2C35"/>
    <w:rsid w:val="005B4220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2319"/>
    <w:rsid w:val="005C2B69"/>
    <w:rsid w:val="005C2E9B"/>
    <w:rsid w:val="005C3EDA"/>
    <w:rsid w:val="005C4911"/>
    <w:rsid w:val="005C520C"/>
    <w:rsid w:val="005C5BC6"/>
    <w:rsid w:val="005C63BF"/>
    <w:rsid w:val="005C69DC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A89"/>
    <w:rsid w:val="005D58D0"/>
    <w:rsid w:val="005D611E"/>
    <w:rsid w:val="005D643D"/>
    <w:rsid w:val="005D64D0"/>
    <w:rsid w:val="005D71FB"/>
    <w:rsid w:val="005D7249"/>
    <w:rsid w:val="005D7B6D"/>
    <w:rsid w:val="005E040C"/>
    <w:rsid w:val="005E1023"/>
    <w:rsid w:val="005E111A"/>
    <w:rsid w:val="005E1EA1"/>
    <w:rsid w:val="005E3201"/>
    <w:rsid w:val="005E4827"/>
    <w:rsid w:val="005E4E86"/>
    <w:rsid w:val="005E5105"/>
    <w:rsid w:val="005E5456"/>
    <w:rsid w:val="005E5804"/>
    <w:rsid w:val="005E604B"/>
    <w:rsid w:val="005E634A"/>
    <w:rsid w:val="005E6BAD"/>
    <w:rsid w:val="005E6C2C"/>
    <w:rsid w:val="005F2324"/>
    <w:rsid w:val="005F260F"/>
    <w:rsid w:val="005F2833"/>
    <w:rsid w:val="005F2F45"/>
    <w:rsid w:val="005F3EBF"/>
    <w:rsid w:val="005F4B06"/>
    <w:rsid w:val="005F52B8"/>
    <w:rsid w:val="005F53AA"/>
    <w:rsid w:val="005F54E7"/>
    <w:rsid w:val="005F5723"/>
    <w:rsid w:val="005F6529"/>
    <w:rsid w:val="005F6CA7"/>
    <w:rsid w:val="00600892"/>
    <w:rsid w:val="0060096B"/>
    <w:rsid w:val="00600C1D"/>
    <w:rsid w:val="00600C77"/>
    <w:rsid w:val="00601228"/>
    <w:rsid w:val="00602835"/>
    <w:rsid w:val="006038AD"/>
    <w:rsid w:val="00603AD6"/>
    <w:rsid w:val="00604083"/>
    <w:rsid w:val="006045E8"/>
    <w:rsid w:val="0060480D"/>
    <w:rsid w:val="00607717"/>
    <w:rsid w:val="0061034C"/>
    <w:rsid w:val="006104C0"/>
    <w:rsid w:val="00610753"/>
    <w:rsid w:val="00610C60"/>
    <w:rsid w:val="00612240"/>
    <w:rsid w:val="00612A63"/>
    <w:rsid w:val="00612C7A"/>
    <w:rsid w:val="00612CC4"/>
    <w:rsid w:val="00612D4F"/>
    <w:rsid w:val="00614B1B"/>
    <w:rsid w:val="00614BF1"/>
    <w:rsid w:val="006159AE"/>
    <w:rsid w:val="00615CA3"/>
    <w:rsid w:val="0061614F"/>
    <w:rsid w:val="006163D8"/>
    <w:rsid w:val="00616467"/>
    <w:rsid w:val="0061674E"/>
    <w:rsid w:val="00616A0C"/>
    <w:rsid w:val="00616FB6"/>
    <w:rsid w:val="00621CF2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29C0"/>
    <w:rsid w:val="00634D08"/>
    <w:rsid w:val="00635998"/>
    <w:rsid w:val="00635F1D"/>
    <w:rsid w:val="00636281"/>
    <w:rsid w:val="00636534"/>
    <w:rsid w:val="00636807"/>
    <w:rsid w:val="006375B6"/>
    <w:rsid w:val="006379CF"/>
    <w:rsid w:val="00640214"/>
    <w:rsid w:val="006413A4"/>
    <w:rsid w:val="00643C82"/>
    <w:rsid w:val="00644E33"/>
    <w:rsid w:val="00645F8E"/>
    <w:rsid w:val="006461A0"/>
    <w:rsid w:val="006464DD"/>
    <w:rsid w:val="00646B8A"/>
    <w:rsid w:val="006470C0"/>
    <w:rsid w:val="00650CEF"/>
    <w:rsid w:val="00650E0E"/>
    <w:rsid w:val="00651455"/>
    <w:rsid w:val="0065183E"/>
    <w:rsid w:val="00652280"/>
    <w:rsid w:val="00652549"/>
    <w:rsid w:val="006527C6"/>
    <w:rsid w:val="00653269"/>
    <w:rsid w:val="00653335"/>
    <w:rsid w:val="00653EC2"/>
    <w:rsid w:val="00657180"/>
    <w:rsid w:val="006575AD"/>
    <w:rsid w:val="00657F75"/>
    <w:rsid w:val="00661B67"/>
    <w:rsid w:val="00662454"/>
    <w:rsid w:val="006632F8"/>
    <w:rsid w:val="00663EA7"/>
    <w:rsid w:val="0066467C"/>
    <w:rsid w:val="00664F3A"/>
    <w:rsid w:val="00666DC5"/>
    <w:rsid w:val="006676BA"/>
    <w:rsid w:val="0067031B"/>
    <w:rsid w:val="006709A3"/>
    <w:rsid w:val="00671D4D"/>
    <w:rsid w:val="00672307"/>
    <w:rsid w:val="006724D4"/>
    <w:rsid w:val="0067377C"/>
    <w:rsid w:val="00673DAF"/>
    <w:rsid w:val="00675B3F"/>
    <w:rsid w:val="00675C5A"/>
    <w:rsid w:val="0067686D"/>
    <w:rsid w:val="00676898"/>
    <w:rsid w:val="00676CED"/>
    <w:rsid w:val="00676D1C"/>
    <w:rsid w:val="00676F0B"/>
    <w:rsid w:val="006809E7"/>
    <w:rsid w:val="00681CE7"/>
    <w:rsid w:val="006825F4"/>
    <w:rsid w:val="00682E9E"/>
    <w:rsid w:val="00683B2A"/>
    <w:rsid w:val="00684906"/>
    <w:rsid w:val="00684A91"/>
    <w:rsid w:val="00685CAC"/>
    <w:rsid w:val="00686F15"/>
    <w:rsid w:val="00687051"/>
    <w:rsid w:val="00687FB3"/>
    <w:rsid w:val="006915FB"/>
    <w:rsid w:val="0069323A"/>
    <w:rsid w:val="00693AA1"/>
    <w:rsid w:val="00695FF7"/>
    <w:rsid w:val="006960AD"/>
    <w:rsid w:val="00696D08"/>
    <w:rsid w:val="00696D2C"/>
    <w:rsid w:val="006975F7"/>
    <w:rsid w:val="006A03FC"/>
    <w:rsid w:val="006A1227"/>
    <w:rsid w:val="006A187B"/>
    <w:rsid w:val="006A361B"/>
    <w:rsid w:val="006A3C57"/>
    <w:rsid w:val="006A3CFE"/>
    <w:rsid w:val="006A5F6A"/>
    <w:rsid w:val="006A75FE"/>
    <w:rsid w:val="006B1090"/>
    <w:rsid w:val="006B1B3F"/>
    <w:rsid w:val="006B1DF5"/>
    <w:rsid w:val="006B2477"/>
    <w:rsid w:val="006B2A19"/>
    <w:rsid w:val="006B3A4E"/>
    <w:rsid w:val="006B4409"/>
    <w:rsid w:val="006B4BAB"/>
    <w:rsid w:val="006B5217"/>
    <w:rsid w:val="006B52AD"/>
    <w:rsid w:val="006B5472"/>
    <w:rsid w:val="006B5EAE"/>
    <w:rsid w:val="006B7DC0"/>
    <w:rsid w:val="006C0F2A"/>
    <w:rsid w:val="006C1503"/>
    <w:rsid w:val="006C302E"/>
    <w:rsid w:val="006C3C86"/>
    <w:rsid w:val="006C4726"/>
    <w:rsid w:val="006C51E0"/>
    <w:rsid w:val="006C59CD"/>
    <w:rsid w:val="006C5DEF"/>
    <w:rsid w:val="006C6D28"/>
    <w:rsid w:val="006C7137"/>
    <w:rsid w:val="006C7BC9"/>
    <w:rsid w:val="006D0C3B"/>
    <w:rsid w:val="006D15DD"/>
    <w:rsid w:val="006D2C0C"/>
    <w:rsid w:val="006D301C"/>
    <w:rsid w:val="006D41AB"/>
    <w:rsid w:val="006D44B0"/>
    <w:rsid w:val="006D5859"/>
    <w:rsid w:val="006D6034"/>
    <w:rsid w:val="006D76FE"/>
    <w:rsid w:val="006E0806"/>
    <w:rsid w:val="006E08B7"/>
    <w:rsid w:val="006E1204"/>
    <w:rsid w:val="006E15A4"/>
    <w:rsid w:val="006E17AF"/>
    <w:rsid w:val="006E1A7E"/>
    <w:rsid w:val="006E1B06"/>
    <w:rsid w:val="006E1C2E"/>
    <w:rsid w:val="006E1F7B"/>
    <w:rsid w:val="006E1FCD"/>
    <w:rsid w:val="006E1FEF"/>
    <w:rsid w:val="006E2288"/>
    <w:rsid w:val="006E2A40"/>
    <w:rsid w:val="006E2DFC"/>
    <w:rsid w:val="006E4944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5A69"/>
    <w:rsid w:val="0070688F"/>
    <w:rsid w:val="00707435"/>
    <w:rsid w:val="00707BDB"/>
    <w:rsid w:val="007100E2"/>
    <w:rsid w:val="00710F6D"/>
    <w:rsid w:val="00711D9E"/>
    <w:rsid w:val="00712B78"/>
    <w:rsid w:val="007133B6"/>
    <w:rsid w:val="007140C0"/>
    <w:rsid w:val="007153E7"/>
    <w:rsid w:val="00715906"/>
    <w:rsid w:val="00715A06"/>
    <w:rsid w:val="00716165"/>
    <w:rsid w:val="007169FD"/>
    <w:rsid w:val="007170D0"/>
    <w:rsid w:val="007172E2"/>
    <w:rsid w:val="007175EF"/>
    <w:rsid w:val="00717DB3"/>
    <w:rsid w:val="0072008B"/>
    <w:rsid w:val="00720DDB"/>
    <w:rsid w:val="0072124E"/>
    <w:rsid w:val="00721D6E"/>
    <w:rsid w:val="00721F89"/>
    <w:rsid w:val="007223F4"/>
    <w:rsid w:val="0072253D"/>
    <w:rsid w:val="00722A92"/>
    <w:rsid w:val="00723A55"/>
    <w:rsid w:val="00723E41"/>
    <w:rsid w:val="00724569"/>
    <w:rsid w:val="00724AE7"/>
    <w:rsid w:val="0072547A"/>
    <w:rsid w:val="0072612D"/>
    <w:rsid w:val="0072682A"/>
    <w:rsid w:val="00727766"/>
    <w:rsid w:val="00727CF3"/>
    <w:rsid w:val="00730A81"/>
    <w:rsid w:val="00730D0B"/>
    <w:rsid w:val="00731189"/>
    <w:rsid w:val="00731261"/>
    <w:rsid w:val="00731D50"/>
    <w:rsid w:val="00731E07"/>
    <w:rsid w:val="007325D9"/>
    <w:rsid w:val="007333DB"/>
    <w:rsid w:val="00735849"/>
    <w:rsid w:val="0073598B"/>
    <w:rsid w:val="0074005C"/>
    <w:rsid w:val="00740918"/>
    <w:rsid w:val="00740C26"/>
    <w:rsid w:val="00740D36"/>
    <w:rsid w:val="00740EEA"/>
    <w:rsid w:val="007417D6"/>
    <w:rsid w:val="00741AC4"/>
    <w:rsid w:val="007423E7"/>
    <w:rsid w:val="00742B0F"/>
    <w:rsid w:val="0074325C"/>
    <w:rsid w:val="00744302"/>
    <w:rsid w:val="00744A92"/>
    <w:rsid w:val="00744D74"/>
    <w:rsid w:val="00744DEC"/>
    <w:rsid w:val="007459AE"/>
    <w:rsid w:val="00746DB9"/>
    <w:rsid w:val="00746F89"/>
    <w:rsid w:val="0074742A"/>
    <w:rsid w:val="007474D3"/>
    <w:rsid w:val="007476B1"/>
    <w:rsid w:val="0075044B"/>
    <w:rsid w:val="00750B00"/>
    <w:rsid w:val="007515A9"/>
    <w:rsid w:val="007518FF"/>
    <w:rsid w:val="00752371"/>
    <w:rsid w:val="007524D5"/>
    <w:rsid w:val="00752929"/>
    <w:rsid w:val="00752FD3"/>
    <w:rsid w:val="00753692"/>
    <w:rsid w:val="00753899"/>
    <w:rsid w:val="007538E0"/>
    <w:rsid w:val="00754239"/>
    <w:rsid w:val="00754ED1"/>
    <w:rsid w:val="007555F2"/>
    <w:rsid w:val="00755AB0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E8F"/>
    <w:rsid w:val="00762F75"/>
    <w:rsid w:val="00763229"/>
    <w:rsid w:val="007632C5"/>
    <w:rsid w:val="00764166"/>
    <w:rsid w:val="007645D1"/>
    <w:rsid w:val="0076482E"/>
    <w:rsid w:val="00765697"/>
    <w:rsid w:val="007657EB"/>
    <w:rsid w:val="00767B0C"/>
    <w:rsid w:val="007701CB"/>
    <w:rsid w:val="00770E05"/>
    <w:rsid w:val="007714B9"/>
    <w:rsid w:val="007717CB"/>
    <w:rsid w:val="00771B99"/>
    <w:rsid w:val="007734AB"/>
    <w:rsid w:val="00774CD8"/>
    <w:rsid w:val="00775AFF"/>
    <w:rsid w:val="007767AD"/>
    <w:rsid w:val="0077708B"/>
    <w:rsid w:val="00777426"/>
    <w:rsid w:val="00777428"/>
    <w:rsid w:val="00777BAC"/>
    <w:rsid w:val="007801E7"/>
    <w:rsid w:val="00780834"/>
    <w:rsid w:val="00781CA8"/>
    <w:rsid w:val="00782307"/>
    <w:rsid w:val="00782860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38EB"/>
    <w:rsid w:val="007A427C"/>
    <w:rsid w:val="007A42DD"/>
    <w:rsid w:val="007A4345"/>
    <w:rsid w:val="007A53B5"/>
    <w:rsid w:val="007A54B5"/>
    <w:rsid w:val="007A5A92"/>
    <w:rsid w:val="007A6917"/>
    <w:rsid w:val="007B0225"/>
    <w:rsid w:val="007B0B42"/>
    <w:rsid w:val="007B0BB9"/>
    <w:rsid w:val="007B1AC8"/>
    <w:rsid w:val="007B1FBD"/>
    <w:rsid w:val="007B215E"/>
    <w:rsid w:val="007B24CD"/>
    <w:rsid w:val="007B3024"/>
    <w:rsid w:val="007B55AE"/>
    <w:rsid w:val="007B5E40"/>
    <w:rsid w:val="007B6EF5"/>
    <w:rsid w:val="007C1EB8"/>
    <w:rsid w:val="007C2507"/>
    <w:rsid w:val="007C2D2C"/>
    <w:rsid w:val="007C32C7"/>
    <w:rsid w:val="007C341A"/>
    <w:rsid w:val="007C3FF9"/>
    <w:rsid w:val="007C4138"/>
    <w:rsid w:val="007C49E4"/>
    <w:rsid w:val="007C53E0"/>
    <w:rsid w:val="007C5466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35"/>
    <w:rsid w:val="007D7845"/>
    <w:rsid w:val="007E0129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6E57"/>
    <w:rsid w:val="007F0268"/>
    <w:rsid w:val="007F02F8"/>
    <w:rsid w:val="007F035B"/>
    <w:rsid w:val="007F1BF1"/>
    <w:rsid w:val="007F3B4B"/>
    <w:rsid w:val="007F43E0"/>
    <w:rsid w:val="007F5799"/>
    <w:rsid w:val="007F5B3D"/>
    <w:rsid w:val="007F73C6"/>
    <w:rsid w:val="00800F73"/>
    <w:rsid w:val="008013A8"/>
    <w:rsid w:val="00801AC8"/>
    <w:rsid w:val="00801B8D"/>
    <w:rsid w:val="00801E41"/>
    <w:rsid w:val="008023EC"/>
    <w:rsid w:val="00802477"/>
    <w:rsid w:val="0080327A"/>
    <w:rsid w:val="0080336B"/>
    <w:rsid w:val="00803AE6"/>
    <w:rsid w:val="00803E4B"/>
    <w:rsid w:val="00806699"/>
    <w:rsid w:val="00806855"/>
    <w:rsid w:val="00806F41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082"/>
    <w:rsid w:val="008123C0"/>
    <w:rsid w:val="00812C95"/>
    <w:rsid w:val="00813655"/>
    <w:rsid w:val="00814383"/>
    <w:rsid w:val="00814F13"/>
    <w:rsid w:val="00815070"/>
    <w:rsid w:val="00817E54"/>
    <w:rsid w:val="00817F98"/>
    <w:rsid w:val="008200D3"/>
    <w:rsid w:val="008200D6"/>
    <w:rsid w:val="008204BD"/>
    <w:rsid w:val="00821505"/>
    <w:rsid w:val="00822541"/>
    <w:rsid w:val="00822971"/>
    <w:rsid w:val="00823A46"/>
    <w:rsid w:val="00823B4D"/>
    <w:rsid w:val="00823FA3"/>
    <w:rsid w:val="0082435B"/>
    <w:rsid w:val="00824A4D"/>
    <w:rsid w:val="00824C30"/>
    <w:rsid w:val="00825E5C"/>
    <w:rsid w:val="008306ED"/>
    <w:rsid w:val="00830930"/>
    <w:rsid w:val="00830CB9"/>
    <w:rsid w:val="00830EAB"/>
    <w:rsid w:val="008325C6"/>
    <w:rsid w:val="008325F8"/>
    <w:rsid w:val="00833CBE"/>
    <w:rsid w:val="00834930"/>
    <w:rsid w:val="00835C40"/>
    <w:rsid w:val="008361DA"/>
    <w:rsid w:val="00836743"/>
    <w:rsid w:val="008367C1"/>
    <w:rsid w:val="00840621"/>
    <w:rsid w:val="008416A8"/>
    <w:rsid w:val="00841B7F"/>
    <w:rsid w:val="008424AF"/>
    <w:rsid w:val="00842DBD"/>
    <w:rsid w:val="00843C87"/>
    <w:rsid w:val="00843EF9"/>
    <w:rsid w:val="00844211"/>
    <w:rsid w:val="008442C5"/>
    <w:rsid w:val="008448CE"/>
    <w:rsid w:val="00845022"/>
    <w:rsid w:val="008465F2"/>
    <w:rsid w:val="008473EA"/>
    <w:rsid w:val="00847690"/>
    <w:rsid w:val="008477C6"/>
    <w:rsid w:val="008478DB"/>
    <w:rsid w:val="00847976"/>
    <w:rsid w:val="00847FD2"/>
    <w:rsid w:val="008504D1"/>
    <w:rsid w:val="008504D2"/>
    <w:rsid w:val="008511D7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EC5"/>
    <w:rsid w:val="0085731E"/>
    <w:rsid w:val="008600F6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7085E"/>
    <w:rsid w:val="00871208"/>
    <w:rsid w:val="00871946"/>
    <w:rsid w:val="00871B45"/>
    <w:rsid w:val="0087365C"/>
    <w:rsid w:val="00873CB0"/>
    <w:rsid w:val="00875E0B"/>
    <w:rsid w:val="00876858"/>
    <w:rsid w:val="0087769D"/>
    <w:rsid w:val="00877E39"/>
    <w:rsid w:val="00877FE1"/>
    <w:rsid w:val="00881ED7"/>
    <w:rsid w:val="008822DA"/>
    <w:rsid w:val="008830B0"/>
    <w:rsid w:val="008841B8"/>
    <w:rsid w:val="0088797B"/>
    <w:rsid w:val="00891218"/>
    <w:rsid w:val="00891479"/>
    <w:rsid w:val="008921A7"/>
    <w:rsid w:val="00893530"/>
    <w:rsid w:val="00893921"/>
    <w:rsid w:val="008946A0"/>
    <w:rsid w:val="00894C27"/>
    <w:rsid w:val="00894CD8"/>
    <w:rsid w:val="0089515B"/>
    <w:rsid w:val="00895F53"/>
    <w:rsid w:val="00896D48"/>
    <w:rsid w:val="00896DF2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FA5"/>
    <w:rsid w:val="008A4428"/>
    <w:rsid w:val="008A4679"/>
    <w:rsid w:val="008A46E8"/>
    <w:rsid w:val="008A47EF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045"/>
    <w:rsid w:val="008B139F"/>
    <w:rsid w:val="008B1D0F"/>
    <w:rsid w:val="008B1D1B"/>
    <w:rsid w:val="008B2900"/>
    <w:rsid w:val="008B31E8"/>
    <w:rsid w:val="008B31FF"/>
    <w:rsid w:val="008B3EBA"/>
    <w:rsid w:val="008B57B0"/>
    <w:rsid w:val="008B5AD5"/>
    <w:rsid w:val="008B724C"/>
    <w:rsid w:val="008B74B3"/>
    <w:rsid w:val="008B74CB"/>
    <w:rsid w:val="008B7D04"/>
    <w:rsid w:val="008C023D"/>
    <w:rsid w:val="008C08E2"/>
    <w:rsid w:val="008C14D2"/>
    <w:rsid w:val="008C28F3"/>
    <w:rsid w:val="008C2C7C"/>
    <w:rsid w:val="008C3275"/>
    <w:rsid w:val="008C463B"/>
    <w:rsid w:val="008C47C2"/>
    <w:rsid w:val="008C488B"/>
    <w:rsid w:val="008C5E8C"/>
    <w:rsid w:val="008C63D6"/>
    <w:rsid w:val="008C68C6"/>
    <w:rsid w:val="008C6FA0"/>
    <w:rsid w:val="008C7000"/>
    <w:rsid w:val="008D07B0"/>
    <w:rsid w:val="008D09EC"/>
    <w:rsid w:val="008D1150"/>
    <w:rsid w:val="008D11E5"/>
    <w:rsid w:val="008D1C27"/>
    <w:rsid w:val="008D236B"/>
    <w:rsid w:val="008D2386"/>
    <w:rsid w:val="008D4B6E"/>
    <w:rsid w:val="008D5082"/>
    <w:rsid w:val="008D56F3"/>
    <w:rsid w:val="008D6AD3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64E2"/>
    <w:rsid w:val="008E6F13"/>
    <w:rsid w:val="008E7796"/>
    <w:rsid w:val="008E7D28"/>
    <w:rsid w:val="008F06F2"/>
    <w:rsid w:val="008F1633"/>
    <w:rsid w:val="008F16F6"/>
    <w:rsid w:val="008F1817"/>
    <w:rsid w:val="008F2E0B"/>
    <w:rsid w:val="008F3F4A"/>
    <w:rsid w:val="008F4F07"/>
    <w:rsid w:val="008F5AEA"/>
    <w:rsid w:val="008F69D0"/>
    <w:rsid w:val="008F6D6F"/>
    <w:rsid w:val="008F7098"/>
    <w:rsid w:val="008F74BC"/>
    <w:rsid w:val="00900968"/>
    <w:rsid w:val="00901BD9"/>
    <w:rsid w:val="0090219A"/>
    <w:rsid w:val="00902829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7915"/>
    <w:rsid w:val="00907A20"/>
    <w:rsid w:val="009103FF"/>
    <w:rsid w:val="009109E3"/>
    <w:rsid w:val="00910A12"/>
    <w:rsid w:val="00910E71"/>
    <w:rsid w:val="00911071"/>
    <w:rsid w:val="00911796"/>
    <w:rsid w:val="009127B5"/>
    <w:rsid w:val="009128E1"/>
    <w:rsid w:val="00912A88"/>
    <w:rsid w:val="00913A0B"/>
    <w:rsid w:val="00915CF5"/>
    <w:rsid w:val="00915D73"/>
    <w:rsid w:val="00916276"/>
    <w:rsid w:val="0091651E"/>
    <w:rsid w:val="009172BE"/>
    <w:rsid w:val="00920391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9A"/>
    <w:rsid w:val="009246F9"/>
    <w:rsid w:val="00924E10"/>
    <w:rsid w:val="00925612"/>
    <w:rsid w:val="009258CC"/>
    <w:rsid w:val="00925AE1"/>
    <w:rsid w:val="009266EC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B6C"/>
    <w:rsid w:val="00936A63"/>
    <w:rsid w:val="009370E6"/>
    <w:rsid w:val="00940339"/>
    <w:rsid w:val="009411DC"/>
    <w:rsid w:val="009416EB"/>
    <w:rsid w:val="00942AA0"/>
    <w:rsid w:val="009431C2"/>
    <w:rsid w:val="00943500"/>
    <w:rsid w:val="00943A68"/>
    <w:rsid w:val="00944BA2"/>
    <w:rsid w:val="009454C1"/>
    <w:rsid w:val="00946D16"/>
    <w:rsid w:val="00950469"/>
    <w:rsid w:val="009505B9"/>
    <w:rsid w:val="009522C8"/>
    <w:rsid w:val="0095239F"/>
    <w:rsid w:val="009523D0"/>
    <w:rsid w:val="009528E6"/>
    <w:rsid w:val="00952ECD"/>
    <w:rsid w:val="00952FA1"/>
    <w:rsid w:val="0095333F"/>
    <w:rsid w:val="009533CF"/>
    <w:rsid w:val="00954096"/>
    <w:rsid w:val="00954366"/>
    <w:rsid w:val="00954C7E"/>
    <w:rsid w:val="00954FAC"/>
    <w:rsid w:val="00955D13"/>
    <w:rsid w:val="00955DF5"/>
    <w:rsid w:val="00955FE6"/>
    <w:rsid w:val="00957DC1"/>
    <w:rsid w:val="00962894"/>
    <w:rsid w:val="00963592"/>
    <w:rsid w:val="00963C7B"/>
    <w:rsid w:val="00965D64"/>
    <w:rsid w:val="00966187"/>
    <w:rsid w:val="009670E2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C0"/>
    <w:rsid w:val="0097466B"/>
    <w:rsid w:val="009748EC"/>
    <w:rsid w:val="00974A6D"/>
    <w:rsid w:val="0097595D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4602"/>
    <w:rsid w:val="009850C6"/>
    <w:rsid w:val="009852DF"/>
    <w:rsid w:val="00985B91"/>
    <w:rsid w:val="00985E6C"/>
    <w:rsid w:val="009860B7"/>
    <w:rsid w:val="0098674E"/>
    <w:rsid w:val="00987884"/>
    <w:rsid w:val="009902E7"/>
    <w:rsid w:val="00992D07"/>
    <w:rsid w:val="00993631"/>
    <w:rsid w:val="00993DCD"/>
    <w:rsid w:val="009956E8"/>
    <w:rsid w:val="009964D7"/>
    <w:rsid w:val="009A0032"/>
    <w:rsid w:val="009A06CF"/>
    <w:rsid w:val="009A178A"/>
    <w:rsid w:val="009A329F"/>
    <w:rsid w:val="009A34D6"/>
    <w:rsid w:val="009A4CA4"/>
    <w:rsid w:val="009A5439"/>
    <w:rsid w:val="009A563C"/>
    <w:rsid w:val="009A5DE3"/>
    <w:rsid w:val="009A6072"/>
    <w:rsid w:val="009A6CA5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40F"/>
    <w:rsid w:val="009C13C6"/>
    <w:rsid w:val="009C1748"/>
    <w:rsid w:val="009C2AFA"/>
    <w:rsid w:val="009C35A1"/>
    <w:rsid w:val="009C3C50"/>
    <w:rsid w:val="009C42BA"/>
    <w:rsid w:val="009C4E21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FC"/>
    <w:rsid w:val="009D4312"/>
    <w:rsid w:val="009D52A3"/>
    <w:rsid w:val="009D5749"/>
    <w:rsid w:val="009D6B4E"/>
    <w:rsid w:val="009D6CF1"/>
    <w:rsid w:val="009D75C8"/>
    <w:rsid w:val="009E06C7"/>
    <w:rsid w:val="009E0BD2"/>
    <w:rsid w:val="009E0C7D"/>
    <w:rsid w:val="009E3352"/>
    <w:rsid w:val="009E3BA6"/>
    <w:rsid w:val="009E3FBD"/>
    <w:rsid w:val="009E41BD"/>
    <w:rsid w:val="009E41DC"/>
    <w:rsid w:val="009E4449"/>
    <w:rsid w:val="009E463B"/>
    <w:rsid w:val="009E5073"/>
    <w:rsid w:val="009E5FFC"/>
    <w:rsid w:val="009E664E"/>
    <w:rsid w:val="009E6817"/>
    <w:rsid w:val="009E69D5"/>
    <w:rsid w:val="009E6D54"/>
    <w:rsid w:val="009E707A"/>
    <w:rsid w:val="009F0483"/>
    <w:rsid w:val="009F0A9F"/>
    <w:rsid w:val="009F1240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40BB"/>
    <w:rsid w:val="009F50BB"/>
    <w:rsid w:val="009F6003"/>
    <w:rsid w:val="009F61C9"/>
    <w:rsid w:val="009F62AB"/>
    <w:rsid w:val="009F653D"/>
    <w:rsid w:val="009F691B"/>
    <w:rsid w:val="009F7C49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454"/>
    <w:rsid w:val="00A14ABE"/>
    <w:rsid w:val="00A1530F"/>
    <w:rsid w:val="00A168B4"/>
    <w:rsid w:val="00A16B8D"/>
    <w:rsid w:val="00A16EF1"/>
    <w:rsid w:val="00A20042"/>
    <w:rsid w:val="00A203CC"/>
    <w:rsid w:val="00A20CDC"/>
    <w:rsid w:val="00A214C4"/>
    <w:rsid w:val="00A21B75"/>
    <w:rsid w:val="00A21EF0"/>
    <w:rsid w:val="00A21FC9"/>
    <w:rsid w:val="00A223E2"/>
    <w:rsid w:val="00A24974"/>
    <w:rsid w:val="00A24A41"/>
    <w:rsid w:val="00A255F7"/>
    <w:rsid w:val="00A313CF"/>
    <w:rsid w:val="00A31438"/>
    <w:rsid w:val="00A318FF"/>
    <w:rsid w:val="00A32218"/>
    <w:rsid w:val="00A322DD"/>
    <w:rsid w:val="00A3268B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E54"/>
    <w:rsid w:val="00A36FBD"/>
    <w:rsid w:val="00A37345"/>
    <w:rsid w:val="00A40350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4119"/>
    <w:rsid w:val="00A54410"/>
    <w:rsid w:val="00A5479D"/>
    <w:rsid w:val="00A54D47"/>
    <w:rsid w:val="00A55216"/>
    <w:rsid w:val="00A55A28"/>
    <w:rsid w:val="00A55E22"/>
    <w:rsid w:val="00A563BB"/>
    <w:rsid w:val="00A57375"/>
    <w:rsid w:val="00A5746F"/>
    <w:rsid w:val="00A5748F"/>
    <w:rsid w:val="00A6042B"/>
    <w:rsid w:val="00A60BDA"/>
    <w:rsid w:val="00A61128"/>
    <w:rsid w:val="00A61F3C"/>
    <w:rsid w:val="00A6204F"/>
    <w:rsid w:val="00A627B9"/>
    <w:rsid w:val="00A63FD4"/>
    <w:rsid w:val="00A655F3"/>
    <w:rsid w:val="00A65A04"/>
    <w:rsid w:val="00A6604D"/>
    <w:rsid w:val="00A661E3"/>
    <w:rsid w:val="00A6675A"/>
    <w:rsid w:val="00A6676A"/>
    <w:rsid w:val="00A669E7"/>
    <w:rsid w:val="00A66BE9"/>
    <w:rsid w:val="00A674A5"/>
    <w:rsid w:val="00A67673"/>
    <w:rsid w:val="00A679E2"/>
    <w:rsid w:val="00A718B8"/>
    <w:rsid w:val="00A71C87"/>
    <w:rsid w:val="00A71D53"/>
    <w:rsid w:val="00A725CF"/>
    <w:rsid w:val="00A72FCE"/>
    <w:rsid w:val="00A73B77"/>
    <w:rsid w:val="00A74759"/>
    <w:rsid w:val="00A768BB"/>
    <w:rsid w:val="00A7726D"/>
    <w:rsid w:val="00A7774C"/>
    <w:rsid w:val="00A77DF4"/>
    <w:rsid w:val="00A80093"/>
    <w:rsid w:val="00A80BFA"/>
    <w:rsid w:val="00A81373"/>
    <w:rsid w:val="00A815DB"/>
    <w:rsid w:val="00A81A9D"/>
    <w:rsid w:val="00A82435"/>
    <w:rsid w:val="00A8300D"/>
    <w:rsid w:val="00A83013"/>
    <w:rsid w:val="00A835D9"/>
    <w:rsid w:val="00A843D7"/>
    <w:rsid w:val="00A8454F"/>
    <w:rsid w:val="00A84962"/>
    <w:rsid w:val="00A858D2"/>
    <w:rsid w:val="00A86C34"/>
    <w:rsid w:val="00A87199"/>
    <w:rsid w:val="00A878AF"/>
    <w:rsid w:val="00A879BC"/>
    <w:rsid w:val="00A90DA3"/>
    <w:rsid w:val="00A913B6"/>
    <w:rsid w:val="00A916AB"/>
    <w:rsid w:val="00A91C93"/>
    <w:rsid w:val="00A91FCB"/>
    <w:rsid w:val="00A93D66"/>
    <w:rsid w:val="00A94B9C"/>
    <w:rsid w:val="00A94F91"/>
    <w:rsid w:val="00A94FBC"/>
    <w:rsid w:val="00A959F1"/>
    <w:rsid w:val="00A96A16"/>
    <w:rsid w:val="00AA0101"/>
    <w:rsid w:val="00AA0575"/>
    <w:rsid w:val="00AA05DE"/>
    <w:rsid w:val="00AA0C5C"/>
    <w:rsid w:val="00AA1432"/>
    <w:rsid w:val="00AA19E0"/>
    <w:rsid w:val="00AA21D8"/>
    <w:rsid w:val="00AA2776"/>
    <w:rsid w:val="00AA2B8D"/>
    <w:rsid w:val="00AA32CD"/>
    <w:rsid w:val="00AA4598"/>
    <w:rsid w:val="00AA5C85"/>
    <w:rsid w:val="00AA63D7"/>
    <w:rsid w:val="00AA6A28"/>
    <w:rsid w:val="00AB019E"/>
    <w:rsid w:val="00AB0846"/>
    <w:rsid w:val="00AB0B75"/>
    <w:rsid w:val="00AB1BE6"/>
    <w:rsid w:val="00AB1E7F"/>
    <w:rsid w:val="00AB3F27"/>
    <w:rsid w:val="00AB529A"/>
    <w:rsid w:val="00AB63E2"/>
    <w:rsid w:val="00AB70D8"/>
    <w:rsid w:val="00AB71FE"/>
    <w:rsid w:val="00AB721C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826"/>
    <w:rsid w:val="00AC65F7"/>
    <w:rsid w:val="00AC6900"/>
    <w:rsid w:val="00AC6D3E"/>
    <w:rsid w:val="00AC6E88"/>
    <w:rsid w:val="00AC6EC5"/>
    <w:rsid w:val="00AC7A84"/>
    <w:rsid w:val="00AC7D34"/>
    <w:rsid w:val="00AD049A"/>
    <w:rsid w:val="00AD141F"/>
    <w:rsid w:val="00AD1572"/>
    <w:rsid w:val="00AD3391"/>
    <w:rsid w:val="00AD38D8"/>
    <w:rsid w:val="00AD61DD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844"/>
    <w:rsid w:val="00AE2643"/>
    <w:rsid w:val="00AE2919"/>
    <w:rsid w:val="00AE37F1"/>
    <w:rsid w:val="00AE3B6A"/>
    <w:rsid w:val="00AE3D71"/>
    <w:rsid w:val="00AE40CC"/>
    <w:rsid w:val="00AE4D92"/>
    <w:rsid w:val="00AE4E49"/>
    <w:rsid w:val="00AE5143"/>
    <w:rsid w:val="00AE5C32"/>
    <w:rsid w:val="00AE5F89"/>
    <w:rsid w:val="00AE69DB"/>
    <w:rsid w:val="00AE69F0"/>
    <w:rsid w:val="00AE6A34"/>
    <w:rsid w:val="00AE729E"/>
    <w:rsid w:val="00AE7A75"/>
    <w:rsid w:val="00AF0198"/>
    <w:rsid w:val="00AF034B"/>
    <w:rsid w:val="00AF0939"/>
    <w:rsid w:val="00AF0FB6"/>
    <w:rsid w:val="00AF132D"/>
    <w:rsid w:val="00AF1769"/>
    <w:rsid w:val="00AF1B54"/>
    <w:rsid w:val="00AF1E14"/>
    <w:rsid w:val="00AF3EE0"/>
    <w:rsid w:val="00AF4221"/>
    <w:rsid w:val="00AF441B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CB5"/>
    <w:rsid w:val="00B1022D"/>
    <w:rsid w:val="00B1039C"/>
    <w:rsid w:val="00B12C49"/>
    <w:rsid w:val="00B14133"/>
    <w:rsid w:val="00B143C6"/>
    <w:rsid w:val="00B15B9D"/>
    <w:rsid w:val="00B17072"/>
    <w:rsid w:val="00B2061B"/>
    <w:rsid w:val="00B2151D"/>
    <w:rsid w:val="00B220E8"/>
    <w:rsid w:val="00B22256"/>
    <w:rsid w:val="00B22304"/>
    <w:rsid w:val="00B225FB"/>
    <w:rsid w:val="00B22EDC"/>
    <w:rsid w:val="00B23724"/>
    <w:rsid w:val="00B2381D"/>
    <w:rsid w:val="00B23D4F"/>
    <w:rsid w:val="00B25B87"/>
    <w:rsid w:val="00B2602F"/>
    <w:rsid w:val="00B26EBA"/>
    <w:rsid w:val="00B272F5"/>
    <w:rsid w:val="00B3067E"/>
    <w:rsid w:val="00B30AC9"/>
    <w:rsid w:val="00B31F06"/>
    <w:rsid w:val="00B32FFF"/>
    <w:rsid w:val="00B330BC"/>
    <w:rsid w:val="00B33341"/>
    <w:rsid w:val="00B33649"/>
    <w:rsid w:val="00B34781"/>
    <w:rsid w:val="00B3639D"/>
    <w:rsid w:val="00B367AF"/>
    <w:rsid w:val="00B37571"/>
    <w:rsid w:val="00B37689"/>
    <w:rsid w:val="00B400A6"/>
    <w:rsid w:val="00B405D8"/>
    <w:rsid w:val="00B40C73"/>
    <w:rsid w:val="00B411F5"/>
    <w:rsid w:val="00B41BD2"/>
    <w:rsid w:val="00B41E99"/>
    <w:rsid w:val="00B42D4B"/>
    <w:rsid w:val="00B43138"/>
    <w:rsid w:val="00B43C41"/>
    <w:rsid w:val="00B451AF"/>
    <w:rsid w:val="00B45C6D"/>
    <w:rsid w:val="00B463A3"/>
    <w:rsid w:val="00B46F0D"/>
    <w:rsid w:val="00B470CB"/>
    <w:rsid w:val="00B474B1"/>
    <w:rsid w:val="00B47894"/>
    <w:rsid w:val="00B4791F"/>
    <w:rsid w:val="00B50F81"/>
    <w:rsid w:val="00B51400"/>
    <w:rsid w:val="00B51986"/>
    <w:rsid w:val="00B52E1E"/>
    <w:rsid w:val="00B52FC8"/>
    <w:rsid w:val="00B53747"/>
    <w:rsid w:val="00B53E35"/>
    <w:rsid w:val="00B54361"/>
    <w:rsid w:val="00B54AC1"/>
    <w:rsid w:val="00B54AE1"/>
    <w:rsid w:val="00B560A4"/>
    <w:rsid w:val="00B60CBD"/>
    <w:rsid w:val="00B60F14"/>
    <w:rsid w:val="00B61842"/>
    <w:rsid w:val="00B63570"/>
    <w:rsid w:val="00B63598"/>
    <w:rsid w:val="00B64C14"/>
    <w:rsid w:val="00B65031"/>
    <w:rsid w:val="00B65863"/>
    <w:rsid w:val="00B65905"/>
    <w:rsid w:val="00B66843"/>
    <w:rsid w:val="00B66ACC"/>
    <w:rsid w:val="00B679BC"/>
    <w:rsid w:val="00B70099"/>
    <w:rsid w:val="00B714B5"/>
    <w:rsid w:val="00B72126"/>
    <w:rsid w:val="00B726ED"/>
    <w:rsid w:val="00B73BFF"/>
    <w:rsid w:val="00B743A5"/>
    <w:rsid w:val="00B74B24"/>
    <w:rsid w:val="00B755AA"/>
    <w:rsid w:val="00B756AA"/>
    <w:rsid w:val="00B756BB"/>
    <w:rsid w:val="00B75B48"/>
    <w:rsid w:val="00B767C9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657"/>
    <w:rsid w:val="00B83A0B"/>
    <w:rsid w:val="00B84C9E"/>
    <w:rsid w:val="00B85866"/>
    <w:rsid w:val="00B86DBC"/>
    <w:rsid w:val="00B86E74"/>
    <w:rsid w:val="00B87164"/>
    <w:rsid w:val="00B90271"/>
    <w:rsid w:val="00B92275"/>
    <w:rsid w:val="00B92472"/>
    <w:rsid w:val="00B93993"/>
    <w:rsid w:val="00B944CE"/>
    <w:rsid w:val="00B9662B"/>
    <w:rsid w:val="00B967ED"/>
    <w:rsid w:val="00B96E15"/>
    <w:rsid w:val="00BA06DE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EF6"/>
    <w:rsid w:val="00BA6552"/>
    <w:rsid w:val="00BA6E3E"/>
    <w:rsid w:val="00BA7007"/>
    <w:rsid w:val="00BA71AC"/>
    <w:rsid w:val="00BB10CB"/>
    <w:rsid w:val="00BB32A9"/>
    <w:rsid w:val="00BB3C67"/>
    <w:rsid w:val="00BB4777"/>
    <w:rsid w:val="00BB5CB2"/>
    <w:rsid w:val="00BB5E4C"/>
    <w:rsid w:val="00BB6666"/>
    <w:rsid w:val="00BB6982"/>
    <w:rsid w:val="00BB73F4"/>
    <w:rsid w:val="00BC0869"/>
    <w:rsid w:val="00BC0D8B"/>
    <w:rsid w:val="00BC1661"/>
    <w:rsid w:val="00BC1C6E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492"/>
    <w:rsid w:val="00BC7C53"/>
    <w:rsid w:val="00BD1830"/>
    <w:rsid w:val="00BD1B60"/>
    <w:rsid w:val="00BD1E80"/>
    <w:rsid w:val="00BD24A8"/>
    <w:rsid w:val="00BD5934"/>
    <w:rsid w:val="00BD5AE3"/>
    <w:rsid w:val="00BD5DC8"/>
    <w:rsid w:val="00BD61DA"/>
    <w:rsid w:val="00BD6622"/>
    <w:rsid w:val="00BD66B4"/>
    <w:rsid w:val="00BD6C68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50A2"/>
    <w:rsid w:val="00BE5DE3"/>
    <w:rsid w:val="00BE6838"/>
    <w:rsid w:val="00BE6F8C"/>
    <w:rsid w:val="00BE7429"/>
    <w:rsid w:val="00BE7AD8"/>
    <w:rsid w:val="00BF00F5"/>
    <w:rsid w:val="00BF0727"/>
    <w:rsid w:val="00BF0CB9"/>
    <w:rsid w:val="00BF20CF"/>
    <w:rsid w:val="00BF35FF"/>
    <w:rsid w:val="00BF38AA"/>
    <w:rsid w:val="00BF4757"/>
    <w:rsid w:val="00BF5CE4"/>
    <w:rsid w:val="00BF6342"/>
    <w:rsid w:val="00BF7A09"/>
    <w:rsid w:val="00BF7BAE"/>
    <w:rsid w:val="00C0092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72FB"/>
    <w:rsid w:val="00C07921"/>
    <w:rsid w:val="00C1136A"/>
    <w:rsid w:val="00C12870"/>
    <w:rsid w:val="00C136F8"/>
    <w:rsid w:val="00C13B01"/>
    <w:rsid w:val="00C13DA6"/>
    <w:rsid w:val="00C148C5"/>
    <w:rsid w:val="00C14BB2"/>
    <w:rsid w:val="00C16C4E"/>
    <w:rsid w:val="00C16CCB"/>
    <w:rsid w:val="00C178B3"/>
    <w:rsid w:val="00C178F9"/>
    <w:rsid w:val="00C17F6C"/>
    <w:rsid w:val="00C214F1"/>
    <w:rsid w:val="00C22678"/>
    <w:rsid w:val="00C232FE"/>
    <w:rsid w:val="00C23E45"/>
    <w:rsid w:val="00C23FE0"/>
    <w:rsid w:val="00C240EB"/>
    <w:rsid w:val="00C245A3"/>
    <w:rsid w:val="00C24FD2"/>
    <w:rsid w:val="00C25060"/>
    <w:rsid w:val="00C25135"/>
    <w:rsid w:val="00C266EB"/>
    <w:rsid w:val="00C26ABD"/>
    <w:rsid w:val="00C27A8B"/>
    <w:rsid w:val="00C30DCD"/>
    <w:rsid w:val="00C33A74"/>
    <w:rsid w:val="00C34EFD"/>
    <w:rsid w:val="00C35F70"/>
    <w:rsid w:val="00C3606A"/>
    <w:rsid w:val="00C36B06"/>
    <w:rsid w:val="00C3735F"/>
    <w:rsid w:val="00C40CB7"/>
    <w:rsid w:val="00C41132"/>
    <w:rsid w:val="00C4128B"/>
    <w:rsid w:val="00C41526"/>
    <w:rsid w:val="00C41A19"/>
    <w:rsid w:val="00C41E8A"/>
    <w:rsid w:val="00C43059"/>
    <w:rsid w:val="00C433F9"/>
    <w:rsid w:val="00C44CED"/>
    <w:rsid w:val="00C45403"/>
    <w:rsid w:val="00C464DB"/>
    <w:rsid w:val="00C46D1D"/>
    <w:rsid w:val="00C479C3"/>
    <w:rsid w:val="00C50823"/>
    <w:rsid w:val="00C50DBF"/>
    <w:rsid w:val="00C51377"/>
    <w:rsid w:val="00C51B58"/>
    <w:rsid w:val="00C51DD4"/>
    <w:rsid w:val="00C53617"/>
    <w:rsid w:val="00C53833"/>
    <w:rsid w:val="00C53BF9"/>
    <w:rsid w:val="00C54672"/>
    <w:rsid w:val="00C54C2C"/>
    <w:rsid w:val="00C54C95"/>
    <w:rsid w:val="00C55A3F"/>
    <w:rsid w:val="00C57515"/>
    <w:rsid w:val="00C57E6F"/>
    <w:rsid w:val="00C60C77"/>
    <w:rsid w:val="00C612BE"/>
    <w:rsid w:val="00C63744"/>
    <w:rsid w:val="00C63CA7"/>
    <w:rsid w:val="00C6437E"/>
    <w:rsid w:val="00C65A40"/>
    <w:rsid w:val="00C66440"/>
    <w:rsid w:val="00C66886"/>
    <w:rsid w:val="00C66897"/>
    <w:rsid w:val="00C67127"/>
    <w:rsid w:val="00C672DA"/>
    <w:rsid w:val="00C673F9"/>
    <w:rsid w:val="00C675AC"/>
    <w:rsid w:val="00C703A3"/>
    <w:rsid w:val="00C707CE"/>
    <w:rsid w:val="00C70981"/>
    <w:rsid w:val="00C711CB"/>
    <w:rsid w:val="00C71503"/>
    <w:rsid w:val="00C72ACE"/>
    <w:rsid w:val="00C732CC"/>
    <w:rsid w:val="00C736E9"/>
    <w:rsid w:val="00C740FB"/>
    <w:rsid w:val="00C746D8"/>
    <w:rsid w:val="00C75391"/>
    <w:rsid w:val="00C756D9"/>
    <w:rsid w:val="00C7591E"/>
    <w:rsid w:val="00C7642B"/>
    <w:rsid w:val="00C764C3"/>
    <w:rsid w:val="00C76F89"/>
    <w:rsid w:val="00C80C44"/>
    <w:rsid w:val="00C80C9A"/>
    <w:rsid w:val="00C81759"/>
    <w:rsid w:val="00C823E3"/>
    <w:rsid w:val="00C82776"/>
    <w:rsid w:val="00C83898"/>
    <w:rsid w:val="00C8448F"/>
    <w:rsid w:val="00C84521"/>
    <w:rsid w:val="00C86565"/>
    <w:rsid w:val="00C86EE4"/>
    <w:rsid w:val="00C86F4B"/>
    <w:rsid w:val="00C877AA"/>
    <w:rsid w:val="00C90E2C"/>
    <w:rsid w:val="00C90F35"/>
    <w:rsid w:val="00C9310A"/>
    <w:rsid w:val="00C93369"/>
    <w:rsid w:val="00C93731"/>
    <w:rsid w:val="00C9385C"/>
    <w:rsid w:val="00C93919"/>
    <w:rsid w:val="00C94A3B"/>
    <w:rsid w:val="00C95343"/>
    <w:rsid w:val="00C969A0"/>
    <w:rsid w:val="00CA0394"/>
    <w:rsid w:val="00CA0BE3"/>
    <w:rsid w:val="00CA0DFA"/>
    <w:rsid w:val="00CA0ED9"/>
    <w:rsid w:val="00CA1DE8"/>
    <w:rsid w:val="00CA33B5"/>
    <w:rsid w:val="00CA5645"/>
    <w:rsid w:val="00CA5A5B"/>
    <w:rsid w:val="00CB004E"/>
    <w:rsid w:val="00CB05A8"/>
    <w:rsid w:val="00CB05BB"/>
    <w:rsid w:val="00CB0AE0"/>
    <w:rsid w:val="00CB17BB"/>
    <w:rsid w:val="00CB1CC8"/>
    <w:rsid w:val="00CB2832"/>
    <w:rsid w:val="00CB30AE"/>
    <w:rsid w:val="00CB3367"/>
    <w:rsid w:val="00CB3983"/>
    <w:rsid w:val="00CB47EE"/>
    <w:rsid w:val="00CB4C77"/>
    <w:rsid w:val="00CB52EA"/>
    <w:rsid w:val="00CB5454"/>
    <w:rsid w:val="00CB5AAD"/>
    <w:rsid w:val="00CB5E64"/>
    <w:rsid w:val="00CB70AD"/>
    <w:rsid w:val="00CB74CA"/>
    <w:rsid w:val="00CC02BA"/>
    <w:rsid w:val="00CC1233"/>
    <w:rsid w:val="00CC1276"/>
    <w:rsid w:val="00CC1F2E"/>
    <w:rsid w:val="00CC25B4"/>
    <w:rsid w:val="00CC2B93"/>
    <w:rsid w:val="00CC360B"/>
    <w:rsid w:val="00CC3BFD"/>
    <w:rsid w:val="00CC3FF3"/>
    <w:rsid w:val="00CC65EA"/>
    <w:rsid w:val="00CC6D64"/>
    <w:rsid w:val="00CC713B"/>
    <w:rsid w:val="00CD0200"/>
    <w:rsid w:val="00CD30FD"/>
    <w:rsid w:val="00CD32B8"/>
    <w:rsid w:val="00CD431F"/>
    <w:rsid w:val="00CD4BA4"/>
    <w:rsid w:val="00CD4C54"/>
    <w:rsid w:val="00CD5513"/>
    <w:rsid w:val="00CD6563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6590"/>
    <w:rsid w:val="00CE6620"/>
    <w:rsid w:val="00CE6947"/>
    <w:rsid w:val="00CE766D"/>
    <w:rsid w:val="00CE7834"/>
    <w:rsid w:val="00CF080C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7A0"/>
    <w:rsid w:val="00CF7FAB"/>
    <w:rsid w:val="00D004F5"/>
    <w:rsid w:val="00D00C02"/>
    <w:rsid w:val="00D010AA"/>
    <w:rsid w:val="00D04CA4"/>
    <w:rsid w:val="00D053A7"/>
    <w:rsid w:val="00D05506"/>
    <w:rsid w:val="00D05730"/>
    <w:rsid w:val="00D05D21"/>
    <w:rsid w:val="00D06970"/>
    <w:rsid w:val="00D06D3C"/>
    <w:rsid w:val="00D07BF3"/>
    <w:rsid w:val="00D1050B"/>
    <w:rsid w:val="00D1091D"/>
    <w:rsid w:val="00D10DD9"/>
    <w:rsid w:val="00D110C7"/>
    <w:rsid w:val="00D111C1"/>
    <w:rsid w:val="00D11802"/>
    <w:rsid w:val="00D11AB6"/>
    <w:rsid w:val="00D13758"/>
    <w:rsid w:val="00D147D7"/>
    <w:rsid w:val="00D14BCA"/>
    <w:rsid w:val="00D14C3B"/>
    <w:rsid w:val="00D1536B"/>
    <w:rsid w:val="00D153C6"/>
    <w:rsid w:val="00D164D1"/>
    <w:rsid w:val="00D16F35"/>
    <w:rsid w:val="00D170ED"/>
    <w:rsid w:val="00D17EFD"/>
    <w:rsid w:val="00D17F3F"/>
    <w:rsid w:val="00D204BB"/>
    <w:rsid w:val="00D20C60"/>
    <w:rsid w:val="00D20FD9"/>
    <w:rsid w:val="00D21433"/>
    <w:rsid w:val="00D21645"/>
    <w:rsid w:val="00D219A3"/>
    <w:rsid w:val="00D220C3"/>
    <w:rsid w:val="00D227CB"/>
    <w:rsid w:val="00D23DBB"/>
    <w:rsid w:val="00D24148"/>
    <w:rsid w:val="00D24A6D"/>
    <w:rsid w:val="00D25D2C"/>
    <w:rsid w:val="00D25D6E"/>
    <w:rsid w:val="00D26E70"/>
    <w:rsid w:val="00D2715B"/>
    <w:rsid w:val="00D27440"/>
    <w:rsid w:val="00D27C51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499"/>
    <w:rsid w:val="00D45ECA"/>
    <w:rsid w:val="00D46454"/>
    <w:rsid w:val="00D4653C"/>
    <w:rsid w:val="00D46E65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E93"/>
    <w:rsid w:val="00D747BF"/>
    <w:rsid w:val="00D75F96"/>
    <w:rsid w:val="00D76558"/>
    <w:rsid w:val="00D767F6"/>
    <w:rsid w:val="00D779F2"/>
    <w:rsid w:val="00D80644"/>
    <w:rsid w:val="00D8076E"/>
    <w:rsid w:val="00D813F0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62C2"/>
    <w:rsid w:val="00D875D0"/>
    <w:rsid w:val="00D87875"/>
    <w:rsid w:val="00D911E8"/>
    <w:rsid w:val="00D916A6"/>
    <w:rsid w:val="00D919D5"/>
    <w:rsid w:val="00D92971"/>
    <w:rsid w:val="00D92B95"/>
    <w:rsid w:val="00D93CEB"/>
    <w:rsid w:val="00D94F55"/>
    <w:rsid w:val="00D95537"/>
    <w:rsid w:val="00D957F4"/>
    <w:rsid w:val="00D95A22"/>
    <w:rsid w:val="00D96CA2"/>
    <w:rsid w:val="00DA0BD1"/>
    <w:rsid w:val="00DA13A7"/>
    <w:rsid w:val="00DA1A2D"/>
    <w:rsid w:val="00DA1F48"/>
    <w:rsid w:val="00DA2EB7"/>
    <w:rsid w:val="00DA3E7F"/>
    <w:rsid w:val="00DA48DF"/>
    <w:rsid w:val="00DA4FF6"/>
    <w:rsid w:val="00DA50D1"/>
    <w:rsid w:val="00DA554B"/>
    <w:rsid w:val="00DA6407"/>
    <w:rsid w:val="00DA66A7"/>
    <w:rsid w:val="00DA6843"/>
    <w:rsid w:val="00DA7194"/>
    <w:rsid w:val="00DA76D7"/>
    <w:rsid w:val="00DB0726"/>
    <w:rsid w:val="00DB0C57"/>
    <w:rsid w:val="00DB226F"/>
    <w:rsid w:val="00DB359E"/>
    <w:rsid w:val="00DB3739"/>
    <w:rsid w:val="00DB4289"/>
    <w:rsid w:val="00DB4C72"/>
    <w:rsid w:val="00DB553F"/>
    <w:rsid w:val="00DB5F1E"/>
    <w:rsid w:val="00DB6268"/>
    <w:rsid w:val="00DB655B"/>
    <w:rsid w:val="00DB697C"/>
    <w:rsid w:val="00DB6E4C"/>
    <w:rsid w:val="00DC1BFF"/>
    <w:rsid w:val="00DC1D59"/>
    <w:rsid w:val="00DC220B"/>
    <w:rsid w:val="00DC344F"/>
    <w:rsid w:val="00DC41E8"/>
    <w:rsid w:val="00DC49F5"/>
    <w:rsid w:val="00DC610F"/>
    <w:rsid w:val="00DC6A92"/>
    <w:rsid w:val="00DC6AD2"/>
    <w:rsid w:val="00DC779A"/>
    <w:rsid w:val="00DC7B2C"/>
    <w:rsid w:val="00DD099D"/>
    <w:rsid w:val="00DD0B30"/>
    <w:rsid w:val="00DD0E81"/>
    <w:rsid w:val="00DD11A9"/>
    <w:rsid w:val="00DD161B"/>
    <w:rsid w:val="00DD1959"/>
    <w:rsid w:val="00DD239C"/>
    <w:rsid w:val="00DD4A37"/>
    <w:rsid w:val="00DD56E9"/>
    <w:rsid w:val="00DD5F3F"/>
    <w:rsid w:val="00DD606B"/>
    <w:rsid w:val="00DD6391"/>
    <w:rsid w:val="00DD7135"/>
    <w:rsid w:val="00DD7171"/>
    <w:rsid w:val="00DD7465"/>
    <w:rsid w:val="00DD771E"/>
    <w:rsid w:val="00DD7C22"/>
    <w:rsid w:val="00DD7DDA"/>
    <w:rsid w:val="00DD7E8E"/>
    <w:rsid w:val="00DD7FA3"/>
    <w:rsid w:val="00DE0E19"/>
    <w:rsid w:val="00DE1F54"/>
    <w:rsid w:val="00DE2F38"/>
    <w:rsid w:val="00DE57BA"/>
    <w:rsid w:val="00DE592F"/>
    <w:rsid w:val="00DE5E47"/>
    <w:rsid w:val="00DE6710"/>
    <w:rsid w:val="00DE6B4A"/>
    <w:rsid w:val="00DE7484"/>
    <w:rsid w:val="00DE74F4"/>
    <w:rsid w:val="00DF0194"/>
    <w:rsid w:val="00DF0444"/>
    <w:rsid w:val="00DF290F"/>
    <w:rsid w:val="00DF330A"/>
    <w:rsid w:val="00DF343F"/>
    <w:rsid w:val="00DF3CCF"/>
    <w:rsid w:val="00DF43D8"/>
    <w:rsid w:val="00DF52BE"/>
    <w:rsid w:val="00DF5AC5"/>
    <w:rsid w:val="00DF6397"/>
    <w:rsid w:val="00DF68D8"/>
    <w:rsid w:val="00DF6FCE"/>
    <w:rsid w:val="00DF768D"/>
    <w:rsid w:val="00DF787D"/>
    <w:rsid w:val="00E00BA4"/>
    <w:rsid w:val="00E00C93"/>
    <w:rsid w:val="00E012CE"/>
    <w:rsid w:val="00E01513"/>
    <w:rsid w:val="00E01938"/>
    <w:rsid w:val="00E01CB5"/>
    <w:rsid w:val="00E02519"/>
    <w:rsid w:val="00E02B32"/>
    <w:rsid w:val="00E0330D"/>
    <w:rsid w:val="00E0345A"/>
    <w:rsid w:val="00E03B35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1000"/>
    <w:rsid w:val="00E1132D"/>
    <w:rsid w:val="00E11562"/>
    <w:rsid w:val="00E1363A"/>
    <w:rsid w:val="00E13985"/>
    <w:rsid w:val="00E1419B"/>
    <w:rsid w:val="00E14316"/>
    <w:rsid w:val="00E149B5"/>
    <w:rsid w:val="00E14BE3"/>
    <w:rsid w:val="00E14F1E"/>
    <w:rsid w:val="00E16484"/>
    <w:rsid w:val="00E175F9"/>
    <w:rsid w:val="00E17798"/>
    <w:rsid w:val="00E17E64"/>
    <w:rsid w:val="00E203D1"/>
    <w:rsid w:val="00E2150F"/>
    <w:rsid w:val="00E2158C"/>
    <w:rsid w:val="00E223CA"/>
    <w:rsid w:val="00E228B2"/>
    <w:rsid w:val="00E23ABA"/>
    <w:rsid w:val="00E23FC7"/>
    <w:rsid w:val="00E240F3"/>
    <w:rsid w:val="00E244F6"/>
    <w:rsid w:val="00E24546"/>
    <w:rsid w:val="00E24AA9"/>
    <w:rsid w:val="00E2503A"/>
    <w:rsid w:val="00E26792"/>
    <w:rsid w:val="00E26953"/>
    <w:rsid w:val="00E274F8"/>
    <w:rsid w:val="00E27691"/>
    <w:rsid w:val="00E30146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3824"/>
    <w:rsid w:val="00E44B16"/>
    <w:rsid w:val="00E454E7"/>
    <w:rsid w:val="00E45DB1"/>
    <w:rsid w:val="00E45DBB"/>
    <w:rsid w:val="00E46574"/>
    <w:rsid w:val="00E501F0"/>
    <w:rsid w:val="00E507B8"/>
    <w:rsid w:val="00E516E9"/>
    <w:rsid w:val="00E51706"/>
    <w:rsid w:val="00E520EE"/>
    <w:rsid w:val="00E52D20"/>
    <w:rsid w:val="00E52E20"/>
    <w:rsid w:val="00E53408"/>
    <w:rsid w:val="00E544DB"/>
    <w:rsid w:val="00E54CCF"/>
    <w:rsid w:val="00E554C7"/>
    <w:rsid w:val="00E55CA5"/>
    <w:rsid w:val="00E569FF"/>
    <w:rsid w:val="00E57B96"/>
    <w:rsid w:val="00E600D1"/>
    <w:rsid w:val="00E618E9"/>
    <w:rsid w:val="00E61A65"/>
    <w:rsid w:val="00E620E5"/>
    <w:rsid w:val="00E62B51"/>
    <w:rsid w:val="00E64B0E"/>
    <w:rsid w:val="00E65744"/>
    <w:rsid w:val="00E65A9E"/>
    <w:rsid w:val="00E6639E"/>
    <w:rsid w:val="00E66624"/>
    <w:rsid w:val="00E7058D"/>
    <w:rsid w:val="00E7160B"/>
    <w:rsid w:val="00E720AA"/>
    <w:rsid w:val="00E7348A"/>
    <w:rsid w:val="00E73DD3"/>
    <w:rsid w:val="00E750E5"/>
    <w:rsid w:val="00E75ACF"/>
    <w:rsid w:val="00E77C25"/>
    <w:rsid w:val="00E77D1E"/>
    <w:rsid w:val="00E80B36"/>
    <w:rsid w:val="00E82474"/>
    <w:rsid w:val="00E82E49"/>
    <w:rsid w:val="00E83C3F"/>
    <w:rsid w:val="00E8406B"/>
    <w:rsid w:val="00E8457A"/>
    <w:rsid w:val="00E848C8"/>
    <w:rsid w:val="00E86E9E"/>
    <w:rsid w:val="00E8764E"/>
    <w:rsid w:val="00E90051"/>
    <w:rsid w:val="00E90339"/>
    <w:rsid w:val="00E904F7"/>
    <w:rsid w:val="00E90505"/>
    <w:rsid w:val="00E913FF"/>
    <w:rsid w:val="00E93539"/>
    <w:rsid w:val="00E9371E"/>
    <w:rsid w:val="00E9399D"/>
    <w:rsid w:val="00E93BAB"/>
    <w:rsid w:val="00E94115"/>
    <w:rsid w:val="00E94D5C"/>
    <w:rsid w:val="00E94FE7"/>
    <w:rsid w:val="00E95191"/>
    <w:rsid w:val="00E95409"/>
    <w:rsid w:val="00E9678E"/>
    <w:rsid w:val="00E97697"/>
    <w:rsid w:val="00E9774B"/>
    <w:rsid w:val="00EA0858"/>
    <w:rsid w:val="00EA1654"/>
    <w:rsid w:val="00EA1675"/>
    <w:rsid w:val="00EA2959"/>
    <w:rsid w:val="00EA34BE"/>
    <w:rsid w:val="00EA373F"/>
    <w:rsid w:val="00EA4943"/>
    <w:rsid w:val="00EA4FA9"/>
    <w:rsid w:val="00EA5559"/>
    <w:rsid w:val="00EA5B80"/>
    <w:rsid w:val="00EA6027"/>
    <w:rsid w:val="00EA6A92"/>
    <w:rsid w:val="00EA7301"/>
    <w:rsid w:val="00EA75F6"/>
    <w:rsid w:val="00EB0817"/>
    <w:rsid w:val="00EB0DBD"/>
    <w:rsid w:val="00EB216B"/>
    <w:rsid w:val="00EB2445"/>
    <w:rsid w:val="00EB3107"/>
    <w:rsid w:val="00EB35CA"/>
    <w:rsid w:val="00EB39B4"/>
    <w:rsid w:val="00EB4051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3B9C"/>
    <w:rsid w:val="00EC3DE2"/>
    <w:rsid w:val="00EC56D4"/>
    <w:rsid w:val="00EC5C78"/>
    <w:rsid w:val="00EC616C"/>
    <w:rsid w:val="00EC6F56"/>
    <w:rsid w:val="00EC7206"/>
    <w:rsid w:val="00ED05F9"/>
    <w:rsid w:val="00ED15BF"/>
    <w:rsid w:val="00ED2F49"/>
    <w:rsid w:val="00ED2F51"/>
    <w:rsid w:val="00ED3139"/>
    <w:rsid w:val="00ED3367"/>
    <w:rsid w:val="00ED3C92"/>
    <w:rsid w:val="00ED3CD1"/>
    <w:rsid w:val="00ED3CF9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B31"/>
    <w:rsid w:val="00EE1C97"/>
    <w:rsid w:val="00EE1F75"/>
    <w:rsid w:val="00EE25B6"/>
    <w:rsid w:val="00EE305E"/>
    <w:rsid w:val="00EE347A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3B32"/>
    <w:rsid w:val="00EF40B5"/>
    <w:rsid w:val="00EF4873"/>
    <w:rsid w:val="00EF79C3"/>
    <w:rsid w:val="00F007F7"/>
    <w:rsid w:val="00F00CA9"/>
    <w:rsid w:val="00F00D84"/>
    <w:rsid w:val="00F010AB"/>
    <w:rsid w:val="00F01475"/>
    <w:rsid w:val="00F0178A"/>
    <w:rsid w:val="00F0354F"/>
    <w:rsid w:val="00F03900"/>
    <w:rsid w:val="00F0488C"/>
    <w:rsid w:val="00F04AC1"/>
    <w:rsid w:val="00F05035"/>
    <w:rsid w:val="00F0634E"/>
    <w:rsid w:val="00F066F2"/>
    <w:rsid w:val="00F10F1A"/>
    <w:rsid w:val="00F11128"/>
    <w:rsid w:val="00F122F3"/>
    <w:rsid w:val="00F12BD6"/>
    <w:rsid w:val="00F1300F"/>
    <w:rsid w:val="00F13A37"/>
    <w:rsid w:val="00F13B4F"/>
    <w:rsid w:val="00F1480A"/>
    <w:rsid w:val="00F14C6E"/>
    <w:rsid w:val="00F15C26"/>
    <w:rsid w:val="00F163AB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27A8"/>
    <w:rsid w:val="00F23053"/>
    <w:rsid w:val="00F23C84"/>
    <w:rsid w:val="00F24041"/>
    <w:rsid w:val="00F2527A"/>
    <w:rsid w:val="00F2591E"/>
    <w:rsid w:val="00F2665D"/>
    <w:rsid w:val="00F26D81"/>
    <w:rsid w:val="00F30B8C"/>
    <w:rsid w:val="00F30CDC"/>
    <w:rsid w:val="00F312DB"/>
    <w:rsid w:val="00F3180F"/>
    <w:rsid w:val="00F326A2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5F5"/>
    <w:rsid w:val="00F51518"/>
    <w:rsid w:val="00F5173B"/>
    <w:rsid w:val="00F52699"/>
    <w:rsid w:val="00F53E26"/>
    <w:rsid w:val="00F54963"/>
    <w:rsid w:val="00F55BD0"/>
    <w:rsid w:val="00F55BDA"/>
    <w:rsid w:val="00F5733F"/>
    <w:rsid w:val="00F57942"/>
    <w:rsid w:val="00F60957"/>
    <w:rsid w:val="00F619D0"/>
    <w:rsid w:val="00F61F50"/>
    <w:rsid w:val="00F62522"/>
    <w:rsid w:val="00F62A9C"/>
    <w:rsid w:val="00F63E9F"/>
    <w:rsid w:val="00F64282"/>
    <w:rsid w:val="00F6431A"/>
    <w:rsid w:val="00F64CF4"/>
    <w:rsid w:val="00F64FB9"/>
    <w:rsid w:val="00F66B8D"/>
    <w:rsid w:val="00F66E34"/>
    <w:rsid w:val="00F67388"/>
    <w:rsid w:val="00F709DB"/>
    <w:rsid w:val="00F70A8D"/>
    <w:rsid w:val="00F71103"/>
    <w:rsid w:val="00F714A1"/>
    <w:rsid w:val="00F7254D"/>
    <w:rsid w:val="00F73ABB"/>
    <w:rsid w:val="00F73E35"/>
    <w:rsid w:val="00F740BE"/>
    <w:rsid w:val="00F7473E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871"/>
    <w:rsid w:val="00F82A40"/>
    <w:rsid w:val="00F82C39"/>
    <w:rsid w:val="00F8307F"/>
    <w:rsid w:val="00F83113"/>
    <w:rsid w:val="00F836E9"/>
    <w:rsid w:val="00F83CF8"/>
    <w:rsid w:val="00F8470B"/>
    <w:rsid w:val="00F84A7D"/>
    <w:rsid w:val="00F84BD3"/>
    <w:rsid w:val="00F85172"/>
    <w:rsid w:val="00F85D75"/>
    <w:rsid w:val="00F865A2"/>
    <w:rsid w:val="00F86886"/>
    <w:rsid w:val="00F87E9B"/>
    <w:rsid w:val="00F9237E"/>
    <w:rsid w:val="00F938AE"/>
    <w:rsid w:val="00F95260"/>
    <w:rsid w:val="00F955E5"/>
    <w:rsid w:val="00F9564D"/>
    <w:rsid w:val="00F969C4"/>
    <w:rsid w:val="00F97F10"/>
    <w:rsid w:val="00FA1EE6"/>
    <w:rsid w:val="00FA23C0"/>
    <w:rsid w:val="00FA26D6"/>
    <w:rsid w:val="00FA28F7"/>
    <w:rsid w:val="00FA2929"/>
    <w:rsid w:val="00FA3063"/>
    <w:rsid w:val="00FA37A0"/>
    <w:rsid w:val="00FA53F7"/>
    <w:rsid w:val="00FA56E8"/>
    <w:rsid w:val="00FA65D3"/>
    <w:rsid w:val="00FB070A"/>
    <w:rsid w:val="00FB0918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B74"/>
    <w:rsid w:val="00FB426B"/>
    <w:rsid w:val="00FB4E45"/>
    <w:rsid w:val="00FB53E9"/>
    <w:rsid w:val="00FB540C"/>
    <w:rsid w:val="00FB5ACD"/>
    <w:rsid w:val="00FB78DC"/>
    <w:rsid w:val="00FC045D"/>
    <w:rsid w:val="00FC14D7"/>
    <w:rsid w:val="00FC17AB"/>
    <w:rsid w:val="00FC1CBB"/>
    <w:rsid w:val="00FC2199"/>
    <w:rsid w:val="00FC223B"/>
    <w:rsid w:val="00FC5281"/>
    <w:rsid w:val="00FC5A39"/>
    <w:rsid w:val="00FC7234"/>
    <w:rsid w:val="00FC755C"/>
    <w:rsid w:val="00FC782E"/>
    <w:rsid w:val="00FC7ED0"/>
    <w:rsid w:val="00FD1EF0"/>
    <w:rsid w:val="00FD2721"/>
    <w:rsid w:val="00FD3645"/>
    <w:rsid w:val="00FD4344"/>
    <w:rsid w:val="00FD5774"/>
    <w:rsid w:val="00FD5C12"/>
    <w:rsid w:val="00FD5D1F"/>
    <w:rsid w:val="00FD64AE"/>
    <w:rsid w:val="00FD6944"/>
    <w:rsid w:val="00FD6B10"/>
    <w:rsid w:val="00FD6C3C"/>
    <w:rsid w:val="00FD795A"/>
    <w:rsid w:val="00FD7B3F"/>
    <w:rsid w:val="00FE0094"/>
    <w:rsid w:val="00FE082D"/>
    <w:rsid w:val="00FE08F2"/>
    <w:rsid w:val="00FE150A"/>
    <w:rsid w:val="00FE1867"/>
    <w:rsid w:val="00FE1FD7"/>
    <w:rsid w:val="00FE25E6"/>
    <w:rsid w:val="00FE2EBD"/>
    <w:rsid w:val="00FE4B9B"/>
    <w:rsid w:val="00FE502F"/>
    <w:rsid w:val="00FE5419"/>
    <w:rsid w:val="00FE58B9"/>
    <w:rsid w:val="00FF1112"/>
    <w:rsid w:val="00FF28B4"/>
    <w:rsid w:val="00FF29BA"/>
    <w:rsid w:val="00FF505D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2D040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AF0E-02D8-47BF-96ED-046A9F33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668</TotalTime>
  <Pages>42</Pages>
  <Words>7483</Words>
  <Characters>42658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Ganittha, Thirasophitlert</cp:lastModifiedBy>
  <cp:revision>202</cp:revision>
  <cp:lastPrinted>2019-02-12T09:03:00Z</cp:lastPrinted>
  <dcterms:created xsi:type="dcterms:W3CDTF">2020-01-20T11:32:00Z</dcterms:created>
  <dcterms:modified xsi:type="dcterms:W3CDTF">2020-02-25T12:10:00Z</dcterms:modified>
</cp:coreProperties>
</file>