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332699" w14:paraId="35EEFA8D" w14:textId="77777777" w:rsidTr="00A341BF">
        <w:trPr>
          <w:trHeight w:val="2865"/>
        </w:trPr>
        <w:tc>
          <w:tcPr>
            <w:tcW w:w="2268" w:type="dxa"/>
          </w:tcPr>
          <w:p w14:paraId="40583F81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4890258" w14:textId="0AE35494" w:rsidR="00C20878" w:rsidRPr="00332699" w:rsidRDefault="00C20878" w:rsidP="00C2087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8F6E78"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วีรันดา รีสอร</w:t>
            </w:r>
            <w:proofErr w:type="spellStart"/>
            <w:r w:rsidR="008F6E78"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์ท</w:t>
            </w:r>
            <w:proofErr w:type="spellEnd"/>
            <w:r w:rsidR="008F6E78"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จำกัด </w:t>
            </w:r>
            <w:r w:rsidR="00640431" w:rsidRPr="003326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EA2D69" w:rsidRPr="003326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72BB292" w14:textId="739CC4C7" w:rsidR="00C20878" w:rsidRPr="00332699" w:rsidRDefault="00C20878" w:rsidP="00C2087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30A98" w:rsidRPr="003326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26E8B9E" w14:textId="4F262743" w:rsidR="006F04B3" w:rsidRPr="00332699" w:rsidRDefault="00C20878" w:rsidP="006316A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2699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91A9E" w:rsidRPr="00332699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62E8E" w:rsidRPr="00332699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14:paraId="2C0EB802" w14:textId="77777777" w:rsidR="00B626F4" w:rsidRPr="00332699" w:rsidRDefault="00B626F4">
      <w:pPr>
        <w:sectPr w:rsidR="00B626F4" w:rsidRPr="00332699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BB5F4D3" w14:textId="77777777" w:rsidR="00C20878" w:rsidRPr="00332699" w:rsidRDefault="00C20878" w:rsidP="00F535ED">
      <w:pPr>
        <w:tabs>
          <w:tab w:val="left" w:pos="90"/>
        </w:tabs>
        <w:ind w:right="29"/>
        <w:rPr>
          <w:rFonts w:ascii="Angsana New" w:hAnsi="Angsana New"/>
          <w:b/>
          <w:bCs/>
          <w:sz w:val="32"/>
          <w:szCs w:val="32"/>
        </w:rPr>
      </w:pPr>
      <w:r w:rsidRPr="0033269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E7E232A" w14:textId="247845B7" w:rsidR="00C20878" w:rsidRPr="00332699" w:rsidRDefault="00C20878" w:rsidP="00F535ED">
      <w:pPr>
        <w:tabs>
          <w:tab w:val="left" w:pos="90"/>
        </w:tabs>
        <w:ind w:right="29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8F6E78" w:rsidRPr="00332699">
        <w:rPr>
          <w:rFonts w:ascii="Angsana New" w:hAnsi="Angsana New"/>
          <w:sz w:val="32"/>
          <w:szCs w:val="32"/>
          <w:cs/>
        </w:rPr>
        <w:t>วีรันดา รีสอร</w:t>
      </w:r>
      <w:proofErr w:type="spellStart"/>
      <w:r w:rsidR="008F6E78" w:rsidRPr="0033269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8F6E78" w:rsidRPr="00332699">
        <w:rPr>
          <w:rFonts w:ascii="Angsana New" w:hAnsi="Angsana New"/>
          <w:sz w:val="32"/>
          <w:szCs w:val="32"/>
          <w:cs/>
        </w:rPr>
        <w:t xml:space="preserve"> </w:t>
      </w:r>
      <w:r w:rsidRPr="00332699">
        <w:rPr>
          <w:rFonts w:ascii="Angsana New" w:hAnsi="Angsana New"/>
          <w:sz w:val="32"/>
          <w:szCs w:val="32"/>
          <w:cs/>
        </w:rPr>
        <w:t>จำกัด</w:t>
      </w:r>
      <w:r w:rsidR="00640431" w:rsidRPr="00332699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6817B3EF" w14:textId="77777777" w:rsidR="006A184D" w:rsidRPr="00332699" w:rsidRDefault="006A184D" w:rsidP="00F535E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33269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05EC212" w14:textId="42C814B1" w:rsidR="006A184D" w:rsidRPr="00332699" w:rsidRDefault="006A184D" w:rsidP="00F535ED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</w:rPr>
      </w:pPr>
      <w:r w:rsidRPr="0033269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640431" w:rsidRPr="00332699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640431" w:rsidRPr="0033269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640431" w:rsidRPr="00332699">
        <w:rPr>
          <w:rFonts w:ascii="Angsana New" w:hAnsi="Angsana New"/>
          <w:sz w:val="32"/>
          <w:szCs w:val="32"/>
          <w:cs/>
        </w:rPr>
        <w:t xml:space="preserve"> จำกัด</w:t>
      </w:r>
      <w:r w:rsidR="00640431" w:rsidRPr="00332699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332699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Pr="00332699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33269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332699">
        <w:rPr>
          <w:rFonts w:ascii="Angsana New" w:hAnsi="Angsana New"/>
          <w:sz w:val="32"/>
          <w:szCs w:val="32"/>
          <w:cs/>
        </w:rPr>
        <w:t xml:space="preserve"> </w:t>
      </w:r>
      <w:r w:rsidRPr="00332699">
        <w:rPr>
          <w:rFonts w:ascii="Angsana New" w:hAnsi="Angsana New"/>
          <w:spacing w:val="-2"/>
          <w:sz w:val="32"/>
          <w:szCs w:val="32"/>
        </w:rPr>
        <w:t>31</w:t>
      </w:r>
      <w:r w:rsidRPr="0033269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91A9E" w:rsidRPr="00332699">
        <w:rPr>
          <w:rFonts w:ascii="Angsana New" w:hAnsi="Angsana New"/>
          <w:spacing w:val="-2"/>
          <w:sz w:val="32"/>
          <w:szCs w:val="32"/>
        </w:rPr>
        <w:t>256</w:t>
      </w:r>
      <w:r w:rsidR="00662E8E" w:rsidRPr="00332699">
        <w:rPr>
          <w:rFonts w:ascii="Angsana New" w:hAnsi="Angsana New"/>
          <w:spacing w:val="-2"/>
          <w:sz w:val="32"/>
          <w:szCs w:val="32"/>
        </w:rPr>
        <w:t>2</w:t>
      </w:r>
      <w:r w:rsidRPr="0033269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332699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0660A7" w:rsidRPr="00332699">
        <w:rPr>
          <w:rFonts w:ascii="Angsana New" w:hAnsi="Angsana New"/>
          <w:sz w:val="32"/>
          <w:szCs w:val="32"/>
        </w:rPr>
        <w:t xml:space="preserve"> </w:t>
      </w:r>
      <w:r w:rsidRPr="0033269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332699">
        <w:rPr>
          <w:rFonts w:ascii="Angsana New" w:hAnsi="Angsana New"/>
          <w:sz w:val="32"/>
          <w:szCs w:val="32"/>
        </w:rPr>
        <w:t xml:space="preserve"> </w:t>
      </w:r>
      <w:r w:rsidRPr="0033269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640431" w:rsidRPr="00332699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640431" w:rsidRPr="0033269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640431" w:rsidRPr="00332699">
        <w:rPr>
          <w:rFonts w:ascii="Angsana New" w:hAnsi="Angsana New"/>
          <w:sz w:val="32"/>
          <w:szCs w:val="32"/>
          <w:cs/>
        </w:rPr>
        <w:t xml:space="preserve"> จำกัด</w:t>
      </w:r>
      <w:r w:rsidR="00640431" w:rsidRPr="00332699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332699">
        <w:rPr>
          <w:rFonts w:ascii="Angsana New" w:hAnsi="Angsana New"/>
          <w:sz w:val="32"/>
          <w:szCs w:val="32"/>
          <w:cs/>
        </w:rPr>
        <w:t>ด้วยเช่นกัน</w:t>
      </w:r>
    </w:p>
    <w:p w14:paraId="7E481C1B" w14:textId="615697F1" w:rsidR="006A184D" w:rsidRPr="00332699" w:rsidRDefault="006A184D" w:rsidP="00F535E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32699">
        <w:rPr>
          <w:rFonts w:ascii="Angsana New" w:hAnsi="Angsana New"/>
          <w:sz w:val="32"/>
          <w:szCs w:val="32"/>
          <w:cs/>
        </w:rPr>
        <w:t>เห็น</w:t>
      </w:r>
      <w:r w:rsidRPr="0033269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332699">
        <w:rPr>
          <w:rFonts w:ascii="Angsana New" w:hAnsi="Angsana New"/>
          <w:spacing w:val="-4"/>
          <w:sz w:val="32"/>
          <w:szCs w:val="32"/>
        </w:rPr>
        <w:t>31</w:t>
      </w:r>
      <w:r w:rsidRPr="0033269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332699">
        <w:rPr>
          <w:rFonts w:ascii="Angsana New" w:hAnsi="Angsana New"/>
          <w:sz w:val="32"/>
          <w:szCs w:val="32"/>
          <w:cs/>
        </w:rPr>
        <w:t xml:space="preserve"> </w:t>
      </w:r>
      <w:r w:rsidR="00191A9E" w:rsidRPr="00332699">
        <w:rPr>
          <w:rFonts w:ascii="Angsana New" w:hAnsi="Angsana New"/>
          <w:spacing w:val="-2"/>
          <w:sz w:val="32"/>
          <w:szCs w:val="32"/>
        </w:rPr>
        <w:t>256</w:t>
      </w:r>
      <w:r w:rsidR="00662E8E" w:rsidRPr="00332699">
        <w:rPr>
          <w:rFonts w:ascii="Angsana New" w:hAnsi="Angsana New"/>
          <w:spacing w:val="-2"/>
          <w:sz w:val="32"/>
          <w:szCs w:val="32"/>
        </w:rPr>
        <w:t>2</w:t>
      </w:r>
      <w:r w:rsidRPr="00332699">
        <w:rPr>
          <w:rFonts w:ascii="Angsana New" w:hAnsi="Angsana New"/>
          <w:sz w:val="32"/>
          <w:szCs w:val="32"/>
        </w:rPr>
        <w:t xml:space="preserve"> </w:t>
      </w:r>
      <w:r w:rsidRPr="0033269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32699">
        <w:rPr>
          <w:rFonts w:ascii="Angsana New" w:hAnsi="Angsana New"/>
          <w:spacing w:val="-4"/>
          <w:sz w:val="32"/>
          <w:szCs w:val="32"/>
          <w:cs/>
        </w:rPr>
        <w:t>ของ</w:t>
      </w:r>
      <w:r w:rsidR="00640431" w:rsidRPr="00332699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640431" w:rsidRPr="0033269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640431" w:rsidRPr="00332699">
        <w:rPr>
          <w:rFonts w:ascii="Angsana New" w:hAnsi="Angsana New"/>
          <w:sz w:val="32"/>
          <w:szCs w:val="32"/>
          <w:cs/>
        </w:rPr>
        <w:t xml:space="preserve"> จำกัด</w:t>
      </w:r>
      <w:r w:rsidR="00640431" w:rsidRPr="00332699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332699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="00640431" w:rsidRPr="00332699">
        <w:rPr>
          <w:rFonts w:ascii="Angsana New" w:hAnsi="Angsana New"/>
          <w:sz w:val="32"/>
          <w:szCs w:val="32"/>
          <w:cs/>
        </w:rPr>
        <w:t xml:space="preserve">บริษัท </w:t>
      </w:r>
      <w:r w:rsidR="00640431" w:rsidRPr="0033269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40431" w:rsidRPr="00332699">
        <w:rPr>
          <w:rFonts w:ascii="Angsana New" w:hAnsi="Angsana New"/>
          <w:sz w:val="32"/>
          <w:szCs w:val="32"/>
          <w:cs/>
        </w:rPr>
        <w:t>วีรันดา รีสอร</w:t>
      </w:r>
      <w:proofErr w:type="spellStart"/>
      <w:r w:rsidR="00640431" w:rsidRPr="0033269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640431" w:rsidRPr="00332699">
        <w:rPr>
          <w:rFonts w:ascii="Angsana New" w:hAnsi="Angsana New"/>
          <w:sz w:val="32"/>
          <w:szCs w:val="32"/>
          <w:cs/>
        </w:rPr>
        <w:t xml:space="preserve"> จำกัด</w:t>
      </w:r>
      <w:r w:rsidR="00640431" w:rsidRPr="00332699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332699">
        <w:rPr>
          <w:rFonts w:ascii="Angsana New" w:hAnsi="Angsana New"/>
          <w:spacing w:val="-4"/>
          <w:sz w:val="32"/>
          <w:szCs w:val="32"/>
          <w:cs/>
        </w:rPr>
        <w:t>โ</w:t>
      </w:r>
      <w:r w:rsidRPr="0033269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F6B237B" w14:textId="77777777" w:rsidR="006A184D" w:rsidRPr="00332699" w:rsidRDefault="006A184D" w:rsidP="00F535E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3269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C3D0046" w14:textId="45C636E6" w:rsidR="006A184D" w:rsidRPr="00332699" w:rsidRDefault="006A184D" w:rsidP="00F535E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3269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535ED" w:rsidRPr="0033269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33269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3269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F535ED" w:rsidRPr="00332699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33269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332699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332699">
        <w:rPr>
          <w:rFonts w:ascii="Angsana New" w:eastAsiaTheme="minorHAnsi" w:hAnsi="Angsana New" w:cs="Angsana New"/>
          <w:sz w:val="32"/>
          <w:szCs w:val="32"/>
          <w:cs/>
        </w:rPr>
        <w:t xml:space="preserve">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66A7D20" w14:textId="4CF9553C" w:rsidR="00333A42" w:rsidRPr="00332699" w:rsidRDefault="00333A42" w:rsidP="00AA697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32699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33269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E4F15E2" w14:textId="77777777" w:rsidR="00333A42" w:rsidRPr="00332699" w:rsidRDefault="00333A42" w:rsidP="00AA6972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Pr="003326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3326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3326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3326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332699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33269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96839ED" w14:textId="77777777" w:rsidR="00DB3E8F" w:rsidRDefault="00DB3E8F" w:rsidP="00AA697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DB3E8F" w:rsidSect="00DB3E8F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B075019" w14:textId="6D5177A7" w:rsidR="00333A42" w:rsidRPr="00332699" w:rsidRDefault="00333A42" w:rsidP="00DB3E8F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3269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33269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 w:rsidRPr="0033269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298B67C" w14:textId="0B5CA3C5" w:rsidR="00333A42" w:rsidRPr="00332699" w:rsidRDefault="00333A42" w:rsidP="00DB3E8F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3269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3269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3269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AA697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33269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70656FB8" w14:textId="6126E9A1" w:rsidR="003D3E90" w:rsidRPr="00332699" w:rsidRDefault="003D3E90" w:rsidP="00DB3E8F">
      <w:pPr>
        <w:spacing w:before="80" w:after="80"/>
        <w:rPr>
          <w:rFonts w:ascii="Angsana New" w:hAnsi="Angsana New"/>
          <w:b/>
          <w:bCs/>
          <w:i/>
          <w:iCs/>
          <w:sz w:val="32"/>
          <w:szCs w:val="32"/>
        </w:rPr>
      </w:pPr>
      <w:r w:rsidRPr="0033269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การรับรู้รายได้จากกิจการโรงแรม</w:t>
      </w:r>
    </w:p>
    <w:p w14:paraId="7E7BE119" w14:textId="330674FC" w:rsidR="003D3E90" w:rsidRPr="00332699" w:rsidRDefault="003D3E90" w:rsidP="00DB3E8F">
      <w:pPr>
        <w:snapToGrid w:val="0"/>
        <w:spacing w:before="80" w:after="80"/>
        <w:ind w:right="-5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กลุ่มบริษัทรับรู้รายได้ตามนโยบายการบัญชีที่เปิดเผยในหมายเหตุประกอบงบการเงินรวมข้อ </w:t>
      </w:r>
      <w:r w:rsidR="0042021A">
        <w:rPr>
          <w:rFonts w:ascii="Angsana New" w:hAnsi="Angsana New"/>
          <w:sz w:val="32"/>
          <w:szCs w:val="32"/>
        </w:rPr>
        <w:t>4.1</w:t>
      </w:r>
    </w:p>
    <w:p w14:paraId="58699DD3" w14:textId="126E38D9" w:rsidR="000208FE" w:rsidRPr="000208FE" w:rsidRDefault="000208FE" w:rsidP="00DB3E8F">
      <w:pPr>
        <w:snapToGrid w:val="0"/>
        <w:spacing w:before="80" w:after="80"/>
        <w:ind w:right="-50"/>
        <w:rPr>
          <w:rFonts w:ascii="Angsana New" w:hAnsi="Angsana New"/>
          <w:sz w:val="32"/>
          <w:szCs w:val="32"/>
        </w:rPr>
      </w:pPr>
      <w:r w:rsidRPr="000208FE">
        <w:rPr>
          <w:rFonts w:ascii="Angsana New" w:hAnsi="Angsana New"/>
          <w:sz w:val="32"/>
          <w:szCs w:val="32"/>
          <w:cs/>
        </w:rPr>
        <w:t>เนื่องจากรายได้จากกิจการโรงแรมถือเป็นบัญชีที่มีสาระสำคัญต่องบการเงิน และเป็นรายการเกิดขึ้นเป็นประจำทุกวันและจำนวนรายได้ที่บันทึกในบัญชีจะส่งผลโดยตรงต่อผลกำไรขาดทุนประจำปีของกลุ่มบริษัท ประกอบกับกลุ่มบริษัทมีลูกค้าจำนวนมากราย และหลายประเภทซึ่งมีเงื่อนไขและข้อตกลงที่แตกต่างกัน ด้วยเหตุนี้ข้าพเจ้าจึงให้ความสำคัญ</w:t>
      </w:r>
      <w:r w:rsidR="00A93EAB">
        <w:rPr>
          <w:rFonts w:ascii="Angsana New" w:hAnsi="Angsana New" w:hint="cs"/>
          <w:sz w:val="32"/>
          <w:szCs w:val="32"/>
          <w:cs/>
        </w:rPr>
        <w:t>กับการตรวจสอบ</w:t>
      </w:r>
      <w:r w:rsidRPr="000208FE">
        <w:rPr>
          <w:rFonts w:ascii="Angsana New" w:hAnsi="Angsana New"/>
          <w:sz w:val="32"/>
          <w:szCs w:val="32"/>
          <w:cs/>
        </w:rPr>
        <w:t>การรับรู้รายได้จากการประกอบกิจการโรงแรม</w:t>
      </w:r>
    </w:p>
    <w:p w14:paraId="0EC29B76" w14:textId="51447383" w:rsidR="003D3E90" w:rsidRPr="00332699" w:rsidRDefault="003D3E90" w:rsidP="00DB3E8F">
      <w:pPr>
        <w:spacing w:before="80" w:after="8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 w:hint="cs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="00072B38">
        <w:rPr>
          <w:rFonts w:ascii="Angsana New" w:hAnsi="Angsana New" w:hint="cs"/>
          <w:sz w:val="32"/>
          <w:szCs w:val="32"/>
          <w:cs/>
        </w:rPr>
        <w:t>รวมถึง</w:t>
      </w:r>
    </w:p>
    <w:p w14:paraId="5C6410AB" w14:textId="7A2D6A3E" w:rsidR="000208FE" w:rsidRDefault="000208FE" w:rsidP="00405BFC">
      <w:pPr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208FE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Pr="000208FE">
        <w:rPr>
          <w:rFonts w:ascii="Angsana New" w:hAnsi="Angsana New" w:hint="cs"/>
          <w:sz w:val="32"/>
          <w:szCs w:val="32"/>
          <w:cs/>
        </w:rPr>
        <w:t xml:space="preserve">กลุ่มบริษัทออกแบบไว้ </w:t>
      </w:r>
    </w:p>
    <w:p w14:paraId="05E05F2B" w14:textId="77777777" w:rsidR="000208FE" w:rsidRDefault="000208FE" w:rsidP="00405BFC">
      <w:pPr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208FE">
        <w:rPr>
          <w:rFonts w:ascii="Angsana New" w:hAnsi="Angsana New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0BAFAF71" w14:textId="77777777" w:rsidR="000208FE" w:rsidRDefault="000208FE" w:rsidP="00405BFC">
      <w:pPr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208FE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6DEA4C14" w14:textId="77777777" w:rsidR="000208FE" w:rsidRDefault="000208FE" w:rsidP="00405BFC">
      <w:pPr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208FE">
        <w:rPr>
          <w:rFonts w:ascii="Angsana New" w:hAnsi="Angsana New"/>
          <w:sz w:val="32"/>
          <w:szCs w:val="32"/>
          <w:cs/>
        </w:rPr>
        <w:t>สอบทานใบลดหนี้ที่กลุ่มบริษัทออกภายหลังวันสิ้นรอบระยะเวลาบัญชี</w:t>
      </w:r>
      <w:r w:rsidRPr="000208FE">
        <w:rPr>
          <w:rFonts w:ascii="Angsana New" w:hAnsi="Angsana New"/>
          <w:sz w:val="32"/>
          <w:szCs w:val="32"/>
        </w:rPr>
        <w:t> </w:t>
      </w:r>
      <w:r w:rsidRPr="000208F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7586C9" w14:textId="77777777" w:rsidR="000208FE" w:rsidRDefault="000208FE" w:rsidP="00405BFC">
      <w:pPr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208FE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>
        <w:rPr>
          <w:rFonts w:ascii="Angsana New" w:hAnsi="Angsana New"/>
          <w:sz w:val="32"/>
          <w:szCs w:val="32"/>
        </w:rPr>
        <w:t xml:space="preserve"> (Disaggregated data) </w:t>
      </w:r>
      <w:r w:rsidRPr="000208FE">
        <w:rPr>
          <w:rFonts w:ascii="Angsana New" w:hAnsi="Angsana New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6AE46234" w14:textId="235A6C2D" w:rsidR="003D3E90" w:rsidRPr="00332699" w:rsidRDefault="003D3E90" w:rsidP="00DB3E8F">
      <w:pPr>
        <w:spacing w:before="80" w:after="80"/>
        <w:rPr>
          <w:rFonts w:ascii="Angsana New" w:hAnsi="Angsana New"/>
          <w:b/>
          <w:bCs/>
          <w:i/>
          <w:iCs/>
          <w:sz w:val="32"/>
          <w:szCs w:val="32"/>
        </w:rPr>
      </w:pPr>
      <w:r w:rsidRPr="00332699">
        <w:rPr>
          <w:rFonts w:ascii="Angsana New" w:hAnsi="Angsana New"/>
          <w:b/>
          <w:bCs/>
          <w:i/>
          <w:iCs/>
          <w:sz w:val="32"/>
          <w:szCs w:val="32"/>
          <w:cs/>
        </w:rPr>
        <w:t>การปฏิบัติตามเงื่อนไขในสัญญากู้ยืมเงินจา</w:t>
      </w:r>
      <w:r w:rsidR="00072B38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กสถาบันการเงิน </w:t>
      </w:r>
    </w:p>
    <w:p w14:paraId="56985DE6" w14:textId="4C85A3A7" w:rsidR="003D3E90" w:rsidRPr="00332699" w:rsidRDefault="009D46BB" w:rsidP="00DB3E8F">
      <w:pPr>
        <w:spacing w:before="80" w:after="80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5E635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E635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2 </w:t>
      </w:r>
      <w:r w:rsidR="003D3E90" w:rsidRPr="00332699">
        <w:rPr>
          <w:rFonts w:ascii="Angsana New" w:hAnsi="Angsana New"/>
          <w:sz w:val="32"/>
          <w:szCs w:val="32"/>
          <w:cs/>
        </w:rPr>
        <w:t>เนื่องจาก</w:t>
      </w:r>
      <w:r w:rsidR="003D3E90" w:rsidRPr="00332699">
        <w:rPr>
          <w:rFonts w:ascii="Angsana New" w:hAnsi="Angsana New" w:hint="cs"/>
          <w:sz w:val="32"/>
          <w:szCs w:val="32"/>
          <w:cs/>
        </w:rPr>
        <w:t>กลุ่ม</w:t>
      </w:r>
      <w:r w:rsidR="003D3E90" w:rsidRPr="00332699">
        <w:rPr>
          <w:rFonts w:ascii="Angsana New" w:hAnsi="Angsana New"/>
          <w:sz w:val="32"/>
          <w:szCs w:val="32"/>
          <w:cs/>
        </w:rPr>
        <w:t>บริษัทมียอดคงเหลือของเงินกู้ยืมจาก</w:t>
      </w:r>
      <w:r w:rsidR="00072B3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D3E90" w:rsidRPr="00332699">
        <w:rPr>
          <w:rFonts w:ascii="Angsana New" w:hAnsi="Angsana New"/>
          <w:sz w:val="32"/>
          <w:szCs w:val="32"/>
          <w:cs/>
        </w:rPr>
        <w:t>ที่มีสาระสำคัญ</w:t>
      </w:r>
      <w:r w:rsidR="0070143A">
        <w:rPr>
          <w:rFonts w:ascii="Angsana New" w:hAnsi="Angsana New" w:hint="cs"/>
          <w:sz w:val="32"/>
          <w:szCs w:val="32"/>
          <w:cs/>
        </w:rPr>
        <w:t xml:space="preserve">คิดเป็น </w:t>
      </w:r>
      <w:r w:rsidR="0070143A">
        <w:rPr>
          <w:rFonts w:ascii="Angsana New" w:hAnsi="Angsana New"/>
          <w:sz w:val="32"/>
          <w:szCs w:val="32"/>
        </w:rPr>
        <w:t xml:space="preserve">66% </w:t>
      </w:r>
      <w:r w:rsidR="0070143A">
        <w:rPr>
          <w:rFonts w:ascii="Angsana New" w:hAnsi="Angsana New" w:hint="cs"/>
          <w:sz w:val="32"/>
          <w:szCs w:val="32"/>
          <w:cs/>
        </w:rPr>
        <w:t>ของยอดหนี้สินรวมในงบการเงินรวม</w:t>
      </w:r>
      <w:r w:rsidR="003D3E90" w:rsidRPr="00332699">
        <w:rPr>
          <w:rFonts w:ascii="Angsana New" w:hAnsi="Angsana New"/>
          <w:sz w:val="32"/>
          <w:szCs w:val="32"/>
          <w:cs/>
        </w:rPr>
        <w:t xml:space="preserve"> โดยแต่ละสัญญากู้ยืมเงินจาก</w:t>
      </w:r>
      <w:r w:rsidR="00072B3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D3E90" w:rsidRPr="00332699">
        <w:rPr>
          <w:rFonts w:ascii="Angsana New" w:hAnsi="Angsana New"/>
          <w:sz w:val="32"/>
          <w:szCs w:val="32"/>
          <w:cs/>
        </w:rPr>
        <w:t>นั้นได้ระบุเงื่อนไขบางประการที่</w:t>
      </w:r>
      <w:r w:rsidR="003D3E90" w:rsidRPr="00332699">
        <w:rPr>
          <w:rFonts w:ascii="Angsana New" w:hAnsi="Angsana New" w:hint="cs"/>
          <w:sz w:val="32"/>
          <w:szCs w:val="32"/>
          <w:cs/>
        </w:rPr>
        <w:t>กลุ่ม</w:t>
      </w:r>
      <w:r w:rsidR="003D3E90" w:rsidRPr="00332699">
        <w:rPr>
          <w:rFonts w:ascii="Angsana New" w:hAnsi="Angsana New"/>
          <w:sz w:val="32"/>
          <w:szCs w:val="32"/>
          <w:cs/>
        </w:rPr>
        <w:t xml:space="preserve">บริษัทต้องปฏิบัติตาม </w:t>
      </w:r>
      <w:r w:rsidR="003D3E90" w:rsidRPr="00332699">
        <w:rPr>
          <w:rFonts w:ascii="Angsana New" w:eastAsia="Calibri" w:hAnsi="Angsana New" w:hint="cs"/>
          <w:sz w:val="32"/>
          <w:szCs w:val="32"/>
          <w:cs/>
        </w:rPr>
        <w:t>หากกลุ่มบริษัทไม่สามารถปฏิบัติตามเงื่อนไขทางการเงินดังกล่าว อาจส่งผลกระทบต่อการเรียกคืนเงินกู้ดังกล่าวจาก</w:t>
      </w:r>
      <w:r w:rsidR="00072B3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D3E90" w:rsidRPr="00332699">
        <w:rPr>
          <w:rFonts w:ascii="Angsana New" w:eastAsia="Calibri" w:hAnsi="Angsana New" w:hint="cs"/>
          <w:sz w:val="32"/>
          <w:szCs w:val="32"/>
          <w:cs/>
        </w:rPr>
        <w:t xml:space="preserve"> รวมถึงการจัดประเภทจากหนี้สินไม่หมุนเวียนเป็นหนี้สินหมุนเวียน </w:t>
      </w:r>
    </w:p>
    <w:p w14:paraId="67C17D50" w14:textId="6BA7B79E" w:rsidR="00072B38" w:rsidRDefault="003D3E90" w:rsidP="00405BFC">
      <w:pPr>
        <w:spacing w:before="60" w:after="6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ข้าพเจ้</w:t>
      </w:r>
      <w:r w:rsidR="00072B38">
        <w:rPr>
          <w:rFonts w:ascii="Angsana New" w:hAnsi="Angsana New" w:hint="cs"/>
          <w:sz w:val="32"/>
          <w:szCs w:val="32"/>
          <w:cs/>
        </w:rPr>
        <w:t>าได้ตรวจสอบการปฏิบัติตามเงื่อนไขในสัญญากู้ยืมเงินจากสถาบันการเงินรวมถึง</w:t>
      </w:r>
    </w:p>
    <w:p w14:paraId="22D5E4A6" w14:textId="0897C391" w:rsidR="009C7045" w:rsidRDefault="003D3E90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72B38">
        <w:rPr>
          <w:rFonts w:ascii="Angsana New" w:hAnsi="Angsana New"/>
          <w:sz w:val="32"/>
          <w:szCs w:val="32"/>
          <w:cs/>
        </w:rPr>
        <w:t>ทำความเข้าใจกระบวนการในการติดตามเงื่อนไข</w:t>
      </w:r>
      <w:proofErr w:type="spellStart"/>
      <w:r w:rsidRPr="00072B3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072B38">
        <w:rPr>
          <w:rFonts w:ascii="Angsana New" w:hAnsi="Angsana New"/>
          <w:sz w:val="32"/>
          <w:szCs w:val="32"/>
          <w:cs/>
        </w:rPr>
        <w:t xml:space="preserve"> ตามที่ระบุในสัญญา</w:t>
      </w:r>
      <w:r w:rsidRPr="00072B38">
        <w:rPr>
          <w:rFonts w:ascii="Angsana New" w:hAnsi="Angsana New" w:hint="cs"/>
          <w:sz w:val="32"/>
          <w:szCs w:val="32"/>
          <w:cs/>
        </w:rPr>
        <w:t>กู้ยืม</w:t>
      </w:r>
      <w:r w:rsidRPr="00072B38">
        <w:rPr>
          <w:rFonts w:ascii="Angsana New" w:hAnsi="Angsana New"/>
          <w:sz w:val="32"/>
          <w:szCs w:val="32"/>
          <w:cs/>
        </w:rPr>
        <w:t>ของฝ่ายบริหาร และตรวจสอบเงื่อนไข</w:t>
      </w:r>
      <w:proofErr w:type="spellStart"/>
      <w:r w:rsidRPr="00072B3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072B38">
        <w:rPr>
          <w:rFonts w:ascii="Angsana New" w:hAnsi="Angsana New"/>
          <w:sz w:val="32"/>
          <w:szCs w:val="32"/>
          <w:cs/>
        </w:rPr>
        <w:t xml:space="preserve"> ตามที่ระบุในสัญญา</w:t>
      </w:r>
      <w:r w:rsidRPr="00072B38">
        <w:rPr>
          <w:rFonts w:ascii="Angsana New" w:hAnsi="Angsana New" w:hint="cs"/>
          <w:sz w:val="32"/>
          <w:szCs w:val="32"/>
          <w:cs/>
        </w:rPr>
        <w:t>กู้ยืม</w:t>
      </w:r>
      <w:r w:rsidRPr="00072B38">
        <w:rPr>
          <w:rFonts w:ascii="Angsana New" w:hAnsi="Angsana New"/>
          <w:sz w:val="32"/>
          <w:szCs w:val="32"/>
          <w:cs/>
        </w:rPr>
        <w:t xml:space="preserve"> ทั้งส่วนที่เป็นข้อกำหนดทั่วไปและข้อกำหนดทางการเงิน ซึ่งรวมถึงการดำรงอัตราส่วนทางการเงิน ว่าเป็นไปตามที่ระบุในสัญญา</w:t>
      </w:r>
      <w:r w:rsidRPr="00072B38">
        <w:rPr>
          <w:rFonts w:ascii="Angsana New" w:hAnsi="Angsana New" w:hint="cs"/>
          <w:sz w:val="32"/>
          <w:szCs w:val="32"/>
          <w:cs/>
        </w:rPr>
        <w:t>กู้ยืม</w:t>
      </w:r>
    </w:p>
    <w:p w14:paraId="6EBBC1CE" w14:textId="083926EB" w:rsidR="003D3E90" w:rsidRDefault="003D3E90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72B38">
        <w:rPr>
          <w:rFonts w:ascii="Angsana New" w:hAnsi="Angsana New"/>
          <w:sz w:val="32"/>
          <w:szCs w:val="32"/>
          <w:cs/>
        </w:rPr>
        <w:t>พิจารณาการเปิดเผยข้อมูลในหมายเหตุประกอบงบการเงินของเงื่อนไข</w:t>
      </w:r>
      <w:proofErr w:type="spellStart"/>
      <w:r w:rsidRPr="00072B3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072B38">
        <w:rPr>
          <w:rFonts w:ascii="Angsana New" w:hAnsi="Angsana New"/>
          <w:sz w:val="32"/>
          <w:szCs w:val="32"/>
          <w:cs/>
        </w:rPr>
        <w:t xml:space="preserve"> ตามที่ระบุในสัญญา</w:t>
      </w:r>
      <w:r w:rsidRPr="00072B38">
        <w:rPr>
          <w:rFonts w:ascii="Angsana New" w:hAnsi="Angsana New" w:hint="cs"/>
          <w:sz w:val="32"/>
          <w:szCs w:val="32"/>
          <w:cs/>
        </w:rPr>
        <w:t>กู้ยืม</w:t>
      </w:r>
    </w:p>
    <w:p w14:paraId="1396AF1C" w14:textId="397B9772" w:rsidR="009C7045" w:rsidRPr="00072B38" w:rsidRDefault="009C7045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ตรวจสอบเอกสารหลักฐานการผ่อนปรนจากสถาบันการเงิน</w:t>
      </w:r>
    </w:p>
    <w:p w14:paraId="1CD75A19" w14:textId="174BF49A" w:rsidR="005E635F" w:rsidRPr="005E635F" w:rsidRDefault="005E635F" w:rsidP="00405BFC">
      <w:pPr>
        <w:spacing w:before="60" w:after="60"/>
        <w:rPr>
          <w:rFonts w:ascii="Angsana New" w:hAnsi="Angsana New"/>
          <w:b/>
          <w:bCs/>
          <w:i/>
          <w:iCs/>
          <w:sz w:val="32"/>
          <w:szCs w:val="32"/>
        </w:rPr>
      </w:pPr>
      <w:r w:rsidRPr="005E635F">
        <w:rPr>
          <w:rFonts w:ascii="Angsana New" w:hAnsi="Angsana New"/>
          <w:b/>
          <w:bCs/>
          <w:i/>
          <w:i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ซื้อเงินลงทุนในบริษัทย่อย </w:t>
      </w:r>
    </w:p>
    <w:p w14:paraId="7F922134" w14:textId="3D171305" w:rsidR="005E635F" w:rsidRDefault="005E635F" w:rsidP="00405BFC">
      <w:pPr>
        <w:spacing w:before="60" w:after="60"/>
        <w:rPr>
          <w:rFonts w:ascii="Angsana New" w:hAnsi="Angsana New"/>
          <w:sz w:val="32"/>
          <w:szCs w:val="32"/>
          <w:highlight w:val="green"/>
        </w:rPr>
      </w:pPr>
      <w:r w:rsidRPr="005E635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9D46BB">
        <w:rPr>
          <w:rFonts w:ascii="Angsana New" w:hAnsi="Angsana New" w:hint="cs"/>
          <w:sz w:val="32"/>
          <w:szCs w:val="32"/>
          <w:cs/>
        </w:rPr>
        <w:t>รวม</w:t>
      </w:r>
      <w:r w:rsidRPr="005E635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E635F">
        <w:rPr>
          <w:rFonts w:ascii="Angsana New" w:hAnsi="Angsana New"/>
          <w:sz w:val="32"/>
          <w:szCs w:val="32"/>
        </w:rPr>
        <w:t xml:space="preserve">2.2 </w:t>
      </w:r>
      <w:r w:rsidRPr="005E635F">
        <w:rPr>
          <w:rFonts w:ascii="Angsana New" w:hAnsi="Angsana New" w:hint="cs"/>
          <w:sz w:val="32"/>
          <w:szCs w:val="32"/>
          <w:cs/>
        </w:rPr>
        <w:t xml:space="preserve">ในเดือน พฤศจิกายน </w:t>
      </w:r>
      <w:r w:rsidRPr="005E635F">
        <w:rPr>
          <w:rFonts w:ascii="Angsana New" w:hAnsi="Angsana New"/>
          <w:sz w:val="32"/>
          <w:szCs w:val="32"/>
        </w:rPr>
        <w:t>25</w:t>
      </w:r>
      <w:r w:rsidRPr="005E635F">
        <w:rPr>
          <w:rFonts w:ascii="Angsana New" w:hAnsi="Angsana New" w:hint="cs"/>
          <w:sz w:val="32"/>
          <w:szCs w:val="32"/>
          <w:cs/>
        </w:rPr>
        <w:t>62</w:t>
      </w:r>
      <w:r w:rsidRPr="005E635F">
        <w:rPr>
          <w:rFonts w:ascii="Angsana New" w:hAnsi="Angsana New"/>
          <w:sz w:val="32"/>
          <w:szCs w:val="32"/>
        </w:rPr>
        <w:t xml:space="preserve"> </w:t>
      </w:r>
      <w:r w:rsidRPr="005E635F">
        <w:rPr>
          <w:rFonts w:ascii="Angsana New" w:hAnsi="Angsana New" w:hint="cs"/>
          <w:sz w:val="32"/>
          <w:szCs w:val="32"/>
          <w:cs/>
        </w:rPr>
        <w:t>บริษัทฯได้ซื้อเงินลงทุน</w:t>
      </w:r>
      <w:r w:rsidRPr="005E635F">
        <w:rPr>
          <w:rFonts w:ascii="Angsana New" w:hAnsi="Angsana New"/>
          <w:sz w:val="32"/>
          <w:szCs w:val="32"/>
          <w:cs/>
        </w:rPr>
        <w:t>ในหุ้นสามัญของ</w:t>
      </w:r>
      <w:r w:rsidRPr="005E635F">
        <w:rPr>
          <w:rFonts w:ascii="Angsana New" w:hAnsi="Angsana New" w:hint="cs"/>
          <w:sz w:val="32"/>
          <w:szCs w:val="32"/>
          <w:cs/>
        </w:rPr>
        <w:t xml:space="preserve"> </w:t>
      </w:r>
      <w:r w:rsidRPr="005E635F">
        <w:rPr>
          <w:rFonts w:ascii="Angsana New" w:hAnsi="Angsana New"/>
          <w:sz w:val="32"/>
          <w:szCs w:val="32"/>
          <w:cs/>
        </w:rPr>
        <w:t>บริษัท พีดีเอส โฮลด</w:t>
      </w:r>
      <w:proofErr w:type="spellStart"/>
      <w:r w:rsidRPr="005E635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5E635F">
        <w:rPr>
          <w:rFonts w:ascii="Angsana New" w:hAnsi="Angsana New"/>
          <w:sz w:val="32"/>
          <w:szCs w:val="32"/>
        </w:rPr>
        <w:t> </w:t>
      </w:r>
      <w:r w:rsidRPr="005E635F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5E635F">
        <w:rPr>
          <w:rFonts w:ascii="Angsana New" w:hAnsi="Angsana New"/>
          <w:sz w:val="32"/>
          <w:szCs w:val="32"/>
        </w:rPr>
        <w:t>(“PDS”)</w:t>
      </w:r>
      <w:r w:rsidRPr="005E635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E635F">
        <w:rPr>
          <w:rFonts w:ascii="Angsana New" w:hAnsi="Angsana New"/>
          <w:sz w:val="32"/>
          <w:szCs w:val="32"/>
        </w:rPr>
        <w:t xml:space="preserve">31 </w:t>
      </w:r>
      <w:r w:rsidRPr="005E63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1DA7">
        <w:rPr>
          <w:rFonts w:ascii="Angsana New" w:hAnsi="Angsana New"/>
          <w:sz w:val="32"/>
          <w:szCs w:val="32"/>
        </w:rPr>
        <w:t>2562</w:t>
      </w:r>
      <w:r w:rsidRPr="005E635F">
        <w:rPr>
          <w:rFonts w:ascii="Angsana New" w:hAnsi="Angsana New"/>
          <w:sz w:val="32"/>
          <w:szCs w:val="32"/>
        </w:rPr>
        <w:t xml:space="preserve"> </w:t>
      </w:r>
      <w:r w:rsidRPr="005E635F">
        <w:rPr>
          <w:rFonts w:ascii="Angsana New" w:hAnsi="Angsana New" w:hint="cs"/>
          <w:sz w:val="32"/>
          <w:szCs w:val="32"/>
          <w:cs/>
        </w:rPr>
        <w:t xml:space="preserve">บริษัทฯ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รับมา จากการวัดมูลค่าตามวิธีซื้อ ซึ่งบริษัทฯจะสรุปผลการบันทึกบัญชีการซื้อธุรกิจให้เสร็จสิ้นในระหว่างปี </w:t>
      </w:r>
      <w:r w:rsidRPr="005E635F">
        <w:rPr>
          <w:rFonts w:ascii="Angsana New" w:hAnsi="Angsana New"/>
          <w:sz w:val="32"/>
          <w:szCs w:val="32"/>
        </w:rPr>
        <w:t>256</w:t>
      </w:r>
      <w:r w:rsidRPr="005E635F">
        <w:rPr>
          <w:rFonts w:ascii="Angsana New" w:hAnsi="Angsana New" w:hint="cs"/>
          <w:sz w:val="32"/>
          <w:szCs w:val="32"/>
          <w:cs/>
        </w:rPr>
        <w:t>3</w:t>
      </w:r>
      <w:r w:rsidRPr="005E635F">
        <w:rPr>
          <w:rFonts w:ascii="Angsana New" w:hAnsi="Angsana New"/>
          <w:sz w:val="32"/>
          <w:szCs w:val="32"/>
        </w:rPr>
        <w:t xml:space="preserve"> </w:t>
      </w:r>
      <w:r w:rsidRPr="005E635F">
        <w:rPr>
          <w:rFonts w:ascii="Angsana New" w:hAnsi="Angsana New" w:hint="cs"/>
          <w:sz w:val="32"/>
          <w:szCs w:val="32"/>
          <w:cs/>
        </w:rPr>
        <w:t>และจำนวนเงินของรายการที่บันทึกไว้ ณ</w:t>
      </w:r>
      <w:r w:rsidR="009C7045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5E635F">
        <w:rPr>
          <w:rFonts w:ascii="Angsana New" w:hAnsi="Angsana New" w:hint="cs"/>
          <w:sz w:val="32"/>
          <w:szCs w:val="32"/>
          <w:cs/>
        </w:rPr>
        <w:t xml:space="preserve"> </w:t>
      </w:r>
      <w:r w:rsidRPr="005E635F">
        <w:rPr>
          <w:rFonts w:ascii="Angsana New" w:hAnsi="Angsana New"/>
          <w:sz w:val="32"/>
          <w:szCs w:val="32"/>
        </w:rPr>
        <w:t xml:space="preserve">31 </w:t>
      </w:r>
      <w:r w:rsidRPr="005E63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E635F">
        <w:rPr>
          <w:rFonts w:ascii="Angsana New" w:hAnsi="Angsana New"/>
          <w:sz w:val="32"/>
          <w:szCs w:val="32"/>
        </w:rPr>
        <w:t>25</w:t>
      </w:r>
      <w:r w:rsidRPr="005E635F">
        <w:rPr>
          <w:rFonts w:ascii="Angsana New" w:hAnsi="Angsana New" w:hint="cs"/>
          <w:sz w:val="32"/>
          <w:szCs w:val="32"/>
          <w:cs/>
        </w:rPr>
        <w:t>62</w:t>
      </w:r>
      <w:r w:rsidRPr="005E635F">
        <w:rPr>
          <w:rFonts w:ascii="Angsana New" w:hAnsi="Angsana New"/>
          <w:sz w:val="32"/>
          <w:szCs w:val="32"/>
        </w:rPr>
        <w:t xml:space="preserve"> </w:t>
      </w:r>
      <w:r w:rsidRPr="005E635F">
        <w:rPr>
          <w:rFonts w:ascii="Angsana New" w:hAnsi="Angsana New" w:hint="cs"/>
          <w:sz w:val="32"/>
          <w:szCs w:val="32"/>
          <w:cs/>
        </w:rPr>
        <w:t>อาจต้องมีการเปลี่ยนแปลง ข้าพเจ้าให้ความสำคัญกับรายการซื้อธุรกิจนี้ เนื่องจากเป็นรายการที่มีสาระสำคัญต่องบการเงินโดยรวม การตั้งข้อสมมติ</w:t>
      </w:r>
      <w:proofErr w:type="spellStart"/>
      <w:r w:rsidRPr="005E635F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5E635F">
        <w:rPr>
          <w:rFonts w:ascii="Angsana New" w:hAnsi="Angsana New"/>
          <w:sz w:val="32"/>
          <w:szCs w:val="32"/>
        </w:rPr>
        <w:t xml:space="preserve"> </w:t>
      </w:r>
      <w:r w:rsidRPr="005E635F">
        <w:rPr>
          <w:rFonts w:ascii="Angsana New" w:hAnsi="Angsana New" w:hint="cs"/>
          <w:sz w:val="32"/>
          <w:szCs w:val="32"/>
          <w:cs/>
        </w:rPr>
        <w:t>ที่ใช้เป็นเกณฑ์ในการบันทึกบัญชีการซื้อธุรกิจเริ่มแรก</w:t>
      </w:r>
      <w:r w:rsidRPr="005E635F">
        <w:rPr>
          <w:rFonts w:ascii="Angsana New" w:hAnsi="Angsana New"/>
          <w:sz w:val="32"/>
          <w:szCs w:val="32"/>
        </w:rPr>
        <w:t xml:space="preserve"> </w:t>
      </w:r>
      <w:r w:rsidR="00424D62">
        <w:rPr>
          <w:rFonts w:ascii="Angsana New" w:hAnsi="Angsana New" w:hint="cs"/>
          <w:sz w:val="32"/>
          <w:szCs w:val="32"/>
          <w:cs/>
        </w:rPr>
        <w:t>การ</w:t>
      </w:r>
      <w:r w:rsidRPr="005E635F">
        <w:rPr>
          <w:rFonts w:ascii="Angsana New" w:hAnsi="Angsana New" w:hint="cs"/>
          <w:sz w:val="32"/>
          <w:szCs w:val="32"/>
          <w:cs/>
        </w:rPr>
        <w:t>วัดมูลค่าของสินทรัพย์ที่ระบุได้ที่ได้มาและหนี้สินที่รับมา รวมถึงส่วนต่างในเบื้องต้นจากการซื้อธุรกิจ</w:t>
      </w:r>
      <w:r w:rsidR="009C7045">
        <w:rPr>
          <w:rFonts w:ascii="Angsana New" w:hAnsi="Angsana New" w:hint="cs"/>
          <w:sz w:val="32"/>
          <w:szCs w:val="32"/>
          <w:cs/>
        </w:rPr>
        <w:t xml:space="preserve"> </w:t>
      </w:r>
      <w:r w:rsidR="009C7045" w:rsidRPr="003818BA">
        <w:rPr>
          <w:rFonts w:ascii="Angsana New" w:hAnsi="Angsana New" w:hint="cs"/>
          <w:sz w:val="32"/>
          <w:szCs w:val="32"/>
          <w:cs/>
        </w:rPr>
        <w:t>เป็นเรื่องที่ต้องใช้ดุลยพินิจที่มีนัยสำคัญของผู้บริหาร</w:t>
      </w:r>
    </w:p>
    <w:p w14:paraId="5FAF6A13" w14:textId="7780C34D" w:rsidR="00424D62" w:rsidRDefault="00424D62" w:rsidP="00405BFC">
      <w:pPr>
        <w:spacing w:before="60" w:after="6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ข้าพเจ้</w:t>
      </w:r>
      <w:r>
        <w:rPr>
          <w:rFonts w:ascii="Angsana New" w:hAnsi="Angsana New" w:hint="cs"/>
          <w:sz w:val="32"/>
          <w:szCs w:val="32"/>
          <w:cs/>
        </w:rPr>
        <w:t>าได้ตรวจสอบการซื้อเงินลงทุนในบริษัทย่อยรวมถึง</w:t>
      </w:r>
    </w:p>
    <w:p w14:paraId="43004143" w14:textId="727E33AF" w:rsidR="00F829CE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 xml:space="preserve">สอบทานข้อตกลงและเงื่อนไขในสัญญาซื้อขายธุรกิจ </w:t>
      </w:r>
    </w:p>
    <w:p w14:paraId="68C3FD65" w14:textId="0213F7DD" w:rsidR="00F829CE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 xml:space="preserve">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5E635F">
        <w:rPr>
          <w:rFonts w:ascii="Angsana New" w:hAnsi="Angsana New"/>
          <w:sz w:val="32"/>
          <w:szCs w:val="32"/>
        </w:rPr>
        <w:t>3</w:t>
      </w:r>
      <w:r w:rsidRPr="005E635F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405BFC">
        <w:rPr>
          <w:rFonts w:ascii="Angsana New" w:hAnsi="Angsana New"/>
          <w:sz w:val="32"/>
          <w:szCs w:val="32"/>
        </w:rPr>
        <w:t>2561</w:t>
      </w:r>
      <w:r w:rsidRPr="005E635F">
        <w:rPr>
          <w:rFonts w:ascii="Angsana New" w:hAnsi="Angsana New"/>
          <w:sz w:val="32"/>
          <w:szCs w:val="32"/>
        </w:rPr>
        <w:t xml:space="preserve">) </w:t>
      </w:r>
      <w:r w:rsidRPr="005E635F">
        <w:rPr>
          <w:rFonts w:ascii="Angsana New" w:hAnsi="Angsana New" w:hint="cs"/>
          <w:sz w:val="32"/>
          <w:szCs w:val="32"/>
          <w:cs/>
        </w:rPr>
        <w:t xml:space="preserve">เรื่อง การรวมธุรกิจหรือไม่ </w:t>
      </w:r>
    </w:p>
    <w:p w14:paraId="442C714D" w14:textId="77777777" w:rsidR="00F829CE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>ตรวจสอบมูลค่าการซื้อธุรกิจกับเอกสารประกอบการซื้อธุรกิจและการจ่ายเงิน</w:t>
      </w:r>
    </w:p>
    <w:p w14:paraId="0E290861" w14:textId="77777777" w:rsidR="003818BA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>ประเมินว่ามูลค่าดังกล่าวสะท้อนมูลค่ายุติธรรมของสิ่งตอบแทนที่โอนให้และไม่รวมถึงต้นทุนที่เกี่ยวข้องกับการซื้อธุรกิจ</w:t>
      </w:r>
    </w:p>
    <w:p w14:paraId="703EA575" w14:textId="77777777" w:rsidR="003818BA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>พิจารณาวิธีการและข้อสมมติ</w:t>
      </w:r>
      <w:proofErr w:type="spellStart"/>
      <w:r w:rsidRPr="005E635F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5E635F">
        <w:rPr>
          <w:rFonts w:ascii="Angsana New" w:hAnsi="Angsana New" w:hint="cs"/>
          <w:sz w:val="32"/>
          <w:szCs w:val="32"/>
          <w:cs/>
        </w:rPr>
        <w:t xml:space="preserve">ที่สำคัญที่ผู้บริหารใช้ในการประมาณมูลค่าที่ใช้ในการบันทึกรายการซื้อธุรกิจในเบื้องต้นโดยการสอบถามผู้บริหารที่รับผิดชอบการประมาณมูลค่า </w:t>
      </w:r>
    </w:p>
    <w:p w14:paraId="042C7A06" w14:textId="77777777" w:rsidR="00884AD4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>ทดสอบการคำนวณ รวมถึงพิจารณาเหตุผลสนับสนุนส่วนต่างในเบื้องต้นที่เกิดขึ้นจากการซื้อธุรกิจที่บริษัทฯบันทึก</w:t>
      </w:r>
    </w:p>
    <w:p w14:paraId="59C10C2C" w14:textId="1547F270" w:rsidR="005E635F" w:rsidRPr="005E635F" w:rsidRDefault="005E635F" w:rsidP="00405BFC">
      <w:pPr>
        <w:numPr>
          <w:ilvl w:val="0"/>
          <w:numId w:val="2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E635F">
        <w:rPr>
          <w:rFonts w:ascii="Angsana New" w:hAnsi="Angsana New" w:hint="cs"/>
          <w:sz w:val="32"/>
          <w:szCs w:val="32"/>
          <w:cs/>
        </w:rPr>
        <w:t>พิจารณาการเปิดเผยข้อมูลเกี่ยวกับรายการซื้อธุรกิจในหมายเหตุประกอบงบการเงิน</w:t>
      </w:r>
    </w:p>
    <w:p w14:paraId="422582C9" w14:textId="77777777" w:rsidR="00405BFC" w:rsidRDefault="00405B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0CED16" w14:textId="6FFFC495" w:rsidR="00EA3D6A" w:rsidRPr="00332699" w:rsidRDefault="00EA3D6A" w:rsidP="00AA697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3269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  <w:bookmarkStart w:id="0" w:name="_GoBack"/>
      <w:bookmarkEnd w:id="0"/>
    </w:p>
    <w:p w14:paraId="35F034F1" w14:textId="77777777" w:rsidR="00EA3D6A" w:rsidRPr="00332699" w:rsidRDefault="00EA3D6A" w:rsidP="00AA69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3269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B2BD41F" w14:textId="224C8312" w:rsidR="00EA3D6A" w:rsidRPr="00332699" w:rsidRDefault="00EA3D6A" w:rsidP="00AA69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3269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332699">
        <w:rPr>
          <w:rFonts w:ascii="Angsana New" w:hAnsi="Angsana New" w:cs="Angsana New"/>
          <w:sz w:val="32"/>
          <w:szCs w:val="32"/>
          <w:cs/>
        </w:rPr>
        <w:t>ใด</w:t>
      </w:r>
      <w:r w:rsidRPr="00332699">
        <w:rPr>
          <w:rFonts w:ascii="Angsana New" w:hAnsi="Angsana New" w:cs="Angsana New" w:hint="cs"/>
          <w:sz w:val="32"/>
          <w:szCs w:val="32"/>
          <w:cs/>
        </w:rPr>
        <w:t>ๆ</w:t>
      </w:r>
      <w:proofErr w:type="spellEnd"/>
      <w:r w:rsidRPr="00332699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3B75898C" w14:textId="77777777" w:rsidR="00EA3D6A" w:rsidRPr="00332699" w:rsidRDefault="00EA3D6A" w:rsidP="00AA69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32699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72A82FF" w14:textId="77777777" w:rsidR="00EA3D6A" w:rsidRPr="00332699" w:rsidRDefault="00EA3D6A" w:rsidP="00AA69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3269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DCC55DF" w14:textId="4468745F" w:rsidR="00EA3D6A" w:rsidRPr="00332699" w:rsidRDefault="00EA3D6A" w:rsidP="00AA697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3269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306FEBD" w14:textId="77777777" w:rsidR="00EA3D6A" w:rsidRPr="00332699" w:rsidRDefault="00EA3D6A" w:rsidP="00AA6972">
      <w:pPr>
        <w:spacing w:before="120" w:after="12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67715F" w14:textId="77777777" w:rsidR="00EA3D6A" w:rsidRPr="00332699" w:rsidRDefault="00EA3D6A" w:rsidP="00AA6972">
      <w:pPr>
        <w:spacing w:before="120" w:after="12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1754C1C" w14:textId="77777777" w:rsidR="00EA3D6A" w:rsidRPr="00332699" w:rsidRDefault="00EA3D6A" w:rsidP="00AA6972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332699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54BA5B79" w14:textId="77777777" w:rsidR="00DB3E8F" w:rsidRDefault="00DB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F5BF16" w14:textId="4E169E0E" w:rsidR="00EA3D6A" w:rsidRPr="00332699" w:rsidRDefault="00EA3D6A" w:rsidP="00DB3E8F">
      <w:pPr>
        <w:pStyle w:val="CM2"/>
        <w:spacing w:before="60" w:after="60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33269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DB0A4EE" w14:textId="77777777" w:rsidR="00EA3D6A" w:rsidRPr="00332699" w:rsidRDefault="00EA3D6A" w:rsidP="00DB3E8F">
      <w:pPr>
        <w:spacing w:before="60" w:after="6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CB414B5" w14:textId="77777777" w:rsidR="00EA3D6A" w:rsidRPr="00332699" w:rsidRDefault="00EA3D6A" w:rsidP="00DB3E8F">
      <w:pPr>
        <w:spacing w:before="60" w:after="60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738B19D9" w14:textId="4DEB056E" w:rsidR="00EA3D6A" w:rsidRPr="00332699" w:rsidRDefault="00EA3D6A" w:rsidP="00DB3E8F">
      <w:pPr>
        <w:numPr>
          <w:ilvl w:val="0"/>
          <w:numId w:val="3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E4CC6" w:rsidRPr="00332699">
        <w:rPr>
          <w:rFonts w:ascii="Angsana New" w:hAnsi="Angsana New"/>
          <w:sz w:val="32"/>
          <w:szCs w:val="32"/>
        </w:rPr>
        <w:t xml:space="preserve"> </w:t>
      </w:r>
      <w:r w:rsidRPr="0033269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6B9F94" w14:textId="77777777" w:rsidR="00EA3D6A" w:rsidRPr="00332699" w:rsidRDefault="00EA3D6A" w:rsidP="00DB3E8F">
      <w:pPr>
        <w:numPr>
          <w:ilvl w:val="0"/>
          <w:numId w:val="3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DD5D372" w14:textId="77777777" w:rsidR="00EA3D6A" w:rsidRPr="00332699" w:rsidRDefault="00EA3D6A" w:rsidP="00DB3E8F">
      <w:pPr>
        <w:numPr>
          <w:ilvl w:val="0"/>
          <w:numId w:val="3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6C048D40" w14:textId="77777777" w:rsidR="00DB3E8F" w:rsidRDefault="00DB3E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1D9EB9" w14:textId="3E08A090" w:rsidR="00EA3D6A" w:rsidRPr="00332699" w:rsidRDefault="00EA3D6A" w:rsidP="00DB3E8F">
      <w:pPr>
        <w:numPr>
          <w:ilvl w:val="0"/>
          <w:numId w:val="3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E5EDEAC" w14:textId="77777777" w:rsidR="00EA3D6A" w:rsidRPr="00332699" w:rsidRDefault="00EA3D6A" w:rsidP="00EA3D6A">
      <w:pPr>
        <w:numPr>
          <w:ilvl w:val="0"/>
          <w:numId w:val="3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891408E" w14:textId="77777777" w:rsidR="00EA3D6A" w:rsidRPr="00332699" w:rsidRDefault="00EA3D6A" w:rsidP="00EA3D6A">
      <w:pPr>
        <w:numPr>
          <w:ilvl w:val="0"/>
          <w:numId w:val="3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76659C8" w14:textId="530D4A46" w:rsidR="00EA3D6A" w:rsidRPr="00332699" w:rsidRDefault="00EA3D6A" w:rsidP="00EA3D6A">
      <w:pPr>
        <w:spacing w:line="420" w:lineRule="exact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</w:t>
      </w:r>
      <w:proofErr w:type="spellStart"/>
      <w:r w:rsidRPr="00332699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332699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E73FCA" w14:textId="77777777" w:rsidR="00EA3D6A" w:rsidRPr="00332699" w:rsidRDefault="00EA3D6A" w:rsidP="00EA3D6A">
      <w:pPr>
        <w:spacing w:line="420" w:lineRule="exact"/>
        <w:rPr>
          <w:rFonts w:ascii="Angsana New" w:hAnsi="Angsana New"/>
          <w:sz w:val="32"/>
          <w:szCs w:val="32"/>
        </w:rPr>
      </w:pPr>
    </w:p>
    <w:p w14:paraId="5C8F3176" w14:textId="2586F27D" w:rsidR="00EA3D6A" w:rsidRPr="00332699" w:rsidRDefault="00EA3D6A" w:rsidP="00EA3D6A">
      <w:pPr>
        <w:spacing w:line="420" w:lineRule="exact"/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926FDF5" w14:textId="77777777" w:rsidR="00DB3E8F" w:rsidRDefault="00DB3E8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C69539B" w14:textId="05ABC165" w:rsidR="00EA3D6A" w:rsidRPr="00332699" w:rsidRDefault="00EA3D6A" w:rsidP="00DB3E8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FB9560B" w14:textId="77777777" w:rsidR="00EA3D6A" w:rsidRPr="00332699" w:rsidRDefault="00EA3D6A" w:rsidP="00EA3D6A">
      <w:pPr>
        <w:tabs>
          <w:tab w:val="center" w:pos="6480"/>
        </w:tabs>
        <w:spacing w:before="840" w:line="400" w:lineRule="exact"/>
        <w:rPr>
          <w:rFonts w:ascii="Angsana New" w:hAnsi="Angsana New"/>
          <w:spacing w:val="-4"/>
          <w:sz w:val="32"/>
          <w:szCs w:val="32"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6910835" w14:textId="3426E433" w:rsidR="006A184D" w:rsidRPr="00332699" w:rsidRDefault="00EA3D6A" w:rsidP="00EA3D6A">
      <w:pPr>
        <w:tabs>
          <w:tab w:val="center" w:pos="6480"/>
        </w:tabs>
        <w:spacing w:before="1080"/>
        <w:rPr>
          <w:rFonts w:ascii="Angsana New" w:hAnsi="Angsana New"/>
          <w:spacing w:val="-4"/>
          <w:sz w:val="32"/>
          <w:szCs w:val="32"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A184D" w:rsidRPr="00332699">
        <w:rPr>
          <w:rFonts w:ascii="Angsana New" w:hAnsi="Angsana New"/>
          <w:spacing w:val="-4"/>
          <w:sz w:val="32"/>
          <w:szCs w:val="32"/>
          <w:cs/>
        </w:rPr>
        <w:t>รุ้งนภา เลิศสุวรรณกุล</w:t>
      </w:r>
    </w:p>
    <w:p w14:paraId="34F4D0C4" w14:textId="77777777" w:rsidR="006A184D" w:rsidRPr="00332699" w:rsidRDefault="006A184D" w:rsidP="00F535ED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332699">
        <w:rPr>
          <w:rFonts w:ascii="Angsana New" w:hAnsi="Angsana New"/>
          <w:spacing w:val="-4"/>
          <w:sz w:val="32"/>
          <w:szCs w:val="32"/>
        </w:rPr>
        <w:t xml:space="preserve"> 3516</w:t>
      </w:r>
    </w:p>
    <w:p w14:paraId="2EF9BE41" w14:textId="77777777" w:rsidR="006A184D" w:rsidRPr="00332699" w:rsidRDefault="006A184D" w:rsidP="00F535ED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E048F4B" w14:textId="7C7ABA66" w:rsidR="00900CA2" w:rsidRPr="00F535ED" w:rsidRDefault="006A184D" w:rsidP="00F535ED">
      <w:pPr>
        <w:rPr>
          <w:rFonts w:ascii="Angsana New" w:hAnsi="Angsana New"/>
          <w:sz w:val="32"/>
          <w:szCs w:val="32"/>
        </w:rPr>
      </w:pPr>
      <w:r w:rsidRPr="0033269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332699">
        <w:rPr>
          <w:rFonts w:ascii="Angsana New" w:hAnsi="Angsana New"/>
          <w:spacing w:val="-4"/>
          <w:sz w:val="32"/>
          <w:szCs w:val="32"/>
        </w:rPr>
        <w:t>:</w:t>
      </w:r>
      <w:r w:rsidRPr="003326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73B9" w:rsidRPr="00332699">
        <w:rPr>
          <w:rFonts w:ascii="Angsana New" w:hAnsi="Angsana New"/>
          <w:spacing w:val="-4"/>
          <w:sz w:val="32"/>
          <w:szCs w:val="32"/>
        </w:rPr>
        <w:t xml:space="preserve">25 </w:t>
      </w:r>
      <w:r w:rsidR="000D73B9" w:rsidRPr="00332699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662E8E" w:rsidRPr="00332699">
        <w:rPr>
          <w:rFonts w:ascii="Angsana New" w:hAnsi="Angsana New"/>
          <w:spacing w:val="-4"/>
          <w:sz w:val="32"/>
          <w:szCs w:val="32"/>
        </w:rPr>
        <w:t xml:space="preserve"> 2563</w:t>
      </w:r>
    </w:p>
    <w:sectPr w:rsidR="00900CA2" w:rsidRPr="00F535ED" w:rsidSect="00DB3E8F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BE3F9" w14:textId="77777777" w:rsidR="009A1431" w:rsidRDefault="009A1431" w:rsidP="0077481E">
      <w:r>
        <w:separator/>
      </w:r>
    </w:p>
  </w:endnote>
  <w:endnote w:type="continuationSeparator" w:id="0">
    <w:p w14:paraId="580FA3AF" w14:textId="77777777" w:rsidR="009A1431" w:rsidRDefault="009A143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E0430" w14:textId="77777777" w:rsidR="0005698E" w:rsidRDefault="0005698E">
    <w:pPr>
      <w:pStyle w:val="Footer"/>
      <w:jc w:val="right"/>
    </w:pPr>
  </w:p>
  <w:p w14:paraId="1FC38799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DF27" w14:textId="591748D2" w:rsidR="002F7DF6" w:rsidRPr="002F7DF6" w:rsidRDefault="002F7DF6" w:rsidP="002F7DF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20841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7E6F55F" w14:textId="57F0CBD2" w:rsidR="00DB3E8F" w:rsidRPr="00DB3E8F" w:rsidRDefault="00DB3E8F" w:rsidP="00DB3E8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3E8F">
          <w:rPr>
            <w:rFonts w:ascii="Angsana New" w:hAnsi="Angsana New"/>
            <w:sz w:val="32"/>
            <w:szCs w:val="32"/>
          </w:rPr>
          <w:fldChar w:fldCharType="begin"/>
        </w:r>
        <w:r w:rsidRPr="00DB3E8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B3E8F">
          <w:rPr>
            <w:rFonts w:ascii="Angsana New" w:hAnsi="Angsana New"/>
            <w:sz w:val="32"/>
            <w:szCs w:val="32"/>
          </w:rPr>
          <w:fldChar w:fldCharType="separate"/>
        </w:r>
        <w:r w:rsidRPr="00DB3E8F">
          <w:rPr>
            <w:rFonts w:ascii="Angsana New" w:hAnsi="Angsana New"/>
            <w:noProof/>
            <w:sz w:val="32"/>
            <w:szCs w:val="32"/>
          </w:rPr>
          <w:t>2</w:t>
        </w:r>
        <w:r w:rsidRPr="00DB3E8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85319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288D70" w14:textId="57B53574" w:rsidR="00DB3E8F" w:rsidRPr="00DB3E8F" w:rsidRDefault="00DB3E8F" w:rsidP="002F7DF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3E8F">
          <w:rPr>
            <w:rFonts w:ascii="Angsana New" w:hAnsi="Angsana New"/>
            <w:sz w:val="32"/>
            <w:szCs w:val="32"/>
          </w:rPr>
          <w:fldChar w:fldCharType="begin"/>
        </w:r>
        <w:r w:rsidRPr="00DB3E8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B3E8F">
          <w:rPr>
            <w:rFonts w:ascii="Angsana New" w:hAnsi="Angsana New"/>
            <w:sz w:val="32"/>
            <w:szCs w:val="32"/>
          </w:rPr>
          <w:fldChar w:fldCharType="separate"/>
        </w:r>
        <w:r w:rsidRPr="00DB3E8F">
          <w:rPr>
            <w:rFonts w:ascii="Angsana New" w:hAnsi="Angsana New"/>
            <w:noProof/>
            <w:sz w:val="32"/>
            <w:szCs w:val="32"/>
          </w:rPr>
          <w:t>2</w:t>
        </w:r>
        <w:r w:rsidRPr="00DB3E8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CF1A8" w14:textId="77777777" w:rsidR="009A1431" w:rsidRDefault="009A1431" w:rsidP="0077481E">
      <w:r>
        <w:separator/>
      </w:r>
    </w:p>
  </w:footnote>
  <w:footnote w:type="continuationSeparator" w:id="0">
    <w:p w14:paraId="6A96C6F9" w14:textId="77777777" w:rsidR="009A1431" w:rsidRDefault="009A143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C59F" w14:textId="77777777" w:rsidR="0077481E" w:rsidRDefault="0077481E" w:rsidP="0077481E">
    <w:pPr>
      <w:pStyle w:val="Header"/>
      <w:spacing w:before="240"/>
    </w:pPr>
  </w:p>
  <w:p w14:paraId="7D643FCC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03182"/>
    <w:multiLevelType w:val="hybridMultilevel"/>
    <w:tmpl w:val="13D0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92847198"/>
    <w:lvl w:ilvl="0" w:tplc="6E148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  <w:szCs w:val="24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A4F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8FE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0A7"/>
    <w:rsid w:val="00066ADC"/>
    <w:rsid w:val="000671EF"/>
    <w:rsid w:val="00070FFC"/>
    <w:rsid w:val="00072B38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71B"/>
    <w:rsid w:val="000D0536"/>
    <w:rsid w:val="000D0AD0"/>
    <w:rsid w:val="000D357B"/>
    <w:rsid w:val="000D36AC"/>
    <w:rsid w:val="000D43A4"/>
    <w:rsid w:val="000D4C7A"/>
    <w:rsid w:val="000D6E48"/>
    <w:rsid w:val="000D73B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001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1D7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A9E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69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7B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2F7DF6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2699"/>
    <w:rsid w:val="00333A42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4DE"/>
    <w:rsid w:val="003662A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8BA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3B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2298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83F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0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B45"/>
    <w:rsid w:val="00402BAC"/>
    <w:rsid w:val="00403153"/>
    <w:rsid w:val="004048CE"/>
    <w:rsid w:val="004049E7"/>
    <w:rsid w:val="00405756"/>
    <w:rsid w:val="00405BFC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21A"/>
    <w:rsid w:val="00421416"/>
    <w:rsid w:val="00421761"/>
    <w:rsid w:val="004223AF"/>
    <w:rsid w:val="00422A60"/>
    <w:rsid w:val="00423AED"/>
    <w:rsid w:val="0042408D"/>
    <w:rsid w:val="00424D62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0AB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3FC0"/>
    <w:rsid w:val="004D60B2"/>
    <w:rsid w:val="004D6491"/>
    <w:rsid w:val="004D676B"/>
    <w:rsid w:val="004D67F3"/>
    <w:rsid w:val="004D6927"/>
    <w:rsid w:val="004D7E31"/>
    <w:rsid w:val="004E2F34"/>
    <w:rsid w:val="004E5286"/>
    <w:rsid w:val="004E5862"/>
    <w:rsid w:val="004E6631"/>
    <w:rsid w:val="004E6EA7"/>
    <w:rsid w:val="004E74DC"/>
    <w:rsid w:val="004F0B5C"/>
    <w:rsid w:val="004F138C"/>
    <w:rsid w:val="004F1DA7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FE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BB6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0384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5F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378"/>
    <w:rsid w:val="0063162A"/>
    <w:rsid w:val="006316A8"/>
    <w:rsid w:val="00631978"/>
    <w:rsid w:val="00633C26"/>
    <w:rsid w:val="00636334"/>
    <w:rsid w:val="00637356"/>
    <w:rsid w:val="00640431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E8E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256"/>
    <w:rsid w:val="0067491E"/>
    <w:rsid w:val="00674B7C"/>
    <w:rsid w:val="006752FA"/>
    <w:rsid w:val="00676A42"/>
    <w:rsid w:val="006801D3"/>
    <w:rsid w:val="006804B0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84D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43A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697E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602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131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4AD4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E78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9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0A98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1B6B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5DA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431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8F5"/>
    <w:rsid w:val="009C3EF8"/>
    <w:rsid w:val="009C46BB"/>
    <w:rsid w:val="009C5139"/>
    <w:rsid w:val="009C5628"/>
    <w:rsid w:val="009C6447"/>
    <w:rsid w:val="009C7045"/>
    <w:rsid w:val="009C7578"/>
    <w:rsid w:val="009D0292"/>
    <w:rsid w:val="009D0598"/>
    <w:rsid w:val="009D088C"/>
    <w:rsid w:val="009D1101"/>
    <w:rsid w:val="009D2413"/>
    <w:rsid w:val="009D2F05"/>
    <w:rsid w:val="009D46BB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37ACC"/>
    <w:rsid w:val="00A37CCA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5EDE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D63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91F"/>
    <w:rsid w:val="00A87816"/>
    <w:rsid w:val="00A937A8"/>
    <w:rsid w:val="00A93EAB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A6972"/>
    <w:rsid w:val="00AB136A"/>
    <w:rsid w:val="00AB1A45"/>
    <w:rsid w:val="00AB2072"/>
    <w:rsid w:val="00AB208E"/>
    <w:rsid w:val="00AB32CE"/>
    <w:rsid w:val="00AB4083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4CC6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0878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289"/>
    <w:rsid w:val="00C46B66"/>
    <w:rsid w:val="00C50EB7"/>
    <w:rsid w:val="00C53020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6FF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38D5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3E8F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859"/>
    <w:rsid w:val="00EA2D69"/>
    <w:rsid w:val="00EA3D6A"/>
    <w:rsid w:val="00EA58D1"/>
    <w:rsid w:val="00EA5A75"/>
    <w:rsid w:val="00EB026D"/>
    <w:rsid w:val="00EB133B"/>
    <w:rsid w:val="00EB4385"/>
    <w:rsid w:val="00EB4467"/>
    <w:rsid w:val="00EB483B"/>
    <w:rsid w:val="00EB67F3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078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5ED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29CE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29C08C"/>
  <w15:docId w15:val="{0C510EDE-15C4-4495-9D4D-8FF5014F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A184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F535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5E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535ED"/>
    <w:rPr>
      <w:rFonts w:eastAsia="Times New Roman"/>
      <w:szCs w:val="25"/>
    </w:rPr>
  </w:style>
  <w:style w:type="paragraph" w:styleId="ListParagraph">
    <w:name w:val="List Paragraph"/>
    <w:basedOn w:val="Normal"/>
    <w:uiPriority w:val="34"/>
    <w:qFormat/>
    <w:rsid w:val="003D3E90"/>
    <w:pPr>
      <w:ind w:left="720"/>
      <w:contextualSpacing/>
    </w:pPr>
    <w:rPr>
      <w:rFonts w:hAnsi="MS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75C8F-DAB0-45ED-AFC9-CF0FAF60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</TotalTime>
  <Pages>8</Pages>
  <Words>2508</Words>
  <Characters>9814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7</cp:revision>
  <cp:lastPrinted>2020-02-25T11:39:00Z</cp:lastPrinted>
  <dcterms:created xsi:type="dcterms:W3CDTF">2020-02-24T10:20:00Z</dcterms:created>
  <dcterms:modified xsi:type="dcterms:W3CDTF">2020-02-25T11:39:00Z</dcterms:modified>
</cp:coreProperties>
</file>