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5A4" w14:textId="77777777" w:rsidR="007B76D1" w:rsidRDefault="007B76D1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242453D" w14:textId="77777777" w:rsidR="00DB471D" w:rsidRDefault="00DB471D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366F4C6" w14:textId="77777777" w:rsidR="00DB471D" w:rsidRDefault="00DB471D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931F0" w14:textId="77777777" w:rsidR="00DB471D" w:rsidRDefault="00DB471D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48DA525" w14:textId="77777777" w:rsidR="00D5382F" w:rsidRDefault="001D38E7" w:rsidP="00921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="009218DE">
        <w:rPr>
          <w:rFonts w:ascii="Angsana New" w:hAnsi="Angsana New"/>
          <w:b/>
          <w:bCs/>
          <w:sz w:val="30"/>
          <w:szCs w:val="30"/>
        </w:rPr>
        <w:tab/>
      </w:r>
    </w:p>
    <w:p w14:paraId="090557EF" w14:textId="77777777" w:rsidR="000749ED" w:rsidRDefault="00860FE9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 xml:space="preserve">  </w:t>
      </w:r>
    </w:p>
    <w:p w14:paraId="2D0B16FC" w14:textId="77777777" w:rsidR="005455AA" w:rsidRPr="00E51CB4" w:rsidRDefault="00CE67F7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ยูเรกา ดีไซน์</w:t>
      </w:r>
      <w:r w:rsidR="005455AA" w:rsidRPr="00E51CB4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D7D8D01" w14:textId="77777777" w:rsidR="005B06EE" w:rsidRPr="00E51CB4" w:rsidRDefault="005B06EE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4970F77" w14:textId="77777777" w:rsidR="005455AA" w:rsidRPr="00E51CB4" w:rsidRDefault="005455AA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51CB4">
        <w:rPr>
          <w:rFonts w:ascii="Angsana New" w:hAnsi="Angsana New"/>
          <w:sz w:val="32"/>
          <w:szCs w:val="32"/>
          <w:cs/>
        </w:rPr>
        <w:t>งบการเงิน</w:t>
      </w:r>
      <w:r w:rsidR="00EC797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31 ธันวาคม </w:t>
      </w:r>
      <w:r w:rsidR="001907BF">
        <w:rPr>
          <w:rFonts w:ascii="Angsana New" w:hAnsi="Angsana New"/>
          <w:sz w:val="32"/>
          <w:szCs w:val="32"/>
        </w:rPr>
        <w:t>256</w:t>
      </w:r>
      <w:r w:rsidR="001F45AA">
        <w:rPr>
          <w:rFonts w:ascii="Angsana New" w:hAnsi="Angsana New"/>
          <w:sz w:val="32"/>
          <w:szCs w:val="32"/>
        </w:rPr>
        <w:t>2</w:t>
      </w:r>
    </w:p>
    <w:p w14:paraId="62393998" w14:textId="77777777" w:rsidR="005455AA" w:rsidRPr="00E51CB4" w:rsidRDefault="005455AA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51CB4">
        <w:rPr>
          <w:rFonts w:ascii="Angsana New" w:hAnsi="Angsana New"/>
          <w:sz w:val="32"/>
          <w:szCs w:val="32"/>
          <w:cs/>
        </w:rPr>
        <w:t>และ</w:t>
      </w:r>
    </w:p>
    <w:p w14:paraId="486375AD" w14:textId="77777777" w:rsidR="005B06EE" w:rsidRDefault="005455AA" w:rsidP="00802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51CB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2AA6588C" w14:textId="77777777" w:rsidR="00223733" w:rsidRDefault="00223733" w:rsidP="00802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A9FBF83" w14:textId="77777777" w:rsidR="00223733" w:rsidRDefault="00223733" w:rsidP="00802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D82D775" w14:textId="77777777" w:rsidR="00223733" w:rsidRPr="00802BAC" w:rsidRDefault="00223733" w:rsidP="00802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223733" w:rsidRPr="00802BAC" w:rsidSect="00C576C9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909FA9" w14:textId="77777777" w:rsidR="009D50D8" w:rsidRDefault="009D50D8" w:rsidP="00DD7AE8">
      <w:pPr>
        <w:pStyle w:val="Heading5"/>
        <w:spacing w:line="240" w:lineRule="auto"/>
        <w:ind w:right="0"/>
        <w:rPr>
          <w:rFonts w:ascii="Angsana New" w:hAnsi="Angsana New" w:cs="Angsana New"/>
        </w:rPr>
      </w:pPr>
    </w:p>
    <w:p w14:paraId="7A49EF7B" w14:textId="77777777" w:rsidR="006F1D91" w:rsidRDefault="006F1D91" w:rsidP="006F1D91"/>
    <w:p w14:paraId="017540C4" w14:textId="77777777" w:rsidR="006F1D91" w:rsidRDefault="006F1D91" w:rsidP="006F1D91">
      <w:pPr>
        <w:rPr>
          <w:cs/>
        </w:rPr>
      </w:pPr>
    </w:p>
    <w:p w14:paraId="0A425515" w14:textId="77777777" w:rsidR="006F1D91" w:rsidRDefault="006F1D91" w:rsidP="006F1D91"/>
    <w:p w14:paraId="2DC6AABF" w14:textId="77777777" w:rsidR="006F1D91" w:rsidRDefault="006F1D91" w:rsidP="006F1D91"/>
    <w:p w14:paraId="3991357F" w14:textId="77777777" w:rsidR="006F1D91" w:rsidRDefault="006F1D91" w:rsidP="006F1D91"/>
    <w:p w14:paraId="12BE0BA3" w14:textId="77777777" w:rsidR="006F1D91" w:rsidRPr="006F1D91" w:rsidRDefault="006F1D91" w:rsidP="006F1D91"/>
    <w:p w14:paraId="1FD13ABE" w14:textId="77777777" w:rsidR="004063DC" w:rsidRPr="00637FC0" w:rsidRDefault="004063DC" w:rsidP="00DD7AE8">
      <w:pPr>
        <w:pStyle w:val="Heading5"/>
        <w:spacing w:line="240" w:lineRule="auto"/>
        <w:ind w:right="0"/>
        <w:rPr>
          <w:rFonts w:ascii="Angsana New" w:hAnsi="Angsana New" w:cs="Angsana New"/>
        </w:rPr>
      </w:pPr>
      <w:r w:rsidRPr="00637FC0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38C74C49" w14:textId="77777777" w:rsidR="004063DC" w:rsidRPr="002B08C7" w:rsidRDefault="004063DC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50C66E60" w14:textId="77777777" w:rsidR="004063DC" w:rsidRPr="00E51CB4" w:rsidRDefault="004063DC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51CB4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A758AD">
        <w:rPr>
          <w:rFonts w:ascii="Angsana New" w:hAnsi="Angsana New" w:hint="cs"/>
          <w:b/>
          <w:bCs/>
          <w:sz w:val="30"/>
          <w:szCs w:val="30"/>
          <w:cs/>
        </w:rPr>
        <w:t>ยูเรกา ดีไซน์</w:t>
      </w:r>
      <w:r w:rsidRPr="00E51CB4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E51CB4">
        <w:rPr>
          <w:rFonts w:ascii="Angsana New" w:hAnsi="Angsana New"/>
          <w:b/>
          <w:bCs/>
          <w:sz w:val="30"/>
          <w:szCs w:val="30"/>
        </w:rPr>
        <w:t>(</w:t>
      </w:r>
      <w:r w:rsidRPr="00E51CB4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E51CB4">
        <w:rPr>
          <w:rFonts w:ascii="Angsana New" w:hAnsi="Angsana New"/>
          <w:b/>
          <w:bCs/>
          <w:sz w:val="30"/>
          <w:szCs w:val="30"/>
        </w:rPr>
        <w:t>)</w:t>
      </w:r>
    </w:p>
    <w:p w14:paraId="67853B41" w14:textId="77777777" w:rsidR="002B08C7" w:rsidRPr="002B08C7" w:rsidRDefault="002B08C7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7D3F1968" w14:textId="77777777" w:rsidR="002B08C7" w:rsidRDefault="002B08C7" w:rsidP="002B08C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8BEA117" w14:textId="77777777" w:rsidR="00615726" w:rsidRPr="00615726" w:rsidRDefault="00615726" w:rsidP="002B08C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436E85D" w14:textId="77777777" w:rsidR="002B08C7" w:rsidRPr="002B08C7" w:rsidRDefault="002B08C7" w:rsidP="0061572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2B08C7">
        <w:rPr>
          <w:rFonts w:ascii="Angsana New" w:eastAsia="Calibri" w:hAnsi="Angsana New"/>
          <w:spacing w:val="-6"/>
          <w:sz w:val="30"/>
          <w:szCs w:val="30"/>
          <w:cs/>
        </w:rPr>
        <w:t>ข้าพเจ้าได้ตรวจสอบงบการเงิน</w:t>
      </w:r>
      <w:r w:rsidRPr="002B08C7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2B08C7">
        <w:rPr>
          <w:rFonts w:ascii="Angsana New" w:eastAsia="Calibri" w:hAnsi="Angsana New"/>
          <w:spacing w:val="-6"/>
          <w:sz w:val="30"/>
          <w:szCs w:val="30"/>
          <w:cs/>
        </w:rPr>
        <w:t>ของบริษั</w:t>
      </w:r>
      <w:r w:rsidRPr="002B08C7">
        <w:rPr>
          <w:rFonts w:ascii="Angsana New" w:hAnsi="Angsana New"/>
          <w:spacing w:val="-6"/>
          <w:sz w:val="30"/>
          <w:szCs w:val="30"/>
          <w:cs/>
        </w:rPr>
        <w:t xml:space="preserve">ท </w:t>
      </w:r>
      <w:r w:rsidRPr="002B08C7">
        <w:rPr>
          <w:rFonts w:ascii="Angsana New" w:hAnsi="Angsana New" w:hint="cs"/>
          <w:spacing w:val="-6"/>
          <w:sz w:val="30"/>
          <w:szCs w:val="30"/>
          <w:cs/>
        </w:rPr>
        <w:t>ยูเรกา ดีไซน์</w:t>
      </w:r>
      <w:r w:rsidRPr="002B08C7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และบริษัทย่อย</w:t>
      </w:r>
      <w:r w:rsidRPr="007616B3">
        <w:rPr>
          <w:rFonts w:ascii="Angsana New" w:hAnsi="Angsana New"/>
          <w:sz w:val="30"/>
          <w:szCs w:val="30"/>
          <w:cs/>
        </w:rPr>
        <w:t xml:space="preserve">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และของเฉพาะบริ</w:t>
      </w:r>
      <w:r w:rsidRPr="002B08C7">
        <w:rPr>
          <w:rFonts w:ascii="Angsana New" w:eastAsia="Calibri" w:hAnsi="Angsana New"/>
          <w:spacing w:val="-6"/>
          <w:sz w:val="30"/>
          <w:szCs w:val="30"/>
          <w:cs/>
        </w:rPr>
        <w:t xml:space="preserve">ษัท </w:t>
      </w:r>
      <w:r w:rsidRPr="002B08C7">
        <w:rPr>
          <w:rFonts w:ascii="Angsana New" w:eastAsia="Calibri" w:hAnsi="Angsana New" w:hint="cs"/>
          <w:spacing w:val="-6"/>
          <w:sz w:val="30"/>
          <w:szCs w:val="30"/>
          <w:cs/>
        </w:rPr>
        <w:t>ยูเรกา ดีไซน์</w:t>
      </w:r>
      <w:r w:rsidRPr="002B08C7">
        <w:rPr>
          <w:rFonts w:ascii="Angsana New" w:eastAsia="Calibri" w:hAnsi="Angsana New"/>
          <w:spacing w:val="-6"/>
          <w:sz w:val="30"/>
          <w:szCs w:val="30"/>
          <w:cs/>
        </w:rPr>
        <w:t xml:space="preserve"> จำกัด (มหาชน) </w:t>
      </w:r>
      <w:r w:rsidRPr="007616B3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</w:t>
      </w:r>
      <w:r w:rsidRPr="002B08C7">
        <w:rPr>
          <w:rFonts w:ascii="Angsana New" w:hAnsi="Angsana New"/>
          <w:sz w:val="30"/>
          <w:szCs w:val="30"/>
          <w:cs/>
        </w:rPr>
        <w:t>นรวมและงบแสดงฐานะการเงินเฉพาะกิจการ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 w:rsidRPr="002B08C7">
        <w:rPr>
          <w:rFonts w:ascii="Angsana New" w:hAnsi="Angsana New"/>
          <w:sz w:val="30"/>
          <w:szCs w:val="30"/>
        </w:rPr>
        <w:t xml:space="preserve">31 </w:t>
      </w:r>
      <w:r w:rsidRPr="002B08C7">
        <w:rPr>
          <w:rFonts w:ascii="Angsana New" w:hAnsi="Angsana New"/>
          <w:sz w:val="30"/>
          <w:szCs w:val="30"/>
          <w:cs/>
        </w:rPr>
        <w:t>ธันวาคม</w:t>
      </w:r>
      <w:r w:rsidRPr="002B08C7">
        <w:rPr>
          <w:rFonts w:ascii="Angsana New" w:hAnsi="Angsana New"/>
          <w:sz w:val="30"/>
          <w:szCs w:val="30"/>
        </w:rPr>
        <w:t xml:space="preserve"> 25</w:t>
      </w:r>
      <w:r w:rsidR="00000348">
        <w:rPr>
          <w:rFonts w:ascii="Angsana New" w:hAnsi="Angsana New"/>
          <w:sz w:val="30"/>
          <w:szCs w:val="30"/>
        </w:rPr>
        <w:t>6</w:t>
      </w:r>
      <w:r w:rsidR="001F45A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2B08C7">
        <w:rPr>
          <w:rFonts w:ascii="Angsana New" w:hAnsi="Angsana New"/>
          <w:sz w:val="30"/>
          <w:szCs w:val="30"/>
          <w:cs/>
        </w:rPr>
        <w:t>รวมและ</w:t>
      </w:r>
      <w:r w:rsidRPr="002B08C7">
        <w:rPr>
          <w:rFonts w:ascii="Angsana New" w:hAnsi="Angsana New" w:hint="cs"/>
          <w:sz w:val="30"/>
          <w:szCs w:val="30"/>
          <w:cs/>
        </w:rPr>
        <w:t xml:space="preserve">        </w:t>
      </w:r>
      <w:r w:rsidRPr="002B08C7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Pr="002B08C7">
        <w:rPr>
          <w:rFonts w:ascii="Angsana New" w:hAnsi="Angsana New"/>
          <w:sz w:val="30"/>
          <w:szCs w:val="30"/>
        </w:rPr>
        <w:t xml:space="preserve"> </w:t>
      </w:r>
      <w:r w:rsidRPr="002B08C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B08C7">
        <w:rPr>
          <w:rFonts w:ascii="Angsana New" w:hAnsi="Angsana New"/>
          <w:sz w:val="30"/>
          <w:szCs w:val="30"/>
        </w:rPr>
        <w:t xml:space="preserve"> </w:t>
      </w:r>
      <w:r w:rsidRPr="002B08C7">
        <w:rPr>
          <w:rFonts w:ascii="Angsana New" w:hAnsi="Angsana New"/>
          <w:sz w:val="30"/>
          <w:szCs w:val="30"/>
          <w:cs/>
        </w:rPr>
        <w:t>สำหรับปีสิ้นสุด</w:t>
      </w:r>
      <w:r w:rsidRPr="002B08C7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2B08C7">
        <w:rPr>
          <w:rFonts w:ascii="Angsana New" w:hAnsi="Angsana New"/>
          <w:sz w:val="30"/>
          <w:szCs w:val="30"/>
          <w:cs/>
        </w:rPr>
        <w:t xml:space="preserve">วันเดียวกัน </w:t>
      </w:r>
      <w:r w:rsidRPr="002B08C7">
        <w:rPr>
          <w:rFonts w:ascii="Angsana New" w:hAnsi="Angsana New" w:hint="cs"/>
          <w:sz w:val="30"/>
          <w:szCs w:val="30"/>
          <w:cs/>
        </w:rPr>
        <w:t>รวมถึง</w:t>
      </w:r>
      <w:r w:rsidRPr="002B08C7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2B08C7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2B08C7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2B08C7">
        <w:rPr>
          <w:rFonts w:ascii="Angsana New" w:hAnsi="Angsana New"/>
          <w:sz w:val="30"/>
          <w:szCs w:val="30"/>
          <w:cs/>
        </w:rPr>
        <w:t>ญ</w:t>
      </w:r>
      <w:r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2B08C7">
        <w:rPr>
          <w:rFonts w:ascii="Angsana New" w:hAnsi="Angsana New" w:hint="cs"/>
          <w:sz w:val="30"/>
          <w:szCs w:val="30"/>
          <w:cs/>
        </w:rPr>
        <w:t xml:space="preserve">ๆ </w:t>
      </w:r>
    </w:p>
    <w:p w14:paraId="097D1F1D" w14:textId="77777777" w:rsidR="002B08C7" w:rsidRPr="002B08C7" w:rsidRDefault="002B08C7" w:rsidP="002B08C7">
      <w:pPr>
        <w:rPr>
          <w:rFonts w:ascii="Angsana New" w:hAnsi="Angsana New"/>
          <w:b/>
          <w:bCs/>
          <w:sz w:val="30"/>
          <w:szCs w:val="30"/>
        </w:rPr>
      </w:pPr>
    </w:p>
    <w:p w14:paraId="201F6185" w14:textId="77777777" w:rsidR="002B08C7" w:rsidRPr="00615726" w:rsidRDefault="002B08C7" w:rsidP="002B08C7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15726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615726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615726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615726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615726">
        <w:rPr>
          <w:rFonts w:ascii="Angsana New" w:hAnsi="Angsana New"/>
          <w:sz w:val="30"/>
          <w:szCs w:val="30"/>
        </w:rPr>
        <w:t xml:space="preserve"> </w:t>
      </w:r>
      <w:r w:rsidRPr="00615726">
        <w:rPr>
          <w:rFonts w:ascii="Angsana New" w:hAnsi="Angsana New"/>
          <w:sz w:val="30"/>
          <w:szCs w:val="30"/>
          <w:cs/>
        </w:rPr>
        <w:t>วัน</w:t>
      </w:r>
      <w:r w:rsidRPr="00615726">
        <w:rPr>
          <w:rFonts w:ascii="Angsana New" w:eastAsia="Calibri" w:hAnsi="Angsana New"/>
          <w:sz w:val="30"/>
          <w:szCs w:val="30"/>
          <w:cs/>
        </w:rPr>
        <w:t>ที่</w:t>
      </w:r>
      <w:r w:rsidRPr="00615726">
        <w:rPr>
          <w:rFonts w:ascii="Angsana New" w:eastAsia="Calibri" w:hAnsi="Angsana New"/>
          <w:sz w:val="30"/>
          <w:szCs w:val="30"/>
        </w:rPr>
        <w:t xml:space="preserve"> 31 </w:t>
      </w:r>
      <w:r w:rsidRPr="00615726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000348">
        <w:rPr>
          <w:rFonts w:ascii="Angsana New" w:eastAsia="Calibri" w:hAnsi="Angsana New"/>
          <w:sz w:val="30"/>
          <w:szCs w:val="30"/>
        </w:rPr>
        <w:t>256</w:t>
      </w:r>
      <w:r w:rsidR="00C8534F">
        <w:rPr>
          <w:rFonts w:ascii="Angsana New" w:eastAsia="Calibri" w:hAnsi="Angsana New"/>
          <w:sz w:val="30"/>
          <w:szCs w:val="30"/>
        </w:rPr>
        <w:t>2</w:t>
      </w:r>
      <w:r w:rsidRPr="00615726">
        <w:rPr>
          <w:rFonts w:ascii="Angsana New" w:eastAsia="Calibri" w:hAnsi="Angsana New"/>
          <w:sz w:val="30"/>
          <w:szCs w:val="30"/>
          <w:cs/>
        </w:rPr>
        <w:t xml:space="preserve"> ผลการ</w:t>
      </w:r>
      <w:r w:rsidRPr="00615726">
        <w:rPr>
          <w:rFonts w:ascii="Angsana New" w:hAnsi="Angsana New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615726">
        <w:rPr>
          <w:rFonts w:ascii="Angsana New" w:hAnsi="Angsana New"/>
          <w:sz w:val="30"/>
          <w:szCs w:val="30"/>
        </w:rPr>
        <w:t xml:space="preserve"> </w:t>
      </w:r>
      <w:r w:rsidRPr="00615726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615726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15726">
        <w:rPr>
          <w:rFonts w:ascii="Angsana New" w:hAnsi="Angsana New"/>
          <w:sz w:val="30"/>
          <w:szCs w:val="30"/>
          <w:cs/>
        </w:rPr>
        <w:t>น</w:t>
      </w:r>
    </w:p>
    <w:p w14:paraId="6EECF7D1" w14:textId="77777777" w:rsidR="002B08C7" w:rsidRDefault="002B08C7" w:rsidP="002B08C7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3EBF83A" w14:textId="77777777" w:rsidR="002B08C7" w:rsidRPr="00C101D5" w:rsidRDefault="002B08C7" w:rsidP="002B08C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E9E80BE" w14:textId="77777777" w:rsidR="002B08C7" w:rsidRPr="00C101D5" w:rsidRDefault="002B08C7" w:rsidP="002B08C7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01BDD14B" w14:textId="66DDDCDC" w:rsidR="002B08C7" w:rsidRDefault="002B08C7" w:rsidP="002B08C7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F703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6F1D9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F1D91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F54D2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F54D21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F54D21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</w:t>
      </w:r>
      <w:r w:rsidRPr="00930753">
        <w:rPr>
          <w:rFonts w:ascii="Angsana New" w:eastAsia="Calibri" w:hAnsi="Angsana New"/>
          <w:sz w:val="30"/>
          <w:szCs w:val="30"/>
          <w:cs/>
        </w:rPr>
        <w:t>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กำหนดโดยสภาวิชาชีพบัญชี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7113D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6EE219" w14:textId="77777777" w:rsidR="009925EC" w:rsidRPr="00C101D5" w:rsidRDefault="009925EC" w:rsidP="002B08C7">
      <w:pPr>
        <w:jc w:val="thaiDistribute"/>
        <w:rPr>
          <w:rFonts w:ascii="Angsana New" w:hAnsi="Angsana New"/>
          <w:sz w:val="30"/>
          <w:szCs w:val="30"/>
        </w:rPr>
      </w:pPr>
    </w:p>
    <w:p w14:paraId="5C593F4A" w14:textId="77777777" w:rsidR="009925EC" w:rsidRDefault="009925EC" w:rsidP="002B08C7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9925EC" w:rsidSect="009925E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350" w:right="1152" w:bottom="576" w:left="1440" w:header="720" w:footer="720" w:gutter="0"/>
          <w:cols w:space="720"/>
          <w:titlePg/>
        </w:sectPr>
      </w:pPr>
      <w:bookmarkStart w:id="0" w:name="_GoBack"/>
      <w:bookmarkEnd w:id="0"/>
    </w:p>
    <w:p w14:paraId="6A12DCAC" w14:textId="1F9CC5B4" w:rsidR="002B08C7" w:rsidRDefault="002B08C7" w:rsidP="002B08C7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A895B0" w14:textId="77777777" w:rsidR="00707B4D" w:rsidRDefault="00707B4D" w:rsidP="002B08C7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8F32BF" w14:textId="77777777" w:rsidR="009A4A8A" w:rsidRPr="000E6317" w:rsidRDefault="009A4A8A" w:rsidP="009A4A8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E6317">
        <w:rPr>
          <w:rFonts w:asciiTheme="majorBid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299AC8D7" w14:textId="77777777" w:rsidR="009A4A8A" w:rsidRPr="000E6317" w:rsidRDefault="009A4A8A" w:rsidP="009A4A8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217B8E6" w14:textId="3F9F3801" w:rsidR="009A4A8A" w:rsidRPr="000E6317" w:rsidRDefault="009A4A8A" w:rsidP="009A4A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0E6317">
        <w:rPr>
          <w:rFonts w:asciiTheme="majorBidi" w:eastAsia="Calibri" w:hAnsiTheme="majorBidi" w:cstheme="majorBidi"/>
          <w:sz w:val="30"/>
          <w:szCs w:val="30"/>
        </w:rPr>
        <w:t xml:space="preserve">2 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ซึ่งระบุว่า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0E6317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0E6317">
        <w:rPr>
          <w:rFonts w:asciiTheme="majorBidi" w:eastAsia="Calibri" w:hAnsiTheme="majorBidi" w:cstheme="majorBidi"/>
          <w:sz w:val="30"/>
          <w:szCs w:val="30"/>
        </w:rPr>
        <w:t xml:space="preserve">2562 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เป็นจำนวนเงิน </w:t>
      </w:r>
      <w:r w:rsidRPr="000E6317">
        <w:rPr>
          <w:rFonts w:asciiTheme="majorBidi" w:eastAsia="Calibri" w:hAnsiTheme="majorBidi" w:cstheme="majorBidi"/>
          <w:sz w:val="30"/>
          <w:szCs w:val="30"/>
        </w:rPr>
        <w:t>1</w:t>
      </w:r>
      <w:r>
        <w:rPr>
          <w:rFonts w:asciiTheme="majorBidi" w:eastAsia="Calibri" w:hAnsiTheme="majorBidi" w:cstheme="majorBidi"/>
          <w:sz w:val="30"/>
          <w:szCs w:val="30"/>
        </w:rPr>
        <w:t>9</w:t>
      </w:r>
      <w:r w:rsidRPr="000E6317">
        <w:rPr>
          <w:rFonts w:asciiTheme="majorBidi" w:eastAsia="Calibri" w:hAnsiTheme="majorBidi" w:cstheme="majorBidi"/>
          <w:sz w:val="30"/>
          <w:szCs w:val="30"/>
        </w:rPr>
        <w:t>.</w:t>
      </w:r>
      <w:r w:rsidR="00232F18">
        <w:rPr>
          <w:rFonts w:asciiTheme="majorBidi" w:eastAsia="Calibri" w:hAnsiTheme="majorBidi" w:cstheme="majorBidi"/>
          <w:sz w:val="30"/>
          <w:szCs w:val="30"/>
        </w:rPr>
        <w:t>7</w:t>
      </w:r>
      <w:r w:rsidRPr="000E631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ล้านบาทและ </w:t>
      </w:r>
      <w:r>
        <w:rPr>
          <w:rFonts w:asciiTheme="majorBidi" w:eastAsia="Calibri" w:hAnsiTheme="majorBidi" w:cstheme="majorBidi"/>
          <w:sz w:val="30"/>
          <w:szCs w:val="30"/>
        </w:rPr>
        <w:t>56.0</w:t>
      </w:r>
      <w:r w:rsidRPr="000E631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>ล้านบาทตามลำดับ และ ณ วันเดียวกัน</w:t>
      </w:r>
      <w:r w:rsidRPr="000E631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กลุ่มบริษัทและบริษัทมีขาดทุนสะสมจำนวนเงิน </w:t>
      </w:r>
      <w:r w:rsidRPr="000E6317">
        <w:rPr>
          <w:rFonts w:asciiTheme="majorBidi" w:eastAsia="Calibri" w:hAnsiTheme="majorBidi" w:cstheme="majorBidi"/>
          <w:sz w:val="30"/>
          <w:szCs w:val="30"/>
        </w:rPr>
        <w:t>1</w:t>
      </w:r>
      <w:r>
        <w:rPr>
          <w:rFonts w:asciiTheme="majorBidi" w:eastAsia="Calibri" w:hAnsiTheme="majorBidi" w:cstheme="majorBidi"/>
          <w:sz w:val="30"/>
          <w:szCs w:val="30"/>
        </w:rPr>
        <w:t>61.</w:t>
      </w:r>
      <w:r w:rsidR="00232F18">
        <w:rPr>
          <w:rFonts w:asciiTheme="majorBidi" w:eastAsia="Calibri" w:hAnsiTheme="majorBidi" w:cstheme="majorBidi"/>
          <w:sz w:val="30"/>
          <w:szCs w:val="30"/>
        </w:rPr>
        <w:t>3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ล้านบาทและ </w:t>
      </w:r>
      <w:r>
        <w:rPr>
          <w:rFonts w:asciiTheme="majorBidi" w:eastAsia="Calibri" w:hAnsiTheme="majorBidi" w:cstheme="majorBidi"/>
          <w:sz w:val="30"/>
          <w:szCs w:val="30"/>
        </w:rPr>
        <w:t>182.</w:t>
      </w:r>
      <w:r w:rsidR="00232F18">
        <w:rPr>
          <w:rFonts w:asciiTheme="majorBidi" w:eastAsia="Calibri" w:hAnsiTheme="majorBidi" w:cstheme="majorBidi"/>
          <w:sz w:val="30"/>
          <w:szCs w:val="30"/>
        </w:rPr>
        <w:t>3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</w:t>
      </w:r>
      <w:r w:rsidRPr="000E6317">
        <w:rPr>
          <w:rFonts w:asciiTheme="majorBidi" w:hAnsiTheme="majorBidi" w:cstheme="majorBidi"/>
          <w:sz w:val="30"/>
          <w:szCs w:val="30"/>
          <w:cs/>
        </w:rPr>
        <w:t>ทตามลำดับ</w:t>
      </w:r>
      <w:r w:rsidRPr="000E6317">
        <w:rPr>
          <w:rFonts w:asciiTheme="majorBidi" w:eastAsia="Calibr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ทั้งนี้ความเห็นของข้าพเจ้าไม่ได้เปลี่ยนแปลงไปเนื่องจากเรื่องนี้</w:t>
      </w:r>
    </w:p>
    <w:p w14:paraId="46816868" w14:textId="77777777" w:rsidR="009A4A8A" w:rsidRDefault="009A4A8A" w:rsidP="002B08C7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8384AA" w14:textId="114606D9" w:rsidR="002B08C7" w:rsidRPr="00C101D5" w:rsidRDefault="002B08C7" w:rsidP="002B08C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6852DD2" w14:textId="77777777" w:rsidR="002B08C7" w:rsidRPr="005D31B2" w:rsidRDefault="002B08C7" w:rsidP="002B08C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E3BB6BF" w14:textId="77777777" w:rsidR="002B08C7" w:rsidRPr="00C101D5" w:rsidRDefault="002B08C7" w:rsidP="002B08C7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07B4D">
        <w:rPr>
          <w:rFonts w:ascii="Angsana New" w:eastAsia="Calibri" w:hAnsi="Angsana New"/>
          <w:sz w:val="30"/>
          <w:szCs w:val="30"/>
          <w:cs/>
        </w:rPr>
        <w:t>น</w:t>
      </w:r>
      <w:r w:rsidRPr="00707B4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07B4D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07B4D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07B4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707B4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07B4D">
        <w:rPr>
          <w:rFonts w:ascii="Angsana New" w:eastAsia="Calibri" w:hAnsi="Angsana New"/>
          <w:sz w:val="30"/>
          <w:szCs w:val="30"/>
          <w:cs/>
        </w:rPr>
        <w:t>โดยร</w:t>
      </w:r>
      <w:r w:rsidRPr="007616B3">
        <w:rPr>
          <w:rFonts w:ascii="Angsana New" w:eastAsia="Calibri" w:hAnsi="Angsana New"/>
          <w:sz w:val="30"/>
          <w:szCs w:val="30"/>
          <w:cs/>
        </w:rPr>
        <w:t>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3DE6E9D" w14:textId="197DDC3A" w:rsidR="009A4A8A" w:rsidRDefault="009A4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655"/>
      </w:tblGrid>
      <w:tr w:rsidR="003318B1" w:rsidRPr="007616B3" w14:paraId="2270EAAD" w14:textId="77777777" w:rsidTr="009A4A8A">
        <w:trPr>
          <w:tblHeader/>
        </w:trPr>
        <w:tc>
          <w:tcPr>
            <w:tcW w:w="9307" w:type="dxa"/>
            <w:gridSpan w:val="2"/>
            <w:shd w:val="clear" w:color="auto" w:fill="auto"/>
          </w:tcPr>
          <w:p w14:paraId="374663D6" w14:textId="77777777" w:rsidR="002B08C7" w:rsidRPr="003318B1" w:rsidRDefault="00627CFD" w:rsidP="003318B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18B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การรับรู้รายได้ตามขั้นความสำเร็จของงาน</w:t>
            </w:r>
          </w:p>
        </w:tc>
      </w:tr>
      <w:tr w:rsidR="003318B1" w:rsidRPr="007616B3" w14:paraId="339E210E" w14:textId="77777777" w:rsidTr="009A4A8A">
        <w:trPr>
          <w:tblHeader/>
        </w:trPr>
        <w:tc>
          <w:tcPr>
            <w:tcW w:w="9307" w:type="dxa"/>
            <w:gridSpan w:val="2"/>
            <w:shd w:val="clear" w:color="auto" w:fill="auto"/>
          </w:tcPr>
          <w:p w14:paraId="60E7B1D5" w14:textId="118762C4" w:rsidR="002B08C7" w:rsidRPr="006D6FD5" w:rsidRDefault="002B08C7" w:rsidP="000D6A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6FD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0D6A0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0D6A05" w:rsidRPr="00A33A44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A33A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4A8A" w:rsidRPr="00A33A44">
              <w:rPr>
                <w:rFonts w:ascii="Angsana New" w:hAnsi="Angsana New"/>
                <w:sz w:val="30"/>
                <w:szCs w:val="30"/>
              </w:rPr>
              <w:t>4</w:t>
            </w:r>
            <w:r w:rsidR="00627CFD" w:rsidRPr="00A33A4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33A44" w:rsidRPr="00A33A44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627CFD" w:rsidRPr="00A33A44">
              <w:rPr>
                <w:rFonts w:ascii="Angsana New" w:hAnsi="Angsana New"/>
                <w:sz w:val="30"/>
                <w:szCs w:val="30"/>
              </w:rPr>
              <w:t>)</w:t>
            </w:r>
            <w:r w:rsidRPr="00A33A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4A8A" w:rsidRPr="00A33A4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9A4A8A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9A4A8A">
              <w:rPr>
                <w:rFonts w:ascii="Angsana New" w:hAnsi="Angsana New"/>
                <w:sz w:val="30"/>
                <w:szCs w:val="30"/>
              </w:rPr>
              <w:t>23</w:t>
            </w:r>
            <w:r w:rsidR="009A4A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0301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3318B1" w:rsidRPr="007616B3" w14:paraId="07AD5ED8" w14:textId="77777777" w:rsidTr="009A4A8A">
        <w:trPr>
          <w:tblHeader/>
        </w:trPr>
        <w:tc>
          <w:tcPr>
            <w:tcW w:w="4652" w:type="dxa"/>
            <w:shd w:val="clear" w:color="auto" w:fill="auto"/>
          </w:tcPr>
          <w:p w14:paraId="5466E668" w14:textId="77777777" w:rsidR="002B08C7" w:rsidRPr="003318B1" w:rsidRDefault="002B08C7" w:rsidP="003318B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8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5" w:type="dxa"/>
            <w:shd w:val="clear" w:color="auto" w:fill="auto"/>
          </w:tcPr>
          <w:p w14:paraId="0AA21933" w14:textId="77777777" w:rsidR="002B08C7" w:rsidRPr="003318B1" w:rsidRDefault="002B08C7" w:rsidP="003318B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8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318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318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83E06" w:rsidRPr="00C101D5" w14:paraId="26982F41" w14:textId="77777777" w:rsidTr="009A4A8A">
        <w:tc>
          <w:tcPr>
            <w:tcW w:w="4652" w:type="dxa"/>
            <w:shd w:val="clear" w:color="auto" w:fill="auto"/>
          </w:tcPr>
          <w:p w14:paraId="211C497B" w14:textId="77777777" w:rsidR="00183E06" w:rsidRPr="00183E06" w:rsidRDefault="00183E06" w:rsidP="00183E0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183E06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รายได้ตามสัญญารับรู้ตามสัดส่วนของขั้นความสำเร็จของงานตามสัญญา ในการกำหนดขั้นความสำเร็จของงาน วิศวกรของกลุ่มบริษัทเป็นผู้ประเมินขั้นความสำเร็จของงานโดยการเปรียบเทียบงานที่ทำเ</w:t>
            </w:r>
            <w:r w:rsidR="00082A8E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สร็จ ณ วันสิ้นรอบระยะเวลารายงาน</w:t>
            </w:r>
            <w:r w:rsidRPr="00183E06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กับงานทั้งหมด</w:t>
            </w:r>
            <w:r w:rsidRPr="00183E06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 xml:space="preserve"> </w:t>
            </w:r>
            <w:r w:rsidRPr="00183E06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การบันทึกบัญชีของสัญญาดังกล่าวเป็นความเสี่ยงที่มีนัยสำคัญต่อกลุ่มบริษัท เนื่องจากมีการใช้การประมาณการและวิจารณญาณในระดับสูงของผู้บริหารเกี่ยวกับขั้นความสำเร็จของงาน ณ วันสิ้นรอบระยะเวลารายงานโดยเฉพาะอย่างยิ่งสำหรับสัญญาระยะยาว และเกี่ยวข้องกับการรับรู้ของสัญญาที่ขาดทุนและงานระหว่างทำของสัญญาที่ยังไม่เรียกเก็บเงิน ความไม่แน่นอนจากการใช้วิจารณญาณเหล่านี้สามารถทำให้เกิดผลต่างซึ่งมีจำนวนที่เป็นสาระสำคัญต่อกำไร</w:t>
            </w:r>
            <w:r w:rsidR="00503986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หรือ</w:t>
            </w:r>
            <w:r w:rsidRPr="00183E06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ขาดทุนที่บันทึกในงวดปีบัญชีปัจจุบัน รวมถึงมูลค่าของงานระหว่างทำของสัญญาที่ยังไม่เรียกเก็บเงิน ณ วันสิ้นรอบระยะเวลาบัญชี</w:t>
            </w:r>
            <w:r w:rsidR="006D030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6D0301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55" w:type="dxa"/>
          </w:tcPr>
          <w:p w14:paraId="553BB253" w14:textId="77777777" w:rsidR="00183E06" w:rsidRPr="00183E06" w:rsidRDefault="00183E06" w:rsidP="009D61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E06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วิธีการตรวจสอบของข้าพเจ้านั้นรวมถึง</w:t>
            </w: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</w:p>
          <w:p w14:paraId="6E34EE4B" w14:textId="77777777" w:rsidR="00183E06" w:rsidRPr="00183E06" w:rsidRDefault="00183E06" w:rsidP="009D615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การประเมินความเหมาะสมของวิธีการที่ใช้ในการรับรู้รายได้</w:t>
            </w:r>
          </w:p>
          <w:p w14:paraId="7FA6B2C5" w14:textId="77777777" w:rsidR="00183E06" w:rsidRPr="00183E06" w:rsidRDefault="00183E06" w:rsidP="009D615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การประเมินความเหมาะสมเกี่ยวกับความรู้ความสามารถและประสบการณ์ของวิศวกร</w:t>
            </w:r>
          </w:p>
          <w:p w14:paraId="392535C4" w14:textId="77777777" w:rsidR="00183E06" w:rsidRPr="00183E06" w:rsidRDefault="00183E06" w:rsidP="009D615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การทดสอบการออกแบบและการนำไปใช้ และ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ทดสอบความมีประสิทธิผลของ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การปฏิบัติตามกระบวนการควบคุมเกี่ยวกับการอนุมัติของผู้บริหารและลูกค้าภายนอก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ในแต่ละขั้นความสำเร็จของงาน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เพื่อ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ตอบสนอง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ต่อ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ความเสี่ยง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ดังกล่าว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นี้</w:t>
            </w:r>
          </w:p>
          <w:p w14:paraId="638C5FF7" w14:textId="77777777" w:rsidR="005D31B2" w:rsidRPr="005D31B2" w:rsidRDefault="00183E06" w:rsidP="005D31B2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การทดสอบรายละเอียดของรายการโดยการ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สุ่มเข้าร่วม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สังเกตการณ์ตรวจนับสินค้าคงเหลือและ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อ้างอิงกับ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เอกสารการประเมินขั้นความสำเร็จของงานโดยวิศวกรของกลุ่มบริษัท เพื่อ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พิจารณา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ขั้นความสำเร็จของงาน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ที่กลุ่มบริษัท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รับรู้</w:t>
            </w:r>
            <w:r w:rsid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เป็น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</w:t>
            </w:r>
          </w:p>
          <w:p w14:paraId="1B4A76AD" w14:textId="77777777" w:rsidR="00183E06" w:rsidRDefault="00503986" w:rsidP="0050398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ประเมิน</w:t>
            </w:r>
            <w:r w:rsidR="00183E06"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</w:t>
            </w:r>
            <w:r w:rsidR="00183E06"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ขั้นความสำเร็จของงานของกลุ่มบริษัทโดยการเปรียบเทียบ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กับ</w:t>
            </w:r>
            <w:r w:rsidR="00183E06"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ต้นทุนที่เกิดขึ้นและต้นทุนที่คาดว่าจะเกิดขึ้นเพื่อให้เสร็จตามสัญญากับประมาณการต้นทุน </w:t>
            </w:r>
          </w:p>
          <w:p w14:paraId="12B78C90" w14:textId="77777777" w:rsidR="00503986" w:rsidRPr="00183E06" w:rsidRDefault="00503986" w:rsidP="00221D52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503986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ประเมินความเหมาะสมและความเพียงพอของการเปิดเผยข้อมูล</w:t>
            </w:r>
            <w:r w:rsidR="00221D52">
              <w:rPr>
                <w:rFonts w:ascii="Angsana New" w:eastAsia="MS Mincho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7599A45" w14:textId="3CB0FA80" w:rsidR="009A4A8A" w:rsidRDefault="009A4A8A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C86DF22" w14:textId="77777777" w:rsidR="009A4A8A" w:rsidRDefault="009A4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</w:rPr>
        <w:br w:type="page"/>
      </w:r>
    </w:p>
    <w:tbl>
      <w:tblPr>
        <w:tblW w:w="93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7"/>
        <w:gridCol w:w="4680"/>
      </w:tblGrid>
      <w:tr w:rsidR="008F3552" w:rsidRPr="00562E53" w14:paraId="01F6B39F" w14:textId="77777777" w:rsidTr="009A4A8A">
        <w:trPr>
          <w:trHeight w:val="207"/>
          <w:tblHeader/>
        </w:trPr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6256D" w14:textId="77777777" w:rsidR="008F3552" w:rsidRPr="00F2191C" w:rsidRDefault="008F3552" w:rsidP="008C0F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1C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F2191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การซื้อบริษัทย่อย </w:t>
            </w:r>
          </w:p>
        </w:tc>
      </w:tr>
      <w:tr w:rsidR="008F3552" w:rsidRPr="00562E53" w14:paraId="1EE7F8B2" w14:textId="77777777" w:rsidTr="009A4A8A">
        <w:trPr>
          <w:trHeight w:val="202"/>
          <w:tblHeader/>
        </w:trPr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59953" w14:textId="0E56780F" w:rsidR="008F3552" w:rsidRPr="00F2191C" w:rsidRDefault="008F3552" w:rsidP="0013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191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2191C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9A4A8A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5 </w:t>
            </w:r>
            <w:r w:rsidR="009A4A8A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8F3552" w:rsidRPr="00562E53" w14:paraId="623BE26F" w14:textId="77777777" w:rsidTr="009A4A8A">
        <w:trPr>
          <w:trHeight w:val="215"/>
          <w:tblHeader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92AA" w14:textId="77777777" w:rsidR="008F3552" w:rsidRPr="00F2191C" w:rsidRDefault="008F3552" w:rsidP="0013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2191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360F8" w14:textId="77777777" w:rsidR="008F3552" w:rsidRPr="00562E53" w:rsidRDefault="008F3552" w:rsidP="0013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62E5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F3552" w:rsidRPr="00562E53" w14:paraId="1F74B0BE" w14:textId="77777777" w:rsidTr="009A4A8A">
        <w:trPr>
          <w:trHeight w:val="6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C15" w14:textId="14C4F552" w:rsidR="008F3552" w:rsidRPr="00FE534B" w:rsidRDefault="008F3552" w:rsidP="00133D30">
            <w:pPr>
              <w:spacing w:before="120" w:after="12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67EB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ใน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ปี </w:t>
            </w:r>
            <w:r w:rsidRPr="00FE534B">
              <w:rPr>
                <w:rFonts w:ascii="Angsana New" w:eastAsia="Calibri" w:hAnsi="Angsana New"/>
                <w:sz w:val="30"/>
                <w:szCs w:val="30"/>
              </w:rPr>
              <w:t xml:space="preserve">2562 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กลุ่มบริษัทได้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มาซึ่งอำนาจควบคุมในบริษัท บีเอส มายโค ไบโอเทค จำกัด</w:t>
            </w:r>
            <w:r w:rsidRPr="00FE534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โดยการซื้อหุ้น และ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บันทึกก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ำ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ไรจากการซื้อในราคา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ต่ำกว่ามูลค่ายุติธรรมจำนวนเงิน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9A4A8A">
              <w:rPr>
                <w:rFonts w:ascii="Angsana New" w:eastAsia="Calibri" w:hAnsi="Angsana New"/>
                <w:sz w:val="30"/>
                <w:szCs w:val="30"/>
              </w:rPr>
              <w:t>26.87</w:t>
            </w:r>
            <w:r w:rsidRPr="00FE534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ล้านบาท</w:t>
            </w:r>
            <w:r w:rsidRPr="00FE534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ในงบกําไรขาดทุน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เบ็ดเสร็จรวม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สําหรับปีสิ้นสุดวันที่ </w:t>
            </w:r>
            <w:r w:rsidRPr="00FE534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FE534B">
              <w:rPr>
                <w:rFonts w:ascii="Angsana New" w:eastAsia="Calibri" w:hAnsi="Angsana New"/>
                <w:sz w:val="30"/>
                <w:szCs w:val="30"/>
              </w:rPr>
              <w:t xml:space="preserve">2562 </w:t>
            </w:r>
          </w:p>
          <w:p w14:paraId="4AF2B0B6" w14:textId="77777777" w:rsidR="008F3552" w:rsidRPr="00FE534B" w:rsidRDefault="008F3552" w:rsidP="00133D30">
            <w:pPr>
              <w:spacing w:before="120" w:after="12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กลุ่มบริษัทได้ว่าจ้างผู้ประเมินราคาอิสระเพื่อวัดมูลค่า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ยุติธรรม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ของสินทรัพย์ที่ได้มาและหนี้สินที่รับมา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โดยผลแตกต่าง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จากสิ่งตอบแทนในการซื้อ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จะถูกบันทึกเป็นก</w:t>
            </w:r>
            <w:r w:rsidRPr="00FE534B">
              <w:rPr>
                <w:rFonts w:ascii="Angsana New" w:eastAsia="Calibri" w:hAnsi="Angsana New" w:hint="cs"/>
                <w:sz w:val="30"/>
                <w:szCs w:val="30"/>
                <w:cs/>
              </w:rPr>
              <w:t>ำ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ไรจากการซื้อในราคาที่ตํ่ากว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่า</w:t>
            </w:r>
            <w:r w:rsidRPr="00FE534B">
              <w:rPr>
                <w:rFonts w:ascii="Angsana New" w:eastAsia="Calibri" w:hAnsi="Angsana New"/>
                <w:sz w:val="30"/>
                <w:szCs w:val="30"/>
                <w:cs/>
              </w:rPr>
              <w:t>มูลค่ายุติธรรม</w:t>
            </w:r>
          </w:p>
          <w:p w14:paraId="5B722336" w14:textId="77777777" w:rsidR="008F3552" w:rsidRPr="00562E53" w:rsidRDefault="008F3552" w:rsidP="00133D30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EB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เนื่องจากความมี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นัยสำคัญ</w:t>
            </w:r>
            <w:r w:rsidRPr="00267EB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ของรายการและเกี่ยวข้องก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ั</w:t>
            </w:r>
            <w:r w:rsidRPr="00267EB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การใช้ดุลยพินิจที่สําคัญและมีความซับซ้อนในการประเมินมูลค่ายุติธรรมของสินทรัพย์ที่ได้มาและหนี้สินที่รับมา ข้าพเจ้าจึงพิจารณาว่าการบัญชีสําหรับการ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ซื้อ</w:t>
            </w:r>
            <w:r w:rsidRPr="00267EB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ธุรกิจเป็นเรื่องสําคัญในการตรวจสอบ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EF8E" w14:textId="77777777" w:rsidR="009A4A8A" w:rsidRPr="00183E06" w:rsidRDefault="009A4A8A" w:rsidP="009A4A8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E06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วิธีการตรวจสอบของข้าพเจ้านั้นรวมถึง</w:t>
            </w: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</w:p>
          <w:p w14:paraId="3DA64323" w14:textId="77777777" w:rsidR="008F3552" w:rsidRDefault="008F3552" w:rsidP="008F3552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ทำความเข้าใจและสอบถามผู้บริหารถึงลักษณะและวัตถุประสงค์ในการเข้าทำรายการซื้อ รวมถึง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อ่านสัญญาซื้อขายธุรกิจ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และเอกสารอื่นที่เกี่ยวข้อง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เพื่อทําความเข้าใจถึงข้อก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ำ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หนดและเงื่อนไขที่สําคัญ</w:t>
            </w:r>
          </w:p>
          <w:p w14:paraId="2E6A777F" w14:textId="77777777" w:rsidR="008F3552" w:rsidRPr="00861A56" w:rsidRDefault="008F3552" w:rsidP="00BE268D">
            <w:pPr>
              <w:numPr>
                <w:ilvl w:val="0"/>
                <w:numId w:val="38"/>
              </w:numPr>
              <w:tabs>
                <w:tab w:val="clear" w:pos="680"/>
                <w:tab w:val="clear" w:pos="907"/>
                <w:tab w:val="left" w:pos="702"/>
              </w:tabs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AD671B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AD671B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  <w:r w:rsidRPr="00F5557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45771E8D" w14:textId="77777777" w:rsidR="008F3552" w:rsidRDefault="008F3552" w:rsidP="008F3552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พิจารณาข้อสมมติหลักในการประเมินมูลค่ายุติธรรมของสินทรัพย์ที่ได้มาและหนี้สินที่รับมา โดยอ้างอิงจากแหล่งข้อมูลภายนอกและข้อมูลภายใน รวมทั้ง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ใช้ผู้เชี่ยวชาญของเคพีเอ็มจี ในการประเมินความเหมาะสมของค่าตัวแปรทางการเงินที่เป็นตัวก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ำ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หนดอัตราคิดล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การระบุสินทรัพย์ไม่มีตัวตน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</w:t>
            </w:r>
            <w:r w:rsidRPr="004856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มูลค่า</w:t>
            </w:r>
          </w:p>
          <w:p w14:paraId="05DBD1C8" w14:textId="77777777" w:rsidR="008F3552" w:rsidRDefault="008F3552" w:rsidP="008F3552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</w:t>
            </w:r>
          </w:p>
          <w:p w14:paraId="5D0B8EDE" w14:textId="07B683E0" w:rsidR="008F3552" w:rsidRPr="00562E53" w:rsidRDefault="00F83574" w:rsidP="008F3552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03986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ประเมินความเหมาะสมและความเพียงพอของการเปิดเผยข้อมูล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2FADA05E" w14:textId="2C324405" w:rsidR="009A4A8A" w:rsidRDefault="009A4A8A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F683C20" w14:textId="77777777" w:rsidR="009A4A8A" w:rsidRDefault="009A4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655"/>
      </w:tblGrid>
      <w:tr w:rsidR="009A4A8A" w:rsidRPr="007616B3" w14:paraId="70920899" w14:textId="77777777" w:rsidTr="009A4A8A">
        <w:tc>
          <w:tcPr>
            <w:tcW w:w="9307" w:type="dxa"/>
            <w:gridSpan w:val="2"/>
            <w:shd w:val="clear" w:color="auto" w:fill="auto"/>
          </w:tcPr>
          <w:p w14:paraId="1BB7ADC4" w14:textId="77777777" w:rsidR="009A4A8A" w:rsidRPr="003318B1" w:rsidRDefault="009A4A8A" w:rsidP="009A4A8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18B1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การปฏิบัติตามเงื่อนไข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การกู้ยืมเงิน</w:t>
            </w:r>
          </w:p>
        </w:tc>
      </w:tr>
      <w:tr w:rsidR="009A4A8A" w:rsidRPr="007616B3" w14:paraId="7663B849" w14:textId="77777777" w:rsidTr="009A4A8A">
        <w:tc>
          <w:tcPr>
            <w:tcW w:w="9307" w:type="dxa"/>
            <w:gridSpan w:val="2"/>
            <w:shd w:val="clear" w:color="auto" w:fill="auto"/>
          </w:tcPr>
          <w:p w14:paraId="2D60D1F7" w14:textId="11F3EC9B" w:rsidR="009A4A8A" w:rsidRPr="006D0301" w:rsidRDefault="009A4A8A" w:rsidP="009A4A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6031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B960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9A4A8A" w:rsidRPr="007616B3" w14:paraId="46018EB8" w14:textId="77777777" w:rsidTr="009A4A8A">
        <w:tc>
          <w:tcPr>
            <w:tcW w:w="4652" w:type="dxa"/>
            <w:shd w:val="clear" w:color="auto" w:fill="auto"/>
          </w:tcPr>
          <w:p w14:paraId="6AA1B444" w14:textId="77777777" w:rsidR="009A4A8A" w:rsidRPr="003318B1" w:rsidRDefault="009A4A8A" w:rsidP="009A4A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8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5" w:type="dxa"/>
            <w:shd w:val="clear" w:color="auto" w:fill="auto"/>
          </w:tcPr>
          <w:p w14:paraId="588D7655" w14:textId="77777777" w:rsidR="009A4A8A" w:rsidRPr="003318B1" w:rsidRDefault="009A4A8A" w:rsidP="009A4A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8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318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318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A4A8A" w:rsidRPr="00C101D5" w14:paraId="6CE0776F" w14:textId="77777777" w:rsidTr="009A4A8A">
        <w:tc>
          <w:tcPr>
            <w:tcW w:w="4652" w:type="dxa"/>
            <w:shd w:val="clear" w:color="auto" w:fill="auto"/>
          </w:tcPr>
          <w:p w14:paraId="44CCFBA4" w14:textId="3B11BB7D" w:rsidR="009A4A8A" w:rsidRPr="00183E06" w:rsidRDefault="009A4A8A" w:rsidP="009A4A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กลุ่มบริษัทมีเงินกู้ยืมจากสถาบันการเงิน</w:t>
            </w:r>
            <w:r w:rsidR="00785C1E">
              <w:rPr>
                <w:rFonts w:ascii="Angsana New" w:hAnsi="Angsana New" w:hint="cs"/>
                <w:sz w:val="30"/>
                <w:szCs w:val="30"/>
                <w:cs/>
              </w:rPr>
              <w:t>แห่งหนึ่ง</w:t>
            </w: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 xml:space="preserve">เพื่อใช้สำหรับการดำเนินงานซึ่งกลุ่มบริษัทต้องปฏิบัติตามเงื่อนไขและข้อจำกัดบางประการตามที่ระบุในสัญญาเงินกู้ยืม </w:t>
            </w:r>
            <w:r w:rsidR="00AE24C6">
              <w:rPr>
                <w:rFonts w:ascii="Angsana New" w:hAnsi="Angsana New" w:hint="cs"/>
                <w:sz w:val="30"/>
                <w:szCs w:val="30"/>
                <w:cs/>
              </w:rPr>
              <w:t>เช่น การดำรงอัตราส่วนหนี้สินต่อทุน การดำรงอัตราส่วนความสามารถในการชำระหนี้ กลุ่มบริษัทไม่สามารถปฏิบัติตามเงื่อนไขและข้อจำกัดของสัญญาเงินกู้ยืม โดยกลุ่มบริษัท</w:t>
            </w: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>เจรจากับสถาบันการเงินและได้รับหนังสือยืนยันการผ่อนผันจากสถา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บันการเงิน</w:t>
            </w:r>
          </w:p>
          <w:p w14:paraId="06DE9168" w14:textId="77777777" w:rsidR="009A4A8A" w:rsidRPr="00183E06" w:rsidRDefault="009A4A8A" w:rsidP="009A4A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37CF98E" w14:textId="2AC588F2" w:rsidR="009A4A8A" w:rsidRPr="00183E06" w:rsidRDefault="009A4A8A" w:rsidP="009A4A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>การไม่ปฏิบัติตามเงื่อนไขและข้อจำกัดของสัญญาเงินกู้ยืม โดยไม่ได้รับการผ่อนผันจากสถาบันการเงิน มีผลกระทบต่ออัตราดอกเบี้ยและการจัดประเภทรายการเงินกู้ยืมในงบการเงิน</w:t>
            </w:r>
            <w:r w:rsidR="00A458A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C7E8DF6" w14:textId="77777777" w:rsidR="009A4A8A" w:rsidRPr="00183E06" w:rsidRDefault="009A4A8A" w:rsidP="009A4A8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4655" w:type="dxa"/>
          </w:tcPr>
          <w:p w14:paraId="6E18D3E1" w14:textId="77777777" w:rsidR="009A4A8A" w:rsidRPr="00183E06" w:rsidRDefault="009A4A8A" w:rsidP="009A4A8A">
            <w:pPr>
              <w:rPr>
                <w:rFonts w:ascii="Angsana New" w:hAnsi="Angsana New"/>
                <w:sz w:val="30"/>
                <w:szCs w:val="30"/>
              </w:rPr>
            </w:pPr>
            <w:r w:rsidRPr="00183E06">
              <w:rPr>
                <w:rFonts w:ascii="Angsana New" w:hAnsi="Angsana New" w:hint="cs"/>
                <w:sz w:val="30"/>
                <w:szCs w:val="30"/>
                <w:cs/>
              </w:rPr>
              <w:t>วิธีก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ารตรวจสอบของข้าพเจ้านั้นรวมถึง</w:t>
            </w:r>
          </w:p>
          <w:p w14:paraId="498563D0" w14:textId="1507B5EC" w:rsidR="009A4A8A" w:rsidRDefault="009A4A8A" w:rsidP="009A4A8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ตรวจสอบรายละเอียด</w:t>
            </w:r>
            <w:r w:rsidR="008768CA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และเงื่อนไข</w:t>
            </w: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ของสัญญาเงินกู้ยืม รวมถึงข้อกำหนดของการดำรงอัตราส่วน </w:t>
            </w:r>
          </w:p>
          <w:p w14:paraId="1D52ECD2" w14:textId="29B293A1" w:rsidR="009A4A8A" w:rsidRPr="00183E06" w:rsidRDefault="009A4A8A" w:rsidP="009A4A8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คำนวณอัตราส่วนที่ต้องดำรงไว้ของกลุ่มบริษัทตามสัญญาเงินกู้ยืม</w:t>
            </w:r>
          </w:p>
          <w:p w14:paraId="1153E7FE" w14:textId="71781140" w:rsidR="009A4A8A" w:rsidRPr="00183E06" w:rsidRDefault="009A4A8A" w:rsidP="001B4D1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ได้รับหนังสือยืนยันการผ่อนผันที่เป็นลายลักษณ์อักษรจากสถาบันการเงินในกรณีที่กลุ่มบริษัทไม่สามารถปฏิบัติตามเงื่อนไขและข้อจำกัดที่กำหนดในสัญญาเงินกู้ยืม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</w:p>
          <w:p w14:paraId="5AF7BB7C" w14:textId="38A2C0F0" w:rsidR="009A4A8A" w:rsidRPr="004743CD" w:rsidRDefault="009A4A8A" w:rsidP="009A4A8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183E06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ประเมินความเหมาะสมและความเพียงพอของการเปิดเผยข้อมูล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2EE03A0" w14:textId="77777777" w:rsidR="009C6535" w:rsidRDefault="009C6535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700DE3EB" w14:textId="77777777" w:rsidR="00DD7609" w:rsidRPr="00C101D5" w:rsidRDefault="00DD7609" w:rsidP="00DD7609">
      <w:pPr>
        <w:snapToGrid w:val="0"/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FEDA38F" w14:textId="77777777" w:rsidR="00DD7609" w:rsidRPr="00DD7609" w:rsidRDefault="00DD7609" w:rsidP="00DD760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AA88216" w14:textId="77777777" w:rsidR="00DD7609" w:rsidRPr="00DD7609" w:rsidRDefault="00DD7609" w:rsidP="00DD760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</w:t>
      </w:r>
      <w:r w:rsidR="006B4D15">
        <w:rPr>
          <w:rFonts w:ascii="Angsana New" w:eastAsia="Calibri" w:hAnsi="Angsana New"/>
          <w:color w:val="000000"/>
          <w:sz w:val="30"/>
          <w:szCs w:val="30"/>
        </w:rPr>
        <w:t xml:space="preserve">           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งบการ</w:t>
      </w:r>
      <w:r w:rsidRPr="006B4D15">
        <w:rPr>
          <w:rFonts w:ascii="Angsana New" w:eastAsia="Calibri" w:hAnsi="Angsana New"/>
          <w:sz w:val="30"/>
          <w:szCs w:val="30"/>
          <w:cs/>
        </w:rPr>
        <w:t>เงิน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และราย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งานของผู้สอบบัญชีที่อยู่ในรายงานนั้น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93575D" w14:textId="77777777" w:rsidR="00DD7609" w:rsidRPr="00DD7609" w:rsidRDefault="00DD7609" w:rsidP="00DD760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88B6EAA" w14:textId="77777777" w:rsidR="00DD7609" w:rsidRPr="00DD7609" w:rsidRDefault="00DD7609" w:rsidP="00DD760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</w:t>
      </w:r>
      <w:r w:rsidRPr="006B4D15">
        <w:rPr>
          <w:rFonts w:ascii="Angsana New" w:eastAsia="Calibri" w:hAnsi="Angsana New"/>
          <w:sz w:val="30"/>
          <w:szCs w:val="30"/>
          <w:cs/>
        </w:rPr>
        <w:t>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ไม่ครอ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บคลุมถึงข้อมูลอื่นและข้าพเจ้าไม่ได้</w:t>
      </w:r>
      <w:r w:rsidR="006B4D15">
        <w:rPr>
          <w:rFonts w:ascii="Angsana New" w:eastAsia="Calibri" w:hAnsi="Angsana New"/>
          <w:color w:val="000000"/>
          <w:sz w:val="30"/>
          <w:szCs w:val="30"/>
        </w:rPr>
        <w:t xml:space="preserve">          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ให้ความเชื่อมั่นต่อข้อมูลอื่น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28214E8B" w14:textId="77777777" w:rsidR="000632CB" w:rsidRPr="00DD7609" w:rsidRDefault="000632CB" w:rsidP="00DD760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0CEFBB8" w14:textId="77777777" w:rsidR="00DD7609" w:rsidRPr="006B4D15" w:rsidRDefault="00DD7609" w:rsidP="00DD760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B4D1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B4D1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6B4D15">
        <w:rPr>
          <w:rFonts w:ascii="Angsana New" w:eastAsia="Calibri" w:hAnsi="Angsana New"/>
          <w:sz w:val="30"/>
          <w:szCs w:val="30"/>
          <w:cs/>
        </w:rPr>
        <w:t>คือ</w:t>
      </w:r>
      <w:r w:rsidRPr="006B4D15">
        <w:rPr>
          <w:rFonts w:ascii="Angsana New" w:eastAsia="Calibri" w:hAnsi="Angsana New"/>
          <w:sz w:val="30"/>
          <w:szCs w:val="30"/>
        </w:rPr>
        <w:t xml:space="preserve"> </w:t>
      </w:r>
      <w:r w:rsidRPr="006B4D15">
        <w:rPr>
          <w:rFonts w:ascii="Angsana New" w:eastAsia="Calibri" w:hAnsi="Angsana New"/>
          <w:sz w:val="30"/>
          <w:szCs w:val="30"/>
          <w:cs/>
        </w:rPr>
        <w:t>การอ่าน</w:t>
      </w:r>
      <w:r w:rsidRPr="006B4D1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6B4D1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B4D15">
        <w:rPr>
          <w:rFonts w:ascii="Angsana New" w:eastAsia="Calibri" w:hAnsi="Angsana New"/>
          <w:sz w:val="30"/>
          <w:szCs w:val="30"/>
        </w:rPr>
        <w:t xml:space="preserve"> </w:t>
      </w:r>
      <w:r w:rsidRPr="006B4D1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B4D15">
        <w:rPr>
          <w:rFonts w:ascii="Angsana New" w:eastAsia="Calibri" w:hAnsi="Angsana New"/>
          <w:sz w:val="30"/>
          <w:szCs w:val="30"/>
        </w:rPr>
        <w:t xml:space="preserve"> </w:t>
      </w:r>
    </w:p>
    <w:p w14:paraId="3F9B97C9" w14:textId="77777777" w:rsidR="00DD7609" w:rsidRDefault="00DD7609" w:rsidP="00DD760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F1AE0F8" w14:textId="77777777" w:rsidR="000632CB" w:rsidRPr="007616B3" w:rsidRDefault="000632CB" w:rsidP="00DD760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632CB">
        <w:rPr>
          <w:rFonts w:ascii="Angsana New" w:hAnsi="Angsana New" w:cs="Angsana New" w:hint="cs"/>
          <w:sz w:val="30"/>
          <w:szCs w:val="30"/>
          <w:cs/>
        </w:rPr>
        <w:lastRenderedPageBreak/>
        <w:t>เมื่อข้าพเจ้าได้อ่านรายงานประจำปี</w:t>
      </w:r>
      <w:r w:rsidRPr="000632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32CB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632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32CB">
        <w:rPr>
          <w:rFonts w:ascii="Angsana New" w:hAnsi="Angsana New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3579F6" w14:textId="77777777" w:rsidR="008A69BE" w:rsidRDefault="008A69BE" w:rsidP="00DD76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F94B378" w14:textId="77777777" w:rsidR="00DD7609" w:rsidRPr="007616B3" w:rsidRDefault="00DD7609" w:rsidP="00DD76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</w:t>
      </w:r>
      <w:r w:rsidRPr="006B4D15">
        <w:rPr>
          <w:rFonts w:ascii="Angsana New" w:eastAsia="Calibri" w:hAnsi="Angsana New"/>
          <w:i/>
          <w:iCs/>
          <w:sz w:val="30"/>
          <w:szCs w:val="30"/>
          <w:cs/>
        </w:rPr>
        <w:t>บการเงิน</w:t>
      </w:r>
      <w:r w:rsidRPr="006B4D1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6B61263" w14:textId="77777777" w:rsidR="00DD7609" w:rsidRPr="007616B3" w:rsidRDefault="00DD7609" w:rsidP="00DD760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1EC02F6" w14:textId="77777777" w:rsidR="00DD7609" w:rsidRPr="006B4D15" w:rsidRDefault="00DD7609" w:rsidP="00DD7609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</w:t>
      </w:r>
      <w:r w:rsidRPr="006B4D15">
        <w:rPr>
          <w:rFonts w:ascii="Angsana New" w:eastAsia="Calibri" w:hAnsi="Angsana New"/>
          <w:sz w:val="30"/>
          <w:szCs w:val="30"/>
          <w:cs/>
        </w:rPr>
        <w:t>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3A442D" w14:textId="77777777" w:rsidR="00DD7609" w:rsidRPr="007616B3" w:rsidRDefault="00DD7609" w:rsidP="00DD760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4563DA7" w14:textId="77777777" w:rsidR="00DD7609" w:rsidRPr="006B4D15" w:rsidRDefault="00DD7609" w:rsidP="00DD7609">
      <w:pPr>
        <w:jc w:val="thaiDistribute"/>
        <w:rPr>
          <w:rFonts w:ascii="Angsana New" w:eastAsia="Calibri" w:hAnsi="Angsana New"/>
          <w:sz w:val="30"/>
          <w:szCs w:val="30"/>
        </w:rPr>
      </w:pPr>
      <w:r w:rsidRPr="006B4D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6B4D1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6B4D15" w:rsidRPr="006B4D15">
        <w:rPr>
          <w:rFonts w:ascii="Angsana New" w:eastAsia="Calibri" w:hAnsi="Angsana New"/>
          <w:sz w:val="30"/>
          <w:szCs w:val="30"/>
        </w:rPr>
        <w:t xml:space="preserve"> </w:t>
      </w:r>
      <w:r w:rsidRPr="006B4D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4D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B4D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B4D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4D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B87F833" w14:textId="77777777" w:rsidR="00DD7609" w:rsidRPr="007616B3" w:rsidRDefault="00DD7609" w:rsidP="00DD760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55DF1F8" w14:textId="77777777" w:rsidR="00DD7609" w:rsidRPr="00800EFC" w:rsidRDefault="00DD7609" w:rsidP="00DD7609">
      <w:pPr>
        <w:jc w:val="thaiDistribute"/>
        <w:rPr>
          <w:rFonts w:ascii="Angsana New" w:hAnsi="Angsana New"/>
          <w:sz w:val="30"/>
          <w:szCs w:val="30"/>
          <w:cs/>
        </w:rPr>
      </w:pPr>
      <w:r w:rsidRPr="00800EFC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00EFC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018AAB5" w14:textId="77777777" w:rsidR="002E38AF" w:rsidRDefault="002E38AF" w:rsidP="00800EFC">
      <w:pPr>
        <w:spacing w:line="0" w:lineRule="atLeast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59C602" w14:textId="77777777" w:rsidR="00DD7609" w:rsidRPr="00800EFC" w:rsidRDefault="00DD7609" w:rsidP="00800EFC">
      <w:pPr>
        <w:spacing w:line="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</w:t>
      </w:r>
      <w:r w:rsidRPr="00800EFC">
        <w:rPr>
          <w:rFonts w:ascii="Angsana New" w:hAnsi="Angsana New"/>
          <w:i/>
          <w:iCs/>
          <w:sz w:val="30"/>
          <w:szCs w:val="30"/>
          <w:cs/>
        </w:rPr>
        <w:t>การเงินรวมและงบการเงินเฉพาะกิจการ</w:t>
      </w:r>
    </w:p>
    <w:p w14:paraId="680E15EA" w14:textId="77777777" w:rsidR="00DD7609" w:rsidRPr="007616B3" w:rsidRDefault="00DD7609" w:rsidP="00DD760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F6B8E04" w14:textId="77777777" w:rsidR="00DD7609" w:rsidRPr="006162F3" w:rsidRDefault="00DD7609" w:rsidP="00DD760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162F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162F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62F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6162F3">
        <w:rPr>
          <w:rFonts w:ascii="Angsana New" w:eastAsia="Calibri" w:hAnsi="Angsana New"/>
          <w:sz w:val="30"/>
          <w:szCs w:val="30"/>
        </w:rPr>
        <w:t xml:space="preserve">          </w:t>
      </w:r>
      <w:r w:rsidRPr="006162F3">
        <w:rPr>
          <w:rFonts w:ascii="Angsana New" w:eastAsia="Calibri" w:hAnsi="Angsana New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6162F3">
        <w:rPr>
          <w:rFonts w:ascii="Angsana New" w:eastAsia="Calibri" w:hAnsi="Angsana New"/>
          <w:sz w:val="30"/>
          <w:szCs w:val="30"/>
        </w:rPr>
        <w:t xml:space="preserve">     </w:t>
      </w:r>
      <w:r w:rsidRPr="006162F3">
        <w:rPr>
          <w:rFonts w:ascii="Angsana New" w:eastAsia="Calibri" w:hAnsi="Angsana New"/>
          <w:sz w:val="30"/>
          <w:szCs w:val="30"/>
          <w:cs/>
        </w:rPr>
        <w:t>แต่ละรายการหรือทุกรายการรวมกันจะมีผ</w:t>
      </w:r>
      <w:r w:rsidRPr="006162F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C3431C1" w14:textId="77777777" w:rsidR="00DA4956" w:rsidRDefault="00DD7609" w:rsidP="00DD7609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7A89446" w14:textId="77777777" w:rsidR="00117DF4" w:rsidRDefault="0011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9658E28" w14:textId="45BE7C05" w:rsidR="00DD7609" w:rsidRPr="007616B3" w:rsidRDefault="00DD7609" w:rsidP="00DD7609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6162F3">
        <w:rPr>
          <w:rFonts w:ascii="Angsana New" w:eastAsia="Calibri" w:hAnsi="Angsana New"/>
          <w:sz w:val="30"/>
          <w:szCs w:val="30"/>
        </w:rPr>
        <w:t xml:space="preserve">              </w:t>
      </w:r>
      <w:r w:rsidRPr="007616B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80B7497" w14:textId="77777777" w:rsidR="00DD7609" w:rsidRPr="006162F3" w:rsidRDefault="00DD7609" w:rsidP="003318B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162F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162F3">
        <w:rPr>
          <w:rFonts w:ascii="Angsana New" w:hAnsi="Angsana New"/>
          <w:sz w:val="30"/>
          <w:szCs w:val="30"/>
          <w:cs/>
        </w:rPr>
        <w:t>รวมและ</w:t>
      </w:r>
      <w:r w:rsidR="006162F3">
        <w:rPr>
          <w:rFonts w:ascii="Angsana New" w:hAnsi="Angsana New"/>
          <w:sz w:val="30"/>
          <w:szCs w:val="30"/>
        </w:rPr>
        <w:t xml:space="preserve">     </w:t>
      </w:r>
      <w:r w:rsidRPr="006162F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162F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162F3">
        <w:rPr>
          <w:rFonts w:ascii="Angsana New" w:hAnsi="Angsana New"/>
          <w:sz w:val="30"/>
          <w:szCs w:val="30"/>
          <w:cs/>
        </w:rPr>
        <w:t>ายใน</w:t>
      </w:r>
    </w:p>
    <w:p w14:paraId="5A849973" w14:textId="77777777" w:rsidR="00DD7609" w:rsidRPr="007616B3" w:rsidRDefault="00DD7609" w:rsidP="003318B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6162F3">
        <w:rPr>
          <w:rFonts w:ascii="Angsana New" w:eastAsia="Calibri" w:hAnsi="Angsana New"/>
          <w:sz w:val="30"/>
          <w:szCs w:val="30"/>
        </w:rPr>
        <w:t xml:space="preserve">                </w:t>
      </w:r>
      <w:r w:rsidRPr="007616B3">
        <w:rPr>
          <w:rFonts w:ascii="Angsana New" w:eastAsia="Calibri" w:hAnsi="Angsana New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6162F3">
        <w:rPr>
          <w:rFonts w:ascii="Angsana New" w:eastAsia="Calibri" w:hAnsi="Angsana New"/>
          <w:sz w:val="30"/>
          <w:szCs w:val="30"/>
          <w:cs/>
        </w:rPr>
        <w:t>ของ</w:t>
      </w:r>
      <w:r w:rsidRPr="006162F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162F3">
        <w:rPr>
          <w:rFonts w:ascii="Angsana New" w:hAnsi="Angsana New"/>
          <w:sz w:val="30"/>
          <w:szCs w:val="30"/>
          <w:cs/>
        </w:rPr>
        <w:t>บริษั</w:t>
      </w:r>
      <w:r w:rsidRPr="007616B3">
        <w:rPr>
          <w:rFonts w:ascii="Angsana New" w:hAnsi="Angsana New"/>
          <w:sz w:val="30"/>
          <w:szCs w:val="30"/>
          <w:cs/>
        </w:rPr>
        <w:t>ท</w:t>
      </w:r>
    </w:p>
    <w:p w14:paraId="2BFFAD64" w14:textId="77777777" w:rsidR="002E38AF" w:rsidRDefault="00DD7609" w:rsidP="003318B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6CA2126" w14:textId="77777777" w:rsidR="00DD7609" w:rsidRPr="00DA4956" w:rsidRDefault="00DD7609" w:rsidP="00DA495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DA4956">
        <w:rPr>
          <w:rFonts w:ascii="Angsana New" w:eastAsia="Calibri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6162F3" w:rsidRPr="00DA4956">
        <w:rPr>
          <w:rFonts w:ascii="Angsana New" w:eastAsia="Calibri" w:hAnsi="Angsana New"/>
          <w:sz w:val="30"/>
          <w:szCs w:val="30"/>
        </w:rPr>
        <w:t xml:space="preserve">    </w:t>
      </w:r>
      <w:r w:rsidRPr="00DA4956">
        <w:rPr>
          <w:rFonts w:ascii="Angsana New" w:eastAsia="Calibri" w:hAnsi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Pr="00DA495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A4956">
        <w:rPr>
          <w:rFonts w:ascii="Angsana New" w:eastAsia="Calibri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A495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A4956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4956" w:rsidRPr="00DA4956">
        <w:rPr>
          <w:rFonts w:ascii="Angsana New" w:eastAsia="Calibri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DA4956" w:rsidRPr="00DA4956">
        <w:rPr>
          <w:rFonts w:ascii="Angsana New" w:eastAsia="Calibri" w:hAnsi="Angsana New"/>
          <w:sz w:val="30"/>
          <w:szCs w:val="30"/>
          <w:cs/>
        </w:rPr>
        <w:t xml:space="preserve"> </w:t>
      </w:r>
      <w:r w:rsidR="00DA4956" w:rsidRPr="00DA4956">
        <w:rPr>
          <w:rFonts w:ascii="Angsana New" w:eastAsia="Calibri" w:hAnsi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DA4956">
        <w:rPr>
          <w:rFonts w:ascii="Angsana New" w:eastAsia="Calibri" w:hAnsi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6162F3" w:rsidRPr="00DA4956">
        <w:rPr>
          <w:rFonts w:ascii="Angsana New" w:eastAsia="Calibri" w:hAnsi="Angsana New"/>
          <w:sz w:val="30"/>
          <w:szCs w:val="30"/>
        </w:rPr>
        <w:t xml:space="preserve">  </w:t>
      </w:r>
      <w:r w:rsidRPr="00DA4956">
        <w:rPr>
          <w:rFonts w:ascii="Angsana New" w:eastAsia="Calibri" w:hAnsi="Angsana New"/>
          <w:sz w:val="30"/>
          <w:szCs w:val="30"/>
          <w:cs/>
        </w:rPr>
        <w:t>ในอนาคตอาจเป็นเหตุให้</w:t>
      </w:r>
      <w:r w:rsidRPr="00DA495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A4956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366A69D" w14:textId="77777777" w:rsidR="00DD7609" w:rsidRPr="00094C12" w:rsidRDefault="00DD7609" w:rsidP="00FE6E1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94C1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</w:t>
      </w:r>
      <w:r w:rsidR="00DA4956">
        <w:rPr>
          <w:rFonts w:ascii="Angsana New" w:hAnsi="Angsana New" w:hint="cs"/>
          <w:sz w:val="30"/>
          <w:szCs w:val="30"/>
          <w:cs/>
        </w:rPr>
        <w:t>เผยข้อมูล</w:t>
      </w:r>
      <w:r w:rsidRPr="00094C1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</w:t>
      </w:r>
      <w:r w:rsidR="00DA4956">
        <w:rPr>
          <w:rFonts w:ascii="Angsana New" w:hAnsi="Angsana New"/>
          <w:sz w:val="30"/>
          <w:szCs w:val="30"/>
          <w:cs/>
        </w:rPr>
        <w:t>รหรือไม่</w:t>
      </w:r>
    </w:p>
    <w:p w14:paraId="5412BFF5" w14:textId="77777777" w:rsidR="00DD7609" w:rsidRDefault="00DD7609" w:rsidP="00FE6E1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94C12">
        <w:rPr>
          <w:rFonts w:ascii="Angsana New" w:hAnsi="Angsana New"/>
          <w:sz w:val="30"/>
          <w:szCs w:val="30"/>
          <w:cs/>
        </w:rPr>
        <w:t>ได้</w:t>
      </w:r>
      <w:r w:rsidRPr="00094C12">
        <w:rPr>
          <w:rFonts w:ascii="Angsana New" w:hAnsi="Angsana New" w:hint="cs"/>
          <w:sz w:val="30"/>
          <w:szCs w:val="30"/>
          <w:cs/>
        </w:rPr>
        <w:t>รับ</w:t>
      </w:r>
      <w:r w:rsidRPr="00094C12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94C12">
        <w:rPr>
          <w:rFonts w:ascii="Angsana New" w:hAnsi="Angsana New"/>
          <w:sz w:val="30"/>
          <w:szCs w:val="30"/>
        </w:rPr>
        <w:t xml:space="preserve"> </w:t>
      </w:r>
      <w:r w:rsidRPr="00094C12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094C12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94C12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94C12">
        <w:rPr>
          <w:rFonts w:ascii="Angsana New" w:hAnsi="Angsana New"/>
          <w:sz w:val="30"/>
          <w:szCs w:val="30"/>
        </w:rPr>
        <w:t xml:space="preserve"> </w:t>
      </w:r>
      <w:r w:rsidRPr="00094C12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E5AFB8F" w14:textId="738472A1" w:rsidR="009925EC" w:rsidRDefault="00992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2E715E" w14:textId="77777777" w:rsidR="00FE6E1B" w:rsidRPr="00094C12" w:rsidRDefault="00FE6E1B" w:rsidP="00FE6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7189D2" w14:textId="77777777" w:rsidR="00DD7609" w:rsidRPr="00C101D5" w:rsidRDefault="00DD7609" w:rsidP="00DD7609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4956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4956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718ABBED" w14:textId="77777777" w:rsidR="009875B7" w:rsidRDefault="00DD7609" w:rsidP="00DD760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094C12">
        <w:rPr>
          <w:rFonts w:ascii="Angsana New" w:eastAsia="Calibri" w:hAnsi="Angsana New"/>
          <w:sz w:val="30"/>
          <w:szCs w:val="30"/>
        </w:rPr>
        <w:t xml:space="preserve">         </w:t>
      </w:r>
      <w:r w:rsidRPr="00C101D5">
        <w:rPr>
          <w:rFonts w:ascii="Angsana New" w:eastAsia="Calibri" w:hAnsi="Angsana New"/>
          <w:sz w:val="30"/>
          <w:szCs w:val="30"/>
          <w:cs/>
        </w:rPr>
        <w:t>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42F94900" w14:textId="77777777" w:rsidR="009875B7" w:rsidRDefault="009875B7" w:rsidP="00DD7609">
      <w:pPr>
        <w:jc w:val="thaiDistribute"/>
        <w:rPr>
          <w:rFonts w:ascii="Angsana New" w:hAnsi="Angsana New"/>
          <w:sz w:val="30"/>
          <w:szCs w:val="30"/>
        </w:rPr>
      </w:pPr>
    </w:p>
    <w:p w14:paraId="0BE38F9E" w14:textId="72585D1E" w:rsidR="00DD7609" w:rsidRPr="00094C12" w:rsidRDefault="00DD7609" w:rsidP="00DD7609">
      <w:pPr>
        <w:jc w:val="thaiDistribute"/>
        <w:rPr>
          <w:rFonts w:ascii="Angsana New" w:hAnsi="Angsana New"/>
          <w:sz w:val="30"/>
          <w:szCs w:val="30"/>
        </w:rPr>
      </w:pPr>
      <w:r w:rsidRPr="00094C12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800EFC" w:rsidRPr="00094C12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094C12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517B00">
        <w:rPr>
          <w:rFonts w:ascii="Angsana New" w:hAnsi="Angsana New"/>
          <w:sz w:val="30"/>
          <w:szCs w:val="30"/>
        </w:rPr>
        <w:t xml:space="preserve">      </w:t>
      </w:r>
      <w:r w:rsidRPr="00094C12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="00517B00">
        <w:rPr>
          <w:rFonts w:ascii="Angsana New" w:hAnsi="Angsana New"/>
          <w:sz w:val="30"/>
          <w:szCs w:val="30"/>
        </w:rPr>
        <w:t xml:space="preserve">          </w:t>
      </w:r>
      <w:r w:rsidRPr="00094C12">
        <w:rPr>
          <w:rFonts w:ascii="Angsana New" w:hAnsi="Angsana New"/>
          <w:sz w:val="30"/>
          <w:szCs w:val="30"/>
          <w:cs/>
        </w:rPr>
        <w:t xml:space="preserve"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4095F7D" w14:textId="77777777" w:rsidR="00DD7609" w:rsidRPr="007616B3" w:rsidRDefault="00DD7609" w:rsidP="00DD760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6A11600" w14:textId="77777777" w:rsidR="000302B0" w:rsidRPr="001777F1" w:rsidRDefault="000302B0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CD5E4CD" w14:textId="77777777" w:rsidR="004063DC" w:rsidRDefault="004063DC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4B76E67" w14:textId="77777777" w:rsidR="008A69BE" w:rsidRDefault="008A69BE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C134EC4" w14:textId="77777777" w:rsidR="008A69BE" w:rsidRDefault="008A69BE" w:rsidP="00DD7AE8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BC19DE1" w14:textId="77777777" w:rsidR="004063DC" w:rsidRPr="00000348" w:rsidRDefault="004063DC" w:rsidP="00DD7AE8">
      <w:pPr>
        <w:pStyle w:val="T0"/>
        <w:ind w:left="0" w:right="0"/>
        <w:jc w:val="thaiDistribute"/>
        <w:rPr>
          <w:rFonts w:ascii="Angsana New" w:hAnsi="Angsana New" w:cs="Angsana New"/>
          <w:lang w:val="en-US"/>
        </w:rPr>
      </w:pPr>
      <w:r w:rsidRPr="00000348">
        <w:rPr>
          <w:rFonts w:ascii="Angsana New" w:hAnsi="Angsana New" w:cs="Angsana New"/>
          <w:cs/>
        </w:rPr>
        <w:t>(</w:t>
      </w:r>
      <w:r w:rsidR="00000348" w:rsidRPr="00000348">
        <w:rPr>
          <w:rFonts w:ascii="Angsana New" w:hAnsi="Angsana New" w:cs="Angsana New" w:hint="cs"/>
          <w:cs/>
          <w:lang w:val="en-US"/>
        </w:rPr>
        <w:t>บงกช</w:t>
      </w:r>
      <w:r w:rsidR="00000348" w:rsidRPr="00000348">
        <w:rPr>
          <w:rFonts w:ascii="Angsana New" w:hAnsi="Angsana New" w:cs="Angsana New"/>
          <w:cs/>
          <w:lang w:val="en-US"/>
        </w:rPr>
        <w:t xml:space="preserve"> </w:t>
      </w:r>
      <w:r w:rsidR="00000348" w:rsidRPr="00000348">
        <w:rPr>
          <w:rFonts w:ascii="Angsana New" w:hAnsi="Angsana New" w:cs="Angsana New" w:hint="cs"/>
          <w:cs/>
          <w:lang w:val="en-US"/>
        </w:rPr>
        <w:t>อ่ำเสงี่ยม</w:t>
      </w:r>
      <w:r w:rsidRPr="00000348">
        <w:rPr>
          <w:rFonts w:ascii="Angsana New" w:hAnsi="Angsana New" w:cs="Angsana New"/>
          <w:lang w:val="en-US"/>
        </w:rPr>
        <w:t>)</w:t>
      </w:r>
    </w:p>
    <w:p w14:paraId="6DD2910F" w14:textId="77777777" w:rsidR="004063DC" w:rsidRPr="00000348" w:rsidRDefault="004063DC" w:rsidP="00DD7AE8">
      <w:pPr>
        <w:pStyle w:val="T0"/>
        <w:ind w:left="0" w:right="0"/>
        <w:jc w:val="thaiDistribute"/>
        <w:rPr>
          <w:rFonts w:ascii="Angsana New" w:hAnsi="Angsana New" w:cs="Angsana New"/>
          <w:cs/>
        </w:rPr>
      </w:pPr>
      <w:r w:rsidRPr="00000348">
        <w:rPr>
          <w:rFonts w:ascii="Angsana New" w:hAnsi="Angsana New" w:cs="Angsana New"/>
          <w:cs/>
        </w:rPr>
        <w:t>ผู้สอบบัญชีรับอนุญาต</w:t>
      </w:r>
    </w:p>
    <w:p w14:paraId="4213E1DD" w14:textId="77777777" w:rsidR="004063DC" w:rsidRPr="00490A80" w:rsidRDefault="004063DC" w:rsidP="00DD7AE8">
      <w:pPr>
        <w:pStyle w:val="T0"/>
        <w:ind w:left="0" w:right="0"/>
        <w:jc w:val="thaiDistribute"/>
        <w:rPr>
          <w:rFonts w:ascii="Angsana New" w:hAnsi="Angsana New" w:cs="Angsana New"/>
          <w:cs/>
          <w:lang w:val="en-US"/>
        </w:rPr>
      </w:pPr>
      <w:r w:rsidRPr="00000348">
        <w:rPr>
          <w:rFonts w:ascii="Angsana New" w:hAnsi="Angsana New" w:cs="Angsana New"/>
          <w:cs/>
        </w:rPr>
        <w:t xml:space="preserve">เลขทะเบียน </w:t>
      </w:r>
      <w:r w:rsidR="00000348" w:rsidRPr="00000348">
        <w:rPr>
          <w:rFonts w:ascii="Angsana New" w:hAnsi="Angsana New" w:cs="Angsana New"/>
          <w:lang w:val="en-US"/>
        </w:rPr>
        <w:t>3684</w:t>
      </w:r>
    </w:p>
    <w:p w14:paraId="0FCCA70A" w14:textId="77777777" w:rsidR="004063DC" w:rsidRPr="00E51CB4" w:rsidRDefault="004063DC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30F69C" w14:textId="77777777" w:rsidR="004063DC" w:rsidRPr="00E51CB4" w:rsidRDefault="004063DC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51CB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719F8E" w14:textId="77777777" w:rsidR="004063DC" w:rsidRPr="00E51CB4" w:rsidRDefault="004063DC" w:rsidP="00DD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51CB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002DF1A" w14:textId="26BCED5A" w:rsidR="009D50D8" w:rsidRDefault="000F2CFD" w:rsidP="009D5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A535C0">
        <w:rPr>
          <w:rFonts w:ascii="Angsana New" w:hAnsi="Angsana New"/>
          <w:sz w:val="30"/>
          <w:szCs w:val="30"/>
        </w:rPr>
        <w:t xml:space="preserve"> </w:t>
      </w:r>
      <w:r w:rsidR="001777F1" w:rsidRPr="00A45001">
        <w:rPr>
          <w:rFonts w:ascii="Angsana New" w:hAnsi="Angsana New" w:hint="cs"/>
          <w:sz w:val="30"/>
          <w:szCs w:val="30"/>
          <w:cs/>
        </w:rPr>
        <w:t>กุมภาพันธ์</w:t>
      </w:r>
      <w:r w:rsidR="00FE0D84">
        <w:rPr>
          <w:rFonts w:ascii="Angsana New" w:hAnsi="Angsana New" w:hint="cs"/>
          <w:sz w:val="30"/>
          <w:szCs w:val="30"/>
          <w:cs/>
        </w:rPr>
        <w:t xml:space="preserve"> 256</w:t>
      </w:r>
      <w:r w:rsidR="00C8534F">
        <w:rPr>
          <w:rFonts w:ascii="Angsana New" w:hAnsi="Angsana New"/>
          <w:sz w:val="30"/>
          <w:szCs w:val="30"/>
        </w:rPr>
        <w:t>3</w:t>
      </w:r>
    </w:p>
    <w:p w14:paraId="2B382290" w14:textId="130DC5D4" w:rsidR="0055524B" w:rsidRDefault="0055524B" w:rsidP="00071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55524B" w:rsidSect="009925E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A8652" w14:textId="77777777" w:rsidR="00552DA5" w:rsidRDefault="00552DA5" w:rsidP="004956B4">
      <w:r>
        <w:separator/>
      </w:r>
    </w:p>
  </w:endnote>
  <w:endnote w:type="continuationSeparator" w:id="0">
    <w:p w14:paraId="6618DBFF" w14:textId="77777777" w:rsidR="00552DA5" w:rsidRDefault="00552DA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49CAB" w14:textId="77777777" w:rsidR="00317A72" w:rsidRDefault="00317A72" w:rsidP="003C2B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48B07C3" w14:textId="77777777" w:rsidR="00317A72" w:rsidRDefault="00317A72" w:rsidP="00CE6A4E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472A" w14:textId="77777777" w:rsidR="00317A72" w:rsidRPr="000B4075" w:rsidRDefault="00317A72" w:rsidP="003C2B7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B4075">
      <w:rPr>
        <w:rStyle w:val="PageNumber"/>
        <w:rFonts w:ascii="Angsana New" w:hAnsi="Angsana New"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0B4075">
      <w:rPr>
        <w:rStyle w:val="PageNumber"/>
        <w:rFonts w:ascii="Angsana New" w:hAnsi="Angsana New"/>
        <w:sz w:val="30"/>
        <w:szCs w:val="30"/>
      </w:rPr>
      <w:fldChar w:fldCharType="end"/>
    </w:r>
  </w:p>
  <w:p w14:paraId="732FC78F" w14:textId="77777777" w:rsidR="00317A72" w:rsidRPr="00B30324" w:rsidRDefault="00317A72" w:rsidP="00CF3041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A85CD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602BBFF2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1C730" w14:textId="77777777" w:rsidR="009925EC" w:rsidRDefault="009925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BBDAA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1AA81075" w14:textId="58BDD4AF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59486" w14:textId="77777777" w:rsidR="00552DA5" w:rsidRDefault="00552DA5" w:rsidP="004956B4">
      <w:r>
        <w:separator/>
      </w:r>
    </w:p>
  </w:footnote>
  <w:footnote w:type="continuationSeparator" w:id="0">
    <w:p w14:paraId="7B607A8A" w14:textId="77777777" w:rsidR="00552DA5" w:rsidRDefault="00552DA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3BEBB" w14:textId="77777777" w:rsidR="00317A72" w:rsidRDefault="00317A72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208D644" w14:textId="77777777" w:rsidR="00317A72" w:rsidRDefault="00317A72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810A95F" w14:textId="77777777" w:rsidR="00317A72" w:rsidRDefault="00317A72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3E83F8" w14:textId="77777777" w:rsidR="00317A72" w:rsidRDefault="00317A72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598E7E" w14:textId="77777777" w:rsidR="00317A72" w:rsidRPr="005B06EE" w:rsidRDefault="00317A72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9FBAD" w14:textId="77777777" w:rsidR="00317A72" w:rsidRDefault="00317A72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5B78F89C" w14:textId="77777777" w:rsidR="00317A72" w:rsidRPr="001875B2" w:rsidRDefault="00317A72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AEA80" w14:textId="77777777" w:rsidR="009925EC" w:rsidRDefault="009925EC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13278F" w14:textId="77777777" w:rsidR="009925EC" w:rsidRDefault="009925EC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0E18AD6" w14:textId="77777777" w:rsidR="009925EC" w:rsidRDefault="009925EC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98378B" w14:textId="77777777" w:rsidR="009925EC" w:rsidRDefault="009925EC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5979674" w14:textId="77777777" w:rsidR="009925EC" w:rsidRPr="005B06EE" w:rsidRDefault="009925EC" w:rsidP="005B06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85D76" w14:textId="6E257DB5" w:rsidR="00317A72" w:rsidRDefault="00317A72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2F5486A3" w14:textId="77777777" w:rsidR="009925EC" w:rsidRPr="001875B2" w:rsidRDefault="009925EC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2B2FAC"/>
    <w:multiLevelType w:val="singleLevel"/>
    <w:tmpl w:val="6228ED6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B84263"/>
    <w:multiLevelType w:val="multilevel"/>
    <w:tmpl w:val="1FFC6584"/>
    <w:lvl w:ilvl="0">
      <w:start w:val="5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DC24D8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DC06D63"/>
    <w:multiLevelType w:val="hybridMultilevel"/>
    <w:tmpl w:val="BF00FD60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0A90CDF"/>
    <w:multiLevelType w:val="hybridMultilevel"/>
    <w:tmpl w:val="A54CD106"/>
    <w:lvl w:ilvl="0" w:tplc="7538883A">
      <w:start w:val="18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8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0006B"/>
    <w:multiLevelType w:val="multilevel"/>
    <w:tmpl w:val="4B4C3A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4F006EC8"/>
    <w:multiLevelType w:val="hybridMultilevel"/>
    <w:tmpl w:val="7AF6C8B6"/>
    <w:lvl w:ilvl="0" w:tplc="99328E54">
      <w:start w:val="2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9017A9E"/>
    <w:multiLevelType w:val="hybridMultilevel"/>
    <w:tmpl w:val="BCB4B942"/>
    <w:lvl w:ilvl="0" w:tplc="E52A31FC">
      <w:start w:val="20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8"/>
  </w:num>
  <w:num w:numId="5">
    <w:abstractNumId w:val="22"/>
  </w:num>
  <w:num w:numId="6">
    <w:abstractNumId w:val="11"/>
  </w:num>
  <w:num w:numId="7">
    <w:abstractNumId w:val="18"/>
  </w:num>
  <w:num w:numId="8">
    <w:abstractNumId w:val="6"/>
  </w:num>
  <w:num w:numId="9">
    <w:abstractNumId w:val="10"/>
  </w:num>
  <w:num w:numId="10">
    <w:abstractNumId w:val="17"/>
  </w:num>
  <w:num w:numId="11">
    <w:abstractNumId w:val="16"/>
  </w:num>
  <w:num w:numId="12">
    <w:abstractNumId w:val="25"/>
  </w:num>
  <w:num w:numId="13">
    <w:abstractNumId w:val="5"/>
  </w:num>
  <w:num w:numId="14">
    <w:abstractNumId w:val="9"/>
  </w:num>
  <w:num w:numId="15">
    <w:abstractNumId w:val="26"/>
  </w:num>
  <w:num w:numId="16">
    <w:abstractNumId w:val="3"/>
  </w:num>
  <w:num w:numId="17">
    <w:abstractNumId w:val="4"/>
  </w:num>
  <w:num w:numId="18">
    <w:abstractNumId w:val="0"/>
  </w:num>
  <w:num w:numId="19">
    <w:abstractNumId w:val="29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3"/>
  </w:num>
  <w:num w:numId="31">
    <w:abstractNumId w:val="14"/>
  </w:num>
  <w:num w:numId="32">
    <w:abstractNumId w:val="0"/>
  </w:num>
  <w:num w:numId="33">
    <w:abstractNumId w:val="15"/>
  </w:num>
  <w:num w:numId="34">
    <w:abstractNumId w:val="7"/>
  </w:num>
  <w:num w:numId="35">
    <w:abstractNumId w:val="2"/>
  </w:num>
  <w:num w:numId="36">
    <w:abstractNumId w:val="23"/>
  </w:num>
  <w:num w:numId="37">
    <w:abstractNumId w:val="24"/>
  </w:num>
  <w:num w:numId="38">
    <w:abstractNumId w:val="20"/>
  </w:num>
  <w:num w:numId="39">
    <w:abstractNumId w:val="19"/>
  </w:num>
  <w:num w:numId="40">
    <w:abstractNumId w:val="0"/>
  </w:num>
  <w:num w:numId="41">
    <w:abstractNumId w:val="0"/>
  </w:num>
  <w:num w:numId="42">
    <w:abstractNumId w:val="0"/>
  </w:num>
  <w:num w:numId="43">
    <w:abstractNumId w:val="8"/>
  </w:num>
  <w:num w:numId="44">
    <w:abstractNumId w:val="27"/>
  </w:num>
  <w:num w:numId="4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06A"/>
    <w:rsid w:val="000002FD"/>
    <w:rsid w:val="00000348"/>
    <w:rsid w:val="0000097F"/>
    <w:rsid w:val="00000E21"/>
    <w:rsid w:val="00001012"/>
    <w:rsid w:val="0000110B"/>
    <w:rsid w:val="00001234"/>
    <w:rsid w:val="000014B7"/>
    <w:rsid w:val="000019C7"/>
    <w:rsid w:val="00001FD1"/>
    <w:rsid w:val="00002354"/>
    <w:rsid w:val="0000239B"/>
    <w:rsid w:val="00002409"/>
    <w:rsid w:val="00002B78"/>
    <w:rsid w:val="00003398"/>
    <w:rsid w:val="0000361F"/>
    <w:rsid w:val="000036B6"/>
    <w:rsid w:val="00003A0A"/>
    <w:rsid w:val="00003AD8"/>
    <w:rsid w:val="000042DC"/>
    <w:rsid w:val="00004303"/>
    <w:rsid w:val="00004339"/>
    <w:rsid w:val="00004D39"/>
    <w:rsid w:val="0000525A"/>
    <w:rsid w:val="0000533F"/>
    <w:rsid w:val="000053FB"/>
    <w:rsid w:val="00005669"/>
    <w:rsid w:val="000060D7"/>
    <w:rsid w:val="000062F7"/>
    <w:rsid w:val="00006E4E"/>
    <w:rsid w:val="00007E75"/>
    <w:rsid w:val="00007EA4"/>
    <w:rsid w:val="00010047"/>
    <w:rsid w:val="000103BE"/>
    <w:rsid w:val="00011156"/>
    <w:rsid w:val="000112D0"/>
    <w:rsid w:val="00011AD5"/>
    <w:rsid w:val="00011CED"/>
    <w:rsid w:val="00011E5F"/>
    <w:rsid w:val="00012491"/>
    <w:rsid w:val="00012AC9"/>
    <w:rsid w:val="00012CDF"/>
    <w:rsid w:val="0001380D"/>
    <w:rsid w:val="0001386E"/>
    <w:rsid w:val="00013D57"/>
    <w:rsid w:val="00013E71"/>
    <w:rsid w:val="00014028"/>
    <w:rsid w:val="00014705"/>
    <w:rsid w:val="0001478F"/>
    <w:rsid w:val="0001495F"/>
    <w:rsid w:val="000149C1"/>
    <w:rsid w:val="000149CF"/>
    <w:rsid w:val="000149F6"/>
    <w:rsid w:val="00014EFE"/>
    <w:rsid w:val="00014F29"/>
    <w:rsid w:val="00015747"/>
    <w:rsid w:val="00015788"/>
    <w:rsid w:val="00015D25"/>
    <w:rsid w:val="00015E98"/>
    <w:rsid w:val="00015EFC"/>
    <w:rsid w:val="000167D2"/>
    <w:rsid w:val="00016852"/>
    <w:rsid w:val="00016E5B"/>
    <w:rsid w:val="000171EA"/>
    <w:rsid w:val="000174DE"/>
    <w:rsid w:val="00017704"/>
    <w:rsid w:val="00017C8F"/>
    <w:rsid w:val="000202BE"/>
    <w:rsid w:val="0002045C"/>
    <w:rsid w:val="0002085D"/>
    <w:rsid w:val="00020A42"/>
    <w:rsid w:val="00020F3F"/>
    <w:rsid w:val="000217C9"/>
    <w:rsid w:val="00021ACA"/>
    <w:rsid w:val="00021E1E"/>
    <w:rsid w:val="00022701"/>
    <w:rsid w:val="00022C14"/>
    <w:rsid w:val="00022E18"/>
    <w:rsid w:val="00023028"/>
    <w:rsid w:val="000232CD"/>
    <w:rsid w:val="00023421"/>
    <w:rsid w:val="000234A1"/>
    <w:rsid w:val="00023A82"/>
    <w:rsid w:val="00023B25"/>
    <w:rsid w:val="00023E11"/>
    <w:rsid w:val="00024254"/>
    <w:rsid w:val="00024712"/>
    <w:rsid w:val="000247F6"/>
    <w:rsid w:val="00024D4E"/>
    <w:rsid w:val="00025066"/>
    <w:rsid w:val="000251ED"/>
    <w:rsid w:val="0002562D"/>
    <w:rsid w:val="00025CBB"/>
    <w:rsid w:val="00025EDA"/>
    <w:rsid w:val="00026DB0"/>
    <w:rsid w:val="00026F0F"/>
    <w:rsid w:val="000273B0"/>
    <w:rsid w:val="000278F4"/>
    <w:rsid w:val="0002797A"/>
    <w:rsid w:val="000279BC"/>
    <w:rsid w:val="00027EEF"/>
    <w:rsid w:val="000302B0"/>
    <w:rsid w:val="000304CF"/>
    <w:rsid w:val="00030511"/>
    <w:rsid w:val="00031AB5"/>
    <w:rsid w:val="0003270A"/>
    <w:rsid w:val="000327A5"/>
    <w:rsid w:val="000327C4"/>
    <w:rsid w:val="000329F0"/>
    <w:rsid w:val="00032B94"/>
    <w:rsid w:val="00032DEF"/>
    <w:rsid w:val="00032F0E"/>
    <w:rsid w:val="00032F2F"/>
    <w:rsid w:val="00033164"/>
    <w:rsid w:val="000336A2"/>
    <w:rsid w:val="000339B8"/>
    <w:rsid w:val="00033ABC"/>
    <w:rsid w:val="00033C94"/>
    <w:rsid w:val="00033DDB"/>
    <w:rsid w:val="00034085"/>
    <w:rsid w:val="0003453D"/>
    <w:rsid w:val="00034D69"/>
    <w:rsid w:val="00034DA5"/>
    <w:rsid w:val="0003518C"/>
    <w:rsid w:val="000353ED"/>
    <w:rsid w:val="00035AA5"/>
    <w:rsid w:val="00035CDD"/>
    <w:rsid w:val="00035D82"/>
    <w:rsid w:val="000360DD"/>
    <w:rsid w:val="0003629E"/>
    <w:rsid w:val="000363B3"/>
    <w:rsid w:val="0003640B"/>
    <w:rsid w:val="00036621"/>
    <w:rsid w:val="000366AE"/>
    <w:rsid w:val="000369C4"/>
    <w:rsid w:val="00036BB7"/>
    <w:rsid w:val="00036EB9"/>
    <w:rsid w:val="00036EF8"/>
    <w:rsid w:val="0003733B"/>
    <w:rsid w:val="00037B04"/>
    <w:rsid w:val="00037B5E"/>
    <w:rsid w:val="00037EA6"/>
    <w:rsid w:val="00040258"/>
    <w:rsid w:val="00040A54"/>
    <w:rsid w:val="00040D8E"/>
    <w:rsid w:val="00040F76"/>
    <w:rsid w:val="00041069"/>
    <w:rsid w:val="000411AB"/>
    <w:rsid w:val="00041722"/>
    <w:rsid w:val="00041CDE"/>
    <w:rsid w:val="00041DE4"/>
    <w:rsid w:val="00042250"/>
    <w:rsid w:val="00042360"/>
    <w:rsid w:val="00042476"/>
    <w:rsid w:val="000424EF"/>
    <w:rsid w:val="00042763"/>
    <w:rsid w:val="0004292E"/>
    <w:rsid w:val="000429CF"/>
    <w:rsid w:val="0004323E"/>
    <w:rsid w:val="0004337C"/>
    <w:rsid w:val="00043667"/>
    <w:rsid w:val="00043723"/>
    <w:rsid w:val="00043AAC"/>
    <w:rsid w:val="000441CA"/>
    <w:rsid w:val="000444F2"/>
    <w:rsid w:val="00044620"/>
    <w:rsid w:val="00044C2C"/>
    <w:rsid w:val="0004526F"/>
    <w:rsid w:val="0004571B"/>
    <w:rsid w:val="00045C1E"/>
    <w:rsid w:val="000462CF"/>
    <w:rsid w:val="000466DB"/>
    <w:rsid w:val="00046757"/>
    <w:rsid w:val="0004681F"/>
    <w:rsid w:val="00046AB1"/>
    <w:rsid w:val="00046ABF"/>
    <w:rsid w:val="00046F4D"/>
    <w:rsid w:val="00047118"/>
    <w:rsid w:val="00047479"/>
    <w:rsid w:val="00047D84"/>
    <w:rsid w:val="000500AD"/>
    <w:rsid w:val="000501DD"/>
    <w:rsid w:val="0005034A"/>
    <w:rsid w:val="00050490"/>
    <w:rsid w:val="000508E6"/>
    <w:rsid w:val="00050965"/>
    <w:rsid w:val="00050B00"/>
    <w:rsid w:val="00050B56"/>
    <w:rsid w:val="000513E8"/>
    <w:rsid w:val="00051447"/>
    <w:rsid w:val="00051FD4"/>
    <w:rsid w:val="0005224E"/>
    <w:rsid w:val="0005252C"/>
    <w:rsid w:val="000525BE"/>
    <w:rsid w:val="000527D2"/>
    <w:rsid w:val="00052DEE"/>
    <w:rsid w:val="00052F33"/>
    <w:rsid w:val="000530E9"/>
    <w:rsid w:val="0005371F"/>
    <w:rsid w:val="000537A5"/>
    <w:rsid w:val="00053D97"/>
    <w:rsid w:val="0005402B"/>
    <w:rsid w:val="000543FD"/>
    <w:rsid w:val="00054775"/>
    <w:rsid w:val="000551A2"/>
    <w:rsid w:val="0005560D"/>
    <w:rsid w:val="000556B7"/>
    <w:rsid w:val="00055716"/>
    <w:rsid w:val="00055960"/>
    <w:rsid w:val="00055BF3"/>
    <w:rsid w:val="00055CE1"/>
    <w:rsid w:val="00055D63"/>
    <w:rsid w:val="000566B0"/>
    <w:rsid w:val="00056714"/>
    <w:rsid w:val="00056BD0"/>
    <w:rsid w:val="00056D74"/>
    <w:rsid w:val="00057149"/>
    <w:rsid w:val="00057163"/>
    <w:rsid w:val="000571F6"/>
    <w:rsid w:val="000572CC"/>
    <w:rsid w:val="000574DA"/>
    <w:rsid w:val="00057879"/>
    <w:rsid w:val="00057F9C"/>
    <w:rsid w:val="000601F8"/>
    <w:rsid w:val="0006071C"/>
    <w:rsid w:val="000612C2"/>
    <w:rsid w:val="00061625"/>
    <w:rsid w:val="000618DD"/>
    <w:rsid w:val="00061C9E"/>
    <w:rsid w:val="00061EA8"/>
    <w:rsid w:val="00061EC5"/>
    <w:rsid w:val="00062110"/>
    <w:rsid w:val="000622B0"/>
    <w:rsid w:val="000622D2"/>
    <w:rsid w:val="00062522"/>
    <w:rsid w:val="0006279D"/>
    <w:rsid w:val="000627EB"/>
    <w:rsid w:val="00062818"/>
    <w:rsid w:val="000632CB"/>
    <w:rsid w:val="00063F1D"/>
    <w:rsid w:val="00063FE5"/>
    <w:rsid w:val="00064009"/>
    <w:rsid w:val="000646A7"/>
    <w:rsid w:val="00064A4F"/>
    <w:rsid w:val="00064B0E"/>
    <w:rsid w:val="00064B8D"/>
    <w:rsid w:val="00064D56"/>
    <w:rsid w:val="00064DD6"/>
    <w:rsid w:val="00064E10"/>
    <w:rsid w:val="0006541E"/>
    <w:rsid w:val="000656E1"/>
    <w:rsid w:val="0006571B"/>
    <w:rsid w:val="00065BF4"/>
    <w:rsid w:val="00065C80"/>
    <w:rsid w:val="000664D8"/>
    <w:rsid w:val="00066ADD"/>
    <w:rsid w:val="00066DDF"/>
    <w:rsid w:val="000672DC"/>
    <w:rsid w:val="00067598"/>
    <w:rsid w:val="00067AB4"/>
    <w:rsid w:val="00067B1E"/>
    <w:rsid w:val="00067D22"/>
    <w:rsid w:val="00067D75"/>
    <w:rsid w:val="00067F4D"/>
    <w:rsid w:val="00070237"/>
    <w:rsid w:val="00070272"/>
    <w:rsid w:val="000708DD"/>
    <w:rsid w:val="00071706"/>
    <w:rsid w:val="00071B90"/>
    <w:rsid w:val="00071C54"/>
    <w:rsid w:val="00071EF5"/>
    <w:rsid w:val="00072C8A"/>
    <w:rsid w:val="00072E4F"/>
    <w:rsid w:val="00072EE6"/>
    <w:rsid w:val="00072F2D"/>
    <w:rsid w:val="00073012"/>
    <w:rsid w:val="000730CF"/>
    <w:rsid w:val="00073236"/>
    <w:rsid w:val="000734C5"/>
    <w:rsid w:val="00073C2B"/>
    <w:rsid w:val="00073ED2"/>
    <w:rsid w:val="000744FA"/>
    <w:rsid w:val="000749ED"/>
    <w:rsid w:val="0007509B"/>
    <w:rsid w:val="000751B4"/>
    <w:rsid w:val="00075242"/>
    <w:rsid w:val="0007538B"/>
    <w:rsid w:val="000754D3"/>
    <w:rsid w:val="000759E0"/>
    <w:rsid w:val="00075DF3"/>
    <w:rsid w:val="00075FC7"/>
    <w:rsid w:val="000764A8"/>
    <w:rsid w:val="000766A4"/>
    <w:rsid w:val="00076851"/>
    <w:rsid w:val="00076961"/>
    <w:rsid w:val="000779D1"/>
    <w:rsid w:val="00080226"/>
    <w:rsid w:val="00080340"/>
    <w:rsid w:val="00080676"/>
    <w:rsid w:val="0008088C"/>
    <w:rsid w:val="00080988"/>
    <w:rsid w:val="00080B65"/>
    <w:rsid w:val="00081183"/>
    <w:rsid w:val="0008148B"/>
    <w:rsid w:val="000815B3"/>
    <w:rsid w:val="00081A1E"/>
    <w:rsid w:val="00081F0B"/>
    <w:rsid w:val="00082A8E"/>
    <w:rsid w:val="00082F02"/>
    <w:rsid w:val="00082F24"/>
    <w:rsid w:val="00083181"/>
    <w:rsid w:val="0008356D"/>
    <w:rsid w:val="00083CBD"/>
    <w:rsid w:val="00083CDA"/>
    <w:rsid w:val="0008417A"/>
    <w:rsid w:val="00084650"/>
    <w:rsid w:val="000849C6"/>
    <w:rsid w:val="00084BAA"/>
    <w:rsid w:val="00084F9B"/>
    <w:rsid w:val="0008514C"/>
    <w:rsid w:val="0008525A"/>
    <w:rsid w:val="000853FC"/>
    <w:rsid w:val="000859A8"/>
    <w:rsid w:val="00085BB9"/>
    <w:rsid w:val="00085C5A"/>
    <w:rsid w:val="00086394"/>
    <w:rsid w:val="00086B07"/>
    <w:rsid w:val="00087C9A"/>
    <w:rsid w:val="00087D81"/>
    <w:rsid w:val="00090211"/>
    <w:rsid w:val="00090451"/>
    <w:rsid w:val="000905AE"/>
    <w:rsid w:val="00090741"/>
    <w:rsid w:val="00090C5C"/>
    <w:rsid w:val="00090D18"/>
    <w:rsid w:val="000910D7"/>
    <w:rsid w:val="000918FD"/>
    <w:rsid w:val="00091E7E"/>
    <w:rsid w:val="00091F66"/>
    <w:rsid w:val="0009228F"/>
    <w:rsid w:val="000922B3"/>
    <w:rsid w:val="000924C4"/>
    <w:rsid w:val="00092805"/>
    <w:rsid w:val="000928B0"/>
    <w:rsid w:val="00092CF4"/>
    <w:rsid w:val="00092D06"/>
    <w:rsid w:val="00092F9A"/>
    <w:rsid w:val="0009306D"/>
    <w:rsid w:val="00093556"/>
    <w:rsid w:val="000936BB"/>
    <w:rsid w:val="00093782"/>
    <w:rsid w:val="000937C6"/>
    <w:rsid w:val="00093E33"/>
    <w:rsid w:val="00093F45"/>
    <w:rsid w:val="0009410D"/>
    <w:rsid w:val="00094549"/>
    <w:rsid w:val="000945B5"/>
    <w:rsid w:val="00094606"/>
    <w:rsid w:val="000949C6"/>
    <w:rsid w:val="00094C12"/>
    <w:rsid w:val="00094C1A"/>
    <w:rsid w:val="000950F8"/>
    <w:rsid w:val="00095BC5"/>
    <w:rsid w:val="00095C0D"/>
    <w:rsid w:val="00095E71"/>
    <w:rsid w:val="00095F85"/>
    <w:rsid w:val="00096319"/>
    <w:rsid w:val="000966D8"/>
    <w:rsid w:val="00096C5D"/>
    <w:rsid w:val="00096D01"/>
    <w:rsid w:val="000972B3"/>
    <w:rsid w:val="0009756E"/>
    <w:rsid w:val="00097A1F"/>
    <w:rsid w:val="00097B66"/>
    <w:rsid w:val="00097C9F"/>
    <w:rsid w:val="000A009E"/>
    <w:rsid w:val="000A0244"/>
    <w:rsid w:val="000A03EE"/>
    <w:rsid w:val="000A0929"/>
    <w:rsid w:val="000A0F07"/>
    <w:rsid w:val="000A19A1"/>
    <w:rsid w:val="000A1B63"/>
    <w:rsid w:val="000A1ECA"/>
    <w:rsid w:val="000A2886"/>
    <w:rsid w:val="000A2B2A"/>
    <w:rsid w:val="000A2FD6"/>
    <w:rsid w:val="000A32FF"/>
    <w:rsid w:val="000A3759"/>
    <w:rsid w:val="000A3890"/>
    <w:rsid w:val="000A3949"/>
    <w:rsid w:val="000A3B5B"/>
    <w:rsid w:val="000A44A7"/>
    <w:rsid w:val="000A46C7"/>
    <w:rsid w:val="000A495E"/>
    <w:rsid w:val="000A4990"/>
    <w:rsid w:val="000A4F2B"/>
    <w:rsid w:val="000A560E"/>
    <w:rsid w:val="000A568B"/>
    <w:rsid w:val="000A5A22"/>
    <w:rsid w:val="000A5B36"/>
    <w:rsid w:val="000A5BAF"/>
    <w:rsid w:val="000A67AA"/>
    <w:rsid w:val="000A6954"/>
    <w:rsid w:val="000A69B3"/>
    <w:rsid w:val="000A6C35"/>
    <w:rsid w:val="000A6D06"/>
    <w:rsid w:val="000A6F10"/>
    <w:rsid w:val="000A6F97"/>
    <w:rsid w:val="000A716D"/>
    <w:rsid w:val="000A745D"/>
    <w:rsid w:val="000A7813"/>
    <w:rsid w:val="000A7C09"/>
    <w:rsid w:val="000A7C33"/>
    <w:rsid w:val="000A7C34"/>
    <w:rsid w:val="000A7F37"/>
    <w:rsid w:val="000B0230"/>
    <w:rsid w:val="000B05F2"/>
    <w:rsid w:val="000B060C"/>
    <w:rsid w:val="000B063E"/>
    <w:rsid w:val="000B06A8"/>
    <w:rsid w:val="000B087D"/>
    <w:rsid w:val="000B0E74"/>
    <w:rsid w:val="000B10CE"/>
    <w:rsid w:val="000B113C"/>
    <w:rsid w:val="000B1B06"/>
    <w:rsid w:val="000B1B44"/>
    <w:rsid w:val="000B1E1B"/>
    <w:rsid w:val="000B21B4"/>
    <w:rsid w:val="000B26CA"/>
    <w:rsid w:val="000B308D"/>
    <w:rsid w:val="000B30D7"/>
    <w:rsid w:val="000B312B"/>
    <w:rsid w:val="000B346E"/>
    <w:rsid w:val="000B34F3"/>
    <w:rsid w:val="000B379F"/>
    <w:rsid w:val="000B37D0"/>
    <w:rsid w:val="000B3826"/>
    <w:rsid w:val="000B38E0"/>
    <w:rsid w:val="000B396A"/>
    <w:rsid w:val="000B3AF9"/>
    <w:rsid w:val="000B3E4D"/>
    <w:rsid w:val="000B4036"/>
    <w:rsid w:val="000B4075"/>
    <w:rsid w:val="000B438A"/>
    <w:rsid w:val="000B4729"/>
    <w:rsid w:val="000B5134"/>
    <w:rsid w:val="000B541F"/>
    <w:rsid w:val="000B54F1"/>
    <w:rsid w:val="000B551C"/>
    <w:rsid w:val="000B5904"/>
    <w:rsid w:val="000B5AFA"/>
    <w:rsid w:val="000B5B96"/>
    <w:rsid w:val="000B5F5F"/>
    <w:rsid w:val="000B65D9"/>
    <w:rsid w:val="000B67A4"/>
    <w:rsid w:val="000B6969"/>
    <w:rsid w:val="000B6C02"/>
    <w:rsid w:val="000B71F2"/>
    <w:rsid w:val="000B7313"/>
    <w:rsid w:val="000B75B7"/>
    <w:rsid w:val="000B78AD"/>
    <w:rsid w:val="000B78FD"/>
    <w:rsid w:val="000B7A60"/>
    <w:rsid w:val="000C01A2"/>
    <w:rsid w:val="000C0612"/>
    <w:rsid w:val="000C078D"/>
    <w:rsid w:val="000C07AA"/>
    <w:rsid w:val="000C087B"/>
    <w:rsid w:val="000C087C"/>
    <w:rsid w:val="000C0946"/>
    <w:rsid w:val="000C0975"/>
    <w:rsid w:val="000C0E37"/>
    <w:rsid w:val="000C107A"/>
    <w:rsid w:val="000C11E1"/>
    <w:rsid w:val="000C133C"/>
    <w:rsid w:val="000C139D"/>
    <w:rsid w:val="000C16CF"/>
    <w:rsid w:val="000C1739"/>
    <w:rsid w:val="000C1783"/>
    <w:rsid w:val="000C1A61"/>
    <w:rsid w:val="000C21DC"/>
    <w:rsid w:val="000C247A"/>
    <w:rsid w:val="000C247F"/>
    <w:rsid w:val="000C25FF"/>
    <w:rsid w:val="000C2730"/>
    <w:rsid w:val="000C28BD"/>
    <w:rsid w:val="000C2C39"/>
    <w:rsid w:val="000C2CFE"/>
    <w:rsid w:val="000C2E69"/>
    <w:rsid w:val="000C30CB"/>
    <w:rsid w:val="000C3413"/>
    <w:rsid w:val="000C3B63"/>
    <w:rsid w:val="000C3B6B"/>
    <w:rsid w:val="000C440A"/>
    <w:rsid w:val="000C4A62"/>
    <w:rsid w:val="000C4CDE"/>
    <w:rsid w:val="000C4D46"/>
    <w:rsid w:val="000C5133"/>
    <w:rsid w:val="000C5B85"/>
    <w:rsid w:val="000C652D"/>
    <w:rsid w:val="000C68CE"/>
    <w:rsid w:val="000C6D34"/>
    <w:rsid w:val="000C6DAF"/>
    <w:rsid w:val="000C70C6"/>
    <w:rsid w:val="000C7970"/>
    <w:rsid w:val="000D03F1"/>
    <w:rsid w:val="000D049E"/>
    <w:rsid w:val="000D0923"/>
    <w:rsid w:val="000D1368"/>
    <w:rsid w:val="000D13AD"/>
    <w:rsid w:val="000D14F3"/>
    <w:rsid w:val="000D1AB9"/>
    <w:rsid w:val="000D201B"/>
    <w:rsid w:val="000D2B45"/>
    <w:rsid w:val="000D31F6"/>
    <w:rsid w:val="000D3207"/>
    <w:rsid w:val="000D32F4"/>
    <w:rsid w:val="000D33A2"/>
    <w:rsid w:val="000D3445"/>
    <w:rsid w:val="000D36F8"/>
    <w:rsid w:val="000D3A07"/>
    <w:rsid w:val="000D3BE7"/>
    <w:rsid w:val="000D41FB"/>
    <w:rsid w:val="000D44E0"/>
    <w:rsid w:val="000D4934"/>
    <w:rsid w:val="000D4B47"/>
    <w:rsid w:val="000D524F"/>
    <w:rsid w:val="000D58BB"/>
    <w:rsid w:val="000D5C06"/>
    <w:rsid w:val="000D5F29"/>
    <w:rsid w:val="000D61B6"/>
    <w:rsid w:val="000D6394"/>
    <w:rsid w:val="000D63D5"/>
    <w:rsid w:val="000D68A7"/>
    <w:rsid w:val="000D69F6"/>
    <w:rsid w:val="000D6A05"/>
    <w:rsid w:val="000D6CB1"/>
    <w:rsid w:val="000D72BD"/>
    <w:rsid w:val="000D7539"/>
    <w:rsid w:val="000D76C6"/>
    <w:rsid w:val="000D79DC"/>
    <w:rsid w:val="000E0004"/>
    <w:rsid w:val="000E07CF"/>
    <w:rsid w:val="000E083A"/>
    <w:rsid w:val="000E0986"/>
    <w:rsid w:val="000E09A3"/>
    <w:rsid w:val="000E0BF7"/>
    <w:rsid w:val="000E0E92"/>
    <w:rsid w:val="000E1365"/>
    <w:rsid w:val="000E1673"/>
    <w:rsid w:val="000E2086"/>
    <w:rsid w:val="000E2C1C"/>
    <w:rsid w:val="000E2CCA"/>
    <w:rsid w:val="000E2D0C"/>
    <w:rsid w:val="000E329E"/>
    <w:rsid w:val="000E32CD"/>
    <w:rsid w:val="000E334F"/>
    <w:rsid w:val="000E36E5"/>
    <w:rsid w:val="000E39EC"/>
    <w:rsid w:val="000E3B96"/>
    <w:rsid w:val="000E3D21"/>
    <w:rsid w:val="000E4DA5"/>
    <w:rsid w:val="000E5197"/>
    <w:rsid w:val="000E53D2"/>
    <w:rsid w:val="000E5600"/>
    <w:rsid w:val="000E59C3"/>
    <w:rsid w:val="000E666D"/>
    <w:rsid w:val="000E68A4"/>
    <w:rsid w:val="000E6910"/>
    <w:rsid w:val="000E6CEA"/>
    <w:rsid w:val="000E7155"/>
    <w:rsid w:val="000E74E0"/>
    <w:rsid w:val="000E77F2"/>
    <w:rsid w:val="000E7AAD"/>
    <w:rsid w:val="000E7D31"/>
    <w:rsid w:val="000E7E13"/>
    <w:rsid w:val="000F014B"/>
    <w:rsid w:val="000F0691"/>
    <w:rsid w:val="000F0ABD"/>
    <w:rsid w:val="000F0E3C"/>
    <w:rsid w:val="000F1371"/>
    <w:rsid w:val="000F163B"/>
    <w:rsid w:val="000F190F"/>
    <w:rsid w:val="000F2243"/>
    <w:rsid w:val="000F2571"/>
    <w:rsid w:val="000F26CA"/>
    <w:rsid w:val="000F28FE"/>
    <w:rsid w:val="000F2B0C"/>
    <w:rsid w:val="000F2BDC"/>
    <w:rsid w:val="000F2CA3"/>
    <w:rsid w:val="000F2CC1"/>
    <w:rsid w:val="000F2CFD"/>
    <w:rsid w:val="000F2D7E"/>
    <w:rsid w:val="000F3180"/>
    <w:rsid w:val="000F3490"/>
    <w:rsid w:val="000F39BA"/>
    <w:rsid w:val="000F3A99"/>
    <w:rsid w:val="000F3CD7"/>
    <w:rsid w:val="000F3ED3"/>
    <w:rsid w:val="000F401B"/>
    <w:rsid w:val="000F429F"/>
    <w:rsid w:val="000F4CAC"/>
    <w:rsid w:val="000F50C4"/>
    <w:rsid w:val="000F5123"/>
    <w:rsid w:val="000F53CF"/>
    <w:rsid w:val="000F562E"/>
    <w:rsid w:val="000F5647"/>
    <w:rsid w:val="000F5B7B"/>
    <w:rsid w:val="000F5DAD"/>
    <w:rsid w:val="000F5DB0"/>
    <w:rsid w:val="000F5F94"/>
    <w:rsid w:val="000F6FC4"/>
    <w:rsid w:val="000F703B"/>
    <w:rsid w:val="000F706A"/>
    <w:rsid w:val="000F72A5"/>
    <w:rsid w:val="000F7429"/>
    <w:rsid w:val="000F7813"/>
    <w:rsid w:val="000F7944"/>
    <w:rsid w:val="000F7A6B"/>
    <w:rsid w:val="000F7BFA"/>
    <w:rsid w:val="0010084C"/>
    <w:rsid w:val="001008A0"/>
    <w:rsid w:val="0010095A"/>
    <w:rsid w:val="001010C9"/>
    <w:rsid w:val="00101C60"/>
    <w:rsid w:val="00102DE3"/>
    <w:rsid w:val="00102F1B"/>
    <w:rsid w:val="00103399"/>
    <w:rsid w:val="00103613"/>
    <w:rsid w:val="0010387F"/>
    <w:rsid w:val="00103E46"/>
    <w:rsid w:val="00103E74"/>
    <w:rsid w:val="00104050"/>
    <w:rsid w:val="00104056"/>
    <w:rsid w:val="00104135"/>
    <w:rsid w:val="00104693"/>
    <w:rsid w:val="001046BC"/>
    <w:rsid w:val="00104A4E"/>
    <w:rsid w:val="00104D60"/>
    <w:rsid w:val="00104D7F"/>
    <w:rsid w:val="0010511C"/>
    <w:rsid w:val="001051CE"/>
    <w:rsid w:val="001057E8"/>
    <w:rsid w:val="00105CB6"/>
    <w:rsid w:val="00106179"/>
    <w:rsid w:val="0010634C"/>
    <w:rsid w:val="001065D8"/>
    <w:rsid w:val="001067E0"/>
    <w:rsid w:val="00106D9B"/>
    <w:rsid w:val="00106E70"/>
    <w:rsid w:val="00106E76"/>
    <w:rsid w:val="00106F07"/>
    <w:rsid w:val="0010760F"/>
    <w:rsid w:val="001077C4"/>
    <w:rsid w:val="00107A8A"/>
    <w:rsid w:val="0011005D"/>
    <w:rsid w:val="0011036F"/>
    <w:rsid w:val="001106C2"/>
    <w:rsid w:val="00110C5A"/>
    <w:rsid w:val="00110C83"/>
    <w:rsid w:val="001119A3"/>
    <w:rsid w:val="00112386"/>
    <w:rsid w:val="001123F8"/>
    <w:rsid w:val="00112727"/>
    <w:rsid w:val="00112956"/>
    <w:rsid w:val="00112BA3"/>
    <w:rsid w:val="00112FDA"/>
    <w:rsid w:val="00113080"/>
    <w:rsid w:val="001133E7"/>
    <w:rsid w:val="00113429"/>
    <w:rsid w:val="001134AC"/>
    <w:rsid w:val="00113788"/>
    <w:rsid w:val="00114330"/>
    <w:rsid w:val="001143F0"/>
    <w:rsid w:val="00114610"/>
    <w:rsid w:val="00114C2C"/>
    <w:rsid w:val="00114DBB"/>
    <w:rsid w:val="001153B9"/>
    <w:rsid w:val="001154B9"/>
    <w:rsid w:val="0011570A"/>
    <w:rsid w:val="00115B6D"/>
    <w:rsid w:val="00115BC8"/>
    <w:rsid w:val="00115F5B"/>
    <w:rsid w:val="001161AF"/>
    <w:rsid w:val="001170CA"/>
    <w:rsid w:val="00117168"/>
    <w:rsid w:val="001174A5"/>
    <w:rsid w:val="00117698"/>
    <w:rsid w:val="00117ABE"/>
    <w:rsid w:val="00117BFC"/>
    <w:rsid w:val="00117DF4"/>
    <w:rsid w:val="00117ECA"/>
    <w:rsid w:val="00117EE8"/>
    <w:rsid w:val="00120302"/>
    <w:rsid w:val="00120586"/>
    <w:rsid w:val="0012072B"/>
    <w:rsid w:val="001208DE"/>
    <w:rsid w:val="001209D4"/>
    <w:rsid w:val="00120DB7"/>
    <w:rsid w:val="0012102D"/>
    <w:rsid w:val="001211DD"/>
    <w:rsid w:val="0012120C"/>
    <w:rsid w:val="00121ABD"/>
    <w:rsid w:val="00121C1B"/>
    <w:rsid w:val="00121D61"/>
    <w:rsid w:val="00121F70"/>
    <w:rsid w:val="0012205D"/>
    <w:rsid w:val="0012208C"/>
    <w:rsid w:val="00122494"/>
    <w:rsid w:val="00122600"/>
    <w:rsid w:val="00122641"/>
    <w:rsid w:val="00122744"/>
    <w:rsid w:val="00122C7F"/>
    <w:rsid w:val="00122CF6"/>
    <w:rsid w:val="00122D8A"/>
    <w:rsid w:val="0012341C"/>
    <w:rsid w:val="001234BB"/>
    <w:rsid w:val="001243FC"/>
    <w:rsid w:val="001245DB"/>
    <w:rsid w:val="001245EF"/>
    <w:rsid w:val="00124623"/>
    <w:rsid w:val="001246E7"/>
    <w:rsid w:val="001248B7"/>
    <w:rsid w:val="00124C9D"/>
    <w:rsid w:val="00125417"/>
    <w:rsid w:val="00126412"/>
    <w:rsid w:val="001264B0"/>
    <w:rsid w:val="00126872"/>
    <w:rsid w:val="00126B90"/>
    <w:rsid w:val="00126C10"/>
    <w:rsid w:val="00126CB9"/>
    <w:rsid w:val="00126EC7"/>
    <w:rsid w:val="00127299"/>
    <w:rsid w:val="00127984"/>
    <w:rsid w:val="00130296"/>
    <w:rsid w:val="001302D4"/>
    <w:rsid w:val="001306CA"/>
    <w:rsid w:val="0013085C"/>
    <w:rsid w:val="001309C1"/>
    <w:rsid w:val="00130A54"/>
    <w:rsid w:val="00130F28"/>
    <w:rsid w:val="00130FA8"/>
    <w:rsid w:val="001312FA"/>
    <w:rsid w:val="00131D6A"/>
    <w:rsid w:val="00131EDF"/>
    <w:rsid w:val="00132135"/>
    <w:rsid w:val="00132190"/>
    <w:rsid w:val="0013222B"/>
    <w:rsid w:val="00132502"/>
    <w:rsid w:val="0013266C"/>
    <w:rsid w:val="0013280A"/>
    <w:rsid w:val="0013295C"/>
    <w:rsid w:val="00132D4A"/>
    <w:rsid w:val="00133144"/>
    <w:rsid w:val="00133587"/>
    <w:rsid w:val="00133BE4"/>
    <w:rsid w:val="00133D30"/>
    <w:rsid w:val="00133F67"/>
    <w:rsid w:val="00133F9E"/>
    <w:rsid w:val="00134453"/>
    <w:rsid w:val="001345A3"/>
    <w:rsid w:val="001346C1"/>
    <w:rsid w:val="00135094"/>
    <w:rsid w:val="00135546"/>
    <w:rsid w:val="001358D7"/>
    <w:rsid w:val="00135E50"/>
    <w:rsid w:val="00136109"/>
    <w:rsid w:val="00136134"/>
    <w:rsid w:val="001363D4"/>
    <w:rsid w:val="00136584"/>
    <w:rsid w:val="00136681"/>
    <w:rsid w:val="00136ED2"/>
    <w:rsid w:val="00137632"/>
    <w:rsid w:val="00137A56"/>
    <w:rsid w:val="00137BBA"/>
    <w:rsid w:val="00137D55"/>
    <w:rsid w:val="00137F9B"/>
    <w:rsid w:val="001402E3"/>
    <w:rsid w:val="0014032B"/>
    <w:rsid w:val="0014096B"/>
    <w:rsid w:val="00140D2D"/>
    <w:rsid w:val="00140D79"/>
    <w:rsid w:val="00140FB7"/>
    <w:rsid w:val="00141142"/>
    <w:rsid w:val="001416F0"/>
    <w:rsid w:val="0014190F"/>
    <w:rsid w:val="00141A45"/>
    <w:rsid w:val="00141C8F"/>
    <w:rsid w:val="001422E3"/>
    <w:rsid w:val="001424D4"/>
    <w:rsid w:val="00142AA1"/>
    <w:rsid w:val="00143090"/>
    <w:rsid w:val="00143812"/>
    <w:rsid w:val="001438D2"/>
    <w:rsid w:val="001438D5"/>
    <w:rsid w:val="00144015"/>
    <w:rsid w:val="001440E9"/>
    <w:rsid w:val="001448BC"/>
    <w:rsid w:val="0014494C"/>
    <w:rsid w:val="00144C07"/>
    <w:rsid w:val="00144CC6"/>
    <w:rsid w:val="00144E46"/>
    <w:rsid w:val="001452CC"/>
    <w:rsid w:val="00145BF8"/>
    <w:rsid w:val="00145EC1"/>
    <w:rsid w:val="0014643C"/>
    <w:rsid w:val="001467C0"/>
    <w:rsid w:val="00146932"/>
    <w:rsid w:val="001472BD"/>
    <w:rsid w:val="001474A6"/>
    <w:rsid w:val="001475AD"/>
    <w:rsid w:val="001504BB"/>
    <w:rsid w:val="001504DE"/>
    <w:rsid w:val="0015069C"/>
    <w:rsid w:val="00150A2B"/>
    <w:rsid w:val="00150AE1"/>
    <w:rsid w:val="00150BEA"/>
    <w:rsid w:val="00150C57"/>
    <w:rsid w:val="00150CE8"/>
    <w:rsid w:val="001510B1"/>
    <w:rsid w:val="0015111F"/>
    <w:rsid w:val="0015118B"/>
    <w:rsid w:val="001513A0"/>
    <w:rsid w:val="001514BA"/>
    <w:rsid w:val="00151EA1"/>
    <w:rsid w:val="001528F8"/>
    <w:rsid w:val="00152B69"/>
    <w:rsid w:val="00152FAE"/>
    <w:rsid w:val="00153249"/>
    <w:rsid w:val="0015346C"/>
    <w:rsid w:val="0015363A"/>
    <w:rsid w:val="0015380C"/>
    <w:rsid w:val="0015386C"/>
    <w:rsid w:val="00153C6A"/>
    <w:rsid w:val="00153D41"/>
    <w:rsid w:val="00153E9B"/>
    <w:rsid w:val="00153F42"/>
    <w:rsid w:val="00154238"/>
    <w:rsid w:val="00154909"/>
    <w:rsid w:val="00154D30"/>
    <w:rsid w:val="00155018"/>
    <w:rsid w:val="00155B88"/>
    <w:rsid w:val="00155D95"/>
    <w:rsid w:val="001563F6"/>
    <w:rsid w:val="00156418"/>
    <w:rsid w:val="001564B6"/>
    <w:rsid w:val="00156C13"/>
    <w:rsid w:val="001570AF"/>
    <w:rsid w:val="001576E6"/>
    <w:rsid w:val="0015780B"/>
    <w:rsid w:val="00157950"/>
    <w:rsid w:val="00160A24"/>
    <w:rsid w:val="00160B1B"/>
    <w:rsid w:val="00160FCF"/>
    <w:rsid w:val="00161073"/>
    <w:rsid w:val="001612F6"/>
    <w:rsid w:val="001615F0"/>
    <w:rsid w:val="0016201B"/>
    <w:rsid w:val="001620C9"/>
    <w:rsid w:val="0016279B"/>
    <w:rsid w:val="001629D3"/>
    <w:rsid w:val="00162E13"/>
    <w:rsid w:val="00162E59"/>
    <w:rsid w:val="00163817"/>
    <w:rsid w:val="00163A81"/>
    <w:rsid w:val="00163B74"/>
    <w:rsid w:val="0016400A"/>
    <w:rsid w:val="001644BB"/>
    <w:rsid w:val="001648C8"/>
    <w:rsid w:val="00164B64"/>
    <w:rsid w:val="00164BAA"/>
    <w:rsid w:val="00164FBD"/>
    <w:rsid w:val="00165710"/>
    <w:rsid w:val="00165AA1"/>
    <w:rsid w:val="00165CFA"/>
    <w:rsid w:val="00166791"/>
    <w:rsid w:val="001667ED"/>
    <w:rsid w:val="001667EF"/>
    <w:rsid w:val="0016688F"/>
    <w:rsid w:val="00166B7C"/>
    <w:rsid w:val="00166E92"/>
    <w:rsid w:val="0016711F"/>
    <w:rsid w:val="00167229"/>
    <w:rsid w:val="001673D9"/>
    <w:rsid w:val="001673DC"/>
    <w:rsid w:val="001674C9"/>
    <w:rsid w:val="00167B16"/>
    <w:rsid w:val="00167D78"/>
    <w:rsid w:val="00170210"/>
    <w:rsid w:val="00170381"/>
    <w:rsid w:val="0017055A"/>
    <w:rsid w:val="00170635"/>
    <w:rsid w:val="0017071D"/>
    <w:rsid w:val="0017079C"/>
    <w:rsid w:val="00170849"/>
    <w:rsid w:val="00170DE6"/>
    <w:rsid w:val="00170FC3"/>
    <w:rsid w:val="001710C7"/>
    <w:rsid w:val="0017128A"/>
    <w:rsid w:val="00171D05"/>
    <w:rsid w:val="00171F06"/>
    <w:rsid w:val="0017252B"/>
    <w:rsid w:val="001727BD"/>
    <w:rsid w:val="0017287E"/>
    <w:rsid w:val="00172C94"/>
    <w:rsid w:val="00173480"/>
    <w:rsid w:val="001735FC"/>
    <w:rsid w:val="00173A72"/>
    <w:rsid w:val="001743FD"/>
    <w:rsid w:val="00174DE1"/>
    <w:rsid w:val="001755AB"/>
    <w:rsid w:val="001762F1"/>
    <w:rsid w:val="001766F3"/>
    <w:rsid w:val="00176738"/>
    <w:rsid w:val="00176905"/>
    <w:rsid w:val="00176E49"/>
    <w:rsid w:val="00176F7B"/>
    <w:rsid w:val="00177077"/>
    <w:rsid w:val="001771C4"/>
    <w:rsid w:val="0017724C"/>
    <w:rsid w:val="0017727E"/>
    <w:rsid w:val="001777F1"/>
    <w:rsid w:val="00177EF8"/>
    <w:rsid w:val="0018045B"/>
    <w:rsid w:val="001805B5"/>
    <w:rsid w:val="00180679"/>
    <w:rsid w:val="001808C6"/>
    <w:rsid w:val="00180CEC"/>
    <w:rsid w:val="001810EA"/>
    <w:rsid w:val="0018159A"/>
    <w:rsid w:val="00181830"/>
    <w:rsid w:val="0018197F"/>
    <w:rsid w:val="001829C5"/>
    <w:rsid w:val="00182A87"/>
    <w:rsid w:val="00182CE9"/>
    <w:rsid w:val="001832E2"/>
    <w:rsid w:val="001833FE"/>
    <w:rsid w:val="0018353E"/>
    <w:rsid w:val="0018356D"/>
    <w:rsid w:val="00183740"/>
    <w:rsid w:val="00183773"/>
    <w:rsid w:val="001838DD"/>
    <w:rsid w:val="00183B7E"/>
    <w:rsid w:val="00183E06"/>
    <w:rsid w:val="00184029"/>
    <w:rsid w:val="0018484D"/>
    <w:rsid w:val="00184878"/>
    <w:rsid w:val="00184E6A"/>
    <w:rsid w:val="00184EAC"/>
    <w:rsid w:val="00185299"/>
    <w:rsid w:val="0018530E"/>
    <w:rsid w:val="001853F3"/>
    <w:rsid w:val="00185595"/>
    <w:rsid w:val="0018562F"/>
    <w:rsid w:val="00185D2E"/>
    <w:rsid w:val="00186D36"/>
    <w:rsid w:val="00187029"/>
    <w:rsid w:val="00187400"/>
    <w:rsid w:val="00187561"/>
    <w:rsid w:val="001875B2"/>
    <w:rsid w:val="0018761C"/>
    <w:rsid w:val="001877F7"/>
    <w:rsid w:val="001900CB"/>
    <w:rsid w:val="00190243"/>
    <w:rsid w:val="001907BF"/>
    <w:rsid w:val="00190862"/>
    <w:rsid w:val="00190937"/>
    <w:rsid w:val="001911C6"/>
    <w:rsid w:val="00191240"/>
    <w:rsid w:val="00191361"/>
    <w:rsid w:val="0019149F"/>
    <w:rsid w:val="0019172A"/>
    <w:rsid w:val="00191B63"/>
    <w:rsid w:val="00192018"/>
    <w:rsid w:val="0019271C"/>
    <w:rsid w:val="00192A04"/>
    <w:rsid w:val="00192F36"/>
    <w:rsid w:val="0019343B"/>
    <w:rsid w:val="0019347A"/>
    <w:rsid w:val="001941AC"/>
    <w:rsid w:val="0019471D"/>
    <w:rsid w:val="001948A3"/>
    <w:rsid w:val="00194BD3"/>
    <w:rsid w:val="001950D4"/>
    <w:rsid w:val="00195279"/>
    <w:rsid w:val="0019552A"/>
    <w:rsid w:val="00195640"/>
    <w:rsid w:val="00195A91"/>
    <w:rsid w:val="00195C51"/>
    <w:rsid w:val="00195F19"/>
    <w:rsid w:val="0019635D"/>
    <w:rsid w:val="0019734C"/>
    <w:rsid w:val="001978CF"/>
    <w:rsid w:val="00197CE3"/>
    <w:rsid w:val="00197EC9"/>
    <w:rsid w:val="001A0650"/>
    <w:rsid w:val="001A0BDA"/>
    <w:rsid w:val="001A0C23"/>
    <w:rsid w:val="001A0C9B"/>
    <w:rsid w:val="001A10FE"/>
    <w:rsid w:val="001A1435"/>
    <w:rsid w:val="001A146C"/>
    <w:rsid w:val="001A1800"/>
    <w:rsid w:val="001A19A9"/>
    <w:rsid w:val="001A1B4C"/>
    <w:rsid w:val="001A22A6"/>
    <w:rsid w:val="001A240B"/>
    <w:rsid w:val="001A252C"/>
    <w:rsid w:val="001A25EE"/>
    <w:rsid w:val="001A29FD"/>
    <w:rsid w:val="001A3140"/>
    <w:rsid w:val="001A3D6B"/>
    <w:rsid w:val="001A4B82"/>
    <w:rsid w:val="001A5321"/>
    <w:rsid w:val="001A5555"/>
    <w:rsid w:val="001A5AC9"/>
    <w:rsid w:val="001A5C01"/>
    <w:rsid w:val="001A5D3B"/>
    <w:rsid w:val="001A704F"/>
    <w:rsid w:val="001A7423"/>
    <w:rsid w:val="001A75FC"/>
    <w:rsid w:val="001B0569"/>
    <w:rsid w:val="001B0707"/>
    <w:rsid w:val="001B0752"/>
    <w:rsid w:val="001B091E"/>
    <w:rsid w:val="001B0B60"/>
    <w:rsid w:val="001B0F1C"/>
    <w:rsid w:val="001B134A"/>
    <w:rsid w:val="001B13A9"/>
    <w:rsid w:val="001B1AF3"/>
    <w:rsid w:val="001B1C10"/>
    <w:rsid w:val="001B1C1E"/>
    <w:rsid w:val="001B1C98"/>
    <w:rsid w:val="001B1F44"/>
    <w:rsid w:val="001B2015"/>
    <w:rsid w:val="001B22E3"/>
    <w:rsid w:val="001B2333"/>
    <w:rsid w:val="001B250D"/>
    <w:rsid w:val="001B26D8"/>
    <w:rsid w:val="001B26E7"/>
    <w:rsid w:val="001B2ED8"/>
    <w:rsid w:val="001B2EE6"/>
    <w:rsid w:val="001B373F"/>
    <w:rsid w:val="001B3D87"/>
    <w:rsid w:val="001B3F97"/>
    <w:rsid w:val="001B4B06"/>
    <w:rsid w:val="001B4D1B"/>
    <w:rsid w:val="001B5156"/>
    <w:rsid w:val="001B544E"/>
    <w:rsid w:val="001B54CC"/>
    <w:rsid w:val="001B58D2"/>
    <w:rsid w:val="001B5C18"/>
    <w:rsid w:val="001B5D99"/>
    <w:rsid w:val="001B6107"/>
    <w:rsid w:val="001B6335"/>
    <w:rsid w:val="001B64FE"/>
    <w:rsid w:val="001B66AD"/>
    <w:rsid w:val="001B700E"/>
    <w:rsid w:val="001B72B1"/>
    <w:rsid w:val="001B7320"/>
    <w:rsid w:val="001B747A"/>
    <w:rsid w:val="001B77CB"/>
    <w:rsid w:val="001B7B8E"/>
    <w:rsid w:val="001B7D74"/>
    <w:rsid w:val="001C009B"/>
    <w:rsid w:val="001C02BD"/>
    <w:rsid w:val="001C0C2F"/>
    <w:rsid w:val="001C0DD4"/>
    <w:rsid w:val="001C1181"/>
    <w:rsid w:val="001C1206"/>
    <w:rsid w:val="001C155C"/>
    <w:rsid w:val="001C16DA"/>
    <w:rsid w:val="001C1839"/>
    <w:rsid w:val="001C1892"/>
    <w:rsid w:val="001C1AB4"/>
    <w:rsid w:val="001C267B"/>
    <w:rsid w:val="001C291E"/>
    <w:rsid w:val="001C2AF9"/>
    <w:rsid w:val="001C2B58"/>
    <w:rsid w:val="001C343B"/>
    <w:rsid w:val="001C3793"/>
    <w:rsid w:val="001C3864"/>
    <w:rsid w:val="001C38F6"/>
    <w:rsid w:val="001C3F63"/>
    <w:rsid w:val="001C4EB7"/>
    <w:rsid w:val="001C501D"/>
    <w:rsid w:val="001C51D6"/>
    <w:rsid w:val="001C533A"/>
    <w:rsid w:val="001C5398"/>
    <w:rsid w:val="001C53FB"/>
    <w:rsid w:val="001C5854"/>
    <w:rsid w:val="001C6303"/>
    <w:rsid w:val="001C6384"/>
    <w:rsid w:val="001C6A51"/>
    <w:rsid w:val="001C6C74"/>
    <w:rsid w:val="001C6C76"/>
    <w:rsid w:val="001C6DD3"/>
    <w:rsid w:val="001C70CA"/>
    <w:rsid w:val="001C70EF"/>
    <w:rsid w:val="001C7548"/>
    <w:rsid w:val="001C7625"/>
    <w:rsid w:val="001C7B3F"/>
    <w:rsid w:val="001C7B7D"/>
    <w:rsid w:val="001C7C1F"/>
    <w:rsid w:val="001C7D41"/>
    <w:rsid w:val="001C7ED8"/>
    <w:rsid w:val="001C7EE1"/>
    <w:rsid w:val="001D034A"/>
    <w:rsid w:val="001D25C0"/>
    <w:rsid w:val="001D2B09"/>
    <w:rsid w:val="001D2C22"/>
    <w:rsid w:val="001D2F01"/>
    <w:rsid w:val="001D2FFB"/>
    <w:rsid w:val="001D3182"/>
    <w:rsid w:val="001D36F3"/>
    <w:rsid w:val="001D38E7"/>
    <w:rsid w:val="001D3BCE"/>
    <w:rsid w:val="001D3F65"/>
    <w:rsid w:val="001D456C"/>
    <w:rsid w:val="001D47DB"/>
    <w:rsid w:val="001D4E01"/>
    <w:rsid w:val="001D5134"/>
    <w:rsid w:val="001D51CC"/>
    <w:rsid w:val="001D5257"/>
    <w:rsid w:val="001D59F7"/>
    <w:rsid w:val="001D5C74"/>
    <w:rsid w:val="001D5EF0"/>
    <w:rsid w:val="001D6BA3"/>
    <w:rsid w:val="001D6C9C"/>
    <w:rsid w:val="001D7191"/>
    <w:rsid w:val="001D7310"/>
    <w:rsid w:val="001D744C"/>
    <w:rsid w:val="001D7475"/>
    <w:rsid w:val="001D76C4"/>
    <w:rsid w:val="001D770B"/>
    <w:rsid w:val="001D7728"/>
    <w:rsid w:val="001D7776"/>
    <w:rsid w:val="001D7CD4"/>
    <w:rsid w:val="001D7EC7"/>
    <w:rsid w:val="001E04F0"/>
    <w:rsid w:val="001E05C1"/>
    <w:rsid w:val="001E0CD2"/>
    <w:rsid w:val="001E0EF5"/>
    <w:rsid w:val="001E1037"/>
    <w:rsid w:val="001E1A8D"/>
    <w:rsid w:val="001E1B05"/>
    <w:rsid w:val="001E1C75"/>
    <w:rsid w:val="001E1FF7"/>
    <w:rsid w:val="001E23E9"/>
    <w:rsid w:val="001E2418"/>
    <w:rsid w:val="001E2802"/>
    <w:rsid w:val="001E2B5F"/>
    <w:rsid w:val="001E2E3B"/>
    <w:rsid w:val="001E3046"/>
    <w:rsid w:val="001E31F7"/>
    <w:rsid w:val="001E37A1"/>
    <w:rsid w:val="001E39BE"/>
    <w:rsid w:val="001E3BD0"/>
    <w:rsid w:val="001E3F02"/>
    <w:rsid w:val="001E434A"/>
    <w:rsid w:val="001E4ACC"/>
    <w:rsid w:val="001E53F8"/>
    <w:rsid w:val="001E588D"/>
    <w:rsid w:val="001E5C12"/>
    <w:rsid w:val="001E5CA3"/>
    <w:rsid w:val="001E6070"/>
    <w:rsid w:val="001E6135"/>
    <w:rsid w:val="001E674D"/>
    <w:rsid w:val="001E68D2"/>
    <w:rsid w:val="001E6B5F"/>
    <w:rsid w:val="001E708F"/>
    <w:rsid w:val="001E70A7"/>
    <w:rsid w:val="001E73C3"/>
    <w:rsid w:val="001E7683"/>
    <w:rsid w:val="001E770A"/>
    <w:rsid w:val="001E789C"/>
    <w:rsid w:val="001E790F"/>
    <w:rsid w:val="001E7E99"/>
    <w:rsid w:val="001E7F0D"/>
    <w:rsid w:val="001F0023"/>
    <w:rsid w:val="001F015C"/>
    <w:rsid w:val="001F029B"/>
    <w:rsid w:val="001F0B21"/>
    <w:rsid w:val="001F1587"/>
    <w:rsid w:val="001F1609"/>
    <w:rsid w:val="001F18E4"/>
    <w:rsid w:val="001F196B"/>
    <w:rsid w:val="001F1A12"/>
    <w:rsid w:val="001F1B8D"/>
    <w:rsid w:val="001F1DB2"/>
    <w:rsid w:val="001F1E49"/>
    <w:rsid w:val="001F207C"/>
    <w:rsid w:val="001F26B6"/>
    <w:rsid w:val="001F2978"/>
    <w:rsid w:val="001F2BD5"/>
    <w:rsid w:val="001F2F43"/>
    <w:rsid w:val="001F3174"/>
    <w:rsid w:val="001F3B98"/>
    <w:rsid w:val="001F3EDA"/>
    <w:rsid w:val="001F3F31"/>
    <w:rsid w:val="001F422D"/>
    <w:rsid w:val="001F453B"/>
    <w:rsid w:val="001F45AA"/>
    <w:rsid w:val="001F46D4"/>
    <w:rsid w:val="001F4C66"/>
    <w:rsid w:val="001F4E75"/>
    <w:rsid w:val="001F4EAD"/>
    <w:rsid w:val="001F5112"/>
    <w:rsid w:val="001F5315"/>
    <w:rsid w:val="001F5668"/>
    <w:rsid w:val="001F5C62"/>
    <w:rsid w:val="001F5D60"/>
    <w:rsid w:val="001F63B5"/>
    <w:rsid w:val="001F6B24"/>
    <w:rsid w:val="001F711A"/>
    <w:rsid w:val="001F74F5"/>
    <w:rsid w:val="001F7833"/>
    <w:rsid w:val="00200573"/>
    <w:rsid w:val="002006A9"/>
    <w:rsid w:val="00201487"/>
    <w:rsid w:val="002015D0"/>
    <w:rsid w:val="0020178D"/>
    <w:rsid w:val="00201CF7"/>
    <w:rsid w:val="00201E5C"/>
    <w:rsid w:val="002029A4"/>
    <w:rsid w:val="00202AA6"/>
    <w:rsid w:val="00202E4E"/>
    <w:rsid w:val="00203142"/>
    <w:rsid w:val="002037F4"/>
    <w:rsid w:val="0020418F"/>
    <w:rsid w:val="00204478"/>
    <w:rsid w:val="00204695"/>
    <w:rsid w:val="00204B6D"/>
    <w:rsid w:val="00204D01"/>
    <w:rsid w:val="00204D9D"/>
    <w:rsid w:val="002053AA"/>
    <w:rsid w:val="00205B8F"/>
    <w:rsid w:val="00205FFA"/>
    <w:rsid w:val="002062DF"/>
    <w:rsid w:val="002063CE"/>
    <w:rsid w:val="00206DF9"/>
    <w:rsid w:val="0020706C"/>
    <w:rsid w:val="0020725C"/>
    <w:rsid w:val="00207F8A"/>
    <w:rsid w:val="00210195"/>
    <w:rsid w:val="0021056F"/>
    <w:rsid w:val="00210806"/>
    <w:rsid w:val="00210900"/>
    <w:rsid w:val="00210A17"/>
    <w:rsid w:val="00210B59"/>
    <w:rsid w:val="00210F40"/>
    <w:rsid w:val="00211981"/>
    <w:rsid w:val="00212B25"/>
    <w:rsid w:val="00212CB0"/>
    <w:rsid w:val="00212DAF"/>
    <w:rsid w:val="00213742"/>
    <w:rsid w:val="00213A6F"/>
    <w:rsid w:val="00213C2D"/>
    <w:rsid w:val="00213FBD"/>
    <w:rsid w:val="00214506"/>
    <w:rsid w:val="0021454C"/>
    <w:rsid w:val="00214576"/>
    <w:rsid w:val="00214AA7"/>
    <w:rsid w:val="00214C5A"/>
    <w:rsid w:val="00214EEA"/>
    <w:rsid w:val="00215A84"/>
    <w:rsid w:val="00215C71"/>
    <w:rsid w:val="00215D51"/>
    <w:rsid w:val="00215F82"/>
    <w:rsid w:val="002160B3"/>
    <w:rsid w:val="00216451"/>
    <w:rsid w:val="00216C3B"/>
    <w:rsid w:val="00216D4A"/>
    <w:rsid w:val="002173E8"/>
    <w:rsid w:val="00217897"/>
    <w:rsid w:val="002200EF"/>
    <w:rsid w:val="00221661"/>
    <w:rsid w:val="00221663"/>
    <w:rsid w:val="0022184C"/>
    <w:rsid w:val="00221929"/>
    <w:rsid w:val="00221D52"/>
    <w:rsid w:val="002220F6"/>
    <w:rsid w:val="00223228"/>
    <w:rsid w:val="00223324"/>
    <w:rsid w:val="00223384"/>
    <w:rsid w:val="00223733"/>
    <w:rsid w:val="002239EE"/>
    <w:rsid w:val="00223EEF"/>
    <w:rsid w:val="00224570"/>
    <w:rsid w:val="002247BC"/>
    <w:rsid w:val="002249EE"/>
    <w:rsid w:val="00224A0A"/>
    <w:rsid w:val="00224D82"/>
    <w:rsid w:val="002256CD"/>
    <w:rsid w:val="002258C7"/>
    <w:rsid w:val="00226801"/>
    <w:rsid w:val="00226EE7"/>
    <w:rsid w:val="00227066"/>
    <w:rsid w:val="002275F3"/>
    <w:rsid w:val="002275F4"/>
    <w:rsid w:val="0022782E"/>
    <w:rsid w:val="002278C0"/>
    <w:rsid w:val="00227ED6"/>
    <w:rsid w:val="00230378"/>
    <w:rsid w:val="00230D16"/>
    <w:rsid w:val="00231242"/>
    <w:rsid w:val="002324E8"/>
    <w:rsid w:val="0023263A"/>
    <w:rsid w:val="00232818"/>
    <w:rsid w:val="00232A99"/>
    <w:rsid w:val="00232F18"/>
    <w:rsid w:val="00233765"/>
    <w:rsid w:val="0023393B"/>
    <w:rsid w:val="00233AA9"/>
    <w:rsid w:val="00233E2A"/>
    <w:rsid w:val="00233E54"/>
    <w:rsid w:val="00233EAF"/>
    <w:rsid w:val="002342CC"/>
    <w:rsid w:val="002344C4"/>
    <w:rsid w:val="00234E8C"/>
    <w:rsid w:val="00235185"/>
    <w:rsid w:val="002353D5"/>
    <w:rsid w:val="00235B25"/>
    <w:rsid w:val="002361E8"/>
    <w:rsid w:val="00236554"/>
    <w:rsid w:val="002365AA"/>
    <w:rsid w:val="0023720B"/>
    <w:rsid w:val="0023749D"/>
    <w:rsid w:val="00237788"/>
    <w:rsid w:val="002400C5"/>
    <w:rsid w:val="00240217"/>
    <w:rsid w:val="002403AF"/>
    <w:rsid w:val="002408A5"/>
    <w:rsid w:val="00240F13"/>
    <w:rsid w:val="00240F34"/>
    <w:rsid w:val="00240FD9"/>
    <w:rsid w:val="00241421"/>
    <w:rsid w:val="00241682"/>
    <w:rsid w:val="00241692"/>
    <w:rsid w:val="002416B6"/>
    <w:rsid w:val="002417F3"/>
    <w:rsid w:val="00241F4E"/>
    <w:rsid w:val="00241FE7"/>
    <w:rsid w:val="00242470"/>
    <w:rsid w:val="00242B78"/>
    <w:rsid w:val="00242D9D"/>
    <w:rsid w:val="00243059"/>
    <w:rsid w:val="00243115"/>
    <w:rsid w:val="00243385"/>
    <w:rsid w:val="00243EBF"/>
    <w:rsid w:val="002442FB"/>
    <w:rsid w:val="00244453"/>
    <w:rsid w:val="00244665"/>
    <w:rsid w:val="00244D58"/>
    <w:rsid w:val="002450FF"/>
    <w:rsid w:val="002455B2"/>
    <w:rsid w:val="002466D9"/>
    <w:rsid w:val="002469C5"/>
    <w:rsid w:val="002470AB"/>
    <w:rsid w:val="00247590"/>
    <w:rsid w:val="002478A8"/>
    <w:rsid w:val="002479B3"/>
    <w:rsid w:val="00247C25"/>
    <w:rsid w:val="00247D40"/>
    <w:rsid w:val="00247EAB"/>
    <w:rsid w:val="00247FF2"/>
    <w:rsid w:val="0025001A"/>
    <w:rsid w:val="00250142"/>
    <w:rsid w:val="00250168"/>
    <w:rsid w:val="002501F8"/>
    <w:rsid w:val="00250245"/>
    <w:rsid w:val="0025052E"/>
    <w:rsid w:val="0025055D"/>
    <w:rsid w:val="00250704"/>
    <w:rsid w:val="002507FD"/>
    <w:rsid w:val="00250A0F"/>
    <w:rsid w:val="00250A26"/>
    <w:rsid w:val="00250AE1"/>
    <w:rsid w:val="00250DB5"/>
    <w:rsid w:val="002510F4"/>
    <w:rsid w:val="002516C6"/>
    <w:rsid w:val="002517F0"/>
    <w:rsid w:val="00251FA5"/>
    <w:rsid w:val="00252247"/>
    <w:rsid w:val="00252508"/>
    <w:rsid w:val="00252609"/>
    <w:rsid w:val="0025269E"/>
    <w:rsid w:val="0025333F"/>
    <w:rsid w:val="0025358B"/>
    <w:rsid w:val="00253E8C"/>
    <w:rsid w:val="00253F41"/>
    <w:rsid w:val="00254544"/>
    <w:rsid w:val="00254BA1"/>
    <w:rsid w:val="00254FEF"/>
    <w:rsid w:val="002552CB"/>
    <w:rsid w:val="00255359"/>
    <w:rsid w:val="00255385"/>
    <w:rsid w:val="00255AEB"/>
    <w:rsid w:val="00255BEF"/>
    <w:rsid w:val="00255FEF"/>
    <w:rsid w:val="002564DA"/>
    <w:rsid w:val="0025690E"/>
    <w:rsid w:val="00256C01"/>
    <w:rsid w:val="00256C85"/>
    <w:rsid w:val="002576DD"/>
    <w:rsid w:val="00257E2F"/>
    <w:rsid w:val="00260140"/>
    <w:rsid w:val="00260350"/>
    <w:rsid w:val="00260D3D"/>
    <w:rsid w:val="00260E6D"/>
    <w:rsid w:val="002612DD"/>
    <w:rsid w:val="00261505"/>
    <w:rsid w:val="002615D9"/>
    <w:rsid w:val="0026185D"/>
    <w:rsid w:val="00261C5C"/>
    <w:rsid w:val="00261F1B"/>
    <w:rsid w:val="00262005"/>
    <w:rsid w:val="00262312"/>
    <w:rsid w:val="00262CF0"/>
    <w:rsid w:val="00262D72"/>
    <w:rsid w:val="00262E18"/>
    <w:rsid w:val="00263085"/>
    <w:rsid w:val="0026309C"/>
    <w:rsid w:val="002632F0"/>
    <w:rsid w:val="00263383"/>
    <w:rsid w:val="002636FF"/>
    <w:rsid w:val="00263869"/>
    <w:rsid w:val="00263A71"/>
    <w:rsid w:val="00263BBC"/>
    <w:rsid w:val="00263C74"/>
    <w:rsid w:val="0026414B"/>
    <w:rsid w:val="002644D2"/>
    <w:rsid w:val="00264B10"/>
    <w:rsid w:val="00264C5E"/>
    <w:rsid w:val="00265A63"/>
    <w:rsid w:val="00266471"/>
    <w:rsid w:val="002664D0"/>
    <w:rsid w:val="00267485"/>
    <w:rsid w:val="002675C4"/>
    <w:rsid w:val="00267DCC"/>
    <w:rsid w:val="00270241"/>
    <w:rsid w:val="002705AB"/>
    <w:rsid w:val="00270970"/>
    <w:rsid w:val="00270A07"/>
    <w:rsid w:val="00270E75"/>
    <w:rsid w:val="00271341"/>
    <w:rsid w:val="00271738"/>
    <w:rsid w:val="00271862"/>
    <w:rsid w:val="00271923"/>
    <w:rsid w:val="002719FA"/>
    <w:rsid w:val="0027221C"/>
    <w:rsid w:val="00272933"/>
    <w:rsid w:val="00272F29"/>
    <w:rsid w:val="002730B8"/>
    <w:rsid w:val="002733B6"/>
    <w:rsid w:val="00273873"/>
    <w:rsid w:val="00273AA4"/>
    <w:rsid w:val="002748ED"/>
    <w:rsid w:val="00274D47"/>
    <w:rsid w:val="00274DEF"/>
    <w:rsid w:val="00275011"/>
    <w:rsid w:val="00275C78"/>
    <w:rsid w:val="00275D8E"/>
    <w:rsid w:val="00275F65"/>
    <w:rsid w:val="002766EB"/>
    <w:rsid w:val="00276834"/>
    <w:rsid w:val="002768AA"/>
    <w:rsid w:val="00276EED"/>
    <w:rsid w:val="002770CC"/>
    <w:rsid w:val="00277134"/>
    <w:rsid w:val="002772BE"/>
    <w:rsid w:val="00277587"/>
    <w:rsid w:val="00277602"/>
    <w:rsid w:val="002800EC"/>
    <w:rsid w:val="00280288"/>
    <w:rsid w:val="00280C5A"/>
    <w:rsid w:val="00281175"/>
    <w:rsid w:val="00281628"/>
    <w:rsid w:val="002816F7"/>
    <w:rsid w:val="002827F0"/>
    <w:rsid w:val="002828EB"/>
    <w:rsid w:val="00282966"/>
    <w:rsid w:val="00282F3D"/>
    <w:rsid w:val="00282F7C"/>
    <w:rsid w:val="002831BA"/>
    <w:rsid w:val="002831BB"/>
    <w:rsid w:val="0028321C"/>
    <w:rsid w:val="002838F9"/>
    <w:rsid w:val="00283947"/>
    <w:rsid w:val="002839FC"/>
    <w:rsid w:val="00283AC0"/>
    <w:rsid w:val="00284295"/>
    <w:rsid w:val="002844DB"/>
    <w:rsid w:val="0028517E"/>
    <w:rsid w:val="00285267"/>
    <w:rsid w:val="00285AD6"/>
    <w:rsid w:val="00285D55"/>
    <w:rsid w:val="00285E87"/>
    <w:rsid w:val="00286108"/>
    <w:rsid w:val="0028617F"/>
    <w:rsid w:val="0028618C"/>
    <w:rsid w:val="002861CF"/>
    <w:rsid w:val="00286525"/>
    <w:rsid w:val="00286CB8"/>
    <w:rsid w:val="00286FA6"/>
    <w:rsid w:val="00287036"/>
    <w:rsid w:val="0028792D"/>
    <w:rsid w:val="00287FA4"/>
    <w:rsid w:val="002901B9"/>
    <w:rsid w:val="002906BB"/>
    <w:rsid w:val="002911E5"/>
    <w:rsid w:val="0029136E"/>
    <w:rsid w:val="0029147A"/>
    <w:rsid w:val="00291A6E"/>
    <w:rsid w:val="00291CAF"/>
    <w:rsid w:val="00291FAE"/>
    <w:rsid w:val="00292B91"/>
    <w:rsid w:val="00292F6D"/>
    <w:rsid w:val="002930C0"/>
    <w:rsid w:val="00293229"/>
    <w:rsid w:val="002935BD"/>
    <w:rsid w:val="0029361C"/>
    <w:rsid w:val="0029382B"/>
    <w:rsid w:val="002942E4"/>
    <w:rsid w:val="00294570"/>
    <w:rsid w:val="00294BB1"/>
    <w:rsid w:val="00294F5C"/>
    <w:rsid w:val="002956B9"/>
    <w:rsid w:val="00295943"/>
    <w:rsid w:val="00296515"/>
    <w:rsid w:val="00296531"/>
    <w:rsid w:val="00296A02"/>
    <w:rsid w:val="00296CA1"/>
    <w:rsid w:val="00297187"/>
    <w:rsid w:val="00297359"/>
    <w:rsid w:val="002976EE"/>
    <w:rsid w:val="00297D67"/>
    <w:rsid w:val="002A005C"/>
    <w:rsid w:val="002A02A2"/>
    <w:rsid w:val="002A0990"/>
    <w:rsid w:val="002A0A3B"/>
    <w:rsid w:val="002A0D35"/>
    <w:rsid w:val="002A0D7A"/>
    <w:rsid w:val="002A0F6C"/>
    <w:rsid w:val="002A14ED"/>
    <w:rsid w:val="002A1854"/>
    <w:rsid w:val="002A2107"/>
    <w:rsid w:val="002A2384"/>
    <w:rsid w:val="002A29F0"/>
    <w:rsid w:val="002A2BE1"/>
    <w:rsid w:val="002A2C69"/>
    <w:rsid w:val="002A2F40"/>
    <w:rsid w:val="002A317F"/>
    <w:rsid w:val="002A33CA"/>
    <w:rsid w:val="002A3579"/>
    <w:rsid w:val="002A3B73"/>
    <w:rsid w:val="002A3D49"/>
    <w:rsid w:val="002A40AF"/>
    <w:rsid w:val="002A462F"/>
    <w:rsid w:val="002A47F1"/>
    <w:rsid w:val="002A4B46"/>
    <w:rsid w:val="002A4B9B"/>
    <w:rsid w:val="002A50D9"/>
    <w:rsid w:val="002A5291"/>
    <w:rsid w:val="002A5411"/>
    <w:rsid w:val="002A5555"/>
    <w:rsid w:val="002A5DED"/>
    <w:rsid w:val="002A5E2E"/>
    <w:rsid w:val="002A64F1"/>
    <w:rsid w:val="002A65CA"/>
    <w:rsid w:val="002A6B69"/>
    <w:rsid w:val="002A7242"/>
    <w:rsid w:val="002A7541"/>
    <w:rsid w:val="002A7979"/>
    <w:rsid w:val="002A7C85"/>
    <w:rsid w:val="002A7D6B"/>
    <w:rsid w:val="002B0250"/>
    <w:rsid w:val="002B061C"/>
    <w:rsid w:val="002B08C7"/>
    <w:rsid w:val="002B08E6"/>
    <w:rsid w:val="002B0AA5"/>
    <w:rsid w:val="002B128A"/>
    <w:rsid w:val="002B1534"/>
    <w:rsid w:val="002B1AA7"/>
    <w:rsid w:val="002B22C5"/>
    <w:rsid w:val="002B2581"/>
    <w:rsid w:val="002B2596"/>
    <w:rsid w:val="002B27E8"/>
    <w:rsid w:val="002B30BA"/>
    <w:rsid w:val="002B4066"/>
    <w:rsid w:val="002B4319"/>
    <w:rsid w:val="002B469A"/>
    <w:rsid w:val="002B4E37"/>
    <w:rsid w:val="002B4E83"/>
    <w:rsid w:val="002B4FF0"/>
    <w:rsid w:val="002B5385"/>
    <w:rsid w:val="002B5619"/>
    <w:rsid w:val="002B5796"/>
    <w:rsid w:val="002B6290"/>
    <w:rsid w:val="002B629C"/>
    <w:rsid w:val="002B6716"/>
    <w:rsid w:val="002B6799"/>
    <w:rsid w:val="002B6ACD"/>
    <w:rsid w:val="002B73DE"/>
    <w:rsid w:val="002B75D4"/>
    <w:rsid w:val="002B7853"/>
    <w:rsid w:val="002B785F"/>
    <w:rsid w:val="002B7864"/>
    <w:rsid w:val="002B7877"/>
    <w:rsid w:val="002B79E1"/>
    <w:rsid w:val="002C01D8"/>
    <w:rsid w:val="002C092E"/>
    <w:rsid w:val="002C0A8C"/>
    <w:rsid w:val="002C1339"/>
    <w:rsid w:val="002C13BE"/>
    <w:rsid w:val="002C1C5E"/>
    <w:rsid w:val="002C20AC"/>
    <w:rsid w:val="002C229A"/>
    <w:rsid w:val="002C24D2"/>
    <w:rsid w:val="002C25BE"/>
    <w:rsid w:val="002C28C0"/>
    <w:rsid w:val="002C3228"/>
    <w:rsid w:val="002C34BC"/>
    <w:rsid w:val="002C3B18"/>
    <w:rsid w:val="002C3BA5"/>
    <w:rsid w:val="002C40ED"/>
    <w:rsid w:val="002C4BDF"/>
    <w:rsid w:val="002C4D95"/>
    <w:rsid w:val="002C4DAE"/>
    <w:rsid w:val="002C4F4E"/>
    <w:rsid w:val="002C4F55"/>
    <w:rsid w:val="002C517C"/>
    <w:rsid w:val="002C56C7"/>
    <w:rsid w:val="002C5B35"/>
    <w:rsid w:val="002C5CE1"/>
    <w:rsid w:val="002C5D2A"/>
    <w:rsid w:val="002C69A3"/>
    <w:rsid w:val="002C69B2"/>
    <w:rsid w:val="002C6B25"/>
    <w:rsid w:val="002C6B55"/>
    <w:rsid w:val="002C6FB5"/>
    <w:rsid w:val="002C76B9"/>
    <w:rsid w:val="002C770E"/>
    <w:rsid w:val="002C7824"/>
    <w:rsid w:val="002C7D2A"/>
    <w:rsid w:val="002D0E25"/>
    <w:rsid w:val="002D1927"/>
    <w:rsid w:val="002D1B91"/>
    <w:rsid w:val="002D2330"/>
    <w:rsid w:val="002D2456"/>
    <w:rsid w:val="002D2464"/>
    <w:rsid w:val="002D2674"/>
    <w:rsid w:val="002D2692"/>
    <w:rsid w:val="002D2D48"/>
    <w:rsid w:val="002D320B"/>
    <w:rsid w:val="002D3851"/>
    <w:rsid w:val="002D38FC"/>
    <w:rsid w:val="002D3A63"/>
    <w:rsid w:val="002D4C3C"/>
    <w:rsid w:val="002D4E89"/>
    <w:rsid w:val="002D5006"/>
    <w:rsid w:val="002D612B"/>
    <w:rsid w:val="002D642B"/>
    <w:rsid w:val="002D68C2"/>
    <w:rsid w:val="002D68DB"/>
    <w:rsid w:val="002D6AA8"/>
    <w:rsid w:val="002D6C20"/>
    <w:rsid w:val="002D6C2F"/>
    <w:rsid w:val="002D6D12"/>
    <w:rsid w:val="002D6F00"/>
    <w:rsid w:val="002D7202"/>
    <w:rsid w:val="002D742F"/>
    <w:rsid w:val="002D7F5F"/>
    <w:rsid w:val="002E02B9"/>
    <w:rsid w:val="002E0309"/>
    <w:rsid w:val="002E064A"/>
    <w:rsid w:val="002E098A"/>
    <w:rsid w:val="002E10D2"/>
    <w:rsid w:val="002E118A"/>
    <w:rsid w:val="002E11EE"/>
    <w:rsid w:val="002E1375"/>
    <w:rsid w:val="002E1FF8"/>
    <w:rsid w:val="002E2301"/>
    <w:rsid w:val="002E2783"/>
    <w:rsid w:val="002E283D"/>
    <w:rsid w:val="002E2B59"/>
    <w:rsid w:val="002E30E6"/>
    <w:rsid w:val="002E36FA"/>
    <w:rsid w:val="002E38AF"/>
    <w:rsid w:val="002E3B8A"/>
    <w:rsid w:val="002E3CCA"/>
    <w:rsid w:val="002E46EE"/>
    <w:rsid w:val="002E48BD"/>
    <w:rsid w:val="002E49FE"/>
    <w:rsid w:val="002E54B8"/>
    <w:rsid w:val="002E5592"/>
    <w:rsid w:val="002E58AC"/>
    <w:rsid w:val="002E595B"/>
    <w:rsid w:val="002E5A33"/>
    <w:rsid w:val="002E5AFB"/>
    <w:rsid w:val="002E5BF6"/>
    <w:rsid w:val="002E6CB6"/>
    <w:rsid w:val="002E6E3C"/>
    <w:rsid w:val="002E7025"/>
    <w:rsid w:val="002E70F6"/>
    <w:rsid w:val="002E765B"/>
    <w:rsid w:val="002E76B9"/>
    <w:rsid w:val="002E787D"/>
    <w:rsid w:val="002E7DA1"/>
    <w:rsid w:val="002E7E36"/>
    <w:rsid w:val="002E7E57"/>
    <w:rsid w:val="002F0160"/>
    <w:rsid w:val="002F02D0"/>
    <w:rsid w:val="002F03F9"/>
    <w:rsid w:val="002F0645"/>
    <w:rsid w:val="002F06B2"/>
    <w:rsid w:val="002F13BD"/>
    <w:rsid w:val="002F154A"/>
    <w:rsid w:val="002F155A"/>
    <w:rsid w:val="002F1BD4"/>
    <w:rsid w:val="002F1CD1"/>
    <w:rsid w:val="002F1D22"/>
    <w:rsid w:val="002F1FFA"/>
    <w:rsid w:val="002F212C"/>
    <w:rsid w:val="002F223F"/>
    <w:rsid w:val="002F22B9"/>
    <w:rsid w:val="002F27E2"/>
    <w:rsid w:val="002F287F"/>
    <w:rsid w:val="002F2DB9"/>
    <w:rsid w:val="002F31A1"/>
    <w:rsid w:val="002F3802"/>
    <w:rsid w:val="002F3AA6"/>
    <w:rsid w:val="002F3AF0"/>
    <w:rsid w:val="002F3BB3"/>
    <w:rsid w:val="002F46B6"/>
    <w:rsid w:val="002F4DD5"/>
    <w:rsid w:val="002F5368"/>
    <w:rsid w:val="002F5936"/>
    <w:rsid w:val="002F5AF2"/>
    <w:rsid w:val="002F5E7A"/>
    <w:rsid w:val="002F60DD"/>
    <w:rsid w:val="002F610E"/>
    <w:rsid w:val="002F639E"/>
    <w:rsid w:val="002F63DB"/>
    <w:rsid w:val="002F6B3F"/>
    <w:rsid w:val="002F6C76"/>
    <w:rsid w:val="002F6EDD"/>
    <w:rsid w:val="002F741F"/>
    <w:rsid w:val="002F7717"/>
    <w:rsid w:val="002F77AB"/>
    <w:rsid w:val="00300121"/>
    <w:rsid w:val="0030066D"/>
    <w:rsid w:val="00300983"/>
    <w:rsid w:val="00300A3C"/>
    <w:rsid w:val="00301016"/>
    <w:rsid w:val="003012F9"/>
    <w:rsid w:val="00301331"/>
    <w:rsid w:val="003013FC"/>
    <w:rsid w:val="00301473"/>
    <w:rsid w:val="003015ED"/>
    <w:rsid w:val="00301FCB"/>
    <w:rsid w:val="00302038"/>
    <w:rsid w:val="0030208F"/>
    <w:rsid w:val="00302101"/>
    <w:rsid w:val="00302135"/>
    <w:rsid w:val="003023BF"/>
    <w:rsid w:val="00302565"/>
    <w:rsid w:val="0030282D"/>
    <w:rsid w:val="00302B58"/>
    <w:rsid w:val="0030308E"/>
    <w:rsid w:val="003035A1"/>
    <w:rsid w:val="003037E8"/>
    <w:rsid w:val="00303874"/>
    <w:rsid w:val="0030387D"/>
    <w:rsid w:val="003038F1"/>
    <w:rsid w:val="00303980"/>
    <w:rsid w:val="00303C8E"/>
    <w:rsid w:val="00303D8D"/>
    <w:rsid w:val="00303E14"/>
    <w:rsid w:val="0030401E"/>
    <w:rsid w:val="00304212"/>
    <w:rsid w:val="003042C1"/>
    <w:rsid w:val="00304957"/>
    <w:rsid w:val="0030499D"/>
    <w:rsid w:val="00305033"/>
    <w:rsid w:val="00305235"/>
    <w:rsid w:val="003052CF"/>
    <w:rsid w:val="003057D6"/>
    <w:rsid w:val="00305961"/>
    <w:rsid w:val="00305B1F"/>
    <w:rsid w:val="00305C29"/>
    <w:rsid w:val="00305F87"/>
    <w:rsid w:val="0030611D"/>
    <w:rsid w:val="003062FF"/>
    <w:rsid w:val="003063E4"/>
    <w:rsid w:val="00306CFA"/>
    <w:rsid w:val="00306F76"/>
    <w:rsid w:val="00310034"/>
    <w:rsid w:val="003100C4"/>
    <w:rsid w:val="00310243"/>
    <w:rsid w:val="00310286"/>
    <w:rsid w:val="0031039C"/>
    <w:rsid w:val="0031060B"/>
    <w:rsid w:val="0031193D"/>
    <w:rsid w:val="00311D30"/>
    <w:rsid w:val="00311F45"/>
    <w:rsid w:val="00312012"/>
    <w:rsid w:val="00312192"/>
    <w:rsid w:val="003123E3"/>
    <w:rsid w:val="0031278A"/>
    <w:rsid w:val="00312CB1"/>
    <w:rsid w:val="00312EDF"/>
    <w:rsid w:val="00312FE0"/>
    <w:rsid w:val="003132FA"/>
    <w:rsid w:val="00313388"/>
    <w:rsid w:val="003135BA"/>
    <w:rsid w:val="00313ABF"/>
    <w:rsid w:val="00313ACA"/>
    <w:rsid w:val="00313C5B"/>
    <w:rsid w:val="00313CB5"/>
    <w:rsid w:val="00313E5C"/>
    <w:rsid w:val="003145FB"/>
    <w:rsid w:val="00314662"/>
    <w:rsid w:val="0031476C"/>
    <w:rsid w:val="00315271"/>
    <w:rsid w:val="003158CF"/>
    <w:rsid w:val="00315CA1"/>
    <w:rsid w:val="003160C9"/>
    <w:rsid w:val="00316105"/>
    <w:rsid w:val="0031687D"/>
    <w:rsid w:val="00316BC3"/>
    <w:rsid w:val="00317668"/>
    <w:rsid w:val="00317745"/>
    <w:rsid w:val="003177E0"/>
    <w:rsid w:val="00317A72"/>
    <w:rsid w:val="00320031"/>
    <w:rsid w:val="003202C4"/>
    <w:rsid w:val="003206CC"/>
    <w:rsid w:val="00320A45"/>
    <w:rsid w:val="00320B19"/>
    <w:rsid w:val="00320C9A"/>
    <w:rsid w:val="00321D10"/>
    <w:rsid w:val="00321DC6"/>
    <w:rsid w:val="00321E5E"/>
    <w:rsid w:val="00322081"/>
    <w:rsid w:val="00322305"/>
    <w:rsid w:val="0032249B"/>
    <w:rsid w:val="00322CEB"/>
    <w:rsid w:val="00322ED5"/>
    <w:rsid w:val="00322F5E"/>
    <w:rsid w:val="00323028"/>
    <w:rsid w:val="00323819"/>
    <w:rsid w:val="0032381D"/>
    <w:rsid w:val="0032394E"/>
    <w:rsid w:val="0032400F"/>
    <w:rsid w:val="0032405C"/>
    <w:rsid w:val="00324579"/>
    <w:rsid w:val="00324AA7"/>
    <w:rsid w:val="00324F22"/>
    <w:rsid w:val="00324F71"/>
    <w:rsid w:val="00325A59"/>
    <w:rsid w:val="00325AE8"/>
    <w:rsid w:val="00325B01"/>
    <w:rsid w:val="003262A7"/>
    <w:rsid w:val="0032643B"/>
    <w:rsid w:val="003265A6"/>
    <w:rsid w:val="0032679C"/>
    <w:rsid w:val="00326A92"/>
    <w:rsid w:val="00326DFB"/>
    <w:rsid w:val="003271F2"/>
    <w:rsid w:val="003274C1"/>
    <w:rsid w:val="003277A2"/>
    <w:rsid w:val="00327D59"/>
    <w:rsid w:val="003302EC"/>
    <w:rsid w:val="0033056B"/>
    <w:rsid w:val="00330BE8"/>
    <w:rsid w:val="00330CF9"/>
    <w:rsid w:val="00330E1C"/>
    <w:rsid w:val="00330F82"/>
    <w:rsid w:val="00330F8A"/>
    <w:rsid w:val="00331565"/>
    <w:rsid w:val="00331680"/>
    <w:rsid w:val="003318B1"/>
    <w:rsid w:val="00331A56"/>
    <w:rsid w:val="00331C3D"/>
    <w:rsid w:val="0033238E"/>
    <w:rsid w:val="0033254B"/>
    <w:rsid w:val="0033270C"/>
    <w:rsid w:val="00332B6B"/>
    <w:rsid w:val="00332B7D"/>
    <w:rsid w:val="00332DAB"/>
    <w:rsid w:val="00332F04"/>
    <w:rsid w:val="003335E6"/>
    <w:rsid w:val="0033369A"/>
    <w:rsid w:val="00333989"/>
    <w:rsid w:val="003339BA"/>
    <w:rsid w:val="00333BB9"/>
    <w:rsid w:val="00333C7C"/>
    <w:rsid w:val="0033426F"/>
    <w:rsid w:val="00334956"/>
    <w:rsid w:val="00334C2D"/>
    <w:rsid w:val="00334E4D"/>
    <w:rsid w:val="0033502A"/>
    <w:rsid w:val="0033515B"/>
    <w:rsid w:val="003354DB"/>
    <w:rsid w:val="0033641E"/>
    <w:rsid w:val="003368AA"/>
    <w:rsid w:val="00336C79"/>
    <w:rsid w:val="00336C82"/>
    <w:rsid w:val="00336D08"/>
    <w:rsid w:val="003376FC"/>
    <w:rsid w:val="00337DF8"/>
    <w:rsid w:val="00337E56"/>
    <w:rsid w:val="00337FE3"/>
    <w:rsid w:val="003404CC"/>
    <w:rsid w:val="00340747"/>
    <w:rsid w:val="00340829"/>
    <w:rsid w:val="00340F9F"/>
    <w:rsid w:val="00341185"/>
    <w:rsid w:val="00341278"/>
    <w:rsid w:val="003413F8"/>
    <w:rsid w:val="003418B6"/>
    <w:rsid w:val="00341B7E"/>
    <w:rsid w:val="00342320"/>
    <w:rsid w:val="0034272B"/>
    <w:rsid w:val="00342797"/>
    <w:rsid w:val="00342AF5"/>
    <w:rsid w:val="00343115"/>
    <w:rsid w:val="003431AA"/>
    <w:rsid w:val="00343342"/>
    <w:rsid w:val="00343C0B"/>
    <w:rsid w:val="00343DC5"/>
    <w:rsid w:val="00343F18"/>
    <w:rsid w:val="0034431D"/>
    <w:rsid w:val="00344735"/>
    <w:rsid w:val="003447B6"/>
    <w:rsid w:val="00344885"/>
    <w:rsid w:val="00344A0B"/>
    <w:rsid w:val="00344EFB"/>
    <w:rsid w:val="00345809"/>
    <w:rsid w:val="00345A6A"/>
    <w:rsid w:val="00345C89"/>
    <w:rsid w:val="00345D62"/>
    <w:rsid w:val="00345ED0"/>
    <w:rsid w:val="0034643F"/>
    <w:rsid w:val="00346732"/>
    <w:rsid w:val="00346784"/>
    <w:rsid w:val="0034689C"/>
    <w:rsid w:val="00347698"/>
    <w:rsid w:val="00347A22"/>
    <w:rsid w:val="00347C70"/>
    <w:rsid w:val="00347DD1"/>
    <w:rsid w:val="00347FB9"/>
    <w:rsid w:val="00350032"/>
    <w:rsid w:val="00350277"/>
    <w:rsid w:val="00350479"/>
    <w:rsid w:val="00351711"/>
    <w:rsid w:val="003519CD"/>
    <w:rsid w:val="00351B88"/>
    <w:rsid w:val="00351C9E"/>
    <w:rsid w:val="003522C8"/>
    <w:rsid w:val="00352948"/>
    <w:rsid w:val="00353264"/>
    <w:rsid w:val="0035344A"/>
    <w:rsid w:val="003537BC"/>
    <w:rsid w:val="00353832"/>
    <w:rsid w:val="0035396A"/>
    <w:rsid w:val="0035398F"/>
    <w:rsid w:val="003539F8"/>
    <w:rsid w:val="00353CF2"/>
    <w:rsid w:val="00353F2E"/>
    <w:rsid w:val="00354439"/>
    <w:rsid w:val="003546D8"/>
    <w:rsid w:val="00354936"/>
    <w:rsid w:val="00354C56"/>
    <w:rsid w:val="00355B87"/>
    <w:rsid w:val="00355C0C"/>
    <w:rsid w:val="0035613F"/>
    <w:rsid w:val="0035675A"/>
    <w:rsid w:val="00356A46"/>
    <w:rsid w:val="00356C25"/>
    <w:rsid w:val="00356C72"/>
    <w:rsid w:val="00357044"/>
    <w:rsid w:val="0035707E"/>
    <w:rsid w:val="0035711C"/>
    <w:rsid w:val="003572E2"/>
    <w:rsid w:val="003575BC"/>
    <w:rsid w:val="003576BF"/>
    <w:rsid w:val="00357AF4"/>
    <w:rsid w:val="00357BC0"/>
    <w:rsid w:val="00357C07"/>
    <w:rsid w:val="00357D40"/>
    <w:rsid w:val="00360961"/>
    <w:rsid w:val="00360D10"/>
    <w:rsid w:val="003610DA"/>
    <w:rsid w:val="003611B3"/>
    <w:rsid w:val="00361410"/>
    <w:rsid w:val="003614E0"/>
    <w:rsid w:val="00361942"/>
    <w:rsid w:val="00361A5D"/>
    <w:rsid w:val="00361AFE"/>
    <w:rsid w:val="00361C8D"/>
    <w:rsid w:val="00361E0B"/>
    <w:rsid w:val="00361E82"/>
    <w:rsid w:val="00361F14"/>
    <w:rsid w:val="00362C06"/>
    <w:rsid w:val="00363531"/>
    <w:rsid w:val="00363658"/>
    <w:rsid w:val="00363926"/>
    <w:rsid w:val="0036421D"/>
    <w:rsid w:val="00364ED8"/>
    <w:rsid w:val="00365297"/>
    <w:rsid w:val="003653A1"/>
    <w:rsid w:val="0036636A"/>
    <w:rsid w:val="00366A8D"/>
    <w:rsid w:val="00366BFC"/>
    <w:rsid w:val="00367260"/>
    <w:rsid w:val="003672D3"/>
    <w:rsid w:val="00367720"/>
    <w:rsid w:val="00367A5A"/>
    <w:rsid w:val="00367D34"/>
    <w:rsid w:val="00367D3B"/>
    <w:rsid w:val="003702E2"/>
    <w:rsid w:val="003707B0"/>
    <w:rsid w:val="0037099B"/>
    <w:rsid w:val="00370A4C"/>
    <w:rsid w:val="00370DCB"/>
    <w:rsid w:val="00370DCF"/>
    <w:rsid w:val="0037214B"/>
    <w:rsid w:val="00372599"/>
    <w:rsid w:val="00372B56"/>
    <w:rsid w:val="00373514"/>
    <w:rsid w:val="0037390A"/>
    <w:rsid w:val="00373923"/>
    <w:rsid w:val="003741BF"/>
    <w:rsid w:val="00374747"/>
    <w:rsid w:val="003748A0"/>
    <w:rsid w:val="00374A94"/>
    <w:rsid w:val="00374C44"/>
    <w:rsid w:val="00374F06"/>
    <w:rsid w:val="00375036"/>
    <w:rsid w:val="00375273"/>
    <w:rsid w:val="003756C3"/>
    <w:rsid w:val="00375D01"/>
    <w:rsid w:val="00376FE5"/>
    <w:rsid w:val="00377004"/>
    <w:rsid w:val="00377332"/>
    <w:rsid w:val="00377CEC"/>
    <w:rsid w:val="00377E81"/>
    <w:rsid w:val="00380204"/>
    <w:rsid w:val="0038030A"/>
    <w:rsid w:val="003813A0"/>
    <w:rsid w:val="003817CB"/>
    <w:rsid w:val="00381B17"/>
    <w:rsid w:val="00381E0A"/>
    <w:rsid w:val="003821BA"/>
    <w:rsid w:val="00382255"/>
    <w:rsid w:val="0038244B"/>
    <w:rsid w:val="00382497"/>
    <w:rsid w:val="00382B66"/>
    <w:rsid w:val="00382DB2"/>
    <w:rsid w:val="00383587"/>
    <w:rsid w:val="00384097"/>
    <w:rsid w:val="0038443C"/>
    <w:rsid w:val="0038490A"/>
    <w:rsid w:val="003849AC"/>
    <w:rsid w:val="00384AA1"/>
    <w:rsid w:val="0038511A"/>
    <w:rsid w:val="00385798"/>
    <w:rsid w:val="003857C5"/>
    <w:rsid w:val="003858E6"/>
    <w:rsid w:val="003859D5"/>
    <w:rsid w:val="00385E13"/>
    <w:rsid w:val="00386501"/>
    <w:rsid w:val="00386C90"/>
    <w:rsid w:val="0038745A"/>
    <w:rsid w:val="0039003F"/>
    <w:rsid w:val="00390352"/>
    <w:rsid w:val="0039070D"/>
    <w:rsid w:val="00390788"/>
    <w:rsid w:val="00390898"/>
    <w:rsid w:val="00390B29"/>
    <w:rsid w:val="00390E3B"/>
    <w:rsid w:val="00390E5B"/>
    <w:rsid w:val="00390EBF"/>
    <w:rsid w:val="0039135A"/>
    <w:rsid w:val="00391450"/>
    <w:rsid w:val="00391577"/>
    <w:rsid w:val="00391D76"/>
    <w:rsid w:val="00391FA3"/>
    <w:rsid w:val="003921B7"/>
    <w:rsid w:val="0039224D"/>
    <w:rsid w:val="003926B3"/>
    <w:rsid w:val="003926F2"/>
    <w:rsid w:val="00392B94"/>
    <w:rsid w:val="00392C17"/>
    <w:rsid w:val="00392FAD"/>
    <w:rsid w:val="0039323D"/>
    <w:rsid w:val="0039323E"/>
    <w:rsid w:val="003935DE"/>
    <w:rsid w:val="0039385E"/>
    <w:rsid w:val="00393929"/>
    <w:rsid w:val="00393A83"/>
    <w:rsid w:val="00393F25"/>
    <w:rsid w:val="003940F2"/>
    <w:rsid w:val="00394367"/>
    <w:rsid w:val="003947F5"/>
    <w:rsid w:val="0039484A"/>
    <w:rsid w:val="0039493F"/>
    <w:rsid w:val="0039612A"/>
    <w:rsid w:val="0039616F"/>
    <w:rsid w:val="00396DFB"/>
    <w:rsid w:val="00397127"/>
    <w:rsid w:val="003972A8"/>
    <w:rsid w:val="003973F0"/>
    <w:rsid w:val="003974D1"/>
    <w:rsid w:val="00397A6C"/>
    <w:rsid w:val="00397AE6"/>
    <w:rsid w:val="00397B9D"/>
    <w:rsid w:val="00397DA2"/>
    <w:rsid w:val="00397F91"/>
    <w:rsid w:val="003A0013"/>
    <w:rsid w:val="003A0271"/>
    <w:rsid w:val="003A028E"/>
    <w:rsid w:val="003A03F2"/>
    <w:rsid w:val="003A05D9"/>
    <w:rsid w:val="003A05E9"/>
    <w:rsid w:val="003A1272"/>
    <w:rsid w:val="003A133F"/>
    <w:rsid w:val="003A140F"/>
    <w:rsid w:val="003A1761"/>
    <w:rsid w:val="003A1A9C"/>
    <w:rsid w:val="003A1B40"/>
    <w:rsid w:val="003A1C3D"/>
    <w:rsid w:val="003A1EE3"/>
    <w:rsid w:val="003A219B"/>
    <w:rsid w:val="003A2320"/>
    <w:rsid w:val="003A2497"/>
    <w:rsid w:val="003A24D2"/>
    <w:rsid w:val="003A2736"/>
    <w:rsid w:val="003A2935"/>
    <w:rsid w:val="003A2CB0"/>
    <w:rsid w:val="003A2DB9"/>
    <w:rsid w:val="003A3048"/>
    <w:rsid w:val="003A4224"/>
    <w:rsid w:val="003A4292"/>
    <w:rsid w:val="003A442E"/>
    <w:rsid w:val="003A47BA"/>
    <w:rsid w:val="003A4E1C"/>
    <w:rsid w:val="003A53A9"/>
    <w:rsid w:val="003A5434"/>
    <w:rsid w:val="003A572E"/>
    <w:rsid w:val="003A5996"/>
    <w:rsid w:val="003A5AF8"/>
    <w:rsid w:val="003A6537"/>
    <w:rsid w:val="003A6882"/>
    <w:rsid w:val="003A6B6F"/>
    <w:rsid w:val="003A7034"/>
    <w:rsid w:val="003A70F1"/>
    <w:rsid w:val="003A740A"/>
    <w:rsid w:val="003A752C"/>
    <w:rsid w:val="003B005F"/>
    <w:rsid w:val="003B017D"/>
    <w:rsid w:val="003B0248"/>
    <w:rsid w:val="003B0595"/>
    <w:rsid w:val="003B109F"/>
    <w:rsid w:val="003B138B"/>
    <w:rsid w:val="003B13EB"/>
    <w:rsid w:val="003B187A"/>
    <w:rsid w:val="003B1BE4"/>
    <w:rsid w:val="003B1D8A"/>
    <w:rsid w:val="003B1FB3"/>
    <w:rsid w:val="003B2035"/>
    <w:rsid w:val="003B21C5"/>
    <w:rsid w:val="003B22FF"/>
    <w:rsid w:val="003B2532"/>
    <w:rsid w:val="003B2682"/>
    <w:rsid w:val="003B2B62"/>
    <w:rsid w:val="003B2C9A"/>
    <w:rsid w:val="003B30E7"/>
    <w:rsid w:val="003B3482"/>
    <w:rsid w:val="003B35B9"/>
    <w:rsid w:val="003B3BB8"/>
    <w:rsid w:val="003B4039"/>
    <w:rsid w:val="003B48A5"/>
    <w:rsid w:val="003B4E8C"/>
    <w:rsid w:val="003B51EA"/>
    <w:rsid w:val="003B52CE"/>
    <w:rsid w:val="003B535D"/>
    <w:rsid w:val="003B579D"/>
    <w:rsid w:val="003B5816"/>
    <w:rsid w:val="003B5969"/>
    <w:rsid w:val="003B5E7A"/>
    <w:rsid w:val="003B5EBF"/>
    <w:rsid w:val="003B5F46"/>
    <w:rsid w:val="003B62D2"/>
    <w:rsid w:val="003B6541"/>
    <w:rsid w:val="003B6B70"/>
    <w:rsid w:val="003B71CA"/>
    <w:rsid w:val="003B7335"/>
    <w:rsid w:val="003B7482"/>
    <w:rsid w:val="003B7CCC"/>
    <w:rsid w:val="003C0094"/>
    <w:rsid w:val="003C02D5"/>
    <w:rsid w:val="003C0367"/>
    <w:rsid w:val="003C0399"/>
    <w:rsid w:val="003C0878"/>
    <w:rsid w:val="003C0DBC"/>
    <w:rsid w:val="003C0ECF"/>
    <w:rsid w:val="003C1087"/>
    <w:rsid w:val="003C1175"/>
    <w:rsid w:val="003C123F"/>
    <w:rsid w:val="003C15DB"/>
    <w:rsid w:val="003C200F"/>
    <w:rsid w:val="003C288D"/>
    <w:rsid w:val="003C2B7B"/>
    <w:rsid w:val="003C2EB2"/>
    <w:rsid w:val="003C3E78"/>
    <w:rsid w:val="003C3F99"/>
    <w:rsid w:val="003C4812"/>
    <w:rsid w:val="003C4CD3"/>
    <w:rsid w:val="003C50B0"/>
    <w:rsid w:val="003C510A"/>
    <w:rsid w:val="003C53F9"/>
    <w:rsid w:val="003C544E"/>
    <w:rsid w:val="003C56FB"/>
    <w:rsid w:val="003C583E"/>
    <w:rsid w:val="003C5B3F"/>
    <w:rsid w:val="003C614C"/>
    <w:rsid w:val="003C6431"/>
    <w:rsid w:val="003C6786"/>
    <w:rsid w:val="003C679A"/>
    <w:rsid w:val="003C6978"/>
    <w:rsid w:val="003C6C0F"/>
    <w:rsid w:val="003C6D4B"/>
    <w:rsid w:val="003C6F4A"/>
    <w:rsid w:val="003C7BFF"/>
    <w:rsid w:val="003C7C73"/>
    <w:rsid w:val="003D048F"/>
    <w:rsid w:val="003D04D9"/>
    <w:rsid w:val="003D0867"/>
    <w:rsid w:val="003D12BA"/>
    <w:rsid w:val="003D139E"/>
    <w:rsid w:val="003D13A9"/>
    <w:rsid w:val="003D164F"/>
    <w:rsid w:val="003D17D1"/>
    <w:rsid w:val="003D1947"/>
    <w:rsid w:val="003D2727"/>
    <w:rsid w:val="003D275A"/>
    <w:rsid w:val="003D29BD"/>
    <w:rsid w:val="003D2D5B"/>
    <w:rsid w:val="003D2F60"/>
    <w:rsid w:val="003D3807"/>
    <w:rsid w:val="003D39E7"/>
    <w:rsid w:val="003D3C13"/>
    <w:rsid w:val="003D3C93"/>
    <w:rsid w:val="003D403D"/>
    <w:rsid w:val="003D41EB"/>
    <w:rsid w:val="003D4978"/>
    <w:rsid w:val="003D521C"/>
    <w:rsid w:val="003D52EB"/>
    <w:rsid w:val="003D5D83"/>
    <w:rsid w:val="003D618F"/>
    <w:rsid w:val="003D640F"/>
    <w:rsid w:val="003D65A7"/>
    <w:rsid w:val="003D66D3"/>
    <w:rsid w:val="003D6B73"/>
    <w:rsid w:val="003D6D0E"/>
    <w:rsid w:val="003D6DA0"/>
    <w:rsid w:val="003D7233"/>
    <w:rsid w:val="003D7D4A"/>
    <w:rsid w:val="003E0B8C"/>
    <w:rsid w:val="003E0BC9"/>
    <w:rsid w:val="003E1583"/>
    <w:rsid w:val="003E179D"/>
    <w:rsid w:val="003E179F"/>
    <w:rsid w:val="003E200C"/>
    <w:rsid w:val="003E2473"/>
    <w:rsid w:val="003E27A3"/>
    <w:rsid w:val="003E28EF"/>
    <w:rsid w:val="003E325D"/>
    <w:rsid w:val="003E3919"/>
    <w:rsid w:val="003E39D5"/>
    <w:rsid w:val="003E3CC6"/>
    <w:rsid w:val="003E41B7"/>
    <w:rsid w:val="003E4798"/>
    <w:rsid w:val="003E483A"/>
    <w:rsid w:val="003E55EC"/>
    <w:rsid w:val="003E57A2"/>
    <w:rsid w:val="003E5CC1"/>
    <w:rsid w:val="003E5DC8"/>
    <w:rsid w:val="003E5DDF"/>
    <w:rsid w:val="003E5EB7"/>
    <w:rsid w:val="003E5FFF"/>
    <w:rsid w:val="003E69ED"/>
    <w:rsid w:val="003E69FD"/>
    <w:rsid w:val="003E6A3E"/>
    <w:rsid w:val="003E6B16"/>
    <w:rsid w:val="003E6BD2"/>
    <w:rsid w:val="003E6CC6"/>
    <w:rsid w:val="003E6E57"/>
    <w:rsid w:val="003E6F33"/>
    <w:rsid w:val="003E726B"/>
    <w:rsid w:val="003E777E"/>
    <w:rsid w:val="003E7A35"/>
    <w:rsid w:val="003E7E1C"/>
    <w:rsid w:val="003F00E9"/>
    <w:rsid w:val="003F0215"/>
    <w:rsid w:val="003F08B2"/>
    <w:rsid w:val="003F0B68"/>
    <w:rsid w:val="003F0BC6"/>
    <w:rsid w:val="003F1005"/>
    <w:rsid w:val="003F18A6"/>
    <w:rsid w:val="003F19D8"/>
    <w:rsid w:val="003F1A61"/>
    <w:rsid w:val="003F1DD2"/>
    <w:rsid w:val="003F1F2C"/>
    <w:rsid w:val="003F21EF"/>
    <w:rsid w:val="003F2402"/>
    <w:rsid w:val="003F288C"/>
    <w:rsid w:val="003F2927"/>
    <w:rsid w:val="003F2DC2"/>
    <w:rsid w:val="003F31B7"/>
    <w:rsid w:val="003F3229"/>
    <w:rsid w:val="003F3567"/>
    <w:rsid w:val="003F3635"/>
    <w:rsid w:val="003F37EA"/>
    <w:rsid w:val="003F404C"/>
    <w:rsid w:val="003F429D"/>
    <w:rsid w:val="003F42C7"/>
    <w:rsid w:val="003F4533"/>
    <w:rsid w:val="003F5330"/>
    <w:rsid w:val="003F5777"/>
    <w:rsid w:val="003F581F"/>
    <w:rsid w:val="003F5CA7"/>
    <w:rsid w:val="003F6116"/>
    <w:rsid w:val="003F6235"/>
    <w:rsid w:val="003F73B3"/>
    <w:rsid w:val="003F7707"/>
    <w:rsid w:val="003F7826"/>
    <w:rsid w:val="003F7842"/>
    <w:rsid w:val="00400097"/>
    <w:rsid w:val="0040104C"/>
    <w:rsid w:val="004014C6"/>
    <w:rsid w:val="00401741"/>
    <w:rsid w:val="004018F9"/>
    <w:rsid w:val="00401EE8"/>
    <w:rsid w:val="0040232C"/>
    <w:rsid w:val="004023B1"/>
    <w:rsid w:val="00402924"/>
    <w:rsid w:val="00402A50"/>
    <w:rsid w:val="00402FCF"/>
    <w:rsid w:val="0040353F"/>
    <w:rsid w:val="004035B8"/>
    <w:rsid w:val="004036A6"/>
    <w:rsid w:val="004036B4"/>
    <w:rsid w:val="004039F8"/>
    <w:rsid w:val="00403A44"/>
    <w:rsid w:val="0040405D"/>
    <w:rsid w:val="0040447A"/>
    <w:rsid w:val="00404574"/>
    <w:rsid w:val="00405025"/>
    <w:rsid w:val="00405366"/>
    <w:rsid w:val="004053B6"/>
    <w:rsid w:val="004055DA"/>
    <w:rsid w:val="00405810"/>
    <w:rsid w:val="00405991"/>
    <w:rsid w:val="00405B9D"/>
    <w:rsid w:val="00406261"/>
    <w:rsid w:val="00406359"/>
    <w:rsid w:val="004063DC"/>
    <w:rsid w:val="004065E9"/>
    <w:rsid w:val="004066C4"/>
    <w:rsid w:val="00406D20"/>
    <w:rsid w:val="00406D98"/>
    <w:rsid w:val="00406F26"/>
    <w:rsid w:val="004071F1"/>
    <w:rsid w:val="00407342"/>
    <w:rsid w:val="004074D5"/>
    <w:rsid w:val="004074FE"/>
    <w:rsid w:val="004075BE"/>
    <w:rsid w:val="00410105"/>
    <w:rsid w:val="00410CCD"/>
    <w:rsid w:val="0041122B"/>
    <w:rsid w:val="00411C5C"/>
    <w:rsid w:val="00412162"/>
    <w:rsid w:val="004121E3"/>
    <w:rsid w:val="0041221B"/>
    <w:rsid w:val="0041262B"/>
    <w:rsid w:val="00412734"/>
    <w:rsid w:val="00412DBC"/>
    <w:rsid w:val="00412F0B"/>
    <w:rsid w:val="004130C9"/>
    <w:rsid w:val="0041320E"/>
    <w:rsid w:val="00413269"/>
    <w:rsid w:val="0041460F"/>
    <w:rsid w:val="00414946"/>
    <w:rsid w:val="004152AE"/>
    <w:rsid w:val="00415576"/>
    <w:rsid w:val="00416828"/>
    <w:rsid w:val="00416BAF"/>
    <w:rsid w:val="00416C1A"/>
    <w:rsid w:val="00416E25"/>
    <w:rsid w:val="0041724F"/>
    <w:rsid w:val="004172ED"/>
    <w:rsid w:val="00417677"/>
    <w:rsid w:val="004179E7"/>
    <w:rsid w:val="00417D76"/>
    <w:rsid w:val="00417D78"/>
    <w:rsid w:val="0042072E"/>
    <w:rsid w:val="004208C4"/>
    <w:rsid w:val="0042150C"/>
    <w:rsid w:val="00421854"/>
    <w:rsid w:val="004223C4"/>
    <w:rsid w:val="0042250B"/>
    <w:rsid w:val="004227EB"/>
    <w:rsid w:val="00422829"/>
    <w:rsid w:val="00422839"/>
    <w:rsid w:val="00423233"/>
    <w:rsid w:val="0042343D"/>
    <w:rsid w:val="00423652"/>
    <w:rsid w:val="0042375D"/>
    <w:rsid w:val="0042377D"/>
    <w:rsid w:val="00423C08"/>
    <w:rsid w:val="00423F26"/>
    <w:rsid w:val="00424246"/>
    <w:rsid w:val="00424690"/>
    <w:rsid w:val="00424982"/>
    <w:rsid w:val="00424E52"/>
    <w:rsid w:val="00425782"/>
    <w:rsid w:val="00425BE5"/>
    <w:rsid w:val="00426247"/>
    <w:rsid w:val="004268BC"/>
    <w:rsid w:val="004268F8"/>
    <w:rsid w:val="004269EF"/>
    <w:rsid w:val="00426E76"/>
    <w:rsid w:val="00426F24"/>
    <w:rsid w:val="004275A2"/>
    <w:rsid w:val="00427A84"/>
    <w:rsid w:val="0043068A"/>
    <w:rsid w:val="00430E9B"/>
    <w:rsid w:val="004310AB"/>
    <w:rsid w:val="00431536"/>
    <w:rsid w:val="00431871"/>
    <w:rsid w:val="00432056"/>
    <w:rsid w:val="0043243A"/>
    <w:rsid w:val="0043275E"/>
    <w:rsid w:val="00432865"/>
    <w:rsid w:val="00432926"/>
    <w:rsid w:val="0043319F"/>
    <w:rsid w:val="00433791"/>
    <w:rsid w:val="00433E34"/>
    <w:rsid w:val="00433FB1"/>
    <w:rsid w:val="0043452C"/>
    <w:rsid w:val="004347A7"/>
    <w:rsid w:val="00435082"/>
    <w:rsid w:val="0043570E"/>
    <w:rsid w:val="00435718"/>
    <w:rsid w:val="00436105"/>
    <w:rsid w:val="0043673F"/>
    <w:rsid w:val="004375A3"/>
    <w:rsid w:val="004379B9"/>
    <w:rsid w:val="00437B50"/>
    <w:rsid w:val="00437B65"/>
    <w:rsid w:val="00437C07"/>
    <w:rsid w:val="00440251"/>
    <w:rsid w:val="00440571"/>
    <w:rsid w:val="004407D8"/>
    <w:rsid w:val="0044081C"/>
    <w:rsid w:val="00440999"/>
    <w:rsid w:val="00440CC9"/>
    <w:rsid w:val="00440DE7"/>
    <w:rsid w:val="004413BB"/>
    <w:rsid w:val="00441E84"/>
    <w:rsid w:val="00441F36"/>
    <w:rsid w:val="00442220"/>
    <w:rsid w:val="00442445"/>
    <w:rsid w:val="00442958"/>
    <w:rsid w:val="00442C1E"/>
    <w:rsid w:val="00442DC8"/>
    <w:rsid w:val="004431AB"/>
    <w:rsid w:val="004433AC"/>
    <w:rsid w:val="00443547"/>
    <w:rsid w:val="00443E5A"/>
    <w:rsid w:val="00443F7B"/>
    <w:rsid w:val="00444068"/>
    <w:rsid w:val="00444B8F"/>
    <w:rsid w:val="00444E80"/>
    <w:rsid w:val="00445388"/>
    <w:rsid w:val="004456F5"/>
    <w:rsid w:val="004458FF"/>
    <w:rsid w:val="0044620E"/>
    <w:rsid w:val="0044651A"/>
    <w:rsid w:val="00446619"/>
    <w:rsid w:val="00446857"/>
    <w:rsid w:val="00446A8D"/>
    <w:rsid w:val="00446D3C"/>
    <w:rsid w:val="00446FAC"/>
    <w:rsid w:val="00447194"/>
    <w:rsid w:val="004472AE"/>
    <w:rsid w:val="004473A4"/>
    <w:rsid w:val="00447751"/>
    <w:rsid w:val="004501F9"/>
    <w:rsid w:val="00451073"/>
    <w:rsid w:val="00451308"/>
    <w:rsid w:val="0045133A"/>
    <w:rsid w:val="004514A2"/>
    <w:rsid w:val="0045154E"/>
    <w:rsid w:val="00451990"/>
    <w:rsid w:val="004519DF"/>
    <w:rsid w:val="00451CB2"/>
    <w:rsid w:val="00451FB0"/>
    <w:rsid w:val="004522B3"/>
    <w:rsid w:val="00452C95"/>
    <w:rsid w:val="00453BD0"/>
    <w:rsid w:val="00453BD5"/>
    <w:rsid w:val="00453C6E"/>
    <w:rsid w:val="00453C99"/>
    <w:rsid w:val="00454A70"/>
    <w:rsid w:val="00454BF6"/>
    <w:rsid w:val="00454BF8"/>
    <w:rsid w:val="00454D1A"/>
    <w:rsid w:val="00454F8A"/>
    <w:rsid w:val="0045536C"/>
    <w:rsid w:val="0045568C"/>
    <w:rsid w:val="004556F5"/>
    <w:rsid w:val="004559C8"/>
    <w:rsid w:val="00455C5D"/>
    <w:rsid w:val="0045649A"/>
    <w:rsid w:val="00457018"/>
    <w:rsid w:val="004575C8"/>
    <w:rsid w:val="0045773C"/>
    <w:rsid w:val="00457886"/>
    <w:rsid w:val="004578BB"/>
    <w:rsid w:val="00457A0E"/>
    <w:rsid w:val="00457B47"/>
    <w:rsid w:val="00457E42"/>
    <w:rsid w:val="00457EE1"/>
    <w:rsid w:val="004605A5"/>
    <w:rsid w:val="00460972"/>
    <w:rsid w:val="00461C89"/>
    <w:rsid w:val="00461EC8"/>
    <w:rsid w:val="00462282"/>
    <w:rsid w:val="00462823"/>
    <w:rsid w:val="00462E3F"/>
    <w:rsid w:val="00462FAE"/>
    <w:rsid w:val="00463371"/>
    <w:rsid w:val="00463591"/>
    <w:rsid w:val="00463B2E"/>
    <w:rsid w:val="00463CEF"/>
    <w:rsid w:val="00463E1B"/>
    <w:rsid w:val="00463EC6"/>
    <w:rsid w:val="00463FC1"/>
    <w:rsid w:val="004640AD"/>
    <w:rsid w:val="00464200"/>
    <w:rsid w:val="004642F9"/>
    <w:rsid w:val="00464CE8"/>
    <w:rsid w:val="00465066"/>
    <w:rsid w:val="004655CA"/>
    <w:rsid w:val="004659D9"/>
    <w:rsid w:val="00465E5C"/>
    <w:rsid w:val="004661DC"/>
    <w:rsid w:val="004665A5"/>
    <w:rsid w:val="004669A3"/>
    <w:rsid w:val="00466A3A"/>
    <w:rsid w:val="00466A5B"/>
    <w:rsid w:val="00466DD2"/>
    <w:rsid w:val="00466E16"/>
    <w:rsid w:val="00466E3C"/>
    <w:rsid w:val="0046713B"/>
    <w:rsid w:val="00467388"/>
    <w:rsid w:val="0046742F"/>
    <w:rsid w:val="00467572"/>
    <w:rsid w:val="00470275"/>
    <w:rsid w:val="004703A0"/>
    <w:rsid w:val="00470734"/>
    <w:rsid w:val="00470BCA"/>
    <w:rsid w:val="00470C2D"/>
    <w:rsid w:val="00470CED"/>
    <w:rsid w:val="00470E73"/>
    <w:rsid w:val="00471974"/>
    <w:rsid w:val="00471B8B"/>
    <w:rsid w:val="00472419"/>
    <w:rsid w:val="00472483"/>
    <w:rsid w:val="00472833"/>
    <w:rsid w:val="00472DF0"/>
    <w:rsid w:val="00473285"/>
    <w:rsid w:val="00473432"/>
    <w:rsid w:val="0047345F"/>
    <w:rsid w:val="004736A8"/>
    <w:rsid w:val="0047377B"/>
    <w:rsid w:val="00473992"/>
    <w:rsid w:val="00473E38"/>
    <w:rsid w:val="0047414A"/>
    <w:rsid w:val="00474330"/>
    <w:rsid w:val="00474751"/>
    <w:rsid w:val="004748CB"/>
    <w:rsid w:val="004749EF"/>
    <w:rsid w:val="00474B0C"/>
    <w:rsid w:val="00474B36"/>
    <w:rsid w:val="00474C13"/>
    <w:rsid w:val="00474EF9"/>
    <w:rsid w:val="004757B0"/>
    <w:rsid w:val="00475846"/>
    <w:rsid w:val="00475C30"/>
    <w:rsid w:val="00476469"/>
    <w:rsid w:val="00476A22"/>
    <w:rsid w:val="00476CD7"/>
    <w:rsid w:val="00476D83"/>
    <w:rsid w:val="0047737A"/>
    <w:rsid w:val="004773CF"/>
    <w:rsid w:val="0047770D"/>
    <w:rsid w:val="004777FC"/>
    <w:rsid w:val="00477BB5"/>
    <w:rsid w:val="00477F80"/>
    <w:rsid w:val="00480BAA"/>
    <w:rsid w:val="00480E51"/>
    <w:rsid w:val="0048154B"/>
    <w:rsid w:val="0048183C"/>
    <w:rsid w:val="00482257"/>
    <w:rsid w:val="00482666"/>
    <w:rsid w:val="00482702"/>
    <w:rsid w:val="00482D28"/>
    <w:rsid w:val="0048301C"/>
    <w:rsid w:val="004834A2"/>
    <w:rsid w:val="00483A73"/>
    <w:rsid w:val="00483B09"/>
    <w:rsid w:val="00483CE2"/>
    <w:rsid w:val="00483EFF"/>
    <w:rsid w:val="004844A5"/>
    <w:rsid w:val="00484AC9"/>
    <w:rsid w:val="00484E80"/>
    <w:rsid w:val="004855A2"/>
    <w:rsid w:val="00485791"/>
    <w:rsid w:val="004857C4"/>
    <w:rsid w:val="00485920"/>
    <w:rsid w:val="004864AE"/>
    <w:rsid w:val="00486692"/>
    <w:rsid w:val="004869E5"/>
    <w:rsid w:val="00486BDC"/>
    <w:rsid w:val="00486C3C"/>
    <w:rsid w:val="00486D56"/>
    <w:rsid w:val="00486F90"/>
    <w:rsid w:val="0048730F"/>
    <w:rsid w:val="00487914"/>
    <w:rsid w:val="00487A1B"/>
    <w:rsid w:val="00487B41"/>
    <w:rsid w:val="00487C10"/>
    <w:rsid w:val="00487C29"/>
    <w:rsid w:val="00487D0B"/>
    <w:rsid w:val="004906F0"/>
    <w:rsid w:val="004909AF"/>
    <w:rsid w:val="00490A80"/>
    <w:rsid w:val="00490BD6"/>
    <w:rsid w:val="00490BE7"/>
    <w:rsid w:val="00490D5D"/>
    <w:rsid w:val="004911D3"/>
    <w:rsid w:val="004912DE"/>
    <w:rsid w:val="00491627"/>
    <w:rsid w:val="00491822"/>
    <w:rsid w:val="004919DD"/>
    <w:rsid w:val="004920A1"/>
    <w:rsid w:val="004922D2"/>
    <w:rsid w:val="004924D4"/>
    <w:rsid w:val="00492509"/>
    <w:rsid w:val="00492BF1"/>
    <w:rsid w:val="00492D11"/>
    <w:rsid w:val="0049408F"/>
    <w:rsid w:val="00494465"/>
    <w:rsid w:val="00494E71"/>
    <w:rsid w:val="00494FAD"/>
    <w:rsid w:val="004953A8"/>
    <w:rsid w:val="00495513"/>
    <w:rsid w:val="004956B4"/>
    <w:rsid w:val="0049589A"/>
    <w:rsid w:val="004958FE"/>
    <w:rsid w:val="00495A25"/>
    <w:rsid w:val="00495BAC"/>
    <w:rsid w:val="00496278"/>
    <w:rsid w:val="004963DB"/>
    <w:rsid w:val="00496732"/>
    <w:rsid w:val="00496CE5"/>
    <w:rsid w:val="00497298"/>
    <w:rsid w:val="00497361"/>
    <w:rsid w:val="004979EB"/>
    <w:rsid w:val="00497F46"/>
    <w:rsid w:val="004A049B"/>
    <w:rsid w:val="004A0570"/>
    <w:rsid w:val="004A0689"/>
    <w:rsid w:val="004A0C85"/>
    <w:rsid w:val="004A0C9E"/>
    <w:rsid w:val="004A0DD9"/>
    <w:rsid w:val="004A11FC"/>
    <w:rsid w:val="004A16F2"/>
    <w:rsid w:val="004A1957"/>
    <w:rsid w:val="004A225A"/>
    <w:rsid w:val="004A2343"/>
    <w:rsid w:val="004A2786"/>
    <w:rsid w:val="004A2AED"/>
    <w:rsid w:val="004A2C79"/>
    <w:rsid w:val="004A2D8E"/>
    <w:rsid w:val="004A31AC"/>
    <w:rsid w:val="004A360A"/>
    <w:rsid w:val="004A39F2"/>
    <w:rsid w:val="004A3B8B"/>
    <w:rsid w:val="004A3FE1"/>
    <w:rsid w:val="004A40A4"/>
    <w:rsid w:val="004A4701"/>
    <w:rsid w:val="004A4A4B"/>
    <w:rsid w:val="004A4AD8"/>
    <w:rsid w:val="004A5141"/>
    <w:rsid w:val="004A5255"/>
    <w:rsid w:val="004A554E"/>
    <w:rsid w:val="004A55AC"/>
    <w:rsid w:val="004A55E5"/>
    <w:rsid w:val="004A5662"/>
    <w:rsid w:val="004A57B8"/>
    <w:rsid w:val="004A59F2"/>
    <w:rsid w:val="004A63EF"/>
    <w:rsid w:val="004A64D4"/>
    <w:rsid w:val="004A6524"/>
    <w:rsid w:val="004A69B9"/>
    <w:rsid w:val="004A6A7D"/>
    <w:rsid w:val="004A6B47"/>
    <w:rsid w:val="004A6EC3"/>
    <w:rsid w:val="004A704E"/>
    <w:rsid w:val="004A7116"/>
    <w:rsid w:val="004A725A"/>
    <w:rsid w:val="004A75FB"/>
    <w:rsid w:val="004B034D"/>
    <w:rsid w:val="004B0FBF"/>
    <w:rsid w:val="004B1285"/>
    <w:rsid w:val="004B18E8"/>
    <w:rsid w:val="004B1A34"/>
    <w:rsid w:val="004B26B0"/>
    <w:rsid w:val="004B2863"/>
    <w:rsid w:val="004B2BC3"/>
    <w:rsid w:val="004B2D76"/>
    <w:rsid w:val="004B2F7D"/>
    <w:rsid w:val="004B30B9"/>
    <w:rsid w:val="004B3244"/>
    <w:rsid w:val="004B393E"/>
    <w:rsid w:val="004B39C6"/>
    <w:rsid w:val="004B3AF2"/>
    <w:rsid w:val="004B3DE9"/>
    <w:rsid w:val="004B439F"/>
    <w:rsid w:val="004B5288"/>
    <w:rsid w:val="004B5829"/>
    <w:rsid w:val="004B591B"/>
    <w:rsid w:val="004B5B6A"/>
    <w:rsid w:val="004B5CD7"/>
    <w:rsid w:val="004B675C"/>
    <w:rsid w:val="004B6828"/>
    <w:rsid w:val="004B6AF9"/>
    <w:rsid w:val="004B6C80"/>
    <w:rsid w:val="004B797E"/>
    <w:rsid w:val="004B7A9B"/>
    <w:rsid w:val="004C0810"/>
    <w:rsid w:val="004C08DB"/>
    <w:rsid w:val="004C0D4B"/>
    <w:rsid w:val="004C0D93"/>
    <w:rsid w:val="004C105A"/>
    <w:rsid w:val="004C1203"/>
    <w:rsid w:val="004C1803"/>
    <w:rsid w:val="004C18DD"/>
    <w:rsid w:val="004C197A"/>
    <w:rsid w:val="004C1CF4"/>
    <w:rsid w:val="004C253B"/>
    <w:rsid w:val="004C2B2B"/>
    <w:rsid w:val="004C2C5A"/>
    <w:rsid w:val="004C3B66"/>
    <w:rsid w:val="004C3D31"/>
    <w:rsid w:val="004C3E42"/>
    <w:rsid w:val="004C3EE2"/>
    <w:rsid w:val="004C3F11"/>
    <w:rsid w:val="004C52E2"/>
    <w:rsid w:val="004C55E4"/>
    <w:rsid w:val="004C56BD"/>
    <w:rsid w:val="004C5920"/>
    <w:rsid w:val="004C596A"/>
    <w:rsid w:val="004C5A02"/>
    <w:rsid w:val="004C5B73"/>
    <w:rsid w:val="004C5CBC"/>
    <w:rsid w:val="004C5E84"/>
    <w:rsid w:val="004C5FA9"/>
    <w:rsid w:val="004C6687"/>
    <w:rsid w:val="004C67C3"/>
    <w:rsid w:val="004C6B00"/>
    <w:rsid w:val="004C6D2E"/>
    <w:rsid w:val="004C6E38"/>
    <w:rsid w:val="004C7471"/>
    <w:rsid w:val="004C7692"/>
    <w:rsid w:val="004C778B"/>
    <w:rsid w:val="004D0039"/>
    <w:rsid w:val="004D037C"/>
    <w:rsid w:val="004D0453"/>
    <w:rsid w:val="004D0525"/>
    <w:rsid w:val="004D0AC8"/>
    <w:rsid w:val="004D0B78"/>
    <w:rsid w:val="004D14E7"/>
    <w:rsid w:val="004D15B3"/>
    <w:rsid w:val="004D19BD"/>
    <w:rsid w:val="004D1AD2"/>
    <w:rsid w:val="004D239C"/>
    <w:rsid w:val="004D2480"/>
    <w:rsid w:val="004D25F1"/>
    <w:rsid w:val="004D26ED"/>
    <w:rsid w:val="004D26FB"/>
    <w:rsid w:val="004D32B6"/>
    <w:rsid w:val="004D34B8"/>
    <w:rsid w:val="004D3B22"/>
    <w:rsid w:val="004D3B30"/>
    <w:rsid w:val="004D42FB"/>
    <w:rsid w:val="004D4336"/>
    <w:rsid w:val="004D450C"/>
    <w:rsid w:val="004D4A39"/>
    <w:rsid w:val="004D4CEE"/>
    <w:rsid w:val="004D4E96"/>
    <w:rsid w:val="004D5169"/>
    <w:rsid w:val="004D5662"/>
    <w:rsid w:val="004D576F"/>
    <w:rsid w:val="004D5911"/>
    <w:rsid w:val="004D59E3"/>
    <w:rsid w:val="004D6059"/>
    <w:rsid w:val="004D651F"/>
    <w:rsid w:val="004D6CF8"/>
    <w:rsid w:val="004D6F95"/>
    <w:rsid w:val="004D6FE4"/>
    <w:rsid w:val="004D72BC"/>
    <w:rsid w:val="004D73C9"/>
    <w:rsid w:val="004D7501"/>
    <w:rsid w:val="004D7B0B"/>
    <w:rsid w:val="004D7DE0"/>
    <w:rsid w:val="004D7E6A"/>
    <w:rsid w:val="004D7F8D"/>
    <w:rsid w:val="004E0028"/>
    <w:rsid w:val="004E01B1"/>
    <w:rsid w:val="004E0255"/>
    <w:rsid w:val="004E03DC"/>
    <w:rsid w:val="004E0C6B"/>
    <w:rsid w:val="004E1246"/>
    <w:rsid w:val="004E141B"/>
    <w:rsid w:val="004E1450"/>
    <w:rsid w:val="004E16B7"/>
    <w:rsid w:val="004E18E4"/>
    <w:rsid w:val="004E1EE7"/>
    <w:rsid w:val="004E27F6"/>
    <w:rsid w:val="004E27FA"/>
    <w:rsid w:val="004E2841"/>
    <w:rsid w:val="004E34BF"/>
    <w:rsid w:val="004E3569"/>
    <w:rsid w:val="004E35FA"/>
    <w:rsid w:val="004E36B2"/>
    <w:rsid w:val="004E3C6E"/>
    <w:rsid w:val="004E3D6A"/>
    <w:rsid w:val="004E3E6B"/>
    <w:rsid w:val="004E4A3D"/>
    <w:rsid w:val="004E4AE8"/>
    <w:rsid w:val="004E5123"/>
    <w:rsid w:val="004E5613"/>
    <w:rsid w:val="004E578F"/>
    <w:rsid w:val="004E5937"/>
    <w:rsid w:val="004E5950"/>
    <w:rsid w:val="004E5D19"/>
    <w:rsid w:val="004E5EEC"/>
    <w:rsid w:val="004E604C"/>
    <w:rsid w:val="004E60BE"/>
    <w:rsid w:val="004E6219"/>
    <w:rsid w:val="004E63A9"/>
    <w:rsid w:val="004E6648"/>
    <w:rsid w:val="004E6E67"/>
    <w:rsid w:val="004E786D"/>
    <w:rsid w:val="004E7A0D"/>
    <w:rsid w:val="004E7DE7"/>
    <w:rsid w:val="004E7E0F"/>
    <w:rsid w:val="004F043D"/>
    <w:rsid w:val="004F0924"/>
    <w:rsid w:val="004F0B87"/>
    <w:rsid w:val="004F0EAF"/>
    <w:rsid w:val="004F0FCD"/>
    <w:rsid w:val="004F136F"/>
    <w:rsid w:val="004F13A1"/>
    <w:rsid w:val="004F187F"/>
    <w:rsid w:val="004F1A36"/>
    <w:rsid w:val="004F21F5"/>
    <w:rsid w:val="004F2277"/>
    <w:rsid w:val="004F26F9"/>
    <w:rsid w:val="004F2835"/>
    <w:rsid w:val="004F28A6"/>
    <w:rsid w:val="004F2AB2"/>
    <w:rsid w:val="004F2DC4"/>
    <w:rsid w:val="004F2FF8"/>
    <w:rsid w:val="004F312E"/>
    <w:rsid w:val="004F314E"/>
    <w:rsid w:val="004F386A"/>
    <w:rsid w:val="004F399D"/>
    <w:rsid w:val="004F39AE"/>
    <w:rsid w:val="004F3A84"/>
    <w:rsid w:val="004F3A98"/>
    <w:rsid w:val="004F3D34"/>
    <w:rsid w:val="004F3FE0"/>
    <w:rsid w:val="004F4286"/>
    <w:rsid w:val="004F444F"/>
    <w:rsid w:val="004F4656"/>
    <w:rsid w:val="004F4944"/>
    <w:rsid w:val="004F4EA7"/>
    <w:rsid w:val="004F5D36"/>
    <w:rsid w:val="004F61F2"/>
    <w:rsid w:val="004F6704"/>
    <w:rsid w:val="004F6A23"/>
    <w:rsid w:val="004F6CBB"/>
    <w:rsid w:val="004F6EF1"/>
    <w:rsid w:val="004F7034"/>
    <w:rsid w:val="004F725D"/>
    <w:rsid w:val="004F752A"/>
    <w:rsid w:val="004F79E5"/>
    <w:rsid w:val="004F7EF0"/>
    <w:rsid w:val="004F7F1F"/>
    <w:rsid w:val="00500345"/>
    <w:rsid w:val="0050096E"/>
    <w:rsid w:val="00500A25"/>
    <w:rsid w:val="00500CF5"/>
    <w:rsid w:val="0050124C"/>
    <w:rsid w:val="0050174B"/>
    <w:rsid w:val="00502600"/>
    <w:rsid w:val="00502852"/>
    <w:rsid w:val="00502858"/>
    <w:rsid w:val="00502907"/>
    <w:rsid w:val="00502A16"/>
    <w:rsid w:val="00502C44"/>
    <w:rsid w:val="005030E7"/>
    <w:rsid w:val="00503986"/>
    <w:rsid w:val="00503B55"/>
    <w:rsid w:val="00503C4D"/>
    <w:rsid w:val="0050422A"/>
    <w:rsid w:val="00504B67"/>
    <w:rsid w:val="00504BD5"/>
    <w:rsid w:val="00504FE2"/>
    <w:rsid w:val="0050511F"/>
    <w:rsid w:val="005054F9"/>
    <w:rsid w:val="0050638B"/>
    <w:rsid w:val="0050746B"/>
    <w:rsid w:val="00507FD6"/>
    <w:rsid w:val="00510A32"/>
    <w:rsid w:val="00510C01"/>
    <w:rsid w:val="00510E40"/>
    <w:rsid w:val="005111CF"/>
    <w:rsid w:val="00511307"/>
    <w:rsid w:val="00511348"/>
    <w:rsid w:val="005116F8"/>
    <w:rsid w:val="00511A2D"/>
    <w:rsid w:val="00512053"/>
    <w:rsid w:val="00512B44"/>
    <w:rsid w:val="0051359D"/>
    <w:rsid w:val="00513EE9"/>
    <w:rsid w:val="005141C9"/>
    <w:rsid w:val="005144EF"/>
    <w:rsid w:val="005145EB"/>
    <w:rsid w:val="00514726"/>
    <w:rsid w:val="00514776"/>
    <w:rsid w:val="0051487A"/>
    <w:rsid w:val="005154B0"/>
    <w:rsid w:val="005155D9"/>
    <w:rsid w:val="00515960"/>
    <w:rsid w:val="00515BFA"/>
    <w:rsid w:val="00515E2D"/>
    <w:rsid w:val="005161F1"/>
    <w:rsid w:val="00516284"/>
    <w:rsid w:val="00516F02"/>
    <w:rsid w:val="00517A35"/>
    <w:rsid w:val="00517B00"/>
    <w:rsid w:val="00520173"/>
    <w:rsid w:val="00520466"/>
    <w:rsid w:val="00520529"/>
    <w:rsid w:val="00520743"/>
    <w:rsid w:val="00520D4D"/>
    <w:rsid w:val="00520D73"/>
    <w:rsid w:val="00520E37"/>
    <w:rsid w:val="00521472"/>
    <w:rsid w:val="0052153B"/>
    <w:rsid w:val="00521577"/>
    <w:rsid w:val="005216F1"/>
    <w:rsid w:val="00521A7F"/>
    <w:rsid w:val="00521C2A"/>
    <w:rsid w:val="00521EC5"/>
    <w:rsid w:val="0052213D"/>
    <w:rsid w:val="005225AB"/>
    <w:rsid w:val="005225C8"/>
    <w:rsid w:val="00522686"/>
    <w:rsid w:val="00522851"/>
    <w:rsid w:val="00522AA0"/>
    <w:rsid w:val="00522B87"/>
    <w:rsid w:val="00522D08"/>
    <w:rsid w:val="00522FA9"/>
    <w:rsid w:val="00523140"/>
    <w:rsid w:val="00523559"/>
    <w:rsid w:val="0052366E"/>
    <w:rsid w:val="00523678"/>
    <w:rsid w:val="00523A24"/>
    <w:rsid w:val="00523FA6"/>
    <w:rsid w:val="005241E0"/>
    <w:rsid w:val="00524273"/>
    <w:rsid w:val="00525360"/>
    <w:rsid w:val="0052612A"/>
    <w:rsid w:val="0052633C"/>
    <w:rsid w:val="005267E2"/>
    <w:rsid w:val="00526B7F"/>
    <w:rsid w:val="00526D49"/>
    <w:rsid w:val="00526DA5"/>
    <w:rsid w:val="00526E9D"/>
    <w:rsid w:val="00526ED7"/>
    <w:rsid w:val="00527A52"/>
    <w:rsid w:val="00527AEA"/>
    <w:rsid w:val="005301B0"/>
    <w:rsid w:val="00530830"/>
    <w:rsid w:val="00530A9C"/>
    <w:rsid w:val="00530AA2"/>
    <w:rsid w:val="00530B06"/>
    <w:rsid w:val="00530D74"/>
    <w:rsid w:val="00530D79"/>
    <w:rsid w:val="00530D94"/>
    <w:rsid w:val="0053115A"/>
    <w:rsid w:val="005311F0"/>
    <w:rsid w:val="00531237"/>
    <w:rsid w:val="005314BD"/>
    <w:rsid w:val="0053162C"/>
    <w:rsid w:val="00531CD7"/>
    <w:rsid w:val="00531D27"/>
    <w:rsid w:val="00531DC6"/>
    <w:rsid w:val="0053271F"/>
    <w:rsid w:val="0053278C"/>
    <w:rsid w:val="005329C5"/>
    <w:rsid w:val="00532C9B"/>
    <w:rsid w:val="00532D44"/>
    <w:rsid w:val="00532E38"/>
    <w:rsid w:val="00533371"/>
    <w:rsid w:val="0053368C"/>
    <w:rsid w:val="00533A13"/>
    <w:rsid w:val="00533A27"/>
    <w:rsid w:val="00533A30"/>
    <w:rsid w:val="00533DC7"/>
    <w:rsid w:val="00534029"/>
    <w:rsid w:val="005344D7"/>
    <w:rsid w:val="00534839"/>
    <w:rsid w:val="00534BEB"/>
    <w:rsid w:val="00534E36"/>
    <w:rsid w:val="00534E5A"/>
    <w:rsid w:val="00534E61"/>
    <w:rsid w:val="00535514"/>
    <w:rsid w:val="00535AB6"/>
    <w:rsid w:val="00535D43"/>
    <w:rsid w:val="00535EA8"/>
    <w:rsid w:val="00536049"/>
    <w:rsid w:val="005361D5"/>
    <w:rsid w:val="0053640B"/>
    <w:rsid w:val="005364F6"/>
    <w:rsid w:val="005365FD"/>
    <w:rsid w:val="005366FF"/>
    <w:rsid w:val="00536BC6"/>
    <w:rsid w:val="005370D6"/>
    <w:rsid w:val="005371BD"/>
    <w:rsid w:val="00537346"/>
    <w:rsid w:val="0053735E"/>
    <w:rsid w:val="005379FB"/>
    <w:rsid w:val="00537C56"/>
    <w:rsid w:val="00537F5F"/>
    <w:rsid w:val="00537F75"/>
    <w:rsid w:val="00540496"/>
    <w:rsid w:val="0054101E"/>
    <w:rsid w:val="0054105D"/>
    <w:rsid w:val="005411A8"/>
    <w:rsid w:val="00541682"/>
    <w:rsid w:val="00542070"/>
    <w:rsid w:val="00542166"/>
    <w:rsid w:val="005422EE"/>
    <w:rsid w:val="005423FB"/>
    <w:rsid w:val="005425C1"/>
    <w:rsid w:val="00542826"/>
    <w:rsid w:val="00542945"/>
    <w:rsid w:val="005429E5"/>
    <w:rsid w:val="00542FF6"/>
    <w:rsid w:val="00543A9D"/>
    <w:rsid w:val="005441C2"/>
    <w:rsid w:val="00544385"/>
    <w:rsid w:val="0054457E"/>
    <w:rsid w:val="005446D1"/>
    <w:rsid w:val="00544734"/>
    <w:rsid w:val="005448C3"/>
    <w:rsid w:val="00544C76"/>
    <w:rsid w:val="00544E43"/>
    <w:rsid w:val="00544F18"/>
    <w:rsid w:val="005451D2"/>
    <w:rsid w:val="00545226"/>
    <w:rsid w:val="00545450"/>
    <w:rsid w:val="005455AA"/>
    <w:rsid w:val="005458D0"/>
    <w:rsid w:val="00545951"/>
    <w:rsid w:val="00545AF8"/>
    <w:rsid w:val="00545E48"/>
    <w:rsid w:val="00545EF3"/>
    <w:rsid w:val="0054610A"/>
    <w:rsid w:val="00546265"/>
    <w:rsid w:val="00546390"/>
    <w:rsid w:val="005465F9"/>
    <w:rsid w:val="00546614"/>
    <w:rsid w:val="00546DE8"/>
    <w:rsid w:val="00546F31"/>
    <w:rsid w:val="00546F51"/>
    <w:rsid w:val="00546F90"/>
    <w:rsid w:val="005470AF"/>
    <w:rsid w:val="00547229"/>
    <w:rsid w:val="00547631"/>
    <w:rsid w:val="00547B14"/>
    <w:rsid w:val="005501F1"/>
    <w:rsid w:val="005506E9"/>
    <w:rsid w:val="005509C8"/>
    <w:rsid w:val="00551032"/>
    <w:rsid w:val="005516DA"/>
    <w:rsid w:val="005516E8"/>
    <w:rsid w:val="005518D9"/>
    <w:rsid w:val="005518EF"/>
    <w:rsid w:val="005519E9"/>
    <w:rsid w:val="00551E58"/>
    <w:rsid w:val="00551F04"/>
    <w:rsid w:val="00551FBB"/>
    <w:rsid w:val="0055211D"/>
    <w:rsid w:val="00552234"/>
    <w:rsid w:val="005526CB"/>
    <w:rsid w:val="00552BB1"/>
    <w:rsid w:val="00552DA5"/>
    <w:rsid w:val="0055302B"/>
    <w:rsid w:val="00553B44"/>
    <w:rsid w:val="00553D54"/>
    <w:rsid w:val="005541C6"/>
    <w:rsid w:val="0055429B"/>
    <w:rsid w:val="00554351"/>
    <w:rsid w:val="005545DB"/>
    <w:rsid w:val="00554ACE"/>
    <w:rsid w:val="00554B7E"/>
    <w:rsid w:val="00554D17"/>
    <w:rsid w:val="0055524B"/>
    <w:rsid w:val="005555A7"/>
    <w:rsid w:val="00556044"/>
    <w:rsid w:val="00556241"/>
    <w:rsid w:val="00556523"/>
    <w:rsid w:val="00556C85"/>
    <w:rsid w:val="00557145"/>
    <w:rsid w:val="005572BC"/>
    <w:rsid w:val="005573CA"/>
    <w:rsid w:val="0055795E"/>
    <w:rsid w:val="00557B4F"/>
    <w:rsid w:val="005601E9"/>
    <w:rsid w:val="005601F2"/>
    <w:rsid w:val="005604C5"/>
    <w:rsid w:val="00560721"/>
    <w:rsid w:val="0056088A"/>
    <w:rsid w:val="0056113B"/>
    <w:rsid w:val="00561179"/>
    <w:rsid w:val="005611FD"/>
    <w:rsid w:val="00561246"/>
    <w:rsid w:val="00561928"/>
    <w:rsid w:val="00561AD9"/>
    <w:rsid w:val="00561D25"/>
    <w:rsid w:val="00561DD8"/>
    <w:rsid w:val="00561E2D"/>
    <w:rsid w:val="00561F07"/>
    <w:rsid w:val="00562246"/>
    <w:rsid w:val="00562F51"/>
    <w:rsid w:val="00563172"/>
    <w:rsid w:val="00563779"/>
    <w:rsid w:val="0056392D"/>
    <w:rsid w:val="00563A6E"/>
    <w:rsid w:val="0056420B"/>
    <w:rsid w:val="0056440E"/>
    <w:rsid w:val="00564BAA"/>
    <w:rsid w:val="0056551D"/>
    <w:rsid w:val="00565879"/>
    <w:rsid w:val="00565956"/>
    <w:rsid w:val="0056663C"/>
    <w:rsid w:val="00566AF4"/>
    <w:rsid w:val="00566C47"/>
    <w:rsid w:val="00566FE1"/>
    <w:rsid w:val="0056794A"/>
    <w:rsid w:val="00567B1A"/>
    <w:rsid w:val="00567E69"/>
    <w:rsid w:val="0057002B"/>
    <w:rsid w:val="00570038"/>
    <w:rsid w:val="00570312"/>
    <w:rsid w:val="00570647"/>
    <w:rsid w:val="00570953"/>
    <w:rsid w:val="00570A2C"/>
    <w:rsid w:val="00570C69"/>
    <w:rsid w:val="00570C83"/>
    <w:rsid w:val="00570C86"/>
    <w:rsid w:val="00571346"/>
    <w:rsid w:val="00571F19"/>
    <w:rsid w:val="00572065"/>
    <w:rsid w:val="00572433"/>
    <w:rsid w:val="0057283F"/>
    <w:rsid w:val="005728C2"/>
    <w:rsid w:val="0057293D"/>
    <w:rsid w:val="005729BD"/>
    <w:rsid w:val="00572C83"/>
    <w:rsid w:val="00572ECC"/>
    <w:rsid w:val="005731E4"/>
    <w:rsid w:val="00573DC0"/>
    <w:rsid w:val="005742AE"/>
    <w:rsid w:val="005742E5"/>
    <w:rsid w:val="005748FD"/>
    <w:rsid w:val="0057490E"/>
    <w:rsid w:val="00574A2C"/>
    <w:rsid w:val="00574C01"/>
    <w:rsid w:val="00575233"/>
    <w:rsid w:val="00575408"/>
    <w:rsid w:val="00575448"/>
    <w:rsid w:val="005754F1"/>
    <w:rsid w:val="00575526"/>
    <w:rsid w:val="005762F4"/>
    <w:rsid w:val="005764B0"/>
    <w:rsid w:val="00576E85"/>
    <w:rsid w:val="00577488"/>
    <w:rsid w:val="00577544"/>
    <w:rsid w:val="00577617"/>
    <w:rsid w:val="005777C6"/>
    <w:rsid w:val="00577AED"/>
    <w:rsid w:val="00577B98"/>
    <w:rsid w:val="00577C34"/>
    <w:rsid w:val="00577D3E"/>
    <w:rsid w:val="0058000D"/>
    <w:rsid w:val="00580198"/>
    <w:rsid w:val="005802E2"/>
    <w:rsid w:val="005806CC"/>
    <w:rsid w:val="00580F65"/>
    <w:rsid w:val="005814CB"/>
    <w:rsid w:val="005816C8"/>
    <w:rsid w:val="00581ECE"/>
    <w:rsid w:val="00582290"/>
    <w:rsid w:val="0058241F"/>
    <w:rsid w:val="005825BC"/>
    <w:rsid w:val="00582734"/>
    <w:rsid w:val="00582A94"/>
    <w:rsid w:val="00582EE5"/>
    <w:rsid w:val="00583199"/>
    <w:rsid w:val="00583374"/>
    <w:rsid w:val="005834F1"/>
    <w:rsid w:val="00583596"/>
    <w:rsid w:val="00583639"/>
    <w:rsid w:val="0058380D"/>
    <w:rsid w:val="00583B5F"/>
    <w:rsid w:val="00583E63"/>
    <w:rsid w:val="005850B2"/>
    <w:rsid w:val="005854CC"/>
    <w:rsid w:val="005855DF"/>
    <w:rsid w:val="00585BAD"/>
    <w:rsid w:val="005865B1"/>
    <w:rsid w:val="005867CE"/>
    <w:rsid w:val="00586D69"/>
    <w:rsid w:val="00586F24"/>
    <w:rsid w:val="00586F2D"/>
    <w:rsid w:val="00586FF8"/>
    <w:rsid w:val="005875C4"/>
    <w:rsid w:val="00587BE0"/>
    <w:rsid w:val="00590512"/>
    <w:rsid w:val="00590875"/>
    <w:rsid w:val="00590A7B"/>
    <w:rsid w:val="00590B7E"/>
    <w:rsid w:val="0059115A"/>
    <w:rsid w:val="005911A5"/>
    <w:rsid w:val="00591359"/>
    <w:rsid w:val="00591485"/>
    <w:rsid w:val="00591D4C"/>
    <w:rsid w:val="005925D9"/>
    <w:rsid w:val="005926CA"/>
    <w:rsid w:val="005927C0"/>
    <w:rsid w:val="00592B78"/>
    <w:rsid w:val="00592BAC"/>
    <w:rsid w:val="005940BE"/>
    <w:rsid w:val="0059425A"/>
    <w:rsid w:val="0059485A"/>
    <w:rsid w:val="00594917"/>
    <w:rsid w:val="00594D51"/>
    <w:rsid w:val="00594FD5"/>
    <w:rsid w:val="0059517D"/>
    <w:rsid w:val="00595B8B"/>
    <w:rsid w:val="0059615D"/>
    <w:rsid w:val="00596230"/>
    <w:rsid w:val="005962FB"/>
    <w:rsid w:val="00596985"/>
    <w:rsid w:val="00596AB4"/>
    <w:rsid w:val="00596BB9"/>
    <w:rsid w:val="00596F12"/>
    <w:rsid w:val="005970CB"/>
    <w:rsid w:val="0059710C"/>
    <w:rsid w:val="0059719F"/>
    <w:rsid w:val="00597B6B"/>
    <w:rsid w:val="00597D99"/>
    <w:rsid w:val="00597DC5"/>
    <w:rsid w:val="00597EE2"/>
    <w:rsid w:val="005A09EA"/>
    <w:rsid w:val="005A0CE1"/>
    <w:rsid w:val="005A11FD"/>
    <w:rsid w:val="005A122A"/>
    <w:rsid w:val="005A17E5"/>
    <w:rsid w:val="005A1B8B"/>
    <w:rsid w:val="005A1C1C"/>
    <w:rsid w:val="005A210E"/>
    <w:rsid w:val="005A23C2"/>
    <w:rsid w:val="005A274B"/>
    <w:rsid w:val="005A2758"/>
    <w:rsid w:val="005A2D99"/>
    <w:rsid w:val="005A32CA"/>
    <w:rsid w:val="005A3679"/>
    <w:rsid w:val="005A36D9"/>
    <w:rsid w:val="005A3956"/>
    <w:rsid w:val="005A3EDF"/>
    <w:rsid w:val="005A3F3E"/>
    <w:rsid w:val="005A4549"/>
    <w:rsid w:val="005A4D55"/>
    <w:rsid w:val="005A4FC6"/>
    <w:rsid w:val="005A52A9"/>
    <w:rsid w:val="005A550B"/>
    <w:rsid w:val="005A581E"/>
    <w:rsid w:val="005A5B91"/>
    <w:rsid w:val="005A621E"/>
    <w:rsid w:val="005A6377"/>
    <w:rsid w:val="005A63D9"/>
    <w:rsid w:val="005A6455"/>
    <w:rsid w:val="005A658B"/>
    <w:rsid w:val="005A6633"/>
    <w:rsid w:val="005A6721"/>
    <w:rsid w:val="005A67E3"/>
    <w:rsid w:val="005A7039"/>
    <w:rsid w:val="005A76B8"/>
    <w:rsid w:val="005A797F"/>
    <w:rsid w:val="005A7B32"/>
    <w:rsid w:val="005A7BB4"/>
    <w:rsid w:val="005B00E4"/>
    <w:rsid w:val="005B03F8"/>
    <w:rsid w:val="005B06EE"/>
    <w:rsid w:val="005B0945"/>
    <w:rsid w:val="005B0C47"/>
    <w:rsid w:val="005B0C69"/>
    <w:rsid w:val="005B1164"/>
    <w:rsid w:val="005B11B6"/>
    <w:rsid w:val="005B17E1"/>
    <w:rsid w:val="005B18D0"/>
    <w:rsid w:val="005B1B16"/>
    <w:rsid w:val="005B1B67"/>
    <w:rsid w:val="005B2586"/>
    <w:rsid w:val="005B2745"/>
    <w:rsid w:val="005B2981"/>
    <w:rsid w:val="005B2E80"/>
    <w:rsid w:val="005B32BE"/>
    <w:rsid w:val="005B330D"/>
    <w:rsid w:val="005B3786"/>
    <w:rsid w:val="005B3929"/>
    <w:rsid w:val="005B39D6"/>
    <w:rsid w:val="005B3A77"/>
    <w:rsid w:val="005B3B20"/>
    <w:rsid w:val="005B3BE9"/>
    <w:rsid w:val="005B3FCF"/>
    <w:rsid w:val="005B547D"/>
    <w:rsid w:val="005B5E10"/>
    <w:rsid w:val="005B62B7"/>
    <w:rsid w:val="005B6B77"/>
    <w:rsid w:val="005B7ABF"/>
    <w:rsid w:val="005C00CF"/>
    <w:rsid w:val="005C01E3"/>
    <w:rsid w:val="005C066C"/>
    <w:rsid w:val="005C07A4"/>
    <w:rsid w:val="005C0D49"/>
    <w:rsid w:val="005C167D"/>
    <w:rsid w:val="005C16AF"/>
    <w:rsid w:val="005C17FD"/>
    <w:rsid w:val="005C1BCC"/>
    <w:rsid w:val="005C1BD0"/>
    <w:rsid w:val="005C1FC3"/>
    <w:rsid w:val="005C215A"/>
    <w:rsid w:val="005C21AE"/>
    <w:rsid w:val="005C2693"/>
    <w:rsid w:val="005C2969"/>
    <w:rsid w:val="005C2CD9"/>
    <w:rsid w:val="005C2F12"/>
    <w:rsid w:val="005C3163"/>
    <w:rsid w:val="005C31B6"/>
    <w:rsid w:val="005C3209"/>
    <w:rsid w:val="005C32BC"/>
    <w:rsid w:val="005C3EF4"/>
    <w:rsid w:val="005C3FE7"/>
    <w:rsid w:val="005C432A"/>
    <w:rsid w:val="005C4604"/>
    <w:rsid w:val="005C4693"/>
    <w:rsid w:val="005C471F"/>
    <w:rsid w:val="005C4C32"/>
    <w:rsid w:val="005C4E7E"/>
    <w:rsid w:val="005C4EAC"/>
    <w:rsid w:val="005C4F69"/>
    <w:rsid w:val="005C52C8"/>
    <w:rsid w:val="005C534E"/>
    <w:rsid w:val="005C5BF2"/>
    <w:rsid w:val="005C5F6A"/>
    <w:rsid w:val="005C63DE"/>
    <w:rsid w:val="005C6B74"/>
    <w:rsid w:val="005C7064"/>
    <w:rsid w:val="005C797E"/>
    <w:rsid w:val="005C7AAA"/>
    <w:rsid w:val="005C7C23"/>
    <w:rsid w:val="005C7D60"/>
    <w:rsid w:val="005D0148"/>
    <w:rsid w:val="005D057E"/>
    <w:rsid w:val="005D060B"/>
    <w:rsid w:val="005D0B49"/>
    <w:rsid w:val="005D0BB2"/>
    <w:rsid w:val="005D0E39"/>
    <w:rsid w:val="005D188E"/>
    <w:rsid w:val="005D1BA8"/>
    <w:rsid w:val="005D1CC5"/>
    <w:rsid w:val="005D20F4"/>
    <w:rsid w:val="005D20FA"/>
    <w:rsid w:val="005D2318"/>
    <w:rsid w:val="005D2520"/>
    <w:rsid w:val="005D2946"/>
    <w:rsid w:val="005D2A03"/>
    <w:rsid w:val="005D2B34"/>
    <w:rsid w:val="005D2ED1"/>
    <w:rsid w:val="005D305B"/>
    <w:rsid w:val="005D31B2"/>
    <w:rsid w:val="005D357D"/>
    <w:rsid w:val="005D3610"/>
    <w:rsid w:val="005D3689"/>
    <w:rsid w:val="005D38CF"/>
    <w:rsid w:val="005D3A97"/>
    <w:rsid w:val="005D43C2"/>
    <w:rsid w:val="005D4859"/>
    <w:rsid w:val="005D4DD2"/>
    <w:rsid w:val="005D4F10"/>
    <w:rsid w:val="005D52FA"/>
    <w:rsid w:val="005D5664"/>
    <w:rsid w:val="005D57B6"/>
    <w:rsid w:val="005D59DE"/>
    <w:rsid w:val="005D5B48"/>
    <w:rsid w:val="005D5C54"/>
    <w:rsid w:val="005D6217"/>
    <w:rsid w:val="005D6283"/>
    <w:rsid w:val="005D66D5"/>
    <w:rsid w:val="005D680B"/>
    <w:rsid w:val="005D6D66"/>
    <w:rsid w:val="005D6DD2"/>
    <w:rsid w:val="005D7167"/>
    <w:rsid w:val="005D7178"/>
    <w:rsid w:val="005D7340"/>
    <w:rsid w:val="005D77A3"/>
    <w:rsid w:val="005D77ED"/>
    <w:rsid w:val="005D7CAA"/>
    <w:rsid w:val="005D7D09"/>
    <w:rsid w:val="005E0176"/>
    <w:rsid w:val="005E0256"/>
    <w:rsid w:val="005E09D1"/>
    <w:rsid w:val="005E0A96"/>
    <w:rsid w:val="005E0AFF"/>
    <w:rsid w:val="005E0F5C"/>
    <w:rsid w:val="005E105A"/>
    <w:rsid w:val="005E14F0"/>
    <w:rsid w:val="005E151E"/>
    <w:rsid w:val="005E15A6"/>
    <w:rsid w:val="005E1BC5"/>
    <w:rsid w:val="005E1CC6"/>
    <w:rsid w:val="005E2223"/>
    <w:rsid w:val="005E25A5"/>
    <w:rsid w:val="005E2A79"/>
    <w:rsid w:val="005E2F87"/>
    <w:rsid w:val="005E3264"/>
    <w:rsid w:val="005E37AE"/>
    <w:rsid w:val="005E3A30"/>
    <w:rsid w:val="005E44A2"/>
    <w:rsid w:val="005E4853"/>
    <w:rsid w:val="005E4ADB"/>
    <w:rsid w:val="005E4C5E"/>
    <w:rsid w:val="005E5582"/>
    <w:rsid w:val="005E5BBA"/>
    <w:rsid w:val="005E615D"/>
    <w:rsid w:val="005E626F"/>
    <w:rsid w:val="005E62D3"/>
    <w:rsid w:val="005E62FE"/>
    <w:rsid w:val="005E64FC"/>
    <w:rsid w:val="005E65E1"/>
    <w:rsid w:val="005E6B69"/>
    <w:rsid w:val="005E6BBF"/>
    <w:rsid w:val="005E6CCF"/>
    <w:rsid w:val="005E6D5A"/>
    <w:rsid w:val="005E73F6"/>
    <w:rsid w:val="005E762D"/>
    <w:rsid w:val="005E763C"/>
    <w:rsid w:val="005E791F"/>
    <w:rsid w:val="005E7C1D"/>
    <w:rsid w:val="005E7DF8"/>
    <w:rsid w:val="005F025E"/>
    <w:rsid w:val="005F0267"/>
    <w:rsid w:val="005F0DA1"/>
    <w:rsid w:val="005F0EBD"/>
    <w:rsid w:val="005F14AC"/>
    <w:rsid w:val="005F1590"/>
    <w:rsid w:val="005F1619"/>
    <w:rsid w:val="005F1B9A"/>
    <w:rsid w:val="005F1BA9"/>
    <w:rsid w:val="005F1BBC"/>
    <w:rsid w:val="005F1CBC"/>
    <w:rsid w:val="005F2425"/>
    <w:rsid w:val="005F27C5"/>
    <w:rsid w:val="005F33AD"/>
    <w:rsid w:val="005F3650"/>
    <w:rsid w:val="005F390D"/>
    <w:rsid w:val="005F3AFE"/>
    <w:rsid w:val="005F3B18"/>
    <w:rsid w:val="005F4D2A"/>
    <w:rsid w:val="005F4FA6"/>
    <w:rsid w:val="005F5156"/>
    <w:rsid w:val="005F573B"/>
    <w:rsid w:val="005F5745"/>
    <w:rsid w:val="005F5A19"/>
    <w:rsid w:val="005F5B08"/>
    <w:rsid w:val="005F6554"/>
    <w:rsid w:val="005F6673"/>
    <w:rsid w:val="005F675A"/>
    <w:rsid w:val="005F69E0"/>
    <w:rsid w:val="005F6BF1"/>
    <w:rsid w:val="005F77D1"/>
    <w:rsid w:val="005F7916"/>
    <w:rsid w:val="005F7F51"/>
    <w:rsid w:val="00600013"/>
    <w:rsid w:val="00600169"/>
    <w:rsid w:val="006001C5"/>
    <w:rsid w:val="00600225"/>
    <w:rsid w:val="00600658"/>
    <w:rsid w:val="00600973"/>
    <w:rsid w:val="00600E67"/>
    <w:rsid w:val="00601070"/>
    <w:rsid w:val="006013C9"/>
    <w:rsid w:val="00601580"/>
    <w:rsid w:val="00601687"/>
    <w:rsid w:val="00601EA1"/>
    <w:rsid w:val="0060213A"/>
    <w:rsid w:val="006024AE"/>
    <w:rsid w:val="006030D0"/>
    <w:rsid w:val="00603194"/>
    <w:rsid w:val="00603676"/>
    <w:rsid w:val="00603BA5"/>
    <w:rsid w:val="00603C7E"/>
    <w:rsid w:val="00603D64"/>
    <w:rsid w:val="00603DFB"/>
    <w:rsid w:val="0060419D"/>
    <w:rsid w:val="00604916"/>
    <w:rsid w:val="0060559B"/>
    <w:rsid w:val="00605AE5"/>
    <w:rsid w:val="00605B8B"/>
    <w:rsid w:val="00605E26"/>
    <w:rsid w:val="00606157"/>
    <w:rsid w:val="006064C1"/>
    <w:rsid w:val="00606824"/>
    <w:rsid w:val="00606A83"/>
    <w:rsid w:val="00606AF3"/>
    <w:rsid w:val="00606CB6"/>
    <w:rsid w:val="00607FAF"/>
    <w:rsid w:val="00610182"/>
    <w:rsid w:val="00610345"/>
    <w:rsid w:val="00610431"/>
    <w:rsid w:val="006104FD"/>
    <w:rsid w:val="00610A2C"/>
    <w:rsid w:val="00610B8B"/>
    <w:rsid w:val="006110A2"/>
    <w:rsid w:val="00611545"/>
    <w:rsid w:val="00611676"/>
    <w:rsid w:val="00611911"/>
    <w:rsid w:val="00611CCE"/>
    <w:rsid w:val="00612077"/>
    <w:rsid w:val="006120BA"/>
    <w:rsid w:val="00612187"/>
    <w:rsid w:val="006121AF"/>
    <w:rsid w:val="006123E2"/>
    <w:rsid w:val="00612734"/>
    <w:rsid w:val="00612824"/>
    <w:rsid w:val="006134B5"/>
    <w:rsid w:val="00613653"/>
    <w:rsid w:val="0061396B"/>
    <w:rsid w:val="0061416D"/>
    <w:rsid w:val="006142F0"/>
    <w:rsid w:val="006144A1"/>
    <w:rsid w:val="00614A2A"/>
    <w:rsid w:val="00614E40"/>
    <w:rsid w:val="00614F92"/>
    <w:rsid w:val="00615726"/>
    <w:rsid w:val="006160B2"/>
    <w:rsid w:val="006162F3"/>
    <w:rsid w:val="00616C59"/>
    <w:rsid w:val="00616CB8"/>
    <w:rsid w:val="00616D8C"/>
    <w:rsid w:val="0061711E"/>
    <w:rsid w:val="0061729B"/>
    <w:rsid w:val="0061734C"/>
    <w:rsid w:val="006173B6"/>
    <w:rsid w:val="00620088"/>
    <w:rsid w:val="00620195"/>
    <w:rsid w:val="006203D4"/>
    <w:rsid w:val="00620510"/>
    <w:rsid w:val="0062099C"/>
    <w:rsid w:val="00620F0F"/>
    <w:rsid w:val="006212F3"/>
    <w:rsid w:val="006213AE"/>
    <w:rsid w:val="00621A61"/>
    <w:rsid w:val="0062272B"/>
    <w:rsid w:val="00623459"/>
    <w:rsid w:val="00623525"/>
    <w:rsid w:val="0062352A"/>
    <w:rsid w:val="00623582"/>
    <w:rsid w:val="00623A3B"/>
    <w:rsid w:val="00623D9C"/>
    <w:rsid w:val="00623DA3"/>
    <w:rsid w:val="00623DC3"/>
    <w:rsid w:val="00624672"/>
    <w:rsid w:val="00624C0E"/>
    <w:rsid w:val="00624EA0"/>
    <w:rsid w:val="00625242"/>
    <w:rsid w:val="0062531A"/>
    <w:rsid w:val="00625489"/>
    <w:rsid w:val="0062570D"/>
    <w:rsid w:val="00625863"/>
    <w:rsid w:val="006261A4"/>
    <w:rsid w:val="00626298"/>
    <w:rsid w:val="0062659D"/>
    <w:rsid w:val="00626FC3"/>
    <w:rsid w:val="00627018"/>
    <w:rsid w:val="006270CC"/>
    <w:rsid w:val="00627586"/>
    <w:rsid w:val="006275B1"/>
    <w:rsid w:val="00627857"/>
    <w:rsid w:val="00627B21"/>
    <w:rsid w:val="00627CFD"/>
    <w:rsid w:val="00627E12"/>
    <w:rsid w:val="0063008C"/>
    <w:rsid w:val="0063038B"/>
    <w:rsid w:val="006305E9"/>
    <w:rsid w:val="00630DDF"/>
    <w:rsid w:val="006313D2"/>
    <w:rsid w:val="00631EEC"/>
    <w:rsid w:val="00631F7D"/>
    <w:rsid w:val="00632784"/>
    <w:rsid w:val="00632918"/>
    <w:rsid w:val="00632A31"/>
    <w:rsid w:val="00632A82"/>
    <w:rsid w:val="00632B7F"/>
    <w:rsid w:val="00632C59"/>
    <w:rsid w:val="00633038"/>
    <w:rsid w:val="00633233"/>
    <w:rsid w:val="006337E7"/>
    <w:rsid w:val="00634280"/>
    <w:rsid w:val="0063429E"/>
    <w:rsid w:val="0063470B"/>
    <w:rsid w:val="00634984"/>
    <w:rsid w:val="00634E33"/>
    <w:rsid w:val="00634F22"/>
    <w:rsid w:val="00634F48"/>
    <w:rsid w:val="00634F8A"/>
    <w:rsid w:val="00635078"/>
    <w:rsid w:val="006352FA"/>
    <w:rsid w:val="006353DF"/>
    <w:rsid w:val="006357C4"/>
    <w:rsid w:val="006357E5"/>
    <w:rsid w:val="00635ACB"/>
    <w:rsid w:val="00635B6C"/>
    <w:rsid w:val="00636894"/>
    <w:rsid w:val="00636F55"/>
    <w:rsid w:val="006372F1"/>
    <w:rsid w:val="00637FC0"/>
    <w:rsid w:val="006401CD"/>
    <w:rsid w:val="0064099F"/>
    <w:rsid w:val="00640AB2"/>
    <w:rsid w:val="00640BCD"/>
    <w:rsid w:val="0064115F"/>
    <w:rsid w:val="006413B2"/>
    <w:rsid w:val="0064147B"/>
    <w:rsid w:val="00641624"/>
    <w:rsid w:val="00641753"/>
    <w:rsid w:val="00641A5A"/>
    <w:rsid w:val="00641B43"/>
    <w:rsid w:val="00641BF0"/>
    <w:rsid w:val="00641D33"/>
    <w:rsid w:val="00641D6F"/>
    <w:rsid w:val="00641E86"/>
    <w:rsid w:val="00641EFD"/>
    <w:rsid w:val="00642154"/>
    <w:rsid w:val="006422EA"/>
    <w:rsid w:val="00642730"/>
    <w:rsid w:val="006427CA"/>
    <w:rsid w:val="0064285E"/>
    <w:rsid w:val="00642C7F"/>
    <w:rsid w:val="006433AE"/>
    <w:rsid w:val="00643D1C"/>
    <w:rsid w:val="0064401B"/>
    <w:rsid w:val="006440DA"/>
    <w:rsid w:val="006447E6"/>
    <w:rsid w:val="00644D41"/>
    <w:rsid w:val="00644D9E"/>
    <w:rsid w:val="006451DC"/>
    <w:rsid w:val="00645226"/>
    <w:rsid w:val="006456AB"/>
    <w:rsid w:val="00645721"/>
    <w:rsid w:val="00645831"/>
    <w:rsid w:val="00645CDE"/>
    <w:rsid w:val="00645DC2"/>
    <w:rsid w:val="006462C9"/>
    <w:rsid w:val="0064630D"/>
    <w:rsid w:val="0064685A"/>
    <w:rsid w:val="006473D2"/>
    <w:rsid w:val="006476D0"/>
    <w:rsid w:val="006478D8"/>
    <w:rsid w:val="00647999"/>
    <w:rsid w:val="006479F6"/>
    <w:rsid w:val="00647ABA"/>
    <w:rsid w:val="00647E25"/>
    <w:rsid w:val="00647FAF"/>
    <w:rsid w:val="00650F17"/>
    <w:rsid w:val="006514D6"/>
    <w:rsid w:val="00651571"/>
    <w:rsid w:val="00651819"/>
    <w:rsid w:val="00652046"/>
    <w:rsid w:val="0065298B"/>
    <w:rsid w:val="00652E0C"/>
    <w:rsid w:val="00652F50"/>
    <w:rsid w:val="00653233"/>
    <w:rsid w:val="00653320"/>
    <w:rsid w:val="006539D3"/>
    <w:rsid w:val="00653A01"/>
    <w:rsid w:val="00653B53"/>
    <w:rsid w:val="00653FED"/>
    <w:rsid w:val="006548CC"/>
    <w:rsid w:val="006548D8"/>
    <w:rsid w:val="00654D75"/>
    <w:rsid w:val="006558E4"/>
    <w:rsid w:val="006558F4"/>
    <w:rsid w:val="00655D3D"/>
    <w:rsid w:val="006561C7"/>
    <w:rsid w:val="006561DA"/>
    <w:rsid w:val="00656259"/>
    <w:rsid w:val="00656442"/>
    <w:rsid w:val="00656754"/>
    <w:rsid w:val="006569B7"/>
    <w:rsid w:val="00656AC8"/>
    <w:rsid w:val="00656F05"/>
    <w:rsid w:val="00657269"/>
    <w:rsid w:val="0065747E"/>
    <w:rsid w:val="006574FD"/>
    <w:rsid w:val="00657892"/>
    <w:rsid w:val="00657982"/>
    <w:rsid w:val="00657CDF"/>
    <w:rsid w:val="00657D96"/>
    <w:rsid w:val="00660B2C"/>
    <w:rsid w:val="00660B30"/>
    <w:rsid w:val="00660E4F"/>
    <w:rsid w:val="00660FAB"/>
    <w:rsid w:val="00660FBD"/>
    <w:rsid w:val="006610E7"/>
    <w:rsid w:val="00661963"/>
    <w:rsid w:val="00661D5B"/>
    <w:rsid w:val="00661D79"/>
    <w:rsid w:val="00661E40"/>
    <w:rsid w:val="00662487"/>
    <w:rsid w:val="006626FB"/>
    <w:rsid w:val="0066316A"/>
    <w:rsid w:val="006631D6"/>
    <w:rsid w:val="00663578"/>
    <w:rsid w:val="00663DDF"/>
    <w:rsid w:val="00663F9C"/>
    <w:rsid w:val="00664070"/>
    <w:rsid w:val="00664999"/>
    <w:rsid w:val="00664B41"/>
    <w:rsid w:val="00664C34"/>
    <w:rsid w:val="00664CAD"/>
    <w:rsid w:val="0066584B"/>
    <w:rsid w:val="00665A49"/>
    <w:rsid w:val="00665B52"/>
    <w:rsid w:val="00665C3F"/>
    <w:rsid w:val="00665E62"/>
    <w:rsid w:val="00665F22"/>
    <w:rsid w:val="00666225"/>
    <w:rsid w:val="0066629F"/>
    <w:rsid w:val="00666371"/>
    <w:rsid w:val="00666B25"/>
    <w:rsid w:val="00666CA1"/>
    <w:rsid w:val="00666D6B"/>
    <w:rsid w:val="0066704D"/>
    <w:rsid w:val="00667301"/>
    <w:rsid w:val="006700B9"/>
    <w:rsid w:val="006704E3"/>
    <w:rsid w:val="00670577"/>
    <w:rsid w:val="00670871"/>
    <w:rsid w:val="00670DE7"/>
    <w:rsid w:val="00670FFA"/>
    <w:rsid w:val="00671066"/>
    <w:rsid w:val="00671103"/>
    <w:rsid w:val="006714AB"/>
    <w:rsid w:val="0067168B"/>
    <w:rsid w:val="006716B8"/>
    <w:rsid w:val="00671A81"/>
    <w:rsid w:val="00671F5F"/>
    <w:rsid w:val="006724CE"/>
    <w:rsid w:val="00672C06"/>
    <w:rsid w:val="00672C17"/>
    <w:rsid w:val="0067376F"/>
    <w:rsid w:val="00673EBA"/>
    <w:rsid w:val="0067459B"/>
    <w:rsid w:val="00674687"/>
    <w:rsid w:val="00674A36"/>
    <w:rsid w:val="00674B98"/>
    <w:rsid w:val="00674F27"/>
    <w:rsid w:val="00675200"/>
    <w:rsid w:val="00675231"/>
    <w:rsid w:val="00675608"/>
    <w:rsid w:val="00676071"/>
    <w:rsid w:val="0067657E"/>
    <w:rsid w:val="0067687A"/>
    <w:rsid w:val="00676934"/>
    <w:rsid w:val="00676A48"/>
    <w:rsid w:val="00676AC5"/>
    <w:rsid w:val="006772A6"/>
    <w:rsid w:val="00677397"/>
    <w:rsid w:val="0067751C"/>
    <w:rsid w:val="0067788B"/>
    <w:rsid w:val="00677BB1"/>
    <w:rsid w:val="00677C03"/>
    <w:rsid w:val="00677CB7"/>
    <w:rsid w:val="00677ECA"/>
    <w:rsid w:val="006800DA"/>
    <w:rsid w:val="0068022F"/>
    <w:rsid w:val="006805D9"/>
    <w:rsid w:val="00680682"/>
    <w:rsid w:val="006807CC"/>
    <w:rsid w:val="00680A11"/>
    <w:rsid w:val="00680E3F"/>
    <w:rsid w:val="00680FEF"/>
    <w:rsid w:val="006810EA"/>
    <w:rsid w:val="006811D6"/>
    <w:rsid w:val="00681214"/>
    <w:rsid w:val="0068139C"/>
    <w:rsid w:val="0068155E"/>
    <w:rsid w:val="00681A91"/>
    <w:rsid w:val="0068241E"/>
    <w:rsid w:val="006825BF"/>
    <w:rsid w:val="00682B6F"/>
    <w:rsid w:val="00682E1C"/>
    <w:rsid w:val="006833DC"/>
    <w:rsid w:val="006835EF"/>
    <w:rsid w:val="00683740"/>
    <w:rsid w:val="006837DB"/>
    <w:rsid w:val="006838E1"/>
    <w:rsid w:val="00683F7C"/>
    <w:rsid w:val="00684BE7"/>
    <w:rsid w:val="00685080"/>
    <w:rsid w:val="006853A3"/>
    <w:rsid w:val="006853D8"/>
    <w:rsid w:val="00685444"/>
    <w:rsid w:val="0068561A"/>
    <w:rsid w:val="006866DA"/>
    <w:rsid w:val="00686C9A"/>
    <w:rsid w:val="00686E78"/>
    <w:rsid w:val="0068794F"/>
    <w:rsid w:val="0069019D"/>
    <w:rsid w:val="006902F4"/>
    <w:rsid w:val="00690841"/>
    <w:rsid w:val="00690A9B"/>
    <w:rsid w:val="00690ABF"/>
    <w:rsid w:val="006912CF"/>
    <w:rsid w:val="00691641"/>
    <w:rsid w:val="00691B59"/>
    <w:rsid w:val="00691E30"/>
    <w:rsid w:val="00691FB2"/>
    <w:rsid w:val="00692335"/>
    <w:rsid w:val="0069233B"/>
    <w:rsid w:val="006924E9"/>
    <w:rsid w:val="0069256D"/>
    <w:rsid w:val="006926DC"/>
    <w:rsid w:val="00692945"/>
    <w:rsid w:val="00692E32"/>
    <w:rsid w:val="00692EDE"/>
    <w:rsid w:val="00692EEF"/>
    <w:rsid w:val="00693155"/>
    <w:rsid w:val="00693525"/>
    <w:rsid w:val="00693566"/>
    <w:rsid w:val="0069382A"/>
    <w:rsid w:val="00693EE2"/>
    <w:rsid w:val="00694FC0"/>
    <w:rsid w:val="00695287"/>
    <w:rsid w:val="0069541B"/>
    <w:rsid w:val="0069563D"/>
    <w:rsid w:val="006958A8"/>
    <w:rsid w:val="00695974"/>
    <w:rsid w:val="00696621"/>
    <w:rsid w:val="0069665B"/>
    <w:rsid w:val="00697132"/>
    <w:rsid w:val="006972BB"/>
    <w:rsid w:val="006974D8"/>
    <w:rsid w:val="0069796A"/>
    <w:rsid w:val="00697A9A"/>
    <w:rsid w:val="006A00D9"/>
    <w:rsid w:val="006A05C3"/>
    <w:rsid w:val="006A073B"/>
    <w:rsid w:val="006A0C92"/>
    <w:rsid w:val="006A0D1E"/>
    <w:rsid w:val="006A11C3"/>
    <w:rsid w:val="006A11F0"/>
    <w:rsid w:val="006A29A4"/>
    <w:rsid w:val="006A431F"/>
    <w:rsid w:val="006A4417"/>
    <w:rsid w:val="006A46F3"/>
    <w:rsid w:val="006A4A47"/>
    <w:rsid w:val="006A5201"/>
    <w:rsid w:val="006A59DC"/>
    <w:rsid w:val="006A5E57"/>
    <w:rsid w:val="006A612C"/>
    <w:rsid w:val="006A6784"/>
    <w:rsid w:val="006A6880"/>
    <w:rsid w:val="006A6DA9"/>
    <w:rsid w:val="006A7493"/>
    <w:rsid w:val="006A76FD"/>
    <w:rsid w:val="006A7A14"/>
    <w:rsid w:val="006A7CB6"/>
    <w:rsid w:val="006A7D04"/>
    <w:rsid w:val="006A7D3A"/>
    <w:rsid w:val="006B0042"/>
    <w:rsid w:val="006B009B"/>
    <w:rsid w:val="006B0296"/>
    <w:rsid w:val="006B0913"/>
    <w:rsid w:val="006B0991"/>
    <w:rsid w:val="006B0AD8"/>
    <w:rsid w:val="006B16AE"/>
    <w:rsid w:val="006B17E1"/>
    <w:rsid w:val="006B19AB"/>
    <w:rsid w:val="006B1C23"/>
    <w:rsid w:val="006B1CF7"/>
    <w:rsid w:val="006B2043"/>
    <w:rsid w:val="006B2638"/>
    <w:rsid w:val="006B2935"/>
    <w:rsid w:val="006B2B83"/>
    <w:rsid w:val="006B2F67"/>
    <w:rsid w:val="006B327B"/>
    <w:rsid w:val="006B33AE"/>
    <w:rsid w:val="006B35AE"/>
    <w:rsid w:val="006B422F"/>
    <w:rsid w:val="006B44B2"/>
    <w:rsid w:val="006B49E5"/>
    <w:rsid w:val="006B4B26"/>
    <w:rsid w:val="006B4CB0"/>
    <w:rsid w:val="006B4D15"/>
    <w:rsid w:val="006B4D5E"/>
    <w:rsid w:val="006B4F03"/>
    <w:rsid w:val="006B511A"/>
    <w:rsid w:val="006B51AF"/>
    <w:rsid w:val="006B51CD"/>
    <w:rsid w:val="006B5780"/>
    <w:rsid w:val="006B58BC"/>
    <w:rsid w:val="006B5CD4"/>
    <w:rsid w:val="006B6A01"/>
    <w:rsid w:val="006B6E72"/>
    <w:rsid w:val="006B7426"/>
    <w:rsid w:val="006B76C8"/>
    <w:rsid w:val="006B7767"/>
    <w:rsid w:val="006B77F4"/>
    <w:rsid w:val="006B7990"/>
    <w:rsid w:val="006B7DA2"/>
    <w:rsid w:val="006B7FA7"/>
    <w:rsid w:val="006C0075"/>
    <w:rsid w:val="006C027B"/>
    <w:rsid w:val="006C0327"/>
    <w:rsid w:val="006C0AD4"/>
    <w:rsid w:val="006C0D03"/>
    <w:rsid w:val="006C0FCC"/>
    <w:rsid w:val="006C1E10"/>
    <w:rsid w:val="006C24D9"/>
    <w:rsid w:val="006C2512"/>
    <w:rsid w:val="006C2741"/>
    <w:rsid w:val="006C28E4"/>
    <w:rsid w:val="006C292A"/>
    <w:rsid w:val="006C2A3D"/>
    <w:rsid w:val="006C2B60"/>
    <w:rsid w:val="006C2DF6"/>
    <w:rsid w:val="006C30F7"/>
    <w:rsid w:val="006C3247"/>
    <w:rsid w:val="006C3724"/>
    <w:rsid w:val="006C3A06"/>
    <w:rsid w:val="006C3B2A"/>
    <w:rsid w:val="006C3DF5"/>
    <w:rsid w:val="006C3F05"/>
    <w:rsid w:val="006C40E0"/>
    <w:rsid w:val="006C46E2"/>
    <w:rsid w:val="006C4CCB"/>
    <w:rsid w:val="006C4ED3"/>
    <w:rsid w:val="006C4F61"/>
    <w:rsid w:val="006C5049"/>
    <w:rsid w:val="006C51AF"/>
    <w:rsid w:val="006C54BF"/>
    <w:rsid w:val="006C55B3"/>
    <w:rsid w:val="006C5B7D"/>
    <w:rsid w:val="006C5D6A"/>
    <w:rsid w:val="006C63E8"/>
    <w:rsid w:val="006C6E61"/>
    <w:rsid w:val="006C6F04"/>
    <w:rsid w:val="006C7216"/>
    <w:rsid w:val="006C737E"/>
    <w:rsid w:val="006C7533"/>
    <w:rsid w:val="006C7985"/>
    <w:rsid w:val="006C7EBC"/>
    <w:rsid w:val="006D0301"/>
    <w:rsid w:val="006D0453"/>
    <w:rsid w:val="006D0547"/>
    <w:rsid w:val="006D06A9"/>
    <w:rsid w:val="006D10CE"/>
    <w:rsid w:val="006D10F4"/>
    <w:rsid w:val="006D1469"/>
    <w:rsid w:val="006D2045"/>
    <w:rsid w:val="006D2825"/>
    <w:rsid w:val="006D2B4F"/>
    <w:rsid w:val="006D2EAE"/>
    <w:rsid w:val="006D2F06"/>
    <w:rsid w:val="006D2FA3"/>
    <w:rsid w:val="006D3925"/>
    <w:rsid w:val="006D40BA"/>
    <w:rsid w:val="006D41DA"/>
    <w:rsid w:val="006D46CC"/>
    <w:rsid w:val="006D4A02"/>
    <w:rsid w:val="006D4A30"/>
    <w:rsid w:val="006D4E50"/>
    <w:rsid w:val="006D4F42"/>
    <w:rsid w:val="006D4F6B"/>
    <w:rsid w:val="006D52D9"/>
    <w:rsid w:val="006D5518"/>
    <w:rsid w:val="006D57AF"/>
    <w:rsid w:val="006D5B9C"/>
    <w:rsid w:val="006D5C52"/>
    <w:rsid w:val="006D5D3E"/>
    <w:rsid w:val="006D6057"/>
    <w:rsid w:val="006D675A"/>
    <w:rsid w:val="006D689D"/>
    <w:rsid w:val="006D690D"/>
    <w:rsid w:val="006D6FD5"/>
    <w:rsid w:val="006D70B4"/>
    <w:rsid w:val="006D719F"/>
    <w:rsid w:val="006D7262"/>
    <w:rsid w:val="006D7751"/>
    <w:rsid w:val="006D782B"/>
    <w:rsid w:val="006D7A18"/>
    <w:rsid w:val="006D7C11"/>
    <w:rsid w:val="006E006A"/>
    <w:rsid w:val="006E007B"/>
    <w:rsid w:val="006E007D"/>
    <w:rsid w:val="006E0385"/>
    <w:rsid w:val="006E0519"/>
    <w:rsid w:val="006E0649"/>
    <w:rsid w:val="006E0A68"/>
    <w:rsid w:val="006E0BF8"/>
    <w:rsid w:val="006E1253"/>
    <w:rsid w:val="006E126A"/>
    <w:rsid w:val="006E17B2"/>
    <w:rsid w:val="006E196D"/>
    <w:rsid w:val="006E19E5"/>
    <w:rsid w:val="006E221B"/>
    <w:rsid w:val="006E2461"/>
    <w:rsid w:val="006E27D9"/>
    <w:rsid w:val="006E2863"/>
    <w:rsid w:val="006E28DC"/>
    <w:rsid w:val="006E2DE7"/>
    <w:rsid w:val="006E342C"/>
    <w:rsid w:val="006E3454"/>
    <w:rsid w:val="006E45F8"/>
    <w:rsid w:val="006E4659"/>
    <w:rsid w:val="006E476E"/>
    <w:rsid w:val="006E4899"/>
    <w:rsid w:val="006E4926"/>
    <w:rsid w:val="006E49CA"/>
    <w:rsid w:val="006E5001"/>
    <w:rsid w:val="006E5286"/>
    <w:rsid w:val="006E5A25"/>
    <w:rsid w:val="006E5B6C"/>
    <w:rsid w:val="006E5E06"/>
    <w:rsid w:val="006E5FC9"/>
    <w:rsid w:val="006E6197"/>
    <w:rsid w:val="006E6F8A"/>
    <w:rsid w:val="006E7273"/>
    <w:rsid w:val="006E7C20"/>
    <w:rsid w:val="006F070A"/>
    <w:rsid w:val="006F07D1"/>
    <w:rsid w:val="006F0ABB"/>
    <w:rsid w:val="006F0CDD"/>
    <w:rsid w:val="006F0CE3"/>
    <w:rsid w:val="006F123B"/>
    <w:rsid w:val="006F128C"/>
    <w:rsid w:val="006F1524"/>
    <w:rsid w:val="006F18EA"/>
    <w:rsid w:val="006F1BEE"/>
    <w:rsid w:val="006F1D91"/>
    <w:rsid w:val="006F1F42"/>
    <w:rsid w:val="006F223F"/>
    <w:rsid w:val="006F235B"/>
    <w:rsid w:val="006F2AB0"/>
    <w:rsid w:val="006F2C5B"/>
    <w:rsid w:val="006F37AA"/>
    <w:rsid w:val="006F415A"/>
    <w:rsid w:val="006F472F"/>
    <w:rsid w:val="006F4BF1"/>
    <w:rsid w:val="006F4EAD"/>
    <w:rsid w:val="006F50EA"/>
    <w:rsid w:val="006F52A2"/>
    <w:rsid w:val="006F5795"/>
    <w:rsid w:val="006F5DD8"/>
    <w:rsid w:val="006F605A"/>
    <w:rsid w:val="006F650D"/>
    <w:rsid w:val="006F6885"/>
    <w:rsid w:val="006F690C"/>
    <w:rsid w:val="006F6AAD"/>
    <w:rsid w:val="006F6B0A"/>
    <w:rsid w:val="006F6B87"/>
    <w:rsid w:val="006F6E71"/>
    <w:rsid w:val="006F6E9A"/>
    <w:rsid w:val="006F7718"/>
    <w:rsid w:val="006F7B62"/>
    <w:rsid w:val="006F7FA0"/>
    <w:rsid w:val="00700A7E"/>
    <w:rsid w:val="00700B4D"/>
    <w:rsid w:val="00700EEF"/>
    <w:rsid w:val="00701037"/>
    <w:rsid w:val="00701117"/>
    <w:rsid w:val="00701430"/>
    <w:rsid w:val="007015D2"/>
    <w:rsid w:val="007015F2"/>
    <w:rsid w:val="00702493"/>
    <w:rsid w:val="007024E1"/>
    <w:rsid w:val="00702DE7"/>
    <w:rsid w:val="0070328B"/>
    <w:rsid w:val="0070351B"/>
    <w:rsid w:val="00703C99"/>
    <w:rsid w:val="00703E01"/>
    <w:rsid w:val="00703EA2"/>
    <w:rsid w:val="0070446A"/>
    <w:rsid w:val="00704642"/>
    <w:rsid w:val="007048FC"/>
    <w:rsid w:val="00705426"/>
    <w:rsid w:val="007055D6"/>
    <w:rsid w:val="007062C1"/>
    <w:rsid w:val="007064F9"/>
    <w:rsid w:val="00706B15"/>
    <w:rsid w:val="00706C32"/>
    <w:rsid w:val="00706FB7"/>
    <w:rsid w:val="007076FD"/>
    <w:rsid w:val="007078AB"/>
    <w:rsid w:val="00707B4D"/>
    <w:rsid w:val="00707C08"/>
    <w:rsid w:val="00707E43"/>
    <w:rsid w:val="00707E87"/>
    <w:rsid w:val="00707FD2"/>
    <w:rsid w:val="0071003E"/>
    <w:rsid w:val="00710211"/>
    <w:rsid w:val="007108A7"/>
    <w:rsid w:val="00710B3F"/>
    <w:rsid w:val="00710EAC"/>
    <w:rsid w:val="00710FDE"/>
    <w:rsid w:val="00711D86"/>
    <w:rsid w:val="00711EC0"/>
    <w:rsid w:val="00712457"/>
    <w:rsid w:val="0071308C"/>
    <w:rsid w:val="0071321D"/>
    <w:rsid w:val="00714262"/>
    <w:rsid w:val="007142C7"/>
    <w:rsid w:val="007145DA"/>
    <w:rsid w:val="00714B41"/>
    <w:rsid w:val="007150B9"/>
    <w:rsid w:val="0071513A"/>
    <w:rsid w:val="007158DF"/>
    <w:rsid w:val="00715F87"/>
    <w:rsid w:val="00716135"/>
    <w:rsid w:val="0071626D"/>
    <w:rsid w:val="00716551"/>
    <w:rsid w:val="00716973"/>
    <w:rsid w:val="00716E27"/>
    <w:rsid w:val="0071700C"/>
    <w:rsid w:val="007175E2"/>
    <w:rsid w:val="007175FD"/>
    <w:rsid w:val="007177B5"/>
    <w:rsid w:val="007178C0"/>
    <w:rsid w:val="00717B1F"/>
    <w:rsid w:val="00717C77"/>
    <w:rsid w:val="00717E67"/>
    <w:rsid w:val="007207BE"/>
    <w:rsid w:val="00720B28"/>
    <w:rsid w:val="00720DC1"/>
    <w:rsid w:val="0072109E"/>
    <w:rsid w:val="00721118"/>
    <w:rsid w:val="007219DF"/>
    <w:rsid w:val="00721C66"/>
    <w:rsid w:val="00722008"/>
    <w:rsid w:val="00722B76"/>
    <w:rsid w:val="00722E63"/>
    <w:rsid w:val="007231FC"/>
    <w:rsid w:val="0072355D"/>
    <w:rsid w:val="007236E9"/>
    <w:rsid w:val="00723734"/>
    <w:rsid w:val="00723DF7"/>
    <w:rsid w:val="00723E8D"/>
    <w:rsid w:val="0072440F"/>
    <w:rsid w:val="00724E68"/>
    <w:rsid w:val="00725253"/>
    <w:rsid w:val="00725680"/>
    <w:rsid w:val="0072572F"/>
    <w:rsid w:val="00725F87"/>
    <w:rsid w:val="00726100"/>
    <w:rsid w:val="00726833"/>
    <w:rsid w:val="00726A71"/>
    <w:rsid w:val="00726AB5"/>
    <w:rsid w:val="00726C3E"/>
    <w:rsid w:val="00726CAC"/>
    <w:rsid w:val="00726FB1"/>
    <w:rsid w:val="007278CD"/>
    <w:rsid w:val="00727D97"/>
    <w:rsid w:val="00727EDA"/>
    <w:rsid w:val="00727F02"/>
    <w:rsid w:val="00730091"/>
    <w:rsid w:val="007306E0"/>
    <w:rsid w:val="00730C4F"/>
    <w:rsid w:val="00730C50"/>
    <w:rsid w:val="00730DA4"/>
    <w:rsid w:val="00730F87"/>
    <w:rsid w:val="00731790"/>
    <w:rsid w:val="00731B38"/>
    <w:rsid w:val="00731C49"/>
    <w:rsid w:val="00731D02"/>
    <w:rsid w:val="00732F34"/>
    <w:rsid w:val="00733B20"/>
    <w:rsid w:val="00734449"/>
    <w:rsid w:val="00734A59"/>
    <w:rsid w:val="007355AC"/>
    <w:rsid w:val="00735756"/>
    <w:rsid w:val="00735875"/>
    <w:rsid w:val="007359AD"/>
    <w:rsid w:val="00735B4B"/>
    <w:rsid w:val="00736278"/>
    <w:rsid w:val="0073636A"/>
    <w:rsid w:val="007367AD"/>
    <w:rsid w:val="007371CD"/>
    <w:rsid w:val="00737314"/>
    <w:rsid w:val="00737372"/>
    <w:rsid w:val="007373C5"/>
    <w:rsid w:val="007376F1"/>
    <w:rsid w:val="00737ECD"/>
    <w:rsid w:val="0074099A"/>
    <w:rsid w:val="00740D68"/>
    <w:rsid w:val="00740DC1"/>
    <w:rsid w:val="00740DFC"/>
    <w:rsid w:val="00740FFF"/>
    <w:rsid w:val="007410B4"/>
    <w:rsid w:val="007415EF"/>
    <w:rsid w:val="0074183C"/>
    <w:rsid w:val="00741AB3"/>
    <w:rsid w:val="00741D21"/>
    <w:rsid w:val="00741FAE"/>
    <w:rsid w:val="0074240A"/>
    <w:rsid w:val="007426BC"/>
    <w:rsid w:val="007427F9"/>
    <w:rsid w:val="00743030"/>
    <w:rsid w:val="00743047"/>
    <w:rsid w:val="0074305A"/>
    <w:rsid w:val="007431B3"/>
    <w:rsid w:val="007432F0"/>
    <w:rsid w:val="007439EC"/>
    <w:rsid w:val="00743E7F"/>
    <w:rsid w:val="007443B0"/>
    <w:rsid w:val="00744C79"/>
    <w:rsid w:val="00744F0C"/>
    <w:rsid w:val="00744FA0"/>
    <w:rsid w:val="00745259"/>
    <w:rsid w:val="00745915"/>
    <w:rsid w:val="00745B3F"/>
    <w:rsid w:val="00745BF7"/>
    <w:rsid w:val="00745D39"/>
    <w:rsid w:val="0074645A"/>
    <w:rsid w:val="00746953"/>
    <w:rsid w:val="007503E8"/>
    <w:rsid w:val="0075072C"/>
    <w:rsid w:val="0075096E"/>
    <w:rsid w:val="00750A02"/>
    <w:rsid w:val="00750C0F"/>
    <w:rsid w:val="00750F5A"/>
    <w:rsid w:val="007519CA"/>
    <w:rsid w:val="00751CEE"/>
    <w:rsid w:val="007521B9"/>
    <w:rsid w:val="00752308"/>
    <w:rsid w:val="00752736"/>
    <w:rsid w:val="0075278A"/>
    <w:rsid w:val="007529D5"/>
    <w:rsid w:val="00752C34"/>
    <w:rsid w:val="00752F5F"/>
    <w:rsid w:val="00753704"/>
    <w:rsid w:val="00753868"/>
    <w:rsid w:val="00753D94"/>
    <w:rsid w:val="007540DD"/>
    <w:rsid w:val="00754292"/>
    <w:rsid w:val="007548D9"/>
    <w:rsid w:val="0075509E"/>
    <w:rsid w:val="007553F1"/>
    <w:rsid w:val="007554A3"/>
    <w:rsid w:val="00755598"/>
    <w:rsid w:val="007555AE"/>
    <w:rsid w:val="0075564B"/>
    <w:rsid w:val="007558E7"/>
    <w:rsid w:val="00755F71"/>
    <w:rsid w:val="007567F2"/>
    <w:rsid w:val="00756DFC"/>
    <w:rsid w:val="00756F74"/>
    <w:rsid w:val="00757285"/>
    <w:rsid w:val="00757696"/>
    <w:rsid w:val="00757CE0"/>
    <w:rsid w:val="007608EF"/>
    <w:rsid w:val="00760AD6"/>
    <w:rsid w:val="00760CDE"/>
    <w:rsid w:val="00760DB4"/>
    <w:rsid w:val="007611C6"/>
    <w:rsid w:val="00761237"/>
    <w:rsid w:val="007617FD"/>
    <w:rsid w:val="00762169"/>
    <w:rsid w:val="007624FE"/>
    <w:rsid w:val="007626CD"/>
    <w:rsid w:val="00762AC9"/>
    <w:rsid w:val="00762DAE"/>
    <w:rsid w:val="007632B8"/>
    <w:rsid w:val="007633D8"/>
    <w:rsid w:val="0076376E"/>
    <w:rsid w:val="007637EC"/>
    <w:rsid w:val="00763935"/>
    <w:rsid w:val="007639B1"/>
    <w:rsid w:val="007644EB"/>
    <w:rsid w:val="007646C4"/>
    <w:rsid w:val="00764CC1"/>
    <w:rsid w:val="00764CFE"/>
    <w:rsid w:val="00764DD6"/>
    <w:rsid w:val="00764F0B"/>
    <w:rsid w:val="00764F71"/>
    <w:rsid w:val="007654AF"/>
    <w:rsid w:val="00765829"/>
    <w:rsid w:val="0076583C"/>
    <w:rsid w:val="00765D13"/>
    <w:rsid w:val="0076638A"/>
    <w:rsid w:val="00766766"/>
    <w:rsid w:val="00766AB3"/>
    <w:rsid w:val="00766B81"/>
    <w:rsid w:val="00767010"/>
    <w:rsid w:val="0076702E"/>
    <w:rsid w:val="007677F8"/>
    <w:rsid w:val="007700CA"/>
    <w:rsid w:val="007700E9"/>
    <w:rsid w:val="00770181"/>
    <w:rsid w:val="0077095A"/>
    <w:rsid w:val="007709EC"/>
    <w:rsid w:val="00770BD0"/>
    <w:rsid w:val="00770E12"/>
    <w:rsid w:val="00771218"/>
    <w:rsid w:val="0077165D"/>
    <w:rsid w:val="0077168F"/>
    <w:rsid w:val="0077184F"/>
    <w:rsid w:val="007718B0"/>
    <w:rsid w:val="007719BB"/>
    <w:rsid w:val="00771A3C"/>
    <w:rsid w:val="00771BD0"/>
    <w:rsid w:val="00771F74"/>
    <w:rsid w:val="007726DC"/>
    <w:rsid w:val="007727F6"/>
    <w:rsid w:val="007728F2"/>
    <w:rsid w:val="00772A69"/>
    <w:rsid w:val="00772A92"/>
    <w:rsid w:val="00772EEE"/>
    <w:rsid w:val="00773516"/>
    <w:rsid w:val="007738A4"/>
    <w:rsid w:val="00773BD2"/>
    <w:rsid w:val="007746F5"/>
    <w:rsid w:val="0077584C"/>
    <w:rsid w:val="007759D9"/>
    <w:rsid w:val="00775BA3"/>
    <w:rsid w:val="00776577"/>
    <w:rsid w:val="007767DD"/>
    <w:rsid w:val="00776CF6"/>
    <w:rsid w:val="0077725F"/>
    <w:rsid w:val="007772C5"/>
    <w:rsid w:val="00777302"/>
    <w:rsid w:val="007775E0"/>
    <w:rsid w:val="00777845"/>
    <w:rsid w:val="007800A7"/>
    <w:rsid w:val="0078034B"/>
    <w:rsid w:val="00780859"/>
    <w:rsid w:val="00780D7E"/>
    <w:rsid w:val="00780DA5"/>
    <w:rsid w:val="007824F6"/>
    <w:rsid w:val="00782658"/>
    <w:rsid w:val="007826A7"/>
    <w:rsid w:val="00782821"/>
    <w:rsid w:val="007828D1"/>
    <w:rsid w:val="00782C06"/>
    <w:rsid w:val="00782C51"/>
    <w:rsid w:val="00783202"/>
    <w:rsid w:val="00783C62"/>
    <w:rsid w:val="00783EE8"/>
    <w:rsid w:val="00783FC7"/>
    <w:rsid w:val="00784066"/>
    <w:rsid w:val="007841E3"/>
    <w:rsid w:val="0078422F"/>
    <w:rsid w:val="00784E44"/>
    <w:rsid w:val="00785484"/>
    <w:rsid w:val="00785607"/>
    <w:rsid w:val="00785C1E"/>
    <w:rsid w:val="00785CEE"/>
    <w:rsid w:val="00786056"/>
    <w:rsid w:val="00786906"/>
    <w:rsid w:val="00786990"/>
    <w:rsid w:val="00786BA2"/>
    <w:rsid w:val="00786FEE"/>
    <w:rsid w:val="00787595"/>
    <w:rsid w:val="00787615"/>
    <w:rsid w:val="00787A20"/>
    <w:rsid w:val="00787B1C"/>
    <w:rsid w:val="00787BE7"/>
    <w:rsid w:val="00790542"/>
    <w:rsid w:val="00790686"/>
    <w:rsid w:val="00790DBF"/>
    <w:rsid w:val="00790ECC"/>
    <w:rsid w:val="0079107F"/>
    <w:rsid w:val="00791203"/>
    <w:rsid w:val="00791219"/>
    <w:rsid w:val="0079122C"/>
    <w:rsid w:val="007915C9"/>
    <w:rsid w:val="007918E8"/>
    <w:rsid w:val="00791A76"/>
    <w:rsid w:val="00791B11"/>
    <w:rsid w:val="00792285"/>
    <w:rsid w:val="0079237F"/>
    <w:rsid w:val="007923BD"/>
    <w:rsid w:val="0079277E"/>
    <w:rsid w:val="00792805"/>
    <w:rsid w:val="00792938"/>
    <w:rsid w:val="00792954"/>
    <w:rsid w:val="00792B99"/>
    <w:rsid w:val="00792C56"/>
    <w:rsid w:val="00792D7A"/>
    <w:rsid w:val="00792EAF"/>
    <w:rsid w:val="00793410"/>
    <w:rsid w:val="00793616"/>
    <w:rsid w:val="007936A5"/>
    <w:rsid w:val="00793DCD"/>
    <w:rsid w:val="00793F98"/>
    <w:rsid w:val="00794000"/>
    <w:rsid w:val="00794101"/>
    <w:rsid w:val="0079415A"/>
    <w:rsid w:val="007942A0"/>
    <w:rsid w:val="00795092"/>
    <w:rsid w:val="007953E4"/>
    <w:rsid w:val="00795E90"/>
    <w:rsid w:val="00795FD5"/>
    <w:rsid w:val="0079608D"/>
    <w:rsid w:val="00796809"/>
    <w:rsid w:val="007969A2"/>
    <w:rsid w:val="00796B5D"/>
    <w:rsid w:val="00796F2D"/>
    <w:rsid w:val="00797978"/>
    <w:rsid w:val="00797AD6"/>
    <w:rsid w:val="00797B32"/>
    <w:rsid w:val="00797FB2"/>
    <w:rsid w:val="007A006E"/>
    <w:rsid w:val="007A0659"/>
    <w:rsid w:val="007A0743"/>
    <w:rsid w:val="007A095E"/>
    <w:rsid w:val="007A119F"/>
    <w:rsid w:val="007A18EB"/>
    <w:rsid w:val="007A18F5"/>
    <w:rsid w:val="007A1A56"/>
    <w:rsid w:val="007A1C0E"/>
    <w:rsid w:val="007A22C7"/>
    <w:rsid w:val="007A22E7"/>
    <w:rsid w:val="007A266B"/>
    <w:rsid w:val="007A27ED"/>
    <w:rsid w:val="007A27F3"/>
    <w:rsid w:val="007A2C90"/>
    <w:rsid w:val="007A2F36"/>
    <w:rsid w:val="007A2F50"/>
    <w:rsid w:val="007A30B0"/>
    <w:rsid w:val="007A323D"/>
    <w:rsid w:val="007A3CBF"/>
    <w:rsid w:val="007A4746"/>
    <w:rsid w:val="007A4900"/>
    <w:rsid w:val="007A4B77"/>
    <w:rsid w:val="007A53F6"/>
    <w:rsid w:val="007A5647"/>
    <w:rsid w:val="007A5688"/>
    <w:rsid w:val="007A5841"/>
    <w:rsid w:val="007A59CB"/>
    <w:rsid w:val="007A5BE5"/>
    <w:rsid w:val="007A5C36"/>
    <w:rsid w:val="007A61D8"/>
    <w:rsid w:val="007A63B1"/>
    <w:rsid w:val="007A6F18"/>
    <w:rsid w:val="007A7103"/>
    <w:rsid w:val="007A76D6"/>
    <w:rsid w:val="007A78E3"/>
    <w:rsid w:val="007A7B7A"/>
    <w:rsid w:val="007A7B7C"/>
    <w:rsid w:val="007A7CA8"/>
    <w:rsid w:val="007A7FA6"/>
    <w:rsid w:val="007B0290"/>
    <w:rsid w:val="007B0538"/>
    <w:rsid w:val="007B08E5"/>
    <w:rsid w:val="007B091B"/>
    <w:rsid w:val="007B09EE"/>
    <w:rsid w:val="007B0B65"/>
    <w:rsid w:val="007B0BB8"/>
    <w:rsid w:val="007B0CAD"/>
    <w:rsid w:val="007B1693"/>
    <w:rsid w:val="007B2006"/>
    <w:rsid w:val="007B2034"/>
    <w:rsid w:val="007B27CC"/>
    <w:rsid w:val="007B2B8E"/>
    <w:rsid w:val="007B306A"/>
    <w:rsid w:val="007B32F9"/>
    <w:rsid w:val="007B3550"/>
    <w:rsid w:val="007B3B9F"/>
    <w:rsid w:val="007B3BF6"/>
    <w:rsid w:val="007B4052"/>
    <w:rsid w:val="007B4E23"/>
    <w:rsid w:val="007B4FE7"/>
    <w:rsid w:val="007B507C"/>
    <w:rsid w:val="007B5193"/>
    <w:rsid w:val="007B5442"/>
    <w:rsid w:val="007B5810"/>
    <w:rsid w:val="007B5D33"/>
    <w:rsid w:val="007B5FF3"/>
    <w:rsid w:val="007B6258"/>
    <w:rsid w:val="007B6271"/>
    <w:rsid w:val="007B65E2"/>
    <w:rsid w:val="007B66B7"/>
    <w:rsid w:val="007B6A33"/>
    <w:rsid w:val="007B73A3"/>
    <w:rsid w:val="007B76D1"/>
    <w:rsid w:val="007B7E89"/>
    <w:rsid w:val="007B7ECE"/>
    <w:rsid w:val="007B7ED7"/>
    <w:rsid w:val="007C010B"/>
    <w:rsid w:val="007C079F"/>
    <w:rsid w:val="007C089C"/>
    <w:rsid w:val="007C0BA9"/>
    <w:rsid w:val="007C0C61"/>
    <w:rsid w:val="007C1141"/>
    <w:rsid w:val="007C1387"/>
    <w:rsid w:val="007C1989"/>
    <w:rsid w:val="007C1C67"/>
    <w:rsid w:val="007C2229"/>
    <w:rsid w:val="007C2B0B"/>
    <w:rsid w:val="007C2BE6"/>
    <w:rsid w:val="007C2E30"/>
    <w:rsid w:val="007C2F5D"/>
    <w:rsid w:val="007C343B"/>
    <w:rsid w:val="007C35F9"/>
    <w:rsid w:val="007C394F"/>
    <w:rsid w:val="007C465A"/>
    <w:rsid w:val="007C4BED"/>
    <w:rsid w:val="007C4C62"/>
    <w:rsid w:val="007C536A"/>
    <w:rsid w:val="007C57B0"/>
    <w:rsid w:val="007C5F4F"/>
    <w:rsid w:val="007C6565"/>
    <w:rsid w:val="007C670B"/>
    <w:rsid w:val="007C74FA"/>
    <w:rsid w:val="007C7744"/>
    <w:rsid w:val="007C78B0"/>
    <w:rsid w:val="007C78C5"/>
    <w:rsid w:val="007D0091"/>
    <w:rsid w:val="007D00F0"/>
    <w:rsid w:val="007D036C"/>
    <w:rsid w:val="007D040A"/>
    <w:rsid w:val="007D0C71"/>
    <w:rsid w:val="007D0D95"/>
    <w:rsid w:val="007D0F86"/>
    <w:rsid w:val="007D1410"/>
    <w:rsid w:val="007D1CF2"/>
    <w:rsid w:val="007D21EB"/>
    <w:rsid w:val="007D2602"/>
    <w:rsid w:val="007D2702"/>
    <w:rsid w:val="007D2BB1"/>
    <w:rsid w:val="007D2C7F"/>
    <w:rsid w:val="007D313A"/>
    <w:rsid w:val="007D36A5"/>
    <w:rsid w:val="007D3CD7"/>
    <w:rsid w:val="007D3F60"/>
    <w:rsid w:val="007D3FF8"/>
    <w:rsid w:val="007D42A6"/>
    <w:rsid w:val="007D442D"/>
    <w:rsid w:val="007D445A"/>
    <w:rsid w:val="007D4564"/>
    <w:rsid w:val="007D4CE2"/>
    <w:rsid w:val="007D5D1C"/>
    <w:rsid w:val="007D61B0"/>
    <w:rsid w:val="007D6757"/>
    <w:rsid w:val="007D70F2"/>
    <w:rsid w:val="007D719A"/>
    <w:rsid w:val="007D723C"/>
    <w:rsid w:val="007D72F7"/>
    <w:rsid w:val="007D75AF"/>
    <w:rsid w:val="007D7988"/>
    <w:rsid w:val="007D7AE5"/>
    <w:rsid w:val="007D7B7D"/>
    <w:rsid w:val="007D7F63"/>
    <w:rsid w:val="007E0093"/>
    <w:rsid w:val="007E02E7"/>
    <w:rsid w:val="007E0331"/>
    <w:rsid w:val="007E04FF"/>
    <w:rsid w:val="007E06FB"/>
    <w:rsid w:val="007E08B9"/>
    <w:rsid w:val="007E0FCD"/>
    <w:rsid w:val="007E15B7"/>
    <w:rsid w:val="007E2108"/>
    <w:rsid w:val="007E2519"/>
    <w:rsid w:val="007E254E"/>
    <w:rsid w:val="007E2631"/>
    <w:rsid w:val="007E2F92"/>
    <w:rsid w:val="007E304B"/>
    <w:rsid w:val="007E306F"/>
    <w:rsid w:val="007E3B16"/>
    <w:rsid w:val="007E3CA3"/>
    <w:rsid w:val="007E3CC9"/>
    <w:rsid w:val="007E3D00"/>
    <w:rsid w:val="007E3D23"/>
    <w:rsid w:val="007E3E98"/>
    <w:rsid w:val="007E478C"/>
    <w:rsid w:val="007E478E"/>
    <w:rsid w:val="007E4A5E"/>
    <w:rsid w:val="007E4B7A"/>
    <w:rsid w:val="007E50B2"/>
    <w:rsid w:val="007E5226"/>
    <w:rsid w:val="007E57B8"/>
    <w:rsid w:val="007E5EC4"/>
    <w:rsid w:val="007E6A11"/>
    <w:rsid w:val="007E6BA7"/>
    <w:rsid w:val="007E73B1"/>
    <w:rsid w:val="007E74EE"/>
    <w:rsid w:val="007E751F"/>
    <w:rsid w:val="007E7778"/>
    <w:rsid w:val="007E7B2D"/>
    <w:rsid w:val="007E7CDF"/>
    <w:rsid w:val="007F0243"/>
    <w:rsid w:val="007F0456"/>
    <w:rsid w:val="007F0D19"/>
    <w:rsid w:val="007F0DF9"/>
    <w:rsid w:val="007F0EAA"/>
    <w:rsid w:val="007F11D5"/>
    <w:rsid w:val="007F1762"/>
    <w:rsid w:val="007F18D4"/>
    <w:rsid w:val="007F1A09"/>
    <w:rsid w:val="007F1C19"/>
    <w:rsid w:val="007F20FC"/>
    <w:rsid w:val="007F2B5C"/>
    <w:rsid w:val="007F2FF7"/>
    <w:rsid w:val="007F3283"/>
    <w:rsid w:val="007F3615"/>
    <w:rsid w:val="007F3959"/>
    <w:rsid w:val="007F3C73"/>
    <w:rsid w:val="007F3F21"/>
    <w:rsid w:val="007F4066"/>
    <w:rsid w:val="007F427E"/>
    <w:rsid w:val="007F4503"/>
    <w:rsid w:val="007F470A"/>
    <w:rsid w:val="007F4924"/>
    <w:rsid w:val="007F49CF"/>
    <w:rsid w:val="007F4B2D"/>
    <w:rsid w:val="007F4C74"/>
    <w:rsid w:val="007F5159"/>
    <w:rsid w:val="007F568E"/>
    <w:rsid w:val="007F56C4"/>
    <w:rsid w:val="007F5A37"/>
    <w:rsid w:val="007F5CC1"/>
    <w:rsid w:val="007F5D26"/>
    <w:rsid w:val="007F618F"/>
    <w:rsid w:val="007F63D7"/>
    <w:rsid w:val="007F6752"/>
    <w:rsid w:val="007F6C4E"/>
    <w:rsid w:val="007F6C65"/>
    <w:rsid w:val="007F714C"/>
    <w:rsid w:val="007F7550"/>
    <w:rsid w:val="007F7579"/>
    <w:rsid w:val="007F7658"/>
    <w:rsid w:val="007F7805"/>
    <w:rsid w:val="00800386"/>
    <w:rsid w:val="008005E5"/>
    <w:rsid w:val="00800A97"/>
    <w:rsid w:val="00800AF2"/>
    <w:rsid w:val="00800EFC"/>
    <w:rsid w:val="0080133D"/>
    <w:rsid w:val="00801391"/>
    <w:rsid w:val="00801614"/>
    <w:rsid w:val="00801A03"/>
    <w:rsid w:val="00801CA9"/>
    <w:rsid w:val="00802058"/>
    <w:rsid w:val="008020A9"/>
    <w:rsid w:val="00802209"/>
    <w:rsid w:val="00802BAC"/>
    <w:rsid w:val="0080301A"/>
    <w:rsid w:val="008031CE"/>
    <w:rsid w:val="008039D7"/>
    <w:rsid w:val="00803DEF"/>
    <w:rsid w:val="00803FE6"/>
    <w:rsid w:val="00804245"/>
    <w:rsid w:val="0080491C"/>
    <w:rsid w:val="00804D73"/>
    <w:rsid w:val="00804DED"/>
    <w:rsid w:val="0080522B"/>
    <w:rsid w:val="0080577A"/>
    <w:rsid w:val="00805B4C"/>
    <w:rsid w:val="00806CEA"/>
    <w:rsid w:val="00806D86"/>
    <w:rsid w:val="00806D97"/>
    <w:rsid w:val="00806F3E"/>
    <w:rsid w:val="008072E1"/>
    <w:rsid w:val="008076C2"/>
    <w:rsid w:val="008077AA"/>
    <w:rsid w:val="00807A2A"/>
    <w:rsid w:val="00807C1E"/>
    <w:rsid w:val="00807D9A"/>
    <w:rsid w:val="00810437"/>
    <w:rsid w:val="008106BE"/>
    <w:rsid w:val="00810A38"/>
    <w:rsid w:val="00810C46"/>
    <w:rsid w:val="00810FDB"/>
    <w:rsid w:val="00811ADC"/>
    <w:rsid w:val="00811B9D"/>
    <w:rsid w:val="00811C38"/>
    <w:rsid w:val="00811C61"/>
    <w:rsid w:val="00811D66"/>
    <w:rsid w:val="00811DF8"/>
    <w:rsid w:val="0081227A"/>
    <w:rsid w:val="00812428"/>
    <w:rsid w:val="00812648"/>
    <w:rsid w:val="00812BB8"/>
    <w:rsid w:val="00813B45"/>
    <w:rsid w:val="008140AE"/>
    <w:rsid w:val="008141FD"/>
    <w:rsid w:val="00814408"/>
    <w:rsid w:val="00814493"/>
    <w:rsid w:val="00814881"/>
    <w:rsid w:val="00814AA6"/>
    <w:rsid w:val="00814B54"/>
    <w:rsid w:val="00815651"/>
    <w:rsid w:val="00815C9A"/>
    <w:rsid w:val="00815D34"/>
    <w:rsid w:val="00815F79"/>
    <w:rsid w:val="00816200"/>
    <w:rsid w:val="0081674D"/>
    <w:rsid w:val="008168B8"/>
    <w:rsid w:val="00816981"/>
    <w:rsid w:val="00816CA6"/>
    <w:rsid w:val="00816EBC"/>
    <w:rsid w:val="00817097"/>
    <w:rsid w:val="00817187"/>
    <w:rsid w:val="00817352"/>
    <w:rsid w:val="00817533"/>
    <w:rsid w:val="008177D6"/>
    <w:rsid w:val="00817DBF"/>
    <w:rsid w:val="00820742"/>
    <w:rsid w:val="00820D59"/>
    <w:rsid w:val="008212F0"/>
    <w:rsid w:val="008216DD"/>
    <w:rsid w:val="00821930"/>
    <w:rsid w:val="008222A4"/>
    <w:rsid w:val="00822735"/>
    <w:rsid w:val="00822DF8"/>
    <w:rsid w:val="0082311B"/>
    <w:rsid w:val="00823B83"/>
    <w:rsid w:val="00824ACA"/>
    <w:rsid w:val="00824B62"/>
    <w:rsid w:val="00824BE9"/>
    <w:rsid w:val="00824D95"/>
    <w:rsid w:val="008255DF"/>
    <w:rsid w:val="00825CD2"/>
    <w:rsid w:val="0082604B"/>
    <w:rsid w:val="0082640E"/>
    <w:rsid w:val="00826BC8"/>
    <w:rsid w:val="00826E40"/>
    <w:rsid w:val="0082772C"/>
    <w:rsid w:val="00827A3D"/>
    <w:rsid w:val="00827E70"/>
    <w:rsid w:val="00827FB9"/>
    <w:rsid w:val="008300A4"/>
    <w:rsid w:val="008301AC"/>
    <w:rsid w:val="00830436"/>
    <w:rsid w:val="0083109B"/>
    <w:rsid w:val="008314DF"/>
    <w:rsid w:val="00831B94"/>
    <w:rsid w:val="00831C8D"/>
    <w:rsid w:val="00831C93"/>
    <w:rsid w:val="00831DC6"/>
    <w:rsid w:val="00832663"/>
    <w:rsid w:val="008327B6"/>
    <w:rsid w:val="00833001"/>
    <w:rsid w:val="008330DB"/>
    <w:rsid w:val="008336B2"/>
    <w:rsid w:val="0083398E"/>
    <w:rsid w:val="00833AE5"/>
    <w:rsid w:val="00834205"/>
    <w:rsid w:val="0083461B"/>
    <w:rsid w:val="0083473B"/>
    <w:rsid w:val="00834BDD"/>
    <w:rsid w:val="0083503D"/>
    <w:rsid w:val="00835432"/>
    <w:rsid w:val="0083544C"/>
    <w:rsid w:val="00835598"/>
    <w:rsid w:val="00835771"/>
    <w:rsid w:val="008357F7"/>
    <w:rsid w:val="00835A57"/>
    <w:rsid w:val="00835ACB"/>
    <w:rsid w:val="00835B00"/>
    <w:rsid w:val="00835D1E"/>
    <w:rsid w:val="0083615D"/>
    <w:rsid w:val="00837205"/>
    <w:rsid w:val="008374F5"/>
    <w:rsid w:val="0083769E"/>
    <w:rsid w:val="00837DE6"/>
    <w:rsid w:val="00837E95"/>
    <w:rsid w:val="00840BF2"/>
    <w:rsid w:val="00841140"/>
    <w:rsid w:val="00841282"/>
    <w:rsid w:val="00841487"/>
    <w:rsid w:val="008418CE"/>
    <w:rsid w:val="00841DCD"/>
    <w:rsid w:val="00841ED7"/>
    <w:rsid w:val="00842215"/>
    <w:rsid w:val="00842546"/>
    <w:rsid w:val="00842681"/>
    <w:rsid w:val="008427AA"/>
    <w:rsid w:val="00842E2C"/>
    <w:rsid w:val="00843136"/>
    <w:rsid w:val="0084321C"/>
    <w:rsid w:val="00843224"/>
    <w:rsid w:val="00843336"/>
    <w:rsid w:val="0084342F"/>
    <w:rsid w:val="008434C5"/>
    <w:rsid w:val="008434F2"/>
    <w:rsid w:val="00843724"/>
    <w:rsid w:val="00843741"/>
    <w:rsid w:val="0084390D"/>
    <w:rsid w:val="00843B53"/>
    <w:rsid w:val="00843C30"/>
    <w:rsid w:val="00844438"/>
    <w:rsid w:val="0084483B"/>
    <w:rsid w:val="00845634"/>
    <w:rsid w:val="008456D2"/>
    <w:rsid w:val="00845711"/>
    <w:rsid w:val="0084589F"/>
    <w:rsid w:val="00846655"/>
    <w:rsid w:val="008466C1"/>
    <w:rsid w:val="00846E0D"/>
    <w:rsid w:val="008473F2"/>
    <w:rsid w:val="00847610"/>
    <w:rsid w:val="008476A8"/>
    <w:rsid w:val="00847790"/>
    <w:rsid w:val="00847C89"/>
    <w:rsid w:val="00847CB8"/>
    <w:rsid w:val="00847EFC"/>
    <w:rsid w:val="008500FE"/>
    <w:rsid w:val="00850577"/>
    <w:rsid w:val="00850E12"/>
    <w:rsid w:val="0085129C"/>
    <w:rsid w:val="008513A9"/>
    <w:rsid w:val="00851577"/>
    <w:rsid w:val="00851780"/>
    <w:rsid w:val="00851826"/>
    <w:rsid w:val="00851906"/>
    <w:rsid w:val="00851C30"/>
    <w:rsid w:val="00851CD2"/>
    <w:rsid w:val="008522B2"/>
    <w:rsid w:val="00852338"/>
    <w:rsid w:val="0085236B"/>
    <w:rsid w:val="008527EA"/>
    <w:rsid w:val="00852ACB"/>
    <w:rsid w:val="00852CC6"/>
    <w:rsid w:val="00852DB0"/>
    <w:rsid w:val="00852F25"/>
    <w:rsid w:val="00853329"/>
    <w:rsid w:val="00853717"/>
    <w:rsid w:val="00853940"/>
    <w:rsid w:val="00853C2E"/>
    <w:rsid w:val="00853F29"/>
    <w:rsid w:val="00854092"/>
    <w:rsid w:val="00854543"/>
    <w:rsid w:val="00854552"/>
    <w:rsid w:val="0085460D"/>
    <w:rsid w:val="0085485D"/>
    <w:rsid w:val="00854E4D"/>
    <w:rsid w:val="008551F1"/>
    <w:rsid w:val="00855399"/>
    <w:rsid w:val="00855728"/>
    <w:rsid w:val="00855969"/>
    <w:rsid w:val="00855995"/>
    <w:rsid w:val="008559E7"/>
    <w:rsid w:val="008564C7"/>
    <w:rsid w:val="0085651A"/>
    <w:rsid w:val="00856525"/>
    <w:rsid w:val="00856618"/>
    <w:rsid w:val="008568F0"/>
    <w:rsid w:val="00856CC5"/>
    <w:rsid w:val="00857511"/>
    <w:rsid w:val="00857585"/>
    <w:rsid w:val="008575F5"/>
    <w:rsid w:val="008576D9"/>
    <w:rsid w:val="00857703"/>
    <w:rsid w:val="0085774E"/>
    <w:rsid w:val="00857F36"/>
    <w:rsid w:val="008601D5"/>
    <w:rsid w:val="0086020D"/>
    <w:rsid w:val="008604EA"/>
    <w:rsid w:val="0086063F"/>
    <w:rsid w:val="00860B29"/>
    <w:rsid w:val="00860D0A"/>
    <w:rsid w:val="00860DC9"/>
    <w:rsid w:val="00860F0A"/>
    <w:rsid w:val="00860FE9"/>
    <w:rsid w:val="00861553"/>
    <w:rsid w:val="00861614"/>
    <w:rsid w:val="00861DD4"/>
    <w:rsid w:val="00862840"/>
    <w:rsid w:val="00862B11"/>
    <w:rsid w:val="008630B1"/>
    <w:rsid w:val="00863317"/>
    <w:rsid w:val="0086350C"/>
    <w:rsid w:val="00863550"/>
    <w:rsid w:val="008637D4"/>
    <w:rsid w:val="00863D5B"/>
    <w:rsid w:val="00863E03"/>
    <w:rsid w:val="00863E25"/>
    <w:rsid w:val="00863EAB"/>
    <w:rsid w:val="00863FFA"/>
    <w:rsid w:val="008640AD"/>
    <w:rsid w:val="00864130"/>
    <w:rsid w:val="00864B0B"/>
    <w:rsid w:val="00865559"/>
    <w:rsid w:val="008659AF"/>
    <w:rsid w:val="008659F4"/>
    <w:rsid w:val="00865AC8"/>
    <w:rsid w:val="00865DF8"/>
    <w:rsid w:val="008664EA"/>
    <w:rsid w:val="0086678F"/>
    <w:rsid w:val="00866AB2"/>
    <w:rsid w:val="008672CA"/>
    <w:rsid w:val="0086751D"/>
    <w:rsid w:val="008675B9"/>
    <w:rsid w:val="0086772E"/>
    <w:rsid w:val="0086796B"/>
    <w:rsid w:val="00867AA3"/>
    <w:rsid w:val="00867B0D"/>
    <w:rsid w:val="00870864"/>
    <w:rsid w:val="00870A66"/>
    <w:rsid w:val="00870F0D"/>
    <w:rsid w:val="0087116F"/>
    <w:rsid w:val="008717AB"/>
    <w:rsid w:val="008719BE"/>
    <w:rsid w:val="0087202D"/>
    <w:rsid w:val="0087253A"/>
    <w:rsid w:val="00872D43"/>
    <w:rsid w:val="0087325E"/>
    <w:rsid w:val="00873772"/>
    <w:rsid w:val="00873D09"/>
    <w:rsid w:val="00873FC6"/>
    <w:rsid w:val="0087415F"/>
    <w:rsid w:val="00874491"/>
    <w:rsid w:val="008748CF"/>
    <w:rsid w:val="0087498F"/>
    <w:rsid w:val="00874ED7"/>
    <w:rsid w:val="00875229"/>
    <w:rsid w:val="00875572"/>
    <w:rsid w:val="00875E7B"/>
    <w:rsid w:val="0087601B"/>
    <w:rsid w:val="008764AD"/>
    <w:rsid w:val="0087657D"/>
    <w:rsid w:val="008765BA"/>
    <w:rsid w:val="008768CA"/>
    <w:rsid w:val="00876C72"/>
    <w:rsid w:val="00876F2E"/>
    <w:rsid w:val="00877D91"/>
    <w:rsid w:val="00877DB2"/>
    <w:rsid w:val="008800C5"/>
    <w:rsid w:val="008800E2"/>
    <w:rsid w:val="00880403"/>
    <w:rsid w:val="008805BA"/>
    <w:rsid w:val="0088078B"/>
    <w:rsid w:val="00880865"/>
    <w:rsid w:val="0088093B"/>
    <w:rsid w:val="00880FC7"/>
    <w:rsid w:val="0088116F"/>
    <w:rsid w:val="00881946"/>
    <w:rsid w:val="00881B4F"/>
    <w:rsid w:val="00881FD8"/>
    <w:rsid w:val="008821C3"/>
    <w:rsid w:val="0088257E"/>
    <w:rsid w:val="00882D7E"/>
    <w:rsid w:val="00882EE9"/>
    <w:rsid w:val="00883703"/>
    <w:rsid w:val="00883EB2"/>
    <w:rsid w:val="00884018"/>
    <w:rsid w:val="0088494B"/>
    <w:rsid w:val="008850B1"/>
    <w:rsid w:val="008856D0"/>
    <w:rsid w:val="00885947"/>
    <w:rsid w:val="008859FF"/>
    <w:rsid w:val="00885A68"/>
    <w:rsid w:val="00885EC5"/>
    <w:rsid w:val="00885EF7"/>
    <w:rsid w:val="008862EC"/>
    <w:rsid w:val="0088635B"/>
    <w:rsid w:val="00886565"/>
    <w:rsid w:val="008867FC"/>
    <w:rsid w:val="0088745F"/>
    <w:rsid w:val="00887582"/>
    <w:rsid w:val="00887763"/>
    <w:rsid w:val="0088787A"/>
    <w:rsid w:val="00887AFD"/>
    <w:rsid w:val="00887D8F"/>
    <w:rsid w:val="008904BD"/>
    <w:rsid w:val="008907A7"/>
    <w:rsid w:val="00890A94"/>
    <w:rsid w:val="008911B4"/>
    <w:rsid w:val="0089129A"/>
    <w:rsid w:val="008912EF"/>
    <w:rsid w:val="0089141D"/>
    <w:rsid w:val="00891B4E"/>
    <w:rsid w:val="00891D9D"/>
    <w:rsid w:val="008920A2"/>
    <w:rsid w:val="00892652"/>
    <w:rsid w:val="008927B1"/>
    <w:rsid w:val="00892D06"/>
    <w:rsid w:val="00893134"/>
    <w:rsid w:val="008932A1"/>
    <w:rsid w:val="00893391"/>
    <w:rsid w:val="00893492"/>
    <w:rsid w:val="0089369B"/>
    <w:rsid w:val="00893A75"/>
    <w:rsid w:val="00893AD4"/>
    <w:rsid w:val="008940CF"/>
    <w:rsid w:val="00894536"/>
    <w:rsid w:val="008945EE"/>
    <w:rsid w:val="0089465F"/>
    <w:rsid w:val="00894D17"/>
    <w:rsid w:val="00894FEA"/>
    <w:rsid w:val="0089549B"/>
    <w:rsid w:val="00895613"/>
    <w:rsid w:val="008957DB"/>
    <w:rsid w:val="0089599B"/>
    <w:rsid w:val="008959D5"/>
    <w:rsid w:val="00895A1F"/>
    <w:rsid w:val="00895C47"/>
    <w:rsid w:val="00895D2A"/>
    <w:rsid w:val="00895DBA"/>
    <w:rsid w:val="00895E85"/>
    <w:rsid w:val="00895FDF"/>
    <w:rsid w:val="008960E5"/>
    <w:rsid w:val="0089615C"/>
    <w:rsid w:val="00896317"/>
    <w:rsid w:val="00896379"/>
    <w:rsid w:val="00896AFB"/>
    <w:rsid w:val="00896DD1"/>
    <w:rsid w:val="00896FD9"/>
    <w:rsid w:val="00897414"/>
    <w:rsid w:val="0089772D"/>
    <w:rsid w:val="0089792B"/>
    <w:rsid w:val="008979C6"/>
    <w:rsid w:val="008A010A"/>
    <w:rsid w:val="008A016F"/>
    <w:rsid w:val="008A01BE"/>
    <w:rsid w:val="008A0211"/>
    <w:rsid w:val="008A028E"/>
    <w:rsid w:val="008A0519"/>
    <w:rsid w:val="008A06C6"/>
    <w:rsid w:val="008A09FE"/>
    <w:rsid w:val="008A0BD0"/>
    <w:rsid w:val="008A0DD2"/>
    <w:rsid w:val="008A107D"/>
    <w:rsid w:val="008A1AEA"/>
    <w:rsid w:val="008A1B96"/>
    <w:rsid w:val="008A1F5B"/>
    <w:rsid w:val="008A2E1D"/>
    <w:rsid w:val="008A36F4"/>
    <w:rsid w:val="008A3C43"/>
    <w:rsid w:val="008A3F65"/>
    <w:rsid w:val="008A47BF"/>
    <w:rsid w:val="008A4B01"/>
    <w:rsid w:val="008A4DEE"/>
    <w:rsid w:val="008A4F9A"/>
    <w:rsid w:val="008A50C5"/>
    <w:rsid w:val="008A541D"/>
    <w:rsid w:val="008A605B"/>
    <w:rsid w:val="008A6226"/>
    <w:rsid w:val="008A668A"/>
    <w:rsid w:val="008A69BE"/>
    <w:rsid w:val="008A6E33"/>
    <w:rsid w:val="008A7841"/>
    <w:rsid w:val="008A796F"/>
    <w:rsid w:val="008B01D9"/>
    <w:rsid w:val="008B0500"/>
    <w:rsid w:val="008B0752"/>
    <w:rsid w:val="008B08CB"/>
    <w:rsid w:val="008B0DC3"/>
    <w:rsid w:val="008B0DF7"/>
    <w:rsid w:val="008B10FF"/>
    <w:rsid w:val="008B15AF"/>
    <w:rsid w:val="008B1633"/>
    <w:rsid w:val="008B1AD5"/>
    <w:rsid w:val="008B1D40"/>
    <w:rsid w:val="008B266F"/>
    <w:rsid w:val="008B2768"/>
    <w:rsid w:val="008B29ED"/>
    <w:rsid w:val="008B2CC3"/>
    <w:rsid w:val="008B367A"/>
    <w:rsid w:val="008B36C4"/>
    <w:rsid w:val="008B3C46"/>
    <w:rsid w:val="008B3FAA"/>
    <w:rsid w:val="008B4123"/>
    <w:rsid w:val="008B41EC"/>
    <w:rsid w:val="008B4282"/>
    <w:rsid w:val="008B4639"/>
    <w:rsid w:val="008B466C"/>
    <w:rsid w:val="008B4AAC"/>
    <w:rsid w:val="008B504C"/>
    <w:rsid w:val="008B59AC"/>
    <w:rsid w:val="008B5EDF"/>
    <w:rsid w:val="008B6121"/>
    <w:rsid w:val="008B630E"/>
    <w:rsid w:val="008B6E98"/>
    <w:rsid w:val="008B702D"/>
    <w:rsid w:val="008B7395"/>
    <w:rsid w:val="008B7E7C"/>
    <w:rsid w:val="008C0340"/>
    <w:rsid w:val="008C0417"/>
    <w:rsid w:val="008C0976"/>
    <w:rsid w:val="008C0993"/>
    <w:rsid w:val="008C0F9C"/>
    <w:rsid w:val="008C1169"/>
    <w:rsid w:val="008C144B"/>
    <w:rsid w:val="008C1B26"/>
    <w:rsid w:val="008C1E27"/>
    <w:rsid w:val="008C1FD1"/>
    <w:rsid w:val="008C274A"/>
    <w:rsid w:val="008C2858"/>
    <w:rsid w:val="008C2B4F"/>
    <w:rsid w:val="008C30F3"/>
    <w:rsid w:val="008C3737"/>
    <w:rsid w:val="008C38E8"/>
    <w:rsid w:val="008C3BF6"/>
    <w:rsid w:val="008C412C"/>
    <w:rsid w:val="008C42DF"/>
    <w:rsid w:val="008C44B0"/>
    <w:rsid w:val="008C4566"/>
    <w:rsid w:val="008C4A63"/>
    <w:rsid w:val="008C50F4"/>
    <w:rsid w:val="008C538F"/>
    <w:rsid w:val="008C53EF"/>
    <w:rsid w:val="008C54C8"/>
    <w:rsid w:val="008C5830"/>
    <w:rsid w:val="008C5E28"/>
    <w:rsid w:val="008C69C0"/>
    <w:rsid w:val="008C6F69"/>
    <w:rsid w:val="008C700D"/>
    <w:rsid w:val="008C7522"/>
    <w:rsid w:val="008C75E1"/>
    <w:rsid w:val="008C795F"/>
    <w:rsid w:val="008C7B90"/>
    <w:rsid w:val="008C7E32"/>
    <w:rsid w:val="008C7E8A"/>
    <w:rsid w:val="008D0209"/>
    <w:rsid w:val="008D05BB"/>
    <w:rsid w:val="008D0A17"/>
    <w:rsid w:val="008D0DCA"/>
    <w:rsid w:val="008D0E00"/>
    <w:rsid w:val="008D0F78"/>
    <w:rsid w:val="008D11FA"/>
    <w:rsid w:val="008D12B7"/>
    <w:rsid w:val="008D155D"/>
    <w:rsid w:val="008D1631"/>
    <w:rsid w:val="008D209F"/>
    <w:rsid w:val="008D229A"/>
    <w:rsid w:val="008D2848"/>
    <w:rsid w:val="008D2A3E"/>
    <w:rsid w:val="008D34D4"/>
    <w:rsid w:val="008D356F"/>
    <w:rsid w:val="008D3692"/>
    <w:rsid w:val="008D3DCF"/>
    <w:rsid w:val="008D3FE7"/>
    <w:rsid w:val="008D447A"/>
    <w:rsid w:val="008D45E0"/>
    <w:rsid w:val="008D4C52"/>
    <w:rsid w:val="008D4F54"/>
    <w:rsid w:val="008D55F0"/>
    <w:rsid w:val="008D56DF"/>
    <w:rsid w:val="008D5747"/>
    <w:rsid w:val="008D5C15"/>
    <w:rsid w:val="008D5D4E"/>
    <w:rsid w:val="008D5D94"/>
    <w:rsid w:val="008D5F26"/>
    <w:rsid w:val="008D6A29"/>
    <w:rsid w:val="008D6F4F"/>
    <w:rsid w:val="008D6FE0"/>
    <w:rsid w:val="008D71A6"/>
    <w:rsid w:val="008D7513"/>
    <w:rsid w:val="008D7868"/>
    <w:rsid w:val="008D7A2E"/>
    <w:rsid w:val="008D7A39"/>
    <w:rsid w:val="008D7BB7"/>
    <w:rsid w:val="008E0067"/>
    <w:rsid w:val="008E052B"/>
    <w:rsid w:val="008E0EBB"/>
    <w:rsid w:val="008E1306"/>
    <w:rsid w:val="008E13DB"/>
    <w:rsid w:val="008E153D"/>
    <w:rsid w:val="008E1570"/>
    <w:rsid w:val="008E1707"/>
    <w:rsid w:val="008E1A4A"/>
    <w:rsid w:val="008E1C48"/>
    <w:rsid w:val="008E1FB7"/>
    <w:rsid w:val="008E344D"/>
    <w:rsid w:val="008E35FD"/>
    <w:rsid w:val="008E38DE"/>
    <w:rsid w:val="008E3932"/>
    <w:rsid w:val="008E3B12"/>
    <w:rsid w:val="008E3B27"/>
    <w:rsid w:val="008E3BF4"/>
    <w:rsid w:val="008E3F52"/>
    <w:rsid w:val="008E4281"/>
    <w:rsid w:val="008E44FA"/>
    <w:rsid w:val="008E48A2"/>
    <w:rsid w:val="008E4F66"/>
    <w:rsid w:val="008E51A6"/>
    <w:rsid w:val="008E5646"/>
    <w:rsid w:val="008E612E"/>
    <w:rsid w:val="008E63A9"/>
    <w:rsid w:val="008E688A"/>
    <w:rsid w:val="008E6D13"/>
    <w:rsid w:val="008E74F6"/>
    <w:rsid w:val="008E7659"/>
    <w:rsid w:val="008E7666"/>
    <w:rsid w:val="008E7BF7"/>
    <w:rsid w:val="008F0560"/>
    <w:rsid w:val="008F076B"/>
    <w:rsid w:val="008F07A8"/>
    <w:rsid w:val="008F07B4"/>
    <w:rsid w:val="008F0C82"/>
    <w:rsid w:val="008F13A1"/>
    <w:rsid w:val="008F158F"/>
    <w:rsid w:val="008F164B"/>
    <w:rsid w:val="008F1691"/>
    <w:rsid w:val="008F1C67"/>
    <w:rsid w:val="008F258B"/>
    <w:rsid w:val="008F2720"/>
    <w:rsid w:val="008F28B0"/>
    <w:rsid w:val="008F2AAB"/>
    <w:rsid w:val="008F2BC4"/>
    <w:rsid w:val="008F2E65"/>
    <w:rsid w:val="008F3335"/>
    <w:rsid w:val="008F3552"/>
    <w:rsid w:val="008F3E26"/>
    <w:rsid w:val="008F3F02"/>
    <w:rsid w:val="008F3F31"/>
    <w:rsid w:val="008F4049"/>
    <w:rsid w:val="008F4744"/>
    <w:rsid w:val="008F4B99"/>
    <w:rsid w:val="008F4C43"/>
    <w:rsid w:val="008F532A"/>
    <w:rsid w:val="008F561F"/>
    <w:rsid w:val="008F599D"/>
    <w:rsid w:val="008F5D79"/>
    <w:rsid w:val="008F5F54"/>
    <w:rsid w:val="008F616A"/>
    <w:rsid w:val="008F6200"/>
    <w:rsid w:val="008F6396"/>
    <w:rsid w:val="008F69D1"/>
    <w:rsid w:val="008F6D77"/>
    <w:rsid w:val="008F6DC6"/>
    <w:rsid w:val="008F731A"/>
    <w:rsid w:val="008F749E"/>
    <w:rsid w:val="008F7AE6"/>
    <w:rsid w:val="008F7EC9"/>
    <w:rsid w:val="009003A3"/>
    <w:rsid w:val="00900644"/>
    <w:rsid w:val="009006CC"/>
    <w:rsid w:val="009009B1"/>
    <w:rsid w:val="00900D63"/>
    <w:rsid w:val="00901256"/>
    <w:rsid w:val="00901CC6"/>
    <w:rsid w:val="00901F03"/>
    <w:rsid w:val="00902276"/>
    <w:rsid w:val="00902325"/>
    <w:rsid w:val="009029A9"/>
    <w:rsid w:val="00902D16"/>
    <w:rsid w:val="0090312D"/>
    <w:rsid w:val="009031F3"/>
    <w:rsid w:val="0090350B"/>
    <w:rsid w:val="009035DA"/>
    <w:rsid w:val="00903833"/>
    <w:rsid w:val="00903836"/>
    <w:rsid w:val="00903D27"/>
    <w:rsid w:val="00903DC0"/>
    <w:rsid w:val="00903FD4"/>
    <w:rsid w:val="00903FE0"/>
    <w:rsid w:val="00904771"/>
    <w:rsid w:val="00904DCC"/>
    <w:rsid w:val="009051F6"/>
    <w:rsid w:val="00905239"/>
    <w:rsid w:val="00905357"/>
    <w:rsid w:val="00905C39"/>
    <w:rsid w:val="00906145"/>
    <w:rsid w:val="00906373"/>
    <w:rsid w:val="00906B57"/>
    <w:rsid w:val="00906D0D"/>
    <w:rsid w:val="00907672"/>
    <w:rsid w:val="00907862"/>
    <w:rsid w:val="0090786A"/>
    <w:rsid w:val="00907A2B"/>
    <w:rsid w:val="00907C69"/>
    <w:rsid w:val="00907F80"/>
    <w:rsid w:val="0091078D"/>
    <w:rsid w:val="00910F0E"/>
    <w:rsid w:val="009116DA"/>
    <w:rsid w:val="00911950"/>
    <w:rsid w:val="00911DBF"/>
    <w:rsid w:val="00912068"/>
    <w:rsid w:val="009121AA"/>
    <w:rsid w:val="00912319"/>
    <w:rsid w:val="0091247D"/>
    <w:rsid w:val="0091291A"/>
    <w:rsid w:val="00912D40"/>
    <w:rsid w:val="00913056"/>
    <w:rsid w:val="00913217"/>
    <w:rsid w:val="009132E4"/>
    <w:rsid w:val="009139C8"/>
    <w:rsid w:val="009142C9"/>
    <w:rsid w:val="0091431A"/>
    <w:rsid w:val="0091491C"/>
    <w:rsid w:val="00914DD5"/>
    <w:rsid w:val="0091517C"/>
    <w:rsid w:val="00915366"/>
    <w:rsid w:val="00915770"/>
    <w:rsid w:val="00915986"/>
    <w:rsid w:val="00915A11"/>
    <w:rsid w:val="00915D1F"/>
    <w:rsid w:val="00915D99"/>
    <w:rsid w:val="009161BF"/>
    <w:rsid w:val="00916AF3"/>
    <w:rsid w:val="00916B7B"/>
    <w:rsid w:val="00916D02"/>
    <w:rsid w:val="00916DAE"/>
    <w:rsid w:val="00916DB0"/>
    <w:rsid w:val="00916E04"/>
    <w:rsid w:val="00916EFA"/>
    <w:rsid w:val="0091708F"/>
    <w:rsid w:val="00917252"/>
    <w:rsid w:val="00917393"/>
    <w:rsid w:val="0091741D"/>
    <w:rsid w:val="00920017"/>
    <w:rsid w:val="009200A0"/>
    <w:rsid w:val="00920381"/>
    <w:rsid w:val="00920399"/>
    <w:rsid w:val="00920966"/>
    <w:rsid w:val="00920C45"/>
    <w:rsid w:val="00920E18"/>
    <w:rsid w:val="00920E66"/>
    <w:rsid w:val="00921066"/>
    <w:rsid w:val="009211C6"/>
    <w:rsid w:val="009218DE"/>
    <w:rsid w:val="00921EB5"/>
    <w:rsid w:val="00922059"/>
    <w:rsid w:val="00922195"/>
    <w:rsid w:val="00922417"/>
    <w:rsid w:val="009225C3"/>
    <w:rsid w:val="0092279F"/>
    <w:rsid w:val="00922987"/>
    <w:rsid w:val="00922D81"/>
    <w:rsid w:val="0092324E"/>
    <w:rsid w:val="00923452"/>
    <w:rsid w:val="0092352C"/>
    <w:rsid w:val="00923872"/>
    <w:rsid w:val="009239E3"/>
    <w:rsid w:val="00923D87"/>
    <w:rsid w:val="00923F83"/>
    <w:rsid w:val="009248C9"/>
    <w:rsid w:val="0092491C"/>
    <w:rsid w:val="00924C90"/>
    <w:rsid w:val="0092541E"/>
    <w:rsid w:val="009256A8"/>
    <w:rsid w:val="009256D5"/>
    <w:rsid w:val="00925C15"/>
    <w:rsid w:val="00925FB3"/>
    <w:rsid w:val="0092615A"/>
    <w:rsid w:val="00926683"/>
    <w:rsid w:val="009271F9"/>
    <w:rsid w:val="00927C2A"/>
    <w:rsid w:val="0093025D"/>
    <w:rsid w:val="00930417"/>
    <w:rsid w:val="00930C8E"/>
    <w:rsid w:val="009312EE"/>
    <w:rsid w:val="009315E1"/>
    <w:rsid w:val="00931B98"/>
    <w:rsid w:val="00931C83"/>
    <w:rsid w:val="0093232F"/>
    <w:rsid w:val="00932507"/>
    <w:rsid w:val="00932510"/>
    <w:rsid w:val="00932534"/>
    <w:rsid w:val="00932AB8"/>
    <w:rsid w:val="00932C52"/>
    <w:rsid w:val="00932F9D"/>
    <w:rsid w:val="0093397A"/>
    <w:rsid w:val="00933A16"/>
    <w:rsid w:val="00933C29"/>
    <w:rsid w:val="00933C30"/>
    <w:rsid w:val="00933E87"/>
    <w:rsid w:val="00933F11"/>
    <w:rsid w:val="0093465C"/>
    <w:rsid w:val="00934748"/>
    <w:rsid w:val="00934A40"/>
    <w:rsid w:val="00934BD8"/>
    <w:rsid w:val="0093505D"/>
    <w:rsid w:val="0093514B"/>
    <w:rsid w:val="0093519D"/>
    <w:rsid w:val="009352A2"/>
    <w:rsid w:val="009353D9"/>
    <w:rsid w:val="009356E8"/>
    <w:rsid w:val="00935983"/>
    <w:rsid w:val="00935A9E"/>
    <w:rsid w:val="00935CFB"/>
    <w:rsid w:val="00935FAC"/>
    <w:rsid w:val="00936DB4"/>
    <w:rsid w:val="00936F15"/>
    <w:rsid w:val="00936F2B"/>
    <w:rsid w:val="00937027"/>
    <w:rsid w:val="0093745A"/>
    <w:rsid w:val="00937583"/>
    <w:rsid w:val="00937642"/>
    <w:rsid w:val="00937EB0"/>
    <w:rsid w:val="00937F0D"/>
    <w:rsid w:val="009401AB"/>
    <w:rsid w:val="00940477"/>
    <w:rsid w:val="00940546"/>
    <w:rsid w:val="0094089E"/>
    <w:rsid w:val="009408D1"/>
    <w:rsid w:val="0094139F"/>
    <w:rsid w:val="009423F4"/>
    <w:rsid w:val="0094269D"/>
    <w:rsid w:val="009428AB"/>
    <w:rsid w:val="009428D7"/>
    <w:rsid w:val="00942AA2"/>
    <w:rsid w:val="00942BB5"/>
    <w:rsid w:val="00942DC2"/>
    <w:rsid w:val="00942DD6"/>
    <w:rsid w:val="0094306B"/>
    <w:rsid w:val="00943151"/>
    <w:rsid w:val="0094325D"/>
    <w:rsid w:val="00943600"/>
    <w:rsid w:val="00943E63"/>
    <w:rsid w:val="00943EEA"/>
    <w:rsid w:val="00944121"/>
    <w:rsid w:val="00944277"/>
    <w:rsid w:val="009446A4"/>
    <w:rsid w:val="009446C8"/>
    <w:rsid w:val="009447BB"/>
    <w:rsid w:val="00944BCF"/>
    <w:rsid w:val="00945349"/>
    <w:rsid w:val="00945725"/>
    <w:rsid w:val="00945818"/>
    <w:rsid w:val="0094603F"/>
    <w:rsid w:val="009460A8"/>
    <w:rsid w:val="00946698"/>
    <w:rsid w:val="00946882"/>
    <w:rsid w:val="00946D51"/>
    <w:rsid w:val="00947CE9"/>
    <w:rsid w:val="00947E1F"/>
    <w:rsid w:val="00947E57"/>
    <w:rsid w:val="00947F16"/>
    <w:rsid w:val="0095011A"/>
    <w:rsid w:val="00950309"/>
    <w:rsid w:val="009504A3"/>
    <w:rsid w:val="0095053F"/>
    <w:rsid w:val="00950657"/>
    <w:rsid w:val="009506D5"/>
    <w:rsid w:val="00950868"/>
    <w:rsid w:val="00950AEC"/>
    <w:rsid w:val="00950D72"/>
    <w:rsid w:val="00951E26"/>
    <w:rsid w:val="0095225E"/>
    <w:rsid w:val="009522CF"/>
    <w:rsid w:val="00952375"/>
    <w:rsid w:val="00952933"/>
    <w:rsid w:val="00952A19"/>
    <w:rsid w:val="00952EF0"/>
    <w:rsid w:val="00952F78"/>
    <w:rsid w:val="009537B8"/>
    <w:rsid w:val="009538DB"/>
    <w:rsid w:val="0095398D"/>
    <w:rsid w:val="00953C21"/>
    <w:rsid w:val="00953D18"/>
    <w:rsid w:val="00953E75"/>
    <w:rsid w:val="009544AB"/>
    <w:rsid w:val="00954787"/>
    <w:rsid w:val="00954A30"/>
    <w:rsid w:val="00954AB5"/>
    <w:rsid w:val="00954B64"/>
    <w:rsid w:val="00954D64"/>
    <w:rsid w:val="00955266"/>
    <w:rsid w:val="0095587B"/>
    <w:rsid w:val="00955AB4"/>
    <w:rsid w:val="00955ECD"/>
    <w:rsid w:val="00956321"/>
    <w:rsid w:val="00956543"/>
    <w:rsid w:val="00956764"/>
    <w:rsid w:val="00957129"/>
    <w:rsid w:val="00957EB2"/>
    <w:rsid w:val="009601DC"/>
    <w:rsid w:val="00960349"/>
    <w:rsid w:val="00960371"/>
    <w:rsid w:val="009605FB"/>
    <w:rsid w:val="009609AF"/>
    <w:rsid w:val="00960B46"/>
    <w:rsid w:val="00960CCC"/>
    <w:rsid w:val="00960DF0"/>
    <w:rsid w:val="00961497"/>
    <w:rsid w:val="00961748"/>
    <w:rsid w:val="00961D52"/>
    <w:rsid w:val="00961D91"/>
    <w:rsid w:val="00961DCD"/>
    <w:rsid w:val="009622EA"/>
    <w:rsid w:val="00962373"/>
    <w:rsid w:val="009627F7"/>
    <w:rsid w:val="00962DC7"/>
    <w:rsid w:val="00962E8F"/>
    <w:rsid w:val="00962F48"/>
    <w:rsid w:val="00962F5F"/>
    <w:rsid w:val="0096304D"/>
    <w:rsid w:val="00963058"/>
    <w:rsid w:val="0096327B"/>
    <w:rsid w:val="009635F8"/>
    <w:rsid w:val="0096393B"/>
    <w:rsid w:val="00963BA4"/>
    <w:rsid w:val="00963EAE"/>
    <w:rsid w:val="0096446F"/>
    <w:rsid w:val="009655A1"/>
    <w:rsid w:val="00965761"/>
    <w:rsid w:val="00965833"/>
    <w:rsid w:val="00965E0E"/>
    <w:rsid w:val="009676F6"/>
    <w:rsid w:val="00967B5B"/>
    <w:rsid w:val="00967DF3"/>
    <w:rsid w:val="009701DD"/>
    <w:rsid w:val="00970812"/>
    <w:rsid w:val="00970ABF"/>
    <w:rsid w:val="0097102F"/>
    <w:rsid w:val="0097144B"/>
    <w:rsid w:val="009717B6"/>
    <w:rsid w:val="00971A29"/>
    <w:rsid w:val="00971B4F"/>
    <w:rsid w:val="00972F4B"/>
    <w:rsid w:val="00974131"/>
    <w:rsid w:val="0097429A"/>
    <w:rsid w:val="0097445C"/>
    <w:rsid w:val="00974A7F"/>
    <w:rsid w:val="00974E33"/>
    <w:rsid w:val="00974FC5"/>
    <w:rsid w:val="00974FE1"/>
    <w:rsid w:val="00975169"/>
    <w:rsid w:val="00975499"/>
    <w:rsid w:val="009758C5"/>
    <w:rsid w:val="00975917"/>
    <w:rsid w:val="00975A83"/>
    <w:rsid w:val="00975F2D"/>
    <w:rsid w:val="009766BE"/>
    <w:rsid w:val="009769DF"/>
    <w:rsid w:val="009772A2"/>
    <w:rsid w:val="0097743D"/>
    <w:rsid w:val="0097749B"/>
    <w:rsid w:val="0097760A"/>
    <w:rsid w:val="00977B39"/>
    <w:rsid w:val="00977DA3"/>
    <w:rsid w:val="00977F65"/>
    <w:rsid w:val="00977FB8"/>
    <w:rsid w:val="0098064C"/>
    <w:rsid w:val="00980800"/>
    <w:rsid w:val="00981247"/>
    <w:rsid w:val="009813D3"/>
    <w:rsid w:val="00981ED0"/>
    <w:rsid w:val="0098260C"/>
    <w:rsid w:val="00982DB2"/>
    <w:rsid w:val="00983292"/>
    <w:rsid w:val="00983422"/>
    <w:rsid w:val="009835C4"/>
    <w:rsid w:val="0098379B"/>
    <w:rsid w:val="0098442E"/>
    <w:rsid w:val="009845B9"/>
    <w:rsid w:val="00984641"/>
    <w:rsid w:val="0098496E"/>
    <w:rsid w:val="00984B40"/>
    <w:rsid w:val="00985622"/>
    <w:rsid w:val="009865CB"/>
    <w:rsid w:val="00986980"/>
    <w:rsid w:val="009871B5"/>
    <w:rsid w:val="009875B7"/>
    <w:rsid w:val="0098788F"/>
    <w:rsid w:val="009878D1"/>
    <w:rsid w:val="00987B8C"/>
    <w:rsid w:val="00987EC0"/>
    <w:rsid w:val="00990D0B"/>
    <w:rsid w:val="00990E8B"/>
    <w:rsid w:val="00991251"/>
    <w:rsid w:val="0099128D"/>
    <w:rsid w:val="00991A49"/>
    <w:rsid w:val="00992154"/>
    <w:rsid w:val="009923A8"/>
    <w:rsid w:val="009925EC"/>
    <w:rsid w:val="0099278E"/>
    <w:rsid w:val="00992911"/>
    <w:rsid w:val="00993469"/>
    <w:rsid w:val="00993D16"/>
    <w:rsid w:val="009949AF"/>
    <w:rsid w:val="00994A65"/>
    <w:rsid w:val="00994E87"/>
    <w:rsid w:val="00995BFC"/>
    <w:rsid w:val="00995C8F"/>
    <w:rsid w:val="00995FD2"/>
    <w:rsid w:val="00996183"/>
    <w:rsid w:val="009962FB"/>
    <w:rsid w:val="009967D7"/>
    <w:rsid w:val="009969B2"/>
    <w:rsid w:val="00996CAA"/>
    <w:rsid w:val="0099775B"/>
    <w:rsid w:val="00997A4E"/>
    <w:rsid w:val="00997C9E"/>
    <w:rsid w:val="00997CB0"/>
    <w:rsid w:val="00997DBE"/>
    <w:rsid w:val="009A0229"/>
    <w:rsid w:val="009A02AB"/>
    <w:rsid w:val="009A0CD0"/>
    <w:rsid w:val="009A104F"/>
    <w:rsid w:val="009A1ED0"/>
    <w:rsid w:val="009A279F"/>
    <w:rsid w:val="009A29F6"/>
    <w:rsid w:val="009A2C0D"/>
    <w:rsid w:val="009A2DB7"/>
    <w:rsid w:val="009A2E15"/>
    <w:rsid w:val="009A3928"/>
    <w:rsid w:val="009A3D1C"/>
    <w:rsid w:val="009A3F2A"/>
    <w:rsid w:val="009A434F"/>
    <w:rsid w:val="009A435B"/>
    <w:rsid w:val="009A48AF"/>
    <w:rsid w:val="009A4A8A"/>
    <w:rsid w:val="009A4BAA"/>
    <w:rsid w:val="009A4D68"/>
    <w:rsid w:val="009A5156"/>
    <w:rsid w:val="009A5B0F"/>
    <w:rsid w:val="009A5CC1"/>
    <w:rsid w:val="009A5E34"/>
    <w:rsid w:val="009A6836"/>
    <w:rsid w:val="009A71DD"/>
    <w:rsid w:val="009B0124"/>
    <w:rsid w:val="009B0D8F"/>
    <w:rsid w:val="009B0EA8"/>
    <w:rsid w:val="009B1168"/>
    <w:rsid w:val="009B23E9"/>
    <w:rsid w:val="009B26BE"/>
    <w:rsid w:val="009B27A5"/>
    <w:rsid w:val="009B2929"/>
    <w:rsid w:val="009B2DEE"/>
    <w:rsid w:val="009B2E31"/>
    <w:rsid w:val="009B3711"/>
    <w:rsid w:val="009B3AC2"/>
    <w:rsid w:val="009B42ED"/>
    <w:rsid w:val="009B466A"/>
    <w:rsid w:val="009B471B"/>
    <w:rsid w:val="009B4C11"/>
    <w:rsid w:val="009B4CF0"/>
    <w:rsid w:val="009B576C"/>
    <w:rsid w:val="009B5BF7"/>
    <w:rsid w:val="009B5D53"/>
    <w:rsid w:val="009B6233"/>
    <w:rsid w:val="009B676B"/>
    <w:rsid w:val="009B6AC9"/>
    <w:rsid w:val="009B705E"/>
    <w:rsid w:val="009B7183"/>
    <w:rsid w:val="009B72D5"/>
    <w:rsid w:val="009B7566"/>
    <w:rsid w:val="009C0041"/>
    <w:rsid w:val="009C005A"/>
    <w:rsid w:val="009C01D6"/>
    <w:rsid w:val="009C043C"/>
    <w:rsid w:val="009C0B66"/>
    <w:rsid w:val="009C0BAB"/>
    <w:rsid w:val="009C13BC"/>
    <w:rsid w:val="009C1B92"/>
    <w:rsid w:val="009C34AB"/>
    <w:rsid w:val="009C39A5"/>
    <w:rsid w:val="009C3A95"/>
    <w:rsid w:val="009C432E"/>
    <w:rsid w:val="009C4884"/>
    <w:rsid w:val="009C4C1A"/>
    <w:rsid w:val="009C4D42"/>
    <w:rsid w:val="009C5355"/>
    <w:rsid w:val="009C55AD"/>
    <w:rsid w:val="009C56E1"/>
    <w:rsid w:val="009C5CE7"/>
    <w:rsid w:val="009C6535"/>
    <w:rsid w:val="009C707E"/>
    <w:rsid w:val="009C7128"/>
    <w:rsid w:val="009C7864"/>
    <w:rsid w:val="009C78CE"/>
    <w:rsid w:val="009C7B6E"/>
    <w:rsid w:val="009D077D"/>
    <w:rsid w:val="009D1433"/>
    <w:rsid w:val="009D1F22"/>
    <w:rsid w:val="009D2072"/>
    <w:rsid w:val="009D26C5"/>
    <w:rsid w:val="009D2B8E"/>
    <w:rsid w:val="009D2CFB"/>
    <w:rsid w:val="009D381B"/>
    <w:rsid w:val="009D3B28"/>
    <w:rsid w:val="009D45A4"/>
    <w:rsid w:val="009D4686"/>
    <w:rsid w:val="009D4AD7"/>
    <w:rsid w:val="009D4F1D"/>
    <w:rsid w:val="009D50D8"/>
    <w:rsid w:val="009D512C"/>
    <w:rsid w:val="009D53FE"/>
    <w:rsid w:val="009D5AB8"/>
    <w:rsid w:val="009D5D58"/>
    <w:rsid w:val="009D5EC3"/>
    <w:rsid w:val="009D6037"/>
    <w:rsid w:val="009D615E"/>
    <w:rsid w:val="009D62CC"/>
    <w:rsid w:val="009D6315"/>
    <w:rsid w:val="009D63D3"/>
    <w:rsid w:val="009D650B"/>
    <w:rsid w:val="009D660C"/>
    <w:rsid w:val="009D6B5A"/>
    <w:rsid w:val="009D6DB1"/>
    <w:rsid w:val="009D6E3F"/>
    <w:rsid w:val="009D6E42"/>
    <w:rsid w:val="009D71BC"/>
    <w:rsid w:val="009D73E8"/>
    <w:rsid w:val="009D7795"/>
    <w:rsid w:val="009D7837"/>
    <w:rsid w:val="009D7A9E"/>
    <w:rsid w:val="009D7AD5"/>
    <w:rsid w:val="009D7EE8"/>
    <w:rsid w:val="009D7FCD"/>
    <w:rsid w:val="009E0315"/>
    <w:rsid w:val="009E12AE"/>
    <w:rsid w:val="009E12EA"/>
    <w:rsid w:val="009E1374"/>
    <w:rsid w:val="009E147C"/>
    <w:rsid w:val="009E14D3"/>
    <w:rsid w:val="009E1589"/>
    <w:rsid w:val="009E15DC"/>
    <w:rsid w:val="009E1650"/>
    <w:rsid w:val="009E1CBB"/>
    <w:rsid w:val="009E1CD4"/>
    <w:rsid w:val="009E1D40"/>
    <w:rsid w:val="009E2021"/>
    <w:rsid w:val="009E2090"/>
    <w:rsid w:val="009E20D8"/>
    <w:rsid w:val="009E2481"/>
    <w:rsid w:val="009E294E"/>
    <w:rsid w:val="009E2991"/>
    <w:rsid w:val="009E2ECB"/>
    <w:rsid w:val="009E32FC"/>
    <w:rsid w:val="009E35DA"/>
    <w:rsid w:val="009E3619"/>
    <w:rsid w:val="009E3BF1"/>
    <w:rsid w:val="009E3EC3"/>
    <w:rsid w:val="009E4161"/>
    <w:rsid w:val="009E47C0"/>
    <w:rsid w:val="009E4B63"/>
    <w:rsid w:val="009E4B88"/>
    <w:rsid w:val="009E53DC"/>
    <w:rsid w:val="009E5731"/>
    <w:rsid w:val="009E589A"/>
    <w:rsid w:val="009E59DF"/>
    <w:rsid w:val="009E5E4B"/>
    <w:rsid w:val="009E6445"/>
    <w:rsid w:val="009E64C7"/>
    <w:rsid w:val="009E657E"/>
    <w:rsid w:val="009E6839"/>
    <w:rsid w:val="009E68AF"/>
    <w:rsid w:val="009E6999"/>
    <w:rsid w:val="009E6B51"/>
    <w:rsid w:val="009E6FC7"/>
    <w:rsid w:val="009E720D"/>
    <w:rsid w:val="009E72BE"/>
    <w:rsid w:val="009E7F0D"/>
    <w:rsid w:val="009F065C"/>
    <w:rsid w:val="009F1188"/>
    <w:rsid w:val="009F1905"/>
    <w:rsid w:val="009F26D8"/>
    <w:rsid w:val="009F290E"/>
    <w:rsid w:val="009F2F9A"/>
    <w:rsid w:val="009F3D18"/>
    <w:rsid w:val="009F3DBE"/>
    <w:rsid w:val="009F4258"/>
    <w:rsid w:val="009F4CD0"/>
    <w:rsid w:val="009F520C"/>
    <w:rsid w:val="009F5950"/>
    <w:rsid w:val="009F5B93"/>
    <w:rsid w:val="009F5C62"/>
    <w:rsid w:val="009F5DCC"/>
    <w:rsid w:val="009F6220"/>
    <w:rsid w:val="009F6894"/>
    <w:rsid w:val="009F6A69"/>
    <w:rsid w:val="009F6E2A"/>
    <w:rsid w:val="009F749A"/>
    <w:rsid w:val="009F74B8"/>
    <w:rsid w:val="009F7A67"/>
    <w:rsid w:val="009F7B72"/>
    <w:rsid w:val="009F7E3C"/>
    <w:rsid w:val="00A00220"/>
    <w:rsid w:val="00A00314"/>
    <w:rsid w:val="00A00E8A"/>
    <w:rsid w:val="00A01285"/>
    <w:rsid w:val="00A0130A"/>
    <w:rsid w:val="00A0155B"/>
    <w:rsid w:val="00A015A1"/>
    <w:rsid w:val="00A015F0"/>
    <w:rsid w:val="00A01F22"/>
    <w:rsid w:val="00A0228B"/>
    <w:rsid w:val="00A02384"/>
    <w:rsid w:val="00A02542"/>
    <w:rsid w:val="00A03123"/>
    <w:rsid w:val="00A03284"/>
    <w:rsid w:val="00A034F9"/>
    <w:rsid w:val="00A03664"/>
    <w:rsid w:val="00A03891"/>
    <w:rsid w:val="00A038CB"/>
    <w:rsid w:val="00A03AAF"/>
    <w:rsid w:val="00A03B0A"/>
    <w:rsid w:val="00A03E7F"/>
    <w:rsid w:val="00A04843"/>
    <w:rsid w:val="00A0485B"/>
    <w:rsid w:val="00A04BC4"/>
    <w:rsid w:val="00A04F59"/>
    <w:rsid w:val="00A04F88"/>
    <w:rsid w:val="00A0519B"/>
    <w:rsid w:val="00A054BF"/>
    <w:rsid w:val="00A055ED"/>
    <w:rsid w:val="00A05764"/>
    <w:rsid w:val="00A06217"/>
    <w:rsid w:val="00A0646E"/>
    <w:rsid w:val="00A0660F"/>
    <w:rsid w:val="00A0684D"/>
    <w:rsid w:val="00A06A67"/>
    <w:rsid w:val="00A06C9D"/>
    <w:rsid w:val="00A07194"/>
    <w:rsid w:val="00A071C2"/>
    <w:rsid w:val="00A0772F"/>
    <w:rsid w:val="00A07A34"/>
    <w:rsid w:val="00A07A53"/>
    <w:rsid w:val="00A07E36"/>
    <w:rsid w:val="00A100A3"/>
    <w:rsid w:val="00A10433"/>
    <w:rsid w:val="00A10921"/>
    <w:rsid w:val="00A10CE0"/>
    <w:rsid w:val="00A10CFF"/>
    <w:rsid w:val="00A10E9E"/>
    <w:rsid w:val="00A1117C"/>
    <w:rsid w:val="00A113EF"/>
    <w:rsid w:val="00A117E8"/>
    <w:rsid w:val="00A11E32"/>
    <w:rsid w:val="00A1213B"/>
    <w:rsid w:val="00A12219"/>
    <w:rsid w:val="00A12AB4"/>
    <w:rsid w:val="00A12C15"/>
    <w:rsid w:val="00A12CB5"/>
    <w:rsid w:val="00A12D2F"/>
    <w:rsid w:val="00A12FB3"/>
    <w:rsid w:val="00A131AF"/>
    <w:rsid w:val="00A13325"/>
    <w:rsid w:val="00A13839"/>
    <w:rsid w:val="00A1383E"/>
    <w:rsid w:val="00A13853"/>
    <w:rsid w:val="00A13DC2"/>
    <w:rsid w:val="00A14509"/>
    <w:rsid w:val="00A147C1"/>
    <w:rsid w:val="00A14916"/>
    <w:rsid w:val="00A149EB"/>
    <w:rsid w:val="00A14BB9"/>
    <w:rsid w:val="00A14FD2"/>
    <w:rsid w:val="00A150FC"/>
    <w:rsid w:val="00A15175"/>
    <w:rsid w:val="00A1535A"/>
    <w:rsid w:val="00A15C85"/>
    <w:rsid w:val="00A15E64"/>
    <w:rsid w:val="00A15F5F"/>
    <w:rsid w:val="00A15F93"/>
    <w:rsid w:val="00A16A69"/>
    <w:rsid w:val="00A17359"/>
    <w:rsid w:val="00A17506"/>
    <w:rsid w:val="00A17584"/>
    <w:rsid w:val="00A175F1"/>
    <w:rsid w:val="00A17833"/>
    <w:rsid w:val="00A17A8B"/>
    <w:rsid w:val="00A17B6C"/>
    <w:rsid w:val="00A17C99"/>
    <w:rsid w:val="00A2007D"/>
    <w:rsid w:val="00A202AC"/>
    <w:rsid w:val="00A20B3D"/>
    <w:rsid w:val="00A211B8"/>
    <w:rsid w:val="00A214AD"/>
    <w:rsid w:val="00A21994"/>
    <w:rsid w:val="00A22929"/>
    <w:rsid w:val="00A22B32"/>
    <w:rsid w:val="00A22D61"/>
    <w:rsid w:val="00A23380"/>
    <w:rsid w:val="00A234C5"/>
    <w:rsid w:val="00A23879"/>
    <w:rsid w:val="00A23ABC"/>
    <w:rsid w:val="00A23B04"/>
    <w:rsid w:val="00A23EF3"/>
    <w:rsid w:val="00A23F37"/>
    <w:rsid w:val="00A24394"/>
    <w:rsid w:val="00A2445C"/>
    <w:rsid w:val="00A244AE"/>
    <w:rsid w:val="00A24634"/>
    <w:rsid w:val="00A2477B"/>
    <w:rsid w:val="00A2485D"/>
    <w:rsid w:val="00A24C09"/>
    <w:rsid w:val="00A25408"/>
    <w:rsid w:val="00A2619B"/>
    <w:rsid w:val="00A2624F"/>
    <w:rsid w:val="00A264E3"/>
    <w:rsid w:val="00A26C07"/>
    <w:rsid w:val="00A27467"/>
    <w:rsid w:val="00A27C51"/>
    <w:rsid w:val="00A302D8"/>
    <w:rsid w:val="00A3059C"/>
    <w:rsid w:val="00A307F9"/>
    <w:rsid w:val="00A3087F"/>
    <w:rsid w:val="00A30918"/>
    <w:rsid w:val="00A30C4C"/>
    <w:rsid w:val="00A30E89"/>
    <w:rsid w:val="00A30F66"/>
    <w:rsid w:val="00A31A7D"/>
    <w:rsid w:val="00A320D3"/>
    <w:rsid w:val="00A32693"/>
    <w:rsid w:val="00A328F7"/>
    <w:rsid w:val="00A330EF"/>
    <w:rsid w:val="00A33244"/>
    <w:rsid w:val="00A33250"/>
    <w:rsid w:val="00A33605"/>
    <w:rsid w:val="00A33653"/>
    <w:rsid w:val="00A336B0"/>
    <w:rsid w:val="00A33772"/>
    <w:rsid w:val="00A33844"/>
    <w:rsid w:val="00A33A44"/>
    <w:rsid w:val="00A33A88"/>
    <w:rsid w:val="00A34319"/>
    <w:rsid w:val="00A34F20"/>
    <w:rsid w:val="00A35038"/>
    <w:rsid w:val="00A3555C"/>
    <w:rsid w:val="00A356DB"/>
    <w:rsid w:val="00A35CCE"/>
    <w:rsid w:val="00A36052"/>
    <w:rsid w:val="00A36875"/>
    <w:rsid w:val="00A3688F"/>
    <w:rsid w:val="00A37020"/>
    <w:rsid w:val="00A37998"/>
    <w:rsid w:val="00A40009"/>
    <w:rsid w:val="00A4059E"/>
    <w:rsid w:val="00A4071E"/>
    <w:rsid w:val="00A40BBD"/>
    <w:rsid w:val="00A40D46"/>
    <w:rsid w:val="00A40F6B"/>
    <w:rsid w:val="00A41308"/>
    <w:rsid w:val="00A41B20"/>
    <w:rsid w:val="00A42427"/>
    <w:rsid w:val="00A42861"/>
    <w:rsid w:val="00A4289E"/>
    <w:rsid w:val="00A42A1F"/>
    <w:rsid w:val="00A42C98"/>
    <w:rsid w:val="00A439A3"/>
    <w:rsid w:val="00A43C54"/>
    <w:rsid w:val="00A43D2E"/>
    <w:rsid w:val="00A43EF9"/>
    <w:rsid w:val="00A440D7"/>
    <w:rsid w:val="00A44AD8"/>
    <w:rsid w:val="00A44B03"/>
    <w:rsid w:val="00A44F8E"/>
    <w:rsid w:val="00A45001"/>
    <w:rsid w:val="00A451F6"/>
    <w:rsid w:val="00A45518"/>
    <w:rsid w:val="00A45731"/>
    <w:rsid w:val="00A458AD"/>
    <w:rsid w:val="00A459B3"/>
    <w:rsid w:val="00A45A51"/>
    <w:rsid w:val="00A46B49"/>
    <w:rsid w:val="00A46D42"/>
    <w:rsid w:val="00A47108"/>
    <w:rsid w:val="00A47684"/>
    <w:rsid w:val="00A4791F"/>
    <w:rsid w:val="00A47EB7"/>
    <w:rsid w:val="00A47F04"/>
    <w:rsid w:val="00A5033E"/>
    <w:rsid w:val="00A50418"/>
    <w:rsid w:val="00A505A4"/>
    <w:rsid w:val="00A50721"/>
    <w:rsid w:val="00A509F1"/>
    <w:rsid w:val="00A50BA9"/>
    <w:rsid w:val="00A50BBE"/>
    <w:rsid w:val="00A50E07"/>
    <w:rsid w:val="00A510B4"/>
    <w:rsid w:val="00A515F4"/>
    <w:rsid w:val="00A516B1"/>
    <w:rsid w:val="00A51D46"/>
    <w:rsid w:val="00A527AB"/>
    <w:rsid w:val="00A528B3"/>
    <w:rsid w:val="00A52D06"/>
    <w:rsid w:val="00A5322A"/>
    <w:rsid w:val="00A535C0"/>
    <w:rsid w:val="00A543B5"/>
    <w:rsid w:val="00A54939"/>
    <w:rsid w:val="00A54C56"/>
    <w:rsid w:val="00A54DF0"/>
    <w:rsid w:val="00A54E24"/>
    <w:rsid w:val="00A550F2"/>
    <w:rsid w:val="00A55679"/>
    <w:rsid w:val="00A55AC3"/>
    <w:rsid w:val="00A55C9D"/>
    <w:rsid w:val="00A55DE1"/>
    <w:rsid w:val="00A5606C"/>
    <w:rsid w:val="00A561B9"/>
    <w:rsid w:val="00A56247"/>
    <w:rsid w:val="00A56776"/>
    <w:rsid w:val="00A569C7"/>
    <w:rsid w:val="00A56AEA"/>
    <w:rsid w:val="00A56B7F"/>
    <w:rsid w:val="00A56CC2"/>
    <w:rsid w:val="00A57333"/>
    <w:rsid w:val="00A57B13"/>
    <w:rsid w:val="00A57D40"/>
    <w:rsid w:val="00A57D78"/>
    <w:rsid w:val="00A57DEF"/>
    <w:rsid w:val="00A605C4"/>
    <w:rsid w:val="00A606DB"/>
    <w:rsid w:val="00A6078F"/>
    <w:rsid w:val="00A6099C"/>
    <w:rsid w:val="00A60A10"/>
    <w:rsid w:val="00A60E57"/>
    <w:rsid w:val="00A6126B"/>
    <w:rsid w:val="00A61561"/>
    <w:rsid w:val="00A618D7"/>
    <w:rsid w:val="00A61B95"/>
    <w:rsid w:val="00A61C6E"/>
    <w:rsid w:val="00A621C4"/>
    <w:rsid w:val="00A62A33"/>
    <w:rsid w:val="00A62DF1"/>
    <w:rsid w:val="00A62FA3"/>
    <w:rsid w:val="00A6346F"/>
    <w:rsid w:val="00A635DB"/>
    <w:rsid w:val="00A63648"/>
    <w:rsid w:val="00A637D8"/>
    <w:rsid w:val="00A63C7D"/>
    <w:rsid w:val="00A63FB1"/>
    <w:rsid w:val="00A64622"/>
    <w:rsid w:val="00A646AB"/>
    <w:rsid w:val="00A64976"/>
    <w:rsid w:val="00A653B6"/>
    <w:rsid w:val="00A65B4C"/>
    <w:rsid w:val="00A65C18"/>
    <w:rsid w:val="00A66354"/>
    <w:rsid w:val="00A6719A"/>
    <w:rsid w:val="00A6739D"/>
    <w:rsid w:val="00A6748F"/>
    <w:rsid w:val="00A674AC"/>
    <w:rsid w:val="00A679DB"/>
    <w:rsid w:val="00A67A41"/>
    <w:rsid w:val="00A70314"/>
    <w:rsid w:val="00A706C7"/>
    <w:rsid w:val="00A7094D"/>
    <w:rsid w:val="00A70A44"/>
    <w:rsid w:val="00A70A9E"/>
    <w:rsid w:val="00A70F61"/>
    <w:rsid w:val="00A70FE0"/>
    <w:rsid w:val="00A71302"/>
    <w:rsid w:val="00A71390"/>
    <w:rsid w:val="00A7268A"/>
    <w:rsid w:val="00A728B0"/>
    <w:rsid w:val="00A72BE7"/>
    <w:rsid w:val="00A72C17"/>
    <w:rsid w:val="00A72D70"/>
    <w:rsid w:val="00A72E66"/>
    <w:rsid w:val="00A730F9"/>
    <w:rsid w:val="00A7325F"/>
    <w:rsid w:val="00A73398"/>
    <w:rsid w:val="00A7361B"/>
    <w:rsid w:val="00A73DE8"/>
    <w:rsid w:val="00A73F29"/>
    <w:rsid w:val="00A74139"/>
    <w:rsid w:val="00A742BD"/>
    <w:rsid w:val="00A74332"/>
    <w:rsid w:val="00A746EC"/>
    <w:rsid w:val="00A74784"/>
    <w:rsid w:val="00A74940"/>
    <w:rsid w:val="00A74BB8"/>
    <w:rsid w:val="00A74D98"/>
    <w:rsid w:val="00A758AD"/>
    <w:rsid w:val="00A75C54"/>
    <w:rsid w:val="00A76358"/>
    <w:rsid w:val="00A7644C"/>
    <w:rsid w:val="00A76C6F"/>
    <w:rsid w:val="00A76D42"/>
    <w:rsid w:val="00A7758E"/>
    <w:rsid w:val="00A7782B"/>
    <w:rsid w:val="00A77DA5"/>
    <w:rsid w:val="00A77FC8"/>
    <w:rsid w:val="00A816EB"/>
    <w:rsid w:val="00A81838"/>
    <w:rsid w:val="00A81A14"/>
    <w:rsid w:val="00A81CAA"/>
    <w:rsid w:val="00A81D9C"/>
    <w:rsid w:val="00A81E1B"/>
    <w:rsid w:val="00A81E90"/>
    <w:rsid w:val="00A82164"/>
    <w:rsid w:val="00A82A74"/>
    <w:rsid w:val="00A830ED"/>
    <w:rsid w:val="00A83106"/>
    <w:rsid w:val="00A83726"/>
    <w:rsid w:val="00A83920"/>
    <w:rsid w:val="00A83B6C"/>
    <w:rsid w:val="00A83BF0"/>
    <w:rsid w:val="00A8456C"/>
    <w:rsid w:val="00A849D5"/>
    <w:rsid w:val="00A84E7D"/>
    <w:rsid w:val="00A84FA4"/>
    <w:rsid w:val="00A85138"/>
    <w:rsid w:val="00A851D6"/>
    <w:rsid w:val="00A85ABC"/>
    <w:rsid w:val="00A85EDC"/>
    <w:rsid w:val="00A860C1"/>
    <w:rsid w:val="00A86526"/>
    <w:rsid w:val="00A8670A"/>
    <w:rsid w:val="00A86966"/>
    <w:rsid w:val="00A86E6D"/>
    <w:rsid w:val="00A86FB4"/>
    <w:rsid w:val="00A872E2"/>
    <w:rsid w:val="00A877B9"/>
    <w:rsid w:val="00A90145"/>
    <w:rsid w:val="00A904C2"/>
    <w:rsid w:val="00A90595"/>
    <w:rsid w:val="00A90851"/>
    <w:rsid w:val="00A9097C"/>
    <w:rsid w:val="00A909FB"/>
    <w:rsid w:val="00A90AEB"/>
    <w:rsid w:val="00A90C11"/>
    <w:rsid w:val="00A90C5B"/>
    <w:rsid w:val="00A90C6B"/>
    <w:rsid w:val="00A91664"/>
    <w:rsid w:val="00A916C6"/>
    <w:rsid w:val="00A919B5"/>
    <w:rsid w:val="00A91E4D"/>
    <w:rsid w:val="00A92501"/>
    <w:rsid w:val="00A92DCE"/>
    <w:rsid w:val="00A93241"/>
    <w:rsid w:val="00A933A5"/>
    <w:rsid w:val="00A93869"/>
    <w:rsid w:val="00A93961"/>
    <w:rsid w:val="00A940AB"/>
    <w:rsid w:val="00A9421F"/>
    <w:rsid w:val="00A9422E"/>
    <w:rsid w:val="00A945C3"/>
    <w:rsid w:val="00A95579"/>
    <w:rsid w:val="00A9564D"/>
    <w:rsid w:val="00A95719"/>
    <w:rsid w:val="00A95E59"/>
    <w:rsid w:val="00A96191"/>
    <w:rsid w:val="00A961D4"/>
    <w:rsid w:val="00A96374"/>
    <w:rsid w:val="00A96B80"/>
    <w:rsid w:val="00A96DC6"/>
    <w:rsid w:val="00A96FB9"/>
    <w:rsid w:val="00A970F6"/>
    <w:rsid w:val="00A971F1"/>
    <w:rsid w:val="00A97E87"/>
    <w:rsid w:val="00AA01F9"/>
    <w:rsid w:val="00AA0384"/>
    <w:rsid w:val="00AA047F"/>
    <w:rsid w:val="00AA0780"/>
    <w:rsid w:val="00AA1999"/>
    <w:rsid w:val="00AA2173"/>
    <w:rsid w:val="00AA266D"/>
    <w:rsid w:val="00AA2A37"/>
    <w:rsid w:val="00AA2D2E"/>
    <w:rsid w:val="00AA2E46"/>
    <w:rsid w:val="00AA3048"/>
    <w:rsid w:val="00AA3056"/>
    <w:rsid w:val="00AA32E6"/>
    <w:rsid w:val="00AA3CB9"/>
    <w:rsid w:val="00AA3DD6"/>
    <w:rsid w:val="00AA4315"/>
    <w:rsid w:val="00AA43EB"/>
    <w:rsid w:val="00AA458C"/>
    <w:rsid w:val="00AA490A"/>
    <w:rsid w:val="00AA49A2"/>
    <w:rsid w:val="00AA4D41"/>
    <w:rsid w:val="00AA5BA1"/>
    <w:rsid w:val="00AA5C7D"/>
    <w:rsid w:val="00AA5D5A"/>
    <w:rsid w:val="00AA6202"/>
    <w:rsid w:val="00AA693B"/>
    <w:rsid w:val="00AA6959"/>
    <w:rsid w:val="00AA6A54"/>
    <w:rsid w:val="00AA6A96"/>
    <w:rsid w:val="00AA6FB9"/>
    <w:rsid w:val="00AA712B"/>
    <w:rsid w:val="00AA7616"/>
    <w:rsid w:val="00AA7AFC"/>
    <w:rsid w:val="00AA7D0A"/>
    <w:rsid w:val="00AB07CC"/>
    <w:rsid w:val="00AB12AC"/>
    <w:rsid w:val="00AB14CB"/>
    <w:rsid w:val="00AB1CC2"/>
    <w:rsid w:val="00AB1FD9"/>
    <w:rsid w:val="00AB23CF"/>
    <w:rsid w:val="00AB2C74"/>
    <w:rsid w:val="00AB2DD0"/>
    <w:rsid w:val="00AB3142"/>
    <w:rsid w:val="00AB31D3"/>
    <w:rsid w:val="00AB338D"/>
    <w:rsid w:val="00AB33DE"/>
    <w:rsid w:val="00AB3C8B"/>
    <w:rsid w:val="00AB3CCE"/>
    <w:rsid w:val="00AB3D3A"/>
    <w:rsid w:val="00AB3DA8"/>
    <w:rsid w:val="00AB40A0"/>
    <w:rsid w:val="00AB47E2"/>
    <w:rsid w:val="00AB4BF3"/>
    <w:rsid w:val="00AB4CBB"/>
    <w:rsid w:val="00AB4D52"/>
    <w:rsid w:val="00AB4E15"/>
    <w:rsid w:val="00AB4EEA"/>
    <w:rsid w:val="00AB5880"/>
    <w:rsid w:val="00AB5C4F"/>
    <w:rsid w:val="00AB5F1B"/>
    <w:rsid w:val="00AB6049"/>
    <w:rsid w:val="00AB626D"/>
    <w:rsid w:val="00AB62DC"/>
    <w:rsid w:val="00AB6445"/>
    <w:rsid w:val="00AB67B8"/>
    <w:rsid w:val="00AB6B8B"/>
    <w:rsid w:val="00AB6CAE"/>
    <w:rsid w:val="00AB6FB6"/>
    <w:rsid w:val="00AB70D0"/>
    <w:rsid w:val="00AB713D"/>
    <w:rsid w:val="00AB7629"/>
    <w:rsid w:val="00AB774B"/>
    <w:rsid w:val="00AB7917"/>
    <w:rsid w:val="00AC00AE"/>
    <w:rsid w:val="00AC02FB"/>
    <w:rsid w:val="00AC0827"/>
    <w:rsid w:val="00AC091A"/>
    <w:rsid w:val="00AC0E8C"/>
    <w:rsid w:val="00AC1588"/>
    <w:rsid w:val="00AC1756"/>
    <w:rsid w:val="00AC1B1C"/>
    <w:rsid w:val="00AC21E2"/>
    <w:rsid w:val="00AC2464"/>
    <w:rsid w:val="00AC2528"/>
    <w:rsid w:val="00AC318B"/>
    <w:rsid w:val="00AC395F"/>
    <w:rsid w:val="00AC3D9F"/>
    <w:rsid w:val="00AC3E27"/>
    <w:rsid w:val="00AC3FCD"/>
    <w:rsid w:val="00AC422D"/>
    <w:rsid w:val="00AC4688"/>
    <w:rsid w:val="00AC49BE"/>
    <w:rsid w:val="00AC4DCF"/>
    <w:rsid w:val="00AC4ED8"/>
    <w:rsid w:val="00AC558A"/>
    <w:rsid w:val="00AC55CC"/>
    <w:rsid w:val="00AC55FD"/>
    <w:rsid w:val="00AC5A7F"/>
    <w:rsid w:val="00AC5C32"/>
    <w:rsid w:val="00AC5EA2"/>
    <w:rsid w:val="00AC5FD1"/>
    <w:rsid w:val="00AC66B7"/>
    <w:rsid w:val="00AC697E"/>
    <w:rsid w:val="00AC6C56"/>
    <w:rsid w:val="00AC6FC3"/>
    <w:rsid w:val="00AC7015"/>
    <w:rsid w:val="00AC745B"/>
    <w:rsid w:val="00AC7477"/>
    <w:rsid w:val="00AC7610"/>
    <w:rsid w:val="00AC77BE"/>
    <w:rsid w:val="00AC7D14"/>
    <w:rsid w:val="00AC7E11"/>
    <w:rsid w:val="00AC7EA9"/>
    <w:rsid w:val="00AD0052"/>
    <w:rsid w:val="00AD03A6"/>
    <w:rsid w:val="00AD079B"/>
    <w:rsid w:val="00AD0C01"/>
    <w:rsid w:val="00AD0EB2"/>
    <w:rsid w:val="00AD14E7"/>
    <w:rsid w:val="00AD1B0E"/>
    <w:rsid w:val="00AD1B75"/>
    <w:rsid w:val="00AD1D3E"/>
    <w:rsid w:val="00AD1D41"/>
    <w:rsid w:val="00AD213C"/>
    <w:rsid w:val="00AD229E"/>
    <w:rsid w:val="00AD2447"/>
    <w:rsid w:val="00AD26A8"/>
    <w:rsid w:val="00AD26D1"/>
    <w:rsid w:val="00AD2B6D"/>
    <w:rsid w:val="00AD2EA4"/>
    <w:rsid w:val="00AD2F24"/>
    <w:rsid w:val="00AD3655"/>
    <w:rsid w:val="00AD3921"/>
    <w:rsid w:val="00AD3CD6"/>
    <w:rsid w:val="00AD4157"/>
    <w:rsid w:val="00AD41A5"/>
    <w:rsid w:val="00AD4A0D"/>
    <w:rsid w:val="00AD4A56"/>
    <w:rsid w:val="00AD4A8A"/>
    <w:rsid w:val="00AD501C"/>
    <w:rsid w:val="00AD50FE"/>
    <w:rsid w:val="00AD547C"/>
    <w:rsid w:val="00AD5844"/>
    <w:rsid w:val="00AD6C62"/>
    <w:rsid w:val="00AD6CAC"/>
    <w:rsid w:val="00AD6D32"/>
    <w:rsid w:val="00AD7182"/>
    <w:rsid w:val="00AD7756"/>
    <w:rsid w:val="00AD7913"/>
    <w:rsid w:val="00AD7FBC"/>
    <w:rsid w:val="00AE03A4"/>
    <w:rsid w:val="00AE0807"/>
    <w:rsid w:val="00AE0B88"/>
    <w:rsid w:val="00AE0BC1"/>
    <w:rsid w:val="00AE0F96"/>
    <w:rsid w:val="00AE1102"/>
    <w:rsid w:val="00AE199A"/>
    <w:rsid w:val="00AE1D62"/>
    <w:rsid w:val="00AE2067"/>
    <w:rsid w:val="00AE24C6"/>
    <w:rsid w:val="00AE2665"/>
    <w:rsid w:val="00AE281A"/>
    <w:rsid w:val="00AE2966"/>
    <w:rsid w:val="00AE2B41"/>
    <w:rsid w:val="00AE2D82"/>
    <w:rsid w:val="00AE2DE6"/>
    <w:rsid w:val="00AE30F2"/>
    <w:rsid w:val="00AE3187"/>
    <w:rsid w:val="00AE35BA"/>
    <w:rsid w:val="00AE3BFD"/>
    <w:rsid w:val="00AE3DC5"/>
    <w:rsid w:val="00AE3ECC"/>
    <w:rsid w:val="00AE4453"/>
    <w:rsid w:val="00AE45F8"/>
    <w:rsid w:val="00AE49A7"/>
    <w:rsid w:val="00AE4D9E"/>
    <w:rsid w:val="00AE4EB2"/>
    <w:rsid w:val="00AE5218"/>
    <w:rsid w:val="00AE5703"/>
    <w:rsid w:val="00AE5D66"/>
    <w:rsid w:val="00AE60FD"/>
    <w:rsid w:val="00AE64F5"/>
    <w:rsid w:val="00AE6FB9"/>
    <w:rsid w:val="00AE7083"/>
    <w:rsid w:val="00AE7157"/>
    <w:rsid w:val="00AE71F5"/>
    <w:rsid w:val="00AE7380"/>
    <w:rsid w:val="00AE7533"/>
    <w:rsid w:val="00AE7628"/>
    <w:rsid w:val="00AE7733"/>
    <w:rsid w:val="00AE7855"/>
    <w:rsid w:val="00AE7A01"/>
    <w:rsid w:val="00AE7AD5"/>
    <w:rsid w:val="00AE7F54"/>
    <w:rsid w:val="00AF0014"/>
    <w:rsid w:val="00AF0150"/>
    <w:rsid w:val="00AF022B"/>
    <w:rsid w:val="00AF0818"/>
    <w:rsid w:val="00AF0EC0"/>
    <w:rsid w:val="00AF0EE8"/>
    <w:rsid w:val="00AF1514"/>
    <w:rsid w:val="00AF153B"/>
    <w:rsid w:val="00AF1E5A"/>
    <w:rsid w:val="00AF23A8"/>
    <w:rsid w:val="00AF29F7"/>
    <w:rsid w:val="00AF32CA"/>
    <w:rsid w:val="00AF346F"/>
    <w:rsid w:val="00AF355D"/>
    <w:rsid w:val="00AF363E"/>
    <w:rsid w:val="00AF3768"/>
    <w:rsid w:val="00AF401C"/>
    <w:rsid w:val="00AF47C1"/>
    <w:rsid w:val="00AF48B5"/>
    <w:rsid w:val="00AF4A80"/>
    <w:rsid w:val="00AF4CA3"/>
    <w:rsid w:val="00AF4FA4"/>
    <w:rsid w:val="00AF539E"/>
    <w:rsid w:val="00AF54C8"/>
    <w:rsid w:val="00AF5577"/>
    <w:rsid w:val="00AF55C9"/>
    <w:rsid w:val="00AF58BD"/>
    <w:rsid w:val="00AF5AAA"/>
    <w:rsid w:val="00AF5BC9"/>
    <w:rsid w:val="00AF6719"/>
    <w:rsid w:val="00AF6A91"/>
    <w:rsid w:val="00AF7278"/>
    <w:rsid w:val="00AF7467"/>
    <w:rsid w:val="00AF7515"/>
    <w:rsid w:val="00AF79B7"/>
    <w:rsid w:val="00AF7AA8"/>
    <w:rsid w:val="00AF7B9A"/>
    <w:rsid w:val="00AF7D31"/>
    <w:rsid w:val="00AF7D9F"/>
    <w:rsid w:val="00AF7DB2"/>
    <w:rsid w:val="00B0038D"/>
    <w:rsid w:val="00B00498"/>
    <w:rsid w:val="00B00803"/>
    <w:rsid w:val="00B008D0"/>
    <w:rsid w:val="00B01010"/>
    <w:rsid w:val="00B012FE"/>
    <w:rsid w:val="00B023CC"/>
    <w:rsid w:val="00B03387"/>
    <w:rsid w:val="00B03537"/>
    <w:rsid w:val="00B03C36"/>
    <w:rsid w:val="00B03C82"/>
    <w:rsid w:val="00B03CCB"/>
    <w:rsid w:val="00B0410D"/>
    <w:rsid w:val="00B04155"/>
    <w:rsid w:val="00B04722"/>
    <w:rsid w:val="00B047BA"/>
    <w:rsid w:val="00B048DE"/>
    <w:rsid w:val="00B04B0D"/>
    <w:rsid w:val="00B051A8"/>
    <w:rsid w:val="00B051FF"/>
    <w:rsid w:val="00B055F0"/>
    <w:rsid w:val="00B05648"/>
    <w:rsid w:val="00B05FDD"/>
    <w:rsid w:val="00B05FE8"/>
    <w:rsid w:val="00B0610A"/>
    <w:rsid w:val="00B06423"/>
    <w:rsid w:val="00B06463"/>
    <w:rsid w:val="00B06902"/>
    <w:rsid w:val="00B06BB0"/>
    <w:rsid w:val="00B06F85"/>
    <w:rsid w:val="00B070B9"/>
    <w:rsid w:val="00B072CC"/>
    <w:rsid w:val="00B073C7"/>
    <w:rsid w:val="00B07A6F"/>
    <w:rsid w:val="00B10473"/>
    <w:rsid w:val="00B108B3"/>
    <w:rsid w:val="00B10D64"/>
    <w:rsid w:val="00B11270"/>
    <w:rsid w:val="00B11370"/>
    <w:rsid w:val="00B11B09"/>
    <w:rsid w:val="00B11DF7"/>
    <w:rsid w:val="00B11E79"/>
    <w:rsid w:val="00B11F5B"/>
    <w:rsid w:val="00B124D7"/>
    <w:rsid w:val="00B12C56"/>
    <w:rsid w:val="00B12E44"/>
    <w:rsid w:val="00B12EC2"/>
    <w:rsid w:val="00B1321E"/>
    <w:rsid w:val="00B141B2"/>
    <w:rsid w:val="00B143F7"/>
    <w:rsid w:val="00B1456B"/>
    <w:rsid w:val="00B147A4"/>
    <w:rsid w:val="00B14A03"/>
    <w:rsid w:val="00B14BE1"/>
    <w:rsid w:val="00B14E31"/>
    <w:rsid w:val="00B14F16"/>
    <w:rsid w:val="00B15006"/>
    <w:rsid w:val="00B155A0"/>
    <w:rsid w:val="00B15A6C"/>
    <w:rsid w:val="00B15E55"/>
    <w:rsid w:val="00B16106"/>
    <w:rsid w:val="00B1618F"/>
    <w:rsid w:val="00B161E5"/>
    <w:rsid w:val="00B16457"/>
    <w:rsid w:val="00B16814"/>
    <w:rsid w:val="00B16BC6"/>
    <w:rsid w:val="00B17410"/>
    <w:rsid w:val="00B1769A"/>
    <w:rsid w:val="00B17912"/>
    <w:rsid w:val="00B17F61"/>
    <w:rsid w:val="00B20589"/>
    <w:rsid w:val="00B205B2"/>
    <w:rsid w:val="00B20BAB"/>
    <w:rsid w:val="00B20EBC"/>
    <w:rsid w:val="00B2100E"/>
    <w:rsid w:val="00B21423"/>
    <w:rsid w:val="00B21A62"/>
    <w:rsid w:val="00B21B06"/>
    <w:rsid w:val="00B21CDB"/>
    <w:rsid w:val="00B21E37"/>
    <w:rsid w:val="00B220A2"/>
    <w:rsid w:val="00B220FB"/>
    <w:rsid w:val="00B22966"/>
    <w:rsid w:val="00B22A83"/>
    <w:rsid w:val="00B22BA9"/>
    <w:rsid w:val="00B22CBE"/>
    <w:rsid w:val="00B22E17"/>
    <w:rsid w:val="00B22E6C"/>
    <w:rsid w:val="00B22FF0"/>
    <w:rsid w:val="00B23029"/>
    <w:rsid w:val="00B23089"/>
    <w:rsid w:val="00B23272"/>
    <w:rsid w:val="00B2329F"/>
    <w:rsid w:val="00B23346"/>
    <w:rsid w:val="00B235E2"/>
    <w:rsid w:val="00B2363F"/>
    <w:rsid w:val="00B23961"/>
    <w:rsid w:val="00B239DC"/>
    <w:rsid w:val="00B23BD7"/>
    <w:rsid w:val="00B23CFF"/>
    <w:rsid w:val="00B23F9B"/>
    <w:rsid w:val="00B24A50"/>
    <w:rsid w:val="00B252A8"/>
    <w:rsid w:val="00B258A5"/>
    <w:rsid w:val="00B259A9"/>
    <w:rsid w:val="00B25A18"/>
    <w:rsid w:val="00B26496"/>
    <w:rsid w:val="00B266B6"/>
    <w:rsid w:val="00B26833"/>
    <w:rsid w:val="00B26CFB"/>
    <w:rsid w:val="00B26D3F"/>
    <w:rsid w:val="00B27151"/>
    <w:rsid w:val="00B273DB"/>
    <w:rsid w:val="00B27576"/>
    <w:rsid w:val="00B27636"/>
    <w:rsid w:val="00B27A89"/>
    <w:rsid w:val="00B27D0D"/>
    <w:rsid w:val="00B27E27"/>
    <w:rsid w:val="00B30324"/>
    <w:rsid w:val="00B30344"/>
    <w:rsid w:val="00B30B0C"/>
    <w:rsid w:val="00B30BA4"/>
    <w:rsid w:val="00B3158B"/>
    <w:rsid w:val="00B31766"/>
    <w:rsid w:val="00B31A23"/>
    <w:rsid w:val="00B31B21"/>
    <w:rsid w:val="00B31C59"/>
    <w:rsid w:val="00B31C9C"/>
    <w:rsid w:val="00B3257F"/>
    <w:rsid w:val="00B32779"/>
    <w:rsid w:val="00B327A8"/>
    <w:rsid w:val="00B32A98"/>
    <w:rsid w:val="00B32DB0"/>
    <w:rsid w:val="00B32DFC"/>
    <w:rsid w:val="00B32FE5"/>
    <w:rsid w:val="00B3355E"/>
    <w:rsid w:val="00B33DD3"/>
    <w:rsid w:val="00B340EE"/>
    <w:rsid w:val="00B342E9"/>
    <w:rsid w:val="00B34559"/>
    <w:rsid w:val="00B34A82"/>
    <w:rsid w:val="00B34B24"/>
    <w:rsid w:val="00B354B6"/>
    <w:rsid w:val="00B35BB7"/>
    <w:rsid w:val="00B35D47"/>
    <w:rsid w:val="00B35E1C"/>
    <w:rsid w:val="00B35FC2"/>
    <w:rsid w:val="00B364F7"/>
    <w:rsid w:val="00B36F54"/>
    <w:rsid w:val="00B37053"/>
    <w:rsid w:val="00B372A1"/>
    <w:rsid w:val="00B37408"/>
    <w:rsid w:val="00B37859"/>
    <w:rsid w:val="00B4024F"/>
    <w:rsid w:val="00B405D9"/>
    <w:rsid w:val="00B406A8"/>
    <w:rsid w:val="00B40751"/>
    <w:rsid w:val="00B40DC5"/>
    <w:rsid w:val="00B40FCB"/>
    <w:rsid w:val="00B4145A"/>
    <w:rsid w:val="00B418BA"/>
    <w:rsid w:val="00B41B38"/>
    <w:rsid w:val="00B41BC9"/>
    <w:rsid w:val="00B41F90"/>
    <w:rsid w:val="00B42095"/>
    <w:rsid w:val="00B42231"/>
    <w:rsid w:val="00B42285"/>
    <w:rsid w:val="00B4258C"/>
    <w:rsid w:val="00B425E8"/>
    <w:rsid w:val="00B42E85"/>
    <w:rsid w:val="00B42FD7"/>
    <w:rsid w:val="00B431DF"/>
    <w:rsid w:val="00B43238"/>
    <w:rsid w:val="00B435B9"/>
    <w:rsid w:val="00B43FF5"/>
    <w:rsid w:val="00B44C8D"/>
    <w:rsid w:val="00B451C9"/>
    <w:rsid w:val="00B453CC"/>
    <w:rsid w:val="00B45C3F"/>
    <w:rsid w:val="00B46685"/>
    <w:rsid w:val="00B46748"/>
    <w:rsid w:val="00B467D3"/>
    <w:rsid w:val="00B46A92"/>
    <w:rsid w:val="00B47100"/>
    <w:rsid w:val="00B472D8"/>
    <w:rsid w:val="00B47555"/>
    <w:rsid w:val="00B477BD"/>
    <w:rsid w:val="00B47BCB"/>
    <w:rsid w:val="00B501B1"/>
    <w:rsid w:val="00B505F1"/>
    <w:rsid w:val="00B50A1D"/>
    <w:rsid w:val="00B5151E"/>
    <w:rsid w:val="00B51F4B"/>
    <w:rsid w:val="00B52853"/>
    <w:rsid w:val="00B52A89"/>
    <w:rsid w:val="00B52B5D"/>
    <w:rsid w:val="00B52CBB"/>
    <w:rsid w:val="00B52E36"/>
    <w:rsid w:val="00B52F16"/>
    <w:rsid w:val="00B530F0"/>
    <w:rsid w:val="00B53154"/>
    <w:rsid w:val="00B5324B"/>
    <w:rsid w:val="00B5384A"/>
    <w:rsid w:val="00B53C1D"/>
    <w:rsid w:val="00B53C71"/>
    <w:rsid w:val="00B53D2C"/>
    <w:rsid w:val="00B53D2E"/>
    <w:rsid w:val="00B53D75"/>
    <w:rsid w:val="00B54AF4"/>
    <w:rsid w:val="00B54DA2"/>
    <w:rsid w:val="00B54E0D"/>
    <w:rsid w:val="00B5512E"/>
    <w:rsid w:val="00B55347"/>
    <w:rsid w:val="00B555AB"/>
    <w:rsid w:val="00B5593C"/>
    <w:rsid w:val="00B55D33"/>
    <w:rsid w:val="00B55E2E"/>
    <w:rsid w:val="00B5604D"/>
    <w:rsid w:val="00B560F0"/>
    <w:rsid w:val="00B56169"/>
    <w:rsid w:val="00B572F3"/>
    <w:rsid w:val="00B57517"/>
    <w:rsid w:val="00B57F55"/>
    <w:rsid w:val="00B60569"/>
    <w:rsid w:val="00B60605"/>
    <w:rsid w:val="00B60711"/>
    <w:rsid w:val="00B611E5"/>
    <w:rsid w:val="00B612CA"/>
    <w:rsid w:val="00B614B7"/>
    <w:rsid w:val="00B62899"/>
    <w:rsid w:val="00B62C4C"/>
    <w:rsid w:val="00B631C8"/>
    <w:rsid w:val="00B63345"/>
    <w:rsid w:val="00B63365"/>
    <w:rsid w:val="00B6394F"/>
    <w:rsid w:val="00B639D9"/>
    <w:rsid w:val="00B63A3C"/>
    <w:rsid w:val="00B6453F"/>
    <w:rsid w:val="00B646E2"/>
    <w:rsid w:val="00B64918"/>
    <w:rsid w:val="00B64C7F"/>
    <w:rsid w:val="00B64CF8"/>
    <w:rsid w:val="00B64DC2"/>
    <w:rsid w:val="00B64F9C"/>
    <w:rsid w:val="00B65DB0"/>
    <w:rsid w:val="00B660D7"/>
    <w:rsid w:val="00B661E9"/>
    <w:rsid w:val="00B6640A"/>
    <w:rsid w:val="00B66C7A"/>
    <w:rsid w:val="00B670AC"/>
    <w:rsid w:val="00B67156"/>
    <w:rsid w:val="00B672A6"/>
    <w:rsid w:val="00B679FA"/>
    <w:rsid w:val="00B67A51"/>
    <w:rsid w:val="00B67AE6"/>
    <w:rsid w:val="00B67E2C"/>
    <w:rsid w:val="00B67F4E"/>
    <w:rsid w:val="00B67F94"/>
    <w:rsid w:val="00B702E9"/>
    <w:rsid w:val="00B7090B"/>
    <w:rsid w:val="00B710B7"/>
    <w:rsid w:val="00B71182"/>
    <w:rsid w:val="00B7138A"/>
    <w:rsid w:val="00B71493"/>
    <w:rsid w:val="00B71772"/>
    <w:rsid w:val="00B717B3"/>
    <w:rsid w:val="00B717D0"/>
    <w:rsid w:val="00B717D5"/>
    <w:rsid w:val="00B717E0"/>
    <w:rsid w:val="00B71A58"/>
    <w:rsid w:val="00B71AC9"/>
    <w:rsid w:val="00B72197"/>
    <w:rsid w:val="00B72282"/>
    <w:rsid w:val="00B72369"/>
    <w:rsid w:val="00B72614"/>
    <w:rsid w:val="00B72BF1"/>
    <w:rsid w:val="00B73285"/>
    <w:rsid w:val="00B733EE"/>
    <w:rsid w:val="00B7402B"/>
    <w:rsid w:val="00B749E5"/>
    <w:rsid w:val="00B74D77"/>
    <w:rsid w:val="00B752DF"/>
    <w:rsid w:val="00B7563E"/>
    <w:rsid w:val="00B759D2"/>
    <w:rsid w:val="00B761FE"/>
    <w:rsid w:val="00B763AA"/>
    <w:rsid w:val="00B76697"/>
    <w:rsid w:val="00B76B90"/>
    <w:rsid w:val="00B76E65"/>
    <w:rsid w:val="00B770C5"/>
    <w:rsid w:val="00B775C0"/>
    <w:rsid w:val="00B77CC6"/>
    <w:rsid w:val="00B77FD4"/>
    <w:rsid w:val="00B804DE"/>
    <w:rsid w:val="00B80672"/>
    <w:rsid w:val="00B80839"/>
    <w:rsid w:val="00B80B0A"/>
    <w:rsid w:val="00B817A8"/>
    <w:rsid w:val="00B81DDE"/>
    <w:rsid w:val="00B82103"/>
    <w:rsid w:val="00B82336"/>
    <w:rsid w:val="00B82594"/>
    <w:rsid w:val="00B82B8A"/>
    <w:rsid w:val="00B82C67"/>
    <w:rsid w:val="00B82DF4"/>
    <w:rsid w:val="00B82E55"/>
    <w:rsid w:val="00B82FF6"/>
    <w:rsid w:val="00B83426"/>
    <w:rsid w:val="00B83435"/>
    <w:rsid w:val="00B83496"/>
    <w:rsid w:val="00B834E9"/>
    <w:rsid w:val="00B83544"/>
    <w:rsid w:val="00B83FAB"/>
    <w:rsid w:val="00B8400A"/>
    <w:rsid w:val="00B8403C"/>
    <w:rsid w:val="00B84061"/>
    <w:rsid w:val="00B844B9"/>
    <w:rsid w:val="00B85281"/>
    <w:rsid w:val="00B85377"/>
    <w:rsid w:val="00B85AFE"/>
    <w:rsid w:val="00B8627D"/>
    <w:rsid w:val="00B863C3"/>
    <w:rsid w:val="00B863E5"/>
    <w:rsid w:val="00B868F9"/>
    <w:rsid w:val="00B86E8C"/>
    <w:rsid w:val="00B87416"/>
    <w:rsid w:val="00B876A1"/>
    <w:rsid w:val="00B87A45"/>
    <w:rsid w:val="00B87FB2"/>
    <w:rsid w:val="00B9004B"/>
    <w:rsid w:val="00B90364"/>
    <w:rsid w:val="00B90526"/>
    <w:rsid w:val="00B90A05"/>
    <w:rsid w:val="00B910E1"/>
    <w:rsid w:val="00B918A0"/>
    <w:rsid w:val="00B91944"/>
    <w:rsid w:val="00B91BF3"/>
    <w:rsid w:val="00B91C3A"/>
    <w:rsid w:val="00B91F3E"/>
    <w:rsid w:val="00B91FB7"/>
    <w:rsid w:val="00B93363"/>
    <w:rsid w:val="00B937F2"/>
    <w:rsid w:val="00B93807"/>
    <w:rsid w:val="00B93B69"/>
    <w:rsid w:val="00B94F91"/>
    <w:rsid w:val="00B95B81"/>
    <w:rsid w:val="00B95FC4"/>
    <w:rsid w:val="00B96031"/>
    <w:rsid w:val="00B96604"/>
    <w:rsid w:val="00B968BB"/>
    <w:rsid w:val="00B96915"/>
    <w:rsid w:val="00B96AB1"/>
    <w:rsid w:val="00B96DC8"/>
    <w:rsid w:val="00B970F8"/>
    <w:rsid w:val="00B971D3"/>
    <w:rsid w:val="00B974AF"/>
    <w:rsid w:val="00B9759E"/>
    <w:rsid w:val="00B97770"/>
    <w:rsid w:val="00B97DF7"/>
    <w:rsid w:val="00B97E1E"/>
    <w:rsid w:val="00BA045B"/>
    <w:rsid w:val="00BA0C42"/>
    <w:rsid w:val="00BA140D"/>
    <w:rsid w:val="00BA172A"/>
    <w:rsid w:val="00BA20E1"/>
    <w:rsid w:val="00BA2854"/>
    <w:rsid w:val="00BA2A2C"/>
    <w:rsid w:val="00BA2AD2"/>
    <w:rsid w:val="00BA2EE0"/>
    <w:rsid w:val="00BA348E"/>
    <w:rsid w:val="00BA34DC"/>
    <w:rsid w:val="00BA37F1"/>
    <w:rsid w:val="00BA4137"/>
    <w:rsid w:val="00BA4781"/>
    <w:rsid w:val="00BA4864"/>
    <w:rsid w:val="00BA490D"/>
    <w:rsid w:val="00BA5075"/>
    <w:rsid w:val="00BA58C3"/>
    <w:rsid w:val="00BA5977"/>
    <w:rsid w:val="00BA5C2D"/>
    <w:rsid w:val="00BA600F"/>
    <w:rsid w:val="00BA6471"/>
    <w:rsid w:val="00BA7010"/>
    <w:rsid w:val="00BA7307"/>
    <w:rsid w:val="00BA77F9"/>
    <w:rsid w:val="00BA7813"/>
    <w:rsid w:val="00BA79AB"/>
    <w:rsid w:val="00BA7D92"/>
    <w:rsid w:val="00BB0639"/>
    <w:rsid w:val="00BB098C"/>
    <w:rsid w:val="00BB0B85"/>
    <w:rsid w:val="00BB15BD"/>
    <w:rsid w:val="00BB1D54"/>
    <w:rsid w:val="00BB26B7"/>
    <w:rsid w:val="00BB2BAF"/>
    <w:rsid w:val="00BB30B0"/>
    <w:rsid w:val="00BB3160"/>
    <w:rsid w:val="00BB32BF"/>
    <w:rsid w:val="00BB39B5"/>
    <w:rsid w:val="00BB3CA8"/>
    <w:rsid w:val="00BB3FD0"/>
    <w:rsid w:val="00BB41CB"/>
    <w:rsid w:val="00BB4278"/>
    <w:rsid w:val="00BB4438"/>
    <w:rsid w:val="00BB4C25"/>
    <w:rsid w:val="00BB4C4A"/>
    <w:rsid w:val="00BB4E4C"/>
    <w:rsid w:val="00BB5348"/>
    <w:rsid w:val="00BB5613"/>
    <w:rsid w:val="00BB5B79"/>
    <w:rsid w:val="00BB5C80"/>
    <w:rsid w:val="00BB5D0A"/>
    <w:rsid w:val="00BB5F90"/>
    <w:rsid w:val="00BB6A42"/>
    <w:rsid w:val="00BB6ACD"/>
    <w:rsid w:val="00BB6FF8"/>
    <w:rsid w:val="00BB71C0"/>
    <w:rsid w:val="00BB7544"/>
    <w:rsid w:val="00BB765C"/>
    <w:rsid w:val="00BB790E"/>
    <w:rsid w:val="00BB7BF8"/>
    <w:rsid w:val="00BB7FE4"/>
    <w:rsid w:val="00BC0137"/>
    <w:rsid w:val="00BC0368"/>
    <w:rsid w:val="00BC04B3"/>
    <w:rsid w:val="00BC05B7"/>
    <w:rsid w:val="00BC062B"/>
    <w:rsid w:val="00BC065E"/>
    <w:rsid w:val="00BC0EDE"/>
    <w:rsid w:val="00BC123A"/>
    <w:rsid w:val="00BC134D"/>
    <w:rsid w:val="00BC16C3"/>
    <w:rsid w:val="00BC219D"/>
    <w:rsid w:val="00BC2E60"/>
    <w:rsid w:val="00BC2F73"/>
    <w:rsid w:val="00BC44EB"/>
    <w:rsid w:val="00BC4922"/>
    <w:rsid w:val="00BC4AAB"/>
    <w:rsid w:val="00BC4CA0"/>
    <w:rsid w:val="00BC523E"/>
    <w:rsid w:val="00BC54C6"/>
    <w:rsid w:val="00BC5A3E"/>
    <w:rsid w:val="00BC6050"/>
    <w:rsid w:val="00BC608C"/>
    <w:rsid w:val="00BC609B"/>
    <w:rsid w:val="00BC60DC"/>
    <w:rsid w:val="00BC6183"/>
    <w:rsid w:val="00BC6252"/>
    <w:rsid w:val="00BC63A6"/>
    <w:rsid w:val="00BC642D"/>
    <w:rsid w:val="00BC6606"/>
    <w:rsid w:val="00BC662F"/>
    <w:rsid w:val="00BC67C9"/>
    <w:rsid w:val="00BC7BF7"/>
    <w:rsid w:val="00BD075C"/>
    <w:rsid w:val="00BD0F17"/>
    <w:rsid w:val="00BD0F47"/>
    <w:rsid w:val="00BD134A"/>
    <w:rsid w:val="00BD1551"/>
    <w:rsid w:val="00BD170E"/>
    <w:rsid w:val="00BD182B"/>
    <w:rsid w:val="00BD1B79"/>
    <w:rsid w:val="00BD217E"/>
    <w:rsid w:val="00BD2239"/>
    <w:rsid w:val="00BD2D3F"/>
    <w:rsid w:val="00BD2DB2"/>
    <w:rsid w:val="00BD2DC3"/>
    <w:rsid w:val="00BD37A5"/>
    <w:rsid w:val="00BD3928"/>
    <w:rsid w:val="00BD3AAC"/>
    <w:rsid w:val="00BD3B18"/>
    <w:rsid w:val="00BD3CE1"/>
    <w:rsid w:val="00BD400F"/>
    <w:rsid w:val="00BD42EB"/>
    <w:rsid w:val="00BD44C2"/>
    <w:rsid w:val="00BD49D5"/>
    <w:rsid w:val="00BD4A05"/>
    <w:rsid w:val="00BD4E80"/>
    <w:rsid w:val="00BD4F9F"/>
    <w:rsid w:val="00BD519E"/>
    <w:rsid w:val="00BD5D4D"/>
    <w:rsid w:val="00BD5FEC"/>
    <w:rsid w:val="00BD62D2"/>
    <w:rsid w:val="00BD71C7"/>
    <w:rsid w:val="00BD7487"/>
    <w:rsid w:val="00BD7874"/>
    <w:rsid w:val="00BD7E69"/>
    <w:rsid w:val="00BE011B"/>
    <w:rsid w:val="00BE032C"/>
    <w:rsid w:val="00BE03D5"/>
    <w:rsid w:val="00BE0784"/>
    <w:rsid w:val="00BE0B86"/>
    <w:rsid w:val="00BE0F76"/>
    <w:rsid w:val="00BE1573"/>
    <w:rsid w:val="00BE1925"/>
    <w:rsid w:val="00BE1E1A"/>
    <w:rsid w:val="00BE1E6B"/>
    <w:rsid w:val="00BE216C"/>
    <w:rsid w:val="00BE2270"/>
    <w:rsid w:val="00BE22F1"/>
    <w:rsid w:val="00BE2569"/>
    <w:rsid w:val="00BE268D"/>
    <w:rsid w:val="00BE2CC5"/>
    <w:rsid w:val="00BE2E7F"/>
    <w:rsid w:val="00BE30EA"/>
    <w:rsid w:val="00BE3762"/>
    <w:rsid w:val="00BE37B9"/>
    <w:rsid w:val="00BE37C0"/>
    <w:rsid w:val="00BE3994"/>
    <w:rsid w:val="00BE3CD9"/>
    <w:rsid w:val="00BE42AE"/>
    <w:rsid w:val="00BE43F3"/>
    <w:rsid w:val="00BE4685"/>
    <w:rsid w:val="00BE49F3"/>
    <w:rsid w:val="00BE4A2F"/>
    <w:rsid w:val="00BE4EAF"/>
    <w:rsid w:val="00BE51B5"/>
    <w:rsid w:val="00BE525F"/>
    <w:rsid w:val="00BE5483"/>
    <w:rsid w:val="00BE5972"/>
    <w:rsid w:val="00BE59F0"/>
    <w:rsid w:val="00BE5B2F"/>
    <w:rsid w:val="00BE6DC7"/>
    <w:rsid w:val="00BE7147"/>
    <w:rsid w:val="00BE716E"/>
    <w:rsid w:val="00BE765E"/>
    <w:rsid w:val="00BE7A98"/>
    <w:rsid w:val="00BE7ACD"/>
    <w:rsid w:val="00BE7D61"/>
    <w:rsid w:val="00BF0365"/>
    <w:rsid w:val="00BF0453"/>
    <w:rsid w:val="00BF04D2"/>
    <w:rsid w:val="00BF0518"/>
    <w:rsid w:val="00BF053A"/>
    <w:rsid w:val="00BF0863"/>
    <w:rsid w:val="00BF0C6F"/>
    <w:rsid w:val="00BF0DB7"/>
    <w:rsid w:val="00BF1035"/>
    <w:rsid w:val="00BF1A83"/>
    <w:rsid w:val="00BF1C45"/>
    <w:rsid w:val="00BF1C8E"/>
    <w:rsid w:val="00BF1EE1"/>
    <w:rsid w:val="00BF20AE"/>
    <w:rsid w:val="00BF2676"/>
    <w:rsid w:val="00BF2BBE"/>
    <w:rsid w:val="00BF36AE"/>
    <w:rsid w:val="00BF36F5"/>
    <w:rsid w:val="00BF3974"/>
    <w:rsid w:val="00BF397C"/>
    <w:rsid w:val="00BF3D1A"/>
    <w:rsid w:val="00BF4354"/>
    <w:rsid w:val="00BF4486"/>
    <w:rsid w:val="00BF47DC"/>
    <w:rsid w:val="00BF4AE7"/>
    <w:rsid w:val="00BF4C91"/>
    <w:rsid w:val="00BF4E17"/>
    <w:rsid w:val="00BF4F5E"/>
    <w:rsid w:val="00BF51AB"/>
    <w:rsid w:val="00BF548B"/>
    <w:rsid w:val="00BF5690"/>
    <w:rsid w:val="00BF5692"/>
    <w:rsid w:val="00BF5E38"/>
    <w:rsid w:val="00BF67E0"/>
    <w:rsid w:val="00BF6952"/>
    <w:rsid w:val="00BF698B"/>
    <w:rsid w:val="00BF6C0C"/>
    <w:rsid w:val="00BF6F42"/>
    <w:rsid w:val="00BF7273"/>
    <w:rsid w:val="00BF72BE"/>
    <w:rsid w:val="00BF7A6A"/>
    <w:rsid w:val="00C009C3"/>
    <w:rsid w:val="00C00F69"/>
    <w:rsid w:val="00C01338"/>
    <w:rsid w:val="00C01362"/>
    <w:rsid w:val="00C01F53"/>
    <w:rsid w:val="00C02309"/>
    <w:rsid w:val="00C02A0E"/>
    <w:rsid w:val="00C02A31"/>
    <w:rsid w:val="00C03215"/>
    <w:rsid w:val="00C03316"/>
    <w:rsid w:val="00C033B7"/>
    <w:rsid w:val="00C035D1"/>
    <w:rsid w:val="00C0372F"/>
    <w:rsid w:val="00C03CE4"/>
    <w:rsid w:val="00C0414A"/>
    <w:rsid w:val="00C04557"/>
    <w:rsid w:val="00C04B6B"/>
    <w:rsid w:val="00C04C94"/>
    <w:rsid w:val="00C05111"/>
    <w:rsid w:val="00C055E3"/>
    <w:rsid w:val="00C058C8"/>
    <w:rsid w:val="00C059A3"/>
    <w:rsid w:val="00C05B5E"/>
    <w:rsid w:val="00C05D58"/>
    <w:rsid w:val="00C06443"/>
    <w:rsid w:val="00C06580"/>
    <w:rsid w:val="00C0675E"/>
    <w:rsid w:val="00C06CDC"/>
    <w:rsid w:val="00C06FC0"/>
    <w:rsid w:val="00C07599"/>
    <w:rsid w:val="00C07BB9"/>
    <w:rsid w:val="00C07E8E"/>
    <w:rsid w:val="00C07F58"/>
    <w:rsid w:val="00C07FC2"/>
    <w:rsid w:val="00C07FEE"/>
    <w:rsid w:val="00C10A4D"/>
    <w:rsid w:val="00C10CAC"/>
    <w:rsid w:val="00C10F8A"/>
    <w:rsid w:val="00C111CD"/>
    <w:rsid w:val="00C1129B"/>
    <w:rsid w:val="00C12028"/>
    <w:rsid w:val="00C1231D"/>
    <w:rsid w:val="00C12632"/>
    <w:rsid w:val="00C126E1"/>
    <w:rsid w:val="00C128C6"/>
    <w:rsid w:val="00C128D0"/>
    <w:rsid w:val="00C12CA8"/>
    <w:rsid w:val="00C12DA5"/>
    <w:rsid w:val="00C13142"/>
    <w:rsid w:val="00C1339B"/>
    <w:rsid w:val="00C133FF"/>
    <w:rsid w:val="00C13A01"/>
    <w:rsid w:val="00C13A42"/>
    <w:rsid w:val="00C13B36"/>
    <w:rsid w:val="00C13F27"/>
    <w:rsid w:val="00C140EE"/>
    <w:rsid w:val="00C147C6"/>
    <w:rsid w:val="00C14F6D"/>
    <w:rsid w:val="00C15492"/>
    <w:rsid w:val="00C15691"/>
    <w:rsid w:val="00C158A6"/>
    <w:rsid w:val="00C15DCB"/>
    <w:rsid w:val="00C16A72"/>
    <w:rsid w:val="00C16B37"/>
    <w:rsid w:val="00C16E53"/>
    <w:rsid w:val="00C16EA8"/>
    <w:rsid w:val="00C16EC3"/>
    <w:rsid w:val="00C172DF"/>
    <w:rsid w:val="00C175A6"/>
    <w:rsid w:val="00C17782"/>
    <w:rsid w:val="00C17BF8"/>
    <w:rsid w:val="00C17F13"/>
    <w:rsid w:val="00C2009E"/>
    <w:rsid w:val="00C200D8"/>
    <w:rsid w:val="00C20172"/>
    <w:rsid w:val="00C202C7"/>
    <w:rsid w:val="00C20722"/>
    <w:rsid w:val="00C207C7"/>
    <w:rsid w:val="00C20E34"/>
    <w:rsid w:val="00C210A7"/>
    <w:rsid w:val="00C217CC"/>
    <w:rsid w:val="00C21A56"/>
    <w:rsid w:val="00C21ECE"/>
    <w:rsid w:val="00C21EE4"/>
    <w:rsid w:val="00C221E1"/>
    <w:rsid w:val="00C225E9"/>
    <w:rsid w:val="00C22A42"/>
    <w:rsid w:val="00C22AD4"/>
    <w:rsid w:val="00C22C39"/>
    <w:rsid w:val="00C22CBC"/>
    <w:rsid w:val="00C2333D"/>
    <w:rsid w:val="00C23D48"/>
    <w:rsid w:val="00C23FA2"/>
    <w:rsid w:val="00C24207"/>
    <w:rsid w:val="00C244A0"/>
    <w:rsid w:val="00C244FE"/>
    <w:rsid w:val="00C2451D"/>
    <w:rsid w:val="00C248A5"/>
    <w:rsid w:val="00C2492B"/>
    <w:rsid w:val="00C24B6B"/>
    <w:rsid w:val="00C24DCB"/>
    <w:rsid w:val="00C24E2D"/>
    <w:rsid w:val="00C24EC0"/>
    <w:rsid w:val="00C25169"/>
    <w:rsid w:val="00C25359"/>
    <w:rsid w:val="00C2626A"/>
    <w:rsid w:val="00C262EC"/>
    <w:rsid w:val="00C265EA"/>
    <w:rsid w:val="00C26A11"/>
    <w:rsid w:val="00C26E9F"/>
    <w:rsid w:val="00C276A9"/>
    <w:rsid w:val="00C27E12"/>
    <w:rsid w:val="00C27EC8"/>
    <w:rsid w:val="00C3074F"/>
    <w:rsid w:val="00C30752"/>
    <w:rsid w:val="00C30849"/>
    <w:rsid w:val="00C30BC3"/>
    <w:rsid w:val="00C30DE8"/>
    <w:rsid w:val="00C3111A"/>
    <w:rsid w:val="00C31B71"/>
    <w:rsid w:val="00C327A8"/>
    <w:rsid w:val="00C32BB3"/>
    <w:rsid w:val="00C32C81"/>
    <w:rsid w:val="00C32C90"/>
    <w:rsid w:val="00C32D4A"/>
    <w:rsid w:val="00C336CE"/>
    <w:rsid w:val="00C33A00"/>
    <w:rsid w:val="00C33AFE"/>
    <w:rsid w:val="00C34008"/>
    <w:rsid w:val="00C340C8"/>
    <w:rsid w:val="00C341EA"/>
    <w:rsid w:val="00C3438F"/>
    <w:rsid w:val="00C3455A"/>
    <w:rsid w:val="00C34ADA"/>
    <w:rsid w:val="00C34FEF"/>
    <w:rsid w:val="00C35857"/>
    <w:rsid w:val="00C35B2D"/>
    <w:rsid w:val="00C35C7E"/>
    <w:rsid w:val="00C35EC5"/>
    <w:rsid w:val="00C35F74"/>
    <w:rsid w:val="00C361FC"/>
    <w:rsid w:val="00C36201"/>
    <w:rsid w:val="00C36537"/>
    <w:rsid w:val="00C365F8"/>
    <w:rsid w:val="00C367FA"/>
    <w:rsid w:val="00C36E3D"/>
    <w:rsid w:val="00C3708B"/>
    <w:rsid w:val="00C37126"/>
    <w:rsid w:val="00C37162"/>
    <w:rsid w:val="00C37BE7"/>
    <w:rsid w:val="00C37DC8"/>
    <w:rsid w:val="00C40220"/>
    <w:rsid w:val="00C40492"/>
    <w:rsid w:val="00C40B4F"/>
    <w:rsid w:val="00C4101E"/>
    <w:rsid w:val="00C4117E"/>
    <w:rsid w:val="00C415E4"/>
    <w:rsid w:val="00C419E8"/>
    <w:rsid w:val="00C42B4F"/>
    <w:rsid w:val="00C4380F"/>
    <w:rsid w:val="00C43B09"/>
    <w:rsid w:val="00C43C76"/>
    <w:rsid w:val="00C4426D"/>
    <w:rsid w:val="00C4446F"/>
    <w:rsid w:val="00C44695"/>
    <w:rsid w:val="00C44747"/>
    <w:rsid w:val="00C447A4"/>
    <w:rsid w:val="00C4495E"/>
    <w:rsid w:val="00C44CF8"/>
    <w:rsid w:val="00C45570"/>
    <w:rsid w:val="00C45712"/>
    <w:rsid w:val="00C45A98"/>
    <w:rsid w:val="00C45D2A"/>
    <w:rsid w:val="00C45F82"/>
    <w:rsid w:val="00C461B9"/>
    <w:rsid w:val="00C466B6"/>
    <w:rsid w:val="00C46779"/>
    <w:rsid w:val="00C46D3B"/>
    <w:rsid w:val="00C46E73"/>
    <w:rsid w:val="00C46FBB"/>
    <w:rsid w:val="00C47298"/>
    <w:rsid w:val="00C47624"/>
    <w:rsid w:val="00C478B1"/>
    <w:rsid w:val="00C47A7C"/>
    <w:rsid w:val="00C47C9A"/>
    <w:rsid w:val="00C5032D"/>
    <w:rsid w:val="00C507D6"/>
    <w:rsid w:val="00C50F4D"/>
    <w:rsid w:val="00C514CC"/>
    <w:rsid w:val="00C5182B"/>
    <w:rsid w:val="00C51B28"/>
    <w:rsid w:val="00C51DE8"/>
    <w:rsid w:val="00C520F2"/>
    <w:rsid w:val="00C52317"/>
    <w:rsid w:val="00C5279E"/>
    <w:rsid w:val="00C527DF"/>
    <w:rsid w:val="00C529BD"/>
    <w:rsid w:val="00C53BA1"/>
    <w:rsid w:val="00C542A7"/>
    <w:rsid w:val="00C5435D"/>
    <w:rsid w:val="00C5458F"/>
    <w:rsid w:val="00C54A0C"/>
    <w:rsid w:val="00C54B6B"/>
    <w:rsid w:val="00C54D07"/>
    <w:rsid w:val="00C550D1"/>
    <w:rsid w:val="00C551B9"/>
    <w:rsid w:val="00C552D3"/>
    <w:rsid w:val="00C55863"/>
    <w:rsid w:val="00C55D1A"/>
    <w:rsid w:val="00C56288"/>
    <w:rsid w:val="00C5642B"/>
    <w:rsid w:val="00C565FB"/>
    <w:rsid w:val="00C568E4"/>
    <w:rsid w:val="00C56DF6"/>
    <w:rsid w:val="00C5727E"/>
    <w:rsid w:val="00C574A4"/>
    <w:rsid w:val="00C576C9"/>
    <w:rsid w:val="00C578A7"/>
    <w:rsid w:val="00C57B46"/>
    <w:rsid w:val="00C57C59"/>
    <w:rsid w:val="00C6113E"/>
    <w:rsid w:val="00C61297"/>
    <w:rsid w:val="00C6131F"/>
    <w:rsid w:val="00C61714"/>
    <w:rsid w:val="00C6176F"/>
    <w:rsid w:val="00C619F5"/>
    <w:rsid w:val="00C61B84"/>
    <w:rsid w:val="00C61C60"/>
    <w:rsid w:val="00C61F81"/>
    <w:rsid w:val="00C62C9A"/>
    <w:rsid w:val="00C62CAE"/>
    <w:rsid w:val="00C62E4E"/>
    <w:rsid w:val="00C63599"/>
    <w:rsid w:val="00C63638"/>
    <w:rsid w:val="00C637B1"/>
    <w:rsid w:val="00C63AB2"/>
    <w:rsid w:val="00C640C7"/>
    <w:rsid w:val="00C64835"/>
    <w:rsid w:val="00C648C9"/>
    <w:rsid w:val="00C64900"/>
    <w:rsid w:val="00C64E4B"/>
    <w:rsid w:val="00C65123"/>
    <w:rsid w:val="00C65165"/>
    <w:rsid w:val="00C65757"/>
    <w:rsid w:val="00C65898"/>
    <w:rsid w:val="00C659D4"/>
    <w:rsid w:val="00C65C86"/>
    <w:rsid w:val="00C6608B"/>
    <w:rsid w:val="00C6640C"/>
    <w:rsid w:val="00C6678A"/>
    <w:rsid w:val="00C668E2"/>
    <w:rsid w:val="00C66C26"/>
    <w:rsid w:val="00C66E08"/>
    <w:rsid w:val="00C66E55"/>
    <w:rsid w:val="00C66FBC"/>
    <w:rsid w:val="00C671BE"/>
    <w:rsid w:val="00C67DE7"/>
    <w:rsid w:val="00C67FA7"/>
    <w:rsid w:val="00C70726"/>
    <w:rsid w:val="00C70754"/>
    <w:rsid w:val="00C707DE"/>
    <w:rsid w:val="00C70B47"/>
    <w:rsid w:val="00C70BF3"/>
    <w:rsid w:val="00C70FA4"/>
    <w:rsid w:val="00C71282"/>
    <w:rsid w:val="00C71C56"/>
    <w:rsid w:val="00C7245A"/>
    <w:rsid w:val="00C726CD"/>
    <w:rsid w:val="00C72CED"/>
    <w:rsid w:val="00C732D7"/>
    <w:rsid w:val="00C732FA"/>
    <w:rsid w:val="00C734EB"/>
    <w:rsid w:val="00C73670"/>
    <w:rsid w:val="00C737B2"/>
    <w:rsid w:val="00C737E7"/>
    <w:rsid w:val="00C73B1F"/>
    <w:rsid w:val="00C74127"/>
    <w:rsid w:val="00C748C6"/>
    <w:rsid w:val="00C74BE3"/>
    <w:rsid w:val="00C75283"/>
    <w:rsid w:val="00C755CF"/>
    <w:rsid w:val="00C75864"/>
    <w:rsid w:val="00C760B2"/>
    <w:rsid w:val="00C7615A"/>
    <w:rsid w:val="00C7657B"/>
    <w:rsid w:val="00C766C3"/>
    <w:rsid w:val="00C76790"/>
    <w:rsid w:val="00C767AF"/>
    <w:rsid w:val="00C76FFB"/>
    <w:rsid w:val="00C771FA"/>
    <w:rsid w:val="00C77311"/>
    <w:rsid w:val="00C7741C"/>
    <w:rsid w:val="00C7748B"/>
    <w:rsid w:val="00C80456"/>
    <w:rsid w:val="00C807C1"/>
    <w:rsid w:val="00C80937"/>
    <w:rsid w:val="00C809D5"/>
    <w:rsid w:val="00C8130F"/>
    <w:rsid w:val="00C8137A"/>
    <w:rsid w:val="00C8153D"/>
    <w:rsid w:val="00C81580"/>
    <w:rsid w:val="00C817EF"/>
    <w:rsid w:val="00C817F3"/>
    <w:rsid w:val="00C81A31"/>
    <w:rsid w:val="00C81CF8"/>
    <w:rsid w:val="00C8251D"/>
    <w:rsid w:val="00C825EB"/>
    <w:rsid w:val="00C82FA3"/>
    <w:rsid w:val="00C830AA"/>
    <w:rsid w:val="00C832B2"/>
    <w:rsid w:val="00C83985"/>
    <w:rsid w:val="00C83ADB"/>
    <w:rsid w:val="00C83CC0"/>
    <w:rsid w:val="00C83CE9"/>
    <w:rsid w:val="00C83FDD"/>
    <w:rsid w:val="00C84341"/>
    <w:rsid w:val="00C847B7"/>
    <w:rsid w:val="00C84AFB"/>
    <w:rsid w:val="00C84DC9"/>
    <w:rsid w:val="00C85153"/>
    <w:rsid w:val="00C8534F"/>
    <w:rsid w:val="00C8556C"/>
    <w:rsid w:val="00C85B18"/>
    <w:rsid w:val="00C85C94"/>
    <w:rsid w:val="00C86862"/>
    <w:rsid w:val="00C86CC4"/>
    <w:rsid w:val="00C8721E"/>
    <w:rsid w:val="00C87220"/>
    <w:rsid w:val="00C87447"/>
    <w:rsid w:val="00C874D9"/>
    <w:rsid w:val="00C8770D"/>
    <w:rsid w:val="00C90093"/>
    <w:rsid w:val="00C900DA"/>
    <w:rsid w:val="00C9016D"/>
    <w:rsid w:val="00C9023A"/>
    <w:rsid w:val="00C9062F"/>
    <w:rsid w:val="00C90DF5"/>
    <w:rsid w:val="00C910B4"/>
    <w:rsid w:val="00C9132C"/>
    <w:rsid w:val="00C919B6"/>
    <w:rsid w:val="00C91D65"/>
    <w:rsid w:val="00C91F00"/>
    <w:rsid w:val="00C922C9"/>
    <w:rsid w:val="00C92336"/>
    <w:rsid w:val="00C92494"/>
    <w:rsid w:val="00C925D1"/>
    <w:rsid w:val="00C928DE"/>
    <w:rsid w:val="00C92AB8"/>
    <w:rsid w:val="00C92B3A"/>
    <w:rsid w:val="00C92DEC"/>
    <w:rsid w:val="00C92F2B"/>
    <w:rsid w:val="00C92FFD"/>
    <w:rsid w:val="00C933E2"/>
    <w:rsid w:val="00C937C2"/>
    <w:rsid w:val="00C93B09"/>
    <w:rsid w:val="00C93C25"/>
    <w:rsid w:val="00C93D28"/>
    <w:rsid w:val="00C940BA"/>
    <w:rsid w:val="00C9418D"/>
    <w:rsid w:val="00C9436B"/>
    <w:rsid w:val="00C94645"/>
    <w:rsid w:val="00C94A72"/>
    <w:rsid w:val="00C94C18"/>
    <w:rsid w:val="00C94EEB"/>
    <w:rsid w:val="00C94F6C"/>
    <w:rsid w:val="00C952A0"/>
    <w:rsid w:val="00C95478"/>
    <w:rsid w:val="00C95C4D"/>
    <w:rsid w:val="00C95F75"/>
    <w:rsid w:val="00C96448"/>
    <w:rsid w:val="00C9657D"/>
    <w:rsid w:val="00C9661E"/>
    <w:rsid w:val="00C9690B"/>
    <w:rsid w:val="00C96B88"/>
    <w:rsid w:val="00C96C40"/>
    <w:rsid w:val="00C97114"/>
    <w:rsid w:val="00C9735D"/>
    <w:rsid w:val="00C97887"/>
    <w:rsid w:val="00C97F2F"/>
    <w:rsid w:val="00CA0004"/>
    <w:rsid w:val="00CA00E8"/>
    <w:rsid w:val="00CA020D"/>
    <w:rsid w:val="00CA0447"/>
    <w:rsid w:val="00CA05F8"/>
    <w:rsid w:val="00CA07E8"/>
    <w:rsid w:val="00CA0832"/>
    <w:rsid w:val="00CA0DE9"/>
    <w:rsid w:val="00CA1459"/>
    <w:rsid w:val="00CA1569"/>
    <w:rsid w:val="00CA1A1C"/>
    <w:rsid w:val="00CA2150"/>
    <w:rsid w:val="00CA26FC"/>
    <w:rsid w:val="00CA2836"/>
    <w:rsid w:val="00CA2984"/>
    <w:rsid w:val="00CA2F85"/>
    <w:rsid w:val="00CA3125"/>
    <w:rsid w:val="00CA3216"/>
    <w:rsid w:val="00CA33B7"/>
    <w:rsid w:val="00CA3578"/>
    <w:rsid w:val="00CA35D6"/>
    <w:rsid w:val="00CA3686"/>
    <w:rsid w:val="00CA3697"/>
    <w:rsid w:val="00CA384E"/>
    <w:rsid w:val="00CA3F93"/>
    <w:rsid w:val="00CA487F"/>
    <w:rsid w:val="00CA4883"/>
    <w:rsid w:val="00CA4C07"/>
    <w:rsid w:val="00CA4CCC"/>
    <w:rsid w:val="00CA4ED3"/>
    <w:rsid w:val="00CA533D"/>
    <w:rsid w:val="00CA5817"/>
    <w:rsid w:val="00CA5BD9"/>
    <w:rsid w:val="00CA5DB4"/>
    <w:rsid w:val="00CA6281"/>
    <w:rsid w:val="00CA6338"/>
    <w:rsid w:val="00CA638E"/>
    <w:rsid w:val="00CA73F2"/>
    <w:rsid w:val="00CA770E"/>
    <w:rsid w:val="00CA77CF"/>
    <w:rsid w:val="00CA78CA"/>
    <w:rsid w:val="00CA7F5B"/>
    <w:rsid w:val="00CB049A"/>
    <w:rsid w:val="00CB063B"/>
    <w:rsid w:val="00CB0837"/>
    <w:rsid w:val="00CB0D2E"/>
    <w:rsid w:val="00CB10D2"/>
    <w:rsid w:val="00CB10D7"/>
    <w:rsid w:val="00CB1317"/>
    <w:rsid w:val="00CB1920"/>
    <w:rsid w:val="00CB19F5"/>
    <w:rsid w:val="00CB1EEE"/>
    <w:rsid w:val="00CB23A6"/>
    <w:rsid w:val="00CB27AB"/>
    <w:rsid w:val="00CB286F"/>
    <w:rsid w:val="00CB29A8"/>
    <w:rsid w:val="00CB29D5"/>
    <w:rsid w:val="00CB2D41"/>
    <w:rsid w:val="00CB3204"/>
    <w:rsid w:val="00CB32CB"/>
    <w:rsid w:val="00CB336A"/>
    <w:rsid w:val="00CB3C29"/>
    <w:rsid w:val="00CB3C96"/>
    <w:rsid w:val="00CB404C"/>
    <w:rsid w:val="00CB422A"/>
    <w:rsid w:val="00CB43FE"/>
    <w:rsid w:val="00CB44D8"/>
    <w:rsid w:val="00CB45D2"/>
    <w:rsid w:val="00CB4A03"/>
    <w:rsid w:val="00CB5040"/>
    <w:rsid w:val="00CB51A6"/>
    <w:rsid w:val="00CB51A8"/>
    <w:rsid w:val="00CB5C1E"/>
    <w:rsid w:val="00CB5CB7"/>
    <w:rsid w:val="00CB6DC1"/>
    <w:rsid w:val="00CB72A5"/>
    <w:rsid w:val="00CB7654"/>
    <w:rsid w:val="00CB79E5"/>
    <w:rsid w:val="00CB7D83"/>
    <w:rsid w:val="00CC0431"/>
    <w:rsid w:val="00CC04B7"/>
    <w:rsid w:val="00CC070A"/>
    <w:rsid w:val="00CC0F8A"/>
    <w:rsid w:val="00CC1017"/>
    <w:rsid w:val="00CC11AE"/>
    <w:rsid w:val="00CC130C"/>
    <w:rsid w:val="00CC1414"/>
    <w:rsid w:val="00CC144C"/>
    <w:rsid w:val="00CC1C09"/>
    <w:rsid w:val="00CC1DC1"/>
    <w:rsid w:val="00CC1E73"/>
    <w:rsid w:val="00CC1F9C"/>
    <w:rsid w:val="00CC1FB1"/>
    <w:rsid w:val="00CC2060"/>
    <w:rsid w:val="00CC23E5"/>
    <w:rsid w:val="00CC26FA"/>
    <w:rsid w:val="00CC2A95"/>
    <w:rsid w:val="00CC3722"/>
    <w:rsid w:val="00CC38E8"/>
    <w:rsid w:val="00CC3EF5"/>
    <w:rsid w:val="00CC40AA"/>
    <w:rsid w:val="00CC4177"/>
    <w:rsid w:val="00CC41E6"/>
    <w:rsid w:val="00CC4FA3"/>
    <w:rsid w:val="00CC5E1B"/>
    <w:rsid w:val="00CC6065"/>
    <w:rsid w:val="00CC607F"/>
    <w:rsid w:val="00CC7572"/>
    <w:rsid w:val="00CC7970"/>
    <w:rsid w:val="00CC7D0D"/>
    <w:rsid w:val="00CD0221"/>
    <w:rsid w:val="00CD04A7"/>
    <w:rsid w:val="00CD05E5"/>
    <w:rsid w:val="00CD108F"/>
    <w:rsid w:val="00CD1342"/>
    <w:rsid w:val="00CD1416"/>
    <w:rsid w:val="00CD1B6A"/>
    <w:rsid w:val="00CD2129"/>
    <w:rsid w:val="00CD2819"/>
    <w:rsid w:val="00CD2E1B"/>
    <w:rsid w:val="00CD3203"/>
    <w:rsid w:val="00CD3F4E"/>
    <w:rsid w:val="00CD4979"/>
    <w:rsid w:val="00CD4AAD"/>
    <w:rsid w:val="00CD4C97"/>
    <w:rsid w:val="00CD4EE2"/>
    <w:rsid w:val="00CD5140"/>
    <w:rsid w:val="00CD5722"/>
    <w:rsid w:val="00CD5764"/>
    <w:rsid w:val="00CD5FCB"/>
    <w:rsid w:val="00CD62DC"/>
    <w:rsid w:val="00CD6A4B"/>
    <w:rsid w:val="00CD77B0"/>
    <w:rsid w:val="00CD787D"/>
    <w:rsid w:val="00CD7CDB"/>
    <w:rsid w:val="00CD7D2D"/>
    <w:rsid w:val="00CD7EBC"/>
    <w:rsid w:val="00CE0229"/>
    <w:rsid w:val="00CE02CC"/>
    <w:rsid w:val="00CE036D"/>
    <w:rsid w:val="00CE0829"/>
    <w:rsid w:val="00CE0E75"/>
    <w:rsid w:val="00CE0EA2"/>
    <w:rsid w:val="00CE0F07"/>
    <w:rsid w:val="00CE111E"/>
    <w:rsid w:val="00CE14FE"/>
    <w:rsid w:val="00CE1FC4"/>
    <w:rsid w:val="00CE205D"/>
    <w:rsid w:val="00CE213D"/>
    <w:rsid w:val="00CE24D0"/>
    <w:rsid w:val="00CE26EB"/>
    <w:rsid w:val="00CE27E6"/>
    <w:rsid w:val="00CE2E18"/>
    <w:rsid w:val="00CE2F27"/>
    <w:rsid w:val="00CE34E6"/>
    <w:rsid w:val="00CE3A1D"/>
    <w:rsid w:val="00CE3DD2"/>
    <w:rsid w:val="00CE3DF7"/>
    <w:rsid w:val="00CE3F65"/>
    <w:rsid w:val="00CE42BB"/>
    <w:rsid w:val="00CE4607"/>
    <w:rsid w:val="00CE4873"/>
    <w:rsid w:val="00CE4C9B"/>
    <w:rsid w:val="00CE4E47"/>
    <w:rsid w:val="00CE5229"/>
    <w:rsid w:val="00CE555C"/>
    <w:rsid w:val="00CE59ED"/>
    <w:rsid w:val="00CE5B8C"/>
    <w:rsid w:val="00CE5C1E"/>
    <w:rsid w:val="00CE5F99"/>
    <w:rsid w:val="00CE5FE5"/>
    <w:rsid w:val="00CE60C6"/>
    <w:rsid w:val="00CE6146"/>
    <w:rsid w:val="00CE61DE"/>
    <w:rsid w:val="00CE660E"/>
    <w:rsid w:val="00CE67F7"/>
    <w:rsid w:val="00CE6A4E"/>
    <w:rsid w:val="00CE6DB6"/>
    <w:rsid w:val="00CE6DFA"/>
    <w:rsid w:val="00CE7319"/>
    <w:rsid w:val="00CE74BF"/>
    <w:rsid w:val="00CE762A"/>
    <w:rsid w:val="00CE7B55"/>
    <w:rsid w:val="00CE7E0F"/>
    <w:rsid w:val="00CF0466"/>
    <w:rsid w:val="00CF0DD8"/>
    <w:rsid w:val="00CF0FE3"/>
    <w:rsid w:val="00CF10D0"/>
    <w:rsid w:val="00CF1422"/>
    <w:rsid w:val="00CF1B47"/>
    <w:rsid w:val="00CF1EE0"/>
    <w:rsid w:val="00CF221D"/>
    <w:rsid w:val="00CF2863"/>
    <w:rsid w:val="00CF2F25"/>
    <w:rsid w:val="00CF3041"/>
    <w:rsid w:val="00CF32C4"/>
    <w:rsid w:val="00CF344D"/>
    <w:rsid w:val="00CF35AF"/>
    <w:rsid w:val="00CF3718"/>
    <w:rsid w:val="00CF39F2"/>
    <w:rsid w:val="00CF3ACF"/>
    <w:rsid w:val="00CF49D7"/>
    <w:rsid w:val="00CF4B82"/>
    <w:rsid w:val="00CF5053"/>
    <w:rsid w:val="00CF5D10"/>
    <w:rsid w:val="00CF702A"/>
    <w:rsid w:val="00CF70DA"/>
    <w:rsid w:val="00CF71BB"/>
    <w:rsid w:val="00CF724D"/>
    <w:rsid w:val="00CF7455"/>
    <w:rsid w:val="00CF78ED"/>
    <w:rsid w:val="00CF798D"/>
    <w:rsid w:val="00CF7D8E"/>
    <w:rsid w:val="00D0013E"/>
    <w:rsid w:val="00D003AA"/>
    <w:rsid w:val="00D0081F"/>
    <w:rsid w:val="00D008FA"/>
    <w:rsid w:val="00D00B12"/>
    <w:rsid w:val="00D00C7D"/>
    <w:rsid w:val="00D00DF6"/>
    <w:rsid w:val="00D0111D"/>
    <w:rsid w:val="00D01180"/>
    <w:rsid w:val="00D01442"/>
    <w:rsid w:val="00D014C7"/>
    <w:rsid w:val="00D0207A"/>
    <w:rsid w:val="00D0254B"/>
    <w:rsid w:val="00D02566"/>
    <w:rsid w:val="00D02729"/>
    <w:rsid w:val="00D02818"/>
    <w:rsid w:val="00D028B1"/>
    <w:rsid w:val="00D02AFE"/>
    <w:rsid w:val="00D02C4A"/>
    <w:rsid w:val="00D032F3"/>
    <w:rsid w:val="00D03382"/>
    <w:rsid w:val="00D03579"/>
    <w:rsid w:val="00D0361F"/>
    <w:rsid w:val="00D03754"/>
    <w:rsid w:val="00D0395A"/>
    <w:rsid w:val="00D04030"/>
    <w:rsid w:val="00D04219"/>
    <w:rsid w:val="00D044BB"/>
    <w:rsid w:val="00D04BA3"/>
    <w:rsid w:val="00D04D0C"/>
    <w:rsid w:val="00D05016"/>
    <w:rsid w:val="00D05434"/>
    <w:rsid w:val="00D056F9"/>
    <w:rsid w:val="00D0602F"/>
    <w:rsid w:val="00D06278"/>
    <w:rsid w:val="00D06BFA"/>
    <w:rsid w:val="00D06F4E"/>
    <w:rsid w:val="00D070BE"/>
    <w:rsid w:val="00D070D3"/>
    <w:rsid w:val="00D07185"/>
    <w:rsid w:val="00D07993"/>
    <w:rsid w:val="00D07A57"/>
    <w:rsid w:val="00D07A72"/>
    <w:rsid w:val="00D07CB1"/>
    <w:rsid w:val="00D07ECE"/>
    <w:rsid w:val="00D07F8C"/>
    <w:rsid w:val="00D10050"/>
    <w:rsid w:val="00D10663"/>
    <w:rsid w:val="00D10714"/>
    <w:rsid w:val="00D1141B"/>
    <w:rsid w:val="00D11482"/>
    <w:rsid w:val="00D114B8"/>
    <w:rsid w:val="00D1167B"/>
    <w:rsid w:val="00D11A66"/>
    <w:rsid w:val="00D11ED6"/>
    <w:rsid w:val="00D11F33"/>
    <w:rsid w:val="00D1225A"/>
    <w:rsid w:val="00D124FB"/>
    <w:rsid w:val="00D12806"/>
    <w:rsid w:val="00D12BA1"/>
    <w:rsid w:val="00D12C93"/>
    <w:rsid w:val="00D12F66"/>
    <w:rsid w:val="00D13370"/>
    <w:rsid w:val="00D1373C"/>
    <w:rsid w:val="00D13759"/>
    <w:rsid w:val="00D138E6"/>
    <w:rsid w:val="00D144ED"/>
    <w:rsid w:val="00D156A6"/>
    <w:rsid w:val="00D1572D"/>
    <w:rsid w:val="00D15AD2"/>
    <w:rsid w:val="00D160AC"/>
    <w:rsid w:val="00D16BA8"/>
    <w:rsid w:val="00D16CC7"/>
    <w:rsid w:val="00D171A6"/>
    <w:rsid w:val="00D1730D"/>
    <w:rsid w:val="00D17631"/>
    <w:rsid w:val="00D179B0"/>
    <w:rsid w:val="00D17EA2"/>
    <w:rsid w:val="00D20033"/>
    <w:rsid w:val="00D201B6"/>
    <w:rsid w:val="00D20383"/>
    <w:rsid w:val="00D203D4"/>
    <w:rsid w:val="00D204F0"/>
    <w:rsid w:val="00D20711"/>
    <w:rsid w:val="00D20975"/>
    <w:rsid w:val="00D20AB4"/>
    <w:rsid w:val="00D20F96"/>
    <w:rsid w:val="00D21397"/>
    <w:rsid w:val="00D214E2"/>
    <w:rsid w:val="00D21DDE"/>
    <w:rsid w:val="00D22203"/>
    <w:rsid w:val="00D225A0"/>
    <w:rsid w:val="00D22638"/>
    <w:rsid w:val="00D226EF"/>
    <w:rsid w:val="00D22A72"/>
    <w:rsid w:val="00D22C16"/>
    <w:rsid w:val="00D22CA9"/>
    <w:rsid w:val="00D22DAC"/>
    <w:rsid w:val="00D230D4"/>
    <w:rsid w:val="00D23101"/>
    <w:rsid w:val="00D237E1"/>
    <w:rsid w:val="00D239C4"/>
    <w:rsid w:val="00D23A5D"/>
    <w:rsid w:val="00D23B5C"/>
    <w:rsid w:val="00D23F83"/>
    <w:rsid w:val="00D23F95"/>
    <w:rsid w:val="00D23FA4"/>
    <w:rsid w:val="00D24858"/>
    <w:rsid w:val="00D24A7B"/>
    <w:rsid w:val="00D25403"/>
    <w:rsid w:val="00D254A7"/>
    <w:rsid w:val="00D25B13"/>
    <w:rsid w:val="00D26167"/>
    <w:rsid w:val="00D2675A"/>
    <w:rsid w:val="00D26A8D"/>
    <w:rsid w:val="00D26DA6"/>
    <w:rsid w:val="00D27091"/>
    <w:rsid w:val="00D27269"/>
    <w:rsid w:val="00D275C4"/>
    <w:rsid w:val="00D27C9C"/>
    <w:rsid w:val="00D27D5A"/>
    <w:rsid w:val="00D27FCF"/>
    <w:rsid w:val="00D3005E"/>
    <w:rsid w:val="00D3047B"/>
    <w:rsid w:val="00D3057C"/>
    <w:rsid w:val="00D3067B"/>
    <w:rsid w:val="00D30BEA"/>
    <w:rsid w:val="00D3158E"/>
    <w:rsid w:val="00D31739"/>
    <w:rsid w:val="00D31CE3"/>
    <w:rsid w:val="00D31EA0"/>
    <w:rsid w:val="00D3213F"/>
    <w:rsid w:val="00D3217B"/>
    <w:rsid w:val="00D32449"/>
    <w:rsid w:val="00D32B0D"/>
    <w:rsid w:val="00D32C48"/>
    <w:rsid w:val="00D33378"/>
    <w:rsid w:val="00D33768"/>
    <w:rsid w:val="00D33902"/>
    <w:rsid w:val="00D3390E"/>
    <w:rsid w:val="00D339F5"/>
    <w:rsid w:val="00D33F96"/>
    <w:rsid w:val="00D3433E"/>
    <w:rsid w:val="00D343F0"/>
    <w:rsid w:val="00D34420"/>
    <w:rsid w:val="00D344F7"/>
    <w:rsid w:val="00D346C4"/>
    <w:rsid w:val="00D3475E"/>
    <w:rsid w:val="00D34E10"/>
    <w:rsid w:val="00D351E8"/>
    <w:rsid w:val="00D35F23"/>
    <w:rsid w:val="00D3647E"/>
    <w:rsid w:val="00D36891"/>
    <w:rsid w:val="00D36A35"/>
    <w:rsid w:val="00D376E0"/>
    <w:rsid w:val="00D37D7F"/>
    <w:rsid w:val="00D37F00"/>
    <w:rsid w:val="00D400F3"/>
    <w:rsid w:val="00D40390"/>
    <w:rsid w:val="00D40723"/>
    <w:rsid w:val="00D4075F"/>
    <w:rsid w:val="00D409C0"/>
    <w:rsid w:val="00D419DA"/>
    <w:rsid w:val="00D41DE0"/>
    <w:rsid w:val="00D41F49"/>
    <w:rsid w:val="00D41FFF"/>
    <w:rsid w:val="00D422DF"/>
    <w:rsid w:val="00D4269A"/>
    <w:rsid w:val="00D42A3A"/>
    <w:rsid w:val="00D42D2D"/>
    <w:rsid w:val="00D42EC2"/>
    <w:rsid w:val="00D43A1D"/>
    <w:rsid w:val="00D4410E"/>
    <w:rsid w:val="00D4427E"/>
    <w:rsid w:val="00D4485F"/>
    <w:rsid w:val="00D45866"/>
    <w:rsid w:val="00D4587C"/>
    <w:rsid w:val="00D45A6D"/>
    <w:rsid w:val="00D45AB3"/>
    <w:rsid w:val="00D461CB"/>
    <w:rsid w:val="00D4651A"/>
    <w:rsid w:val="00D46C14"/>
    <w:rsid w:val="00D46CA5"/>
    <w:rsid w:val="00D46F1B"/>
    <w:rsid w:val="00D476CA"/>
    <w:rsid w:val="00D477D7"/>
    <w:rsid w:val="00D50072"/>
    <w:rsid w:val="00D50454"/>
    <w:rsid w:val="00D513DF"/>
    <w:rsid w:val="00D5169A"/>
    <w:rsid w:val="00D52010"/>
    <w:rsid w:val="00D52233"/>
    <w:rsid w:val="00D5228A"/>
    <w:rsid w:val="00D523B9"/>
    <w:rsid w:val="00D524E5"/>
    <w:rsid w:val="00D52606"/>
    <w:rsid w:val="00D52B83"/>
    <w:rsid w:val="00D52D7A"/>
    <w:rsid w:val="00D52E8D"/>
    <w:rsid w:val="00D53101"/>
    <w:rsid w:val="00D53475"/>
    <w:rsid w:val="00D53500"/>
    <w:rsid w:val="00D536E1"/>
    <w:rsid w:val="00D5382F"/>
    <w:rsid w:val="00D53922"/>
    <w:rsid w:val="00D53A7E"/>
    <w:rsid w:val="00D53B79"/>
    <w:rsid w:val="00D53DF7"/>
    <w:rsid w:val="00D5491D"/>
    <w:rsid w:val="00D549F5"/>
    <w:rsid w:val="00D55137"/>
    <w:rsid w:val="00D5515C"/>
    <w:rsid w:val="00D553A3"/>
    <w:rsid w:val="00D55961"/>
    <w:rsid w:val="00D55F0C"/>
    <w:rsid w:val="00D56166"/>
    <w:rsid w:val="00D5616F"/>
    <w:rsid w:val="00D561E1"/>
    <w:rsid w:val="00D563BE"/>
    <w:rsid w:val="00D566CF"/>
    <w:rsid w:val="00D56775"/>
    <w:rsid w:val="00D56E12"/>
    <w:rsid w:val="00D574A1"/>
    <w:rsid w:val="00D57A87"/>
    <w:rsid w:val="00D6032A"/>
    <w:rsid w:val="00D6038A"/>
    <w:rsid w:val="00D60AC0"/>
    <w:rsid w:val="00D60DB2"/>
    <w:rsid w:val="00D61750"/>
    <w:rsid w:val="00D61AE4"/>
    <w:rsid w:val="00D61F41"/>
    <w:rsid w:val="00D6270E"/>
    <w:rsid w:val="00D62DFF"/>
    <w:rsid w:val="00D62FB3"/>
    <w:rsid w:val="00D63076"/>
    <w:rsid w:val="00D6329A"/>
    <w:rsid w:val="00D63719"/>
    <w:rsid w:val="00D6458E"/>
    <w:rsid w:val="00D647D5"/>
    <w:rsid w:val="00D64803"/>
    <w:rsid w:val="00D64A84"/>
    <w:rsid w:val="00D64AC4"/>
    <w:rsid w:val="00D65E25"/>
    <w:rsid w:val="00D65FE6"/>
    <w:rsid w:val="00D6638E"/>
    <w:rsid w:val="00D6647F"/>
    <w:rsid w:val="00D66DEB"/>
    <w:rsid w:val="00D66F72"/>
    <w:rsid w:val="00D6708A"/>
    <w:rsid w:val="00D671D8"/>
    <w:rsid w:val="00D67930"/>
    <w:rsid w:val="00D7005A"/>
    <w:rsid w:val="00D70105"/>
    <w:rsid w:val="00D70586"/>
    <w:rsid w:val="00D709D6"/>
    <w:rsid w:val="00D70D07"/>
    <w:rsid w:val="00D70D88"/>
    <w:rsid w:val="00D71164"/>
    <w:rsid w:val="00D711A5"/>
    <w:rsid w:val="00D727C3"/>
    <w:rsid w:val="00D72A37"/>
    <w:rsid w:val="00D72BEF"/>
    <w:rsid w:val="00D731A6"/>
    <w:rsid w:val="00D7346C"/>
    <w:rsid w:val="00D734FE"/>
    <w:rsid w:val="00D73DD6"/>
    <w:rsid w:val="00D748AC"/>
    <w:rsid w:val="00D74AF4"/>
    <w:rsid w:val="00D74D05"/>
    <w:rsid w:val="00D74E2C"/>
    <w:rsid w:val="00D750AD"/>
    <w:rsid w:val="00D753D5"/>
    <w:rsid w:val="00D753ED"/>
    <w:rsid w:val="00D753F7"/>
    <w:rsid w:val="00D75B73"/>
    <w:rsid w:val="00D76198"/>
    <w:rsid w:val="00D76258"/>
    <w:rsid w:val="00D76A02"/>
    <w:rsid w:val="00D76A9B"/>
    <w:rsid w:val="00D76CE1"/>
    <w:rsid w:val="00D76D2D"/>
    <w:rsid w:val="00D77492"/>
    <w:rsid w:val="00D774A2"/>
    <w:rsid w:val="00D77C35"/>
    <w:rsid w:val="00D77C42"/>
    <w:rsid w:val="00D8064E"/>
    <w:rsid w:val="00D8086A"/>
    <w:rsid w:val="00D812E5"/>
    <w:rsid w:val="00D813EC"/>
    <w:rsid w:val="00D81404"/>
    <w:rsid w:val="00D81897"/>
    <w:rsid w:val="00D81B51"/>
    <w:rsid w:val="00D81E4B"/>
    <w:rsid w:val="00D81F14"/>
    <w:rsid w:val="00D81F32"/>
    <w:rsid w:val="00D824EA"/>
    <w:rsid w:val="00D825BA"/>
    <w:rsid w:val="00D82C9E"/>
    <w:rsid w:val="00D82EFA"/>
    <w:rsid w:val="00D82F04"/>
    <w:rsid w:val="00D834A2"/>
    <w:rsid w:val="00D83669"/>
    <w:rsid w:val="00D83BA7"/>
    <w:rsid w:val="00D83FF5"/>
    <w:rsid w:val="00D841AD"/>
    <w:rsid w:val="00D8421B"/>
    <w:rsid w:val="00D849D3"/>
    <w:rsid w:val="00D84B90"/>
    <w:rsid w:val="00D84C5A"/>
    <w:rsid w:val="00D84CE1"/>
    <w:rsid w:val="00D84D91"/>
    <w:rsid w:val="00D84EF6"/>
    <w:rsid w:val="00D8508F"/>
    <w:rsid w:val="00D853EC"/>
    <w:rsid w:val="00D85B4C"/>
    <w:rsid w:val="00D85C6E"/>
    <w:rsid w:val="00D85DB0"/>
    <w:rsid w:val="00D85E5A"/>
    <w:rsid w:val="00D860E4"/>
    <w:rsid w:val="00D86639"/>
    <w:rsid w:val="00D8665E"/>
    <w:rsid w:val="00D86A00"/>
    <w:rsid w:val="00D86A84"/>
    <w:rsid w:val="00D87163"/>
    <w:rsid w:val="00D879A7"/>
    <w:rsid w:val="00D87FB7"/>
    <w:rsid w:val="00D87FCC"/>
    <w:rsid w:val="00D87FCE"/>
    <w:rsid w:val="00D90055"/>
    <w:rsid w:val="00D90423"/>
    <w:rsid w:val="00D90445"/>
    <w:rsid w:val="00D90614"/>
    <w:rsid w:val="00D908D6"/>
    <w:rsid w:val="00D90C25"/>
    <w:rsid w:val="00D91013"/>
    <w:rsid w:val="00D914A9"/>
    <w:rsid w:val="00D915B6"/>
    <w:rsid w:val="00D91AA1"/>
    <w:rsid w:val="00D91BF7"/>
    <w:rsid w:val="00D91CF0"/>
    <w:rsid w:val="00D91EA3"/>
    <w:rsid w:val="00D91FE5"/>
    <w:rsid w:val="00D9206C"/>
    <w:rsid w:val="00D92254"/>
    <w:rsid w:val="00D92BDC"/>
    <w:rsid w:val="00D92F77"/>
    <w:rsid w:val="00D93096"/>
    <w:rsid w:val="00D932D2"/>
    <w:rsid w:val="00D932F3"/>
    <w:rsid w:val="00D93B2B"/>
    <w:rsid w:val="00D93DAE"/>
    <w:rsid w:val="00D9408E"/>
    <w:rsid w:val="00D94652"/>
    <w:rsid w:val="00D9495F"/>
    <w:rsid w:val="00D94AC7"/>
    <w:rsid w:val="00D94ED1"/>
    <w:rsid w:val="00D94F26"/>
    <w:rsid w:val="00D95311"/>
    <w:rsid w:val="00D95358"/>
    <w:rsid w:val="00D953D1"/>
    <w:rsid w:val="00D95917"/>
    <w:rsid w:val="00D9594E"/>
    <w:rsid w:val="00D95DA4"/>
    <w:rsid w:val="00D95ED1"/>
    <w:rsid w:val="00D95FD2"/>
    <w:rsid w:val="00D96762"/>
    <w:rsid w:val="00D96A1D"/>
    <w:rsid w:val="00D976BC"/>
    <w:rsid w:val="00D9779A"/>
    <w:rsid w:val="00D97ABE"/>
    <w:rsid w:val="00D97B66"/>
    <w:rsid w:val="00DA012A"/>
    <w:rsid w:val="00DA024F"/>
    <w:rsid w:val="00DA0CC2"/>
    <w:rsid w:val="00DA1233"/>
    <w:rsid w:val="00DA16B6"/>
    <w:rsid w:val="00DA1EB7"/>
    <w:rsid w:val="00DA1FB6"/>
    <w:rsid w:val="00DA225E"/>
    <w:rsid w:val="00DA2A40"/>
    <w:rsid w:val="00DA2B65"/>
    <w:rsid w:val="00DA3520"/>
    <w:rsid w:val="00DA37A1"/>
    <w:rsid w:val="00DA37F3"/>
    <w:rsid w:val="00DA3D32"/>
    <w:rsid w:val="00DA3E3F"/>
    <w:rsid w:val="00DA487B"/>
    <w:rsid w:val="00DA4956"/>
    <w:rsid w:val="00DA5162"/>
    <w:rsid w:val="00DA5580"/>
    <w:rsid w:val="00DA58D8"/>
    <w:rsid w:val="00DA59F1"/>
    <w:rsid w:val="00DA5AA6"/>
    <w:rsid w:val="00DA5AB6"/>
    <w:rsid w:val="00DA5E3B"/>
    <w:rsid w:val="00DA62BD"/>
    <w:rsid w:val="00DA64CD"/>
    <w:rsid w:val="00DA6599"/>
    <w:rsid w:val="00DA6968"/>
    <w:rsid w:val="00DA69A0"/>
    <w:rsid w:val="00DA69A1"/>
    <w:rsid w:val="00DA69C9"/>
    <w:rsid w:val="00DA6AAA"/>
    <w:rsid w:val="00DA6E48"/>
    <w:rsid w:val="00DA79B5"/>
    <w:rsid w:val="00DA7BCD"/>
    <w:rsid w:val="00DB01D6"/>
    <w:rsid w:val="00DB0C4A"/>
    <w:rsid w:val="00DB0EBE"/>
    <w:rsid w:val="00DB0F1B"/>
    <w:rsid w:val="00DB0F7B"/>
    <w:rsid w:val="00DB0FFC"/>
    <w:rsid w:val="00DB12A7"/>
    <w:rsid w:val="00DB12B2"/>
    <w:rsid w:val="00DB145C"/>
    <w:rsid w:val="00DB1514"/>
    <w:rsid w:val="00DB21C5"/>
    <w:rsid w:val="00DB222D"/>
    <w:rsid w:val="00DB2373"/>
    <w:rsid w:val="00DB2659"/>
    <w:rsid w:val="00DB2A92"/>
    <w:rsid w:val="00DB2B4E"/>
    <w:rsid w:val="00DB3272"/>
    <w:rsid w:val="00DB330F"/>
    <w:rsid w:val="00DB350F"/>
    <w:rsid w:val="00DB3662"/>
    <w:rsid w:val="00DB38ED"/>
    <w:rsid w:val="00DB3BF8"/>
    <w:rsid w:val="00DB40C4"/>
    <w:rsid w:val="00DB444F"/>
    <w:rsid w:val="00DB471D"/>
    <w:rsid w:val="00DB47B1"/>
    <w:rsid w:val="00DB49DA"/>
    <w:rsid w:val="00DB4A84"/>
    <w:rsid w:val="00DB54AC"/>
    <w:rsid w:val="00DB59D3"/>
    <w:rsid w:val="00DB5A05"/>
    <w:rsid w:val="00DB5A8B"/>
    <w:rsid w:val="00DB63CE"/>
    <w:rsid w:val="00DB670B"/>
    <w:rsid w:val="00DB6795"/>
    <w:rsid w:val="00DB67D8"/>
    <w:rsid w:val="00DB6F0A"/>
    <w:rsid w:val="00DB7338"/>
    <w:rsid w:val="00DB7354"/>
    <w:rsid w:val="00DB73A8"/>
    <w:rsid w:val="00DB7542"/>
    <w:rsid w:val="00DB75B7"/>
    <w:rsid w:val="00DB75E4"/>
    <w:rsid w:val="00DC0198"/>
    <w:rsid w:val="00DC087D"/>
    <w:rsid w:val="00DC0D5D"/>
    <w:rsid w:val="00DC1058"/>
    <w:rsid w:val="00DC11FF"/>
    <w:rsid w:val="00DC131F"/>
    <w:rsid w:val="00DC13A7"/>
    <w:rsid w:val="00DC18C9"/>
    <w:rsid w:val="00DC1AA0"/>
    <w:rsid w:val="00DC1BE9"/>
    <w:rsid w:val="00DC1E6B"/>
    <w:rsid w:val="00DC216C"/>
    <w:rsid w:val="00DC25F6"/>
    <w:rsid w:val="00DC2DFB"/>
    <w:rsid w:val="00DC31B5"/>
    <w:rsid w:val="00DC31D4"/>
    <w:rsid w:val="00DC358A"/>
    <w:rsid w:val="00DC36F9"/>
    <w:rsid w:val="00DC3C29"/>
    <w:rsid w:val="00DC3CEB"/>
    <w:rsid w:val="00DC40F1"/>
    <w:rsid w:val="00DC4A9C"/>
    <w:rsid w:val="00DC4F41"/>
    <w:rsid w:val="00DC4FF2"/>
    <w:rsid w:val="00DC5441"/>
    <w:rsid w:val="00DC54F1"/>
    <w:rsid w:val="00DC56C9"/>
    <w:rsid w:val="00DC580C"/>
    <w:rsid w:val="00DC5AB0"/>
    <w:rsid w:val="00DC5E34"/>
    <w:rsid w:val="00DC5EDB"/>
    <w:rsid w:val="00DC5F6C"/>
    <w:rsid w:val="00DC5F80"/>
    <w:rsid w:val="00DC6200"/>
    <w:rsid w:val="00DC6338"/>
    <w:rsid w:val="00DC6AC0"/>
    <w:rsid w:val="00DC7486"/>
    <w:rsid w:val="00DC7B71"/>
    <w:rsid w:val="00DC7D7F"/>
    <w:rsid w:val="00DC7F95"/>
    <w:rsid w:val="00DD005E"/>
    <w:rsid w:val="00DD0187"/>
    <w:rsid w:val="00DD031F"/>
    <w:rsid w:val="00DD03EF"/>
    <w:rsid w:val="00DD06D0"/>
    <w:rsid w:val="00DD0B37"/>
    <w:rsid w:val="00DD0C68"/>
    <w:rsid w:val="00DD0D78"/>
    <w:rsid w:val="00DD0E61"/>
    <w:rsid w:val="00DD1029"/>
    <w:rsid w:val="00DD13BB"/>
    <w:rsid w:val="00DD1763"/>
    <w:rsid w:val="00DD18C3"/>
    <w:rsid w:val="00DD1BEE"/>
    <w:rsid w:val="00DD1CDD"/>
    <w:rsid w:val="00DD1E23"/>
    <w:rsid w:val="00DD22A8"/>
    <w:rsid w:val="00DD26D9"/>
    <w:rsid w:val="00DD2BD2"/>
    <w:rsid w:val="00DD3D68"/>
    <w:rsid w:val="00DD3FC0"/>
    <w:rsid w:val="00DD4087"/>
    <w:rsid w:val="00DD4B85"/>
    <w:rsid w:val="00DD4DDF"/>
    <w:rsid w:val="00DD4DF0"/>
    <w:rsid w:val="00DD5036"/>
    <w:rsid w:val="00DD530A"/>
    <w:rsid w:val="00DD54A3"/>
    <w:rsid w:val="00DD5764"/>
    <w:rsid w:val="00DD5DF0"/>
    <w:rsid w:val="00DD5F12"/>
    <w:rsid w:val="00DD5F6A"/>
    <w:rsid w:val="00DD6086"/>
    <w:rsid w:val="00DD63F4"/>
    <w:rsid w:val="00DD653C"/>
    <w:rsid w:val="00DD67C3"/>
    <w:rsid w:val="00DD69DB"/>
    <w:rsid w:val="00DD6A0D"/>
    <w:rsid w:val="00DD74F9"/>
    <w:rsid w:val="00DD7609"/>
    <w:rsid w:val="00DD7AE8"/>
    <w:rsid w:val="00DD7E5C"/>
    <w:rsid w:val="00DD7F19"/>
    <w:rsid w:val="00DE005C"/>
    <w:rsid w:val="00DE04F8"/>
    <w:rsid w:val="00DE0564"/>
    <w:rsid w:val="00DE15B3"/>
    <w:rsid w:val="00DE1763"/>
    <w:rsid w:val="00DE1BA3"/>
    <w:rsid w:val="00DE1C88"/>
    <w:rsid w:val="00DE1D75"/>
    <w:rsid w:val="00DE1FDE"/>
    <w:rsid w:val="00DE294A"/>
    <w:rsid w:val="00DE2FC6"/>
    <w:rsid w:val="00DE32ED"/>
    <w:rsid w:val="00DE3436"/>
    <w:rsid w:val="00DE3529"/>
    <w:rsid w:val="00DE36DE"/>
    <w:rsid w:val="00DE37C9"/>
    <w:rsid w:val="00DE3958"/>
    <w:rsid w:val="00DE3C59"/>
    <w:rsid w:val="00DE3E6A"/>
    <w:rsid w:val="00DE3F98"/>
    <w:rsid w:val="00DE3FB2"/>
    <w:rsid w:val="00DE416E"/>
    <w:rsid w:val="00DE42B2"/>
    <w:rsid w:val="00DE47E0"/>
    <w:rsid w:val="00DE4CEC"/>
    <w:rsid w:val="00DE4D07"/>
    <w:rsid w:val="00DE4D43"/>
    <w:rsid w:val="00DE4F62"/>
    <w:rsid w:val="00DE552C"/>
    <w:rsid w:val="00DE5686"/>
    <w:rsid w:val="00DE5780"/>
    <w:rsid w:val="00DE5A46"/>
    <w:rsid w:val="00DE5FB0"/>
    <w:rsid w:val="00DE656A"/>
    <w:rsid w:val="00DE6AE5"/>
    <w:rsid w:val="00DE6BDF"/>
    <w:rsid w:val="00DE70A5"/>
    <w:rsid w:val="00DE7418"/>
    <w:rsid w:val="00DE75C9"/>
    <w:rsid w:val="00DE7906"/>
    <w:rsid w:val="00DF0035"/>
    <w:rsid w:val="00DF043D"/>
    <w:rsid w:val="00DF05AB"/>
    <w:rsid w:val="00DF0C21"/>
    <w:rsid w:val="00DF12F0"/>
    <w:rsid w:val="00DF13B6"/>
    <w:rsid w:val="00DF192B"/>
    <w:rsid w:val="00DF1D27"/>
    <w:rsid w:val="00DF1FD1"/>
    <w:rsid w:val="00DF270D"/>
    <w:rsid w:val="00DF2C3D"/>
    <w:rsid w:val="00DF2E8E"/>
    <w:rsid w:val="00DF31A4"/>
    <w:rsid w:val="00DF32EC"/>
    <w:rsid w:val="00DF3349"/>
    <w:rsid w:val="00DF33B9"/>
    <w:rsid w:val="00DF345B"/>
    <w:rsid w:val="00DF3699"/>
    <w:rsid w:val="00DF3724"/>
    <w:rsid w:val="00DF38E1"/>
    <w:rsid w:val="00DF3ADF"/>
    <w:rsid w:val="00DF3C03"/>
    <w:rsid w:val="00DF3D91"/>
    <w:rsid w:val="00DF3DA1"/>
    <w:rsid w:val="00DF4A5E"/>
    <w:rsid w:val="00DF4B99"/>
    <w:rsid w:val="00DF5319"/>
    <w:rsid w:val="00DF55DC"/>
    <w:rsid w:val="00DF6543"/>
    <w:rsid w:val="00DF670C"/>
    <w:rsid w:val="00DF6842"/>
    <w:rsid w:val="00DF6C72"/>
    <w:rsid w:val="00DF6F2B"/>
    <w:rsid w:val="00DF70C1"/>
    <w:rsid w:val="00DF73FE"/>
    <w:rsid w:val="00DF7546"/>
    <w:rsid w:val="00DF75BD"/>
    <w:rsid w:val="00DF7C6C"/>
    <w:rsid w:val="00DF7D12"/>
    <w:rsid w:val="00E00073"/>
    <w:rsid w:val="00E00155"/>
    <w:rsid w:val="00E004A8"/>
    <w:rsid w:val="00E005E3"/>
    <w:rsid w:val="00E00E2C"/>
    <w:rsid w:val="00E00FF1"/>
    <w:rsid w:val="00E015DE"/>
    <w:rsid w:val="00E01772"/>
    <w:rsid w:val="00E01B35"/>
    <w:rsid w:val="00E01C32"/>
    <w:rsid w:val="00E021C3"/>
    <w:rsid w:val="00E02690"/>
    <w:rsid w:val="00E02D30"/>
    <w:rsid w:val="00E02D8A"/>
    <w:rsid w:val="00E02DAA"/>
    <w:rsid w:val="00E0356A"/>
    <w:rsid w:val="00E03D8D"/>
    <w:rsid w:val="00E03F65"/>
    <w:rsid w:val="00E04603"/>
    <w:rsid w:val="00E05055"/>
    <w:rsid w:val="00E05137"/>
    <w:rsid w:val="00E054ED"/>
    <w:rsid w:val="00E056D8"/>
    <w:rsid w:val="00E05FFC"/>
    <w:rsid w:val="00E0616A"/>
    <w:rsid w:val="00E06314"/>
    <w:rsid w:val="00E067D3"/>
    <w:rsid w:val="00E06C2D"/>
    <w:rsid w:val="00E06E30"/>
    <w:rsid w:val="00E07458"/>
    <w:rsid w:val="00E0752D"/>
    <w:rsid w:val="00E10050"/>
    <w:rsid w:val="00E103CD"/>
    <w:rsid w:val="00E108F3"/>
    <w:rsid w:val="00E10BC2"/>
    <w:rsid w:val="00E11361"/>
    <w:rsid w:val="00E1163F"/>
    <w:rsid w:val="00E119C7"/>
    <w:rsid w:val="00E11E73"/>
    <w:rsid w:val="00E120CC"/>
    <w:rsid w:val="00E122B6"/>
    <w:rsid w:val="00E12A37"/>
    <w:rsid w:val="00E12FD2"/>
    <w:rsid w:val="00E1338C"/>
    <w:rsid w:val="00E1400F"/>
    <w:rsid w:val="00E147FD"/>
    <w:rsid w:val="00E1512A"/>
    <w:rsid w:val="00E15648"/>
    <w:rsid w:val="00E158ED"/>
    <w:rsid w:val="00E15BD7"/>
    <w:rsid w:val="00E166E6"/>
    <w:rsid w:val="00E1671E"/>
    <w:rsid w:val="00E168ED"/>
    <w:rsid w:val="00E16ABF"/>
    <w:rsid w:val="00E16F17"/>
    <w:rsid w:val="00E17053"/>
    <w:rsid w:val="00E175EE"/>
    <w:rsid w:val="00E17972"/>
    <w:rsid w:val="00E17ADB"/>
    <w:rsid w:val="00E17C08"/>
    <w:rsid w:val="00E17CF9"/>
    <w:rsid w:val="00E2012C"/>
    <w:rsid w:val="00E204BE"/>
    <w:rsid w:val="00E2093C"/>
    <w:rsid w:val="00E2096E"/>
    <w:rsid w:val="00E20A96"/>
    <w:rsid w:val="00E21026"/>
    <w:rsid w:val="00E2107A"/>
    <w:rsid w:val="00E212E8"/>
    <w:rsid w:val="00E21BB2"/>
    <w:rsid w:val="00E21D7C"/>
    <w:rsid w:val="00E21E74"/>
    <w:rsid w:val="00E21EF1"/>
    <w:rsid w:val="00E221AE"/>
    <w:rsid w:val="00E22252"/>
    <w:rsid w:val="00E2243B"/>
    <w:rsid w:val="00E22492"/>
    <w:rsid w:val="00E22938"/>
    <w:rsid w:val="00E2293C"/>
    <w:rsid w:val="00E22BC8"/>
    <w:rsid w:val="00E22D94"/>
    <w:rsid w:val="00E232D3"/>
    <w:rsid w:val="00E233A7"/>
    <w:rsid w:val="00E24175"/>
    <w:rsid w:val="00E2445C"/>
    <w:rsid w:val="00E24981"/>
    <w:rsid w:val="00E25A41"/>
    <w:rsid w:val="00E2671D"/>
    <w:rsid w:val="00E26879"/>
    <w:rsid w:val="00E276B2"/>
    <w:rsid w:val="00E27C99"/>
    <w:rsid w:val="00E27F98"/>
    <w:rsid w:val="00E27FB2"/>
    <w:rsid w:val="00E30054"/>
    <w:rsid w:val="00E30D08"/>
    <w:rsid w:val="00E30EE4"/>
    <w:rsid w:val="00E313F1"/>
    <w:rsid w:val="00E31680"/>
    <w:rsid w:val="00E3185E"/>
    <w:rsid w:val="00E3200F"/>
    <w:rsid w:val="00E32B93"/>
    <w:rsid w:val="00E32BDF"/>
    <w:rsid w:val="00E32DF8"/>
    <w:rsid w:val="00E3321F"/>
    <w:rsid w:val="00E33C72"/>
    <w:rsid w:val="00E33DE2"/>
    <w:rsid w:val="00E34809"/>
    <w:rsid w:val="00E3480A"/>
    <w:rsid w:val="00E34AB9"/>
    <w:rsid w:val="00E34C23"/>
    <w:rsid w:val="00E35C25"/>
    <w:rsid w:val="00E35E1F"/>
    <w:rsid w:val="00E36205"/>
    <w:rsid w:val="00E3623A"/>
    <w:rsid w:val="00E36DF3"/>
    <w:rsid w:val="00E37143"/>
    <w:rsid w:val="00E37183"/>
    <w:rsid w:val="00E37439"/>
    <w:rsid w:val="00E37748"/>
    <w:rsid w:val="00E377D9"/>
    <w:rsid w:val="00E37CA0"/>
    <w:rsid w:val="00E37E43"/>
    <w:rsid w:val="00E402D0"/>
    <w:rsid w:val="00E40A14"/>
    <w:rsid w:val="00E41067"/>
    <w:rsid w:val="00E414B4"/>
    <w:rsid w:val="00E415BE"/>
    <w:rsid w:val="00E41C37"/>
    <w:rsid w:val="00E41C95"/>
    <w:rsid w:val="00E4254C"/>
    <w:rsid w:val="00E42668"/>
    <w:rsid w:val="00E43B7D"/>
    <w:rsid w:val="00E44248"/>
    <w:rsid w:val="00E44489"/>
    <w:rsid w:val="00E445C1"/>
    <w:rsid w:val="00E44F0B"/>
    <w:rsid w:val="00E45858"/>
    <w:rsid w:val="00E459CC"/>
    <w:rsid w:val="00E45BF0"/>
    <w:rsid w:val="00E460AD"/>
    <w:rsid w:val="00E464FB"/>
    <w:rsid w:val="00E4676E"/>
    <w:rsid w:val="00E468CB"/>
    <w:rsid w:val="00E471BE"/>
    <w:rsid w:val="00E472B3"/>
    <w:rsid w:val="00E47673"/>
    <w:rsid w:val="00E4796A"/>
    <w:rsid w:val="00E47A4D"/>
    <w:rsid w:val="00E47D91"/>
    <w:rsid w:val="00E47F73"/>
    <w:rsid w:val="00E50690"/>
    <w:rsid w:val="00E50AC6"/>
    <w:rsid w:val="00E50F0B"/>
    <w:rsid w:val="00E5126D"/>
    <w:rsid w:val="00E514FC"/>
    <w:rsid w:val="00E517B9"/>
    <w:rsid w:val="00E51A04"/>
    <w:rsid w:val="00E51C19"/>
    <w:rsid w:val="00E51CB4"/>
    <w:rsid w:val="00E51DC5"/>
    <w:rsid w:val="00E525EF"/>
    <w:rsid w:val="00E527A2"/>
    <w:rsid w:val="00E5295E"/>
    <w:rsid w:val="00E52B28"/>
    <w:rsid w:val="00E52C75"/>
    <w:rsid w:val="00E52D9C"/>
    <w:rsid w:val="00E52E09"/>
    <w:rsid w:val="00E53111"/>
    <w:rsid w:val="00E536A6"/>
    <w:rsid w:val="00E539ED"/>
    <w:rsid w:val="00E53FF2"/>
    <w:rsid w:val="00E541FF"/>
    <w:rsid w:val="00E5466E"/>
    <w:rsid w:val="00E54C34"/>
    <w:rsid w:val="00E54D20"/>
    <w:rsid w:val="00E54D2E"/>
    <w:rsid w:val="00E54ED7"/>
    <w:rsid w:val="00E554BF"/>
    <w:rsid w:val="00E5554B"/>
    <w:rsid w:val="00E55BDF"/>
    <w:rsid w:val="00E56420"/>
    <w:rsid w:val="00E56479"/>
    <w:rsid w:val="00E56751"/>
    <w:rsid w:val="00E5680E"/>
    <w:rsid w:val="00E56B8E"/>
    <w:rsid w:val="00E56E01"/>
    <w:rsid w:val="00E5709A"/>
    <w:rsid w:val="00E57340"/>
    <w:rsid w:val="00E574FD"/>
    <w:rsid w:val="00E5753F"/>
    <w:rsid w:val="00E576B3"/>
    <w:rsid w:val="00E5798D"/>
    <w:rsid w:val="00E57B03"/>
    <w:rsid w:val="00E57C86"/>
    <w:rsid w:val="00E57FC6"/>
    <w:rsid w:val="00E60305"/>
    <w:rsid w:val="00E606EE"/>
    <w:rsid w:val="00E60DE4"/>
    <w:rsid w:val="00E60DF2"/>
    <w:rsid w:val="00E6107E"/>
    <w:rsid w:val="00E614FA"/>
    <w:rsid w:val="00E61AB0"/>
    <w:rsid w:val="00E61B16"/>
    <w:rsid w:val="00E61D5B"/>
    <w:rsid w:val="00E61DB2"/>
    <w:rsid w:val="00E623F4"/>
    <w:rsid w:val="00E626CA"/>
    <w:rsid w:val="00E62796"/>
    <w:rsid w:val="00E62A88"/>
    <w:rsid w:val="00E62B8C"/>
    <w:rsid w:val="00E62BF7"/>
    <w:rsid w:val="00E62FE4"/>
    <w:rsid w:val="00E632E5"/>
    <w:rsid w:val="00E63320"/>
    <w:rsid w:val="00E63494"/>
    <w:rsid w:val="00E641B9"/>
    <w:rsid w:val="00E641CB"/>
    <w:rsid w:val="00E642EE"/>
    <w:rsid w:val="00E64C2A"/>
    <w:rsid w:val="00E64E79"/>
    <w:rsid w:val="00E64F16"/>
    <w:rsid w:val="00E650A4"/>
    <w:rsid w:val="00E653F4"/>
    <w:rsid w:val="00E65710"/>
    <w:rsid w:val="00E65C57"/>
    <w:rsid w:val="00E66B50"/>
    <w:rsid w:val="00E66CA2"/>
    <w:rsid w:val="00E6708B"/>
    <w:rsid w:val="00E670C2"/>
    <w:rsid w:val="00E67385"/>
    <w:rsid w:val="00E67769"/>
    <w:rsid w:val="00E67882"/>
    <w:rsid w:val="00E67A83"/>
    <w:rsid w:val="00E67B51"/>
    <w:rsid w:val="00E67F40"/>
    <w:rsid w:val="00E705DA"/>
    <w:rsid w:val="00E70E47"/>
    <w:rsid w:val="00E71439"/>
    <w:rsid w:val="00E716B0"/>
    <w:rsid w:val="00E7180A"/>
    <w:rsid w:val="00E71A54"/>
    <w:rsid w:val="00E71B72"/>
    <w:rsid w:val="00E71CB9"/>
    <w:rsid w:val="00E71E03"/>
    <w:rsid w:val="00E71E72"/>
    <w:rsid w:val="00E726DC"/>
    <w:rsid w:val="00E72BAE"/>
    <w:rsid w:val="00E72E01"/>
    <w:rsid w:val="00E73528"/>
    <w:rsid w:val="00E73779"/>
    <w:rsid w:val="00E73BDF"/>
    <w:rsid w:val="00E73C91"/>
    <w:rsid w:val="00E73EE4"/>
    <w:rsid w:val="00E73FB6"/>
    <w:rsid w:val="00E7435F"/>
    <w:rsid w:val="00E745FC"/>
    <w:rsid w:val="00E7519D"/>
    <w:rsid w:val="00E751FF"/>
    <w:rsid w:val="00E752CE"/>
    <w:rsid w:val="00E754F5"/>
    <w:rsid w:val="00E75C75"/>
    <w:rsid w:val="00E75C82"/>
    <w:rsid w:val="00E76771"/>
    <w:rsid w:val="00E76A41"/>
    <w:rsid w:val="00E76B7E"/>
    <w:rsid w:val="00E76CC0"/>
    <w:rsid w:val="00E76EFB"/>
    <w:rsid w:val="00E770CA"/>
    <w:rsid w:val="00E77687"/>
    <w:rsid w:val="00E77DB6"/>
    <w:rsid w:val="00E77E66"/>
    <w:rsid w:val="00E80463"/>
    <w:rsid w:val="00E80796"/>
    <w:rsid w:val="00E8096D"/>
    <w:rsid w:val="00E80ACB"/>
    <w:rsid w:val="00E80CBF"/>
    <w:rsid w:val="00E810E4"/>
    <w:rsid w:val="00E813CF"/>
    <w:rsid w:val="00E816E4"/>
    <w:rsid w:val="00E81AD6"/>
    <w:rsid w:val="00E81EFA"/>
    <w:rsid w:val="00E81FBC"/>
    <w:rsid w:val="00E82989"/>
    <w:rsid w:val="00E82C04"/>
    <w:rsid w:val="00E83417"/>
    <w:rsid w:val="00E83564"/>
    <w:rsid w:val="00E83584"/>
    <w:rsid w:val="00E83900"/>
    <w:rsid w:val="00E83995"/>
    <w:rsid w:val="00E846CF"/>
    <w:rsid w:val="00E84A37"/>
    <w:rsid w:val="00E8507B"/>
    <w:rsid w:val="00E85B30"/>
    <w:rsid w:val="00E85CED"/>
    <w:rsid w:val="00E85DCC"/>
    <w:rsid w:val="00E86385"/>
    <w:rsid w:val="00E8647F"/>
    <w:rsid w:val="00E86E56"/>
    <w:rsid w:val="00E875B9"/>
    <w:rsid w:val="00E875C9"/>
    <w:rsid w:val="00E87A9B"/>
    <w:rsid w:val="00E87FB1"/>
    <w:rsid w:val="00E905A3"/>
    <w:rsid w:val="00E905BB"/>
    <w:rsid w:val="00E90BDD"/>
    <w:rsid w:val="00E910B9"/>
    <w:rsid w:val="00E91249"/>
    <w:rsid w:val="00E91B59"/>
    <w:rsid w:val="00E91CEA"/>
    <w:rsid w:val="00E9234B"/>
    <w:rsid w:val="00E92552"/>
    <w:rsid w:val="00E925F8"/>
    <w:rsid w:val="00E9283C"/>
    <w:rsid w:val="00E92A33"/>
    <w:rsid w:val="00E93DC8"/>
    <w:rsid w:val="00E940BB"/>
    <w:rsid w:val="00E9413A"/>
    <w:rsid w:val="00E94717"/>
    <w:rsid w:val="00E9508B"/>
    <w:rsid w:val="00E95160"/>
    <w:rsid w:val="00E95275"/>
    <w:rsid w:val="00E9547C"/>
    <w:rsid w:val="00E95997"/>
    <w:rsid w:val="00E95A64"/>
    <w:rsid w:val="00E95C96"/>
    <w:rsid w:val="00E96472"/>
    <w:rsid w:val="00E96836"/>
    <w:rsid w:val="00E96B5C"/>
    <w:rsid w:val="00E96B83"/>
    <w:rsid w:val="00E96C09"/>
    <w:rsid w:val="00E96CF0"/>
    <w:rsid w:val="00E96F4E"/>
    <w:rsid w:val="00E96FCD"/>
    <w:rsid w:val="00E97181"/>
    <w:rsid w:val="00E9731A"/>
    <w:rsid w:val="00E97AFB"/>
    <w:rsid w:val="00E97FCC"/>
    <w:rsid w:val="00EA0347"/>
    <w:rsid w:val="00EA0549"/>
    <w:rsid w:val="00EA073D"/>
    <w:rsid w:val="00EA0896"/>
    <w:rsid w:val="00EA1016"/>
    <w:rsid w:val="00EA1054"/>
    <w:rsid w:val="00EA1093"/>
    <w:rsid w:val="00EA1129"/>
    <w:rsid w:val="00EA12D2"/>
    <w:rsid w:val="00EA1D46"/>
    <w:rsid w:val="00EA1DAA"/>
    <w:rsid w:val="00EA23FF"/>
    <w:rsid w:val="00EA2CDF"/>
    <w:rsid w:val="00EA3046"/>
    <w:rsid w:val="00EA3E35"/>
    <w:rsid w:val="00EA3E63"/>
    <w:rsid w:val="00EA44C9"/>
    <w:rsid w:val="00EA49B6"/>
    <w:rsid w:val="00EA4A1D"/>
    <w:rsid w:val="00EA4B97"/>
    <w:rsid w:val="00EA4C03"/>
    <w:rsid w:val="00EA4DFD"/>
    <w:rsid w:val="00EA515E"/>
    <w:rsid w:val="00EA51C7"/>
    <w:rsid w:val="00EA525E"/>
    <w:rsid w:val="00EA5701"/>
    <w:rsid w:val="00EA5794"/>
    <w:rsid w:val="00EA5AD8"/>
    <w:rsid w:val="00EA5CB6"/>
    <w:rsid w:val="00EA61BA"/>
    <w:rsid w:val="00EA6947"/>
    <w:rsid w:val="00EA7B26"/>
    <w:rsid w:val="00EA7CDF"/>
    <w:rsid w:val="00EB0052"/>
    <w:rsid w:val="00EB00D0"/>
    <w:rsid w:val="00EB02C0"/>
    <w:rsid w:val="00EB02C5"/>
    <w:rsid w:val="00EB06F4"/>
    <w:rsid w:val="00EB0F8B"/>
    <w:rsid w:val="00EB0FBC"/>
    <w:rsid w:val="00EB1014"/>
    <w:rsid w:val="00EB1ADB"/>
    <w:rsid w:val="00EB2138"/>
    <w:rsid w:val="00EB22E0"/>
    <w:rsid w:val="00EB297E"/>
    <w:rsid w:val="00EB2BB6"/>
    <w:rsid w:val="00EB2F05"/>
    <w:rsid w:val="00EB3378"/>
    <w:rsid w:val="00EB36F1"/>
    <w:rsid w:val="00EB3C7E"/>
    <w:rsid w:val="00EB3F54"/>
    <w:rsid w:val="00EB4035"/>
    <w:rsid w:val="00EB4515"/>
    <w:rsid w:val="00EB487A"/>
    <w:rsid w:val="00EB4A92"/>
    <w:rsid w:val="00EB4D21"/>
    <w:rsid w:val="00EB500A"/>
    <w:rsid w:val="00EB5179"/>
    <w:rsid w:val="00EB5268"/>
    <w:rsid w:val="00EB5303"/>
    <w:rsid w:val="00EB593B"/>
    <w:rsid w:val="00EB5B30"/>
    <w:rsid w:val="00EB5E05"/>
    <w:rsid w:val="00EB65E0"/>
    <w:rsid w:val="00EB66E3"/>
    <w:rsid w:val="00EB6712"/>
    <w:rsid w:val="00EB67E4"/>
    <w:rsid w:val="00EB6D52"/>
    <w:rsid w:val="00EB7539"/>
    <w:rsid w:val="00EB7E39"/>
    <w:rsid w:val="00EC0311"/>
    <w:rsid w:val="00EC0576"/>
    <w:rsid w:val="00EC07FA"/>
    <w:rsid w:val="00EC17E6"/>
    <w:rsid w:val="00EC1C6F"/>
    <w:rsid w:val="00EC2211"/>
    <w:rsid w:val="00EC2715"/>
    <w:rsid w:val="00EC2841"/>
    <w:rsid w:val="00EC2ED9"/>
    <w:rsid w:val="00EC2F0A"/>
    <w:rsid w:val="00EC3158"/>
    <w:rsid w:val="00EC340D"/>
    <w:rsid w:val="00EC3458"/>
    <w:rsid w:val="00EC35ED"/>
    <w:rsid w:val="00EC3D4F"/>
    <w:rsid w:val="00EC3EC6"/>
    <w:rsid w:val="00EC459C"/>
    <w:rsid w:val="00EC47E9"/>
    <w:rsid w:val="00EC4800"/>
    <w:rsid w:val="00EC48A7"/>
    <w:rsid w:val="00EC4B56"/>
    <w:rsid w:val="00EC5215"/>
    <w:rsid w:val="00EC5285"/>
    <w:rsid w:val="00EC5590"/>
    <w:rsid w:val="00EC5755"/>
    <w:rsid w:val="00EC5953"/>
    <w:rsid w:val="00EC5A14"/>
    <w:rsid w:val="00EC5B41"/>
    <w:rsid w:val="00EC6172"/>
    <w:rsid w:val="00EC6391"/>
    <w:rsid w:val="00EC6445"/>
    <w:rsid w:val="00EC64AF"/>
    <w:rsid w:val="00EC6F43"/>
    <w:rsid w:val="00EC72A2"/>
    <w:rsid w:val="00EC72F2"/>
    <w:rsid w:val="00EC7971"/>
    <w:rsid w:val="00EC7A6A"/>
    <w:rsid w:val="00EC7ED0"/>
    <w:rsid w:val="00ED0205"/>
    <w:rsid w:val="00ED083E"/>
    <w:rsid w:val="00ED0847"/>
    <w:rsid w:val="00ED1287"/>
    <w:rsid w:val="00ED1452"/>
    <w:rsid w:val="00ED1F0B"/>
    <w:rsid w:val="00ED2358"/>
    <w:rsid w:val="00ED30E7"/>
    <w:rsid w:val="00ED34FE"/>
    <w:rsid w:val="00ED3B7E"/>
    <w:rsid w:val="00ED3BEE"/>
    <w:rsid w:val="00ED4367"/>
    <w:rsid w:val="00ED4849"/>
    <w:rsid w:val="00ED4B73"/>
    <w:rsid w:val="00ED4E56"/>
    <w:rsid w:val="00ED57E1"/>
    <w:rsid w:val="00ED59A9"/>
    <w:rsid w:val="00ED654E"/>
    <w:rsid w:val="00ED67CF"/>
    <w:rsid w:val="00ED68D0"/>
    <w:rsid w:val="00ED6F1A"/>
    <w:rsid w:val="00ED762B"/>
    <w:rsid w:val="00ED7A2E"/>
    <w:rsid w:val="00ED7B7C"/>
    <w:rsid w:val="00ED7C6A"/>
    <w:rsid w:val="00ED7F5C"/>
    <w:rsid w:val="00EE0395"/>
    <w:rsid w:val="00EE04C8"/>
    <w:rsid w:val="00EE094A"/>
    <w:rsid w:val="00EE0FE1"/>
    <w:rsid w:val="00EE1288"/>
    <w:rsid w:val="00EE199E"/>
    <w:rsid w:val="00EE1AE8"/>
    <w:rsid w:val="00EE1C67"/>
    <w:rsid w:val="00EE28E6"/>
    <w:rsid w:val="00EE29E1"/>
    <w:rsid w:val="00EE2EA0"/>
    <w:rsid w:val="00EE317C"/>
    <w:rsid w:val="00EE35C5"/>
    <w:rsid w:val="00EE39B0"/>
    <w:rsid w:val="00EE3BA1"/>
    <w:rsid w:val="00EE3BCA"/>
    <w:rsid w:val="00EE3DB7"/>
    <w:rsid w:val="00EE412B"/>
    <w:rsid w:val="00EE43BE"/>
    <w:rsid w:val="00EE446C"/>
    <w:rsid w:val="00EE478C"/>
    <w:rsid w:val="00EE47CD"/>
    <w:rsid w:val="00EE4B8F"/>
    <w:rsid w:val="00EE4C46"/>
    <w:rsid w:val="00EE4D72"/>
    <w:rsid w:val="00EE4E15"/>
    <w:rsid w:val="00EE5087"/>
    <w:rsid w:val="00EE51EE"/>
    <w:rsid w:val="00EE560F"/>
    <w:rsid w:val="00EE57E2"/>
    <w:rsid w:val="00EE5FED"/>
    <w:rsid w:val="00EE6373"/>
    <w:rsid w:val="00EE6868"/>
    <w:rsid w:val="00EE6A74"/>
    <w:rsid w:val="00EE6BC9"/>
    <w:rsid w:val="00EE6D51"/>
    <w:rsid w:val="00EE71C6"/>
    <w:rsid w:val="00EE7389"/>
    <w:rsid w:val="00EE77CE"/>
    <w:rsid w:val="00EE7ED9"/>
    <w:rsid w:val="00EF00D2"/>
    <w:rsid w:val="00EF0586"/>
    <w:rsid w:val="00EF06FB"/>
    <w:rsid w:val="00EF089E"/>
    <w:rsid w:val="00EF0FF5"/>
    <w:rsid w:val="00EF14FF"/>
    <w:rsid w:val="00EF1AD6"/>
    <w:rsid w:val="00EF238C"/>
    <w:rsid w:val="00EF247E"/>
    <w:rsid w:val="00EF2512"/>
    <w:rsid w:val="00EF2564"/>
    <w:rsid w:val="00EF2AEC"/>
    <w:rsid w:val="00EF2FF1"/>
    <w:rsid w:val="00EF322A"/>
    <w:rsid w:val="00EF3477"/>
    <w:rsid w:val="00EF35F3"/>
    <w:rsid w:val="00EF39C6"/>
    <w:rsid w:val="00EF3B31"/>
    <w:rsid w:val="00EF3BC8"/>
    <w:rsid w:val="00EF3C59"/>
    <w:rsid w:val="00EF3CAA"/>
    <w:rsid w:val="00EF3D91"/>
    <w:rsid w:val="00EF3F5A"/>
    <w:rsid w:val="00EF3FA5"/>
    <w:rsid w:val="00EF4361"/>
    <w:rsid w:val="00EF4724"/>
    <w:rsid w:val="00EF479B"/>
    <w:rsid w:val="00EF4A20"/>
    <w:rsid w:val="00EF4BAE"/>
    <w:rsid w:val="00EF4CAB"/>
    <w:rsid w:val="00EF4E57"/>
    <w:rsid w:val="00EF516C"/>
    <w:rsid w:val="00EF555F"/>
    <w:rsid w:val="00EF5DBF"/>
    <w:rsid w:val="00EF62ED"/>
    <w:rsid w:val="00EF6364"/>
    <w:rsid w:val="00EF6601"/>
    <w:rsid w:val="00EF6808"/>
    <w:rsid w:val="00EF6B50"/>
    <w:rsid w:val="00EF6E60"/>
    <w:rsid w:val="00EF705E"/>
    <w:rsid w:val="00EF7135"/>
    <w:rsid w:val="00EF7427"/>
    <w:rsid w:val="00EF7441"/>
    <w:rsid w:val="00EF790E"/>
    <w:rsid w:val="00EF7C4B"/>
    <w:rsid w:val="00F00097"/>
    <w:rsid w:val="00F00EC0"/>
    <w:rsid w:val="00F00FA0"/>
    <w:rsid w:val="00F013C7"/>
    <w:rsid w:val="00F01A03"/>
    <w:rsid w:val="00F01D28"/>
    <w:rsid w:val="00F01E11"/>
    <w:rsid w:val="00F01FB5"/>
    <w:rsid w:val="00F02594"/>
    <w:rsid w:val="00F028EC"/>
    <w:rsid w:val="00F02AD3"/>
    <w:rsid w:val="00F02B41"/>
    <w:rsid w:val="00F034E9"/>
    <w:rsid w:val="00F035ED"/>
    <w:rsid w:val="00F03654"/>
    <w:rsid w:val="00F03781"/>
    <w:rsid w:val="00F038FE"/>
    <w:rsid w:val="00F03922"/>
    <w:rsid w:val="00F03924"/>
    <w:rsid w:val="00F03DFC"/>
    <w:rsid w:val="00F040F9"/>
    <w:rsid w:val="00F04146"/>
    <w:rsid w:val="00F044FE"/>
    <w:rsid w:val="00F04C00"/>
    <w:rsid w:val="00F05900"/>
    <w:rsid w:val="00F05A62"/>
    <w:rsid w:val="00F05AE0"/>
    <w:rsid w:val="00F05C73"/>
    <w:rsid w:val="00F05E1B"/>
    <w:rsid w:val="00F06076"/>
    <w:rsid w:val="00F06736"/>
    <w:rsid w:val="00F067E2"/>
    <w:rsid w:val="00F06E14"/>
    <w:rsid w:val="00F077C6"/>
    <w:rsid w:val="00F07AF1"/>
    <w:rsid w:val="00F07B23"/>
    <w:rsid w:val="00F07B86"/>
    <w:rsid w:val="00F07B9F"/>
    <w:rsid w:val="00F07FA9"/>
    <w:rsid w:val="00F100A3"/>
    <w:rsid w:val="00F10284"/>
    <w:rsid w:val="00F10936"/>
    <w:rsid w:val="00F10F76"/>
    <w:rsid w:val="00F112C2"/>
    <w:rsid w:val="00F113A4"/>
    <w:rsid w:val="00F11C21"/>
    <w:rsid w:val="00F127D5"/>
    <w:rsid w:val="00F12DF0"/>
    <w:rsid w:val="00F131AE"/>
    <w:rsid w:val="00F13414"/>
    <w:rsid w:val="00F13AF4"/>
    <w:rsid w:val="00F13CCC"/>
    <w:rsid w:val="00F13E35"/>
    <w:rsid w:val="00F14082"/>
    <w:rsid w:val="00F15B3A"/>
    <w:rsid w:val="00F15C94"/>
    <w:rsid w:val="00F15D88"/>
    <w:rsid w:val="00F162A1"/>
    <w:rsid w:val="00F165ED"/>
    <w:rsid w:val="00F16C3F"/>
    <w:rsid w:val="00F16D64"/>
    <w:rsid w:val="00F1733C"/>
    <w:rsid w:val="00F17B5C"/>
    <w:rsid w:val="00F17CE1"/>
    <w:rsid w:val="00F20B66"/>
    <w:rsid w:val="00F20F22"/>
    <w:rsid w:val="00F21096"/>
    <w:rsid w:val="00F21123"/>
    <w:rsid w:val="00F2118C"/>
    <w:rsid w:val="00F212A8"/>
    <w:rsid w:val="00F2191C"/>
    <w:rsid w:val="00F219F6"/>
    <w:rsid w:val="00F21F46"/>
    <w:rsid w:val="00F22719"/>
    <w:rsid w:val="00F238AA"/>
    <w:rsid w:val="00F238F9"/>
    <w:rsid w:val="00F23A79"/>
    <w:rsid w:val="00F23B41"/>
    <w:rsid w:val="00F23BD7"/>
    <w:rsid w:val="00F23CE1"/>
    <w:rsid w:val="00F23F22"/>
    <w:rsid w:val="00F24029"/>
    <w:rsid w:val="00F240A5"/>
    <w:rsid w:val="00F251F7"/>
    <w:rsid w:val="00F25453"/>
    <w:rsid w:val="00F2550F"/>
    <w:rsid w:val="00F25E72"/>
    <w:rsid w:val="00F25EA1"/>
    <w:rsid w:val="00F26731"/>
    <w:rsid w:val="00F27099"/>
    <w:rsid w:val="00F274C2"/>
    <w:rsid w:val="00F278E5"/>
    <w:rsid w:val="00F27AE9"/>
    <w:rsid w:val="00F27D35"/>
    <w:rsid w:val="00F27E57"/>
    <w:rsid w:val="00F30239"/>
    <w:rsid w:val="00F302B8"/>
    <w:rsid w:val="00F30631"/>
    <w:rsid w:val="00F308EB"/>
    <w:rsid w:val="00F30CDC"/>
    <w:rsid w:val="00F30D70"/>
    <w:rsid w:val="00F30D95"/>
    <w:rsid w:val="00F31135"/>
    <w:rsid w:val="00F318E9"/>
    <w:rsid w:val="00F31985"/>
    <w:rsid w:val="00F31BFF"/>
    <w:rsid w:val="00F31D1D"/>
    <w:rsid w:val="00F320AD"/>
    <w:rsid w:val="00F322EF"/>
    <w:rsid w:val="00F3298B"/>
    <w:rsid w:val="00F32A6C"/>
    <w:rsid w:val="00F32D1B"/>
    <w:rsid w:val="00F32DDA"/>
    <w:rsid w:val="00F33376"/>
    <w:rsid w:val="00F33408"/>
    <w:rsid w:val="00F33A2D"/>
    <w:rsid w:val="00F33D9A"/>
    <w:rsid w:val="00F340DC"/>
    <w:rsid w:val="00F346B7"/>
    <w:rsid w:val="00F34BAD"/>
    <w:rsid w:val="00F34C17"/>
    <w:rsid w:val="00F34CCC"/>
    <w:rsid w:val="00F34D02"/>
    <w:rsid w:val="00F34DB0"/>
    <w:rsid w:val="00F358DB"/>
    <w:rsid w:val="00F359EB"/>
    <w:rsid w:val="00F35B22"/>
    <w:rsid w:val="00F35BEC"/>
    <w:rsid w:val="00F36259"/>
    <w:rsid w:val="00F3635B"/>
    <w:rsid w:val="00F363E2"/>
    <w:rsid w:val="00F36839"/>
    <w:rsid w:val="00F369BD"/>
    <w:rsid w:val="00F369E1"/>
    <w:rsid w:val="00F3765F"/>
    <w:rsid w:val="00F378AA"/>
    <w:rsid w:val="00F37D4D"/>
    <w:rsid w:val="00F37D6D"/>
    <w:rsid w:val="00F37DC7"/>
    <w:rsid w:val="00F37DE1"/>
    <w:rsid w:val="00F37DEC"/>
    <w:rsid w:val="00F40EDE"/>
    <w:rsid w:val="00F410BB"/>
    <w:rsid w:val="00F416DC"/>
    <w:rsid w:val="00F4259C"/>
    <w:rsid w:val="00F427C6"/>
    <w:rsid w:val="00F42809"/>
    <w:rsid w:val="00F4285A"/>
    <w:rsid w:val="00F42A7D"/>
    <w:rsid w:val="00F42D60"/>
    <w:rsid w:val="00F43BD9"/>
    <w:rsid w:val="00F43BE6"/>
    <w:rsid w:val="00F43E0D"/>
    <w:rsid w:val="00F441AA"/>
    <w:rsid w:val="00F44797"/>
    <w:rsid w:val="00F44AE8"/>
    <w:rsid w:val="00F44D01"/>
    <w:rsid w:val="00F44FBF"/>
    <w:rsid w:val="00F452F9"/>
    <w:rsid w:val="00F453CB"/>
    <w:rsid w:val="00F459AA"/>
    <w:rsid w:val="00F45E6F"/>
    <w:rsid w:val="00F46CCE"/>
    <w:rsid w:val="00F471AE"/>
    <w:rsid w:val="00F477CB"/>
    <w:rsid w:val="00F47814"/>
    <w:rsid w:val="00F478EB"/>
    <w:rsid w:val="00F47F70"/>
    <w:rsid w:val="00F503C5"/>
    <w:rsid w:val="00F507DB"/>
    <w:rsid w:val="00F50A8A"/>
    <w:rsid w:val="00F50C14"/>
    <w:rsid w:val="00F50CB6"/>
    <w:rsid w:val="00F50EB6"/>
    <w:rsid w:val="00F5100B"/>
    <w:rsid w:val="00F51A89"/>
    <w:rsid w:val="00F51C62"/>
    <w:rsid w:val="00F51D14"/>
    <w:rsid w:val="00F52319"/>
    <w:rsid w:val="00F52351"/>
    <w:rsid w:val="00F52806"/>
    <w:rsid w:val="00F52D4D"/>
    <w:rsid w:val="00F52D87"/>
    <w:rsid w:val="00F52DEF"/>
    <w:rsid w:val="00F533CD"/>
    <w:rsid w:val="00F53945"/>
    <w:rsid w:val="00F53A4B"/>
    <w:rsid w:val="00F54D21"/>
    <w:rsid w:val="00F55332"/>
    <w:rsid w:val="00F55335"/>
    <w:rsid w:val="00F553CA"/>
    <w:rsid w:val="00F5543F"/>
    <w:rsid w:val="00F5564C"/>
    <w:rsid w:val="00F55BCF"/>
    <w:rsid w:val="00F55BE0"/>
    <w:rsid w:val="00F55C21"/>
    <w:rsid w:val="00F55FD4"/>
    <w:rsid w:val="00F565C2"/>
    <w:rsid w:val="00F5672B"/>
    <w:rsid w:val="00F567B5"/>
    <w:rsid w:val="00F56993"/>
    <w:rsid w:val="00F56A45"/>
    <w:rsid w:val="00F56A81"/>
    <w:rsid w:val="00F56D2C"/>
    <w:rsid w:val="00F571C7"/>
    <w:rsid w:val="00F605FF"/>
    <w:rsid w:val="00F60DA0"/>
    <w:rsid w:val="00F610D7"/>
    <w:rsid w:val="00F614E4"/>
    <w:rsid w:val="00F6150C"/>
    <w:rsid w:val="00F61919"/>
    <w:rsid w:val="00F61983"/>
    <w:rsid w:val="00F61E55"/>
    <w:rsid w:val="00F6242D"/>
    <w:rsid w:val="00F624B7"/>
    <w:rsid w:val="00F6256F"/>
    <w:rsid w:val="00F62737"/>
    <w:rsid w:val="00F62775"/>
    <w:rsid w:val="00F62BAD"/>
    <w:rsid w:val="00F62F14"/>
    <w:rsid w:val="00F63592"/>
    <w:rsid w:val="00F63729"/>
    <w:rsid w:val="00F6373D"/>
    <w:rsid w:val="00F637A1"/>
    <w:rsid w:val="00F63A4B"/>
    <w:rsid w:val="00F63D99"/>
    <w:rsid w:val="00F64249"/>
    <w:rsid w:val="00F64968"/>
    <w:rsid w:val="00F64C90"/>
    <w:rsid w:val="00F64CBB"/>
    <w:rsid w:val="00F64D24"/>
    <w:rsid w:val="00F650A5"/>
    <w:rsid w:val="00F650AE"/>
    <w:rsid w:val="00F650F5"/>
    <w:rsid w:val="00F6519F"/>
    <w:rsid w:val="00F65308"/>
    <w:rsid w:val="00F65436"/>
    <w:rsid w:val="00F65646"/>
    <w:rsid w:val="00F659D7"/>
    <w:rsid w:val="00F65A93"/>
    <w:rsid w:val="00F65FBD"/>
    <w:rsid w:val="00F661BD"/>
    <w:rsid w:val="00F6652D"/>
    <w:rsid w:val="00F66753"/>
    <w:rsid w:val="00F66BE4"/>
    <w:rsid w:val="00F6715B"/>
    <w:rsid w:val="00F6742C"/>
    <w:rsid w:val="00F67621"/>
    <w:rsid w:val="00F676C9"/>
    <w:rsid w:val="00F677B3"/>
    <w:rsid w:val="00F678D5"/>
    <w:rsid w:val="00F70272"/>
    <w:rsid w:val="00F705E8"/>
    <w:rsid w:val="00F706E9"/>
    <w:rsid w:val="00F70764"/>
    <w:rsid w:val="00F70896"/>
    <w:rsid w:val="00F70CF8"/>
    <w:rsid w:val="00F70F9E"/>
    <w:rsid w:val="00F710E0"/>
    <w:rsid w:val="00F712C9"/>
    <w:rsid w:val="00F718DD"/>
    <w:rsid w:val="00F71BC5"/>
    <w:rsid w:val="00F71DD6"/>
    <w:rsid w:val="00F71FAF"/>
    <w:rsid w:val="00F727D7"/>
    <w:rsid w:val="00F72844"/>
    <w:rsid w:val="00F72E82"/>
    <w:rsid w:val="00F72FA1"/>
    <w:rsid w:val="00F73366"/>
    <w:rsid w:val="00F7377E"/>
    <w:rsid w:val="00F73D8A"/>
    <w:rsid w:val="00F7412B"/>
    <w:rsid w:val="00F74549"/>
    <w:rsid w:val="00F74727"/>
    <w:rsid w:val="00F74A73"/>
    <w:rsid w:val="00F74BCD"/>
    <w:rsid w:val="00F74BF1"/>
    <w:rsid w:val="00F75126"/>
    <w:rsid w:val="00F755DA"/>
    <w:rsid w:val="00F75951"/>
    <w:rsid w:val="00F760FF"/>
    <w:rsid w:val="00F76205"/>
    <w:rsid w:val="00F76AE2"/>
    <w:rsid w:val="00F76F29"/>
    <w:rsid w:val="00F770F8"/>
    <w:rsid w:val="00F7754A"/>
    <w:rsid w:val="00F77E7B"/>
    <w:rsid w:val="00F77FD7"/>
    <w:rsid w:val="00F80DCB"/>
    <w:rsid w:val="00F81130"/>
    <w:rsid w:val="00F81248"/>
    <w:rsid w:val="00F81662"/>
    <w:rsid w:val="00F8169D"/>
    <w:rsid w:val="00F81741"/>
    <w:rsid w:val="00F81A1E"/>
    <w:rsid w:val="00F81B67"/>
    <w:rsid w:val="00F81E04"/>
    <w:rsid w:val="00F81E92"/>
    <w:rsid w:val="00F8215A"/>
    <w:rsid w:val="00F82377"/>
    <w:rsid w:val="00F824CD"/>
    <w:rsid w:val="00F82BBC"/>
    <w:rsid w:val="00F82E79"/>
    <w:rsid w:val="00F82FE9"/>
    <w:rsid w:val="00F831FE"/>
    <w:rsid w:val="00F8351E"/>
    <w:rsid w:val="00F83574"/>
    <w:rsid w:val="00F83859"/>
    <w:rsid w:val="00F83E6B"/>
    <w:rsid w:val="00F8490C"/>
    <w:rsid w:val="00F84A47"/>
    <w:rsid w:val="00F84B3C"/>
    <w:rsid w:val="00F85193"/>
    <w:rsid w:val="00F85741"/>
    <w:rsid w:val="00F85B17"/>
    <w:rsid w:val="00F85E25"/>
    <w:rsid w:val="00F864F0"/>
    <w:rsid w:val="00F86E16"/>
    <w:rsid w:val="00F872A3"/>
    <w:rsid w:val="00F87870"/>
    <w:rsid w:val="00F9020A"/>
    <w:rsid w:val="00F907A2"/>
    <w:rsid w:val="00F90869"/>
    <w:rsid w:val="00F90C28"/>
    <w:rsid w:val="00F90F26"/>
    <w:rsid w:val="00F91081"/>
    <w:rsid w:val="00F9156D"/>
    <w:rsid w:val="00F92002"/>
    <w:rsid w:val="00F92105"/>
    <w:rsid w:val="00F92360"/>
    <w:rsid w:val="00F92B14"/>
    <w:rsid w:val="00F93045"/>
    <w:rsid w:val="00F93064"/>
    <w:rsid w:val="00F930D0"/>
    <w:rsid w:val="00F93115"/>
    <w:rsid w:val="00F931F4"/>
    <w:rsid w:val="00F93268"/>
    <w:rsid w:val="00F93489"/>
    <w:rsid w:val="00F93528"/>
    <w:rsid w:val="00F935D7"/>
    <w:rsid w:val="00F935DB"/>
    <w:rsid w:val="00F93AD0"/>
    <w:rsid w:val="00F93BE9"/>
    <w:rsid w:val="00F94AE6"/>
    <w:rsid w:val="00F94DD1"/>
    <w:rsid w:val="00F95439"/>
    <w:rsid w:val="00F95A0C"/>
    <w:rsid w:val="00F95BF4"/>
    <w:rsid w:val="00F95C09"/>
    <w:rsid w:val="00F95C2F"/>
    <w:rsid w:val="00F96136"/>
    <w:rsid w:val="00F961EE"/>
    <w:rsid w:val="00F965C2"/>
    <w:rsid w:val="00F965F1"/>
    <w:rsid w:val="00F966D6"/>
    <w:rsid w:val="00F96B12"/>
    <w:rsid w:val="00F96BDB"/>
    <w:rsid w:val="00F96CEC"/>
    <w:rsid w:val="00F9749D"/>
    <w:rsid w:val="00F975A7"/>
    <w:rsid w:val="00F9788B"/>
    <w:rsid w:val="00F97B6D"/>
    <w:rsid w:val="00FA018C"/>
    <w:rsid w:val="00FA06B8"/>
    <w:rsid w:val="00FA0969"/>
    <w:rsid w:val="00FA09E2"/>
    <w:rsid w:val="00FA0AF6"/>
    <w:rsid w:val="00FA0BB9"/>
    <w:rsid w:val="00FA0BC0"/>
    <w:rsid w:val="00FA0DF2"/>
    <w:rsid w:val="00FA11F1"/>
    <w:rsid w:val="00FA1317"/>
    <w:rsid w:val="00FA16BA"/>
    <w:rsid w:val="00FA1988"/>
    <w:rsid w:val="00FA1FB6"/>
    <w:rsid w:val="00FA22A1"/>
    <w:rsid w:val="00FA2441"/>
    <w:rsid w:val="00FA297E"/>
    <w:rsid w:val="00FA2CA1"/>
    <w:rsid w:val="00FA2D17"/>
    <w:rsid w:val="00FA326D"/>
    <w:rsid w:val="00FA378C"/>
    <w:rsid w:val="00FA38BD"/>
    <w:rsid w:val="00FA441E"/>
    <w:rsid w:val="00FA4801"/>
    <w:rsid w:val="00FA4AED"/>
    <w:rsid w:val="00FA4B00"/>
    <w:rsid w:val="00FA4B18"/>
    <w:rsid w:val="00FA4EA6"/>
    <w:rsid w:val="00FA4EC3"/>
    <w:rsid w:val="00FA50EA"/>
    <w:rsid w:val="00FA5195"/>
    <w:rsid w:val="00FA542A"/>
    <w:rsid w:val="00FA5BF3"/>
    <w:rsid w:val="00FA5C55"/>
    <w:rsid w:val="00FA5EE5"/>
    <w:rsid w:val="00FA622F"/>
    <w:rsid w:val="00FA6407"/>
    <w:rsid w:val="00FA6474"/>
    <w:rsid w:val="00FA653D"/>
    <w:rsid w:val="00FA6B6A"/>
    <w:rsid w:val="00FA6CF6"/>
    <w:rsid w:val="00FA71E7"/>
    <w:rsid w:val="00FA78C0"/>
    <w:rsid w:val="00FA7BBC"/>
    <w:rsid w:val="00FB02FC"/>
    <w:rsid w:val="00FB0A02"/>
    <w:rsid w:val="00FB0C73"/>
    <w:rsid w:val="00FB0F69"/>
    <w:rsid w:val="00FB100F"/>
    <w:rsid w:val="00FB105F"/>
    <w:rsid w:val="00FB10FB"/>
    <w:rsid w:val="00FB135C"/>
    <w:rsid w:val="00FB1FED"/>
    <w:rsid w:val="00FB23E7"/>
    <w:rsid w:val="00FB27FA"/>
    <w:rsid w:val="00FB2E15"/>
    <w:rsid w:val="00FB3284"/>
    <w:rsid w:val="00FB339E"/>
    <w:rsid w:val="00FB346C"/>
    <w:rsid w:val="00FB361C"/>
    <w:rsid w:val="00FB3645"/>
    <w:rsid w:val="00FB3D5E"/>
    <w:rsid w:val="00FB4713"/>
    <w:rsid w:val="00FB474D"/>
    <w:rsid w:val="00FB4F0E"/>
    <w:rsid w:val="00FB5097"/>
    <w:rsid w:val="00FB5388"/>
    <w:rsid w:val="00FB53FA"/>
    <w:rsid w:val="00FB55AF"/>
    <w:rsid w:val="00FB56ED"/>
    <w:rsid w:val="00FB5A37"/>
    <w:rsid w:val="00FB5ADF"/>
    <w:rsid w:val="00FB5B09"/>
    <w:rsid w:val="00FB5C6B"/>
    <w:rsid w:val="00FB5F47"/>
    <w:rsid w:val="00FB63DE"/>
    <w:rsid w:val="00FB66CA"/>
    <w:rsid w:val="00FB6FD4"/>
    <w:rsid w:val="00FB721C"/>
    <w:rsid w:val="00FB73A9"/>
    <w:rsid w:val="00FB7C3A"/>
    <w:rsid w:val="00FC00B9"/>
    <w:rsid w:val="00FC033C"/>
    <w:rsid w:val="00FC08F3"/>
    <w:rsid w:val="00FC0EBF"/>
    <w:rsid w:val="00FC14C6"/>
    <w:rsid w:val="00FC1661"/>
    <w:rsid w:val="00FC16A9"/>
    <w:rsid w:val="00FC1BA1"/>
    <w:rsid w:val="00FC1E21"/>
    <w:rsid w:val="00FC2811"/>
    <w:rsid w:val="00FC296E"/>
    <w:rsid w:val="00FC2C2E"/>
    <w:rsid w:val="00FC2E26"/>
    <w:rsid w:val="00FC2FF9"/>
    <w:rsid w:val="00FC313B"/>
    <w:rsid w:val="00FC3260"/>
    <w:rsid w:val="00FC38EF"/>
    <w:rsid w:val="00FC38F7"/>
    <w:rsid w:val="00FC39E0"/>
    <w:rsid w:val="00FC3EBE"/>
    <w:rsid w:val="00FC4480"/>
    <w:rsid w:val="00FC4722"/>
    <w:rsid w:val="00FC56CE"/>
    <w:rsid w:val="00FC5AAD"/>
    <w:rsid w:val="00FC5B6D"/>
    <w:rsid w:val="00FC5FF1"/>
    <w:rsid w:val="00FC6369"/>
    <w:rsid w:val="00FC6AF6"/>
    <w:rsid w:val="00FC77CA"/>
    <w:rsid w:val="00FC7831"/>
    <w:rsid w:val="00FC7B16"/>
    <w:rsid w:val="00FD003B"/>
    <w:rsid w:val="00FD009A"/>
    <w:rsid w:val="00FD0226"/>
    <w:rsid w:val="00FD07B7"/>
    <w:rsid w:val="00FD08A4"/>
    <w:rsid w:val="00FD09DD"/>
    <w:rsid w:val="00FD0CB8"/>
    <w:rsid w:val="00FD11D5"/>
    <w:rsid w:val="00FD2089"/>
    <w:rsid w:val="00FD22D9"/>
    <w:rsid w:val="00FD2361"/>
    <w:rsid w:val="00FD2A40"/>
    <w:rsid w:val="00FD2F32"/>
    <w:rsid w:val="00FD309D"/>
    <w:rsid w:val="00FD30A8"/>
    <w:rsid w:val="00FD3118"/>
    <w:rsid w:val="00FD31C1"/>
    <w:rsid w:val="00FD3240"/>
    <w:rsid w:val="00FD34C3"/>
    <w:rsid w:val="00FD4183"/>
    <w:rsid w:val="00FD45CF"/>
    <w:rsid w:val="00FD5149"/>
    <w:rsid w:val="00FD5660"/>
    <w:rsid w:val="00FD5E13"/>
    <w:rsid w:val="00FD5E7A"/>
    <w:rsid w:val="00FD69C5"/>
    <w:rsid w:val="00FD7603"/>
    <w:rsid w:val="00FD785E"/>
    <w:rsid w:val="00FD79CF"/>
    <w:rsid w:val="00FD7AB2"/>
    <w:rsid w:val="00FD7C42"/>
    <w:rsid w:val="00FD7F89"/>
    <w:rsid w:val="00FE07AC"/>
    <w:rsid w:val="00FE0C2F"/>
    <w:rsid w:val="00FE0D03"/>
    <w:rsid w:val="00FE0D84"/>
    <w:rsid w:val="00FE1008"/>
    <w:rsid w:val="00FE11AA"/>
    <w:rsid w:val="00FE1403"/>
    <w:rsid w:val="00FE15EE"/>
    <w:rsid w:val="00FE1991"/>
    <w:rsid w:val="00FE1EE8"/>
    <w:rsid w:val="00FE21BF"/>
    <w:rsid w:val="00FE27FE"/>
    <w:rsid w:val="00FE28E1"/>
    <w:rsid w:val="00FE2AB3"/>
    <w:rsid w:val="00FE2B7F"/>
    <w:rsid w:val="00FE2BD5"/>
    <w:rsid w:val="00FE2E26"/>
    <w:rsid w:val="00FE358A"/>
    <w:rsid w:val="00FE3630"/>
    <w:rsid w:val="00FE3A3B"/>
    <w:rsid w:val="00FE3C03"/>
    <w:rsid w:val="00FE3DEB"/>
    <w:rsid w:val="00FE3EB0"/>
    <w:rsid w:val="00FE3EDF"/>
    <w:rsid w:val="00FE4425"/>
    <w:rsid w:val="00FE4489"/>
    <w:rsid w:val="00FE4709"/>
    <w:rsid w:val="00FE497D"/>
    <w:rsid w:val="00FE4C1E"/>
    <w:rsid w:val="00FE54E6"/>
    <w:rsid w:val="00FE60E1"/>
    <w:rsid w:val="00FE60E9"/>
    <w:rsid w:val="00FE6168"/>
    <w:rsid w:val="00FE63EB"/>
    <w:rsid w:val="00FE64D1"/>
    <w:rsid w:val="00FE65D9"/>
    <w:rsid w:val="00FE6BD4"/>
    <w:rsid w:val="00FE6E1B"/>
    <w:rsid w:val="00FE73BC"/>
    <w:rsid w:val="00FF0232"/>
    <w:rsid w:val="00FF09AE"/>
    <w:rsid w:val="00FF10C6"/>
    <w:rsid w:val="00FF1292"/>
    <w:rsid w:val="00FF16F0"/>
    <w:rsid w:val="00FF1CFB"/>
    <w:rsid w:val="00FF1EA2"/>
    <w:rsid w:val="00FF208B"/>
    <w:rsid w:val="00FF24A8"/>
    <w:rsid w:val="00FF26CE"/>
    <w:rsid w:val="00FF2800"/>
    <w:rsid w:val="00FF28BF"/>
    <w:rsid w:val="00FF2A5D"/>
    <w:rsid w:val="00FF2B05"/>
    <w:rsid w:val="00FF33EF"/>
    <w:rsid w:val="00FF3C8B"/>
    <w:rsid w:val="00FF3E0F"/>
    <w:rsid w:val="00FF3ED7"/>
    <w:rsid w:val="00FF4729"/>
    <w:rsid w:val="00FF4885"/>
    <w:rsid w:val="00FF53F9"/>
    <w:rsid w:val="00FF550F"/>
    <w:rsid w:val="00FF566F"/>
    <w:rsid w:val="00FF588F"/>
    <w:rsid w:val="00FF5BCA"/>
    <w:rsid w:val="00FF5BDA"/>
    <w:rsid w:val="00FF5C17"/>
    <w:rsid w:val="00FF5CD4"/>
    <w:rsid w:val="00FF6140"/>
    <w:rsid w:val="00FF6188"/>
    <w:rsid w:val="00FF61C3"/>
    <w:rsid w:val="00FF638E"/>
    <w:rsid w:val="00FF64F0"/>
    <w:rsid w:val="00FF6EAE"/>
    <w:rsid w:val="00FF6F0B"/>
    <w:rsid w:val="00FF757C"/>
    <w:rsid w:val="00FF7777"/>
    <w:rsid w:val="00FF7A9D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633A6CDB"/>
  <w15:chartTrackingRefBased/>
  <w15:docId w15:val="{7B863837-91E9-4B23-8D28-F21D8E9D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78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2 Char,body text1 Char,Body Char,bt Char,body tex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2,body text1,Body,bt,body text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15 pt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39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0B396A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8511A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38511A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1A75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2E49F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E49FE"/>
    <w:pPr>
      <w:ind w:left="720"/>
      <w:contextualSpacing/>
    </w:pPr>
    <w:rPr>
      <w:rFonts w:eastAsia="Times New Roman"/>
      <w:szCs w:val="22"/>
    </w:rPr>
  </w:style>
  <w:style w:type="character" w:customStyle="1" w:styleId="Heading5Char">
    <w:name w:val="Heading 5 Char"/>
    <w:link w:val="Heading5"/>
    <w:rsid w:val="003A740A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655D3D"/>
    <w:rPr>
      <w:rFonts w:ascii="Arial" w:hAnsi="Arial"/>
      <w:sz w:val="18"/>
      <w:szCs w:val="18"/>
    </w:rPr>
  </w:style>
  <w:style w:type="character" w:styleId="CommentReference">
    <w:name w:val="annotation reference"/>
    <w:rsid w:val="009552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266"/>
    <w:rPr>
      <w:sz w:val="20"/>
      <w:szCs w:val="25"/>
    </w:rPr>
  </w:style>
  <w:style w:type="character" w:customStyle="1" w:styleId="CommentTextChar">
    <w:name w:val="Comment Text Char"/>
    <w:link w:val="CommentText"/>
    <w:rsid w:val="0095526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266"/>
    <w:rPr>
      <w:b/>
      <w:bCs/>
    </w:rPr>
  </w:style>
  <w:style w:type="character" w:customStyle="1" w:styleId="CommentSubjectChar">
    <w:name w:val="Comment Subject Char"/>
    <w:link w:val="CommentSubject"/>
    <w:rsid w:val="00955266"/>
    <w:rPr>
      <w:rFonts w:ascii="Arial" w:hAnsi="Arial"/>
      <w:b/>
      <w:bCs/>
      <w:szCs w:val="25"/>
    </w:rPr>
  </w:style>
  <w:style w:type="character" w:customStyle="1" w:styleId="FootnoteTextChar">
    <w:name w:val="Footnote Text Char"/>
    <w:aliases w:val="ft Char"/>
    <w:link w:val="FootnoteText"/>
    <w:semiHidden/>
    <w:rsid w:val="00DD7609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DD7609"/>
    <w:rPr>
      <w:vertAlign w:val="superscript"/>
    </w:rPr>
  </w:style>
  <w:style w:type="character" w:customStyle="1" w:styleId="HeaderChar">
    <w:name w:val="Header Char"/>
    <w:link w:val="Header"/>
    <w:uiPriority w:val="99"/>
    <w:rsid w:val="00A42861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68374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740"/>
    <w:rPr>
      <w:rFonts w:ascii="Univers 45 Light" w:hAnsi="Univers 45 Light" w:cs="Univers 45 Light"/>
      <w:color w:val="000000"/>
      <w:lang w:val="en-GB" w:bidi="ar-SA"/>
    </w:rPr>
  </w:style>
  <w:style w:type="character" w:styleId="Hyperlink">
    <w:name w:val="Hyperlink"/>
    <w:basedOn w:val="DefaultParagraphFont"/>
    <w:rsid w:val="001D51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51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EDB4-F599-488D-894F-2F9290CA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9</Pages>
  <Words>2798</Words>
  <Characters>11081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2020-02-23T16:38:00Z</cp:lastPrinted>
  <dcterms:created xsi:type="dcterms:W3CDTF">2020-02-24T03:26:00Z</dcterms:created>
  <dcterms:modified xsi:type="dcterms:W3CDTF">2020-02-24T03:36:00Z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